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1.</w:t>
      </w:r>
      <w:r w:rsidRPr="00964F32">
        <w:rPr>
          <w:rFonts w:ascii="Times New Roman" w:hAnsi="Times New Roman" w:cs="Times New Roman"/>
          <w:b/>
          <w:bCs/>
        </w:rPr>
        <w:tab/>
        <w:t>GENERAL</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The Thai </w:t>
      </w:r>
      <w:proofErr w:type="spellStart"/>
      <w:r w:rsidRPr="00964F32">
        <w:rPr>
          <w:rFonts w:ascii="Times New Roman" w:hAnsi="Times New Roman" w:cs="Times New Roman"/>
        </w:rPr>
        <w:t>Setakij</w:t>
      </w:r>
      <w:proofErr w:type="spellEnd"/>
      <w:r w:rsidRPr="00964F32">
        <w:rPr>
          <w:rFonts w:ascii="Times New Roman" w:hAnsi="Times New Roman" w:cs="Times New Roman"/>
        </w:rPr>
        <w:t xml:space="preserve"> Insurance Public Company Limited (“the Company”) was incorporated as a public limited company under Thai laws and listed in the Stock Exchange of Thailand in April 1993. The Company is principally engaged in the provision of non-life insurance.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r w:rsidRPr="003D47EA">
        <w:rPr>
          <w:rFonts w:ascii="Times New Roman" w:hAnsi="Times New Roman" w:cs="Times New Roman"/>
        </w:rPr>
        <w:t>As at December 31, 2017 and 2016, the Company has 2</w:t>
      </w:r>
      <w:r w:rsidR="003D47EA" w:rsidRPr="003D47EA">
        <w:rPr>
          <w:rFonts w:ascii="Times New Roman" w:hAnsi="Times New Roman" w:cs="Times New Roman"/>
        </w:rPr>
        <w:t>3</w:t>
      </w:r>
      <w:r w:rsidRPr="003D47EA">
        <w:rPr>
          <w:rFonts w:ascii="Times New Roman" w:hAnsi="Times New Roman" w:cs="Times New Roman"/>
        </w:rPr>
        <w:t xml:space="preserve"> branches.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The registered office address of the Company is located at 160 TSI Building, North Sathorn Road, </w:t>
      </w:r>
      <w:proofErr w:type="spellStart"/>
      <w:r w:rsidRPr="00964F32">
        <w:rPr>
          <w:rFonts w:ascii="Times New Roman" w:hAnsi="Times New Roman" w:cs="Times New Roman"/>
        </w:rPr>
        <w:t>Silom</w:t>
      </w:r>
      <w:proofErr w:type="spellEnd"/>
      <w:r w:rsidRPr="00964F32">
        <w:rPr>
          <w:rFonts w:ascii="Times New Roman" w:hAnsi="Times New Roman" w:cs="Times New Roman"/>
        </w:rPr>
        <w:t xml:space="preserve">, </w:t>
      </w:r>
      <w:proofErr w:type="spellStart"/>
      <w:r w:rsidRPr="00964F32">
        <w:rPr>
          <w:rFonts w:ascii="Times New Roman" w:hAnsi="Times New Roman" w:cs="Times New Roman"/>
        </w:rPr>
        <w:t>Bangrak</w:t>
      </w:r>
      <w:proofErr w:type="spellEnd"/>
      <w:r w:rsidRPr="00964F32">
        <w:rPr>
          <w:rFonts w:ascii="Times New Roman" w:hAnsi="Times New Roman" w:cs="Times New Roman"/>
        </w:rPr>
        <w:t xml:space="preserve">, </w:t>
      </w:r>
      <w:proofErr w:type="gramStart"/>
      <w:r w:rsidRPr="00964F32">
        <w:rPr>
          <w:rFonts w:ascii="Times New Roman" w:hAnsi="Times New Roman" w:cs="Times New Roman"/>
        </w:rPr>
        <w:t>Bangkok</w:t>
      </w:r>
      <w:proofErr w:type="gramEnd"/>
      <w:r w:rsidRPr="00964F32">
        <w:rPr>
          <w:rFonts w:ascii="Times New Roman" w:hAnsi="Times New Roman" w:cs="Times New Roman"/>
        </w:rPr>
        <w:t>, Thailand.</w:t>
      </w:r>
    </w:p>
    <w:p w:rsidR="002B7B80" w:rsidRPr="00931229"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3D47EA" w:rsidRDefault="003D47EA" w:rsidP="003D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b/>
          <w:bCs/>
        </w:rPr>
      </w:pPr>
      <w:r w:rsidRPr="003D47EA">
        <w:rPr>
          <w:rFonts w:ascii="Times New Roman" w:hAnsi="Times New Roman" w:cs="Times New Roman"/>
          <w:b/>
          <w:bCs/>
        </w:rPr>
        <w:t>Status of the Company</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663AF9">
        <w:rPr>
          <w:rFonts w:ascii="Times New Roman" w:hAnsi="Times New Roman" w:cs="Times New Roman"/>
        </w:rPr>
        <w:t>a)</w:t>
      </w:r>
      <w:r w:rsidRPr="00663AF9">
        <w:rPr>
          <w:rFonts w:ascii="Times New Roman" w:hAnsi="Times New Roman" w:cs="Times New Roman"/>
        </w:rPr>
        <w:tab/>
        <w:t xml:space="preserve">Since April 2014, the Company’s assets backing insurance liabilities were not adequate as required by the Non-Life Insurance Act (No. 2) B.E. 2551. As at December 31, 2017 and 2016, the inadequate assets backing insurance liabilities amounted to Baht </w:t>
      </w:r>
      <w:r w:rsidR="00185694">
        <w:rPr>
          <w:rFonts w:ascii="Times New Roman" w:hAnsi="Times New Roman" w:cs="Times New Roman"/>
        </w:rPr>
        <w:t>31.2</w:t>
      </w:r>
      <w:r w:rsidRPr="00663AF9">
        <w:rPr>
          <w:rFonts w:ascii="Times New Roman" w:hAnsi="Times New Roman" w:cs="Times New Roman"/>
        </w:rPr>
        <w:t xml:space="preserve"> million and Baht 118.0 million, respectively. The Company had to pay a penalty at Baht 7,500 per day. Subsequently on March 7, 2016, the Company received a letter from OIC dated March 2, 2016, informing that such penalty was increased to be Baht 11,250 per day and retrospectively affected to September 2015. Presently, the Company’s management is in the process of having assets backing insurance liabilities to be adequate as required by the law.</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663AF9" w:rsidRDefault="003D47EA" w:rsidP="00663AF9">
      <w:pPr>
        <w:pStyle w:val="BodyTextIndent"/>
        <w:ind w:left="540"/>
        <w:jc w:val="thaiDistribute"/>
        <w:rPr>
          <w:rFonts w:ascii="Times New Roman" w:hAnsi="Times New Roman" w:cs="Times New Roman"/>
        </w:rPr>
      </w:pPr>
      <w:r w:rsidRPr="00663AF9">
        <w:rPr>
          <w:rFonts w:ascii="Times New Roman" w:hAnsi="Times New Roman" w:cs="Times New Roman"/>
        </w:rPr>
        <w:t>To monitor the Company’s progress continuously, the Company has to report the financial status and progress to OIC on a monthly basis starting in August 2017.</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663AF9" w:rsidRDefault="003D47EA" w:rsidP="00663AF9">
      <w:pPr>
        <w:pStyle w:val="BodyTextIndent"/>
        <w:ind w:left="540"/>
        <w:jc w:val="thaiDistribute"/>
        <w:rPr>
          <w:rFonts w:ascii="Times New Roman" w:hAnsi="Times New Roman" w:cs="Times New Roman"/>
        </w:rPr>
      </w:pPr>
      <w:r w:rsidRPr="00663AF9">
        <w:rPr>
          <w:rFonts w:ascii="Times New Roman" w:hAnsi="Times New Roman" w:cs="Times New Roman"/>
        </w:rPr>
        <w:t>At the Board of Directors’ meeting no. 6/2560 held on August 15, 2017, the Board of Directors has unanimously approved to assign the Executive Board to negotiate and find source of fund by borrowing, including negotiate to determine the pattern of borrowing, loan principal, interest rate and other loan conditions, in order that reserved funds are not lower than the amount as required by the Non-Life Insurance Act No.2 B.E. 2551 and propose to the Board of Directors for further approval.</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663AF9" w:rsidRDefault="003D47EA" w:rsidP="00663AF9">
      <w:pPr>
        <w:pStyle w:val="BodyTextIndent"/>
        <w:ind w:left="540"/>
        <w:jc w:val="thaiDistribute"/>
        <w:rPr>
          <w:rFonts w:ascii="Times New Roman" w:hAnsi="Times New Roman" w:cs="Times New Roman"/>
        </w:rPr>
      </w:pPr>
      <w:r w:rsidRPr="00663AF9">
        <w:rPr>
          <w:rFonts w:ascii="Times New Roman" w:hAnsi="Times New Roman" w:cs="Times New Roman"/>
        </w:rPr>
        <w:t>At the Board of Directors’ meeting no. 7/2560 held on October 18, 2017, the Board of Directors has unanimously approved to assign the Executive Board to proceed for borrowing not exceeding Baht 100 million, from directors, financial institutions or external individual to increase reserved funds of the Company to be not lower than the amount as required by the law of non-life insurance business whereby the loan conditions can be determined by the Executive Board.</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663AF9" w:rsidRDefault="003D47EA" w:rsidP="00663AF9">
      <w:pPr>
        <w:pStyle w:val="BodyTextIndent"/>
        <w:ind w:left="540"/>
        <w:jc w:val="thaiDistribute"/>
        <w:rPr>
          <w:rFonts w:ascii="Times New Roman" w:hAnsi="Times New Roman" w:cs="Times New Roman"/>
        </w:rPr>
      </w:pPr>
      <w:r w:rsidRPr="00663AF9">
        <w:rPr>
          <w:rFonts w:ascii="Times New Roman" w:hAnsi="Times New Roman" w:cs="Times New Roman"/>
        </w:rPr>
        <w:t>The Company submitted a plan to solve allocation of assets as Section 23 (assets backing insurance liabilities) according to the resolution of such Board of Directors’ meeting no. 7/2560  to OIC on November 1, 2017. The Company also reported to OIC that the Company will increase its authorized share capital within 2018.</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663AF9">
        <w:rPr>
          <w:rFonts w:ascii="Times New Roman" w:hAnsi="Times New Roman" w:cs="Times New Roman"/>
          <w:szCs w:val="22"/>
        </w:rPr>
        <w:t>S</w:t>
      </w:r>
      <w:r w:rsidRPr="00663AF9">
        <w:rPr>
          <w:rFonts w:ascii="Times New Roman" w:hAnsi="Times New Roman" w:cs="Times New Roman"/>
        </w:rPr>
        <w:t>ubsequently on November 8, 2017, the Company has a memorandum with the OIC that the Company’s assets backing insurance liabilities according to Section 23 of the Non-Life Insurance Act (No. 2) B.E. 2551 (“Section 23”) has not been adequate continuously. This matter</w:t>
      </w:r>
      <w:r w:rsidRPr="00663AF9">
        <w:rPr>
          <w:rFonts w:ascii="Times New Roman" w:hAnsi="Times New Roman" w:cs="Times New Roman"/>
          <w:cs/>
        </w:rPr>
        <w:t xml:space="preserve"> </w:t>
      </w:r>
      <w:r w:rsidRPr="00663AF9">
        <w:rPr>
          <w:rFonts w:ascii="Times New Roman" w:hAnsi="Times New Roman" w:cs="Times New Roman"/>
        </w:rPr>
        <w:t xml:space="preserve">is considered that the Company violates or does not comply with the law. The Committee had a resolution to fine the Company </w:t>
      </w:r>
      <w:proofErr w:type="spellStart"/>
      <w:r w:rsidRPr="00663AF9">
        <w:rPr>
          <w:rFonts w:ascii="Times New Roman" w:hAnsi="Times New Roman" w:cs="Times New Roman"/>
        </w:rPr>
        <w:t>totalling</w:t>
      </w:r>
      <w:proofErr w:type="spellEnd"/>
      <w:r w:rsidRPr="00663AF9">
        <w:rPr>
          <w:rFonts w:ascii="Times New Roman" w:hAnsi="Times New Roman" w:cs="Times New Roman"/>
        </w:rPr>
        <w:t xml:space="preserve"> of Baht 11.2 million and continue to fine until the Company’s assets backing insurance liabilities according to Section 23 are adequate. Hence, to monitor and</w:t>
      </w:r>
      <w:r w:rsidRPr="00663AF9">
        <w:rPr>
          <w:rFonts w:ascii="Times New Roman" w:hAnsi="Times New Roman" w:cs="Times New Roman"/>
          <w:cs/>
        </w:rPr>
        <w:t xml:space="preserve"> </w:t>
      </w:r>
      <w:r w:rsidRPr="00663AF9">
        <w:rPr>
          <w:rFonts w:ascii="Times New Roman" w:hAnsi="Times New Roman" w:cs="Times New Roman"/>
        </w:rPr>
        <w:t>control operation of the Company closely, OIC ordered the Company to prepare report of daily cash-in and cash-out (</w:t>
      </w:r>
      <w:proofErr w:type="spellStart"/>
      <w:r w:rsidRPr="00663AF9">
        <w:rPr>
          <w:rFonts w:ascii="Times New Roman" w:hAnsi="Times New Roman" w:cs="Times New Roman"/>
        </w:rPr>
        <w:t>Cashflow</w:t>
      </w:r>
      <w:proofErr w:type="spellEnd"/>
      <w:r w:rsidRPr="00663AF9">
        <w:rPr>
          <w:rFonts w:ascii="Times New Roman" w:hAnsi="Times New Roman" w:cs="Times New Roman"/>
        </w:rPr>
        <w:t>) on a weekly basis, including copy all book bank accounts of such cash-in and cash-out report, and claim report to submit to the OIC on Monday of the following week. The first report is a report of the period November 1 to 10, 2017, to be submitted to the OIC on Monday, November 13, 2017. The Company already submitted the first report on November 13, 2017.</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sidRPr="00663AF9">
        <w:rPr>
          <w:rFonts w:ascii="Times New Roman" w:hAnsi="Times New Roman" w:cs="Times New Roman"/>
        </w:rPr>
        <w:t>On November 22, 2017, the Company obtained borrowing from a director of Baht 30 million. Such borrowing bear</w:t>
      </w:r>
      <w:r w:rsidR="0092672D">
        <w:rPr>
          <w:rFonts w:ascii="Times New Roman" w:hAnsi="Times New Roman" w:cs="Times New Roman"/>
        </w:rPr>
        <w:t>s</w:t>
      </w:r>
      <w:r w:rsidRPr="00663AF9">
        <w:rPr>
          <w:rFonts w:ascii="Times New Roman" w:hAnsi="Times New Roman" w:cs="Times New Roman"/>
        </w:rPr>
        <w:t xml:space="preserve"> interest </w:t>
      </w:r>
      <w:r w:rsidR="00093162">
        <w:rPr>
          <w:rFonts w:ascii="Times New Roman" w:hAnsi="Times New Roman" w:cs="Times New Roman"/>
        </w:rPr>
        <w:t>at the rate of</w:t>
      </w:r>
      <w:r w:rsidRPr="00663AF9">
        <w:rPr>
          <w:rFonts w:ascii="Times New Roman" w:hAnsi="Times New Roman" w:cs="Times New Roman"/>
        </w:rPr>
        <w:t xml:space="preserve"> 1.50% per annum commencing from July 1, 2018 and will be repayable on November 22, 2018 as discussed in Note 13.</w:t>
      </w:r>
    </w:p>
    <w:p w:rsidR="003D47EA" w:rsidRPr="00663AF9" w:rsidRDefault="00663AF9"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r>
        <w:rPr>
          <w:rFonts w:ascii="Times New Roman" w:hAnsi="Times New Roman" w:cs="Times New Roman"/>
        </w:rPr>
        <w:br w:type="page"/>
      </w:r>
      <w:r w:rsidR="003D47EA" w:rsidRPr="00663AF9">
        <w:rPr>
          <w:rFonts w:ascii="Times New Roman" w:hAnsi="Times New Roman" w:cs="Times New Roman"/>
        </w:rPr>
        <w:lastRenderedPageBreak/>
        <w:t xml:space="preserve">At the Extraordinary General Meeting of the Shareholders no. 1/2017 held on December 28, 2017, the shareholders have unanimously passed the resolutions to approve including the allotment of the newly issued common shares of 185.0 million shares for offering to Private Placement, which the offering price shall be fixed at Baht 0.60 per share as discussed in note 19. The Company received paid-up share capital of Baht 80.5 million and Baht 9.2 million in December 2017 and January 2018, respectively. The Company registered the increment of share of Baht 80.5 million with the Ministry of Commerce on December 29, 2017. </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rsidR="003D47EA"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sidRPr="00663AF9">
        <w:rPr>
          <w:rFonts w:ascii="Times New Roman" w:hAnsi="Times New Roman" w:cs="Times New Roman"/>
        </w:rPr>
        <w:t>b)</w:t>
      </w:r>
      <w:r w:rsidRPr="00663AF9">
        <w:rPr>
          <w:rFonts w:ascii="Times New Roman" w:hAnsi="Times New Roman" w:cs="Times New Roman"/>
        </w:rPr>
        <w:tab/>
        <w:t xml:space="preserve">The Company had deficit as at December 31, 2017 and 2016 of Baht </w:t>
      </w:r>
      <w:r w:rsidR="009E7409">
        <w:rPr>
          <w:rFonts w:ascii="Times New Roman" w:hAnsi="Times New Roman" w:cs="Times New Roman"/>
        </w:rPr>
        <w:t>823.7</w:t>
      </w:r>
      <w:r w:rsidRPr="00663AF9">
        <w:rPr>
          <w:rFonts w:ascii="Times New Roman" w:hAnsi="Times New Roman" w:cs="Times New Roman"/>
        </w:rPr>
        <w:t xml:space="preserve"> million and Baht 708.5 million, respectively, </w:t>
      </w:r>
      <w:r w:rsidR="00391D4B">
        <w:rPr>
          <w:rFonts w:ascii="Times New Roman" w:hAnsi="Times New Roman" w:cs="Times New Roman"/>
        </w:rPr>
        <w:t xml:space="preserve">has </w:t>
      </w:r>
      <w:r w:rsidRPr="00663AF9">
        <w:rPr>
          <w:rFonts w:ascii="Times New Roman" w:hAnsi="Times New Roman" w:cs="Times New Roman"/>
        </w:rPr>
        <w:t>suffered from recurring losses from operations and the Company’s assets backing insurance liabilities were not adequate since April 2014. These conditions indicate the existence of material uncertaint</w:t>
      </w:r>
      <w:r w:rsidRPr="00663AF9">
        <w:rPr>
          <w:rFonts w:ascii="Times New Roman" w:hAnsi="Times New Roman" w:cs="Times New Roman"/>
          <w:szCs w:val="22"/>
        </w:rPr>
        <w:t>ies</w:t>
      </w:r>
      <w:r w:rsidRPr="00663AF9">
        <w:rPr>
          <w:rFonts w:ascii="Times New Roman" w:hAnsi="Times New Roman" w:cs="Times New Roman"/>
        </w:rPr>
        <w:t xml:space="preserve"> on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w:t>
      </w:r>
      <w:r w:rsidR="00391D4B">
        <w:rPr>
          <w:rFonts w:ascii="Times New Roman" w:hAnsi="Times New Roman"/>
          <w:szCs w:val="22"/>
        </w:rPr>
        <w:t>In this regard, the Company received cash contribution from private placement for the increase in share capital of Baht 80.5 million and Baht 9.2 million in December 2017 and January 2018, respectively, including having</w:t>
      </w:r>
      <w:r w:rsidR="00391D4B" w:rsidRPr="008563A1">
        <w:rPr>
          <w:rFonts w:ascii="Times New Roman" w:hAnsi="Times New Roman" w:cs="Times New Roman"/>
        </w:rPr>
        <w:t xml:space="preserve"> a plan to f</w:t>
      </w:r>
      <w:r w:rsidR="00391D4B" w:rsidRPr="008563A1">
        <w:rPr>
          <w:rFonts w:ascii="Times New Roman" w:hAnsi="Times New Roman"/>
          <w:szCs w:val="22"/>
        </w:rPr>
        <w:t>i</w:t>
      </w:r>
      <w:r w:rsidR="00391D4B" w:rsidRPr="008563A1">
        <w:rPr>
          <w:rFonts w:ascii="Times New Roman" w:hAnsi="Times New Roman" w:cs="Times New Roman"/>
        </w:rPr>
        <w:t>nd additional sources of fund not exceeding Baht 100 million by borrowing and</w:t>
      </w:r>
      <w:r w:rsidR="00391D4B">
        <w:rPr>
          <w:rFonts w:ascii="Times New Roman" w:hAnsi="Times New Roman" w:cs="Times New Roman"/>
        </w:rPr>
        <w:t xml:space="preserve"> a plan to additionally</w:t>
      </w:r>
      <w:r w:rsidR="00391D4B" w:rsidRPr="008563A1">
        <w:rPr>
          <w:rFonts w:ascii="Times New Roman" w:hAnsi="Times New Roman" w:cs="Times New Roman"/>
        </w:rPr>
        <w:t xml:space="preserve"> increase its share capital in 2018 as reported to OIC. Hence, the management</w:t>
      </w:r>
      <w:r w:rsidR="00391D4B" w:rsidRPr="00C66C3E">
        <w:rPr>
          <w:rFonts w:ascii="Times New Roman" w:hAnsi="Times New Roman" w:cs="Times New Roman"/>
        </w:rPr>
        <w:t xml:space="preserve"> considers that the preparation of the financial statements for the year ended December 31, 2017 on the accounting basis that the Company will continue its operations as a going concern is appropriate and proper. Accordingly, such financial information does not include any adjustments relating to the realization of the carrying value of the assets or the payable amount of liabilities that might be necessary should the Company be unable to continue as a going concern.</w:t>
      </w:r>
    </w:p>
    <w:p w:rsidR="00E413C8" w:rsidRDefault="00E413C8"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p>
    <w:p w:rsidR="00E413C8" w:rsidRPr="00663AF9" w:rsidRDefault="00E413C8"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thaiDistribute"/>
        <w:rPr>
          <w:rFonts w:ascii="Times New Roman" w:hAnsi="Times New Roman" w:cs="Times New Roman"/>
        </w:rPr>
      </w:pPr>
      <w:r>
        <w:rPr>
          <w:rFonts w:ascii="Times New Roman" w:hAnsi="Times New Roman" w:cs="Times New Roman"/>
        </w:rPr>
        <w:t>c)</w:t>
      </w:r>
      <w:r>
        <w:rPr>
          <w:rFonts w:ascii="Times New Roman" w:hAnsi="Times New Roman" w:cs="Times New Roman"/>
        </w:rPr>
        <w:tab/>
      </w:r>
      <w:r>
        <w:rPr>
          <w:rFonts w:ascii="Times New Roman" w:hAnsi="Times New Roman" w:cs="Times New Roman"/>
        </w:rPr>
        <w:t>A</w:t>
      </w:r>
      <w:r w:rsidRPr="009E49AA">
        <w:rPr>
          <w:rFonts w:ascii="Times New Roman" w:hAnsi="Times New Roman" w:cs="Times New Roman"/>
        </w:rPr>
        <w:t>s at December 31, 201</w:t>
      </w:r>
      <w:r>
        <w:rPr>
          <w:rFonts w:ascii="Times New Roman" w:hAnsi="Times New Roman" w:cs="Times New Roman"/>
        </w:rPr>
        <w:t>7</w:t>
      </w:r>
      <w:r w:rsidRPr="009E49AA">
        <w:rPr>
          <w:rFonts w:ascii="Times New Roman" w:hAnsi="Times New Roman" w:cs="Times New Roman"/>
        </w:rPr>
        <w:t xml:space="preserve">, the Company has Capital Adequacy Ratio, according to the </w:t>
      </w:r>
      <w:r>
        <w:rPr>
          <w:rFonts w:ascii="Times New Roman" w:hAnsi="Times New Roman" w:cs="Times New Roman"/>
        </w:rPr>
        <w:t>Non-</w:t>
      </w:r>
      <w:r w:rsidRPr="009E49AA">
        <w:rPr>
          <w:rFonts w:ascii="Times New Roman" w:hAnsi="Times New Roman" w:cs="Times New Roman"/>
        </w:rPr>
        <w:t>Life Insurance Act</w:t>
      </w:r>
      <w:r>
        <w:rPr>
          <w:rFonts w:ascii="Times New Roman" w:hAnsi="Times New Roman" w:cs="Times New Roman"/>
        </w:rPr>
        <w:t xml:space="preserve"> (No. 2)</w:t>
      </w:r>
      <w:r w:rsidRPr="009E49AA">
        <w:rPr>
          <w:rFonts w:ascii="Times New Roman" w:hAnsi="Times New Roman" w:cs="Times New Roman"/>
        </w:rPr>
        <w:t xml:space="preserve"> B.E. 25</w:t>
      </w:r>
      <w:r>
        <w:rPr>
          <w:rFonts w:ascii="Times New Roman" w:hAnsi="Times New Roman" w:cs="Times New Roman"/>
        </w:rPr>
        <w:t>51</w:t>
      </w:r>
      <w:r w:rsidRPr="009E49AA">
        <w:rPr>
          <w:rFonts w:ascii="Times New Roman" w:hAnsi="Times New Roman" w:cs="Times New Roman"/>
        </w:rPr>
        <w:t>, at 1</w:t>
      </w:r>
      <w:r>
        <w:rPr>
          <w:rFonts w:ascii="Times New Roman" w:hAnsi="Times New Roman" w:cs="Times New Roman"/>
        </w:rPr>
        <w:t>18.94</w:t>
      </w:r>
      <w:r w:rsidRPr="009E49AA">
        <w:rPr>
          <w:rFonts w:ascii="Times New Roman" w:hAnsi="Times New Roman" w:cs="Times New Roman"/>
        </w:rPr>
        <w:t xml:space="preserve">% </w:t>
      </w:r>
      <w:r>
        <w:rPr>
          <w:rFonts w:ascii="Times New Roman" w:hAnsi="Times New Roman" w:cs="Times New Roman"/>
        </w:rPr>
        <w:t xml:space="preserve">(based on the report prepared by the Company) </w:t>
      </w:r>
      <w:r w:rsidRPr="009E49AA">
        <w:rPr>
          <w:rFonts w:ascii="Times New Roman" w:hAnsi="Times New Roman" w:cs="Times New Roman"/>
        </w:rPr>
        <w:t>which is</w:t>
      </w:r>
      <w:r w:rsidRPr="009E49AA">
        <w:rPr>
          <w:rFonts w:ascii="Times New Roman" w:hAnsi="Times New Roman" w:cs="Times New Roman"/>
          <w:cs/>
        </w:rPr>
        <w:t xml:space="preserve"> </w:t>
      </w:r>
      <w:r w:rsidRPr="009E49AA">
        <w:rPr>
          <w:rFonts w:ascii="Times New Roman" w:hAnsi="Times New Roman" w:cs="Times New Roman"/>
        </w:rPr>
        <w:t>higher than the required ratio (100%) but lower than the targeted ratio of the Office of Insurance Commission (in the case that Capital Adequacy Ratio is between 100% to 140%). Presently, the Company’s management is preparing the business plan to recover such Capital Adequacy Ratio.</w:t>
      </w:r>
    </w:p>
    <w:p w:rsidR="00E25506" w:rsidRPr="008E0D4D" w:rsidRDefault="00E2550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A10DA" w:rsidRPr="008E0D4D" w:rsidRDefault="001A10D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b/>
          <w:bCs/>
        </w:rPr>
      </w:pPr>
      <w:r w:rsidRPr="00964F32">
        <w:rPr>
          <w:rFonts w:ascii="Times New Roman" w:hAnsi="Times New Roman" w:cs="Times New Roman"/>
          <w:b/>
          <w:bCs/>
        </w:rPr>
        <w:t>2.</w:t>
      </w:r>
      <w:r w:rsidRPr="00964F32">
        <w:rPr>
          <w:rFonts w:ascii="Times New Roman" w:hAnsi="Times New Roman" w:cs="Times New Roman"/>
          <w:b/>
          <w:bCs/>
        </w:rPr>
        <w:tab/>
        <w:t>BASIS FOR PREPARATION OF FINANCIAL STATEMENTS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b/>
          <w:bCs/>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statutory financial statements are prepared in Thai Baht and in the Thai language in conformity with Thai Financial Reporting Standards and the accounting and reporting guidelines prescribed by the Office of Insurance Commission (“OIC”). Accordingly, the Company’s financial statements are intended solely to present the financial position, financial performance and cash flows in accordance with Thai Financial Reporting Standards.</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accompanying financial statements are prepared under the historical cost convention except for those specified in the notes to the financial statements.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sidRPr="00964F32">
        <w:rPr>
          <w:rFonts w:ascii="Times New Roman" w:hAnsi="Times New Roman" w:cs="Times New Roman"/>
          <w:b/>
          <w:bCs/>
        </w:rPr>
        <w:tab/>
        <w:t>SUMMARY OF SIGNIFICANT ACCOUNTING POLICIES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964F32">
        <w:rPr>
          <w:rFonts w:ascii="Times New Roman" w:hAnsi="Times New Roman" w:cs="Times New Roman"/>
          <w:b/>
          <w:bCs/>
        </w:rPr>
        <w:t>Cash and Cash Equivalents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Investments in Securities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3B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Investments in securities held for trading are stated at fair value. The Company recognized any gains or losses arising from changes in the fair value of securities in the statement of comprehensive income. </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Investments in available-for-sale securities are stated at fair value.  The change in the value of securities is recorded as a separate item in equity until the securities are sold, the change is then included in the statement of comprehensive income.</w:t>
      </w:r>
    </w:p>
    <w:p w:rsidR="00BE02B9" w:rsidRPr="00964F32" w:rsidRDefault="00F46B20" w:rsidP="00A64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BE02B9" w:rsidRPr="00964F32">
        <w:rPr>
          <w:rFonts w:ascii="Times New Roman" w:hAnsi="Times New Roman" w:cs="Times New Roman"/>
        </w:rPr>
        <w:lastRenderedPageBreak/>
        <w:t>Investments in held-to-maturity debt instruments are stated at amortized cost. The premium / discount on debt securities are amortized / accreted by the effective rate method with the amortized / accreted amount presented as an adjustment to the interest income.</w:t>
      </w:r>
    </w:p>
    <w:p w:rsidR="00F46B20" w:rsidRDefault="00F46B20" w:rsidP="00DD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E02B9" w:rsidRPr="00964F32" w:rsidRDefault="00BE02B9" w:rsidP="00DD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Investments in non-marketable equity securities, which the Company holds as other securities, are stated at cost net of allowance for impairment loss.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fair value of investments in securities is based on the following</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0" w:type="auto"/>
        <w:tblInd w:w="18" w:type="dxa"/>
        <w:tblLook w:val="01E0" w:firstRow="1" w:lastRow="1" w:firstColumn="1" w:lastColumn="1" w:noHBand="0" w:noVBand="0"/>
      </w:tblPr>
      <w:tblGrid>
        <w:gridCol w:w="1958"/>
        <w:gridCol w:w="356"/>
        <w:gridCol w:w="6985"/>
      </w:tblGrid>
      <w:tr w:rsidR="00BE02B9" w:rsidRPr="00964F32" w:rsidTr="00BE02B9">
        <w:tc>
          <w:tcPr>
            <w:tcW w:w="1972"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Marketable securities</w:t>
            </w:r>
          </w:p>
        </w:tc>
        <w:tc>
          <w:tcPr>
            <w:tcW w:w="357" w:type="dxa"/>
          </w:tcPr>
          <w:p w:rsidR="00BE02B9" w:rsidRPr="00964F32" w:rsidRDefault="00BE02B9" w:rsidP="00BE02B9">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latest bid price at the end of the last working day of the year quoted on the Stock Exchange of Thailand</w:t>
            </w:r>
          </w:p>
        </w:tc>
      </w:tr>
      <w:tr w:rsidR="00BE02B9" w:rsidRPr="00964F32" w:rsidTr="00BE02B9">
        <w:trPr>
          <w:trHeight w:val="259"/>
        </w:trPr>
        <w:tc>
          <w:tcPr>
            <w:tcW w:w="1972" w:type="dxa"/>
          </w:tcPr>
          <w:p w:rsidR="00BE02B9" w:rsidRPr="00964F32" w:rsidRDefault="00BE02B9" w:rsidP="00BE02B9">
            <w:pPr>
              <w:spacing w:line="240" w:lineRule="exact"/>
              <w:jc w:val="both"/>
              <w:rPr>
                <w:rFonts w:ascii="Times New Roman" w:hAnsi="Times New Roman" w:cs="Times New Roman"/>
              </w:rPr>
            </w:pPr>
          </w:p>
        </w:tc>
        <w:tc>
          <w:tcPr>
            <w:tcW w:w="357" w:type="dxa"/>
          </w:tcPr>
          <w:p w:rsidR="00BE02B9" w:rsidRPr="00964F32" w:rsidRDefault="00BE02B9" w:rsidP="00BE02B9">
            <w:pPr>
              <w:spacing w:line="240" w:lineRule="exact"/>
              <w:jc w:val="center"/>
              <w:rPr>
                <w:rFonts w:ascii="Times New Roman" w:hAnsi="Times New Roman" w:cs="Times New Roman"/>
              </w:rPr>
            </w:pPr>
          </w:p>
        </w:tc>
        <w:tc>
          <w:tcPr>
            <w:tcW w:w="7078" w:type="dxa"/>
          </w:tcPr>
          <w:p w:rsidR="00BE02B9" w:rsidRPr="00964F32" w:rsidRDefault="00BE02B9" w:rsidP="00BE02B9">
            <w:pPr>
              <w:spacing w:line="240" w:lineRule="exact"/>
              <w:jc w:val="both"/>
              <w:rPr>
                <w:rFonts w:ascii="Times New Roman" w:hAnsi="Times New Roman" w:cs="Times New Roman"/>
              </w:rPr>
            </w:pPr>
          </w:p>
        </w:tc>
      </w:tr>
      <w:tr w:rsidR="00BE02B9" w:rsidRPr="00964F32" w:rsidTr="00BE02B9">
        <w:trPr>
          <w:trHeight w:val="259"/>
        </w:trPr>
        <w:tc>
          <w:tcPr>
            <w:tcW w:w="1972"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Debt instruments</w:t>
            </w:r>
          </w:p>
        </w:tc>
        <w:tc>
          <w:tcPr>
            <w:tcW w:w="357" w:type="dxa"/>
          </w:tcPr>
          <w:p w:rsidR="00BE02B9" w:rsidRPr="00964F32" w:rsidRDefault="00BE02B9" w:rsidP="00BE02B9">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Based on yield rates quoted by the Thai Bond Market Association</w:t>
            </w:r>
          </w:p>
        </w:tc>
      </w:tr>
      <w:tr w:rsidR="00BE02B9" w:rsidRPr="00964F32" w:rsidTr="00BE02B9">
        <w:trPr>
          <w:trHeight w:val="259"/>
        </w:trPr>
        <w:tc>
          <w:tcPr>
            <w:tcW w:w="1972" w:type="dxa"/>
          </w:tcPr>
          <w:p w:rsidR="00BE02B9" w:rsidRPr="00964F32" w:rsidRDefault="00BE02B9" w:rsidP="00BE02B9">
            <w:pPr>
              <w:spacing w:line="240" w:lineRule="exact"/>
              <w:jc w:val="both"/>
              <w:rPr>
                <w:rFonts w:ascii="Times New Roman" w:hAnsi="Times New Roman" w:cs="Times New Roman"/>
              </w:rPr>
            </w:pPr>
          </w:p>
        </w:tc>
        <w:tc>
          <w:tcPr>
            <w:tcW w:w="357" w:type="dxa"/>
          </w:tcPr>
          <w:p w:rsidR="00BE02B9" w:rsidRPr="00964F32" w:rsidRDefault="00BE02B9" w:rsidP="00BE02B9">
            <w:pPr>
              <w:spacing w:line="240" w:lineRule="exact"/>
              <w:jc w:val="center"/>
              <w:rPr>
                <w:rFonts w:ascii="Times New Roman" w:hAnsi="Times New Roman" w:cs="Times New Roman"/>
              </w:rPr>
            </w:pPr>
          </w:p>
        </w:tc>
        <w:tc>
          <w:tcPr>
            <w:tcW w:w="7078" w:type="dxa"/>
          </w:tcPr>
          <w:p w:rsidR="00BE02B9" w:rsidRPr="00964F32" w:rsidRDefault="00BE02B9" w:rsidP="00BE02B9">
            <w:pPr>
              <w:spacing w:line="240" w:lineRule="exact"/>
              <w:jc w:val="both"/>
              <w:rPr>
                <w:rFonts w:ascii="Times New Roman" w:hAnsi="Times New Roman" w:cs="Times New Roman"/>
              </w:rPr>
            </w:pPr>
          </w:p>
        </w:tc>
      </w:tr>
      <w:tr w:rsidR="00BE02B9" w:rsidRPr="00964F32" w:rsidTr="00BE02B9">
        <w:trPr>
          <w:trHeight w:val="259"/>
        </w:trPr>
        <w:tc>
          <w:tcPr>
            <w:tcW w:w="1972"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Unit trusts</w:t>
            </w:r>
          </w:p>
        </w:tc>
        <w:tc>
          <w:tcPr>
            <w:tcW w:w="357" w:type="dxa"/>
          </w:tcPr>
          <w:p w:rsidR="00BE02B9" w:rsidRPr="00964F32" w:rsidRDefault="00BE02B9" w:rsidP="00BE02B9">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Net asset value </w:t>
            </w:r>
          </w:p>
        </w:tc>
      </w:tr>
    </w:tbl>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ascii="Times New Roman" w:hAnsi="Times New Roman" w:cs="Times New Roman"/>
        </w:rPr>
      </w:pPr>
      <w:r w:rsidRPr="00964F32">
        <w:rPr>
          <w:rFonts w:ascii="Times New Roman" w:hAnsi="Times New Roman" w:cs="Times New Roman"/>
        </w:rPr>
        <w:t>The Company will recognize loss on impairment (if any) of available-for-sale securities, held-to-maturity debt instruments and other securities in the statement of comprehensive income when the net book values of securities are higher than their net realizable values.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Weighted average method is used for computation of cost of investments.</w:t>
      </w:r>
    </w:p>
    <w:p w:rsidR="00DD36B6" w:rsidRDefault="00DD36B6" w:rsidP="00BE02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thaiDistribute"/>
        <w:rPr>
          <w:rFonts w:ascii="Times New Roman" w:hAnsi="Times New Roman" w:cs="Times New Roman"/>
        </w:rPr>
      </w:pPr>
    </w:p>
    <w:p w:rsidR="00BE02B9" w:rsidRPr="00964F32" w:rsidRDefault="00BE02B9" w:rsidP="00BE02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thaiDistribute"/>
        <w:rPr>
          <w:rFonts w:ascii="Times New Roman" w:hAnsi="Times New Roman" w:cs="Times New Roman"/>
        </w:rPr>
      </w:pPr>
      <w:r w:rsidRPr="00964F32">
        <w:rPr>
          <w:rFonts w:ascii="Times New Roman" w:hAnsi="Times New Roman" w:cs="Times New Roman"/>
        </w:rPr>
        <w:t>In the event the Company reclassifies investments from one type to another, such investments will be adjusted to their fair value as at the reclassification date</w:t>
      </w:r>
      <w:r w:rsidRPr="00964F32">
        <w:rPr>
          <w:rFonts w:ascii="Times New Roman" w:hAnsi="Times New Roman" w:cs="Times New Roman"/>
          <w:cs/>
        </w:rPr>
        <w:t xml:space="preserve">. </w:t>
      </w:r>
      <w:r w:rsidRPr="00964F32">
        <w:rPr>
          <w:rFonts w:ascii="Times New Roman" w:hAnsi="Times New Roman" w:cs="Times New Roman"/>
        </w:rPr>
        <w:t xml:space="preserve"> The difference between the carrying amount of the investments and the fair value on the date of reclassification are recorded in profit or loss or recorded as surplus (deficit) from changes in valuation of investments in equity, depending on the type of investment that is reclassified</w:t>
      </w:r>
      <w:r w:rsidRPr="00964F32">
        <w:rPr>
          <w:rFonts w:ascii="Times New Roman" w:hAnsi="Times New Roman" w:cs="Times New Roman"/>
          <w:cs/>
        </w:rPr>
        <w: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On disposal of an investment, the difference between net disposal proceeds and carrying amount of investment is recognized as income or expense in the statement of comprehensive income.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Premium Receivables and Allowance for Doubtful Accounts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both"/>
        <w:rPr>
          <w:rFonts w:ascii="Times New Roman" w:hAnsi="Times New Roman" w:cs="Times New Roman"/>
        </w:rPr>
      </w:pPr>
      <w:r w:rsidRPr="00964F32">
        <w:rPr>
          <w:rFonts w:ascii="Times New Roman" w:hAnsi="Times New Roman" w:cs="Times New Roman"/>
        </w:rPr>
        <w:t>Premium receivables are stated at invoice amount net of allowance for doubtful accounts.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Company sets up an allowance for doubtful accounts based on the estimated loss that may incur in collection of the premium receivables, on the basis of collection experience and a review of the current financial status of receivables.</w:t>
      </w:r>
    </w:p>
    <w:p w:rsidR="00BE02B9"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sidRPr="00964F32">
        <w:rPr>
          <w:rFonts w:ascii="Times New Roman" w:hAnsi="Times New Roman" w:cs="Times New Roman"/>
          <w:b/>
          <w:bCs/>
        </w:rPr>
        <w:t>Reinsurance Assets and Due to Reinsurers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contextualSpacing w:val="0"/>
        <w:jc w:val="both"/>
        <w:rPr>
          <w:rFonts w:ascii="Times New Roman" w:hAnsi="Times New Roman" w:cs="Times New Roman"/>
          <w:szCs w:val="18"/>
        </w:rPr>
      </w:pPr>
      <w:r w:rsidRPr="00964F32">
        <w:rPr>
          <w:rFonts w:ascii="Times New Roman" w:hAnsi="Times New Roman" w:cs="Times New Roman"/>
          <w:szCs w:val="18"/>
        </w:rPr>
        <w:t xml:space="preserve">Reinsurance assets are stated at the outstanding balance of amount due from reinsurers, amounts deposit on reinsurance and insurance reserve refundable from reinsurers. </w:t>
      </w:r>
    </w:p>
    <w:p w:rsidR="00BE02B9" w:rsidRPr="00964F32" w:rsidRDefault="00BE02B9" w:rsidP="00BE02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contextualSpacing w:val="0"/>
        <w:jc w:val="both"/>
        <w:rPr>
          <w:rFonts w:ascii="Times New Roman" w:hAnsi="Times New Roman" w:cs="Times New Roman"/>
          <w:szCs w:val="18"/>
        </w:rPr>
      </w:pPr>
    </w:p>
    <w:p w:rsidR="00BE02B9" w:rsidRPr="00964F32" w:rsidRDefault="00BE02B9" w:rsidP="00BE02B9">
      <w:pPr>
        <w:pStyle w:val="ListParagraph"/>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Amounts due from reinsurers consist of accrued commission and brokerage income, claims and various other items receivable from reinsurers, excluding reinsurance premium receivable, less allowance for doubtful accounts. The Company records allowance for doubtful accounts for the estimated losses that may be incurred due to inability to make collection, taking into account collection experience and the status of receivables from reinsurers as at the end of the reporting period.</w:t>
      </w:r>
    </w:p>
    <w:p w:rsidR="00BE02B9" w:rsidRPr="00964F32" w:rsidRDefault="00BE02B9" w:rsidP="00BE02B9">
      <w:pPr>
        <w:pStyle w:val="ListParagraph"/>
        <w:tabs>
          <w:tab w:val="clear" w:pos="680"/>
        </w:tabs>
        <w:spacing w:line="240" w:lineRule="exact"/>
        <w:ind w:left="540"/>
        <w:contextualSpacing w:val="0"/>
        <w:jc w:val="both"/>
        <w:rPr>
          <w:rFonts w:ascii="Times New Roman" w:hAnsi="Times New Roman" w:cs="Times New Roman"/>
          <w:szCs w:val="18"/>
        </w:rPr>
      </w:pPr>
    </w:p>
    <w:p w:rsidR="00BE02B9" w:rsidRPr="00964F32" w:rsidRDefault="00BE02B9" w:rsidP="00BE02B9">
      <w:pPr>
        <w:pStyle w:val="ListParagraph"/>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 xml:space="preserve">Insurance reserve refundable from reinsurers is estimated based on the related reinsurance contract of loss reserve and outstanding claims in accordance with the law regarding insurance reserve calculation. </w:t>
      </w:r>
    </w:p>
    <w:p w:rsidR="00BE02B9" w:rsidRPr="00964F32" w:rsidRDefault="00BE02B9" w:rsidP="00BE02B9">
      <w:pPr>
        <w:tabs>
          <w:tab w:val="clear" w:pos="680"/>
        </w:tabs>
        <w:spacing w:line="240" w:lineRule="exact"/>
        <w:jc w:val="both"/>
        <w:rPr>
          <w:rFonts w:ascii="Times New Roman" w:hAnsi="Times New Roman" w:cs="Times New Roman"/>
        </w:rPr>
      </w:pPr>
    </w:p>
    <w:p w:rsidR="00BE02B9" w:rsidRPr="00964F32" w:rsidRDefault="00BE02B9" w:rsidP="00BE02B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contextualSpacing w:val="0"/>
        <w:jc w:val="both"/>
        <w:rPr>
          <w:rFonts w:ascii="Times New Roman" w:hAnsi="Times New Roman" w:cs="Times New Roman"/>
          <w:szCs w:val="18"/>
        </w:rPr>
      </w:pPr>
      <w:r w:rsidRPr="00964F32">
        <w:rPr>
          <w:rFonts w:ascii="Times New Roman" w:hAnsi="Times New Roman" w:cs="Times New Roman"/>
          <w:szCs w:val="18"/>
        </w:rPr>
        <w:t>Amounts due to reinsurers are stated at the outstanding balance payable from reinsurance and amounts withheld on reinsurance.</w:t>
      </w:r>
      <w:r w:rsidRPr="00964F32">
        <w:rPr>
          <w:rFonts w:ascii="Times New Roman" w:hAnsi="Times New Roman" w:cs="Times New Roman"/>
          <w:szCs w:val="18"/>
          <w:cs/>
        </w:rPr>
        <w:tab/>
      </w:r>
    </w:p>
    <w:p w:rsidR="00BE02B9" w:rsidRPr="00964F32" w:rsidRDefault="00BE02B9" w:rsidP="00BE02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contextualSpacing w:val="0"/>
        <w:jc w:val="thaiDistribute"/>
        <w:rPr>
          <w:rFonts w:ascii="Times New Roman" w:hAnsi="Times New Roman" w:cs="Times New Roman"/>
          <w:szCs w:val="18"/>
        </w:rPr>
      </w:pPr>
    </w:p>
    <w:p w:rsidR="00BE02B9" w:rsidRPr="00F26669" w:rsidRDefault="00BE02B9" w:rsidP="00F26669">
      <w:pPr>
        <w:pStyle w:val="ListParagraph"/>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Amounts due to reinsurers consist of reinsurance premiums and other items payable to reinsurers, excluding claims.</w:t>
      </w:r>
    </w:p>
    <w:p w:rsidR="00BE02B9" w:rsidRPr="00964F32" w:rsidRDefault="00F26669" w:rsidP="00BE02B9">
      <w:pPr>
        <w:spacing w:line="240" w:lineRule="exact"/>
        <w:jc w:val="thaiDistribute"/>
        <w:rPr>
          <w:rFonts w:ascii="Times New Roman" w:hAnsi="Times New Roman" w:cs="Times New Roman"/>
        </w:rPr>
      </w:pPr>
      <w:r>
        <w:rPr>
          <w:rFonts w:ascii="Times New Roman" w:hAnsi="Times New Roman" w:cs="Times New Roman"/>
        </w:rPr>
        <w:br w:type="page"/>
      </w:r>
      <w:r w:rsidR="00BE02B9" w:rsidRPr="00964F32">
        <w:rPr>
          <w:rFonts w:ascii="Times New Roman" w:hAnsi="Times New Roman" w:cs="Times New Roman"/>
        </w:rPr>
        <w:lastRenderedPageBreak/>
        <w:t>The Company presents net of reinsurance to the same entity (reinsurance assets or amounts due to reinsurers) when the following criteria for offsetting are met.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eastAsia="Calibri" w:hAnsi="Times New Roman" w:cs="Times New Roman"/>
        </w:rPr>
      </w:pPr>
      <w:r w:rsidRPr="00964F32">
        <w:rPr>
          <w:rFonts w:ascii="Times New Roman" w:eastAsia="Calibri" w:hAnsi="Times New Roman" w:cs="Times New Roman"/>
        </w:rPr>
        <w:t>(1)</w:t>
      </w:r>
      <w:r w:rsidRPr="00964F32">
        <w:rPr>
          <w:rFonts w:ascii="Times New Roman" w:eastAsia="Calibri" w:hAnsi="Times New Roman" w:cs="Times New Roman"/>
        </w:rPr>
        <w:tab/>
        <w:t>The Company has a legal right to offset amounts presented in the statements of financial position, and</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eastAsia="Calibri" w:hAnsi="Times New Roman" w:cs="Times New Roman"/>
        </w:rPr>
      </w:pPr>
      <w:r w:rsidRPr="00964F32">
        <w:rPr>
          <w:rFonts w:ascii="Times New Roman" w:eastAsia="Calibri" w:hAnsi="Times New Roman" w:cs="Times New Roman"/>
        </w:rPr>
        <w:t>(2)</w:t>
      </w:r>
      <w:r w:rsidRPr="00964F32">
        <w:rPr>
          <w:rFonts w:ascii="Times New Roman" w:eastAsia="Calibri" w:hAnsi="Times New Roman" w:cs="Times New Roman"/>
        </w:rPr>
        <w:tab/>
        <w:t xml:space="preserve">The Company intends to receive or pay the net amount recognized in the statements of financial position, or to realize the asset at the same time as it pays the liability. </w:t>
      </w:r>
    </w:p>
    <w:p w:rsidR="00F26669" w:rsidRDefault="00F26669" w:rsidP="0068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p>
    <w:p w:rsidR="00BE02B9" w:rsidRPr="00964F32" w:rsidRDefault="00BE02B9" w:rsidP="0068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sidRPr="00964F32">
        <w:rPr>
          <w:rFonts w:ascii="Times New Roman" w:hAnsi="Times New Roman" w:cs="Times New Roman"/>
          <w:b/>
          <w:bCs/>
        </w:rPr>
        <w:t>Property, Plant and Equipment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BodyText3"/>
        <w:spacing w:line="240" w:lineRule="exact"/>
        <w:rPr>
          <w:rFonts w:ascii="Times New Roman" w:hAnsi="Times New Roman" w:cs="Times New Roman"/>
          <w:color w:val="000000"/>
        </w:rPr>
      </w:pPr>
      <w:r w:rsidRPr="00964F32">
        <w:rPr>
          <w:rFonts w:ascii="Times New Roman" w:hAnsi="Times New Roman" w:cs="Times New Roman"/>
        </w:rPr>
        <w:t xml:space="preserve">Land is stated at </w:t>
      </w:r>
      <w:r w:rsidRPr="00964F32">
        <w:rPr>
          <w:rFonts w:ascii="Times New Roman" w:hAnsi="Times New Roman" w:cs="Times New Roman"/>
          <w:color w:val="000000"/>
        </w:rPr>
        <w:t xml:space="preserve">the revaluation amount. Plant and equipment are stated at the revaluation amount less accumulated depreciation. Revaluations are performed by independent professional </w:t>
      </w:r>
      <w:proofErr w:type="spellStart"/>
      <w:r w:rsidRPr="00964F32">
        <w:rPr>
          <w:rFonts w:ascii="Times New Roman" w:hAnsi="Times New Roman" w:cs="Times New Roman"/>
          <w:color w:val="000000"/>
        </w:rPr>
        <w:t>valuers</w:t>
      </w:r>
      <w:proofErr w:type="spellEnd"/>
      <w:r w:rsidRPr="00964F32">
        <w:rPr>
          <w:rFonts w:ascii="Times New Roman" w:hAnsi="Times New Roman" w:cs="Times New Roman"/>
          <w:color w:val="000000"/>
        </w:rPr>
        <w:t xml:space="preserve"> with sufficient regularity to ensure that the carrying amount of these assets does not differ materially from that which would be determined using fair values at the statement of financial position date.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2B0AA4"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rPr>
      </w:pPr>
      <w:r w:rsidRPr="002B0AA4">
        <w:rPr>
          <w:rFonts w:ascii="Times New Roman" w:hAnsi="Times New Roman" w:cs="Times New Roman"/>
          <w:color w:val="000000"/>
        </w:rPr>
        <w:t>The Company records the differences incurred from revaluation as follows:</w:t>
      </w:r>
    </w:p>
    <w:p w:rsidR="00BE02B9" w:rsidRPr="002B0AA4"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2B0AA4" w:rsidRDefault="00BE02B9" w:rsidP="00BE02B9">
      <w:pPr>
        <w:pStyle w:val="BodyText3"/>
        <w:numPr>
          <w:ilvl w:val="0"/>
          <w:numId w:val="22"/>
        </w:numPr>
        <w:tabs>
          <w:tab w:val="clear" w:pos="540"/>
          <w:tab w:val="clear" w:pos="720"/>
        </w:tabs>
        <w:spacing w:line="240" w:lineRule="exact"/>
        <w:ind w:left="360"/>
        <w:rPr>
          <w:rFonts w:ascii="Times New Roman" w:hAnsi="Times New Roman" w:cs="Times New Roman"/>
          <w:color w:val="000000"/>
        </w:rPr>
      </w:pPr>
      <w:r w:rsidRPr="002B0AA4">
        <w:rPr>
          <w:rFonts w:ascii="Times New Roman" w:hAnsi="Times New Roman" w:cs="Times New Roman"/>
          <w:color w:val="000000"/>
        </w:rPr>
        <w:t>When an asset’s carrying amount is increased as a result of a revaluation, the increase is credited directly to equity as a “Surplus on revaluation of fixed assets”.  However, a revaluation increase is recognized as income to the extent that it reverses a revaluation decrease of the same asset previously recognized as an expense.</w:t>
      </w:r>
    </w:p>
    <w:p w:rsidR="00BE02B9" w:rsidRPr="002B0AA4" w:rsidRDefault="00BE02B9" w:rsidP="00BE02B9">
      <w:pPr>
        <w:pStyle w:val="BodyText3"/>
        <w:spacing w:line="240" w:lineRule="exact"/>
        <w:ind w:left="360"/>
        <w:rPr>
          <w:rFonts w:ascii="Times New Roman" w:hAnsi="Times New Roman" w:cs="Times New Roman"/>
          <w:color w:val="000000"/>
        </w:rPr>
      </w:pPr>
    </w:p>
    <w:p w:rsidR="00BE02B9" w:rsidRPr="002B0AA4" w:rsidRDefault="00BE02B9" w:rsidP="00BE02B9">
      <w:pPr>
        <w:pStyle w:val="BodyText3"/>
        <w:numPr>
          <w:ilvl w:val="0"/>
          <w:numId w:val="22"/>
        </w:numPr>
        <w:tabs>
          <w:tab w:val="clear" w:pos="540"/>
          <w:tab w:val="clear" w:pos="720"/>
        </w:tabs>
        <w:spacing w:line="240" w:lineRule="exact"/>
        <w:ind w:left="360" w:right="-25"/>
        <w:rPr>
          <w:rFonts w:ascii="Times New Roman" w:hAnsi="Times New Roman" w:cs="Times New Roman"/>
          <w:color w:val="000000"/>
        </w:rPr>
      </w:pPr>
      <w:r w:rsidRPr="002B0AA4">
        <w:rPr>
          <w:rFonts w:ascii="Times New Roman" w:hAnsi="Times New Roman" w:cs="Times New Roman"/>
          <w:color w:val="000000"/>
        </w:rPr>
        <w:t>When an asset’s carrying amount is decreased as a result of a revaluation, the decrease is recognized as an expense. However, a revaluation decrease is charged directly against any related “Surplus on revaluation of fixed assets” to the extent that the decrease does not exceed the amount held in the revaluation surplus in respect of that same asset.</w:t>
      </w:r>
    </w:p>
    <w:p w:rsidR="00805883" w:rsidRDefault="00805883" w:rsidP="00BE02B9">
      <w:pPr>
        <w:pStyle w:val="BodyText3"/>
        <w:spacing w:line="240" w:lineRule="exact"/>
        <w:rPr>
          <w:rFonts w:ascii="Times New Roman" w:hAnsi="Times New Roman" w:cs="Times New Roman"/>
        </w:rPr>
      </w:pPr>
    </w:p>
    <w:p w:rsidR="00BE02B9" w:rsidRPr="00964F32" w:rsidRDefault="00BE02B9" w:rsidP="00BE02B9">
      <w:pPr>
        <w:pStyle w:val="BodyText3"/>
        <w:spacing w:line="240" w:lineRule="exact"/>
        <w:rPr>
          <w:rFonts w:ascii="Times New Roman" w:hAnsi="Times New Roman" w:cs="Times New Roman"/>
        </w:rPr>
      </w:pPr>
      <w:r w:rsidRPr="00964F32">
        <w:rPr>
          <w:rFonts w:ascii="Times New Roman" w:hAnsi="Times New Roman" w:cs="Times New Roman"/>
        </w:rPr>
        <w:t>The revaluation surplus of fixed assets is not available for dividend distribution.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BodyText3"/>
        <w:spacing w:line="240" w:lineRule="exact"/>
        <w:rPr>
          <w:rFonts w:ascii="Times New Roman" w:hAnsi="Times New Roman" w:cs="Times New Roman"/>
        </w:rPr>
      </w:pPr>
      <w:r w:rsidRPr="00964F32">
        <w:rPr>
          <w:rFonts w:ascii="Times New Roman" w:hAnsi="Times New Roman" w:cs="Times New Roman"/>
        </w:rPr>
        <w:t>Upon the disposal of the revalued property, plant and equipment, the relevant portion of the revaluation surplus realized in respect of the previous valuation is released from the property, plant and equipment valuation surplus directly to retained earnings.</w:t>
      </w:r>
    </w:p>
    <w:p w:rsidR="00BE02B9" w:rsidRDefault="00BE02B9" w:rsidP="00BE02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rPr>
          <w:rFonts w:ascii="Times New Roman" w:hAnsi="Times New Roman" w:cs="Times New Roman"/>
          <w:b/>
          <w:bCs/>
        </w:rPr>
      </w:pPr>
    </w:p>
    <w:p w:rsidR="00BE02B9" w:rsidRPr="00964F32" w:rsidRDefault="00BE02B9" w:rsidP="00BE02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rPr>
          <w:rFonts w:ascii="Times New Roman" w:hAnsi="Times New Roman" w:cs="Times New Roman"/>
          <w:b/>
          <w:bCs/>
        </w:rPr>
      </w:pPr>
      <w:r w:rsidRPr="00964F32">
        <w:rPr>
          <w:rFonts w:ascii="Times New Roman" w:hAnsi="Times New Roman" w:cs="Times New Roman"/>
          <w:b/>
          <w:bCs/>
        </w:rPr>
        <w:t>Depreciation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thaiDistribute"/>
        <w:rPr>
          <w:rFonts w:ascii="Times New Roman" w:hAnsi="Times New Roman" w:cs="Times New Roman"/>
        </w:rPr>
      </w:pPr>
      <w:r w:rsidRPr="00964F32">
        <w:rPr>
          <w:rFonts w:ascii="Times New Roman" w:hAnsi="Times New Roman" w:cs="Times New Roman"/>
        </w:rPr>
        <w:t>The Company depreciates its plant and equipment by the straight-line method over the estimated useful lives of the assets as follows: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9540" w:type="dxa"/>
        <w:tblInd w:w="-90" w:type="dxa"/>
        <w:tblLayout w:type="fixed"/>
        <w:tblCellMar>
          <w:left w:w="0" w:type="dxa"/>
          <w:right w:w="0" w:type="dxa"/>
        </w:tblCellMar>
        <w:tblLook w:val="0000" w:firstRow="0" w:lastRow="0" w:firstColumn="0" w:lastColumn="0" w:noHBand="0" w:noVBand="0"/>
      </w:tblPr>
      <w:tblGrid>
        <w:gridCol w:w="8190"/>
        <w:gridCol w:w="1350"/>
      </w:tblGrid>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p>
        </w:tc>
        <w:tc>
          <w:tcPr>
            <w:tcW w:w="1350" w:type="dxa"/>
            <w:tcBorders>
              <w:bottom w:val="single" w:sz="4" w:space="0" w:color="auto"/>
            </w:tcBorders>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8"/>
              </w:tabs>
              <w:spacing w:line="240" w:lineRule="exact"/>
              <w:ind w:right="46"/>
              <w:jc w:val="center"/>
              <w:rPr>
                <w:rFonts w:ascii="Times New Roman" w:hAnsi="Times New Roman" w:cs="Times New Roman"/>
              </w:rPr>
            </w:pPr>
            <w:r w:rsidRPr="00964F32">
              <w:rPr>
                <w:rFonts w:ascii="Times New Roman" w:hAnsi="Times New Roman" w:cs="Times New Roman"/>
              </w:rPr>
              <w:t>Years</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p>
        </w:tc>
        <w:tc>
          <w:tcPr>
            <w:tcW w:w="1350" w:type="dxa"/>
            <w:tcBorders>
              <w:top w:val="single" w:sz="4" w:space="0" w:color="auto"/>
            </w:tcBorders>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8"/>
              </w:tabs>
              <w:spacing w:line="240" w:lineRule="exact"/>
              <w:ind w:right="46"/>
              <w:rPr>
                <w:rFonts w:ascii="Times New Roman" w:hAnsi="Times New Roman" w:cs="Times New Roman"/>
                <w:u w:val="single"/>
              </w:rPr>
            </w:pP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Land improvements</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20</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Building and building improvements</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 xml:space="preserve">45 - 50 and 20 </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Furniture, fixtures and office equipment</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cs/>
              </w:rPr>
            </w:pPr>
            <w:r w:rsidRPr="00964F32">
              <w:rPr>
                <w:rFonts w:ascii="Times New Roman" w:hAnsi="Times New Roman" w:cs="Times New Roman"/>
              </w:rPr>
              <w:t>Computers</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cs/>
              </w:rPr>
            </w:pPr>
            <w:r w:rsidRPr="00964F32">
              <w:rPr>
                <w:rFonts w:ascii="Times New Roman" w:hAnsi="Times New Roman" w:cs="Times New Roman"/>
              </w:rPr>
              <w:t>Vehicles</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bl>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5D717D" w:rsidRPr="00F100AE" w:rsidRDefault="005D717D" w:rsidP="005D717D">
      <w:pPr>
        <w:jc w:val="both"/>
        <w:rPr>
          <w:rFonts w:ascii="Times New Roman" w:hAnsi="Times New Roman" w:cs="Times New Roman"/>
          <w:b/>
          <w:bCs/>
        </w:rPr>
      </w:pPr>
      <w:r w:rsidRPr="00F100AE">
        <w:rPr>
          <w:rFonts w:ascii="Times New Roman" w:hAnsi="Times New Roman" w:cs="Times New Roman"/>
          <w:b/>
          <w:bCs/>
        </w:rPr>
        <w:t xml:space="preserve">Computer </w:t>
      </w:r>
      <w:proofErr w:type="spellStart"/>
      <w:r w:rsidRPr="00F100AE">
        <w:rPr>
          <w:rFonts w:ascii="Times New Roman" w:hAnsi="Times New Roman" w:cs="Times New Roman"/>
          <w:b/>
          <w:bCs/>
        </w:rPr>
        <w:t>Softwares</w:t>
      </w:r>
      <w:proofErr w:type="spellEnd"/>
      <w:r w:rsidRPr="00F100AE">
        <w:rPr>
          <w:rFonts w:ascii="Times New Roman" w:hAnsi="Times New Roman" w:cs="Times New Roman"/>
          <w:b/>
          <w:bCs/>
        </w:rPr>
        <w:t xml:space="preserve"> and Amortization</w:t>
      </w:r>
    </w:p>
    <w:p w:rsidR="005D717D" w:rsidRPr="00F100AE" w:rsidRDefault="005D717D" w:rsidP="005D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rsidR="005D717D" w:rsidRPr="00F100AE" w:rsidRDefault="005D717D" w:rsidP="005D717D">
      <w:pPr>
        <w:pStyle w:val="BodyText3"/>
        <w:spacing w:line="240" w:lineRule="exact"/>
        <w:rPr>
          <w:rFonts w:ascii="Times New Roman" w:hAnsi="Times New Roman" w:cs="Times New Roman"/>
        </w:rPr>
      </w:pPr>
      <w:r w:rsidRPr="00F100AE">
        <w:rPr>
          <w:rFonts w:ascii="Times New Roman" w:hAnsi="Times New Roman" w:cs="Times New Roman"/>
        </w:rPr>
        <w:t xml:space="preserve">Computer </w:t>
      </w:r>
      <w:proofErr w:type="spellStart"/>
      <w:r w:rsidRPr="00F100AE">
        <w:rPr>
          <w:rFonts w:ascii="Times New Roman" w:hAnsi="Times New Roman" w:cs="Times New Roman"/>
        </w:rPr>
        <w:t>softwares</w:t>
      </w:r>
      <w:proofErr w:type="spellEnd"/>
      <w:r w:rsidRPr="00F100AE">
        <w:rPr>
          <w:rFonts w:ascii="Times New Roman" w:hAnsi="Times New Roman" w:cs="Times New Roman"/>
        </w:rPr>
        <w:t xml:space="preserve"> that are acquired by the Company are stated at cost less accumulated amortization and allowance for </w:t>
      </w:r>
      <w:r w:rsidR="00805883" w:rsidRPr="00F100AE">
        <w:rPr>
          <w:rFonts w:ascii="Times New Roman" w:hAnsi="Times New Roman" w:cs="Times New Roman"/>
        </w:rPr>
        <w:t>impairment loss</w:t>
      </w:r>
      <w:r w:rsidRPr="00F100AE">
        <w:rPr>
          <w:rFonts w:ascii="Times New Roman" w:hAnsi="Times New Roman" w:cs="Times New Roman"/>
        </w:rPr>
        <w:t xml:space="preserve"> (if any).</w:t>
      </w:r>
    </w:p>
    <w:p w:rsidR="005D717D" w:rsidRPr="00F100AE" w:rsidRDefault="005D717D" w:rsidP="005D717D">
      <w:pPr>
        <w:pStyle w:val="BodyText3"/>
        <w:spacing w:line="240" w:lineRule="exact"/>
        <w:rPr>
          <w:rFonts w:ascii="Times New Roman" w:hAnsi="Times New Roman" w:cs="Times New Roman"/>
        </w:rPr>
      </w:pPr>
    </w:p>
    <w:p w:rsidR="00BE02B9" w:rsidRPr="00964F32" w:rsidRDefault="005D717D" w:rsidP="00280860">
      <w:pPr>
        <w:pStyle w:val="BodyText3"/>
        <w:spacing w:line="240" w:lineRule="exact"/>
        <w:rPr>
          <w:rFonts w:ascii="Times New Roman" w:hAnsi="Times New Roman" w:cs="Times New Roman"/>
        </w:rPr>
      </w:pPr>
      <w:r w:rsidRPr="00F100AE">
        <w:rPr>
          <w:rFonts w:ascii="Times New Roman" w:hAnsi="Times New Roman" w:cs="Times New Roman"/>
        </w:rPr>
        <w:t xml:space="preserve">Amortization of computer </w:t>
      </w:r>
      <w:proofErr w:type="spellStart"/>
      <w:r w:rsidRPr="00F100AE">
        <w:rPr>
          <w:rFonts w:ascii="Times New Roman" w:hAnsi="Times New Roman" w:cs="Times New Roman"/>
        </w:rPr>
        <w:t>softwares</w:t>
      </w:r>
      <w:proofErr w:type="spellEnd"/>
      <w:r w:rsidRPr="00F100AE">
        <w:rPr>
          <w:rFonts w:ascii="Times New Roman" w:hAnsi="Times New Roman" w:cs="Times New Roman"/>
        </w:rPr>
        <w:t xml:space="preserve"> is calculated by reference to their costs on a straight-line basis for the periods of 5 and 10 years.</w:t>
      </w:r>
    </w:p>
    <w:p w:rsidR="00280860" w:rsidRDefault="00280860"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Impairment of Assets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rsidR="00BE02B9" w:rsidRPr="00964F32" w:rsidRDefault="00280860" w:rsidP="00BE02B9">
      <w:pPr>
        <w:spacing w:line="240" w:lineRule="exact"/>
        <w:jc w:val="both"/>
        <w:rPr>
          <w:rFonts w:ascii="Times New Roman" w:hAnsi="Times New Roman" w:cs="Times New Roman"/>
        </w:rPr>
      </w:pPr>
      <w:r>
        <w:rPr>
          <w:rFonts w:ascii="Times New Roman" w:hAnsi="Times New Roman" w:cs="Times New Roman"/>
        </w:rPr>
        <w:br w:type="page"/>
      </w:r>
      <w:r w:rsidR="00BE02B9" w:rsidRPr="00964F32">
        <w:rPr>
          <w:rFonts w:ascii="Times New Roman" w:hAnsi="Times New Roman" w:cs="Times New Roman"/>
        </w:rPr>
        <w:lastRenderedPageBreak/>
        <w:t>In case that the carrying value of an asset exceeds its recoverable amount, the Company recognizes the impairment losses by reducing the carrying value of the asset to be at its recoverable amount and recording the devaluation in the statement of comprehensive income. The reversal of impairment losses recognized in prior years is recorded as part of other income when there is an indication that the impairment losses recognized for the assets no longer exist or are decreased. Such a reversal should not exceed the carrying amount that would have been determined (net of the associated depreciation or amortization).</w:t>
      </w:r>
    </w:p>
    <w:p w:rsidR="00280860" w:rsidRDefault="00280860"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cs/>
        </w:rPr>
      </w:pPr>
      <w:r w:rsidRPr="00964F32">
        <w:rPr>
          <w:rFonts w:ascii="Times New Roman" w:hAnsi="Times New Roman" w:cs="Times New Roman"/>
          <w:b/>
          <w:bCs/>
        </w:rPr>
        <w:t>Premium Reserve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Premium reserve consists of unearned premium reserve and unexpired risks reserve.</w:t>
      </w:r>
      <w:r w:rsidRPr="00964F32">
        <w:rPr>
          <w:rFonts w:ascii="Times New Roman" w:hAnsi="Times New Roman" w:cs="Times New Roman"/>
        </w:rPr>
        <w:tab/>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Unearned premium reserve is calculated based on direct premium before deducting premium on reinsurance in compliance with the OIC guidelines, as follows: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9522" w:type="dxa"/>
        <w:tblInd w:w="126" w:type="dxa"/>
        <w:tblLayout w:type="fixed"/>
        <w:tblLook w:val="0000" w:firstRow="0" w:lastRow="0" w:firstColumn="0" w:lastColumn="0" w:noHBand="0" w:noVBand="0"/>
      </w:tblPr>
      <w:tblGrid>
        <w:gridCol w:w="4876"/>
        <w:gridCol w:w="236"/>
        <w:gridCol w:w="4410"/>
      </w:tblGrid>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ind w:right="-108"/>
              <w:rPr>
                <w:rFonts w:ascii="Times New Roman" w:hAnsi="Times New Roman" w:cs="Times New Roman"/>
              </w:rPr>
            </w:pPr>
            <w:r w:rsidRPr="00964F32">
              <w:rPr>
                <w:rFonts w:ascii="Times New Roman" w:hAnsi="Times New Roman" w:cs="Times New Roman"/>
              </w:rPr>
              <w:t>Fire, marine (hull), motor, personal accident and miscellaneous</w:t>
            </w: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w:t>
            </w:r>
          </w:p>
        </w:tc>
        <w:tc>
          <w:tcPr>
            <w:tcW w:w="4410" w:type="dxa"/>
            <w:tcBorders>
              <w:top w:val="nil"/>
              <w:left w:val="nil"/>
              <w:bottom w:val="nil"/>
              <w:right w:val="nil"/>
            </w:tcBorders>
          </w:tcPr>
          <w:p w:rsidR="00BE02B9" w:rsidRPr="00964F32" w:rsidRDefault="00BE02B9" w:rsidP="00BE02B9">
            <w:pPr>
              <w:spacing w:line="240" w:lineRule="exact"/>
              <w:ind w:right="-46"/>
              <w:jc w:val="both"/>
              <w:rPr>
                <w:rFonts w:ascii="Times New Roman" w:hAnsi="Times New Roman" w:cs="Times New Roman"/>
              </w:rPr>
            </w:pPr>
            <w:r w:rsidRPr="00964F32">
              <w:rPr>
                <w:rFonts w:ascii="Times New Roman" w:hAnsi="Times New Roman" w:cs="Times New Roman"/>
              </w:rPr>
              <w:t>Monthly average basis (the one-twenty fourth basis)</w:t>
            </w: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ind w:left="162" w:hanging="162"/>
              <w:jc w:val="both"/>
              <w:rPr>
                <w:rFonts w:ascii="Times New Roman" w:hAnsi="Times New Roman" w:cs="Times New Roman"/>
              </w:rPr>
            </w:pP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46" w:hanging="144"/>
              <w:jc w:val="both"/>
              <w:rPr>
                <w:rFonts w:ascii="Times New Roman" w:hAnsi="Times New Roman" w:cs="Times New Roman"/>
              </w:rPr>
            </w:pP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Marine transportation (cargo) and travel accident</w:t>
            </w: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 with coverage periods of not over six-months </w:t>
            </w: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w:t>
            </w: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r w:rsidRPr="00964F32">
              <w:rPr>
                <w:rFonts w:ascii="Times New Roman" w:hAnsi="Times New Roman" w:cs="Times New Roman"/>
              </w:rPr>
              <w:t>100% of premium as from the date policy is effective,</w:t>
            </w: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r w:rsidRPr="00964F32">
              <w:rPr>
                <w:rFonts w:ascii="Times New Roman" w:hAnsi="Times New Roman" w:cs="Times New Roman"/>
              </w:rPr>
              <w:t xml:space="preserve">throughout the period of insurance coverage </w:t>
            </w:r>
            <w:r w:rsidRPr="00964F32">
              <w:rPr>
                <w:rFonts w:ascii="Times New Roman" w:hAnsi="Times New Roman" w:cs="Times New Roman"/>
                <w:cs/>
              </w:rPr>
              <w:t xml:space="preserve"> </w:t>
            </w: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 with coverage periods over six-months </w:t>
            </w: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w:t>
            </w:r>
          </w:p>
        </w:tc>
        <w:tc>
          <w:tcPr>
            <w:tcW w:w="4410" w:type="dxa"/>
            <w:tcBorders>
              <w:top w:val="nil"/>
              <w:left w:val="nil"/>
              <w:bottom w:val="nil"/>
              <w:right w:val="nil"/>
            </w:tcBorders>
          </w:tcPr>
          <w:p w:rsidR="00BE02B9" w:rsidRPr="00964F32" w:rsidRDefault="00BE02B9" w:rsidP="00BE02B9">
            <w:pPr>
              <w:spacing w:line="240" w:lineRule="exact"/>
              <w:ind w:right="-46"/>
              <w:jc w:val="both"/>
              <w:rPr>
                <w:rFonts w:ascii="Times New Roman" w:hAnsi="Times New Roman" w:cs="Times New Roman"/>
              </w:rPr>
            </w:pPr>
            <w:r w:rsidRPr="00964F32">
              <w:rPr>
                <w:rFonts w:ascii="Times New Roman" w:hAnsi="Times New Roman" w:cs="Times New Roman"/>
              </w:rPr>
              <w:t>Monthly average basis (the one-twenty fourth basis)</w:t>
            </w:r>
          </w:p>
        </w:tc>
      </w:tr>
      <w:tr w:rsidR="00416DE3" w:rsidRPr="00964F32" w:rsidTr="0068529A">
        <w:trPr>
          <w:trHeight w:val="259"/>
        </w:trPr>
        <w:tc>
          <w:tcPr>
            <w:tcW w:w="4876" w:type="dxa"/>
            <w:tcBorders>
              <w:top w:val="nil"/>
              <w:left w:val="nil"/>
              <w:bottom w:val="nil"/>
              <w:right w:val="nil"/>
            </w:tcBorders>
          </w:tcPr>
          <w:p w:rsidR="00416DE3" w:rsidRPr="00964F32" w:rsidRDefault="00416DE3" w:rsidP="00BE02B9">
            <w:pPr>
              <w:spacing w:line="240" w:lineRule="exact"/>
              <w:jc w:val="both"/>
              <w:rPr>
                <w:rFonts w:ascii="Times New Roman" w:hAnsi="Times New Roman" w:cs="Times New Roman"/>
              </w:rPr>
            </w:pPr>
          </w:p>
        </w:tc>
        <w:tc>
          <w:tcPr>
            <w:tcW w:w="236" w:type="dxa"/>
            <w:tcBorders>
              <w:top w:val="nil"/>
              <w:left w:val="nil"/>
              <w:bottom w:val="nil"/>
              <w:right w:val="nil"/>
            </w:tcBorders>
          </w:tcPr>
          <w:p w:rsidR="00416DE3" w:rsidRPr="00964F32" w:rsidRDefault="00416DE3"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416DE3" w:rsidRPr="00964F32" w:rsidRDefault="00416DE3" w:rsidP="00BE02B9">
            <w:pPr>
              <w:spacing w:line="240" w:lineRule="exact"/>
              <w:ind w:right="-46"/>
              <w:jc w:val="both"/>
              <w:rPr>
                <w:rFonts w:ascii="Times New Roman" w:hAnsi="Times New Roman" w:cs="Times New Roman"/>
              </w:rPr>
            </w:pPr>
          </w:p>
        </w:tc>
      </w:tr>
      <w:tr w:rsidR="00416DE3" w:rsidRPr="00964F32" w:rsidTr="0068529A">
        <w:trPr>
          <w:trHeight w:val="259"/>
        </w:trPr>
        <w:tc>
          <w:tcPr>
            <w:tcW w:w="4876" w:type="dxa"/>
            <w:tcBorders>
              <w:top w:val="nil"/>
              <w:left w:val="nil"/>
              <w:bottom w:val="nil"/>
              <w:right w:val="nil"/>
            </w:tcBorders>
          </w:tcPr>
          <w:p w:rsidR="00416DE3" w:rsidRPr="00261D0F" w:rsidRDefault="00416DE3" w:rsidP="00416DE3">
            <w:pPr>
              <w:jc w:val="both"/>
              <w:rPr>
                <w:rFonts w:ascii="Times New Roman" w:hAnsi="Times New Roman" w:cs="Times New Roman"/>
              </w:rPr>
            </w:pPr>
            <w:r>
              <w:rPr>
                <w:rFonts w:ascii="Times New Roman" w:hAnsi="Times New Roman" w:cs="Times New Roman"/>
              </w:rPr>
              <w:t>Freedom</w:t>
            </w:r>
          </w:p>
        </w:tc>
        <w:tc>
          <w:tcPr>
            <w:tcW w:w="236" w:type="dxa"/>
            <w:tcBorders>
              <w:top w:val="nil"/>
              <w:left w:val="nil"/>
              <w:bottom w:val="nil"/>
              <w:right w:val="nil"/>
            </w:tcBorders>
          </w:tcPr>
          <w:p w:rsidR="00416DE3" w:rsidRPr="00261D0F" w:rsidRDefault="00416DE3" w:rsidP="00416DE3">
            <w:pPr>
              <w:jc w:val="center"/>
              <w:rPr>
                <w:rFonts w:ascii="Times New Roman" w:hAnsi="Times New Roman" w:cs="Times New Roman"/>
              </w:rPr>
            </w:pPr>
            <w:r w:rsidRPr="00261D0F">
              <w:rPr>
                <w:rFonts w:ascii="Times New Roman" w:hAnsi="Times New Roman" w:cs="Times New Roman"/>
              </w:rPr>
              <w:t>-</w:t>
            </w:r>
          </w:p>
        </w:tc>
        <w:tc>
          <w:tcPr>
            <w:tcW w:w="4410" w:type="dxa"/>
            <w:tcBorders>
              <w:top w:val="nil"/>
              <w:left w:val="nil"/>
              <w:bottom w:val="nil"/>
              <w:right w:val="nil"/>
            </w:tcBorders>
          </w:tcPr>
          <w:p w:rsidR="00416DE3" w:rsidRPr="00261D0F" w:rsidRDefault="00416DE3" w:rsidP="00416DE3">
            <w:pPr>
              <w:ind w:right="-108"/>
              <w:jc w:val="both"/>
              <w:rPr>
                <w:rFonts w:ascii="Times New Roman" w:hAnsi="Times New Roman" w:cs="Times New Roman"/>
              </w:rPr>
            </w:pPr>
            <w:r>
              <w:rPr>
                <w:rFonts w:ascii="Times New Roman" w:hAnsi="Times New Roman" w:cs="Times New Roman"/>
              </w:rPr>
              <w:t>7</w:t>
            </w:r>
            <w:r w:rsidRPr="00261D0F">
              <w:rPr>
                <w:rFonts w:ascii="Times New Roman" w:hAnsi="Times New Roman" w:cs="Times New Roman"/>
              </w:rPr>
              <w:t>0% of premium as from the date policy is effective,</w:t>
            </w:r>
          </w:p>
        </w:tc>
      </w:tr>
      <w:tr w:rsidR="00416DE3" w:rsidRPr="00964F32" w:rsidTr="0068529A">
        <w:trPr>
          <w:trHeight w:val="259"/>
        </w:trPr>
        <w:tc>
          <w:tcPr>
            <w:tcW w:w="4876" w:type="dxa"/>
            <w:tcBorders>
              <w:top w:val="nil"/>
              <w:left w:val="nil"/>
              <w:bottom w:val="nil"/>
              <w:right w:val="nil"/>
            </w:tcBorders>
          </w:tcPr>
          <w:p w:rsidR="00416DE3" w:rsidRDefault="00416DE3" w:rsidP="00416DE3">
            <w:pPr>
              <w:jc w:val="both"/>
              <w:rPr>
                <w:rFonts w:ascii="Times New Roman" w:hAnsi="Times New Roman" w:cs="Times New Roman"/>
              </w:rPr>
            </w:pPr>
          </w:p>
        </w:tc>
        <w:tc>
          <w:tcPr>
            <w:tcW w:w="236" w:type="dxa"/>
            <w:tcBorders>
              <w:top w:val="nil"/>
              <w:left w:val="nil"/>
              <w:bottom w:val="nil"/>
              <w:right w:val="nil"/>
            </w:tcBorders>
          </w:tcPr>
          <w:p w:rsidR="00416DE3" w:rsidRPr="00261D0F" w:rsidRDefault="00416DE3" w:rsidP="00416DE3">
            <w:pPr>
              <w:jc w:val="center"/>
              <w:rPr>
                <w:rFonts w:ascii="Times New Roman" w:hAnsi="Times New Roman" w:cs="Times New Roman"/>
              </w:rPr>
            </w:pPr>
          </w:p>
        </w:tc>
        <w:tc>
          <w:tcPr>
            <w:tcW w:w="4410" w:type="dxa"/>
            <w:tcBorders>
              <w:top w:val="nil"/>
              <w:left w:val="nil"/>
              <w:bottom w:val="nil"/>
              <w:right w:val="nil"/>
            </w:tcBorders>
          </w:tcPr>
          <w:p w:rsidR="00416DE3" w:rsidRPr="00261D0F" w:rsidRDefault="00416DE3" w:rsidP="00416DE3">
            <w:pPr>
              <w:ind w:right="-108"/>
              <w:jc w:val="both"/>
              <w:rPr>
                <w:rFonts w:ascii="Times New Roman" w:hAnsi="Times New Roman" w:cs="Times New Roman"/>
              </w:rPr>
            </w:pPr>
            <w:r w:rsidRPr="00261D0F">
              <w:rPr>
                <w:rFonts w:ascii="Times New Roman" w:hAnsi="Times New Roman" w:cs="Times New Roman"/>
              </w:rPr>
              <w:t xml:space="preserve">throughout the period of insurance coverage </w:t>
            </w:r>
            <w:r w:rsidRPr="00261D0F">
              <w:rPr>
                <w:rFonts w:ascii="Times New Roman" w:hAnsi="Times New Roman" w:cs="Times New Roman"/>
                <w:cs/>
              </w:rPr>
              <w:t xml:space="preserve"> </w:t>
            </w:r>
          </w:p>
        </w:tc>
      </w:tr>
    </w:tbl>
    <w:p w:rsidR="0068529A" w:rsidRDefault="0068529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Unexpired risk reserve is the reserve for the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 xml:space="preserve">As at the end of reporting period, the Company compares the amounts of unexpired risks reserve with unearned premium reserve, and if unexpired risks reserve is higher that unearned premium reserve, the difference is </w:t>
      </w:r>
      <w:proofErr w:type="spellStart"/>
      <w:r w:rsidRPr="00964F32">
        <w:rPr>
          <w:rFonts w:ascii="Times New Roman" w:hAnsi="Times New Roman" w:cs="Times New Roman"/>
        </w:rPr>
        <w:t>recognised</w:t>
      </w:r>
      <w:proofErr w:type="spellEnd"/>
      <w:r w:rsidRPr="00964F32">
        <w:rPr>
          <w:rFonts w:ascii="Times New Roman" w:hAnsi="Times New Roman" w:cs="Times New Roman"/>
        </w:rPr>
        <w:t xml:space="preserve"> as unexpired risks reserve in the financial statements.</w:t>
      </w:r>
    </w:p>
    <w:p w:rsidR="00BE02B9"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rPr>
      </w:pPr>
      <w:r w:rsidRPr="00964F32">
        <w:rPr>
          <w:rFonts w:ascii="Times New Roman" w:hAnsi="Times New Roman" w:cs="Times New Roman"/>
          <w:b/>
          <w:bCs/>
        </w:rPr>
        <w:t>Loss Reserves and Outstanding Claims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Outstanding claims are recorded at the amount to be actually paid.  Loss reserve is provided upon receipt of claim advices from the insured based on the claims notified by the insured and estimates made by the Company’s management. The maximum value of claims estimate is not however, to exceed the sum-insured under the relevant policy.</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rPr>
      </w:pPr>
      <w:r w:rsidRPr="00964F32">
        <w:rPr>
          <w:rFonts w:ascii="Times New Roman" w:hAnsi="Times New Roman" w:cs="Times New Roman"/>
          <w:b/>
          <w:bCs/>
        </w:rPr>
        <w:t>Provision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rsidR="00BE02B9" w:rsidRPr="00964F32" w:rsidRDefault="002E637E" w:rsidP="002E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Pr>
          <w:rFonts w:ascii="Times New Roman" w:hAnsi="Times New Roman" w:cs="Times New Roman"/>
          <w:b/>
          <w:bCs/>
        </w:rPr>
        <w:br w:type="page"/>
      </w:r>
      <w:r w:rsidR="00BE02B9" w:rsidRPr="00964F32">
        <w:rPr>
          <w:rFonts w:ascii="Times New Roman" w:hAnsi="Times New Roman" w:cs="Times New Roman"/>
          <w:b/>
          <w:bCs/>
        </w:rPr>
        <w:lastRenderedPageBreak/>
        <w:t>Provision for Employee Retirement Benefit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Company’s employee retirement benefit obligation is calculated by estimating the amount of future benefit that employees have earned in return for their service in the current and prior periods</w:t>
      </w:r>
      <w:r w:rsidRPr="00964F32">
        <w:rPr>
          <w:rFonts w:ascii="Times New Roman" w:hAnsi="Times New Roman" w:cs="Times New Roman"/>
          <w:cs/>
        </w:rPr>
        <w:t xml:space="preserve"> </w:t>
      </w:r>
      <w:r w:rsidRPr="00964F32">
        <w:rPr>
          <w:rFonts w:ascii="Times New Roman" w:hAnsi="Times New Roman" w:cs="Times New Roman"/>
        </w:rPr>
        <w:t>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recognized immediately in profit or loss. The Company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rsidR="002E637E" w:rsidRDefault="002E637E"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Operating Lease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Leases of assets under which all the risks and rewards of ownership are effectively retained by the lessor are classified as operating leases. Lease payments under an operating lease are recognized as an expense in the statement of comprehensive income on a straight-line basis over the lease term.</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thaiDistribute"/>
        <w:rPr>
          <w:rFonts w:ascii="Times New Roman" w:hAnsi="Times New Roman" w:cs="Times New Roman"/>
        </w:rPr>
      </w:pPr>
      <w:r w:rsidRPr="00964F32">
        <w:rPr>
          <w:rFonts w:ascii="Times New Roman" w:hAnsi="Times New Roman" w:cs="Times New Roman"/>
          <w:b/>
          <w:bCs/>
        </w:rPr>
        <w:t>Use of Judgements and Estimates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ind w:right="29"/>
        <w:jc w:val="both"/>
        <w:rPr>
          <w:rFonts w:ascii="Times New Roman" w:hAnsi="Times New Roman" w:cs="Times New Roman"/>
        </w:rPr>
      </w:pPr>
      <w:r w:rsidRPr="00964F32">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68529A" w:rsidRDefault="0068529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i/>
          <w:iCs/>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i/>
          <w:iCs/>
        </w:rPr>
      </w:pPr>
      <w:r w:rsidRPr="00964F32">
        <w:rPr>
          <w:rFonts w:ascii="Times New Roman" w:hAnsi="Times New Roman" w:cs="Times New Roman"/>
          <w:i/>
          <w:iCs/>
        </w:rPr>
        <w:t>Judgements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rsidR="00BE02B9" w:rsidRPr="00964F32" w:rsidRDefault="00BE02B9" w:rsidP="00BE02B9">
      <w:pPr>
        <w:pStyle w:val="ListParagraph"/>
        <w:numPr>
          <w:ilvl w:val="0"/>
          <w:numId w:val="27"/>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Classification of investments in securities</w:t>
      </w:r>
    </w:p>
    <w:p w:rsidR="00BE02B9" w:rsidRPr="00964F32" w:rsidRDefault="00BE02B9" w:rsidP="00BE02B9">
      <w:pPr>
        <w:pStyle w:val="ListParagraph"/>
        <w:numPr>
          <w:ilvl w:val="0"/>
          <w:numId w:val="27"/>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 of property, plant and equipment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i/>
          <w:iCs/>
        </w:rPr>
      </w:pPr>
      <w:r w:rsidRPr="00964F32">
        <w:rPr>
          <w:rFonts w:ascii="Times New Roman" w:hAnsi="Times New Roman" w:cs="Times New Roman"/>
          <w:i/>
          <w:iCs/>
        </w:rPr>
        <w:t>Assumptions and estimation uncertainties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Impairment of premium receivable</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 of financial instruments</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 of property, plant and equipment</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Impairment of claim receivables from counter parties</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Current and deferred taxation</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Utilization of tax losses</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Claims incurred but not yet reported by insured (“IBNR”)</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Measurement of provision for employee retirement benefit</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Key assumptions used in discounted cash flow projections</w:t>
      </w:r>
    </w:p>
    <w:p w:rsidR="00BE02B9" w:rsidRPr="00964F32" w:rsidRDefault="00BE02B9" w:rsidP="00BE02B9">
      <w:pPr>
        <w:pStyle w:val="ListParagraph"/>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Provisions and contingencies</w:t>
      </w:r>
    </w:p>
    <w:p w:rsidR="00BE02B9" w:rsidRPr="00964F32" w:rsidRDefault="00DA35A0" w:rsidP="00BE02B9">
      <w:pPr>
        <w:spacing w:line="240" w:lineRule="exact"/>
        <w:jc w:val="both"/>
        <w:rPr>
          <w:rFonts w:ascii="Times New Roman" w:hAnsi="Times New Roman" w:cs="Times New Roman"/>
          <w:b/>
          <w:bCs/>
        </w:rPr>
      </w:pPr>
      <w:r>
        <w:rPr>
          <w:rFonts w:ascii="Times New Roman" w:hAnsi="Times New Roman" w:cs="Times New Roman"/>
          <w:b/>
          <w:bCs/>
        </w:rPr>
        <w:br w:type="page"/>
      </w:r>
      <w:r w:rsidR="00BE02B9" w:rsidRPr="00964F32">
        <w:rPr>
          <w:rFonts w:ascii="Times New Roman" w:hAnsi="Times New Roman" w:cs="Times New Roman"/>
          <w:b/>
          <w:bCs/>
        </w:rPr>
        <w:lastRenderedPageBreak/>
        <w:t xml:space="preserve">Product </w:t>
      </w:r>
      <w:r w:rsidR="00BE02B9">
        <w:rPr>
          <w:rFonts w:ascii="Times New Roman" w:hAnsi="Times New Roman" w:cs="Times New Roman"/>
          <w:b/>
          <w:bCs/>
        </w:rPr>
        <w:t>C</w:t>
      </w:r>
      <w:r w:rsidR="00BE02B9" w:rsidRPr="00964F32">
        <w:rPr>
          <w:rFonts w:ascii="Times New Roman" w:hAnsi="Times New Roman" w:cs="Times New Roman"/>
          <w:b/>
          <w:bCs/>
        </w:rPr>
        <w:t>lassification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  </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Company classifies contracts based on an assessment of the significance of the insurance risk at inception of contract, on a contract by contract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rsidR="002E637E" w:rsidRDefault="002E637E"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964F32">
        <w:rPr>
          <w:rFonts w:ascii="Times New Roman" w:hAnsi="Times New Roman" w:cs="Times New Roman"/>
          <w:b/>
          <w:bCs/>
        </w:rPr>
        <w:t>Revenue Recognition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0" w:type="auto"/>
        <w:tblInd w:w="18" w:type="dxa"/>
        <w:tblLook w:val="01E0" w:firstRow="1" w:lastRow="1" w:firstColumn="1" w:lastColumn="1" w:noHBand="0" w:noVBand="0"/>
      </w:tblPr>
      <w:tblGrid>
        <w:gridCol w:w="1817"/>
        <w:gridCol w:w="354"/>
        <w:gridCol w:w="7128"/>
      </w:tblGrid>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Premium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Premium income consists of direct premium and reinsurance premium less premium of the canceled policy and premium refunded to the policy holders and adjust with unearned premium reserve.</w:t>
            </w: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Direct premium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Direct premium income is recognized on the date the insurance policy comes into effect. For long-term insurance policies which coverage periods of longer than 1 year, related revenues are recorded as premium received in advance, and recognized as income over the coverage period.</w:t>
            </w: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Reinsurance premium</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Reinsurance premium is recognized as income when the reinsure places the reinsurance application or statement of accounts with the Company.</w:t>
            </w: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Commission and brokerage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r w:rsidRPr="00964F32">
              <w:rPr>
                <w:rFonts w:ascii="Times New Roman" w:hAnsi="Times New Roman" w:cs="Times New Roman"/>
              </w:rPr>
              <w:t>Commission and brokerage fees from ceded premium are recognized as income over the period in which the reinsurance was incurred.</w:t>
            </w: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Interest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r w:rsidRPr="00964F32">
              <w:rPr>
                <w:rFonts w:ascii="Times New Roman" w:hAnsi="Times New Roman" w:cs="Times New Roman"/>
              </w:rPr>
              <w:t xml:space="preserve">Interest is recognized as income on a time proportion basis that reflects the effective yield on the asset.  </w:t>
            </w:r>
          </w:p>
        </w:tc>
      </w:tr>
      <w:tr w:rsidR="00BE02B9" w:rsidRPr="00964F32" w:rsidTr="00BE02B9">
        <w:trPr>
          <w:trHeight w:val="259"/>
        </w:trPr>
        <w:tc>
          <w:tcPr>
            <w:tcW w:w="1828" w:type="dxa"/>
          </w:tcPr>
          <w:p w:rsidR="00BE02B9"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70004F" w:rsidRPr="00964F32" w:rsidRDefault="0070004F"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Dividend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Dividend income is recognized as income when the right to receive the dividend is established.</w:t>
            </w: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Gain (loss) on securities trading</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Gain (loss) on trading in securities is recognized as income or expenses on the transaction date.</w:t>
            </w: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Other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Other income are recognized on an accrual basis.</w:t>
            </w:r>
          </w:p>
        </w:tc>
      </w:tr>
    </w:tbl>
    <w:p w:rsidR="002E637E" w:rsidRDefault="002E637E"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sidRPr="00964F32">
        <w:rPr>
          <w:rFonts w:ascii="Times New Roman" w:hAnsi="Times New Roman" w:cs="Times New Roman"/>
          <w:b/>
          <w:bCs/>
        </w:rPr>
        <w:t xml:space="preserve">Expense Recognition </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0" w:type="auto"/>
        <w:tblLayout w:type="fixed"/>
        <w:tblLook w:val="01E0" w:firstRow="1" w:lastRow="1" w:firstColumn="1" w:lastColumn="1" w:noHBand="0" w:noVBand="0"/>
      </w:tblPr>
      <w:tblGrid>
        <w:gridCol w:w="1791"/>
        <w:gridCol w:w="360"/>
        <w:gridCol w:w="7119"/>
      </w:tblGrid>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Ceded premium</w:t>
            </w: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Ceded premium is recognized as expenses when the insurance risk is transferred to another reinsurer.</w:t>
            </w:r>
          </w:p>
        </w:tc>
      </w:tr>
      <w:tr w:rsidR="00BE02B9" w:rsidRPr="00964F32" w:rsidTr="00BE02B9">
        <w:trPr>
          <w:trHeight w:val="259"/>
        </w:trPr>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Commission and brokerage expenses</w:t>
            </w: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Commissions and brokerages are expended when incurred.</w:t>
            </w: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Claims and claims handling cost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Claim and loss adjustment expenses consist of claim and loss adjustment expenses of direct insurance and reinsurance, and include the amounts of claims, related expenses, and loss adjustments of current and prior period incurred during the year, less residual value and others recoveries (if any) and claims refundable from reinsurers.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Claim and loss adjustment expenses of direct insurance are </w:t>
            </w:r>
            <w:proofErr w:type="spellStart"/>
            <w:r w:rsidRPr="00964F32">
              <w:rPr>
                <w:rFonts w:ascii="Times New Roman" w:hAnsi="Times New Roman" w:cs="Times New Roman"/>
              </w:rPr>
              <w:t>recognised</w:t>
            </w:r>
            <w:proofErr w:type="spellEnd"/>
            <w:r w:rsidRPr="00964F32">
              <w:rPr>
                <w:rFonts w:ascii="Times New Roman" w:hAnsi="Times New Roman" w:cs="Times New Roman"/>
              </w:rPr>
              <w:t xml:space="preserve"> upon the receipt of the claims advice from the insured, based on the claims notified by the insured and estimates made by the Company’s management.</w:t>
            </w:r>
            <w:r w:rsidRPr="00964F32">
              <w:rPr>
                <w:rFonts w:ascii="Times New Roman" w:hAnsi="Times New Roman" w:cs="Times New Roman"/>
                <w:cs/>
              </w:rPr>
              <w:t xml:space="preserve"> </w:t>
            </w:r>
            <w:r w:rsidRPr="00964F32">
              <w:rPr>
                <w:rFonts w:ascii="Times New Roman" w:hAnsi="Times New Roman" w:cs="Times New Roman"/>
              </w:rPr>
              <w:t>The maximum value of claims estimated is not however, to exceed the sum-insured under the relevant policy.</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Claim and loss adjustment expenses of reinsurance are </w:t>
            </w:r>
            <w:proofErr w:type="spellStart"/>
            <w:r w:rsidRPr="00964F32">
              <w:rPr>
                <w:rFonts w:ascii="Times New Roman" w:hAnsi="Times New Roman" w:cs="Times New Roman"/>
              </w:rPr>
              <w:t>recognised</w:t>
            </w:r>
            <w:proofErr w:type="spellEnd"/>
            <w:r w:rsidRPr="00964F32">
              <w:rPr>
                <w:rFonts w:ascii="Times New Roman" w:hAnsi="Times New Roman" w:cs="Times New Roman"/>
              </w:rPr>
              <w:t xml:space="preserve"> as expenses when the reinsurer places the loss advice or the statement of accounts with the Company.</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bl>
    <w:p w:rsidR="00DA35A0" w:rsidRDefault="00DA35A0"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964F32">
        <w:rPr>
          <w:rFonts w:ascii="Times New Roman" w:hAnsi="Times New Roman" w:cs="Times New Roman"/>
          <w:b/>
          <w:bCs/>
        </w:rPr>
        <w:t>Repair and Maintenance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Expenditures on repair and maintenance are charged to expense at the expenditures are incurred. Expenditures of a capital nature are added to the related plant and equipment.</w:t>
      </w:r>
    </w:p>
    <w:p w:rsidR="002E637E" w:rsidRDefault="002E637E"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b/>
          <w:bCs/>
        </w:rPr>
      </w:pPr>
      <w:r w:rsidRPr="00964F32">
        <w:rPr>
          <w:rFonts w:ascii="Times New Roman" w:hAnsi="Times New Roman" w:cs="Times New Roman"/>
          <w:b/>
          <w:bCs/>
        </w:rPr>
        <w:t>Income Tax</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 at the statement of financial position date, to recover or settle the carrying amount of their assets and liabilities.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Deferred tax assets and liabilities are offset if there is a legally enforceable right to offset current tax assets against current tax liabilities.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68529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Pr>
          <w:rFonts w:ascii="Times New Roman" w:hAnsi="Times New Roman" w:cs="Times New Roman"/>
          <w:b/>
          <w:bCs/>
        </w:rPr>
        <w:t>Loss</w:t>
      </w:r>
      <w:r w:rsidR="00BE02B9" w:rsidRPr="00964F32">
        <w:rPr>
          <w:rFonts w:ascii="Times New Roman" w:hAnsi="Times New Roman" w:cs="Times New Roman"/>
          <w:b/>
          <w:bCs/>
        </w:rPr>
        <w:t xml:space="preserve"> per Share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68529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Loss</w:t>
      </w:r>
      <w:r w:rsidR="00BE02B9" w:rsidRPr="00964F32">
        <w:rPr>
          <w:rFonts w:ascii="Times New Roman" w:hAnsi="Times New Roman" w:cs="Times New Roman"/>
        </w:rPr>
        <w:t xml:space="preserve"> per share are dete</w:t>
      </w:r>
      <w:r>
        <w:rPr>
          <w:rFonts w:ascii="Times New Roman" w:hAnsi="Times New Roman" w:cs="Times New Roman"/>
        </w:rPr>
        <w:t>rmined by dividing loss</w:t>
      </w:r>
      <w:r w:rsidR="00BE02B9" w:rsidRPr="00964F32">
        <w:rPr>
          <w:rFonts w:ascii="Times New Roman" w:hAnsi="Times New Roman" w:cs="Times New Roman"/>
        </w:rPr>
        <w:t xml:space="preserve"> for the year by the weighted average number of shares outstanding during the years.</w:t>
      </w:r>
    </w:p>
    <w:p w:rsidR="009E27DB" w:rsidRDefault="009E27D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9E27DB" w:rsidRDefault="009E27D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8825F1" w:rsidRPr="0070004F"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r w:rsidRPr="008E0D4D">
        <w:rPr>
          <w:rFonts w:ascii="Times New Roman" w:hAnsi="Times New Roman" w:cs="Times New Roman"/>
          <w:b/>
          <w:bCs/>
        </w:rPr>
        <w:t>4.</w:t>
      </w:r>
      <w:r w:rsidRPr="008E0D4D">
        <w:rPr>
          <w:rFonts w:ascii="Times New Roman" w:hAnsi="Times New Roman" w:cs="Times New Roman"/>
          <w:b/>
          <w:bCs/>
        </w:rPr>
        <w:tab/>
        <w:t>T</w:t>
      </w:r>
      <w:r w:rsidR="002C444C" w:rsidRPr="008E0D4D">
        <w:rPr>
          <w:rFonts w:ascii="Times New Roman" w:hAnsi="Times New Roman" w:cs="Times New Roman"/>
          <w:b/>
          <w:bCs/>
        </w:rPr>
        <w:t>RANSACTIONS WITH RELATED PART</w:t>
      </w:r>
      <w:r w:rsidR="0012123E" w:rsidRPr="008E0D4D">
        <w:rPr>
          <w:rFonts w:ascii="Times New Roman" w:hAnsi="Times New Roman" w:cs="Times New Roman"/>
          <w:b/>
          <w:bCs/>
        </w:rPr>
        <w:t>IES</w:t>
      </w:r>
    </w:p>
    <w:p w:rsidR="008825F1" w:rsidRPr="008E0D4D" w:rsidRDefault="008825F1" w:rsidP="00931229">
      <w:pPr>
        <w:jc w:val="both"/>
        <w:rPr>
          <w:rFonts w:ascii="Times New Roman" w:hAnsi="Times New Roman" w:cs="Times New Roman"/>
        </w:rPr>
      </w:pPr>
    </w:p>
    <w:p w:rsidR="00EA2D02"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8E0D4D">
        <w:rPr>
          <w:rFonts w:ascii="Times New Roman" w:hAnsi="Times New Roman" w:cs="Times New Roman"/>
        </w:rPr>
        <w:t xml:space="preserve">A portion of the Company’s </w:t>
      </w:r>
      <w:r w:rsidR="00B73967" w:rsidRPr="008E0D4D">
        <w:rPr>
          <w:rFonts w:ascii="Times New Roman" w:hAnsi="Times New Roman" w:cs="Times New Roman"/>
        </w:rPr>
        <w:t xml:space="preserve">assets, liabilities, revenues and expenses </w:t>
      </w:r>
      <w:r w:rsidRPr="008E0D4D">
        <w:rPr>
          <w:rFonts w:ascii="Times New Roman" w:hAnsi="Times New Roman" w:cs="Times New Roman"/>
        </w:rPr>
        <w:t>arose from transactions with</w:t>
      </w:r>
      <w:r w:rsidR="0012123E" w:rsidRPr="008E0D4D">
        <w:rPr>
          <w:rFonts w:ascii="Times New Roman" w:hAnsi="Times New Roman" w:cs="Times New Roman"/>
        </w:rPr>
        <w:t xml:space="preserve"> </w:t>
      </w:r>
      <w:r w:rsidRPr="008E0D4D">
        <w:rPr>
          <w:rFonts w:ascii="Times New Roman" w:hAnsi="Times New Roman" w:cs="Times New Roman"/>
        </w:rPr>
        <w:t>related part</w:t>
      </w:r>
      <w:r w:rsidR="0012123E" w:rsidRPr="008E0D4D">
        <w:rPr>
          <w:rFonts w:ascii="Times New Roman" w:hAnsi="Times New Roman" w:cs="Times New Roman"/>
        </w:rPr>
        <w:t>ies</w:t>
      </w:r>
      <w:r w:rsidRPr="008E0D4D">
        <w:rPr>
          <w:rFonts w:ascii="Times New Roman" w:hAnsi="Times New Roman" w:cs="Times New Roman"/>
        </w:rPr>
        <w:t>. Th</w:t>
      </w:r>
      <w:r w:rsidR="0012123E" w:rsidRPr="008E0D4D">
        <w:rPr>
          <w:rFonts w:ascii="Times New Roman" w:hAnsi="Times New Roman" w:cs="Times New Roman"/>
        </w:rPr>
        <w:t>e</w:t>
      </w:r>
      <w:r w:rsidR="004275AD" w:rsidRPr="008E0D4D">
        <w:rPr>
          <w:rFonts w:ascii="Times New Roman" w:hAnsi="Times New Roman" w:cs="Times New Roman"/>
        </w:rPr>
        <w:t>s</w:t>
      </w:r>
      <w:r w:rsidR="0012123E" w:rsidRPr="008E0D4D">
        <w:rPr>
          <w:rFonts w:ascii="Times New Roman" w:hAnsi="Times New Roman" w:cs="Times New Roman"/>
        </w:rPr>
        <w:t>e</w:t>
      </w:r>
      <w:r w:rsidR="004275AD" w:rsidRPr="008E0D4D">
        <w:rPr>
          <w:rFonts w:ascii="Times New Roman" w:hAnsi="Times New Roman" w:cs="Times New Roman"/>
        </w:rPr>
        <w:t xml:space="preserve"> </w:t>
      </w:r>
      <w:r w:rsidRPr="008E0D4D">
        <w:rPr>
          <w:rFonts w:ascii="Times New Roman" w:hAnsi="Times New Roman" w:cs="Times New Roman"/>
        </w:rPr>
        <w:t>part</w:t>
      </w:r>
      <w:r w:rsidR="0012123E" w:rsidRPr="008E0D4D">
        <w:rPr>
          <w:rFonts w:ascii="Times New Roman" w:hAnsi="Times New Roman" w:cs="Times New Roman"/>
        </w:rPr>
        <w:t>ies</w:t>
      </w:r>
      <w:r w:rsidRPr="008E0D4D">
        <w:rPr>
          <w:rFonts w:ascii="Times New Roman" w:hAnsi="Times New Roman" w:cs="Times New Roman"/>
        </w:rPr>
        <w:t xml:space="preserve"> </w:t>
      </w:r>
      <w:r w:rsidR="0012123E" w:rsidRPr="008E0D4D">
        <w:rPr>
          <w:rFonts w:ascii="Times New Roman" w:hAnsi="Times New Roman" w:cs="Times New Roman"/>
        </w:rPr>
        <w:t>are</w:t>
      </w:r>
      <w:r w:rsidRPr="008E0D4D">
        <w:rPr>
          <w:rFonts w:ascii="Times New Roman" w:hAnsi="Times New Roman" w:cs="Times New Roman"/>
        </w:rPr>
        <w:t xml:space="preserve"> related through common shar</w:t>
      </w:r>
      <w:r w:rsidR="00EE733D" w:rsidRPr="008E0D4D">
        <w:rPr>
          <w:rFonts w:ascii="Times New Roman" w:hAnsi="Times New Roman" w:cs="Times New Roman"/>
        </w:rPr>
        <w:t>eholdings and/or directorships.</w:t>
      </w:r>
      <w:r w:rsidR="00B73967" w:rsidRPr="008E0D4D">
        <w:rPr>
          <w:rFonts w:ascii="Times New Roman" w:hAnsi="Times New Roman" w:cs="Times New Roman"/>
        </w:rPr>
        <w:t xml:space="preserve"> The accompanying financial statements reflect the effects of these transactions.</w:t>
      </w:r>
    </w:p>
    <w:p w:rsidR="00BE02B9" w:rsidRDefault="00BE02B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825F1" w:rsidRPr="00931229" w:rsidRDefault="0012123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rPr>
      </w:pPr>
      <w:r w:rsidRPr="00931229">
        <w:rPr>
          <w:rFonts w:ascii="Times New Roman" w:hAnsi="Times New Roman"/>
        </w:rPr>
        <w:t xml:space="preserve">Balances with </w:t>
      </w:r>
      <w:r w:rsidR="00AA244F" w:rsidRPr="00931229">
        <w:rPr>
          <w:rFonts w:ascii="Times New Roman" w:hAnsi="Times New Roman"/>
        </w:rPr>
        <w:t>related part</w:t>
      </w:r>
      <w:r w:rsidRPr="00931229">
        <w:rPr>
          <w:rFonts w:ascii="Times New Roman" w:hAnsi="Times New Roman"/>
        </w:rPr>
        <w:t>ies</w:t>
      </w:r>
      <w:r w:rsidR="00AA244F" w:rsidRPr="00931229">
        <w:rPr>
          <w:rFonts w:ascii="Times New Roman" w:hAnsi="Times New Roman"/>
        </w:rPr>
        <w:t xml:space="preserve"> as at</w:t>
      </w:r>
      <w:r w:rsidR="00B14D59" w:rsidRPr="00931229">
        <w:rPr>
          <w:rFonts w:ascii="Times New Roman" w:hAnsi="Times New Roman" w:cs="Times New Roman"/>
        </w:rPr>
        <w:t xml:space="preserve"> </w:t>
      </w:r>
      <w:r w:rsidR="00AA244F" w:rsidRPr="00931229">
        <w:rPr>
          <w:rFonts w:ascii="Times New Roman" w:hAnsi="Times New Roman"/>
        </w:rPr>
        <w:t xml:space="preserve">December 31, </w:t>
      </w:r>
      <w:r w:rsidR="00BE02B9" w:rsidRPr="00931229">
        <w:rPr>
          <w:rFonts w:ascii="Times New Roman" w:hAnsi="Times New Roman"/>
        </w:rPr>
        <w:t xml:space="preserve">2017 and </w:t>
      </w:r>
      <w:r w:rsidR="00AA244F" w:rsidRPr="00931229">
        <w:rPr>
          <w:rFonts w:ascii="Times New Roman" w:hAnsi="Times New Roman"/>
        </w:rPr>
        <w:t>2016 are as follows:</w:t>
      </w:r>
    </w:p>
    <w:p w:rsidR="00AA244F" w:rsidRPr="00931229" w:rsidRDefault="00AA244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47" w:type="dxa"/>
        <w:tblInd w:w="43" w:type="dxa"/>
        <w:tblLayout w:type="fixed"/>
        <w:tblCellMar>
          <w:left w:w="43" w:type="dxa"/>
          <w:right w:w="43" w:type="dxa"/>
        </w:tblCellMar>
        <w:tblLook w:val="04A0" w:firstRow="1" w:lastRow="0" w:firstColumn="1" w:lastColumn="0" w:noHBand="0" w:noVBand="1"/>
      </w:tblPr>
      <w:tblGrid>
        <w:gridCol w:w="2880"/>
        <w:gridCol w:w="1552"/>
        <w:gridCol w:w="106"/>
        <w:gridCol w:w="1492"/>
        <w:gridCol w:w="106"/>
        <w:gridCol w:w="1550"/>
        <w:gridCol w:w="126"/>
        <w:gridCol w:w="1535"/>
      </w:tblGrid>
      <w:tr w:rsidR="000C29DF" w:rsidRPr="00931229" w:rsidTr="00DD1D6D">
        <w:trPr>
          <w:tblHeader/>
        </w:trPr>
        <w:tc>
          <w:tcPr>
            <w:tcW w:w="2880" w:type="dxa"/>
            <w:shd w:val="clear" w:color="auto" w:fill="auto"/>
          </w:tcPr>
          <w:p w:rsidR="000C29DF" w:rsidRPr="009E27DB"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467" w:type="dxa"/>
            <w:gridSpan w:val="7"/>
            <w:tcBorders>
              <w:bottom w:val="single" w:sz="4" w:space="0" w:color="auto"/>
            </w:tcBorders>
            <w:shd w:val="clear" w:color="auto" w:fill="auto"/>
          </w:tcPr>
          <w:p w:rsidR="000C29DF" w:rsidRPr="00931229"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931229">
              <w:rPr>
                <w:rFonts w:ascii="Times New Roman" w:hAnsi="Times New Roman" w:cs="Times New Roman"/>
              </w:rPr>
              <w:t>In Baht</w:t>
            </w:r>
          </w:p>
        </w:tc>
      </w:tr>
      <w:tr w:rsidR="00B10CC6" w:rsidRPr="00931229" w:rsidTr="00DD1D6D">
        <w:trPr>
          <w:tblHeader/>
        </w:trPr>
        <w:tc>
          <w:tcPr>
            <w:tcW w:w="2880" w:type="dxa"/>
            <w:shd w:val="clear" w:color="auto" w:fill="auto"/>
          </w:tcPr>
          <w:p w:rsidR="00B10CC6" w:rsidRPr="009E27DB"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Balance as at</w:t>
            </w: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Balance as at</w:t>
            </w:r>
          </w:p>
        </w:tc>
      </w:tr>
      <w:tr w:rsidR="00B10CC6" w:rsidRPr="00931229" w:rsidTr="00DD1D6D">
        <w:trPr>
          <w:tblHeader/>
        </w:trPr>
        <w:tc>
          <w:tcPr>
            <w:tcW w:w="2880" w:type="dxa"/>
            <w:shd w:val="clear" w:color="auto" w:fill="auto"/>
          </w:tcPr>
          <w:p w:rsidR="00B10CC6" w:rsidRPr="009E27DB"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w:t>
            </w:r>
            <w:r w:rsidR="00AA244F" w:rsidRPr="00931229">
              <w:rPr>
                <w:rFonts w:ascii="Times New Roman" w:hAnsi="Times New Roman" w:cs="Times New Roman"/>
              </w:rPr>
              <w:t>6</w:t>
            </w: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bottom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Increase</w:t>
            </w: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Decrease</w:t>
            </w:r>
          </w:p>
        </w:tc>
        <w:tc>
          <w:tcPr>
            <w:tcW w:w="12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931229"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December 31,</w:t>
            </w:r>
            <w:r w:rsidR="00B10CC6" w:rsidRPr="00931229">
              <w:rPr>
                <w:rFonts w:ascii="Times New Roman" w:hAnsi="Times New Roman" w:cs="Times New Roman"/>
              </w:rPr>
              <w:t xml:space="preserve"> 201</w:t>
            </w:r>
            <w:r w:rsidR="00AA244F" w:rsidRPr="00931229">
              <w:rPr>
                <w:rFonts w:ascii="Times New Roman" w:hAnsi="Times New Roman" w:cs="Times New Roman"/>
              </w:rPr>
              <w:t>7</w:t>
            </w:r>
          </w:p>
        </w:tc>
      </w:tr>
      <w:tr w:rsidR="00B10CC6" w:rsidRPr="00931229" w:rsidTr="00DD1D6D">
        <w:trPr>
          <w:tblHeader/>
        </w:trPr>
        <w:tc>
          <w:tcPr>
            <w:tcW w:w="2880" w:type="dxa"/>
            <w:shd w:val="clear" w:color="auto" w:fill="auto"/>
          </w:tcPr>
          <w:p w:rsidR="00B10CC6" w:rsidRPr="009E27DB"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31229" w:rsidTr="00DD1D6D">
        <w:tc>
          <w:tcPr>
            <w:tcW w:w="2880" w:type="dxa"/>
            <w:shd w:val="clear" w:color="auto" w:fill="auto"/>
          </w:tcPr>
          <w:p w:rsidR="00B73967" w:rsidRPr="009E27DB"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E27DB">
              <w:rPr>
                <w:rFonts w:ascii="Times New Roman" w:eastAsia="Cordia New" w:hAnsi="Times New Roman" w:cs="Times New Roman"/>
                <w:b/>
                <w:bCs/>
              </w:rPr>
              <w:t>Premium receivables</w:t>
            </w:r>
          </w:p>
        </w:tc>
        <w:tc>
          <w:tcPr>
            <w:tcW w:w="1552" w:type="dxa"/>
            <w:shd w:val="clear" w:color="auto" w:fill="auto"/>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9E27DB">
              <w:rPr>
                <w:rFonts w:ascii="Times New Roman" w:eastAsia="Cordia New" w:hAnsi="Times New Roman" w:cs="Times New Roman"/>
              </w:rPr>
              <w:t>Auto Bizz Co., Ltd.</w:t>
            </w:r>
          </w:p>
        </w:tc>
        <w:tc>
          <w:tcPr>
            <w:tcW w:w="1552" w:type="dxa"/>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21</w:t>
            </w:r>
            <w:r>
              <w:rPr>
                <w:rFonts w:ascii="Times New Roman" w:hAnsi="Times New Roman" w:cs="Times New Roman"/>
              </w:rPr>
              <w:t>7</w:t>
            </w:r>
            <w:r w:rsidRPr="004178DD">
              <w:rPr>
                <w:rFonts w:ascii="Times New Roman" w:hAnsi="Times New Roman" w:cs="Times New Roman"/>
              </w:rPr>
              <w:t>,</w:t>
            </w:r>
            <w:r>
              <w:rPr>
                <w:rFonts w:ascii="Times New Roman" w:hAnsi="Times New Roman" w:cs="Times New Roman"/>
              </w:rPr>
              <w:t>808</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4178DD">
              <w:rPr>
                <w:rFonts w:ascii="Times New Roman" w:hAnsi="Times New Roman" w:cs="Times New Roman"/>
              </w:rPr>
              <w:t>(21</w:t>
            </w:r>
            <w:r>
              <w:rPr>
                <w:rFonts w:ascii="Times New Roman" w:hAnsi="Times New Roman" w:cs="Times New Roman"/>
              </w:rPr>
              <w:t>7</w:t>
            </w:r>
            <w:r w:rsidRPr="004178DD">
              <w:rPr>
                <w:rFonts w:ascii="Times New Roman" w:hAnsi="Times New Roman" w:cs="Times New Roman"/>
              </w:rPr>
              <w:t>,80</w:t>
            </w:r>
            <w:r>
              <w:rPr>
                <w:rFonts w:ascii="Times New Roman" w:hAnsi="Times New Roman" w:cs="Times New Roman"/>
              </w:rPr>
              <w:t>8</w:t>
            </w:r>
            <w:r w:rsidRPr="004178DD">
              <w:rPr>
                <w:rFonts w:ascii="Times New Roman" w:hAnsi="Times New Roman" w:cs="Times New Roman"/>
              </w:rPr>
              <w:t>)</w:t>
            </w: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rPr>
            </w:pPr>
            <w:r w:rsidRPr="009E27DB">
              <w:rPr>
                <w:rFonts w:ascii="Times New Roman" w:eastAsia="Cordia New" w:hAnsi="Times New Roman" w:cs="Times New Roman"/>
              </w:rPr>
              <w:t>Siam Mineral Resources Co., Ltd.</w:t>
            </w:r>
          </w:p>
        </w:tc>
        <w:tc>
          <w:tcPr>
            <w:tcW w:w="1552" w:type="dxa"/>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9"/>
              <w:jc w:val="right"/>
              <w:rPr>
                <w:rFonts w:ascii="Times New Roman" w:hAnsi="Times New Roman" w:cs="Times New Roman"/>
              </w:rPr>
            </w:pPr>
            <w:r w:rsidRPr="004178DD">
              <w:rPr>
                <w:rFonts w:ascii="Times New Roman" w:hAnsi="Times New Roman" w:cs="Times New Roman"/>
              </w:rPr>
              <w:t>10,743</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10,743</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4178DD">
              <w:rPr>
                <w:rFonts w:ascii="Times New Roman" w:hAnsi="Times New Roman" w:cs="Times New Roman"/>
              </w:rPr>
              <w:t>(21,486)</w:t>
            </w: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rPr>
            </w:pPr>
            <w:r w:rsidRPr="009E27DB">
              <w:rPr>
                <w:rFonts w:ascii="Times New Roman" w:eastAsia="Cordia New" w:hAnsi="Times New Roman" w:cs="Times New Roman"/>
              </w:rPr>
              <w:t>Sugar Beach Condominium Co., Ltd.</w:t>
            </w:r>
          </w:p>
        </w:tc>
        <w:tc>
          <w:tcPr>
            <w:tcW w:w="1552" w:type="dxa"/>
            <w:tcBorders>
              <w:bottom w:val="sing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bottom w:val="single" w:sz="4" w:space="0" w:color="auto"/>
            </w:tcBorders>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2,384</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4178DD">
              <w:rPr>
                <w:rFonts w:ascii="Times New Roman" w:hAnsi="Times New Roman" w:cs="Times New Roman"/>
              </w:rPr>
              <w:t>(2,384)</w:t>
            </w: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E27DB">
              <w:rPr>
                <w:rFonts w:ascii="Times New Roman" w:eastAsia="Cordia New" w:hAnsi="Times New Roman" w:cs="Times New Roman"/>
              </w:rPr>
              <w:t>Total</w:t>
            </w:r>
          </w:p>
        </w:tc>
        <w:tc>
          <w:tcPr>
            <w:tcW w:w="1552" w:type="dxa"/>
            <w:tcBorders>
              <w:top w:val="single" w:sz="4" w:space="0" w:color="auto"/>
              <w:bottom w:val="doub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9"/>
              <w:jc w:val="right"/>
              <w:rPr>
                <w:rFonts w:ascii="Times New Roman" w:hAnsi="Times New Roman" w:cs="Times New Roman"/>
              </w:rPr>
            </w:pPr>
            <w:r w:rsidRPr="004178DD">
              <w:rPr>
                <w:rFonts w:ascii="Times New Roman" w:hAnsi="Times New Roman" w:cs="Times New Roman"/>
              </w:rPr>
              <w:t>10,743</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single" w:sz="4" w:space="0" w:color="auto"/>
              <w:bottom w:val="double" w:sz="4" w:space="0" w:color="auto"/>
            </w:tcBorders>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2</w:t>
            </w:r>
            <w:r>
              <w:rPr>
                <w:rFonts w:ascii="Times New Roman" w:hAnsi="Times New Roman" w:cs="Times New Roman"/>
              </w:rPr>
              <w:t>30</w:t>
            </w:r>
            <w:r w:rsidRPr="004178DD">
              <w:rPr>
                <w:rFonts w:ascii="Times New Roman" w:hAnsi="Times New Roman" w:cs="Times New Roman"/>
              </w:rPr>
              <w:t>,9</w:t>
            </w:r>
            <w:r>
              <w:rPr>
                <w:rFonts w:ascii="Times New Roman" w:hAnsi="Times New Roman" w:cs="Times New Roman"/>
              </w:rPr>
              <w:t>35</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bottom w:val="double" w:sz="4" w:space="0" w:color="auto"/>
            </w:tcBorders>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4178DD">
              <w:rPr>
                <w:rFonts w:ascii="Times New Roman" w:hAnsi="Times New Roman" w:cs="Times New Roman"/>
              </w:rPr>
              <w:t>(2</w:t>
            </w:r>
            <w:r>
              <w:rPr>
                <w:rFonts w:ascii="Times New Roman" w:hAnsi="Times New Roman" w:cs="Times New Roman"/>
              </w:rPr>
              <w:t>41</w:t>
            </w:r>
            <w:r w:rsidRPr="004178DD">
              <w:rPr>
                <w:rFonts w:ascii="Times New Roman" w:hAnsi="Times New Roman" w:cs="Times New Roman"/>
              </w:rPr>
              <w:t>,</w:t>
            </w:r>
            <w:r>
              <w:rPr>
                <w:rFonts w:ascii="Times New Roman" w:hAnsi="Times New Roman" w:cs="Times New Roman"/>
              </w:rPr>
              <w:t>678</w:t>
            </w:r>
            <w:r w:rsidRPr="004178DD">
              <w:rPr>
                <w:rFonts w:ascii="Times New Roman" w:hAnsi="Times New Roman" w:cs="Times New Roman"/>
              </w:rPr>
              <w:t>)</w:t>
            </w: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bottom w:val="doub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512288" w:rsidRPr="00931229" w:rsidTr="00DA35A0">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tcBorders>
              <w:top w:val="double" w:sz="4" w:space="0" w:color="auto"/>
            </w:tcBorders>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double" w:sz="4" w:space="0" w:color="auto"/>
            </w:tcBorders>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512288" w:rsidRPr="00931229" w:rsidRDefault="00512288" w:rsidP="00512288"/>
        </w:tc>
        <w:tc>
          <w:tcPr>
            <w:tcW w:w="1550" w:type="dxa"/>
            <w:tcBorders>
              <w:top w:val="double" w:sz="4" w:space="0" w:color="auto"/>
            </w:tcBorders>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512288" w:rsidRPr="00931229" w:rsidRDefault="00512288" w:rsidP="00512288"/>
        </w:tc>
        <w:tc>
          <w:tcPr>
            <w:tcW w:w="1535" w:type="dxa"/>
            <w:tcBorders>
              <w:top w:val="double" w:sz="4" w:space="0" w:color="auto"/>
            </w:tcBorders>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DA35A0" w:rsidRPr="00931229" w:rsidTr="00DA35A0">
        <w:tc>
          <w:tcPr>
            <w:tcW w:w="2880" w:type="dxa"/>
            <w:shd w:val="clear" w:color="auto" w:fill="auto"/>
          </w:tcPr>
          <w:p w:rsidR="00DA35A0" w:rsidRPr="009E27DB"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shd w:val="clear" w:color="auto" w:fill="auto"/>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DA35A0" w:rsidRPr="00931229" w:rsidRDefault="00DA35A0" w:rsidP="00512288"/>
        </w:tc>
        <w:tc>
          <w:tcPr>
            <w:tcW w:w="1550" w:type="dxa"/>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DA35A0" w:rsidRPr="00931229" w:rsidRDefault="00DA35A0" w:rsidP="00512288"/>
        </w:tc>
        <w:tc>
          <w:tcPr>
            <w:tcW w:w="1535" w:type="dxa"/>
            <w:shd w:val="clear" w:color="auto" w:fill="auto"/>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DA35A0" w:rsidRPr="00931229" w:rsidTr="00DA35A0">
        <w:tc>
          <w:tcPr>
            <w:tcW w:w="2880" w:type="dxa"/>
            <w:shd w:val="clear" w:color="auto" w:fill="auto"/>
          </w:tcPr>
          <w:p w:rsidR="00DA35A0" w:rsidRPr="009E27DB"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shd w:val="clear" w:color="auto" w:fill="auto"/>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DA35A0" w:rsidRPr="00931229" w:rsidRDefault="00DA35A0" w:rsidP="00512288"/>
        </w:tc>
        <w:tc>
          <w:tcPr>
            <w:tcW w:w="1550" w:type="dxa"/>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DA35A0" w:rsidRPr="00931229" w:rsidRDefault="00DA35A0" w:rsidP="00512288"/>
        </w:tc>
        <w:tc>
          <w:tcPr>
            <w:tcW w:w="1535" w:type="dxa"/>
            <w:shd w:val="clear" w:color="auto" w:fill="auto"/>
          </w:tcPr>
          <w:p w:rsidR="00DA35A0" w:rsidRPr="00931229" w:rsidRDefault="00DA35A0"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E27DB">
              <w:rPr>
                <w:rFonts w:ascii="Times New Roman" w:hAnsi="Times New Roman" w:cs="Times New Roman"/>
                <w:b/>
                <w:bCs/>
              </w:rPr>
              <w:lastRenderedPageBreak/>
              <w:t>Insurance liabilities</w:t>
            </w:r>
          </w:p>
        </w:tc>
        <w:tc>
          <w:tcPr>
            <w:tcW w:w="1552" w:type="dxa"/>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heme="minorBidi"/>
                <w:cs/>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9E27DB">
              <w:rPr>
                <w:rFonts w:ascii="Times New Roman" w:hAnsi="Times New Roman"/>
                <w:szCs w:val="22"/>
              </w:rPr>
              <w:t>Delta Smart Adjusters Co., Ltd.</w:t>
            </w:r>
          </w:p>
        </w:tc>
        <w:tc>
          <w:tcPr>
            <w:tcW w:w="1552" w:type="dxa"/>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Survey fee</w:t>
            </w:r>
          </w:p>
        </w:tc>
        <w:tc>
          <w:tcPr>
            <w:tcW w:w="1552" w:type="dxa"/>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cs/>
              </w:rPr>
            </w:pPr>
            <w:r w:rsidRPr="00931229">
              <w:rPr>
                <w:rFonts w:ascii="Times New Roman" w:hAnsi="Times New Roman" w:cs="Times New Roman"/>
              </w:rPr>
              <w:t>1,040,469</w:t>
            </w:r>
          </w:p>
        </w:tc>
        <w:tc>
          <w:tcPr>
            <w:tcW w:w="106" w:type="dxa"/>
          </w:tcPr>
          <w:p w:rsidR="00512288" w:rsidRPr="00931229" w:rsidRDefault="00512288" w:rsidP="00512288">
            <w:pPr>
              <w:tabs>
                <w:tab w:val="clear" w:pos="227"/>
                <w:tab w:val="clear" w:pos="454"/>
                <w:tab w:val="clear" w:pos="680"/>
              </w:tabs>
              <w:spacing w:line="240" w:lineRule="exact"/>
              <w:ind w:right="267"/>
              <w:jc w:val="right"/>
              <w:rPr>
                <w:rFonts w:ascii="Times New Roman" w:hAnsi="Times New Roman" w:cs="Times New Roman"/>
              </w:rPr>
            </w:pPr>
          </w:p>
        </w:tc>
        <w:tc>
          <w:tcPr>
            <w:tcW w:w="1492"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8,418,934</w:t>
            </w:r>
          </w:p>
        </w:tc>
        <w:tc>
          <w:tcPr>
            <w:tcW w:w="106" w:type="dxa"/>
          </w:tcPr>
          <w:p w:rsidR="00512288" w:rsidRPr="00931229" w:rsidRDefault="00512288" w:rsidP="00512288">
            <w:pPr>
              <w:tabs>
                <w:tab w:val="clear" w:pos="227"/>
                <w:tab w:val="clear" w:pos="454"/>
                <w:tab w:val="clear" w:pos="680"/>
              </w:tabs>
              <w:jc w:val="right"/>
              <w:rPr>
                <w:rFonts w:ascii="Times New Roman" w:hAnsi="Times New Roman" w:cs="Times New Roman"/>
              </w:rPr>
            </w:pPr>
          </w:p>
        </w:tc>
        <w:tc>
          <w:tcPr>
            <w:tcW w:w="1550"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4178DD">
              <w:rPr>
                <w:rFonts w:ascii="Times New Roman" w:hAnsi="Times New Roman" w:cs="Times New Roman"/>
              </w:rPr>
              <w:t>(7,350,209)</w:t>
            </w:r>
          </w:p>
        </w:tc>
        <w:tc>
          <w:tcPr>
            <w:tcW w:w="126" w:type="dxa"/>
          </w:tcPr>
          <w:p w:rsidR="00512288" w:rsidRPr="00931229" w:rsidRDefault="00512288" w:rsidP="00512288">
            <w:pPr>
              <w:tabs>
                <w:tab w:val="clear" w:pos="227"/>
                <w:tab w:val="clear" w:pos="454"/>
                <w:tab w:val="clear" w:pos="680"/>
              </w:tabs>
              <w:jc w:val="right"/>
              <w:rPr>
                <w:rFonts w:ascii="Times New Roman" w:hAnsi="Times New Roman" w:cs="Times New Roman"/>
              </w:rPr>
            </w:pPr>
          </w:p>
        </w:tc>
        <w:tc>
          <w:tcPr>
            <w:tcW w:w="1535" w:type="dxa"/>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2,109,194</w:t>
            </w: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Loss adjustment expenses</w:t>
            </w:r>
          </w:p>
        </w:tc>
        <w:tc>
          <w:tcPr>
            <w:tcW w:w="1552" w:type="dxa"/>
            <w:tcBorders>
              <w:bottom w:val="sing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106" w:type="dxa"/>
          </w:tcPr>
          <w:p w:rsidR="00512288" w:rsidRPr="00931229" w:rsidRDefault="00512288" w:rsidP="00512288">
            <w:pPr>
              <w:tabs>
                <w:tab w:val="clear" w:pos="227"/>
                <w:tab w:val="clear" w:pos="454"/>
                <w:tab w:val="clear" w:pos="680"/>
              </w:tabs>
              <w:jc w:val="right"/>
              <w:rPr>
                <w:rFonts w:ascii="Times New Roman" w:hAnsi="Times New Roman" w:cs="Times New Roman"/>
              </w:rPr>
            </w:pPr>
          </w:p>
        </w:tc>
        <w:tc>
          <w:tcPr>
            <w:tcW w:w="1492" w:type="dxa"/>
            <w:tcBorders>
              <w:bottom w:val="single" w:sz="4" w:space="0" w:color="auto"/>
            </w:tcBorders>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1,972,234</w:t>
            </w:r>
          </w:p>
        </w:tc>
        <w:tc>
          <w:tcPr>
            <w:tcW w:w="106" w:type="dxa"/>
          </w:tcPr>
          <w:p w:rsidR="00512288" w:rsidRPr="00931229" w:rsidRDefault="00512288" w:rsidP="00512288">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Pr>
                <w:rFonts w:ascii="Times New Roman" w:hAnsi="Times New Roman" w:cs="Times New Roman"/>
              </w:rPr>
              <w:t>(1</w:t>
            </w:r>
            <w:r w:rsidRPr="004178DD">
              <w:rPr>
                <w:rFonts w:ascii="Times New Roman" w:hAnsi="Times New Roman" w:cs="Times New Roman"/>
              </w:rPr>
              <w:t>,972,234)</w:t>
            </w:r>
          </w:p>
        </w:tc>
        <w:tc>
          <w:tcPr>
            <w:tcW w:w="126" w:type="dxa"/>
          </w:tcPr>
          <w:p w:rsidR="00512288" w:rsidRPr="00931229" w:rsidRDefault="00512288" w:rsidP="00512288">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E27DB">
              <w:rPr>
                <w:rFonts w:ascii="Times New Roman" w:eastAsia="Cordia New" w:hAnsi="Times New Roman" w:cs="Times New Roman"/>
              </w:rPr>
              <w:t>Total</w:t>
            </w:r>
          </w:p>
        </w:tc>
        <w:tc>
          <w:tcPr>
            <w:tcW w:w="1552" w:type="dxa"/>
            <w:tcBorders>
              <w:bottom w:val="single" w:sz="4" w:space="0" w:color="auto"/>
            </w:tcBorders>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cs/>
              </w:rPr>
            </w:pPr>
            <w:r w:rsidRPr="00931229">
              <w:rPr>
                <w:rFonts w:ascii="Times New Roman" w:hAnsi="Times New Roman" w:cs="Times New Roman"/>
              </w:rPr>
              <w:t>1,040,469</w:t>
            </w:r>
          </w:p>
        </w:tc>
        <w:tc>
          <w:tcPr>
            <w:tcW w:w="106" w:type="dxa"/>
          </w:tcPr>
          <w:p w:rsidR="00512288" w:rsidRPr="00931229" w:rsidRDefault="00512288" w:rsidP="00512288">
            <w:pPr>
              <w:tabs>
                <w:tab w:val="clear" w:pos="227"/>
                <w:tab w:val="clear" w:pos="454"/>
                <w:tab w:val="clear" w:pos="680"/>
              </w:tabs>
              <w:spacing w:line="240" w:lineRule="exact"/>
              <w:ind w:right="267"/>
              <w:jc w:val="right"/>
              <w:rPr>
                <w:rFonts w:ascii="Times New Roman" w:hAnsi="Times New Roman" w:cs="Times New Roman"/>
              </w:rPr>
            </w:pPr>
          </w:p>
        </w:tc>
        <w:tc>
          <w:tcPr>
            <w:tcW w:w="1492" w:type="dxa"/>
            <w:tcBorders>
              <w:bottom w:val="single" w:sz="4" w:space="0" w:color="auto"/>
            </w:tcBorders>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10,391,168</w:t>
            </w:r>
          </w:p>
        </w:tc>
        <w:tc>
          <w:tcPr>
            <w:tcW w:w="106" w:type="dxa"/>
          </w:tcPr>
          <w:p w:rsidR="00512288" w:rsidRPr="00931229" w:rsidRDefault="00512288" w:rsidP="00512288">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4178DD">
              <w:rPr>
                <w:rFonts w:ascii="Times New Roman" w:hAnsi="Times New Roman" w:cs="Times New Roman"/>
              </w:rPr>
              <w:t>(9,322,443)</w:t>
            </w:r>
          </w:p>
        </w:tc>
        <w:tc>
          <w:tcPr>
            <w:tcW w:w="126" w:type="dxa"/>
          </w:tcPr>
          <w:p w:rsidR="00512288" w:rsidRPr="00931229" w:rsidRDefault="00512288" w:rsidP="00512288">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2,109,194</w:t>
            </w: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double" w:sz="4" w:space="0" w:color="auto"/>
            </w:tcBorders>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double" w:sz="4" w:space="0" w:color="auto"/>
            </w:tcBorders>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E27DB">
              <w:rPr>
                <w:rFonts w:ascii="Times New Roman" w:hAnsi="Times New Roman" w:cs="Times New Roman"/>
                <w:b/>
                <w:bCs/>
              </w:rPr>
              <w:t>Other liabilities</w:t>
            </w:r>
          </w:p>
        </w:tc>
        <w:tc>
          <w:tcPr>
            <w:tcW w:w="1552" w:type="dxa"/>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E27DB">
              <w:rPr>
                <w:rFonts w:ascii="Times New Roman" w:eastAsia="Cordia New" w:hAnsi="Times New Roman" w:cs="Times New Roman"/>
              </w:rPr>
              <w:t>Auto Bizz Co., Ltd.</w:t>
            </w:r>
          </w:p>
        </w:tc>
        <w:tc>
          <w:tcPr>
            <w:tcW w:w="1552" w:type="dxa"/>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Accrued car rental</w:t>
            </w:r>
          </w:p>
        </w:tc>
        <w:tc>
          <w:tcPr>
            <w:tcW w:w="1552" w:type="dxa"/>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349,890</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4,003,405</w:t>
            </w:r>
          </w:p>
        </w:tc>
        <w:tc>
          <w:tcPr>
            <w:tcW w:w="106" w:type="dxa"/>
          </w:tcPr>
          <w:p w:rsidR="00512288" w:rsidRPr="00931229" w:rsidRDefault="00512288" w:rsidP="00512288"/>
        </w:tc>
        <w:tc>
          <w:tcPr>
            <w:tcW w:w="1550" w:type="dxa"/>
          </w:tcPr>
          <w:p w:rsidR="00512288" w:rsidRPr="00E2664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E26649">
              <w:rPr>
                <w:rFonts w:ascii="Times New Roman" w:hAnsi="Times New Roman" w:cs="Times New Roman"/>
              </w:rPr>
              <w:t>(4,026,410)</w:t>
            </w:r>
          </w:p>
        </w:tc>
        <w:tc>
          <w:tcPr>
            <w:tcW w:w="126" w:type="dxa"/>
          </w:tcPr>
          <w:p w:rsidR="00512288" w:rsidRPr="00931229" w:rsidRDefault="00512288" w:rsidP="00512288"/>
        </w:tc>
        <w:tc>
          <w:tcPr>
            <w:tcW w:w="1535" w:type="dxa"/>
            <w:shd w:val="clear" w:color="auto" w:fill="auto"/>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326,885</w:t>
            </w: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Accrued computer rental</w:t>
            </w:r>
          </w:p>
        </w:tc>
        <w:tc>
          <w:tcPr>
            <w:tcW w:w="1552" w:type="dxa"/>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176,160</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456,496</w:t>
            </w:r>
          </w:p>
        </w:tc>
        <w:tc>
          <w:tcPr>
            <w:tcW w:w="106" w:type="dxa"/>
          </w:tcPr>
          <w:p w:rsidR="00512288" w:rsidRPr="00931229" w:rsidRDefault="00512288" w:rsidP="00512288"/>
        </w:tc>
        <w:tc>
          <w:tcPr>
            <w:tcW w:w="1550" w:type="dxa"/>
          </w:tcPr>
          <w:p w:rsidR="00512288" w:rsidRPr="00E2664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E26649">
              <w:rPr>
                <w:rFonts w:ascii="Times New Roman" w:hAnsi="Times New Roman" w:cs="Times New Roman"/>
              </w:rPr>
              <w:t>(547,023)</w:t>
            </w:r>
          </w:p>
        </w:tc>
        <w:tc>
          <w:tcPr>
            <w:tcW w:w="126" w:type="dxa"/>
          </w:tcPr>
          <w:p w:rsidR="00512288" w:rsidRPr="00931229" w:rsidRDefault="00512288" w:rsidP="00512288"/>
        </w:tc>
        <w:tc>
          <w:tcPr>
            <w:tcW w:w="1535" w:type="dxa"/>
            <w:shd w:val="clear" w:color="auto" w:fill="auto"/>
          </w:tcPr>
          <w:p w:rsidR="00512288" w:rsidRPr="004178DD"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85,633</w:t>
            </w:r>
          </w:p>
        </w:tc>
      </w:tr>
      <w:tr w:rsidR="00512288" w:rsidRPr="00931229" w:rsidTr="00DD1D6D">
        <w:trPr>
          <w:trHeight w:val="243"/>
        </w:trPr>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 xml:space="preserve">Purchased computer </w:t>
            </w:r>
          </w:p>
        </w:tc>
        <w:tc>
          <w:tcPr>
            <w:tcW w:w="1552" w:type="dxa"/>
            <w:tcBorders>
              <w:bottom w:val="sing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bottom w:val="single" w:sz="4" w:space="0" w:color="auto"/>
            </w:tcBorders>
          </w:tcPr>
          <w:p w:rsidR="00512288" w:rsidRPr="004178DD" w:rsidRDefault="00512288" w:rsidP="0097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1</w:t>
            </w:r>
            <w:r w:rsidR="00976FEB">
              <w:rPr>
                <w:rFonts w:ascii="Times New Roman" w:hAnsi="Times New Roman" w:cs="Times New Roman"/>
              </w:rPr>
              <w:t>74</w:t>
            </w:r>
            <w:r w:rsidRPr="004178DD">
              <w:rPr>
                <w:rFonts w:ascii="Times New Roman" w:hAnsi="Times New Roman" w:cs="Times New Roman"/>
              </w:rPr>
              <w:t>,</w:t>
            </w:r>
            <w:r w:rsidR="00976FEB">
              <w:rPr>
                <w:rFonts w:ascii="Times New Roman" w:hAnsi="Times New Roman" w:cs="Times New Roman"/>
              </w:rPr>
              <w:t>0</w:t>
            </w:r>
            <w:r w:rsidRPr="004178DD">
              <w:rPr>
                <w:rFonts w:ascii="Times New Roman" w:hAnsi="Times New Roman" w:cs="Times New Roman"/>
              </w:rPr>
              <w:t>00</w:t>
            </w:r>
          </w:p>
        </w:tc>
        <w:tc>
          <w:tcPr>
            <w:tcW w:w="106" w:type="dxa"/>
          </w:tcPr>
          <w:p w:rsidR="00512288" w:rsidRPr="00931229" w:rsidRDefault="00512288" w:rsidP="00512288"/>
        </w:tc>
        <w:tc>
          <w:tcPr>
            <w:tcW w:w="1550" w:type="dxa"/>
            <w:tcBorders>
              <w:bottom w:val="single" w:sz="4" w:space="0" w:color="auto"/>
            </w:tcBorders>
          </w:tcPr>
          <w:p w:rsidR="00512288" w:rsidRPr="00E26649" w:rsidRDefault="00512288" w:rsidP="0097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E26649">
              <w:rPr>
                <w:rFonts w:ascii="Times New Roman" w:hAnsi="Times New Roman" w:cs="Times New Roman"/>
              </w:rPr>
              <w:t>(1</w:t>
            </w:r>
            <w:r w:rsidR="00976FEB">
              <w:rPr>
                <w:rFonts w:ascii="Times New Roman" w:hAnsi="Times New Roman" w:cs="Times New Roman"/>
              </w:rPr>
              <w:t>74</w:t>
            </w:r>
            <w:r w:rsidRPr="00E26649">
              <w:rPr>
                <w:rFonts w:ascii="Times New Roman" w:hAnsi="Times New Roman" w:cs="Times New Roman"/>
              </w:rPr>
              <w:t>,</w:t>
            </w:r>
            <w:r w:rsidR="00976FEB">
              <w:rPr>
                <w:rFonts w:ascii="Times New Roman" w:hAnsi="Times New Roman" w:cs="Times New Roman"/>
              </w:rPr>
              <w:t>0</w:t>
            </w:r>
            <w:r w:rsidRPr="00E26649">
              <w:rPr>
                <w:rFonts w:ascii="Times New Roman" w:hAnsi="Times New Roman" w:cs="Times New Roman"/>
              </w:rPr>
              <w:t>00)</w:t>
            </w:r>
          </w:p>
        </w:tc>
        <w:tc>
          <w:tcPr>
            <w:tcW w:w="126" w:type="dxa"/>
          </w:tcPr>
          <w:p w:rsidR="00512288" w:rsidRPr="00931229" w:rsidRDefault="00512288" w:rsidP="00512288"/>
        </w:tc>
        <w:tc>
          <w:tcPr>
            <w:tcW w:w="1535" w:type="dxa"/>
            <w:tcBorders>
              <w:bottom w:val="single" w:sz="4" w:space="0" w:color="auto"/>
            </w:tcBorders>
            <w:shd w:val="clear" w:color="auto" w:fill="auto"/>
            <w:vAlign w:val="bottom"/>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512288" w:rsidRPr="00931229" w:rsidTr="00DD1D6D">
        <w:tc>
          <w:tcPr>
            <w:tcW w:w="2880" w:type="dxa"/>
            <w:shd w:val="clear" w:color="auto" w:fill="auto"/>
          </w:tcPr>
          <w:p w:rsidR="00512288" w:rsidRPr="009E27DB"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E27DB">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931229">
              <w:rPr>
                <w:rFonts w:ascii="Times New Roman" w:hAnsi="Times New Roman" w:cs="Times New Roman"/>
              </w:rPr>
              <w:t>526,050</w:t>
            </w:r>
          </w:p>
        </w:tc>
        <w:tc>
          <w:tcPr>
            <w:tcW w:w="106" w:type="dxa"/>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single" w:sz="4" w:space="0" w:color="auto"/>
              <w:bottom w:val="double" w:sz="4" w:space="0" w:color="auto"/>
            </w:tcBorders>
          </w:tcPr>
          <w:p w:rsidR="00512288" w:rsidRPr="00931229" w:rsidRDefault="00092E32" w:rsidP="0097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Pr>
                <w:rFonts w:ascii="Times New Roman" w:hAnsi="Times New Roman" w:cs="Times New Roman"/>
              </w:rPr>
              <w:t>4,</w:t>
            </w:r>
            <w:r w:rsidR="00976FEB">
              <w:rPr>
                <w:rFonts w:ascii="Times New Roman" w:hAnsi="Times New Roman" w:cs="Times New Roman"/>
              </w:rPr>
              <w:t>633</w:t>
            </w:r>
            <w:r>
              <w:rPr>
                <w:rFonts w:ascii="Times New Roman" w:hAnsi="Times New Roman" w:cs="Times New Roman"/>
              </w:rPr>
              <w:t>,</w:t>
            </w:r>
            <w:r w:rsidR="00976FEB">
              <w:rPr>
                <w:rFonts w:ascii="Times New Roman" w:hAnsi="Times New Roman" w:cs="Times New Roman"/>
              </w:rPr>
              <w:t>901</w:t>
            </w:r>
          </w:p>
        </w:tc>
        <w:tc>
          <w:tcPr>
            <w:tcW w:w="106" w:type="dxa"/>
          </w:tcPr>
          <w:p w:rsidR="00512288" w:rsidRPr="00931229" w:rsidRDefault="00512288" w:rsidP="00512288"/>
        </w:tc>
        <w:tc>
          <w:tcPr>
            <w:tcW w:w="1550" w:type="dxa"/>
            <w:tcBorders>
              <w:top w:val="single" w:sz="4" w:space="0" w:color="auto"/>
              <w:bottom w:val="double" w:sz="4" w:space="0" w:color="auto"/>
            </w:tcBorders>
          </w:tcPr>
          <w:p w:rsidR="00512288" w:rsidRPr="00931229" w:rsidRDefault="00512288" w:rsidP="0097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r w:rsidRPr="004178DD">
              <w:rPr>
                <w:rFonts w:ascii="Times New Roman" w:hAnsi="Times New Roman" w:cs="Times New Roman"/>
              </w:rPr>
              <w:t>(4,</w:t>
            </w:r>
            <w:r w:rsidR="00976FEB">
              <w:rPr>
                <w:rFonts w:ascii="Times New Roman" w:hAnsi="Times New Roman" w:cs="Times New Roman"/>
              </w:rPr>
              <w:t>747</w:t>
            </w:r>
            <w:r w:rsidRPr="004178DD">
              <w:rPr>
                <w:rFonts w:ascii="Times New Roman" w:hAnsi="Times New Roman" w:cs="Times New Roman"/>
              </w:rPr>
              <w:t>,</w:t>
            </w:r>
            <w:r w:rsidR="00976FEB">
              <w:rPr>
                <w:rFonts w:ascii="Times New Roman" w:hAnsi="Times New Roman" w:cs="Times New Roman"/>
              </w:rPr>
              <w:t>433</w:t>
            </w:r>
            <w:r w:rsidRPr="004178DD">
              <w:rPr>
                <w:rFonts w:ascii="Times New Roman" w:hAnsi="Times New Roman" w:cs="Times New Roman"/>
              </w:rPr>
              <w:t>)</w:t>
            </w:r>
          </w:p>
        </w:tc>
        <w:tc>
          <w:tcPr>
            <w:tcW w:w="126" w:type="dxa"/>
          </w:tcPr>
          <w:p w:rsidR="00512288" w:rsidRPr="00931229" w:rsidRDefault="00512288" w:rsidP="00512288"/>
        </w:tc>
        <w:tc>
          <w:tcPr>
            <w:tcW w:w="1535" w:type="dxa"/>
            <w:tcBorders>
              <w:top w:val="single" w:sz="4" w:space="0" w:color="auto"/>
              <w:bottom w:val="double" w:sz="4" w:space="0" w:color="auto"/>
            </w:tcBorders>
            <w:shd w:val="clear" w:color="auto" w:fill="auto"/>
          </w:tcPr>
          <w:p w:rsidR="00512288" w:rsidRPr="00931229" w:rsidRDefault="00512288" w:rsidP="00512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r w:rsidRPr="004178DD">
              <w:rPr>
                <w:rFonts w:ascii="Times New Roman" w:hAnsi="Times New Roman" w:cs="Times New Roman"/>
              </w:rPr>
              <w:t>412,518</w:t>
            </w:r>
          </w:p>
        </w:tc>
      </w:tr>
    </w:tbl>
    <w:p w:rsidR="00DD1D6D" w:rsidRDefault="00DD1D6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C307C6" w:rsidRDefault="00C307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D7D39" w:rsidRPr="00931229" w:rsidRDefault="00D041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Significant transactions with</w:t>
      </w:r>
      <w:r w:rsidR="00B73967" w:rsidRPr="00931229">
        <w:rPr>
          <w:rFonts w:ascii="Times New Roman" w:hAnsi="Times New Roman" w:cs="Times New Roman"/>
        </w:rPr>
        <w:t xml:space="preserve"> </w:t>
      </w:r>
      <w:r w:rsidR="007D7D39" w:rsidRPr="00931229">
        <w:rPr>
          <w:rFonts w:ascii="Times New Roman" w:hAnsi="Times New Roman" w:cs="Times New Roman"/>
        </w:rPr>
        <w:t>related part</w:t>
      </w:r>
      <w:r w:rsidRPr="00931229">
        <w:rPr>
          <w:rFonts w:ascii="Times New Roman" w:hAnsi="Times New Roman" w:cs="Times New Roman"/>
        </w:rPr>
        <w:t>ies</w:t>
      </w:r>
      <w:r w:rsidR="007D7D39" w:rsidRPr="00931229">
        <w:rPr>
          <w:rFonts w:ascii="Times New Roman" w:hAnsi="Times New Roman" w:cs="Times New Roman"/>
        </w:rPr>
        <w:t xml:space="preserve"> for each of </w:t>
      </w:r>
      <w:r w:rsidR="007E6247" w:rsidRPr="00931229">
        <w:rPr>
          <w:rFonts w:ascii="Times New Roman" w:hAnsi="Times New Roman" w:cs="Times New Roman"/>
        </w:rPr>
        <w:t xml:space="preserve">the </w:t>
      </w:r>
      <w:r w:rsidR="00BE02B9">
        <w:rPr>
          <w:rFonts w:ascii="Times New Roman" w:hAnsi="Times New Roman" w:cs="Times New Roman"/>
        </w:rPr>
        <w:t>year</w:t>
      </w:r>
      <w:r w:rsidR="00536713">
        <w:rPr>
          <w:rFonts w:ascii="Times New Roman" w:hAnsi="Times New Roman" w:cs="Times New Roman"/>
        </w:rPr>
        <w:t>s</w:t>
      </w:r>
      <w:r w:rsidR="00BE02B9">
        <w:rPr>
          <w:rFonts w:ascii="Times New Roman" w:hAnsi="Times New Roman" w:cs="Times New Roman"/>
        </w:rPr>
        <w:t xml:space="preserve"> </w:t>
      </w:r>
      <w:r w:rsidR="007E6247" w:rsidRPr="00931229">
        <w:rPr>
          <w:rFonts w:ascii="Times New Roman" w:hAnsi="Times New Roman" w:cs="Times New Roman"/>
        </w:rPr>
        <w:t>ended</w:t>
      </w:r>
      <w:r w:rsidR="001146C8" w:rsidRPr="00931229">
        <w:rPr>
          <w:rFonts w:ascii="Times New Roman" w:hAnsi="Times New Roman" w:cs="Times New Roman"/>
        </w:rPr>
        <w:t xml:space="preserve"> </w:t>
      </w:r>
      <w:r w:rsidR="00BE02B9" w:rsidRPr="00931229">
        <w:rPr>
          <w:rFonts w:ascii="Times New Roman" w:hAnsi="Times New Roman"/>
        </w:rPr>
        <w:t>December 31</w:t>
      </w:r>
      <w:r w:rsidR="007E6247" w:rsidRPr="00931229">
        <w:rPr>
          <w:rFonts w:ascii="Times New Roman" w:hAnsi="Times New Roman" w:cs="Times New Roman"/>
        </w:rPr>
        <w:t xml:space="preserve">, 2017 and 2016 </w:t>
      </w:r>
      <w:r w:rsidR="007D7D39" w:rsidRPr="00931229">
        <w:rPr>
          <w:rFonts w:ascii="Times New Roman" w:hAnsi="Times New Roman" w:cs="Times New Roman"/>
        </w:rPr>
        <w:t xml:space="preserve">are as follows: </w:t>
      </w:r>
    </w:p>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60" w:type="dxa"/>
        <w:tblInd w:w="16" w:type="dxa"/>
        <w:tblLayout w:type="fixed"/>
        <w:tblCellMar>
          <w:left w:w="43" w:type="dxa"/>
          <w:right w:w="43" w:type="dxa"/>
        </w:tblCellMar>
        <w:tblLook w:val="04A0" w:firstRow="1" w:lastRow="0" w:firstColumn="1" w:lastColumn="0" w:noHBand="0" w:noVBand="1"/>
      </w:tblPr>
      <w:tblGrid>
        <w:gridCol w:w="3096"/>
        <w:gridCol w:w="1431"/>
        <w:gridCol w:w="108"/>
        <w:gridCol w:w="1377"/>
        <w:gridCol w:w="144"/>
        <w:gridCol w:w="1539"/>
        <w:gridCol w:w="135"/>
        <w:gridCol w:w="1530"/>
      </w:tblGrid>
      <w:tr w:rsidR="003F5FA0" w:rsidRPr="00931229" w:rsidTr="005D3EB8">
        <w:trPr>
          <w:tblHeader/>
        </w:trPr>
        <w:tc>
          <w:tcPr>
            <w:tcW w:w="3096" w:type="dxa"/>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31"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108"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77"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4"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p>
        </w:tc>
        <w:tc>
          <w:tcPr>
            <w:tcW w:w="3204" w:type="dxa"/>
            <w:gridSpan w:val="3"/>
            <w:tcBorders>
              <w:bottom w:val="single" w:sz="4" w:space="0" w:color="auto"/>
            </w:tcBorders>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rPr>
            </w:pPr>
            <w:r w:rsidRPr="00931229">
              <w:rPr>
                <w:rFonts w:ascii="Times New Roman" w:hAnsi="Times New Roman" w:cs="Times New Roman"/>
              </w:rPr>
              <w:t>In Baht</w:t>
            </w:r>
          </w:p>
        </w:tc>
      </w:tr>
      <w:tr w:rsidR="003F5FA0" w:rsidRPr="00931229" w:rsidTr="005D3EB8">
        <w:trPr>
          <w:tblHeader/>
        </w:trPr>
        <w:tc>
          <w:tcPr>
            <w:tcW w:w="3096" w:type="dxa"/>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31" w:type="dxa"/>
            <w:tcBorders>
              <w:bottom w:val="single" w:sz="4" w:space="0" w:color="auto"/>
            </w:tcBorders>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Relationship</w:t>
            </w:r>
          </w:p>
        </w:tc>
        <w:tc>
          <w:tcPr>
            <w:tcW w:w="108"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Borders>
              <w:bottom w:val="single" w:sz="4" w:space="0" w:color="auto"/>
            </w:tcBorders>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Pricing Policy</w:t>
            </w:r>
          </w:p>
        </w:tc>
        <w:tc>
          <w:tcPr>
            <w:tcW w:w="144"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Borders>
              <w:top w:val="single" w:sz="4" w:space="0" w:color="auto"/>
              <w:bottom w:val="single" w:sz="4" w:space="0" w:color="auto"/>
            </w:tcBorders>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135" w:type="dxa"/>
            <w:tcBorders>
              <w:top w:val="single" w:sz="4" w:space="0" w:color="auto"/>
            </w:tcBorders>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530" w:type="dxa"/>
            <w:tcBorders>
              <w:top w:val="single" w:sz="4" w:space="0" w:color="auto"/>
              <w:bottom w:val="single" w:sz="4" w:space="0" w:color="auto"/>
            </w:tcBorders>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r>
      <w:tr w:rsidR="003F5FA0" w:rsidRPr="00931229" w:rsidTr="005D3EB8">
        <w:trPr>
          <w:tblHeader/>
        </w:trPr>
        <w:tc>
          <w:tcPr>
            <w:tcW w:w="3096" w:type="dxa"/>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31" w:type="dxa"/>
            <w:tcBorders>
              <w:top w:val="single" w:sz="4" w:space="0" w:color="auto"/>
            </w:tcBorders>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08"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77" w:type="dxa"/>
            <w:tcBorders>
              <w:top w:val="single" w:sz="4" w:space="0" w:color="auto"/>
            </w:tcBorders>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4"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539" w:type="dxa"/>
            <w:tcBorders>
              <w:top w:val="single" w:sz="4" w:space="0" w:color="auto"/>
            </w:tcBorders>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5"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530" w:type="dxa"/>
            <w:tcBorders>
              <w:top w:val="single" w:sz="4" w:space="0" w:color="auto"/>
            </w:tcBorders>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3F5FA0" w:rsidRPr="00931229" w:rsidTr="005D3EB8">
        <w:tc>
          <w:tcPr>
            <w:tcW w:w="3096" w:type="dxa"/>
            <w:shd w:val="clear" w:color="auto" w:fill="auto"/>
          </w:tcPr>
          <w:p w:rsidR="003F5FA0" w:rsidRPr="00807774"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rPr>
                <w:rFonts w:ascii="Times New Roman" w:hAnsi="Times New Roman" w:cs="Times New Roman"/>
                <w:b/>
                <w:bCs/>
              </w:rPr>
            </w:pPr>
            <w:r w:rsidRPr="00807774">
              <w:rPr>
                <w:rFonts w:ascii="Times New Roman" w:hAnsi="Times New Roman" w:cs="Times New Roman"/>
                <w:b/>
                <w:bCs/>
              </w:rPr>
              <w:t>Auto Bizz Co., Ltd.</w:t>
            </w:r>
          </w:p>
        </w:tc>
        <w:tc>
          <w:tcPr>
            <w:tcW w:w="1431"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 xml:space="preserve">Shareholders and </w:t>
            </w:r>
          </w:p>
        </w:tc>
        <w:tc>
          <w:tcPr>
            <w:tcW w:w="108"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Conditions in</w:t>
            </w:r>
          </w:p>
        </w:tc>
        <w:tc>
          <w:tcPr>
            <w:tcW w:w="144"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5"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530" w:type="dxa"/>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F5FA0" w:rsidRPr="00931229" w:rsidTr="005D3EB8">
        <w:tc>
          <w:tcPr>
            <w:tcW w:w="3096" w:type="dxa"/>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431"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co-management</w:t>
            </w:r>
          </w:p>
        </w:tc>
        <w:tc>
          <w:tcPr>
            <w:tcW w:w="108"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r w:rsidRPr="00931229">
              <w:rPr>
                <w:rFonts w:ascii="Times New Roman" w:hAnsi="Times New Roman" w:cs="Times New Roman"/>
              </w:rPr>
              <w:t>the contract</w:t>
            </w:r>
          </w:p>
        </w:tc>
        <w:tc>
          <w:tcPr>
            <w:tcW w:w="144"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135"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530" w:type="dxa"/>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3F5FA0" w:rsidRPr="00931229" w:rsidTr="005D3EB8">
        <w:tc>
          <w:tcPr>
            <w:tcW w:w="3096" w:type="dxa"/>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431"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44"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9"/>
              <w:jc w:val="right"/>
              <w:rPr>
                <w:rFonts w:ascii="Times New Roman" w:hAnsi="Times New Roman" w:cs="Times New Roman"/>
              </w:rPr>
            </w:pPr>
          </w:p>
        </w:tc>
        <w:tc>
          <w:tcPr>
            <w:tcW w:w="135" w:type="dxa"/>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530" w:type="dxa"/>
            <w:shd w:val="clear" w:color="auto" w:fill="auto"/>
          </w:tcPr>
          <w:p w:rsidR="003F5FA0" w:rsidRPr="00931229" w:rsidRDefault="003F5FA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imes New Roman" w:hAnsi="Times New Roman" w:cs="Times New Roman"/>
              </w:rPr>
            </w:pPr>
          </w:p>
        </w:tc>
      </w:tr>
      <w:tr w:rsidR="003F5FA0" w:rsidRPr="00931229" w:rsidTr="005D3EB8">
        <w:tc>
          <w:tcPr>
            <w:tcW w:w="3096" w:type="dxa"/>
            <w:shd w:val="clear" w:color="auto" w:fill="auto"/>
          </w:tcPr>
          <w:p w:rsidR="003F5FA0" w:rsidRPr="00931229" w:rsidRDefault="003F5FA0" w:rsidP="009B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Gross written premiums</w:t>
            </w:r>
          </w:p>
        </w:tc>
        <w:tc>
          <w:tcPr>
            <w:tcW w:w="1431" w:type="dxa"/>
          </w:tcPr>
          <w:p w:rsidR="003F5FA0" w:rsidRPr="00931229" w:rsidRDefault="003F5FA0"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F5FA0" w:rsidRPr="00931229" w:rsidRDefault="003F5FA0"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44" w:type="dxa"/>
          </w:tcPr>
          <w:p w:rsidR="003F5FA0" w:rsidRPr="00771F83" w:rsidRDefault="003F5FA0"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bottom w:val="double" w:sz="4" w:space="0" w:color="auto"/>
            </w:tcBorders>
          </w:tcPr>
          <w:p w:rsidR="003F5FA0" w:rsidRPr="00E2664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E26649">
              <w:rPr>
                <w:rFonts w:ascii="Times New Roman" w:hAnsi="Times New Roman" w:cs="Times New Roman"/>
              </w:rPr>
              <w:t>202,728</w:t>
            </w:r>
          </w:p>
        </w:tc>
        <w:tc>
          <w:tcPr>
            <w:tcW w:w="135" w:type="dxa"/>
          </w:tcPr>
          <w:p w:rsidR="003F5FA0" w:rsidRPr="00931229" w:rsidRDefault="003F5FA0" w:rsidP="00EA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tcBorders>
              <w:bottom w:val="double" w:sz="4" w:space="0" w:color="auto"/>
            </w:tcBorders>
            <w:shd w:val="clear" w:color="auto" w:fill="auto"/>
          </w:tcPr>
          <w:p w:rsidR="003F5FA0" w:rsidRPr="00A83768" w:rsidRDefault="009E27DB"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223,560</w:t>
            </w:r>
          </w:p>
        </w:tc>
      </w:tr>
      <w:tr w:rsidR="003F5FA0" w:rsidRPr="00931229" w:rsidTr="005D3EB8">
        <w:tc>
          <w:tcPr>
            <w:tcW w:w="3096" w:type="dxa"/>
            <w:shd w:val="clear" w:color="auto" w:fill="auto"/>
          </w:tcPr>
          <w:p w:rsidR="003F5FA0" w:rsidRPr="00C03B54" w:rsidRDefault="003F5FA0"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p>
        </w:tc>
        <w:tc>
          <w:tcPr>
            <w:tcW w:w="1431" w:type="dxa"/>
          </w:tcPr>
          <w:p w:rsidR="003F5FA0" w:rsidRPr="00931229" w:rsidRDefault="003F5FA0"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08" w:type="dxa"/>
          </w:tcPr>
          <w:p w:rsidR="003F5FA0" w:rsidRPr="00931229" w:rsidRDefault="003F5FA0"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887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hanging="27"/>
              <w:jc w:val="center"/>
              <w:rPr>
                <w:rFonts w:ascii="Times New Roman" w:hAnsi="Times New Roman" w:cs="Times New Roman"/>
              </w:rPr>
            </w:pPr>
          </w:p>
        </w:tc>
        <w:tc>
          <w:tcPr>
            <w:tcW w:w="144" w:type="dxa"/>
          </w:tcPr>
          <w:p w:rsidR="003F5FA0" w:rsidRPr="00771F83" w:rsidRDefault="003F5FA0"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top w:val="double" w:sz="4" w:space="0" w:color="auto"/>
            </w:tcBorders>
          </w:tcPr>
          <w:p w:rsidR="003F5FA0" w:rsidRPr="00931229" w:rsidRDefault="003F5FA0" w:rsidP="0080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931229" w:rsidRDefault="003F5FA0"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tcBorders>
              <w:top w:val="double" w:sz="4" w:space="0" w:color="auto"/>
            </w:tcBorders>
            <w:shd w:val="clear" w:color="auto" w:fill="auto"/>
          </w:tcPr>
          <w:p w:rsidR="003F5FA0" w:rsidRPr="00931229" w:rsidRDefault="003F5FA0" w:rsidP="00802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931229" w:rsidTr="005D3EB8">
        <w:tc>
          <w:tcPr>
            <w:tcW w:w="3096" w:type="dxa"/>
            <w:shd w:val="clear" w:color="auto" w:fill="auto"/>
          </w:tcPr>
          <w:p w:rsidR="003F5FA0" w:rsidRPr="00C03B54"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rPr>
            </w:pPr>
            <w:r w:rsidRPr="00C03B54">
              <w:rPr>
                <w:rFonts w:ascii="Times New Roman" w:eastAsia="Cordia New" w:hAnsi="Times New Roman" w:cs="Times New Roman"/>
              </w:rPr>
              <w:t>Car rental</w:t>
            </w:r>
          </w:p>
        </w:tc>
        <w:tc>
          <w:tcPr>
            <w:tcW w:w="1431"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87"/>
              <w:jc w:val="center"/>
              <w:rPr>
                <w:rFonts w:ascii="Times New Roman" w:hAnsi="Times New Roman" w:cs="Times New Roman"/>
              </w:rPr>
            </w:pPr>
          </w:p>
        </w:tc>
        <w:tc>
          <w:tcPr>
            <w:tcW w:w="108"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44"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E26649">
              <w:rPr>
                <w:rFonts w:ascii="Times New Roman" w:hAnsi="Times New Roman" w:cs="Times New Roman"/>
              </w:rPr>
              <w:t>4,003,405</w:t>
            </w:r>
          </w:p>
        </w:tc>
        <w:tc>
          <w:tcPr>
            <w:tcW w:w="135"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530" w:type="dxa"/>
            <w:shd w:val="clear" w:color="auto" w:fill="auto"/>
          </w:tcPr>
          <w:p w:rsidR="003F5FA0" w:rsidRPr="00A83768"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A83768">
              <w:rPr>
                <w:rFonts w:ascii="Times New Roman" w:hAnsi="Times New Roman" w:cs="Times New Roman"/>
              </w:rPr>
              <w:t>4,198,680</w:t>
            </w:r>
          </w:p>
        </w:tc>
      </w:tr>
      <w:tr w:rsidR="003F5FA0" w:rsidRPr="00931229" w:rsidTr="005D3EB8">
        <w:tc>
          <w:tcPr>
            <w:tcW w:w="3096" w:type="dxa"/>
            <w:shd w:val="clear" w:color="auto" w:fill="auto"/>
          </w:tcPr>
          <w:p w:rsidR="003F5FA0" w:rsidRPr="00C03B54"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C03B54">
              <w:rPr>
                <w:rFonts w:ascii="Times New Roman" w:eastAsia="Cordia New" w:hAnsi="Times New Roman" w:cs="Times New Roman"/>
              </w:rPr>
              <w:t>Computer rental</w:t>
            </w:r>
          </w:p>
        </w:tc>
        <w:tc>
          <w:tcPr>
            <w:tcW w:w="1431"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44"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E26649">
              <w:rPr>
                <w:rFonts w:ascii="Times New Roman" w:hAnsi="Times New Roman" w:cs="Times New Roman"/>
              </w:rPr>
              <w:t>426,632</w:t>
            </w:r>
          </w:p>
        </w:tc>
        <w:tc>
          <w:tcPr>
            <w:tcW w:w="135"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530" w:type="dxa"/>
            <w:shd w:val="clear" w:color="auto" w:fill="auto"/>
          </w:tcPr>
          <w:p w:rsidR="003F5FA0" w:rsidRPr="00A83768"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A83768">
              <w:rPr>
                <w:rFonts w:ascii="Times New Roman" w:hAnsi="Times New Roman" w:cs="Times New Roman"/>
              </w:rPr>
              <w:t>750,561</w:t>
            </w:r>
          </w:p>
        </w:tc>
      </w:tr>
      <w:tr w:rsidR="003F5FA0" w:rsidRPr="00931229" w:rsidTr="005D3EB8">
        <w:tc>
          <w:tcPr>
            <w:tcW w:w="3096" w:type="dxa"/>
            <w:shd w:val="clear" w:color="auto" w:fill="auto"/>
          </w:tcPr>
          <w:p w:rsidR="003F5FA0" w:rsidRPr="00C03B54"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78"/>
              <w:jc w:val="thaiDistribute"/>
              <w:rPr>
                <w:rFonts w:ascii="Times New Roman" w:eastAsia="Cordia New" w:hAnsi="Times New Roman" w:cs="Times New Roman"/>
              </w:rPr>
            </w:pPr>
            <w:r w:rsidRPr="00C03B54">
              <w:rPr>
                <w:rFonts w:ascii="Times New Roman" w:eastAsia="Cordia New" w:hAnsi="Times New Roman" w:cs="Times New Roman"/>
              </w:rPr>
              <w:t xml:space="preserve">Purchased computer </w:t>
            </w:r>
          </w:p>
        </w:tc>
        <w:tc>
          <w:tcPr>
            <w:tcW w:w="1431"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8"/>
              <w:jc w:val="center"/>
              <w:rPr>
                <w:rFonts w:ascii="Times New Roman" w:hAnsi="Times New Roman" w:cs="Times New Roman"/>
              </w:rPr>
            </w:pPr>
          </w:p>
        </w:tc>
        <w:tc>
          <w:tcPr>
            <w:tcW w:w="144"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97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E26649">
              <w:rPr>
                <w:rFonts w:ascii="Times New Roman" w:hAnsi="Times New Roman" w:cs="Times New Roman"/>
              </w:rPr>
              <w:t>1</w:t>
            </w:r>
            <w:r w:rsidR="00976FEB">
              <w:rPr>
                <w:rFonts w:ascii="Times New Roman" w:hAnsi="Times New Roman" w:cs="Times New Roman"/>
              </w:rPr>
              <w:t>62,617</w:t>
            </w:r>
          </w:p>
        </w:tc>
        <w:tc>
          <w:tcPr>
            <w:tcW w:w="135"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530" w:type="dxa"/>
            <w:shd w:val="clear" w:color="auto" w:fill="auto"/>
            <w:vAlign w:val="bottom"/>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w:t>
            </w:r>
          </w:p>
        </w:tc>
      </w:tr>
      <w:tr w:rsidR="003F5FA0" w:rsidRPr="00931229" w:rsidTr="005D3EB8">
        <w:tc>
          <w:tcPr>
            <w:tcW w:w="3096" w:type="dxa"/>
            <w:shd w:val="clear" w:color="auto" w:fill="auto"/>
          </w:tcPr>
          <w:p w:rsidR="003F5FA0" w:rsidRPr="00C03B54"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C03B54">
              <w:rPr>
                <w:rFonts w:ascii="Times New Roman" w:hAnsi="Times New Roman" w:cs="Times New Roman"/>
              </w:rPr>
              <w:t>Total</w:t>
            </w:r>
          </w:p>
        </w:tc>
        <w:tc>
          <w:tcPr>
            <w:tcW w:w="1431"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top w:val="single" w:sz="4" w:space="0" w:color="auto"/>
              <w:bottom w:val="double" w:sz="4" w:space="0" w:color="auto"/>
            </w:tcBorders>
          </w:tcPr>
          <w:p w:rsidR="003F5FA0" w:rsidRPr="00E26649" w:rsidRDefault="003F5FA0" w:rsidP="0097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E26649">
              <w:rPr>
                <w:rFonts w:ascii="Times New Roman" w:hAnsi="Times New Roman" w:cs="Times New Roman"/>
              </w:rPr>
              <w:t>4,5</w:t>
            </w:r>
            <w:r w:rsidR="00976FEB">
              <w:rPr>
                <w:rFonts w:ascii="Times New Roman" w:hAnsi="Times New Roman" w:cs="Times New Roman"/>
              </w:rPr>
              <w:t>92,654</w:t>
            </w:r>
          </w:p>
        </w:tc>
        <w:tc>
          <w:tcPr>
            <w:tcW w:w="135"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809"/>
              <w:jc w:val="right"/>
              <w:rPr>
                <w:rFonts w:ascii="Times New Roman" w:eastAsia="Cordia New" w:hAnsi="Times New Roman" w:cs="Times New Roman"/>
              </w:rPr>
            </w:pPr>
          </w:p>
        </w:tc>
        <w:tc>
          <w:tcPr>
            <w:tcW w:w="1530" w:type="dxa"/>
            <w:tcBorders>
              <w:top w:val="single" w:sz="4" w:space="0" w:color="auto"/>
              <w:bottom w:val="double" w:sz="4" w:space="0" w:color="auto"/>
            </w:tcBorders>
            <w:shd w:val="clear" w:color="auto" w:fill="auto"/>
          </w:tcPr>
          <w:p w:rsidR="003F5FA0" w:rsidRPr="00A83768"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A83768">
              <w:rPr>
                <w:rFonts w:ascii="Times New Roman" w:hAnsi="Times New Roman" w:cs="Times New Roman"/>
              </w:rPr>
              <w:t>4,949,241</w:t>
            </w:r>
          </w:p>
        </w:tc>
      </w:tr>
      <w:tr w:rsidR="003F5FA0" w:rsidRPr="00931229" w:rsidTr="005D3EB8">
        <w:tc>
          <w:tcPr>
            <w:tcW w:w="3096" w:type="dxa"/>
            <w:shd w:val="clear" w:color="auto" w:fill="auto"/>
          </w:tcPr>
          <w:p w:rsidR="003F5FA0" w:rsidRPr="00C03B54"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1431"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Borders>
              <w:top w:val="double" w:sz="4" w:space="0" w:color="auto"/>
            </w:tcBorders>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530" w:type="dxa"/>
            <w:tcBorders>
              <w:top w:val="double" w:sz="4" w:space="0" w:color="auto"/>
            </w:tcBorders>
            <w:shd w:val="clear" w:color="auto" w:fill="auto"/>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931229" w:rsidTr="005D3EB8">
        <w:tc>
          <w:tcPr>
            <w:tcW w:w="3096" w:type="dxa"/>
            <w:shd w:val="clear" w:color="auto" w:fill="auto"/>
          </w:tcPr>
          <w:p w:rsidR="003F5FA0" w:rsidRPr="00C03B54"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b/>
                <w:bCs/>
                <w:szCs w:val="22"/>
              </w:rPr>
            </w:pPr>
            <w:r w:rsidRPr="00C03B54">
              <w:rPr>
                <w:rFonts w:ascii="Times New Roman" w:hAnsi="Times New Roman"/>
                <w:b/>
                <w:bCs/>
                <w:szCs w:val="22"/>
              </w:rPr>
              <w:t xml:space="preserve">Delta Smart Adjusters </w:t>
            </w:r>
            <w:r w:rsidRPr="00C03B54">
              <w:rPr>
                <w:rFonts w:ascii="Times New Roman" w:eastAsia="Cordia New" w:hAnsi="Times New Roman" w:cs="Times New Roman"/>
                <w:b/>
                <w:bCs/>
              </w:rPr>
              <w:t>Co., Ltd.</w:t>
            </w:r>
          </w:p>
        </w:tc>
        <w:tc>
          <w:tcPr>
            <w:tcW w:w="1431"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31229">
              <w:rPr>
                <w:rFonts w:ascii="Times New Roman" w:hAnsi="Times New Roman" w:cs="Times New Roman"/>
              </w:rPr>
              <w:t>Common</w:t>
            </w:r>
          </w:p>
        </w:tc>
        <w:tc>
          <w:tcPr>
            <w:tcW w:w="108"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77"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31229">
              <w:rPr>
                <w:rFonts w:ascii="Times New Roman" w:hAnsi="Times New Roman" w:cs="Times New Roman"/>
              </w:rPr>
              <w:t xml:space="preserve">Conditions </w:t>
            </w:r>
          </w:p>
        </w:tc>
        <w:tc>
          <w:tcPr>
            <w:tcW w:w="144"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530" w:type="dxa"/>
            <w:shd w:val="clear" w:color="auto" w:fill="auto"/>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931229" w:rsidTr="005D3EB8">
        <w:tc>
          <w:tcPr>
            <w:tcW w:w="3096" w:type="dxa"/>
            <w:shd w:val="clear" w:color="auto" w:fill="auto"/>
          </w:tcPr>
          <w:p w:rsidR="003F5FA0" w:rsidRPr="00C03B54"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p>
        </w:tc>
        <w:tc>
          <w:tcPr>
            <w:tcW w:w="1431"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931229">
              <w:rPr>
                <w:rFonts w:ascii="Times New Roman" w:hAnsi="Times New Roman" w:cs="Times New Roman"/>
              </w:rPr>
              <w:t>Shareholders</w:t>
            </w:r>
          </w:p>
        </w:tc>
        <w:tc>
          <w:tcPr>
            <w:tcW w:w="108"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77"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931229">
              <w:rPr>
                <w:rFonts w:ascii="Times New Roman" w:hAnsi="Times New Roman" w:cs="Times New Roman"/>
              </w:rPr>
              <w:t>in the contract</w:t>
            </w:r>
          </w:p>
        </w:tc>
        <w:tc>
          <w:tcPr>
            <w:tcW w:w="144"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9"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530" w:type="dxa"/>
            <w:shd w:val="clear" w:color="auto" w:fill="auto"/>
          </w:tcPr>
          <w:p w:rsidR="003F5FA0" w:rsidRPr="00931229" w:rsidRDefault="003F5FA0" w:rsidP="00E26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931229" w:rsidTr="005D3EB8">
        <w:tc>
          <w:tcPr>
            <w:tcW w:w="3096" w:type="dxa"/>
            <w:shd w:val="clear" w:color="auto" w:fill="auto"/>
          </w:tcPr>
          <w:p w:rsidR="003F5FA0" w:rsidRPr="00C03B54" w:rsidRDefault="003F5FA0" w:rsidP="0080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C03B54">
              <w:rPr>
                <w:rFonts w:ascii="Times New Roman" w:eastAsia="Cordia New" w:hAnsi="Times New Roman"/>
                <w:szCs w:val="22"/>
              </w:rPr>
              <w:t>S</w:t>
            </w:r>
            <w:r w:rsidRPr="00C03B54">
              <w:rPr>
                <w:rFonts w:ascii="Times New Roman" w:eastAsia="Cordia New" w:hAnsi="Times New Roman" w:cs="Times New Roman"/>
              </w:rPr>
              <w:t>urvey fee</w:t>
            </w:r>
          </w:p>
        </w:tc>
        <w:tc>
          <w:tcPr>
            <w:tcW w:w="1431" w:type="dxa"/>
          </w:tcPr>
          <w:p w:rsidR="003F5FA0" w:rsidRPr="00931229" w:rsidRDefault="003F5FA0" w:rsidP="0080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08" w:type="dxa"/>
          </w:tcPr>
          <w:p w:rsidR="003F5FA0" w:rsidRPr="00931229" w:rsidRDefault="003F5FA0" w:rsidP="0080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377" w:type="dxa"/>
          </w:tcPr>
          <w:p w:rsidR="003F5FA0" w:rsidRPr="00931229" w:rsidRDefault="003F5FA0" w:rsidP="0080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44" w:type="dxa"/>
          </w:tcPr>
          <w:p w:rsidR="003F5FA0" w:rsidRPr="00931229" w:rsidRDefault="003F5FA0" w:rsidP="0080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807774" w:rsidRDefault="00933BEB" w:rsidP="0080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7,868,165</w:t>
            </w:r>
          </w:p>
        </w:tc>
        <w:tc>
          <w:tcPr>
            <w:tcW w:w="135" w:type="dxa"/>
          </w:tcPr>
          <w:p w:rsidR="003F5FA0" w:rsidRPr="00807774" w:rsidRDefault="003F5FA0" w:rsidP="0080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530" w:type="dxa"/>
            <w:shd w:val="clear" w:color="auto" w:fill="auto"/>
          </w:tcPr>
          <w:p w:rsidR="003F5FA0" w:rsidRPr="00807774" w:rsidRDefault="003F5FA0" w:rsidP="00807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807774">
              <w:rPr>
                <w:rFonts w:ascii="Times New Roman" w:hAnsi="Times New Roman" w:cs="Times New Roman"/>
              </w:rPr>
              <w:t>12,663,101</w:t>
            </w:r>
          </w:p>
        </w:tc>
      </w:tr>
      <w:tr w:rsidR="003F5FA0" w:rsidRPr="00931229"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C03B54">
              <w:rPr>
                <w:rFonts w:ascii="Times New Roman" w:eastAsia="Cordia New" w:hAnsi="Times New Roman"/>
                <w:szCs w:val="22"/>
              </w:rPr>
              <w:t xml:space="preserve">Loss adjustment </w:t>
            </w:r>
            <w:r w:rsidRPr="00C03B54">
              <w:rPr>
                <w:rFonts w:ascii="Times New Roman" w:eastAsia="Cordia New" w:hAnsi="Times New Roman" w:cs="Times New Roman"/>
              </w:rPr>
              <w:t>expenses</w:t>
            </w: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bottom w:val="single" w:sz="4" w:space="0" w:color="auto"/>
            </w:tcBorders>
          </w:tcPr>
          <w:p w:rsidR="003F5FA0" w:rsidRPr="007B420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7B4203">
              <w:rPr>
                <w:rFonts w:ascii="Times New Roman" w:hAnsi="Times New Roman" w:cs="Times New Roman"/>
              </w:rPr>
              <w:t>1,843,209</w:t>
            </w:r>
          </w:p>
        </w:tc>
        <w:tc>
          <w:tcPr>
            <w:tcW w:w="135" w:type="dxa"/>
          </w:tcPr>
          <w:p w:rsidR="003F5FA0" w:rsidRPr="007B420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530" w:type="dxa"/>
            <w:tcBorders>
              <w:bottom w:val="single" w:sz="4" w:space="0" w:color="auto"/>
            </w:tcBorders>
            <w:shd w:val="clear" w:color="auto" w:fill="auto"/>
          </w:tcPr>
          <w:p w:rsidR="003F5FA0" w:rsidRPr="007B420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7B4203">
              <w:rPr>
                <w:rFonts w:ascii="Times New Roman" w:hAnsi="Times New Roman" w:cs="Times New Roman"/>
              </w:rPr>
              <w:t>1,952,324</w:t>
            </w:r>
          </w:p>
        </w:tc>
      </w:tr>
      <w:tr w:rsidR="003F5FA0" w:rsidRPr="00931229"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C03B54">
              <w:rPr>
                <w:rFonts w:ascii="Times New Roman" w:eastAsia="Cordia New" w:hAnsi="Times New Roman"/>
                <w:szCs w:val="22"/>
              </w:rPr>
              <w:t>Total</w:t>
            </w: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top w:val="single" w:sz="4" w:space="0" w:color="auto"/>
              <w:bottom w:val="double" w:sz="4" w:space="0" w:color="auto"/>
            </w:tcBorders>
          </w:tcPr>
          <w:p w:rsidR="003F5FA0" w:rsidRPr="007B4203" w:rsidRDefault="00933BEB"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9,711,372</w:t>
            </w:r>
          </w:p>
        </w:tc>
        <w:tc>
          <w:tcPr>
            <w:tcW w:w="135" w:type="dxa"/>
          </w:tcPr>
          <w:p w:rsidR="003F5FA0" w:rsidRPr="007B420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rsidR="003F5FA0" w:rsidRPr="007B420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7B4203">
              <w:rPr>
                <w:rFonts w:ascii="Times New Roman" w:hAnsi="Times New Roman" w:cs="Times New Roman"/>
              </w:rPr>
              <w:t>14,615,425</w:t>
            </w:r>
          </w:p>
        </w:tc>
      </w:tr>
      <w:tr w:rsidR="003F5FA0" w:rsidRPr="00931229"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top w:val="single" w:sz="4" w:space="0" w:color="auto"/>
            </w:tcBorders>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tcBorders>
              <w:top w:val="single" w:sz="4" w:space="0" w:color="auto"/>
            </w:tcBorders>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931229"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r w:rsidRPr="00C03B54">
              <w:rPr>
                <w:rFonts w:ascii="Times New Roman" w:eastAsia="Cordia New" w:hAnsi="Times New Roman" w:cs="Times New Roman"/>
                <w:b/>
                <w:bCs/>
              </w:rPr>
              <w:t>Siam Mineral Resources Co., Ltd.</w:t>
            </w: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 xml:space="preserve">Shareholders and </w:t>
            </w: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Conditions in</w:t>
            </w:r>
          </w:p>
        </w:tc>
        <w:tc>
          <w:tcPr>
            <w:tcW w:w="144"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931229"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co-management</w:t>
            </w: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the contract</w:t>
            </w:r>
          </w:p>
        </w:tc>
        <w:tc>
          <w:tcPr>
            <w:tcW w:w="144"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931229"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A83768"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C03B54">
              <w:rPr>
                <w:rFonts w:ascii="Times New Roman" w:eastAsia="Cordia New" w:hAnsi="Times New Roman"/>
                <w:szCs w:val="22"/>
              </w:rPr>
              <w:t>Gross written premiums</w:t>
            </w: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771F8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bottom w:val="double" w:sz="4" w:space="0" w:color="auto"/>
            </w:tcBorders>
          </w:tcPr>
          <w:p w:rsidR="003F5FA0" w:rsidRPr="00DE4BE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DE4BE3">
              <w:rPr>
                <w:rFonts w:ascii="Times New Roman" w:hAnsi="Times New Roman" w:cs="Times New Roman"/>
              </w:rPr>
              <w:t>10,000</w:t>
            </w:r>
          </w:p>
        </w:tc>
        <w:tc>
          <w:tcPr>
            <w:tcW w:w="135"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tcBorders>
              <w:bottom w:val="double" w:sz="4" w:space="0" w:color="auto"/>
            </w:tcBorders>
            <w:shd w:val="clear" w:color="auto" w:fill="auto"/>
          </w:tcPr>
          <w:p w:rsidR="003F5FA0" w:rsidRPr="00DE4BE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DE4BE3">
              <w:rPr>
                <w:rFonts w:ascii="Times New Roman" w:hAnsi="Times New Roman" w:cs="Times New Roman"/>
              </w:rPr>
              <w:t>10,000</w:t>
            </w:r>
          </w:p>
        </w:tc>
      </w:tr>
      <w:tr w:rsidR="003F5FA0" w:rsidRPr="00A83768"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771F8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E26649" w:rsidTr="005D3EB8">
        <w:tc>
          <w:tcPr>
            <w:tcW w:w="3096" w:type="dxa"/>
            <w:shd w:val="clear" w:color="auto" w:fill="auto"/>
          </w:tcPr>
          <w:p w:rsidR="003F5FA0" w:rsidRPr="00C03B54"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r w:rsidRPr="00C03B54">
              <w:rPr>
                <w:rFonts w:ascii="Times New Roman" w:eastAsia="Cordia New" w:hAnsi="Times New Roman" w:cs="Times New Roman"/>
                <w:b/>
                <w:bCs/>
              </w:rPr>
              <w:t>Sugar Beach Condominium Co., Ltd.</w:t>
            </w: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 xml:space="preserve">Shareholders and </w:t>
            </w: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Conditions in</w:t>
            </w:r>
          </w:p>
        </w:tc>
        <w:tc>
          <w:tcPr>
            <w:tcW w:w="144"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E26649" w:rsidTr="005D3EB8">
        <w:tc>
          <w:tcPr>
            <w:tcW w:w="3096"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co-management</w:t>
            </w: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6" w:firstLine="9"/>
              <w:jc w:val="center"/>
              <w:rPr>
                <w:rFonts w:ascii="Times New Roman" w:hAnsi="Times New Roman" w:cs="Times New Roman"/>
              </w:rPr>
            </w:pPr>
            <w:r w:rsidRPr="00931229">
              <w:rPr>
                <w:rFonts w:ascii="Times New Roman" w:hAnsi="Times New Roman" w:cs="Times New Roman"/>
              </w:rPr>
              <w:t>the contract</w:t>
            </w:r>
          </w:p>
        </w:tc>
        <w:tc>
          <w:tcPr>
            <w:tcW w:w="144"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E26649" w:rsidTr="005D3EB8">
        <w:tc>
          <w:tcPr>
            <w:tcW w:w="3096"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35" w:type="dxa"/>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r>
      <w:tr w:rsidR="003F5FA0" w:rsidRPr="00E26649" w:rsidTr="005D3EB8">
        <w:tc>
          <w:tcPr>
            <w:tcW w:w="3096" w:type="dxa"/>
            <w:shd w:val="clear" w:color="auto" w:fill="auto"/>
          </w:tcPr>
          <w:p w:rsidR="003F5FA0" w:rsidRPr="00E2664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szCs w:val="22"/>
              </w:rPr>
            </w:pPr>
            <w:r w:rsidRPr="00E26649">
              <w:rPr>
                <w:rFonts w:ascii="Times New Roman" w:eastAsia="Cordia New" w:hAnsi="Times New Roman"/>
                <w:szCs w:val="22"/>
              </w:rPr>
              <w:t>Gross written premiums</w:t>
            </w:r>
          </w:p>
        </w:tc>
        <w:tc>
          <w:tcPr>
            <w:tcW w:w="1431"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08"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377"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 w:type="dxa"/>
          </w:tcPr>
          <w:p w:rsidR="003F5FA0" w:rsidRPr="00771F8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9" w:type="dxa"/>
            <w:tcBorders>
              <w:bottom w:val="double" w:sz="4" w:space="0" w:color="auto"/>
            </w:tcBorders>
          </w:tcPr>
          <w:p w:rsidR="003F5FA0" w:rsidRPr="00DE4BE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DE4BE3">
              <w:rPr>
                <w:rFonts w:ascii="Times New Roman" w:hAnsi="Times New Roman" w:cs="Times New Roman"/>
              </w:rPr>
              <w:t>2,219</w:t>
            </w:r>
          </w:p>
        </w:tc>
        <w:tc>
          <w:tcPr>
            <w:tcW w:w="135" w:type="dxa"/>
          </w:tcPr>
          <w:p w:rsidR="003F5FA0" w:rsidRPr="00931229"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1530" w:type="dxa"/>
            <w:tcBorders>
              <w:bottom w:val="double" w:sz="4" w:space="0" w:color="auto"/>
            </w:tcBorders>
            <w:shd w:val="clear" w:color="auto" w:fill="auto"/>
          </w:tcPr>
          <w:p w:rsidR="003F5FA0" w:rsidRPr="00DE4BE3" w:rsidRDefault="003F5FA0" w:rsidP="007B4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DE4BE3">
              <w:rPr>
                <w:rFonts w:ascii="Times New Roman" w:hAnsi="Times New Roman" w:cs="Times New Roman"/>
              </w:rPr>
              <w:t>2,219</w:t>
            </w:r>
          </w:p>
        </w:tc>
      </w:tr>
    </w:tbl>
    <w:p w:rsidR="00E25506" w:rsidRPr="00931229" w:rsidRDefault="00C307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r w:rsidR="00E25506" w:rsidRPr="00931229">
        <w:rPr>
          <w:rFonts w:ascii="Times New Roman" w:hAnsi="Times New Roman" w:cs="Times New Roman"/>
        </w:rPr>
        <w:lastRenderedPageBreak/>
        <w:t xml:space="preserve">The monetary management benefit expenses for each of </w:t>
      </w:r>
      <w:r w:rsidR="00B27F74" w:rsidRPr="00931229">
        <w:rPr>
          <w:rFonts w:ascii="Times New Roman" w:hAnsi="Times New Roman" w:cs="Times New Roman"/>
        </w:rPr>
        <w:t xml:space="preserve">the </w:t>
      </w:r>
      <w:r w:rsidR="00536713">
        <w:rPr>
          <w:rFonts w:ascii="Times New Roman" w:hAnsi="Times New Roman" w:cs="Times New Roman"/>
        </w:rPr>
        <w:t>year</w:t>
      </w:r>
      <w:r w:rsidR="00B80ECD" w:rsidRPr="00931229">
        <w:rPr>
          <w:rFonts w:ascii="Times New Roman" w:hAnsi="Times New Roman" w:cs="Times New Roman"/>
        </w:rPr>
        <w:t>s ended</w:t>
      </w:r>
      <w:r w:rsidR="00536713">
        <w:rPr>
          <w:rFonts w:ascii="Times New Roman" w:hAnsi="Times New Roman" w:cs="Times New Roman"/>
        </w:rPr>
        <w:t xml:space="preserve"> Dec</w:t>
      </w:r>
      <w:r w:rsidR="004B7CB8">
        <w:rPr>
          <w:rFonts w:ascii="Times New Roman" w:hAnsi="Times New Roman" w:cs="Times New Roman"/>
        </w:rPr>
        <w:t>ember</w:t>
      </w:r>
      <w:r w:rsidR="004B7CB8" w:rsidRPr="00931229" w:rsidDel="004B7CB8">
        <w:rPr>
          <w:rFonts w:ascii="Times New Roman" w:hAnsi="Times New Roman" w:cs="Times New Roman"/>
        </w:rPr>
        <w:t xml:space="preserve"> </w:t>
      </w:r>
      <w:r w:rsidR="00B80ECD" w:rsidRPr="00931229">
        <w:rPr>
          <w:rFonts w:ascii="Times New Roman" w:hAnsi="Times New Roman" w:cs="Times New Roman"/>
        </w:rPr>
        <w:t>3</w:t>
      </w:r>
      <w:r w:rsidR="00536713">
        <w:rPr>
          <w:rFonts w:ascii="Times New Roman" w:hAnsi="Times New Roman" w:cs="Times New Roman"/>
        </w:rPr>
        <w:t>1</w:t>
      </w:r>
      <w:r w:rsidR="00B27F74" w:rsidRPr="00931229">
        <w:rPr>
          <w:rFonts w:ascii="Times New Roman" w:hAnsi="Times New Roman" w:cs="Times New Roman"/>
        </w:rPr>
        <w:t xml:space="preserve">, 2017 and 2016 </w:t>
      </w:r>
      <w:r w:rsidR="00E25506" w:rsidRPr="00931229">
        <w:rPr>
          <w:rFonts w:ascii="Times New Roman" w:hAnsi="Times New Roman" w:cs="Times New Roman"/>
        </w:rPr>
        <w:t>are as follows:</w:t>
      </w:r>
    </w:p>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5" w:type="dxa"/>
        <w:tblInd w:w="70" w:type="dxa"/>
        <w:tblLayout w:type="fixed"/>
        <w:tblCellMar>
          <w:left w:w="79" w:type="dxa"/>
          <w:right w:w="79" w:type="dxa"/>
        </w:tblCellMar>
        <w:tblLook w:val="0000" w:firstRow="0" w:lastRow="0" w:firstColumn="0" w:lastColumn="0" w:noHBand="0" w:noVBand="0"/>
      </w:tblPr>
      <w:tblGrid>
        <w:gridCol w:w="4043"/>
        <w:gridCol w:w="178"/>
        <w:gridCol w:w="976"/>
        <w:gridCol w:w="178"/>
        <w:gridCol w:w="713"/>
        <w:gridCol w:w="180"/>
        <w:gridCol w:w="1422"/>
        <w:gridCol w:w="270"/>
        <w:gridCol w:w="1395"/>
      </w:tblGrid>
      <w:tr w:rsidR="006E7FE7" w:rsidRPr="00931229" w:rsidTr="005D3EB8">
        <w:trPr>
          <w:cantSplit/>
          <w:tblHeader/>
        </w:trPr>
        <w:tc>
          <w:tcPr>
            <w:tcW w:w="4043" w:type="dxa"/>
          </w:tcPr>
          <w:p w:rsidR="006E7FE7" w:rsidRPr="00931229"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78" w:type="dxa"/>
          </w:tcPr>
          <w:p w:rsidR="006E7FE7" w:rsidRPr="00931229"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867" w:type="dxa"/>
            <w:gridSpan w:val="3"/>
            <w:shd w:val="clear" w:color="auto" w:fill="auto"/>
          </w:tcPr>
          <w:p w:rsidR="006E7FE7" w:rsidRPr="00931229"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80" w:type="dxa"/>
            <w:shd w:val="clear" w:color="auto" w:fill="auto"/>
          </w:tcPr>
          <w:p w:rsidR="006E7FE7" w:rsidRPr="00931229"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3087" w:type="dxa"/>
            <w:gridSpan w:val="3"/>
            <w:tcBorders>
              <w:bottom w:val="single" w:sz="4" w:space="0" w:color="auto"/>
            </w:tcBorders>
            <w:shd w:val="clear" w:color="auto" w:fill="auto"/>
          </w:tcPr>
          <w:p w:rsidR="006E7FE7" w:rsidRPr="00931229" w:rsidRDefault="006E7FE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r w:rsidRPr="00931229">
              <w:rPr>
                <w:rFonts w:ascii="Times New Roman" w:hAnsi="Times New Roman" w:cs="Times New Roman"/>
              </w:rPr>
              <w:t>In Baht</w:t>
            </w:r>
          </w:p>
        </w:tc>
      </w:tr>
      <w:tr w:rsidR="00EE679A" w:rsidRPr="00931229" w:rsidTr="005D3EB8">
        <w:trPr>
          <w:cantSplit/>
          <w:tblHeader/>
        </w:trPr>
        <w:tc>
          <w:tcPr>
            <w:tcW w:w="4043" w:type="dxa"/>
            <w:tcBorders>
              <w:bottom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jc w:val="center"/>
              <w:rPr>
                <w:rFonts w:ascii="Times New Roman" w:eastAsia="Cordia New" w:hAnsi="Times New Roman" w:cs="Times New Roman"/>
                <w:cs/>
              </w:rPr>
            </w:pPr>
            <w:r w:rsidRPr="00931229">
              <w:rPr>
                <w:rFonts w:ascii="Times New Roman" w:eastAsia="Cordia New" w:hAnsi="Times New Roman" w:cs="Times New Roman"/>
              </w:rPr>
              <w:t>Description</w:t>
            </w: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976"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713"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p>
        </w:tc>
        <w:tc>
          <w:tcPr>
            <w:tcW w:w="18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22" w:type="dxa"/>
            <w:tcBorders>
              <w:top w:val="single" w:sz="4" w:space="0" w:color="auto"/>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2017</w:t>
            </w:r>
          </w:p>
        </w:tc>
        <w:tc>
          <w:tcPr>
            <w:tcW w:w="270"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09"/>
              <w:jc w:val="center"/>
              <w:rPr>
                <w:rFonts w:ascii="Times New Roman" w:hAnsi="Times New Roman" w:cs="Times New Roman"/>
              </w:rPr>
            </w:pPr>
          </w:p>
        </w:tc>
        <w:tc>
          <w:tcPr>
            <w:tcW w:w="1395" w:type="dxa"/>
            <w:tcBorders>
              <w:top w:val="single" w:sz="4" w:space="0" w:color="auto"/>
              <w:bottom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rPr>
            </w:pPr>
            <w:r w:rsidRPr="00931229">
              <w:rPr>
                <w:rFonts w:ascii="Times New Roman" w:hAnsi="Times New Roman" w:cs="Times New Roman"/>
              </w:rPr>
              <w:t>2016</w:t>
            </w:r>
          </w:p>
        </w:tc>
      </w:tr>
      <w:tr w:rsidR="00EE679A" w:rsidRPr="00931229" w:rsidTr="005D3EB8">
        <w:trPr>
          <w:cantSplit/>
          <w:tblHeader/>
        </w:trPr>
        <w:tc>
          <w:tcPr>
            <w:tcW w:w="4043" w:type="dxa"/>
            <w:tcBorders>
              <w:top w:val="single" w:sz="4" w:space="0" w:color="auto"/>
            </w:tcBorders>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s/>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976"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78"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713"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8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422" w:type="dxa"/>
            <w:tcBorders>
              <w:top w:val="single" w:sz="4" w:space="0" w:color="auto"/>
            </w:tcBorders>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270" w:type="dxa"/>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c>
          <w:tcPr>
            <w:tcW w:w="1395" w:type="dxa"/>
            <w:shd w:val="clear" w:color="auto" w:fill="auto"/>
          </w:tcPr>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tc>
      </w:tr>
      <w:tr w:rsidR="00FF3755" w:rsidRPr="00931229" w:rsidTr="005D3EB8">
        <w:trPr>
          <w:cantSplit/>
          <w:tblHeader/>
        </w:trPr>
        <w:tc>
          <w:tcPr>
            <w:tcW w:w="4043"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Salaries</w:t>
            </w:r>
          </w:p>
        </w:tc>
        <w:tc>
          <w:tcPr>
            <w:tcW w:w="178"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76"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713"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80"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422" w:type="dxa"/>
            <w:shd w:val="clear" w:color="auto" w:fill="auto"/>
          </w:tcPr>
          <w:p w:rsidR="00FF3755" w:rsidRPr="00682569" w:rsidRDefault="00FF3755" w:rsidP="005D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682569">
              <w:rPr>
                <w:rFonts w:ascii="Times New Roman" w:hAnsi="Times New Roman" w:cs="Times New Roman"/>
              </w:rPr>
              <w:t>9,</w:t>
            </w:r>
            <w:r w:rsidR="005D3EB8">
              <w:rPr>
                <w:rFonts w:ascii="Times New Roman" w:hAnsi="Times New Roman" w:cs="Times New Roman"/>
              </w:rPr>
              <w:t>482</w:t>
            </w:r>
            <w:r w:rsidRPr="00682569">
              <w:rPr>
                <w:rFonts w:ascii="Times New Roman" w:hAnsi="Times New Roman" w:cs="Times New Roman"/>
              </w:rPr>
              <w:t>,400</w:t>
            </w:r>
          </w:p>
        </w:tc>
        <w:tc>
          <w:tcPr>
            <w:tcW w:w="270" w:type="dxa"/>
          </w:tcPr>
          <w:p w:rsidR="00FF3755" w:rsidRPr="0068256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395" w:type="dxa"/>
            <w:shd w:val="clear" w:color="auto" w:fill="auto"/>
          </w:tcPr>
          <w:p w:rsidR="00FF3755" w:rsidRPr="0068256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682569">
              <w:rPr>
                <w:rFonts w:ascii="Times New Roman" w:hAnsi="Times New Roman" w:cs="Times New Roman"/>
              </w:rPr>
              <w:t>9</w:t>
            </w:r>
            <w:r w:rsidR="00FF3755" w:rsidRPr="00682569">
              <w:rPr>
                <w:rFonts w:ascii="Times New Roman" w:hAnsi="Times New Roman" w:cs="Times New Roman"/>
              </w:rPr>
              <w:t>,</w:t>
            </w:r>
            <w:r w:rsidRPr="00682569">
              <w:rPr>
                <w:rFonts w:ascii="Times New Roman" w:hAnsi="Times New Roman" w:cs="Times New Roman"/>
              </w:rPr>
              <w:t>000</w:t>
            </w:r>
            <w:r w:rsidR="00FF3755" w:rsidRPr="00682569">
              <w:rPr>
                <w:rFonts w:ascii="Times New Roman" w:hAnsi="Times New Roman" w:cs="Times New Roman"/>
              </w:rPr>
              <w:t>,000</w:t>
            </w:r>
          </w:p>
        </w:tc>
      </w:tr>
      <w:tr w:rsidR="00FF3755" w:rsidRPr="00931229" w:rsidTr="005D3EB8">
        <w:trPr>
          <w:cantSplit/>
        </w:trPr>
        <w:tc>
          <w:tcPr>
            <w:tcW w:w="4043" w:type="dxa"/>
            <w:shd w:val="clear" w:color="auto" w:fill="auto"/>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Meeting allowances</w:t>
            </w:r>
          </w:p>
        </w:tc>
        <w:tc>
          <w:tcPr>
            <w:tcW w:w="178"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976"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713"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80"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422" w:type="dxa"/>
            <w:shd w:val="clear" w:color="auto" w:fill="auto"/>
          </w:tcPr>
          <w:p w:rsidR="00FF3755" w:rsidRPr="0068256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682569">
              <w:rPr>
                <w:rFonts w:ascii="Times New Roman" w:hAnsi="Times New Roman" w:cs="Times New Roman"/>
              </w:rPr>
              <w:t>693,889</w:t>
            </w:r>
          </w:p>
        </w:tc>
        <w:tc>
          <w:tcPr>
            <w:tcW w:w="270" w:type="dxa"/>
          </w:tcPr>
          <w:p w:rsidR="00FF3755" w:rsidRPr="0068256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395" w:type="dxa"/>
            <w:shd w:val="clear" w:color="auto" w:fill="auto"/>
          </w:tcPr>
          <w:p w:rsidR="00FF3755" w:rsidRPr="0068256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682569">
              <w:rPr>
                <w:rFonts w:ascii="Times New Roman" w:hAnsi="Times New Roman" w:cs="Times New Roman"/>
              </w:rPr>
              <w:t>505,722</w:t>
            </w:r>
          </w:p>
        </w:tc>
      </w:tr>
      <w:tr w:rsidR="00FF3755" w:rsidRPr="00931229" w:rsidTr="005D3EB8">
        <w:trPr>
          <w:cantSplit/>
        </w:trPr>
        <w:tc>
          <w:tcPr>
            <w:tcW w:w="4043" w:type="dxa"/>
            <w:shd w:val="clear" w:color="auto" w:fill="auto"/>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Remuneration</w:t>
            </w:r>
          </w:p>
        </w:tc>
        <w:tc>
          <w:tcPr>
            <w:tcW w:w="178"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976"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713"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80" w:type="dxa"/>
          </w:tcPr>
          <w:p w:rsidR="00FF3755" w:rsidRPr="0093122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422" w:type="dxa"/>
            <w:shd w:val="clear" w:color="auto" w:fill="auto"/>
          </w:tcPr>
          <w:p w:rsidR="00FF3755" w:rsidRPr="0068256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682569">
              <w:rPr>
                <w:rFonts w:ascii="Times New Roman" w:hAnsi="Times New Roman" w:cs="Times New Roman"/>
              </w:rPr>
              <w:t>528,000</w:t>
            </w:r>
          </w:p>
        </w:tc>
        <w:tc>
          <w:tcPr>
            <w:tcW w:w="270" w:type="dxa"/>
          </w:tcPr>
          <w:p w:rsidR="00FF3755" w:rsidRPr="0068256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395" w:type="dxa"/>
            <w:shd w:val="clear" w:color="auto" w:fill="auto"/>
          </w:tcPr>
          <w:p w:rsidR="00FF3755" w:rsidRPr="00682569" w:rsidRDefault="00FF3755" w:rsidP="00FF3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682569">
              <w:rPr>
                <w:rFonts w:ascii="Times New Roman" w:hAnsi="Times New Roman" w:cs="Times New Roman"/>
              </w:rPr>
              <w:t>528,000</w:t>
            </w:r>
          </w:p>
        </w:tc>
      </w:tr>
      <w:tr w:rsidR="00B31986" w:rsidRPr="00931229" w:rsidTr="005D3EB8">
        <w:trPr>
          <w:cantSplit/>
        </w:trPr>
        <w:tc>
          <w:tcPr>
            <w:tcW w:w="4043" w:type="dxa"/>
            <w:shd w:val="clear" w:color="auto" w:fill="auto"/>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590138">
              <w:rPr>
                <w:rFonts w:ascii="Times New Roman" w:hAnsi="Times New Roman" w:cs="Times New Roman"/>
              </w:rPr>
              <w:t>Contribution to the Company’s provident fund</w:t>
            </w:r>
          </w:p>
        </w:tc>
        <w:tc>
          <w:tcPr>
            <w:tcW w:w="178"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976"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713"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80"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422" w:type="dxa"/>
            <w:shd w:val="clear" w:color="auto" w:fill="auto"/>
          </w:tcPr>
          <w:p w:rsidR="00B31986" w:rsidRPr="0068256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682569">
              <w:rPr>
                <w:rFonts w:ascii="Times New Roman" w:hAnsi="Times New Roman" w:cs="Times New Roman"/>
              </w:rPr>
              <w:t>198,120</w:t>
            </w:r>
          </w:p>
        </w:tc>
        <w:tc>
          <w:tcPr>
            <w:tcW w:w="270" w:type="dxa"/>
          </w:tcPr>
          <w:p w:rsidR="00B31986" w:rsidRPr="0068256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395" w:type="dxa"/>
            <w:shd w:val="clear" w:color="auto" w:fill="auto"/>
          </w:tcPr>
          <w:p w:rsidR="00B31986" w:rsidRPr="0068256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682569">
              <w:rPr>
                <w:rFonts w:ascii="Times New Roman" w:hAnsi="Times New Roman" w:cs="Times New Roman"/>
              </w:rPr>
              <w:t>174,000</w:t>
            </w:r>
          </w:p>
        </w:tc>
      </w:tr>
      <w:tr w:rsidR="00B31986" w:rsidRPr="00931229" w:rsidTr="005D3EB8">
        <w:trPr>
          <w:cantSplit/>
        </w:trPr>
        <w:tc>
          <w:tcPr>
            <w:tcW w:w="4043" w:type="dxa"/>
            <w:shd w:val="clear" w:color="auto" w:fill="auto"/>
          </w:tcPr>
          <w:p w:rsidR="00B31986" w:rsidRPr="00964F32"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Employee retirement benefit</w:t>
            </w:r>
          </w:p>
        </w:tc>
        <w:tc>
          <w:tcPr>
            <w:tcW w:w="178"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976" w:type="dxa"/>
          </w:tcPr>
          <w:p w:rsidR="00B31986" w:rsidRPr="00931229" w:rsidDel="004B7CB8"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713" w:type="dxa"/>
          </w:tcPr>
          <w:p w:rsidR="00B31986"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80"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422" w:type="dxa"/>
            <w:shd w:val="clear" w:color="auto" w:fill="auto"/>
          </w:tcPr>
          <w:p w:rsidR="00B31986" w:rsidRPr="00FF3755"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FF3755">
              <w:rPr>
                <w:rFonts w:ascii="Times New Roman" w:hAnsi="Times New Roman" w:cs="Times New Roman"/>
              </w:rPr>
              <w:t>185,267</w:t>
            </w:r>
          </w:p>
        </w:tc>
        <w:tc>
          <w:tcPr>
            <w:tcW w:w="270"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395" w:type="dxa"/>
            <w:shd w:val="clear" w:color="auto" w:fill="auto"/>
          </w:tcPr>
          <w:p w:rsidR="00B31986" w:rsidRPr="00964F32"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156,542</w:t>
            </w:r>
          </w:p>
        </w:tc>
      </w:tr>
      <w:tr w:rsidR="00B31986" w:rsidRPr="00931229" w:rsidTr="005D3EB8">
        <w:trPr>
          <w:cantSplit/>
        </w:trPr>
        <w:tc>
          <w:tcPr>
            <w:tcW w:w="4043" w:type="dxa"/>
            <w:shd w:val="clear" w:color="auto" w:fill="auto"/>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 w:right="71"/>
              <w:rPr>
                <w:rFonts w:ascii="Times New Roman" w:hAnsi="Times New Roman" w:cs="Times New Roman"/>
              </w:rPr>
            </w:pPr>
            <w:r w:rsidRPr="00931229">
              <w:rPr>
                <w:rFonts w:ascii="Times New Roman" w:hAnsi="Times New Roman" w:cs="Times New Roman"/>
              </w:rPr>
              <w:t>Total</w:t>
            </w:r>
          </w:p>
        </w:tc>
        <w:tc>
          <w:tcPr>
            <w:tcW w:w="178"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17"/>
              <w:jc w:val="right"/>
              <w:rPr>
                <w:rFonts w:ascii="Times New Roman" w:hAnsi="Times New Roman" w:cs="Times New Roman"/>
              </w:rPr>
            </w:pPr>
          </w:p>
        </w:tc>
        <w:tc>
          <w:tcPr>
            <w:tcW w:w="976"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78"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713"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80"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21"/>
              <w:jc w:val="right"/>
              <w:rPr>
                <w:rFonts w:ascii="Times New Roman" w:eastAsia="Cordia New" w:hAnsi="Times New Roman" w:cs="Times New Roman"/>
              </w:rPr>
            </w:pPr>
          </w:p>
        </w:tc>
        <w:tc>
          <w:tcPr>
            <w:tcW w:w="1422" w:type="dxa"/>
            <w:tcBorders>
              <w:top w:val="single" w:sz="4" w:space="0" w:color="auto"/>
              <w:bottom w:val="double" w:sz="4" w:space="0" w:color="auto"/>
            </w:tcBorders>
            <w:shd w:val="clear" w:color="auto" w:fill="auto"/>
          </w:tcPr>
          <w:p w:rsidR="00B31986" w:rsidRPr="00FF3755"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sidRPr="00FF3755">
              <w:rPr>
                <w:rFonts w:ascii="Times New Roman" w:hAnsi="Times New Roman" w:cs="Times New Roman"/>
              </w:rPr>
              <w:t>11,087,676</w:t>
            </w:r>
          </w:p>
        </w:tc>
        <w:tc>
          <w:tcPr>
            <w:tcW w:w="270" w:type="dxa"/>
          </w:tcPr>
          <w:p w:rsidR="00B31986" w:rsidRPr="00931229"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17"/>
              <w:jc w:val="right"/>
              <w:rPr>
                <w:rFonts w:ascii="Times New Roman" w:eastAsia="Cordia New" w:hAnsi="Times New Roman" w:cs="Times New Roman"/>
              </w:rPr>
            </w:pPr>
          </w:p>
        </w:tc>
        <w:tc>
          <w:tcPr>
            <w:tcW w:w="1395" w:type="dxa"/>
            <w:tcBorders>
              <w:top w:val="single" w:sz="4" w:space="0" w:color="auto"/>
              <w:bottom w:val="double" w:sz="4" w:space="0" w:color="auto"/>
            </w:tcBorders>
            <w:shd w:val="clear" w:color="auto" w:fill="auto"/>
          </w:tcPr>
          <w:p w:rsidR="00B31986" w:rsidRPr="00964F32" w:rsidRDefault="00B31986" w:rsidP="00B31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r>
              <w:rPr>
                <w:rFonts w:ascii="Times New Roman" w:hAnsi="Times New Roman" w:cs="Times New Roman"/>
              </w:rPr>
              <w:t>10,364,264</w:t>
            </w:r>
          </w:p>
        </w:tc>
      </w:tr>
    </w:tbl>
    <w:p w:rsidR="00C307C6" w:rsidRDefault="00C307C6"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D1270B" w:rsidRDefault="00D1270B"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CF41B8" w:rsidRPr="00965711" w:rsidRDefault="00CF41B8"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rPr>
      </w:pPr>
      <w:r w:rsidRPr="00931229">
        <w:rPr>
          <w:rFonts w:ascii="Times New Roman" w:hAnsi="Times New Roman" w:cs="Times New Roman"/>
          <w:b/>
          <w:bCs/>
        </w:rPr>
        <w:t>5</w:t>
      </w:r>
      <w:r w:rsidR="00F71282" w:rsidRPr="00931229">
        <w:rPr>
          <w:rFonts w:ascii="Times New Roman" w:hAnsi="Times New Roman" w:cs="Times New Roman"/>
          <w:b/>
          <w:bCs/>
        </w:rPr>
        <w:t>.</w:t>
      </w:r>
      <w:r w:rsidR="00F71282" w:rsidRPr="00931229">
        <w:rPr>
          <w:rFonts w:ascii="Times New Roman" w:hAnsi="Times New Roman" w:cs="Times New Roman"/>
          <w:b/>
          <w:bCs/>
        </w:rPr>
        <w:tab/>
        <w:t>CASH AND CASH EQUIVALENTS</w:t>
      </w:r>
    </w:p>
    <w:p w:rsidR="00A92C80" w:rsidRPr="00931229" w:rsidRDefault="00A92C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6"/>
        <w:gridCol w:w="1440"/>
        <w:gridCol w:w="236"/>
        <w:gridCol w:w="1420"/>
      </w:tblGrid>
      <w:tr w:rsidR="006464A1" w:rsidRPr="00931229" w:rsidTr="00303017">
        <w:tc>
          <w:tcPr>
            <w:tcW w:w="6336"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096" w:type="dxa"/>
            <w:gridSpan w:val="3"/>
            <w:tcBorders>
              <w:top w:val="nil"/>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464A1" w:rsidRPr="00931229" w:rsidTr="00303017">
        <w:tc>
          <w:tcPr>
            <w:tcW w:w="6336"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40" w:type="dxa"/>
            <w:tcBorders>
              <w:top w:val="single" w:sz="4" w:space="0" w:color="auto"/>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sidR="00B27F74" w:rsidRPr="00931229">
              <w:rPr>
                <w:rFonts w:ascii="Times New Roman" w:hAnsi="Times New Roman" w:cs="Times New Roman"/>
              </w:rPr>
              <w:t>7</w:t>
            </w:r>
          </w:p>
        </w:tc>
        <w:tc>
          <w:tcPr>
            <w:tcW w:w="236" w:type="dxa"/>
            <w:tcBorders>
              <w:top w:val="single" w:sz="4" w:space="0" w:color="auto"/>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20" w:type="dxa"/>
            <w:tcBorders>
              <w:top w:val="single" w:sz="4" w:space="0" w:color="auto"/>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sidR="00B27F74" w:rsidRPr="00931229">
              <w:rPr>
                <w:rFonts w:ascii="Times New Roman" w:hAnsi="Times New Roman" w:cs="Times New Roman"/>
              </w:rPr>
              <w:t>6</w:t>
            </w:r>
          </w:p>
        </w:tc>
      </w:tr>
      <w:tr w:rsidR="006464A1" w:rsidRPr="00931229" w:rsidTr="00303017">
        <w:tc>
          <w:tcPr>
            <w:tcW w:w="6336"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440" w:type="dxa"/>
            <w:tcBorders>
              <w:top w:val="single" w:sz="4" w:space="0" w:color="auto"/>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36"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20"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621E34" w:rsidRPr="00931229" w:rsidTr="00303017">
        <w:tc>
          <w:tcPr>
            <w:tcW w:w="63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Cash on hand</w:t>
            </w:r>
          </w:p>
        </w:tc>
        <w:tc>
          <w:tcPr>
            <w:tcW w:w="1440" w:type="dxa"/>
            <w:tcBorders>
              <w:top w:val="nil"/>
              <w:left w:val="nil"/>
              <w:bottom w:val="nil"/>
              <w:right w:val="nil"/>
            </w:tcBorders>
          </w:tcPr>
          <w:p w:rsidR="00621E34" w:rsidRPr="004E4A6C"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4E4A6C">
              <w:rPr>
                <w:rFonts w:ascii="Times New Roman" w:hAnsi="Times New Roman" w:cs="Times New Roman"/>
              </w:rPr>
              <w:t xml:space="preserve"> 20,000 </w:t>
            </w:r>
          </w:p>
        </w:tc>
        <w:tc>
          <w:tcPr>
            <w:tcW w:w="2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20" w:type="dxa"/>
            <w:tcBorders>
              <w:top w:val="nil"/>
              <w:left w:val="nil"/>
              <w:bottom w:val="nil"/>
              <w:right w:val="nil"/>
            </w:tcBorders>
          </w:tcPr>
          <w:p w:rsidR="00621E34" w:rsidRPr="004E4A6C"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right"/>
              <w:rPr>
                <w:rFonts w:ascii="Times New Roman" w:hAnsi="Times New Roman" w:cs="Times New Roman"/>
              </w:rPr>
            </w:pPr>
            <w:r w:rsidRPr="004E4A6C">
              <w:rPr>
                <w:rFonts w:ascii="Times New Roman" w:hAnsi="Times New Roman" w:cs="Times New Roman"/>
              </w:rPr>
              <w:t xml:space="preserve"> 20,000 </w:t>
            </w:r>
          </w:p>
        </w:tc>
      </w:tr>
      <w:tr w:rsidR="00621E34" w:rsidRPr="00931229" w:rsidTr="00303017">
        <w:tc>
          <w:tcPr>
            <w:tcW w:w="63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Deposits at banks with no fixed maturity date</w:t>
            </w:r>
          </w:p>
        </w:tc>
        <w:tc>
          <w:tcPr>
            <w:tcW w:w="1440" w:type="dxa"/>
            <w:tcBorders>
              <w:top w:val="nil"/>
              <w:left w:val="nil"/>
              <w:bottom w:val="nil"/>
              <w:right w:val="nil"/>
            </w:tcBorders>
          </w:tcPr>
          <w:p w:rsidR="00621E34" w:rsidRPr="004E4A6C"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621E34">
              <w:rPr>
                <w:rFonts w:ascii="Times New Roman" w:hAnsi="Times New Roman" w:cs="Times New Roman"/>
              </w:rPr>
              <w:t>115,097,747</w:t>
            </w:r>
          </w:p>
        </w:tc>
        <w:tc>
          <w:tcPr>
            <w:tcW w:w="2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20" w:type="dxa"/>
            <w:tcBorders>
              <w:top w:val="nil"/>
              <w:left w:val="nil"/>
              <w:bottom w:val="nil"/>
              <w:right w:val="nil"/>
            </w:tcBorders>
          </w:tcPr>
          <w:p w:rsidR="00621E34" w:rsidRPr="004E4A6C"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right"/>
              <w:rPr>
                <w:rFonts w:ascii="Times New Roman" w:hAnsi="Times New Roman" w:cs="Times New Roman"/>
              </w:rPr>
            </w:pPr>
            <w:r w:rsidRPr="004E4A6C">
              <w:rPr>
                <w:rFonts w:ascii="Times New Roman" w:hAnsi="Times New Roman" w:cs="Times New Roman"/>
              </w:rPr>
              <w:t>56,707,826</w:t>
            </w:r>
          </w:p>
        </w:tc>
      </w:tr>
      <w:tr w:rsidR="00621E34" w:rsidRPr="00931229" w:rsidTr="00303017">
        <w:tc>
          <w:tcPr>
            <w:tcW w:w="63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Deposits at banks with fixed maturity date and premium savings certificates</w:t>
            </w:r>
          </w:p>
        </w:tc>
        <w:tc>
          <w:tcPr>
            <w:tcW w:w="1440" w:type="dxa"/>
            <w:tcBorders>
              <w:top w:val="nil"/>
              <w:left w:val="nil"/>
              <w:bottom w:val="nil"/>
              <w:right w:val="nil"/>
            </w:tcBorders>
            <w:vAlign w:val="bottom"/>
          </w:tcPr>
          <w:p w:rsidR="00621E34" w:rsidRPr="00964F32"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420" w:type="dxa"/>
            <w:tcBorders>
              <w:top w:val="nil"/>
              <w:left w:val="nil"/>
              <w:bottom w:val="nil"/>
              <w:right w:val="nil"/>
            </w:tcBorders>
            <w:vAlign w:val="bottom"/>
          </w:tcPr>
          <w:p w:rsidR="00621E34" w:rsidRPr="00964F32"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17"/>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621E34" w:rsidRPr="00931229" w:rsidTr="00303017">
        <w:tc>
          <w:tcPr>
            <w:tcW w:w="63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Other premium savings certificates</w:t>
            </w:r>
          </w:p>
        </w:tc>
        <w:tc>
          <w:tcPr>
            <w:tcW w:w="1440" w:type="dxa"/>
            <w:tcBorders>
              <w:top w:val="nil"/>
              <w:left w:val="nil"/>
              <w:bottom w:val="nil"/>
              <w:right w:val="nil"/>
            </w:tcBorders>
            <w:vAlign w:val="bottom"/>
          </w:tcPr>
          <w:p w:rsidR="00621E34" w:rsidRPr="00964F32"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420" w:type="dxa"/>
            <w:tcBorders>
              <w:top w:val="nil"/>
              <w:left w:val="nil"/>
              <w:bottom w:val="nil"/>
              <w:right w:val="nil"/>
            </w:tcBorders>
            <w:vAlign w:val="bottom"/>
          </w:tcPr>
          <w:p w:rsidR="00621E34" w:rsidRPr="00964F32"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17"/>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621E34" w:rsidRPr="00931229" w:rsidTr="00303017">
        <w:tc>
          <w:tcPr>
            <w:tcW w:w="63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Short-term investment</w:t>
            </w:r>
          </w:p>
        </w:tc>
        <w:tc>
          <w:tcPr>
            <w:tcW w:w="1440" w:type="dxa"/>
            <w:tcBorders>
              <w:top w:val="nil"/>
              <w:left w:val="nil"/>
              <w:bottom w:val="single" w:sz="4" w:space="0" w:color="auto"/>
              <w:right w:val="nil"/>
            </w:tcBorders>
            <w:vAlign w:val="bottom"/>
          </w:tcPr>
          <w:p w:rsidR="00621E34" w:rsidRPr="00964F32"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c>
          <w:tcPr>
            <w:tcW w:w="2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420" w:type="dxa"/>
            <w:tcBorders>
              <w:top w:val="nil"/>
              <w:left w:val="nil"/>
              <w:bottom w:val="single" w:sz="4" w:space="0" w:color="auto"/>
              <w:right w:val="nil"/>
            </w:tcBorders>
            <w:vAlign w:val="bottom"/>
          </w:tcPr>
          <w:p w:rsidR="00621E34" w:rsidRPr="00964F32"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17"/>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621E34" w:rsidRPr="00931229" w:rsidTr="00303017">
        <w:tc>
          <w:tcPr>
            <w:tcW w:w="63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 cash and cash equivalents</w:t>
            </w:r>
          </w:p>
        </w:tc>
        <w:tc>
          <w:tcPr>
            <w:tcW w:w="1440" w:type="dxa"/>
            <w:tcBorders>
              <w:top w:val="single" w:sz="4" w:space="0" w:color="auto"/>
              <w:left w:val="nil"/>
              <w:bottom w:val="double" w:sz="4" w:space="0" w:color="auto"/>
              <w:right w:val="nil"/>
            </w:tcBorders>
          </w:tcPr>
          <w:p w:rsidR="00621E34" w:rsidRPr="00931229"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621E34">
              <w:rPr>
                <w:rFonts w:ascii="Times New Roman" w:hAnsi="Times New Roman" w:cs="Times New Roman"/>
              </w:rPr>
              <w:t>115,117,747</w:t>
            </w:r>
          </w:p>
        </w:tc>
        <w:tc>
          <w:tcPr>
            <w:tcW w:w="236" w:type="dxa"/>
            <w:tcBorders>
              <w:top w:val="nil"/>
              <w:left w:val="nil"/>
              <w:bottom w:val="nil"/>
              <w:right w:val="nil"/>
            </w:tcBorders>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420" w:type="dxa"/>
            <w:tcBorders>
              <w:top w:val="single" w:sz="4" w:space="0" w:color="auto"/>
              <w:left w:val="nil"/>
              <w:bottom w:val="double" w:sz="4" w:space="0" w:color="auto"/>
              <w:right w:val="nil"/>
            </w:tcBorders>
          </w:tcPr>
          <w:p w:rsidR="00621E34" w:rsidRPr="00931229"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7"/>
              <w:jc w:val="right"/>
              <w:rPr>
                <w:rFonts w:ascii="Times New Roman" w:eastAsia="Cordia New" w:hAnsi="Times New Roman" w:cs="Times New Roman"/>
              </w:rPr>
            </w:pPr>
            <w:r w:rsidRPr="004E4A6C">
              <w:rPr>
                <w:rFonts w:ascii="Times New Roman" w:hAnsi="Times New Roman" w:cs="Times New Roman"/>
              </w:rPr>
              <w:t>56</w:t>
            </w:r>
            <w:r w:rsidRPr="00931229">
              <w:rPr>
                <w:rFonts w:ascii="Times New Roman" w:eastAsia="Cordia New" w:hAnsi="Times New Roman" w:cs="Times New Roman"/>
              </w:rPr>
              <w:t>,727,826</w:t>
            </w:r>
          </w:p>
        </w:tc>
      </w:tr>
    </w:tbl>
    <w:p w:rsidR="005D3EB8" w:rsidRDefault="005D3E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5D3EB8" w:rsidRDefault="005D3E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F71282" w:rsidRPr="00931229" w:rsidRDefault="00CF41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6</w:t>
      </w:r>
      <w:r w:rsidR="00F71282" w:rsidRPr="00931229">
        <w:rPr>
          <w:rFonts w:ascii="Times New Roman" w:hAnsi="Times New Roman" w:cs="Times New Roman"/>
          <w:b/>
          <w:bCs/>
        </w:rPr>
        <w:t>.</w:t>
      </w:r>
      <w:r w:rsidR="00F71282" w:rsidRPr="00931229">
        <w:rPr>
          <w:rFonts w:ascii="Times New Roman" w:hAnsi="Times New Roman" w:cs="Times New Roman"/>
          <w:b/>
          <w:bCs/>
        </w:rPr>
        <w:tab/>
        <w:t xml:space="preserve">PREMIUM RECEIVABLES </w:t>
      </w:r>
      <w:r w:rsidR="001935A7" w:rsidRPr="00931229">
        <w:rPr>
          <w:rFonts w:ascii="Times New Roman" w:hAnsi="Times New Roman" w:cs="Times New Roman"/>
          <w:b/>
          <w:bCs/>
        </w:rPr>
        <w:t>-</w:t>
      </w:r>
      <w:r w:rsidR="00F71282" w:rsidRPr="00931229">
        <w:rPr>
          <w:rFonts w:ascii="Times New Roman" w:hAnsi="Times New Roman" w:cs="Times New Roman"/>
          <w:b/>
          <w:bCs/>
        </w:rPr>
        <w:t xml:space="preserve"> Net</w:t>
      </w:r>
    </w:p>
    <w:p w:rsidR="00F71282" w:rsidRPr="00931229" w:rsidRDefault="00F7128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A3B08" w:rsidRPr="00931229" w:rsidRDefault="005A3B08" w:rsidP="00931229">
      <w:pPr>
        <w:spacing w:line="240" w:lineRule="exact"/>
        <w:jc w:val="both"/>
        <w:rPr>
          <w:rFonts w:ascii="Times New Roman" w:hAnsi="Times New Roman" w:cs="Times New Roman"/>
        </w:rPr>
      </w:pPr>
      <w:r w:rsidRPr="00931229">
        <w:rPr>
          <w:rFonts w:ascii="Times New Roman" w:hAnsi="Times New Roman" w:cs="Times New Roman"/>
        </w:rPr>
        <w:t>The aging analysis of premium receivables as at</w:t>
      </w:r>
      <w:r w:rsidR="00CB2F54" w:rsidRPr="00931229">
        <w:rPr>
          <w:rFonts w:ascii="Times New Roman" w:hAnsi="Times New Roman" w:cs="Times New Roman"/>
        </w:rPr>
        <w:t xml:space="preserve"> </w:t>
      </w:r>
      <w:r w:rsidRPr="00931229">
        <w:rPr>
          <w:rFonts w:ascii="Times New Roman" w:hAnsi="Times New Roman" w:cs="Times New Roman"/>
        </w:rPr>
        <w:t>December 31,</w:t>
      </w:r>
      <w:r w:rsidR="00536713" w:rsidRPr="00536713">
        <w:rPr>
          <w:rFonts w:ascii="Times New Roman" w:hAnsi="Times New Roman" w:cs="Times New Roman"/>
        </w:rPr>
        <w:t xml:space="preserve"> </w:t>
      </w:r>
      <w:r w:rsidR="00536713" w:rsidRPr="00931229">
        <w:rPr>
          <w:rFonts w:ascii="Times New Roman" w:hAnsi="Times New Roman" w:cs="Times New Roman"/>
        </w:rPr>
        <w:t>2017 and</w:t>
      </w:r>
      <w:r w:rsidRPr="00931229">
        <w:rPr>
          <w:rFonts w:ascii="Times New Roman" w:hAnsi="Times New Roman" w:cs="Times New Roman"/>
        </w:rPr>
        <w:t xml:space="preserve"> </w:t>
      </w:r>
      <w:r w:rsidR="00EB738A" w:rsidRPr="00931229">
        <w:rPr>
          <w:rFonts w:ascii="Times New Roman" w:hAnsi="Times New Roman" w:cs="Times New Roman"/>
        </w:rPr>
        <w:t>201</w:t>
      </w:r>
      <w:r w:rsidR="006464A1" w:rsidRPr="00931229">
        <w:rPr>
          <w:rFonts w:ascii="Times New Roman" w:hAnsi="Times New Roman" w:cs="Times New Roman"/>
        </w:rPr>
        <w:t>6</w:t>
      </w:r>
      <w:r w:rsidR="00DA5A76" w:rsidRPr="00931229">
        <w:rPr>
          <w:rFonts w:ascii="Times New Roman" w:hAnsi="Times New Roman" w:cs="Times New Roman"/>
        </w:rPr>
        <w:t xml:space="preserve"> </w:t>
      </w:r>
      <w:r w:rsidRPr="00931229">
        <w:rPr>
          <w:rFonts w:ascii="Times New Roman" w:hAnsi="Times New Roman" w:cs="Times New Roman"/>
        </w:rPr>
        <w:t xml:space="preserve">are classified by aging from the maturity date under the stipulated law of the premium collection as follows: </w:t>
      </w:r>
    </w:p>
    <w:p w:rsidR="005A3B08" w:rsidRPr="00931229" w:rsidRDefault="005A3B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24" w:type="dxa"/>
        <w:tblLayout w:type="fixed"/>
        <w:tblLook w:val="01E0" w:firstRow="1" w:lastRow="1" w:firstColumn="1" w:lastColumn="1" w:noHBand="0" w:noVBand="0"/>
      </w:tblPr>
      <w:tblGrid>
        <w:gridCol w:w="6120"/>
        <w:gridCol w:w="1467"/>
        <w:gridCol w:w="270"/>
        <w:gridCol w:w="1467"/>
      </w:tblGrid>
      <w:tr w:rsidR="006464A1" w:rsidRPr="00931229" w:rsidTr="00771F83">
        <w:tc>
          <w:tcPr>
            <w:tcW w:w="6120" w:type="dxa"/>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04" w:type="dxa"/>
            <w:gridSpan w:val="3"/>
            <w:tcBorders>
              <w:bottom w:val="single" w:sz="4" w:space="0" w:color="auto"/>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31229">
              <w:rPr>
                <w:rFonts w:ascii="Times New Roman" w:hAnsi="Times New Roman" w:cs="Times New Roman"/>
              </w:rPr>
              <w:t>Direct premium</w:t>
            </w:r>
          </w:p>
        </w:tc>
      </w:tr>
      <w:tr w:rsidR="006464A1" w:rsidRPr="00931229" w:rsidTr="00771F83">
        <w:tc>
          <w:tcPr>
            <w:tcW w:w="6120" w:type="dxa"/>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04" w:type="dxa"/>
            <w:gridSpan w:val="3"/>
            <w:tcBorders>
              <w:top w:val="single" w:sz="4" w:space="0" w:color="auto"/>
              <w:bottom w:val="single" w:sz="4" w:space="0" w:color="auto"/>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31229">
              <w:rPr>
                <w:rFonts w:ascii="Times New Roman" w:hAnsi="Times New Roman" w:cs="Times New Roman"/>
              </w:rPr>
              <w:t>In Baht</w:t>
            </w:r>
          </w:p>
        </w:tc>
      </w:tr>
      <w:tr w:rsidR="0083067A" w:rsidRPr="00931229" w:rsidTr="00771F83">
        <w:tc>
          <w:tcPr>
            <w:tcW w:w="612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bottom w:val="single" w:sz="4" w:space="0" w:color="auto"/>
            </w:tcBorders>
          </w:tcPr>
          <w:p w:rsidR="0083067A" w:rsidRPr="00931229" w:rsidRDefault="00CB2F5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2017</w:t>
            </w:r>
          </w:p>
        </w:tc>
        <w:tc>
          <w:tcPr>
            <w:tcW w:w="27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67" w:type="dxa"/>
            <w:tcBorders>
              <w:bottom w:val="single" w:sz="4" w:space="0" w:color="auto"/>
            </w:tcBorders>
          </w:tcPr>
          <w:p w:rsidR="0083067A" w:rsidRPr="00931229" w:rsidRDefault="00CB2F5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83067A" w:rsidRPr="00931229" w:rsidTr="00771F83">
        <w:tc>
          <w:tcPr>
            <w:tcW w:w="6120"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top w:val="single" w:sz="4" w:space="0" w:color="auto"/>
            </w:tcBorders>
            <w:vAlign w:val="bottom"/>
          </w:tcPr>
          <w:p w:rsidR="0083067A" w:rsidRPr="00931229" w:rsidRDefault="0083067A" w:rsidP="00931229">
            <w:pPr>
              <w:spacing w:line="240" w:lineRule="exact"/>
              <w:ind w:left="-108" w:right="-108"/>
              <w:jc w:val="center"/>
              <w:rPr>
                <w:rFonts w:ascii="Times New Roman" w:eastAsia="Cordia New" w:hAnsi="Times New Roman" w:cs="Times New Roman"/>
              </w:rPr>
            </w:pPr>
          </w:p>
        </w:tc>
        <w:tc>
          <w:tcPr>
            <w:tcW w:w="270" w:type="dxa"/>
          </w:tcPr>
          <w:p w:rsidR="0083067A" w:rsidRPr="00931229" w:rsidRDefault="0083067A" w:rsidP="00931229">
            <w:pPr>
              <w:spacing w:line="240" w:lineRule="exact"/>
              <w:ind w:left="-108" w:right="-108"/>
              <w:jc w:val="center"/>
              <w:rPr>
                <w:rFonts w:ascii="Times New Roman" w:hAnsi="Times New Roman" w:cs="Times New Roman"/>
              </w:rPr>
            </w:pPr>
          </w:p>
        </w:tc>
        <w:tc>
          <w:tcPr>
            <w:tcW w:w="1467" w:type="dxa"/>
            <w:tcBorders>
              <w:top w:val="single" w:sz="4" w:space="0" w:color="auto"/>
            </w:tcBorders>
            <w:vAlign w:val="bottom"/>
          </w:tcPr>
          <w:p w:rsidR="0083067A" w:rsidRPr="00931229" w:rsidRDefault="0083067A" w:rsidP="00931229">
            <w:pPr>
              <w:spacing w:line="240" w:lineRule="exact"/>
              <w:ind w:left="-108" w:right="-108"/>
              <w:jc w:val="center"/>
              <w:rPr>
                <w:rFonts w:ascii="Times New Roman" w:hAnsi="Times New Roman" w:cs="Times New Roman"/>
              </w:rPr>
            </w:pPr>
          </w:p>
        </w:tc>
      </w:tr>
      <w:tr w:rsidR="00621E34" w:rsidRPr="00931229" w:rsidTr="00771F83">
        <w:tc>
          <w:tcPr>
            <w:tcW w:w="612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Not yet due</w:t>
            </w:r>
          </w:p>
        </w:tc>
        <w:tc>
          <w:tcPr>
            <w:tcW w:w="1467" w:type="dxa"/>
          </w:tcPr>
          <w:p w:rsidR="00621E34" w:rsidRPr="00621E34"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107,589,103</w:t>
            </w:r>
          </w:p>
        </w:tc>
        <w:tc>
          <w:tcPr>
            <w:tcW w:w="27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621E34" w:rsidRPr="00931229" w:rsidRDefault="00621E34" w:rsidP="008D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112,896,654</w:t>
            </w:r>
          </w:p>
        </w:tc>
      </w:tr>
      <w:tr w:rsidR="00621E34" w:rsidRPr="00931229" w:rsidTr="00771F83">
        <w:tc>
          <w:tcPr>
            <w:tcW w:w="612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Not over 30 days</w:t>
            </w:r>
          </w:p>
        </w:tc>
        <w:tc>
          <w:tcPr>
            <w:tcW w:w="1467" w:type="dxa"/>
          </w:tcPr>
          <w:p w:rsidR="00621E34" w:rsidRPr="00621E34"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26,499,413</w:t>
            </w:r>
          </w:p>
        </w:tc>
        <w:tc>
          <w:tcPr>
            <w:tcW w:w="27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621E34" w:rsidRPr="00931229" w:rsidRDefault="00621E34" w:rsidP="008D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28,783,038</w:t>
            </w:r>
          </w:p>
        </w:tc>
      </w:tr>
      <w:tr w:rsidR="00621E34" w:rsidRPr="00931229" w:rsidTr="00771F83">
        <w:tc>
          <w:tcPr>
            <w:tcW w:w="612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Over 30 days to 60 days</w:t>
            </w:r>
          </w:p>
        </w:tc>
        <w:tc>
          <w:tcPr>
            <w:tcW w:w="1467" w:type="dxa"/>
          </w:tcPr>
          <w:p w:rsidR="00621E34" w:rsidRPr="00621E34"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38,870,519</w:t>
            </w:r>
          </w:p>
        </w:tc>
        <w:tc>
          <w:tcPr>
            <w:tcW w:w="27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621E34" w:rsidRPr="00931229" w:rsidRDefault="00621E34" w:rsidP="008D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38,260,968</w:t>
            </w:r>
          </w:p>
        </w:tc>
      </w:tr>
      <w:tr w:rsidR="00621E34" w:rsidRPr="00931229" w:rsidTr="00771F83">
        <w:tc>
          <w:tcPr>
            <w:tcW w:w="612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Over 60 days to 90 days</w:t>
            </w:r>
          </w:p>
        </w:tc>
        <w:tc>
          <w:tcPr>
            <w:tcW w:w="1467" w:type="dxa"/>
          </w:tcPr>
          <w:p w:rsidR="00621E34" w:rsidRPr="00621E34"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20,936,162</w:t>
            </w:r>
          </w:p>
        </w:tc>
        <w:tc>
          <w:tcPr>
            <w:tcW w:w="27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621E34" w:rsidRPr="00931229" w:rsidRDefault="00621E34" w:rsidP="008D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22,631,949</w:t>
            </w:r>
          </w:p>
        </w:tc>
      </w:tr>
      <w:tr w:rsidR="00621E34" w:rsidRPr="00931229" w:rsidTr="00771F83">
        <w:tc>
          <w:tcPr>
            <w:tcW w:w="612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 xml:space="preserve">Over 90 days </w:t>
            </w:r>
          </w:p>
        </w:tc>
        <w:tc>
          <w:tcPr>
            <w:tcW w:w="1467" w:type="dxa"/>
          </w:tcPr>
          <w:p w:rsidR="00621E34" w:rsidRPr="00621E34"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192,209,987</w:t>
            </w:r>
          </w:p>
        </w:tc>
        <w:tc>
          <w:tcPr>
            <w:tcW w:w="27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621E34" w:rsidRPr="00931229" w:rsidRDefault="00621E34" w:rsidP="008D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77,687,208</w:t>
            </w:r>
          </w:p>
        </w:tc>
      </w:tr>
      <w:tr w:rsidR="00621E34" w:rsidRPr="00931229" w:rsidTr="00771F83">
        <w:tc>
          <w:tcPr>
            <w:tcW w:w="612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 premium receivables</w:t>
            </w:r>
          </w:p>
        </w:tc>
        <w:tc>
          <w:tcPr>
            <w:tcW w:w="1467" w:type="dxa"/>
            <w:tcBorders>
              <w:top w:val="single" w:sz="4" w:space="0" w:color="auto"/>
            </w:tcBorders>
          </w:tcPr>
          <w:p w:rsidR="00621E34" w:rsidRPr="00621E34"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386,105,184</w:t>
            </w:r>
          </w:p>
        </w:tc>
        <w:tc>
          <w:tcPr>
            <w:tcW w:w="270" w:type="dxa"/>
            <w:vAlign w:val="bottom"/>
          </w:tcPr>
          <w:p w:rsidR="00621E34" w:rsidRPr="00931229" w:rsidRDefault="00621E34" w:rsidP="00621E34">
            <w:pPr>
              <w:spacing w:line="240" w:lineRule="exact"/>
              <w:rPr>
                <w:rFonts w:ascii="Times New Roman" w:hAnsi="Times New Roman" w:cs="Times New Roman"/>
                <w:color w:val="000000"/>
              </w:rPr>
            </w:pPr>
          </w:p>
        </w:tc>
        <w:tc>
          <w:tcPr>
            <w:tcW w:w="1467" w:type="dxa"/>
            <w:tcBorders>
              <w:top w:val="single" w:sz="4" w:space="0" w:color="auto"/>
            </w:tcBorders>
          </w:tcPr>
          <w:p w:rsidR="00621E34" w:rsidRPr="00931229" w:rsidRDefault="00621E34" w:rsidP="008D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280,259,817</w:t>
            </w:r>
          </w:p>
        </w:tc>
      </w:tr>
      <w:tr w:rsidR="00621E34" w:rsidRPr="00931229" w:rsidTr="00771F83">
        <w:tc>
          <w:tcPr>
            <w:tcW w:w="612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Less: Allowance for doubtful accounts</w:t>
            </w:r>
          </w:p>
        </w:tc>
        <w:tc>
          <w:tcPr>
            <w:tcW w:w="1467" w:type="dxa"/>
          </w:tcPr>
          <w:p w:rsidR="00621E34" w:rsidRPr="00621E34"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621E34">
              <w:rPr>
                <w:rFonts w:ascii="Times New Roman" w:eastAsia="Cordia New" w:hAnsi="Times New Roman" w:cs="Times New Roman"/>
              </w:rPr>
              <w:t>(46,469,967)</w:t>
            </w:r>
          </w:p>
        </w:tc>
        <w:tc>
          <w:tcPr>
            <w:tcW w:w="270"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467" w:type="dxa"/>
          </w:tcPr>
          <w:p w:rsidR="00621E34" w:rsidRPr="00931229" w:rsidRDefault="00621E34" w:rsidP="00DF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(20,257,526)</w:t>
            </w:r>
          </w:p>
        </w:tc>
      </w:tr>
      <w:tr w:rsidR="00621E34" w:rsidRPr="00931229" w:rsidTr="00771F83">
        <w:tc>
          <w:tcPr>
            <w:tcW w:w="6120" w:type="dxa"/>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Premium receivables - net</w:t>
            </w:r>
          </w:p>
        </w:tc>
        <w:tc>
          <w:tcPr>
            <w:tcW w:w="1467" w:type="dxa"/>
            <w:tcBorders>
              <w:top w:val="single" w:sz="4" w:space="0" w:color="auto"/>
              <w:bottom w:val="double" w:sz="4" w:space="0" w:color="auto"/>
            </w:tcBorders>
            <w:shd w:val="clear" w:color="auto" w:fill="auto"/>
          </w:tcPr>
          <w:p w:rsidR="00621E34" w:rsidRPr="00621E34" w:rsidRDefault="00621E34" w:rsidP="00AF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339,635,217</w:t>
            </w:r>
          </w:p>
        </w:tc>
        <w:tc>
          <w:tcPr>
            <w:tcW w:w="270" w:type="dxa"/>
            <w:shd w:val="clear" w:color="auto" w:fill="auto"/>
            <w:vAlign w:val="bottom"/>
          </w:tcPr>
          <w:p w:rsidR="00621E34" w:rsidRPr="00931229" w:rsidRDefault="00621E34" w:rsidP="00621E34">
            <w:pPr>
              <w:spacing w:line="240" w:lineRule="exact"/>
              <w:rPr>
                <w:rFonts w:ascii="Times New Roman" w:hAnsi="Times New Roman" w:cs="Times New Roman"/>
                <w:color w:val="000000"/>
              </w:rPr>
            </w:pPr>
          </w:p>
        </w:tc>
        <w:tc>
          <w:tcPr>
            <w:tcW w:w="1467" w:type="dxa"/>
            <w:tcBorders>
              <w:top w:val="single" w:sz="4" w:space="0" w:color="auto"/>
              <w:bottom w:val="double" w:sz="4" w:space="0" w:color="auto"/>
            </w:tcBorders>
            <w:shd w:val="clear" w:color="auto" w:fill="auto"/>
          </w:tcPr>
          <w:p w:rsidR="00621E34" w:rsidRPr="00931229" w:rsidRDefault="00621E34" w:rsidP="008D2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260,002,291</w:t>
            </w:r>
          </w:p>
        </w:tc>
      </w:tr>
    </w:tbl>
    <w:p w:rsidR="00E84DC6" w:rsidRPr="00931229"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B2DCE" w:rsidRPr="00931229" w:rsidRDefault="002B2DC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DD47D3">
        <w:rPr>
          <w:rFonts w:ascii="Times New Roman" w:hAnsi="Times New Roman" w:cs="Times New Roman"/>
        </w:rPr>
        <w:t xml:space="preserve">For premium receivables due from agents and brokers, the Company has stipulated the collection guideline in accordance with the law of the premium collection. </w:t>
      </w:r>
      <w:r w:rsidR="00EA2CCD" w:rsidRPr="00DD47D3">
        <w:rPr>
          <w:rFonts w:ascii="Times New Roman" w:hAnsi="Times New Roman" w:cs="Times New Roman"/>
        </w:rPr>
        <w:t>Premium receivables due from</w:t>
      </w:r>
      <w:r w:rsidR="00EA2CCD" w:rsidRPr="00DD47D3">
        <w:rPr>
          <w:rFonts w:ascii="Times New Roman" w:hAnsi="Times New Roman" w:cstheme="minorBidi" w:hint="cs"/>
          <w:cs/>
        </w:rPr>
        <w:t xml:space="preserve"> </w:t>
      </w:r>
      <w:r w:rsidR="00EA2CCD" w:rsidRPr="00DD47D3">
        <w:rPr>
          <w:rFonts w:ascii="Times New Roman" w:hAnsi="Times New Roman" w:cstheme="minorBidi"/>
        </w:rPr>
        <w:t>5</w:t>
      </w:r>
      <w:r w:rsidR="00EA2CCD" w:rsidRPr="00DD47D3">
        <w:rPr>
          <w:rFonts w:ascii="Times New Roman" w:hAnsi="Times New Roman" w:cs="Times New Roman"/>
        </w:rPr>
        <w:t xml:space="preserve"> major agents and brokers as at December 31, 2017 and 2016, </w:t>
      </w:r>
      <w:proofErr w:type="spellStart"/>
      <w:r w:rsidR="009E5F49" w:rsidRPr="00DD47D3">
        <w:rPr>
          <w:rFonts w:ascii="Times New Roman" w:hAnsi="Times New Roman" w:cs="Times New Roman"/>
        </w:rPr>
        <w:t>totalling</w:t>
      </w:r>
      <w:proofErr w:type="spellEnd"/>
      <w:r w:rsidR="009E5F49" w:rsidRPr="00DD47D3">
        <w:rPr>
          <w:rFonts w:ascii="Times New Roman" w:hAnsi="Times New Roman" w:cs="Times New Roman"/>
        </w:rPr>
        <w:t xml:space="preserve"> </w:t>
      </w:r>
      <w:r w:rsidR="00EA2CCD" w:rsidRPr="00DD47D3">
        <w:rPr>
          <w:rFonts w:ascii="Times New Roman" w:hAnsi="Times New Roman" w:cs="Times New Roman"/>
        </w:rPr>
        <w:t xml:space="preserve">Baht </w:t>
      </w:r>
      <w:r w:rsidR="009E5F49" w:rsidRPr="00DD47D3">
        <w:rPr>
          <w:rFonts w:ascii="Times New Roman" w:hAnsi="Times New Roman" w:cs="Times New Roman"/>
        </w:rPr>
        <w:t>261.5</w:t>
      </w:r>
      <w:r w:rsidR="00EA2CCD" w:rsidRPr="00DD47D3">
        <w:rPr>
          <w:rFonts w:ascii="Times New Roman" w:hAnsi="Times New Roman" w:cs="Times New Roman"/>
        </w:rPr>
        <w:t xml:space="preserve"> million and Baht </w:t>
      </w:r>
      <w:r w:rsidR="009E5F49" w:rsidRPr="00DD47D3">
        <w:rPr>
          <w:rFonts w:ascii="Times New Roman" w:hAnsi="Times New Roman" w:cs="Times New Roman"/>
        </w:rPr>
        <w:t>158.1</w:t>
      </w:r>
      <w:r w:rsidR="00EA2CCD" w:rsidRPr="00DD47D3">
        <w:rPr>
          <w:rFonts w:ascii="Times New Roman" w:hAnsi="Times New Roman" w:cs="Times New Roman"/>
        </w:rPr>
        <w:t xml:space="preserve"> million, respectively. </w:t>
      </w:r>
      <w:r w:rsidRPr="00DD47D3">
        <w:rPr>
          <w:rFonts w:ascii="Times New Roman" w:hAnsi="Times New Roman" w:cs="Times New Roman"/>
        </w:rPr>
        <w:t>For overdue premium receivables, the Company has the legal process with such agents and brokers.</w:t>
      </w:r>
      <w:r w:rsidRPr="00DD47D3">
        <w:rPr>
          <w:rFonts w:ascii="Times New Roman" w:hAnsi="Times New Roman" w:cs="Times New Roman"/>
          <w:cs/>
        </w:rPr>
        <w:t xml:space="preserve"> </w:t>
      </w:r>
      <w:r w:rsidRPr="00DD47D3">
        <w:rPr>
          <w:rFonts w:ascii="Times New Roman" w:hAnsi="Times New Roman" w:cs="Times New Roman"/>
        </w:rPr>
        <w:t>As at</w:t>
      </w:r>
      <w:r w:rsidR="002C49CC" w:rsidRPr="00DD47D3">
        <w:rPr>
          <w:rFonts w:ascii="Times New Roman" w:hAnsi="Times New Roman" w:cs="Times New Roman"/>
        </w:rPr>
        <w:t xml:space="preserve"> </w:t>
      </w:r>
      <w:r w:rsidRPr="00DD47D3">
        <w:rPr>
          <w:rFonts w:ascii="Times New Roman" w:hAnsi="Times New Roman" w:cs="Times New Roman"/>
        </w:rPr>
        <w:t xml:space="preserve">December 31, </w:t>
      </w:r>
      <w:r w:rsidR="00536713" w:rsidRPr="00DD47D3">
        <w:rPr>
          <w:rFonts w:ascii="Times New Roman" w:hAnsi="Times New Roman" w:cs="Times New Roman"/>
        </w:rPr>
        <w:t xml:space="preserve">2017 and </w:t>
      </w:r>
      <w:r w:rsidRPr="00DD47D3">
        <w:rPr>
          <w:rFonts w:ascii="Times New Roman" w:hAnsi="Times New Roman" w:cs="Times New Roman"/>
        </w:rPr>
        <w:t>201</w:t>
      </w:r>
      <w:r w:rsidR="006464A1" w:rsidRPr="00DD47D3">
        <w:rPr>
          <w:rFonts w:ascii="Times New Roman" w:hAnsi="Times New Roman" w:cs="Times New Roman"/>
        </w:rPr>
        <w:t>6</w:t>
      </w:r>
      <w:r w:rsidRPr="00DD47D3">
        <w:rPr>
          <w:rFonts w:ascii="Times New Roman" w:hAnsi="Times New Roman" w:cs="Times New Roman"/>
        </w:rPr>
        <w:t>, the Company has provided an allowance for d</w:t>
      </w:r>
      <w:r w:rsidR="00621E34" w:rsidRPr="00DD47D3">
        <w:rPr>
          <w:rFonts w:ascii="Times New Roman" w:hAnsi="Times New Roman" w:cs="Times New Roman"/>
        </w:rPr>
        <w:t xml:space="preserve">oubtful accounts </w:t>
      </w:r>
      <w:proofErr w:type="spellStart"/>
      <w:r w:rsidR="00621E34" w:rsidRPr="00DD47D3">
        <w:rPr>
          <w:rFonts w:ascii="Times New Roman" w:hAnsi="Times New Roman" w:cs="Times New Roman"/>
        </w:rPr>
        <w:t>totalling</w:t>
      </w:r>
      <w:proofErr w:type="spellEnd"/>
      <w:r w:rsidR="00621E34" w:rsidRPr="00DD47D3">
        <w:rPr>
          <w:rFonts w:ascii="Times New Roman" w:hAnsi="Times New Roman" w:cs="Times New Roman"/>
        </w:rPr>
        <w:t xml:space="preserve"> Baht 46.5</w:t>
      </w:r>
      <w:r w:rsidR="002C49CC" w:rsidRPr="00DD47D3">
        <w:rPr>
          <w:rFonts w:ascii="Times New Roman" w:hAnsi="Times New Roman" w:cs="Times New Roman"/>
        </w:rPr>
        <w:t xml:space="preserve"> </w:t>
      </w:r>
      <w:r w:rsidRPr="00DD47D3">
        <w:rPr>
          <w:rFonts w:ascii="Times New Roman" w:hAnsi="Times New Roman" w:cs="Times New Roman"/>
        </w:rPr>
        <w:t xml:space="preserve">million and Baht </w:t>
      </w:r>
      <w:r w:rsidR="00CB2F54" w:rsidRPr="00DD47D3">
        <w:rPr>
          <w:rFonts w:ascii="Times New Roman" w:hAnsi="Times New Roman" w:cs="Times New Roman"/>
        </w:rPr>
        <w:t xml:space="preserve">20.3 </w:t>
      </w:r>
      <w:r w:rsidRPr="00DD47D3">
        <w:rPr>
          <w:rFonts w:ascii="Times New Roman" w:hAnsi="Times New Roman" w:cs="Times New Roman"/>
        </w:rPr>
        <w:t xml:space="preserve">million, respectively. The management believes that such allowance is adequate </w:t>
      </w:r>
      <w:r w:rsidR="009E5F49" w:rsidRPr="00DD47D3">
        <w:rPr>
          <w:rFonts w:ascii="Times New Roman" w:hAnsi="Times New Roman" w:cs="Times New Roman"/>
        </w:rPr>
        <w:t xml:space="preserve">to </w:t>
      </w:r>
      <w:r w:rsidRPr="00DD47D3">
        <w:rPr>
          <w:rFonts w:ascii="Times New Roman" w:hAnsi="Times New Roman" w:cs="Times New Roman"/>
        </w:rPr>
        <w:t>absorb possible losses on doubtful accounts.</w:t>
      </w:r>
    </w:p>
    <w:p w:rsidR="00AD5D0F" w:rsidRPr="00931229" w:rsidRDefault="00D1270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DA3842" w:rsidRPr="00931229">
        <w:rPr>
          <w:rFonts w:ascii="Times New Roman" w:hAnsi="Times New Roman" w:cs="Times New Roman"/>
          <w:b/>
          <w:bCs/>
        </w:rPr>
        <w:lastRenderedPageBreak/>
        <w:t>7</w:t>
      </w:r>
      <w:r w:rsidR="00AD5D0F" w:rsidRPr="00931229">
        <w:rPr>
          <w:rFonts w:ascii="Times New Roman" w:hAnsi="Times New Roman" w:cs="Times New Roman"/>
          <w:b/>
          <w:bCs/>
        </w:rPr>
        <w:t>.</w:t>
      </w:r>
      <w:r w:rsidR="00AD5D0F" w:rsidRPr="00931229">
        <w:rPr>
          <w:rFonts w:ascii="Times New Roman" w:hAnsi="Times New Roman" w:cs="Times New Roman"/>
          <w:b/>
          <w:bCs/>
        </w:rPr>
        <w:tab/>
        <w:t>REINSURANCE ASSETS</w:t>
      </w:r>
    </w:p>
    <w:p w:rsidR="00E16B76" w:rsidRPr="00931229" w:rsidRDefault="00E16B7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2"/>
        <w:gridCol w:w="1494"/>
        <w:gridCol w:w="236"/>
        <w:gridCol w:w="1483"/>
      </w:tblGrid>
      <w:tr w:rsidR="006464A1" w:rsidRPr="00931229" w:rsidTr="00FD5DB4">
        <w:tc>
          <w:tcPr>
            <w:tcW w:w="6102"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13" w:type="dxa"/>
            <w:gridSpan w:val="3"/>
            <w:tcBorders>
              <w:top w:val="nil"/>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FD5DB4">
        <w:tc>
          <w:tcPr>
            <w:tcW w:w="6102"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494" w:type="dxa"/>
            <w:tcBorders>
              <w:top w:val="nil"/>
              <w:left w:val="nil"/>
              <w:bottom w:val="single" w:sz="4" w:space="0" w:color="auto"/>
              <w:right w:val="nil"/>
            </w:tcBorders>
          </w:tcPr>
          <w:p w:rsidR="0083067A" w:rsidRPr="00931229" w:rsidRDefault="00797D8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83" w:type="dxa"/>
            <w:tcBorders>
              <w:top w:val="nil"/>
              <w:left w:val="nil"/>
              <w:bottom w:val="single" w:sz="4" w:space="0" w:color="auto"/>
              <w:right w:val="nil"/>
            </w:tcBorders>
          </w:tcPr>
          <w:p w:rsidR="0083067A" w:rsidRPr="00931229" w:rsidRDefault="00797D8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83067A"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94"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vAlign w:val="bottom"/>
          </w:tcPr>
          <w:p w:rsidR="0083067A" w:rsidRPr="00931229" w:rsidDel="00001564"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Insurance reserve refundable from reinsurers:</w:t>
            </w:r>
          </w:p>
        </w:tc>
        <w:tc>
          <w:tcPr>
            <w:tcW w:w="1494"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621E34"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shd w:val="clear" w:color="auto" w:fill="auto"/>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Long-term technical reserves</w:t>
            </w:r>
          </w:p>
        </w:tc>
        <w:tc>
          <w:tcPr>
            <w:tcW w:w="1494"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621E34"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shd w:val="clear" w:color="auto" w:fill="auto"/>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Claims liabilities</w:t>
            </w:r>
          </w:p>
        </w:tc>
        <w:tc>
          <w:tcPr>
            <w:tcW w:w="1494" w:type="dxa"/>
          </w:tcPr>
          <w:p w:rsidR="00621E34" w:rsidRPr="00C5421A" w:rsidRDefault="002B5065" w:rsidP="0015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256,981,017</w:t>
            </w:r>
          </w:p>
        </w:tc>
        <w:tc>
          <w:tcPr>
            <w:tcW w:w="236"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621E34" w:rsidRPr="00931229" w:rsidRDefault="00621E34" w:rsidP="0015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200,408,553</w:t>
            </w:r>
          </w:p>
        </w:tc>
      </w:tr>
      <w:tr w:rsidR="00621E34"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shd w:val="clear" w:color="auto" w:fill="auto"/>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Premiums liabilities</w:t>
            </w:r>
          </w:p>
        </w:tc>
        <w:tc>
          <w:tcPr>
            <w:tcW w:w="1494" w:type="dxa"/>
            <w:shd w:val="clear" w:color="auto" w:fill="auto"/>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621E34"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shd w:val="clear" w:color="auto" w:fill="auto"/>
            <w:vAlign w:val="bottom"/>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0" w:right="71"/>
              <w:rPr>
                <w:rFonts w:ascii="Times New Roman" w:hAnsi="Times New Roman" w:cs="Times New Roman"/>
              </w:rPr>
            </w:pPr>
            <w:r w:rsidRPr="00931229">
              <w:rPr>
                <w:rFonts w:ascii="Times New Roman" w:hAnsi="Times New Roman" w:cs="Times New Roman"/>
              </w:rPr>
              <w:t>- Unearned premium reserve from reinsurers</w:t>
            </w:r>
          </w:p>
        </w:tc>
        <w:tc>
          <w:tcPr>
            <w:tcW w:w="1494" w:type="dxa"/>
          </w:tcPr>
          <w:p w:rsidR="00621E34" w:rsidRPr="00931229" w:rsidRDefault="00621E34" w:rsidP="0015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146,392,465</w:t>
            </w:r>
          </w:p>
        </w:tc>
        <w:tc>
          <w:tcPr>
            <w:tcW w:w="236"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621E34" w:rsidRPr="00931229" w:rsidRDefault="00621E34" w:rsidP="0015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182,867,106</w:t>
            </w:r>
          </w:p>
        </w:tc>
      </w:tr>
      <w:tr w:rsidR="00621E34"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shd w:val="clear" w:color="auto" w:fill="auto"/>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Other</w:t>
            </w:r>
          </w:p>
        </w:tc>
        <w:tc>
          <w:tcPr>
            <w:tcW w:w="1494"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621E34"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Total reinsurance assets</w:t>
            </w:r>
          </w:p>
        </w:tc>
        <w:tc>
          <w:tcPr>
            <w:tcW w:w="1494" w:type="dxa"/>
            <w:tcBorders>
              <w:top w:val="single" w:sz="4" w:space="0" w:color="auto"/>
              <w:bottom w:val="double" w:sz="4" w:space="0" w:color="auto"/>
            </w:tcBorders>
          </w:tcPr>
          <w:p w:rsidR="00621E34" w:rsidRPr="00DD47D3" w:rsidRDefault="00621E34" w:rsidP="002B5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DD47D3">
              <w:rPr>
                <w:rFonts w:ascii="Times New Roman" w:eastAsia="Cordia New" w:hAnsi="Times New Roman" w:cs="Times New Roman"/>
              </w:rPr>
              <w:t>403,3</w:t>
            </w:r>
            <w:r w:rsidR="002B5065">
              <w:rPr>
                <w:rFonts w:ascii="Times New Roman" w:eastAsia="Cordia New" w:hAnsi="Times New Roman" w:cs="Times New Roman"/>
              </w:rPr>
              <w:t>73</w:t>
            </w:r>
            <w:r w:rsidRPr="00DD47D3">
              <w:rPr>
                <w:rFonts w:ascii="Times New Roman" w:eastAsia="Cordia New" w:hAnsi="Times New Roman" w:cs="Times New Roman"/>
              </w:rPr>
              <w:t>,</w:t>
            </w:r>
            <w:r w:rsidR="002B5065">
              <w:rPr>
                <w:rFonts w:ascii="Times New Roman" w:eastAsia="Cordia New" w:hAnsi="Times New Roman" w:cs="Times New Roman"/>
              </w:rPr>
              <w:t>482</w:t>
            </w:r>
          </w:p>
        </w:tc>
        <w:tc>
          <w:tcPr>
            <w:tcW w:w="236" w:type="dxa"/>
          </w:tcPr>
          <w:p w:rsidR="00621E34" w:rsidRPr="00931229" w:rsidRDefault="00621E34" w:rsidP="0062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Borders>
              <w:top w:val="single" w:sz="4" w:space="0" w:color="auto"/>
              <w:bottom w:val="double" w:sz="4" w:space="0" w:color="auto"/>
            </w:tcBorders>
          </w:tcPr>
          <w:p w:rsidR="00621E34" w:rsidRPr="00931229" w:rsidRDefault="00621E34" w:rsidP="00154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31229">
              <w:rPr>
                <w:rFonts w:ascii="Times New Roman" w:eastAsia="Cordia New" w:hAnsi="Times New Roman" w:cs="Times New Roman"/>
              </w:rPr>
              <w:t>383,275,659</w:t>
            </w:r>
          </w:p>
        </w:tc>
      </w:tr>
    </w:tbl>
    <w:p w:rsidR="00D1270B" w:rsidRDefault="00D1270B"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D1270B" w:rsidRDefault="00D1270B"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B55183" w:rsidRPr="00931229" w:rsidRDefault="00B55183"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8.</w:t>
      </w:r>
      <w:r w:rsidRPr="00931229">
        <w:rPr>
          <w:rFonts w:ascii="Times New Roman" w:hAnsi="Times New Roman" w:cs="Times New Roman"/>
          <w:b/>
          <w:bCs/>
        </w:rPr>
        <w:tab/>
        <w:t>AMOUNTS DUE FROM REINSURANCES</w:t>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30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2"/>
        <w:gridCol w:w="1494"/>
        <w:gridCol w:w="236"/>
        <w:gridCol w:w="1474"/>
      </w:tblGrid>
      <w:tr w:rsidR="00B55183" w:rsidRPr="00931229" w:rsidTr="00FD5DB4">
        <w:tc>
          <w:tcPr>
            <w:tcW w:w="6102" w:type="dxa"/>
            <w:tcBorders>
              <w:top w:val="nil"/>
              <w:left w:val="nil"/>
              <w:bottom w:val="nil"/>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04" w:type="dxa"/>
            <w:gridSpan w:val="3"/>
            <w:tcBorders>
              <w:top w:val="nil"/>
              <w:left w:val="nil"/>
              <w:bottom w:val="single" w:sz="4" w:space="0" w:color="auto"/>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FD5DB4">
        <w:tc>
          <w:tcPr>
            <w:tcW w:w="6102"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nil"/>
              <w:left w:val="nil"/>
              <w:bottom w:val="single" w:sz="4" w:space="0" w:color="auto"/>
              <w:right w:val="nil"/>
            </w:tcBorders>
          </w:tcPr>
          <w:p w:rsidR="0083067A"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74" w:type="dxa"/>
            <w:tcBorders>
              <w:top w:val="nil"/>
              <w:left w:val="nil"/>
              <w:bottom w:val="single" w:sz="4" w:space="0" w:color="auto"/>
              <w:right w:val="nil"/>
            </w:tcBorders>
          </w:tcPr>
          <w:p w:rsidR="0083067A"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83067A"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94"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heme="minorBidi"/>
                <w:cs/>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14485"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Amounts deposit on reinsurance</w:t>
            </w:r>
          </w:p>
        </w:tc>
        <w:tc>
          <w:tcPr>
            <w:tcW w:w="149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Amounts due from reinsurers</w:t>
            </w:r>
          </w:p>
        </w:tc>
        <w:tc>
          <w:tcPr>
            <w:tcW w:w="1494" w:type="dxa"/>
          </w:tcPr>
          <w:p w:rsidR="00B14485" w:rsidRPr="00931229" w:rsidRDefault="004B2962"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279,500,279</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r w:rsidR="00B14485"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Other reinsurance receivables</w:t>
            </w:r>
          </w:p>
        </w:tc>
        <w:tc>
          <w:tcPr>
            <w:tcW w:w="149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4485" w:rsidRPr="00931229" w:rsidTr="00FD5D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02"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Total</w:t>
            </w:r>
          </w:p>
        </w:tc>
        <w:tc>
          <w:tcPr>
            <w:tcW w:w="1494" w:type="dxa"/>
            <w:tcBorders>
              <w:top w:val="single" w:sz="4" w:space="0" w:color="auto"/>
              <w:bottom w:val="double" w:sz="4" w:space="0" w:color="auto"/>
            </w:tcBorders>
          </w:tcPr>
          <w:p w:rsidR="00B14485" w:rsidRPr="00931229" w:rsidRDefault="004B2962"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279,500,279</w:t>
            </w:r>
          </w:p>
        </w:tc>
        <w:tc>
          <w:tcPr>
            <w:tcW w:w="236" w:type="dxa"/>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Borders>
              <w:top w:val="single" w:sz="4" w:space="0" w:color="auto"/>
              <w:bottom w:val="double" w:sz="4" w:space="0" w:color="auto"/>
            </w:tcBorders>
          </w:tcPr>
          <w:p w:rsidR="00B14485" w:rsidRPr="00931229" w:rsidRDefault="00B14485" w:rsidP="00B14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bl>
    <w:p w:rsidR="00FD5DB4" w:rsidRDefault="00FD5D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As at</w:t>
      </w:r>
      <w:r w:rsidR="00C7241B" w:rsidRPr="00931229">
        <w:rPr>
          <w:rFonts w:ascii="Times New Roman" w:hAnsi="Times New Roman" w:cstheme="minorBidi"/>
        </w:rPr>
        <w:t xml:space="preserve"> </w:t>
      </w:r>
      <w:r w:rsidRPr="00931229">
        <w:rPr>
          <w:rFonts w:ascii="Times New Roman" w:hAnsi="Times New Roman" w:cs="Times New Roman"/>
        </w:rPr>
        <w:t>December 31,</w:t>
      </w:r>
      <w:r w:rsidR="00536713" w:rsidRPr="00536713">
        <w:rPr>
          <w:rFonts w:ascii="Times New Roman" w:hAnsi="Times New Roman" w:cs="Times New Roman"/>
        </w:rPr>
        <w:t xml:space="preserve"> </w:t>
      </w:r>
      <w:r w:rsidR="00536713" w:rsidRPr="00931229">
        <w:rPr>
          <w:rFonts w:ascii="Times New Roman" w:hAnsi="Times New Roman" w:cs="Times New Roman"/>
        </w:rPr>
        <w:t>2017 and</w:t>
      </w:r>
      <w:r w:rsidRPr="00931229">
        <w:rPr>
          <w:rFonts w:ascii="Times New Roman" w:hAnsi="Times New Roman" w:cs="Times New Roman"/>
        </w:rPr>
        <w:t xml:space="preserve"> 2016, balances of amounts due from reinsurers are classified by aging as follows: </w:t>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5"/>
        <w:gridCol w:w="1485"/>
        <w:gridCol w:w="236"/>
        <w:gridCol w:w="1474"/>
      </w:tblGrid>
      <w:tr w:rsidR="00B55183" w:rsidRPr="00931229" w:rsidTr="00496CDB">
        <w:tc>
          <w:tcPr>
            <w:tcW w:w="6165" w:type="dxa"/>
            <w:tcBorders>
              <w:top w:val="nil"/>
              <w:left w:val="nil"/>
              <w:bottom w:val="nil"/>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195" w:type="dxa"/>
            <w:gridSpan w:val="3"/>
            <w:tcBorders>
              <w:top w:val="nil"/>
              <w:left w:val="nil"/>
              <w:bottom w:val="single" w:sz="4" w:space="0" w:color="auto"/>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496CDB">
        <w:tc>
          <w:tcPr>
            <w:tcW w:w="6165"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nil"/>
              <w:left w:val="nil"/>
              <w:bottom w:val="single" w:sz="4" w:space="0" w:color="auto"/>
              <w:right w:val="nil"/>
            </w:tcBorders>
          </w:tcPr>
          <w:p w:rsidR="0083067A"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74" w:type="dxa"/>
            <w:tcBorders>
              <w:top w:val="nil"/>
              <w:left w:val="nil"/>
              <w:bottom w:val="single" w:sz="4" w:space="0" w:color="auto"/>
              <w:right w:val="nil"/>
            </w:tcBorders>
          </w:tcPr>
          <w:p w:rsidR="0083067A"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83067A"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85"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4B2962"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4B2962" w:rsidRPr="00931229" w:rsidRDefault="004B2962" w:rsidP="004B2962">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Not yet due</w:t>
            </w:r>
          </w:p>
        </w:tc>
        <w:tc>
          <w:tcPr>
            <w:tcW w:w="1485"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 xml:space="preserve"> 46,567,472 </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123,937,003</w:t>
            </w:r>
          </w:p>
        </w:tc>
      </w:tr>
      <w:tr w:rsidR="004B2962"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rPr>
                <w:rFonts w:ascii="Times New Roman" w:eastAsia="Arial Unicode MS" w:hAnsi="Times New Roman" w:cs="Times New Roman"/>
              </w:rPr>
            </w:pPr>
            <w:r w:rsidRPr="00931229">
              <w:rPr>
                <w:rFonts w:ascii="Times New Roman" w:eastAsia="Arial Unicode MS" w:hAnsi="Times New Roman" w:cs="Times New Roman"/>
              </w:rPr>
              <w:t>Not over 12 months</w:t>
            </w:r>
          </w:p>
        </w:tc>
        <w:tc>
          <w:tcPr>
            <w:tcW w:w="1485"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 xml:space="preserve"> 174,070,499 </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151,480,982</w:t>
            </w:r>
          </w:p>
        </w:tc>
      </w:tr>
      <w:tr w:rsidR="004B2962"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4B2962" w:rsidRPr="00931229" w:rsidRDefault="004B2962" w:rsidP="004B2962">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Over 1 year to 2 years</w:t>
            </w:r>
          </w:p>
        </w:tc>
        <w:tc>
          <w:tcPr>
            <w:tcW w:w="1485"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 xml:space="preserve"> 45,275,729 </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54,990,783</w:t>
            </w:r>
          </w:p>
        </w:tc>
      </w:tr>
      <w:tr w:rsidR="004B2962"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vAlign w:val="bottom"/>
          </w:tcPr>
          <w:p w:rsidR="004B2962" w:rsidRPr="00931229" w:rsidRDefault="004B2962" w:rsidP="004B2962">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Over 2 years</w:t>
            </w:r>
          </w:p>
        </w:tc>
        <w:tc>
          <w:tcPr>
            <w:tcW w:w="1485" w:type="dxa"/>
            <w:tcBorders>
              <w:bottom w:val="single" w:sz="4" w:space="0" w:color="auto"/>
            </w:tcBorders>
          </w:tcPr>
          <w:p w:rsidR="004B2962" w:rsidRPr="004B2962" w:rsidRDefault="004B2962" w:rsidP="005C0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 xml:space="preserve"> </w:t>
            </w:r>
            <w:r w:rsidR="005C085B">
              <w:rPr>
                <w:rFonts w:ascii="Times New Roman" w:eastAsia="Cordia New" w:hAnsi="Times New Roman" w:cs="Times New Roman"/>
              </w:rPr>
              <w:t>13,586,579</w:t>
            </w:r>
            <w:r w:rsidRPr="004B2962">
              <w:rPr>
                <w:rFonts w:ascii="Times New Roman" w:eastAsia="Cordia New" w:hAnsi="Times New Roman" w:cs="Times New Roman"/>
              </w:rPr>
              <w:t xml:space="preserve"> </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Borders>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68,034,146</w:t>
            </w:r>
          </w:p>
        </w:tc>
      </w:tr>
      <w:tr w:rsidR="004B2962"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4B2962" w:rsidRPr="00931229" w:rsidRDefault="004B2962" w:rsidP="004B2962">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Total amounts due from reinsurers</w:t>
            </w:r>
          </w:p>
        </w:tc>
        <w:tc>
          <w:tcPr>
            <w:tcW w:w="1485" w:type="dxa"/>
            <w:tcBorders>
              <w:top w:val="single" w:sz="4" w:space="0" w:color="auto"/>
              <w:bottom w:val="double" w:sz="4" w:space="0" w:color="auto"/>
            </w:tcBorders>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279,500,279</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Borders>
              <w:top w:val="single" w:sz="4" w:space="0" w:color="auto"/>
              <w:bottom w:val="doub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398,442,914</w:t>
            </w:r>
          </w:p>
        </w:tc>
      </w:tr>
    </w:tbl>
    <w:p w:rsidR="00B835E5" w:rsidRPr="0028357C" w:rsidRDefault="00B835E5" w:rsidP="0028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835E5" w:rsidRPr="0028357C" w:rsidRDefault="00B835E5" w:rsidP="0028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8126C4"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9</w:t>
      </w:r>
      <w:r w:rsidR="008126C4" w:rsidRPr="00931229">
        <w:rPr>
          <w:rFonts w:ascii="Times New Roman" w:hAnsi="Times New Roman" w:cs="Times New Roman"/>
          <w:b/>
          <w:bCs/>
        </w:rPr>
        <w:t>.</w:t>
      </w:r>
      <w:r w:rsidR="008126C4" w:rsidRPr="00931229">
        <w:rPr>
          <w:rFonts w:ascii="Times New Roman" w:hAnsi="Times New Roman" w:cs="Times New Roman"/>
          <w:b/>
          <w:bCs/>
        </w:rPr>
        <w:tab/>
        <w:t>INVESTMENTS IN SECURITIES</w:t>
      </w:r>
    </w:p>
    <w:p w:rsidR="008126C4" w:rsidRPr="00931229" w:rsidRDefault="008126C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87" w:type="dxa"/>
        <w:tblInd w:w="-45" w:type="dxa"/>
        <w:tblLayout w:type="fixed"/>
        <w:tblLook w:val="01E0" w:firstRow="1" w:lastRow="1" w:firstColumn="1" w:lastColumn="1" w:noHBand="0" w:noVBand="0"/>
      </w:tblPr>
      <w:tblGrid>
        <w:gridCol w:w="3024"/>
        <w:gridCol w:w="1411"/>
        <w:gridCol w:w="236"/>
        <w:gridCol w:w="1411"/>
        <w:gridCol w:w="236"/>
        <w:gridCol w:w="1413"/>
        <w:gridCol w:w="243"/>
        <w:gridCol w:w="1413"/>
      </w:tblGrid>
      <w:tr w:rsidR="003B32A3" w:rsidRPr="00931229" w:rsidTr="00E72DB5">
        <w:trPr>
          <w:tblHeader/>
        </w:trPr>
        <w:tc>
          <w:tcPr>
            <w:tcW w:w="3024" w:type="dxa"/>
          </w:tcPr>
          <w:p w:rsidR="003B32A3" w:rsidRPr="00931229"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931229"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931229">
              <w:rPr>
                <w:rFonts w:ascii="Times New Roman" w:hAnsi="Times New Roman" w:cs="Times New Roman"/>
              </w:rPr>
              <w:t>In Baht</w:t>
            </w:r>
          </w:p>
        </w:tc>
      </w:tr>
      <w:tr w:rsidR="00B55183" w:rsidRPr="00931229" w:rsidTr="00E72DB5">
        <w:trPr>
          <w:tblHeader/>
        </w:trPr>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B55183"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sidR="00164BA1" w:rsidRPr="00931229">
              <w:rPr>
                <w:rFonts w:ascii="Times New Roman" w:hAnsi="Times New Roman" w:cs="Times New Roman"/>
              </w:rPr>
              <w:t>6</w:t>
            </w:r>
          </w:p>
        </w:tc>
      </w:tr>
      <w:tr w:rsidR="00B55183" w:rsidRPr="00931229" w:rsidTr="00E72DB5">
        <w:trPr>
          <w:tblHeader/>
        </w:trPr>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31229">
              <w:rPr>
                <w:rFonts w:ascii="Times New Roman" w:hAnsi="Times New Roman" w:cs="Times New Roman"/>
              </w:rPr>
              <w:t>Cost /</w:t>
            </w:r>
          </w:p>
        </w:tc>
        <w:tc>
          <w:tcPr>
            <w:tcW w:w="236"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31229">
              <w:rPr>
                <w:rFonts w:ascii="Times New Roman" w:hAnsi="Times New Roman" w:cs="Times New Roman"/>
              </w:rPr>
              <w:t>Cost /</w:t>
            </w:r>
          </w:p>
        </w:tc>
        <w:tc>
          <w:tcPr>
            <w:tcW w:w="243"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Pr>
          <w:p w:rsidR="00B55183" w:rsidRPr="00931229" w:rsidRDefault="00B55183" w:rsidP="00931229">
            <w:pPr>
              <w:spacing w:line="240" w:lineRule="exact"/>
              <w:ind w:left="-108" w:right="-108"/>
              <w:jc w:val="center"/>
              <w:rPr>
                <w:rFonts w:ascii="Times New Roman" w:hAnsi="Times New Roman" w:cs="Times New Roman"/>
              </w:rPr>
            </w:pPr>
          </w:p>
        </w:tc>
      </w:tr>
      <w:tr w:rsidR="00B55183" w:rsidRPr="00931229" w:rsidTr="00E72DB5">
        <w:trPr>
          <w:tblHeader/>
        </w:trPr>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31229">
              <w:rPr>
                <w:rFonts w:ascii="Times New Roman" w:hAnsi="Times New Roman" w:cs="Times New Roman"/>
              </w:rPr>
              <w:t>Amortized Cost</w:t>
            </w: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Fair Value</w:t>
            </w: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31229">
              <w:rPr>
                <w:rFonts w:ascii="Times New Roman" w:hAnsi="Times New Roman" w:cs="Times New Roman"/>
              </w:rPr>
              <w:t>Amortized Cost</w:t>
            </w:r>
          </w:p>
        </w:tc>
        <w:tc>
          <w:tcPr>
            <w:tcW w:w="24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Fair Value</w:t>
            </w:r>
          </w:p>
        </w:tc>
      </w:tr>
      <w:tr w:rsidR="00B55183" w:rsidRPr="00931229" w:rsidTr="00E72DB5">
        <w:trPr>
          <w:tblHeader/>
        </w:trPr>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43"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r>
      <w:tr w:rsidR="00B55183" w:rsidRPr="00931229" w:rsidTr="00496CDB">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Held for trading investments</w:t>
            </w:r>
          </w:p>
        </w:tc>
        <w:tc>
          <w:tcPr>
            <w:tcW w:w="1411"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Marketable equity securities</w:t>
            </w:r>
          </w:p>
        </w:tc>
        <w:tc>
          <w:tcPr>
            <w:tcW w:w="1411" w:type="dxa"/>
          </w:tcPr>
          <w:p w:rsidR="004B2962" w:rsidRPr="004B2962" w:rsidRDefault="00C96EB3" w:rsidP="00C9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77</w:t>
            </w:r>
            <w:r w:rsidR="004B2962" w:rsidRPr="004B2962">
              <w:rPr>
                <w:rFonts w:ascii="Times New Roman" w:eastAsia="Cordia New" w:hAnsi="Times New Roman" w:cs="Times New Roman"/>
              </w:rPr>
              <w:t>,</w:t>
            </w:r>
            <w:r>
              <w:rPr>
                <w:rFonts w:ascii="Times New Roman" w:eastAsia="Cordia New" w:hAnsi="Times New Roman" w:cs="Times New Roman"/>
              </w:rPr>
              <w:t>827</w:t>
            </w:r>
            <w:r w:rsidR="004B2962" w:rsidRPr="004B2962">
              <w:rPr>
                <w:rFonts w:ascii="Times New Roman" w:eastAsia="Cordia New" w:hAnsi="Times New Roman" w:cs="Times New Roman"/>
              </w:rPr>
              <w:t>,</w:t>
            </w:r>
            <w:r>
              <w:rPr>
                <w:rFonts w:ascii="Times New Roman" w:eastAsia="Cordia New" w:hAnsi="Times New Roman" w:cs="Times New Roman"/>
              </w:rPr>
              <w:t>347</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1"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84,818,403</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9,051,336</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Unit trusts</w:t>
            </w:r>
          </w:p>
        </w:tc>
        <w:tc>
          <w:tcPr>
            <w:tcW w:w="1411"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49,649,009</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1"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50,195,836</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87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Pr>
                <w:rFonts w:ascii="Times New Roman" w:hAnsi="Times New Roman" w:cs="Times New Roman"/>
              </w:rPr>
              <w:t>Add (</w:t>
            </w:r>
            <w:r w:rsidRPr="00931229">
              <w:rPr>
                <w:rFonts w:ascii="Times New Roman" w:hAnsi="Times New Roman" w:cs="Times New Roman"/>
              </w:rPr>
              <w:t>Less</w:t>
            </w:r>
            <w:r>
              <w:rPr>
                <w:rFonts w:ascii="Times New Roman" w:hAnsi="Times New Roman" w:cs="Times New Roman"/>
              </w:rPr>
              <w:t>)</w:t>
            </w:r>
            <w:r w:rsidRPr="00931229">
              <w:rPr>
                <w:rFonts w:ascii="Times New Roman" w:hAnsi="Times New Roman" w:cs="Times New Roman"/>
              </w:rPr>
              <w:t xml:space="preserve"> : Unrealized </w:t>
            </w:r>
            <w:r>
              <w:rPr>
                <w:rFonts w:ascii="Times New Roman" w:hAnsi="Times New Roman"/>
                <w:szCs w:val="22"/>
              </w:rPr>
              <w:t xml:space="preserve">gain </w:t>
            </w:r>
            <w:r w:rsidR="0087065C">
              <w:rPr>
                <w:rFonts w:ascii="Times New Roman" w:hAnsi="Times New Roman"/>
                <w:szCs w:val="22"/>
              </w:rPr>
              <w:t>(loss)</w:t>
            </w:r>
          </w:p>
        </w:tc>
        <w:tc>
          <w:tcPr>
            <w:tcW w:w="1411" w:type="dxa"/>
          </w:tcPr>
          <w:p w:rsidR="004B2962" w:rsidRPr="00771F83"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87065C" w:rsidRPr="00931229" w:rsidTr="00496CDB">
        <w:tc>
          <w:tcPr>
            <w:tcW w:w="3024" w:type="dxa"/>
          </w:tcPr>
          <w:p w:rsidR="0087065C" w:rsidRDefault="0087065C" w:rsidP="0087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63" w:right="29"/>
              <w:jc w:val="both"/>
              <w:rPr>
                <w:rFonts w:ascii="Times New Roman" w:hAnsi="Times New Roman" w:cs="Times New Roman"/>
              </w:rPr>
            </w:pPr>
            <w:r w:rsidRPr="00931229">
              <w:rPr>
                <w:rFonts w:ascii="Times New Roman" w:hAnsi="Times New Roman" w:cs="Times New Roman"/>
              </w:rPr>
              <w:t>on revaluation of</w:t>
            </w:r>
          </w:p>
        </w:tc>
        <w:tc>
          <w:tcPr>
            <w:tcW w:w="1411" w:type="dxa"/>
          </w:tcPr>
          <w:p w:rsidR="0087065C" w:rsidRPr="00771F83" w:rsidRDefault="0087065C"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87065C" w:rsidRPr="00931229" w:rsidRDefault="0087065C"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87065C" w:rsidRPr="00931229" w:rsidRDefault="0087065C"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87065C" w:rsidRPr="00931229" w:rsidRDefault="0087065C"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87065C" w:rsidRPr="00931229" w:rsidRDefault="0087065C"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87065C" w:rsidRPr="00931229" w:rsidRDefault="0087065C"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87065C" w:rsidRPr="00931229" w:rsidRDefault="0087065C"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87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72" w:right="29"/>
              <w:jc w:val="both"/>
              <w:rPr>
                <w:rFonts w:ascii="Times New Roman" w:hAnsi="Times New Roman" w:cs="Times New Roman"/>
              </w:rPr>
            </w:pPr>
            <w:r w:rsidRPr="00931229">
              <w:rPr>
                <w:rFonts w:ascii="Times New Roman" w:hAnsi="Times New Roman" w:cs="Times New Roman"/>
              </w:rPr>
              <w:t xml:space="preserve"> securities</w:t>
            </w:r>
          </w:p>
        </w:tc>
        <w:tc>
          <w:tcPr>
            <w:tcW w:w="1411" w:type="dxa"/>
            <w:tcBorders>
              <w:bottom w:val="single" w:sz="4" w:space="0" w:color="auto"/>
            </w:tcBorders>
          </w:tcPr>
          <w:p w:rsidR="004B2962" w:rsidRPr="00931229" w:rsidRDefault="00C96EB3" w:rsidP="00C9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7</w:t>
            </w:r>
            <w:r w:rsidR="004B2962" w:rsidRPr="004B2962">
              <w:rPr>
                <w:rFonts w:ascii="Times New Roman" w:eastAsia="Cordia New" w:hAnsi="Times New Roman" w:cs="Times New Roman"/>
              </w:rPr>
              <w:t>,</w:t>
            </w:r>
            <w:r>
              <w:rPr>
                <w:rFonts w:ascii="Times New Roman" w:eastAsia="Cordia New" w:hAnsi="Times New Roman" w:cs="Times New Roman"/>
              </w:rPr>
              <w:t>537</w:t>
            </w:r>
            <w:r w:rsidR="004B2962" w:rsidRPr="004B2962">
              <w:rPr>
                <w:rFonts w:ascii="Times New Roman" w:eastAsia="Cordia New" w:hAnsi="Times New Roman" w:cs="Times New Roman"/>
              </w:rPr>
              <w:t>,</w:t>
            </w:r>
            <w:r>
              <w:rPr>
                <w:rFonts w:ascii="Times New Roman" w:eastAsia="Cordia New" w:hAnsi="Times New Roman" w:cs="Times New Roman"/>
              </w:rPr>
              <w:t>883</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4B2962" w:rsidRPr="00931229" w:rsidRDefault="004B2962" w:rsidP="004B296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eastAsia="Cordia New" w:hAnsi="Times New Roman" w:cs="Times New Roman"/>
              </w:rPr>
            </w:pPr>
            <w:r w:rsidRPr="00931229">
              <w:rPr>
                <w:rFonts w:ascii="Times New Roman" w:eastAsia="Cordia New" w:hAnsi="Times New Roman" w:cs="Times New Roman"/>
              </w:rPr>
              <w:t>(1,134,633)</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B2962" w:rsidRPr="00931229" w:rsidRDefault="004B2962" w:rsidP="004B296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31229">
              <w:rPr>
                <w:rFonts w:ascii="Times New Roman" w:hAnsi="Times New Roman" w:cs="Times New Roman"/>
              </w:rPr>
              <w:t>Total held for trading investments</w:t>
            </w:r>
          </w:p>
        </w:tc>
        <w:tc>
          <w:tcPr>
            <w:tcW w:w="1411" w:type="dxa"/>
            <w:tcBorders>
              <w:top w:val="single" w:sz="4" w:space="0" w:color="auto"/>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135,014,239</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135,014,239</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Available-for-sale investments</w:t>
            </w: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Marketable equity securities</w:t>
            </w:r>
          </w:p>
        </w:tc>
        <w:tc>
          <w:tcPr>
            <w:tcW w:w="1411" w:type="dxa"/>
          </w:tcPr>
          <w:p w:rsidR="004B2962" w:rsidRPr="004B2962" w:rsidRDefault="004B2962" w:rsidP="00C25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60,39</w:t>
            </w:r>
            <w:r w:rsidR="00C259FF">
              <w:rPr>
                <w:rFonts w:ascii="Times New Roman" w:eastAsia="Cordia New" w:hAnsi="Times New Roman" w:cs="Times New Roman"/>
              </w:rPr>
              <w:t>5</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524</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10,547,192</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26,317,176</w:t>
            </w: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Unit trusts</w:t>
            </w:r>
          </w:p>
        </w:tc>
        <w:tc>
          <w:tcPr>
            <w:tcW w:w="1411"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25,999,044</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49,779,870</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25,999,044</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Add : Unrealized gain on revaluation</w:t>
            </w: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31229">
              <w:rPr>
                <w:rFonts w:ascii="Times New Roman" w:hAnsi="Times New Roman" w:cs="Times New Roman"/>
              </w:rPr>
              <w:t>of securities</w:t>
            </w:r>
          </w:p>
        </w:tc>
        <w:tc>
          <w:tcPr>
            <w:tcW w:w="1411" w:type="dxa"/>
            <w:tcBorders>
              <w:bottom w:val="single" w:sz="4" w:space="0" w:color="auto"/>
            </w:tcBorders>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23,720,95</w:t>
            </w:r>
            <w:r w:rsidR="00C259FF">
              <w:rPr>
                <w:rFonts w:ascii="Times New Roman" w:eastAsia="Cordia New" w:hAnsi="Times New Roman" w:cs="Times New Roman"/>
              </w:rPr>
              <w:t>5</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4B2962" w:rsidRPr="00931229" w:rsidRDefault="004B2962" w:rsidP="004B296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43,310,402</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B2962" w:rsidRPr="00931229" w:rsidRDefault="004B2962" w:rsidP="004B2962">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31229">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49,780,394</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49,780,394</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79,856,638</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79,856,638</w:t>
            </w: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bookmarkStart w:id="0" w:name="_GoBack"/>
            <w:bookmarkEnd w:id="0"/>
            <w:r w:rsidRPr="00931229">
              <w:rPr>
                <w:rFonts w:ascii="Times New Roman" w:hAnsi="Times New Roman" w:cs="Times New Roman"/>
                <w:b/>
                <w:bCs/>
              </w:rPr>
              <w:lastRenderedPageBreak/>
              <w:t>Held-to-maturity investments</w:t>
            </w: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931229">
              <w:rPr>
                <w:rFonts w:ascii="Times New Roman" w:hAnsi="Times New Roman" w:cs="Times New Roman"/>
              </w:rPr>
              <w:t>Government and state enterprise</w:t>
            </w: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   securities</w:t>
            </w:r>
          </w:p>
        </w:tc>
        <w:tc>
          <w:tcPr>
            <w:tcW w:w="1411"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20,052,738</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60,559,422</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eastAsia="Cordia New" w:hAnsi="Times New Roman" w:cs="Times New Roman"/>
              </w:rPr>
              <w:t xml:space="preserve">Deposits at banks with maturity of </w:t>
            </w:r>
          </w:p>
        </w:tc>
        <w:tc>
          <w:tcPr>
            <w:tcW w:w="1411" w:type="dxa"/>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eastAsia="Cordia New" w:hAnsi="Times New Roman" w:cs="Times New Roman"/>
              </w:rPr>
              <w:t xml:space="preserve">   more than 3 months</w:t>
            </w:r>
          </w:p>
        </w:tc>
        <w:tc>
          <w:tcPr>
            <w:tcW w:w="1411" w:type="dxa"/>
            <w:tcBorders>
              <w:bottom w:val="single" w:sz="4" w:space="0" w:color="auto"/>
            </w:tcBorders>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 xml:space="preserve"> 138,451,234</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4B2962" w:rsidRPr="004B2962"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 xml:space="preserve"> 158,503,972 </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158,190,270</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vAlign w:val="bottom"/>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b/>
                <w:bCs/>
              </w:rPr>
              <w:t>Other investments</w:t>
            </w: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Non-marketable equity securities </w:t>
            </w:r>
          </w:p>
        </w:tc>
        <w:tc>
          <w:tcPr>
            <w:tcW w:w="1411" w:type="dxa"/>
            <w:tcBorders>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 xml:space="preserve">1,550,310 </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 xml:space="preserve">1,550,310 </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4B2962" w:rsidRPr="00931229" w:rsidTr="00496CDB">
        <w:tc>
          <w:tcPr>
            <w:tcW w:w="3024"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Total investments in securities</w:t>
            </w:r>
          </w:p>
        </w:tc>
        <w:tc>
          <w:tcPr>
            <w:tcW w:w="1411" w:type="dxa"/>
            <w:tcBorders>
              <w:bottom w:val="doub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344,848,915</w:t>
            </w: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247,513,921</w:t>
            </w:r>
          </w:p>
        </w:tc>
        <w:tc>
          <w:tcPr>
            <w:tcW w:w="24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4B2962" w:rsidRPr="00931229" w:rsidRDefault="004B2962" w:rsidP="004B2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3D14FB" w:rsidRDefault="003D14FB" w:rsidP="00C9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rPr>
      </w:pPr>
    </w:p>
    <w:p w:rsidR="004B2962" w:rsidRPr="00931229" w:rsidRDefault="00C96EB3" w:rsidP="00C9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rPr>
      </w:pPr>
      <w:r>
        <w:rPr>
          <w:rFonts w:ascii="Times New Roman" w:hAnsi="Times New Roman" w:cs="Times New Roman"/>
        </w:rPr>
        <w:t>On</w:t>
      </w:r>
      <w:r w:rsidR="004B2962" w:rsidRPr="00931229">
        <w:rPr>
          <w:rFonts w:ascii="Times New Roman" w:hAnsi="Times New Roman" w:cs="Times New Roman"/>
        </w:rPr>
        <w:t xml:space="preserve"> December </w:t>
      </w:r>
      <w:r w:rsidR="004B2962">
        <w:rPr>
          <w:rFonts w:ascii="Times New Roman" w:hAnsi="Times New Roman" w:cs="Times New Roman"/>
        </w:rPr>
        <w:t>20</w:t>
      </w:r>
      <w:r w:rsidR="004B2962" w:rsidRPr="00931229">
        <w:rPr>
          <w:rFonts w:ascii="Times New Roman" w:hAnsi="Times New Roman" w:cs="Times New Roman"/>
        </w:rPr>
        <w:t xml:space="preserve">, </w:t>
      </w:r>
      <w:r w:rsidR="004B2962">
        <w:rPr>
          <w:rFonts w:ascii="Times New Roman" w:hAnsi="Times New Roman" w:cs="Times New Roman"/>
        </w:rPr>
        <w:t xml:space="preserve">2017, the Company </w:t>
      </w:r>
      <w:r w:rsidR="00745FC9" w:rsidRPr="00745FC9">
        <w:rPr>
          <w:rFonts w:ascii="Times New Roman" w:hAnsi="Times New Roman" w:cs="Times New Roman"/>
        </w:rPr>
        <w:t>reclassifie</w:t>
      </w:r>
      <w:r w:rsidR="00745FC9">
        <w:rPr>
          <w:rFonts w:ascii="Times New Roman" w:hAnsi="Times New Roman" w:cs="Times New Roman"/>
        </w:rPr>
        <w:t>d</w:t>
      </w:r>
      <w:r w:rsidR="00745FC9" w:rsidRPr="00745FC9">
        <w:rPr>
          <w:rFonts w:ascii="Times New Roman" w:hAnsi="Times New Roman" w:cs="Times New Roman"/>
        </w:rPr>
        <w:t xml:space="preserve"> available-for-sale investments to </w:t>
      </w:r>
      <w:proofErr w:type="gramStart"/>
      <w:r w:rsidR="00745FC9" w:rsidRPr="00745FC9">
        <w:rPr>
          <w:rFonts w:ascii="Times New Roman" w:hAnsi="Times New Roman" w:cs="Times New Roman"/>
        </w:rPr>
        <w:t>held</w:t>
      </w:r>
      <w:proofErr w:type="gramEnd"/>
      <w:r w:rsidR="00745FC9" w:rsidRPr="00745FC9">
        <w:rPr>
          <w:rFonts w:ascii="Times New Roman" w:hAnsi="Times New Roman" w:cs="Times New Roman"/>
        </w:rPr>
        <w:t xml:space="preserve"> for trading investments</w:t>
      </w:r>
      <w:r w:rsidR="003B14EA">
        <w:rPr>
          <w:rFonts w:ascii="Times New Roman" w:hAnsi="Times New Roman" w:cs="Times New Roman"/>
        </w:rPr>
        <w:t>. In this regard</w:t>
      </w:r>
      <w:r>
        <w:rPr>
          <w:rFonts w:ascii="Times New Roman" w:hAnsi="Times New Roman" w:cs="Times New Roman"/>
        </w:rPr>
        <w:t xml:space="preserve">, the Company transferred surplus on valuation of </w:t>
      </w:r>
      <w:r w:rsidR="00933BEB">
        <w:rPr>
          <w:rFonts w:ascii="Times New Roman" w:hAnsi="Times New Roman" w:cs="Times New Roman"/>
        </w:rPr>
        <w:t>available-for-sale</w:t>
      </w:r>
      <w:r>
        <w:rPr>
          <w:rFonts w:ascii="Times New Roman" w:hAnsi="Times New Roman" w:cs="Times New Roman"/>
        </w:rPr>
        <w:t xml:space="preserve"> investments to profit or lo</w:t>
      </w:r>
      <w:r w:rsidR="00406C5F">
        <w:rPr>
          <w:rFonts w:ascii="Times New Roman" w:hAnsi="Times New Roman" w:cs="Times New Roman"/>
        </w:rPr>
        <w:t>ss for the year ended December 3</w:t>
      </w:r>
      <w:r>
        <w:rPr>
          <w:rFonts w:ascii="Times New Roman" w:hAnsi="Times New Roman" w:cs="Times New Roman"/>
        </w:rPr>
        <w:t>1, 2017</w:t>
      </w:r>
      <w:r w:rsidR="00075617">
        <w:rPr>
          <w:rFonts w:ascii="Times New Roman" w:hAnsi="Times New Roman" w:cs="Times New Roman"/>
        </w:rPr>
        <w:t xml:space="preserve"> of Baht 14.3 million.</w:t>
      </w:r>
    </w:p>
    <w:p w:rsidR="006C5AC6" w:rsidRDefault="006C5A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931280" w:rsidRPr="00931229" w:rsidRDefault="009312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 xml:space="preserve">As at </w:t>
      </w:r>
      <w:r w:rsidR="00503D53" w:rsidRPr="00931229">
        <w:rPr>
          <w:rFonts w:ascii="Times New Roman" w:hAnsi="Times New Roman" w:cs="Times New Roman"/>
        </w:rPr>
        <w:t>December</w:t>
      </w:r>
      <w:r w:rsidRPr="00931229">
        <w:rPr>
          <w:rFonts w:ascii="Times New Roman" w:hAnsi="Times New Roman" w:cs="Times New Roman"/>
        </w:rPr>
        <w:t xml:space="preserve"> 31, </w:t>
      </w:r>
      <w:r w:rsidR="00536713" w:rsidRPr="00931229">
        <w:rPr>
          <w:rFonts w:ascii="Times New Roman" w:hAnsi="Times New Roman" w:cs="Times New Roman"/>
        </w:rPr>
        <w:t xml:space="preserve">2017 and </w:t>
      </w:r>
      <w:r w:rsidR="00DE5FA2" w:rsidRPr="00931229">
        <w:rPr>
          <w:rFonts w:ascii="Times New Roman" w:hAnsi="Times New Roman" w:cs="Times New Roman"/>
        </w:rPr>
        <w:t>201</w:t>
      </w:r>
      <w:r w:rsidR="00164BA1" w:rsidRPr="00931229">
        <w:rPr>
          <w:rFonts w:ascii="Times New Roman" w:hAnsi="Times New Roman" w:cs="Times New Roman"/>
        </w:rPr>
        <w:t>6</w:t>
      </w:r>
      <w:r w:rsidRPr="00931229">
        <w:rPr>
          <w:rFonts w:ascii="Times New Roman" w:hAnsi="Times New Roman" w:cs="Times New Roman"/>
        </w:rPr>
        <w:t xml:space="preserve">, </w:t>
      </w:r>
      <w:r w:rsidR="00366555" w:rsidRPr="00931229">
        <w:rPr>
          <w:rFonts w:ascii="Times New Roman" w:hAnsi="Times New Roman" w:cs="Times New Roman"/>
        </w:rPr>
        <w:t xml:space="preserve">held-to-maturity investments </w:t>
      </w:r>
      <w:r w:rsidRPr="00931229">
        <w:rPr>
          <w:rFonts w:ascii="Times New Roman" w:hAnsi="Times New Roman" w:cs="Times New Roman"/>
        </w:rPr>
        <w:t>are due as follows:</w:t>
      </w:r>
    </w:p>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06" w:type="dxa"/>
        <w:tblInd w:w="18" w:type="dxa"/>
        <w:tblLayout w:type="fixed"/>
        <w:tblLook w:val="0000" w:firstRow="0" w:lastRow="0" w:firstColumn="0" w:lastColumn="0" w:noHBand="0" w:noVBand="0"/>
      </w:tblPr>
      <w:tblGrid>
        <w:gridCol w:w="2952"/>
        <w:gridCol w:w="1395"/>
        <w:gridCol w:w="243"/>
        <w:gridCol w:w="1411"/>
        <w:gridCol w:w="236"/>
        <w:gridCol w:w="1420"/>
        <w:gridCol w:w="236"/>
        <w:gridCol w:w="1413"/>
      </w:tblGrid>
      <w:tr w:rsidR="00164BA1" w:rsidRPr="00931229" w:rsidTr="00496CDB">
        <w:trPr>
          <w:cantSplit/>
        </w:trPr>
        <w:tc>
          <w:tcPr>
            <w:tcW w:w="295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Cost</w:t>
            </w:r>
          </w:p>
        </w:tc>
      </w:tr>
      <w:tr w:rsidR="00164BA1" w:rsidRPr="00931229" w:rsidTr="00496CDB">
        <w:trPr>
          <w:cantSplit/>
        </w:trPr>
        <w:tc>
          <w:tcPr>
            <w:tcW w:w="295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 xml:space="preserve">2017 </w:t>
            </w:r>
            <w:r w:rsidR="00164BA1" w:rsidRPr="00931229">
              <w:rPr>
                <w:rFonts w:ascii="Times New Roman" w:hAnsi="Times New Roman" w:cs="Times New Roman"/>
              </w:rPr>
              <w:t>(In Baht)</w:t>
            </w:r>
          </w:p>
        </w:tc>
      </w:tr>
      <w:tr w:rsidR="00164BA1" w:rsidRPr="00931229" w:rsidTr="00496CDB">
        <w:trPr>
          <w:cantSplit/>
        </w:trPr>
        <w:tc>
          <w:tcPr>
            <w:tcW w:w="295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31229">
              <w:rPr>
                <w:rFonts w:ascii="Times New Roman" w:hAnsi="Times New Roman" w:cs="Times New Roman"/>
              </w:rPr>
              <w:t>Due within</w:t>
            </w:r>
          </w:p>
        </w:tc>
        <w:tc>
          <w:tcPr>
            <w:tcW w:w="236"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164BA1" w:rsidRPr="00931229" w:rsidTr="00496CDB">
        <w:trPr>
          <w:cantSplit/>
        </w:trPr>
        <w:tc>
          <w:tcPr>
            <w:tcW w:w="295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31229">
              <w:rPr>
                <w:rFonts w:ascii="Times New Roman" w:hAnsi="Times New Roman" w:cs="Times New Roman"/>
              </w:rPr>
              <w:t>1 year</w:t>
            </w:r>
          </w:p>
        </w:tc>
        <w:tc>
          <w:tcPr>
            <w:tcW w:w="243"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1 - 5 years</w:t>
            </w:r>
          </w:p>
        </w:tc>
        <w:tc>
          <w:tcPr>
            <w:tcW w:w="236"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Over 5 years</w:t>
            </w: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Total</w:t>
            </w:r>
          </w:p>
        </w:tc>
      </w:tr>
      <w:tr w:rsidR="00164BA1" w:rsidRPr="00931229" w:rsidTr="00496CDB">
        <w:trPr>
          <w:cantSplit/>
        </w:trPr>
        <w:tc>
          <w:tcPr>
            <w:tcW w:w="2952" w:type="dxa"/>
            <w:shd w:val="clear" w:color="auto" w:fill="auto"/>
          </w:tcPr>
          <w:p w:rsidR="00164BA1" w:rsidRPr="00931229" w:rsidRDefault="00164BA1"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164BA1" w:rsidRPr="00931229" w:rsidTr="00496CDB">
        <w:trPr>
          <w:cantSplit/>
        </w:trPr>
        <w:tc>
          <w:tcPr>
            <w:tcW w:w="2952"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Government and state enterprise</w:t>
            </w:r>
          </w:p>
        </w:tc>
        <w:tc>
          <w:tcPr>
            <w:tcW w:w="1395" w:type="dxa"/>
            <w:shd w:val="clear" w:color="auto" w:fill="auto"/>
          </w:tcPr>
          <w:p w:rsidR="00164BA1" w:rsidRPr="00931229"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931229" w:rsidRDefault="00164BA1"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496CDB">
        <w:trPr>
          <w:cantSplit/>
        </w:trPr>
        <w:tc>
          <w:tcPr>
            <w:tcW w:w="295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   securities</w:t>
            </w:r>
          </w:p>
        </w:tc>
        <w:tc>
          <w:tcPr>
            <w:tcW w:w="1395" w:type="dxa"/>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43" w:type="dxa"/>
          </w:tcPr>
          <w:p w:rsidR="001D2A7F" w:rsidRPr="00931229" w:rsidRDefault="001D2A7F" w:rsidP="00931229"/>
        </w:tc>
        <w:tc>
          <w:tcPr>
            <w:tcW w:w="1411" w:type="dxa"/>
            <w:shd w:val="clear" w:color="auto" w:fill="auto"/>
          </w:tcPr>
          <w:p w:rsidR="001D2A7F" w:rsidRPr="00931229" w:rsidRDefault="009926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20,052,738</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D2A7F" w:rsidRPr="00931229" w:rsidRDefault="009926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20,052,738</w:t>
            </w:r>
          </w:p>
        </w:tc>
      </w:tr>
      <w:tr w:rsidR="001D2A7F" w:rsidRPr="00931229" w:rsidTr="00496CDB">
        <w:trPr>
          <w:cantSplit/>
        </w:trPr>
        <w:tc>
          <w:tcPr>
            <w:tcW w:w="295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Deposits at banks with maturity of </w:t>
            </w:r>
          </w:p>
        </w:tc>
        <w:tc>
          <w:tcPr>
            <w:tcW w:w="1395"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D2A7F" w:rsidRPr="00931229" w:rsidRDefault="001D2A7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1D2A7F" w:rsidRPr="00931229" w:rsidTr="00496CDB">
        <w:trPr>
          <w:cantSplit/>
        </w:trPr>
        <w:tc>
          <w:tcPr>
            <w:tcW w:w="295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1D2A7F" w:rsidRPr="00931229" w:rsidRDefault="009926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138,451,234</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1D2A7F" w:rsidRPr="00931229" w:rsidRDefault="009926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138,451,234</w:t>
            </w:r>
          </w:p>
        </w:tc>
      </w:tr>
      <w:tr w:rsidR="001D2A7F" w:rsidRPr="00931229" w:rsidTr="00496CDB">
        <w:trPr>
          <w:cantSplit/>
        </w:trPr>
        <w:tc>
          <w:tcPr>
            <w:tcW w:w="2952" w:type="dxa"/>
            <w:shd w:val="clear" w:color="auto" w:fill="auto"/>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1D2A7F" w:rsidRPr="00931229" w:rsidRDefault="009926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138,451,234</w:t>
            </w:r>
          </w:p>
        </w:tc>
        <w:tc>
          <w:tcPr>
            <w:tcW w:w="243"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1D2A7F" w:rsidRPr="00931229" w:rsidRDefault="009926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20,052,738</w:t>
            </w: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1D2A7F" w:rsidRPr="00931229" w:rsidRDefault="001D2A7F"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1D2A7F" w:rsidRPr="00931229" w:rsidRDefault="001D2A7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1D2A7F" w:rsidRPr="00931229" w:rsidRDefault="009926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158,503,972</w:t>
            </w:r>
          </w:p>
        </w:tc>
      </w:tr>
    </w:tbl>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06" w:type="dxa"/>
        <w:tblInd w:w="18" w:type="dxa"/>
        <w:tblLayout w:type="fixed"/>
        <w:tblLook w:val="0000" w:firstRow="0" w:lastRow="0" w:firstColumn="0" w:lastColumn="0" w:noHBand="0" w:noVBand="0"/>
      </w:tblPr>
      <w:tblGrid>
        <w:gridCol w:w="2952"/>
        <w:gridCol w:w="1395"/>
        <w:gridCol w:w="243"/>
        <w:gridCol w:w="1411"/>
        <w:gridCol w:w="236"/>
        <w:gridCol w:w="1420"/>
        <w:gridCol w:w="236"/>
        <w:gridCol w:w="1413"/>
      </w:tblGrid>
      <w:tr w:rsidR="005B08C0" w:rsidRPr="00931229" w:rsidTr="00496CDB">
        <w:trPr>
          <w:cantSplit/>
        </w:trPr>
        <w:tc>
          <w:tcPr>
            <w:tcW w:w="295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Cost</w:t>
            </w:r>
          </w:p>
        </w:tc>
      </w:tr>
      <w:tr w:rsidR="005B08C0" w:rsidRPr="00931229" w:rsidTr="00496CDB">
        <w:trPr>
          <w:cantSplit/>
        </w:trPr>
        <w:tc>
          <w:tcPr>
            <w:tcW w:w="295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2016 (In Baht)</w:t>
            </w:r>
          </w:p>
        </w:tc>
      </w:tr>
      <w:tr w:rsidR="005B08C0" w:rsidRPr="00931229" w:rsidTr="00496CDB">
        <w:trPr>
          <w:cantSplit/>
        </w:trPr>
        <w:tc>
          <w:tcPr>
            <w:tcW w:w="295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31229">
              <w:rPr>
                <w:rFonts w:ascii="Times New Roman" w:hAnsi="Times New Roman" w:cs="Times New Roman"/>
              </w:rPr>
              <w:t>Due within</w:t>
            </w:r>
          </w:p>
        </w:tc>
        <w:tc>
          <w:tcPr>
            <w:tcW w:w="236"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5B08C0" w:rsidRPr="00931229" w:rsidTr="00496CDB">
        <w:trPr>
          <w:cantSplit/>
        </w:trPr>
        <w:tc>
          <w:tcPr>
            <w:tcW w:w="295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31229">
              <w:rPr>
                <w:rFonts w:ascii="Times New Roman" w:hAnsi="Times New Roman" w:cs="Times New Roman"/>
              </w:rPr>
              <w:t>1 year</w:t>
            </w:r>
          </w:p>
        </w:tc>
        <w:tc>
          <w:tcPr>
            <w:tcW w:w="243"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931229" w:rsidRDefault="0021232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1</w:t>
            </w:r>
            <w:r w:rsidR="005B08C0" w:rsidRPr="00931229">
              <w:rPr>
                <w:rFonts w:ascii="Times New Roman" w:hAnsi="Times New Roman" w:cs="Times New Roman"/>
              </w:rPr>
              <w:t xml:space="preserve"> - 5 years</w:t>
            </w:r>
          </w:p>
        </w:tc>
        <w:tc>
          <w:tcPr>
            <w:tcW w:w="236"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Over 5 years</w:t>
            </w: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Total</w:t>
            </w:r>
          </w:p>
        </w:tc>
      </w:tr>
      <w:tr w:rsidR="005B08C0" w:rsidRPr="00931229" w:rsidTr="00496CDB">
        <w:trPr>
          <w:cantSplit/>
        </w:trPr>
        <w:tc>
          <w:tcPr>
            <w:tcW w:w="2952" w:type="dxa"/>
            <w:shd w:val="clear" w:color="auto" w:fill="auto"/>
          </w:tcPr>
          <w:p w:rsidR="005B08C0" w:rsidRPr="00931229" w:rsidRDefault="005B08C0" w:rsidP="00931229">
            <w:pPr>
              <w:pStyle w:val="30"/>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5B08C0" w:rsidRPr="00931229" w:rsidTr="00496CDB">
        <w:trPr>
          <w:cantSplit/>
        </w:trPr>
        <w:tc>
          <w:tcPr>
            <w:tcW w:w="2952"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Government and state enterprise</w:t>
            </w:r>
          </w:p>
        </w:tc>
        <w:tc>
          <w:tcPr>
            <w:tcW w:w="1395" w:type="dxa"/>
            <w:shd w:val="clear" w:color="auto" w:fill="auto"/>
          </w:tcPr>
          <w:p w:rsidR="005B08C0" w:rsidRPr="00931229"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931229" w:rsidRDefault="005B08C0"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31229" w:rsidTr="00496CDB">
        <w:trPr>
          <w:cantSplit/>
        </w:trPr>
        <w:tc>
          <w:tcPr>
            <w:tcW w:w="295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   securities</w:t>
            </w:r>
          </w:p>
        </w:tc>
        <w:tc>
          <w:tcPr>
            <w:tcW w:w="1395"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20,216,927</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40,342,495</w:t>
            </w: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60,559,422</w:t>
            </w:r>
          </w:p>
        </w:tc>
      </w:tr>
      <w:tr w:rsidR="00005D24" w:rsidRPr="00931229" w:rsidTr="00496CDB">
        <w:trPr>
          <w:cantSplit/>
        </w:trPr>
        <w:tc>
          <w:tcPr>
            <w:tcW w:w="295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Deposit</w:t>
            </w:r>
            <w:r w:rsidR="00273D59" w:rsidRPr="00931229">
              <w:rPr>
                <w:rFonts w:ascii="Times New Roman" w:eastAsia="Cordia New" w:hAnsi="Times New Roman" w:cs="Times New Roman"/>
              </w:rPr>
              <w:t>s at banks with maturity of</w:t>
            </w:r>
          </w:p>
        </w:tc>
        <w:tc>
          <w:tcPr>
            <w:tcW w:w="1395"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005D24" w:rsidRPr="00931229" w:rsidRDefault="00005D24"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005D24" w:rsidRPr="00931229" w:rsidTr="00496CDB">
        <w:trPr>
          <w:cantSplit/>
        </w:trPr>
        <w:tc>
          <w:tcPr>
            <w:tcW w:w="295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   </w:t>
            </w:r>
            <w:r w:rsidR="00273D59" w:rsidRPr="00931229">
              <w:rPr>
                <w:rFonts w:ascii="Times New Roman" w:eastAsia="Cordia New" w:hAnsi="Times New Roman" w:cs="Times New Roman"/>
              </w:rPr>
              <w:t xml:space="preserve">more </w:t>
            </w:r>
            <w:r w:rsidRPr="00931229">
              <w:rPr>
                <w:rFonts w:ascii="Times New Roman" w:eastAsia="Cordia New" w:hAnsi="Times New Roman" w:cs="Times New Roman"/>
              </w:rPr>
              <w:t>than 3 months</w:t>
            </w:r>
          </w:p>
        </w:tc>
        <w:tc>
          <w:tcPr>
            <w:tcW w:w="1395" w:type="dxa"/>
            <w:tcBorders>
              <w:bottom w:val="sing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97,630,848</w:t>
            </w:r>
          </w:p>
        </w:tc>
      </w:tr>
      <w:tr w:rsidR="00005D24" w:rsidRPr="00931229" w:rsidTr="00496CDB">
        <w:trPr>
          <w:cantSplit/>
        </w:trPr>
        <w:tc>
          <w:tcPr>
            <w:tcW w:w="2952" w:type="dxa"/>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117,847,775</w:t>
            </w:r>
          </w:p>
        </w:tc>
        <w:tc>
          <w:tcPr>
            <w:tcW w:w="243"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40,342,495</w:t>
            </w: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005D24" w:rsidRPr="00931229" w:rsidRDefault="00005D24" w:rsidP="00931229">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005D24" w:rsidRPr="00931229" w:rsidRDefault="00005D2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158,190,270</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p w:rsidR="00D76CD7" w:rsidRPr="00931229" w:rsidRDefault="009B6EF9" w:rsidP="00453B04">
      <w:pPr>
        <w:spacing w:line="240" w:lineRule="exact"/>
        <w:ind w:right="-43"/>
        <w:jc w:val="both"/>
        <w:rPr>
          <w:rFonts w:ascii="Times New Roman" w:hAnsi="Times New Roman" w:cs="Times New Roman"/>
        </w:rPr>
      </w:pPr>
      <w:r w:rsidRPr="00931229">
        <w:rPr>
          <w:rFonts w:ascii="Times New Roman" w:hAnsi="Times New Roman" w:cs="Times New Roman"/>
        </w:rPr>
        <w:t xml:space="preserve">As at December 31, </w:t>
      </w:r>
      <w:r w:rsidR="00536713" w:rsidRPr="00931229">
        <w:rPr>
          <w:rFonts w:ascii="Times New Roman" w:hAnsi="Times New Roman" w:cs="Times New Roman"/>
        </w:rPr>
        <w:t xml:space="preserve">2017 and </w:t>
      </w:r>
      <w:r w:rsidR="00DE5FA2" w:rsidRPr="00931229">
        <w:rPr>
          <w:rFonts w:ascii="Times New Roman" w:hAnsi="Times New Roman" w:cs="Times New Roman"/>
        </w:rPr>
        <w:t>201</w:t>
      </w:r>
      <w:r w:rsidR="00164BA1" w:rsidRPr="00931229">
        <w:rPr>
          <w:rFonts w:ascii="Times New Roman" w:hAnsi="Times New Roman" w:cs="Times New Roman"/>
        </w:rPr>
        <w:t>6</w:t>
      </w:r>
      <w:r w:rsidR="008D4FFA" w:rsidRPr="00931229">
        <w:rPr>
          <w:rFonts w:ascii="Times New Roman" w:hAnsi="Times New Roman" w:cs="Times New Roman"/>
        </w:rPr>
        <w:t>, f</w:t>
      </w:r>
      <w:r w:rsidRPr="00931229">
        <w:rPr>
          <w:rFonts w:ascii="Times New Roman" w:hAnsi="Times New Roman" w:cs="Times New Roman"/>
        </w:rPr>
        <w:t xml:space="preserve">ixed deposit amounting to </w:t>
      </w:r>
      <w:r w:rsidRPr="008020B5">
        <w:rPr>
          <w:rFonts w:ascii="Times New Roman" w:hAnsi="Times New Roman" w:cs="Times New Roman"/>
        </w:rPr>
        <w:t>Baht 2.0 millio</w:t>
      </w:r>
      <w:r w:rsidR="00126771" w:rsidRPr="008020B5">
        <w:rPr>
          <w:rFonts w:ascii="Times New Roman" w:hAnsi="Times New Roman" w:cs="Times New Roman"/>
        </w:rPr>
        <w:t>n</w:t>
      </w:r>
      <w:r w:rsidR="00126771" w:rsidRPr="00931229">
        <w:rPr>
          <w:rFonts w:ascii="Times New Roman" w:hAnsi="Times New Roman" w:cs="Times New Roman"/>
        </w:rPr>
        <w:t xml:space="preserve"> was pledged as collateral for </w:t>
      </w:r>
      <w:r w:rsidRPr="00931229">
        <w:rPr>
          <w:rFonts w:ascii="Times New Roman" w:hAnsi="Times New Roman" w:cs="Times New Roman"/>
        </w:rPr>
        <w:t>credit facilities from a lo</w:t>
      </w:r>
      <w:r w:rsidR="009A1AF7" w:rsidRPr="00931229">
        <w:rPr>
          <w:rFonts w:ascii="Times New Roman" w:hAnsi="Times New Roman" w:cs="Times New Roman"/>
        </w:rPr>
        <w:t xml:space="preserve">cal bank as discussed in Note </w:t>
      </w:r>
      <w:r w:rsidR="00536713">
        <w:rPr>
          <w:rFonts w:ascii="Times New Roman" w:hAnsi="Times New Roman" w:cs="Times New Roman"/>
        </w:rPr>
        <w:t>36</w:t>
      </w:r>
      <w:r w:rsidRPr="00931229">
        <w:rPr>
          <w:rFonts w:ascii="Times New Roman" w:hAnsi="Times New Roman" w:cs="Times New Roman"/>
        </w:rPr>
        <w:t xml:space="preserve">. </w:t>
      </w:r>
    </w:p>
    <w:p w:rsidR="009E7756" w:rsidRPr="00931229" w:rsidRDefault="0089191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730B20" w:rsidRPr="00931229">
        <w:rPr>
          <w:rFonts w:ascii="Times New Roman" w:hAnsi="Times New Roman" w:cs="Times New Roman"/>
          <w:b/>
          <w:bCs/>
        </w:rPr>
        <w:lastRenderedPageBreak/>
        <w:t>10</w:t>
      </w:r>
      <w:r w:rsidR="00DF33C2" w:rsidRPr="00931229">
        <w:rPr>
          <w:rFonts w:ascii="Times New Roman" w:hAnsi="Times New Roman" w:cs="Times New Roman"/>
          <w:b/>
          <w:bCs/>
        </w:rPr>
        <w:t>.</w:t>
      </w:r>
      <w:r w:rsidR="00DF33C2" w:rsidRPr="00931229">
        <w:rPr>
          <w:rFonts w:ascii="Times New Roman" w:hAnsi="Times New Roman" w:cs="Times New Roman"/>
          <w:b/>
          <w:bCs/>
        </w:rPr>
        <w:tab/>
      </w:r>
      <w:r w:rsidR="00503D53" w:rsidRPr="00931229">
        <w:rPr>
          <w:rFonts w:ascii="Times New Roman" w:hAnsi="Times New Roman" w:cs="Times New Roman"/>
          <w:b/>
          <w:bCs/>
        </w:rPr>
        <w:t>PROPERTY, PLANT AND EQUIPMENT</w:t>
      </w:r>
      <w:r w:rsidR="0005367D" w:rsidRPr="00931229">
        <w:rPr>
          <w:rFonts w:ascii="Times New Roman" w:hAnsi="Times New Roman" w:cs="Times New Roman"/>
          <w:b/>
          <w:bCs/>
        </w:rPr>
        <w:t xml:space="preserve"> </w:t>
      </w:r>
      <w:r w:rsidR="00F6650F">
        <w:rPr>
          <w:rFonts w:ascii="Times New Roman" w:hAnsi="Times New Roman" w:cs="Times New Roman"/>
          <w:b/>
          <w:bCs/>
        </w:rPr>
        <w:t>-</w:t>
      </w:r>
      <w:r w:rsidR="00DF33C2" w:rsidRPr="00931229">
        <w:rPr>
          <w:rFonts w:ascii="Times New Roman" w:hAnsi="Times New Roman" w:cs="Times New Roman"/>
          <w:b/>
          <w:bCs/>
        </w:rPr>
        <w:t xml:space="preserve"> N</w:t>
      </w:r>
      <w:r w:rsidR="00EE733D" w:rsidRPr="00931229">
        <w:rPr>
          <w:rFonts w:ascii="Times New Roman" w:hAnsi="Times New Roman" w:cs="Times New Roman"/>
          <w:b/>
          <w:bCs/>
        </w:rPr>
        <w:t>et</w:t>
      </w:r>
    </w:p>
    <w:p w:rsidR="009B2B75" w:rsidRDefault="009B2B75" w:rsidP="00931229">
      <w:pPr>
        <w:spacing w:line="240" w:lineRule="exact"/>
        <w:rPr>
          <w:rFonts w:ascii="Times New Roman" w:hAnsi="Times New Roman" w:cs="Times New Roman"/>
        </w:rPr>
      </w:pPr>
    </w:p>
    <w:tbl>
      <w:tblPr>
        <w:tblpPr w:leftFromText="180" w:rightFromText="180" w:vertAnchor="text" w:tblpX="-29" w:tblpY="1"/>
        <w:tblOverlap w:val="never"/>
        <w:tblW w:w="9929" w:type="dxa"/>
        <w:tblBorders>
          <w:bottom w:val="single" w:sz="4" w:space="0" w:color="auto"/>
        </w:tblBorders>
        <w:tblLayout w:type="fixed"/>
        <w:tblCellMar>
          <w:left w:w="29" w:type="dxa"/>
          <w:right w:w="29" w:type="dxa"/>
        </w:tblCellMar>
        <w:tblLook w:val="0000" w:firstRow="0" w:lastRow="0" w:firstColumn="0" w:lastColumn="0" w:noHBand="0" w:noVBand="0"/>
      </w:tblPr>
      <w:tblGrid>
        <w:gridCol w:w="2340"/>
        <w:gridCol w:w="990"/>
        <w:gridCol w:w="99"/>
        <w:gridCol w:w="981"/>
        <w:gridCol w:w="108"/>
        <w:gridCol w:w="972"/>
        <w:gridCol w:w="108"/>
        <w:gridCol w:w="972"/>
        <w:gridCol w:w="108"/>
        <w:gridCol w:w="972"/>
        <w:gridCol w:w="135"/>
        <w:gridCol w:w="1035"/>
        <w:gridCol w:w="90"/>
        <w:gridCol w:w="1019"/>
      </w:tblGrid>
      <w:tr w:rsidR="00496CDB" w:rsidRPr="00964F32" w:rsidTr="0089191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7589" w:type="dxa"/>
            <w:gridSpan w:val="13"/>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exact"/>
              <w:ind w:left="21" w:right="-7"/>
              <w:jc w:val="center"/>
              <w:rPr>
                <w:rFonts w:ascii="Times New Roman" w:hAnsi="Times New Roman" w:cs="Times New Roman"/>
                <w:sz w:val="15"/>
                <w:szCs w:val="15"/>
                <w:cs/>
              </w:rPr>
            </w:pPr>
            <w:r w:rsidRPr="00964F32">
              <w:rPr>
                <w:rFonts w:ascii="Times New Roman" w:hAnsi="Times New Roman" w:cs="Times New Roman"/>
                <w:sz w:val="15"/>
                <w:szCs w:val="15"/>
              </w:rPr>
              <w:t>In Baht</w:t>
            </w:r>
          </w:p>
        </w:tc>
      </w:tr>
      <w:tr w:rsidR="00496CDB" w:rsidRPr="00964F32" w:rsidTr="0089191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9" w:type="dxa"/>
            <w:tcBorders>
              <w:top w:val="single" w:sz="4" w:space="0" w:color="auto"/>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81" w:type="dxa"/>
            <w:tcBorders>
              <w:top w:val="single" w:sz="4" w:space="0" w:color="auto"/>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108" w:type="dxa"/>
            <w:tcBorders>
              <w:top w:val="single" w:sz="4" w:space="0" w:color="auto"/>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72"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8"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Furniture,</w:t>
            </w:r>
          </w:p>
        </w:tc>
        <w:tc>
          <w:tcPr>
            <w:tcW w:w="108"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35"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35"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0"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496CDB" w:rsidRPr="00964F32" w:rsidTr="0089191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9"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81"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108"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Buildings</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fixtures and</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496CDB" w:rsidRPr="00964F32" w:rsidTr="0089191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81" w:type="dxa"/>
            <w:tcBorders>
              <w:top w:val="nil"/>
              <w:bottom w:val="nil"/>
            </w:tcBorders>
          </w:tcPr>
          <w:p w:rsidR="009B2B75" w:rsidRPr="00964F32" w:rsidRDefault="009B2B75" w:rsidP="0089191C">
            <w:pPr>
              <w:pStyle w:val="acctfourfigures"/>
              <w:tabs>
                <w:tab w:val="clear" w:pos="765"/>
              </w:tabs>
              <w:spacing w:line="240" w:lineRule="exact"/>
              <w:ind w:left="-63" w:right="-74"/>
              <w:jc w:val="center"/>
              <w:rPr>
                <w:rFonts w:cs="Times New Roman"/>
                <w:sz w:val="15"/>
                <w:szCs w:val="15"/>
                <w:lang w:val="en-US" w:bidi="th-TH"/>
              </w:rPr>
            </w:pPr>
            <w:r w:rsidRPr="00964F32">
              <w:rPr>
                <w:rFonts w:cs="Times New Roman"/>
                <w:sz w:val="15"/>
                <w:szCs w:val="15"/>
                <w:lang w:val="en-US" w:bidi="th-TH"/>
              </w:rPr>
              <w:t>Land</w:t>
            </w:r>
          </w:p>
        </w:tc>
        <w:tc>
          <w:tcPr>
            <w:tcW w:w="108"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72" w:type="dxa"/>
            <w:tcBorders>
              <w:top w:val="nil"/>
              <w:bottom w:val="nil"/>
            </w:tcBorders>
          </w:tcPr>
          <w:p w:rsidR="009B2B75" w:rsidRPr="00133CA6" w:rsidRDefault="009B2B75" w:rsidP="0089191C">
            <w:pPr>
              <w:pStyle w:val="acctfourfigures"/>
              <w:tabs>
                <w:tab w:val="clear" w:pos="765"/>
              </w:tabs>
              <w:spacing w:line="240" w:lineRule="exact"/>
              <w:ind w:left="-36" w:right="-20"/>
              <w:jc w:val="center"/>
              <w:rPr>
                <w:rFonts w:cs="Times New Roman"/>
                <w:sz w:val="15"/>
                <w:szCs w:val="15"/>
                <w:lang w:val="en-US" w:bidi="th-TH"/>
              </w:rPr>
            </w:pPr>
            <w:r w:rsidRPr="00133CA6">
              <w:rPr>
                <w:rFonts w:cs="Times New Roman"/>
                <w:sz w:val="15"/>
                <w:szCs w:val="15"/>
                <w:lang w:val="en-US" w:bidi="th-TH"/>
              </w:rPr>
              <w:t>and buildings</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office</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496CDB" w:rsidRPr="00964F32" w:rsidTr="0089191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Land</w:t>
            </w:r>
          </w:p>
        </w:tc>
        <w:tc>
          <w:tcPr>
            <w:tcW w:w="9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81" w:type="dxa"/>
            <w:tcBorders>
              <w:top w:val="nil"/>
              <w:bottom w:val="single" w:sz="4" w:space="0" w:color="auto"/>
            </w:tcBorders>
          </w:tcPr>
          <w:p w:rsidR="009B2B75" w:rsidRPr="00964F32" w:rsidRDefault="009B2B75" w:rsidP="0089191C">
            <w:pPr>
              <w:pStyle w:val="acctfourfigures"/>
              <w:tabs>
                <w:tab w:val="clear" w:pos="765"/>
              </w:tabs>
              <w:spacing w:line="240" w:lineRule="exact"/>
              <w:ind w:left="-36" w:right="-29"/>
              <w:jc w:val="center"/>
              <w:rPr>
                <w:rFonts w:cs="Times New Roman"/>
                <w:sz w:val="15"/>
                <w:szCs w:val="15"/>
                <w:lang w:val="en-US" w:bidi="th-TH"/>
              </w:rPr>
            </w:pPr>
            <w:r w:rsidRPr="00964F32">
              <w:rPr>
                <w:rFonts w:cs="Times New Roman"/>
                <w:sz w:val="15"/>
                <w:szCs w:val="15"/>
                <w:lang w:val="en-US" w:bidi="th-TH"/>
              </w:rPr>
              <w:t>improvements</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single" w:sz="4" w:space="0" w:color="auto"/>
            </w:tcBorders>
          </w:tcPr>
          <w:p w:rsidR="009B2B75" w:rsidRPr="00964F32" w:rsidRDefault="009B2B75" w:rsidP="0089191C">
            <w:pPr>
              <w:pStyle w:val="acctfourfigures"/>
              <w:tabs>
                <w:tab w:val="clear" w:pos="765"/>
              </w:tabs>
              <w:spacing w:line="240" w:lineRule="exact"/>
              <w:ind w:left="-36" w:right="-20"/>
              <w:jc w:val="center"/>
              <w:rPr>
                <w:rFonts w:cs="Times New Roman"/>
                <w:sz w:val="15"/>
                <w:szCs w:val="15"/>
              </w:rPr>
            </w:pPr>
            <w:r w:rsidRPr="00964F32">
              <w:rPr>
                <w:rFonts w:cs="Times New Roman"/>
                <w:sz w:val="15"/>
                <w:szCs w:val="15"/>
                <w:lang w:val="en-US" w:bidi="th-TH"/>
              </w:rPr>
              <w:t>improvements</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equipment</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Computers</w:t>
            </w:r>
          </w:p>
        </w:tc>
        <w:tc>
          <w:tcPr>
            <w:tcW w:w="1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35"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Vehicles</w:t>
            </w:r>
          </w:p>
        </w:tc>
        <w:tc>
          <w:tcPr>
            <w:tcW w:w="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Total</w:t>
            </w:r>
          </w:p>
        </w:tc>
      </w:tr>
      <w:tr w:rsidR="00496CDB" w:rsidRPr="00964F32" w:rsidTr="003B2A12">
        <w:trPr>
          <w:cantSplit/>
          <w:trHeight w:hRule="exact" w:val="144"/>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496CDB" w:rsidRPr="00964F32" w:rsidTr="0089191C">
        <w:trPr>
          <w:cantSplit/>
        </w:trPr>
        <w:tc>
          <w:tcPr>
            <w:tcW w:w="2340" w:type="dxa"/>
          </w:tcPr>
          <w:p w:rsidR="009B2B75" w:rsidRPr="0089191C"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cs/>
              </w:rPr>
            </w:pPr>
            <w:r w:rsidRPr="0089191C">
              <w:rPr>
                <w:rFonts w:ascii="Times New Roman" w:hAnsi="Times New Roman" w:cs="Times New Roman"/>
                <w:b/>
                <w:bCs/>
                <w:sz w:val="15"/>
                <w:szCs w:val="15"/>
              </w:rPr>
              <w:t xml:space="preserve">Cost </w:t>
            </w:r>
          </w:p>
        </w:tc>
        <w:tc>
          <w:tcPr>
            <w:tcW w:w="990"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99"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981"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108"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972"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108"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972"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108"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972"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135"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1035" w:type="dxa"/>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90" w:type="dxa"/>
            <w:tcBorders>
              <w:top w:val="nil"/>
              <w:bottom w:val="nil"/>
            </w:tcBorders>
          </w:tcPr>
          <w:p w:rsidR="009B2B75" w:rsidRPr="00964F32" w:rsidRDefault="009B2B75"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3"/>
              <w:jc w:val="right"/>
              <w:rPr>
                <w:rFonts w:ascii="Times New Roman" w:hAnsi="Times New Roman" w:cs="Times New Roman"/>
                <w:sz w:val="15"/>
                <w:szCs w:val="15"/>
              </w:rPr>
            </w:pPr>
          </w:p>
        </w:tc>
      </w:tr>
      <w:tr w:rsidR="00496CDB" w:rsidRPr="00964F32" w:rsidTr="0089191C">
        <w:trPr>
          <w:cantSplit/>
        </w:trPr>
        <w:tc>
          <w:tcPr>
            <w:tcW w:w="2340" w:type="dxa"/>
          </w:tcPr>
          <w:p w:rsidR="0097428A" w:rsidRPr="0089191C" w:rsidRDefault="0097428A"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As at January 1, 2016</w:t>
            </w:r>
          </w:p>
        </w:tc>
        <w:tc>
          <w:tcPr>
            <w:tcW w:w="990"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45,100,971</w:t>
            </w:r>
          </w:p>
        </w:tc>
        <w:tc>
          <w:tcPr>
            <w:tcW w:w="99" w:type="dxa"/>
          </w:tcPr>
          <w:p w:rsidR="0097428A" w:rsidRPr="00964F32" w:rsidRDefault="0097428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3,299,742</w:t>
            </w:r>
          </w:p>
        </w:tc>
        <w:tc>
          <w:tcPr>
            <w:tcW w:w="108" w:type="dxa"/>
          </w:tcPr>
          <w:p w:rsidR="0097428A" w:rsidRPr="00964F32" w:rsidRDefault="0097428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66,936,565</w:t>
            </w:r>
          </w:p>
        </w:tc>
        <w:tc>
          <w:tcPr>
            <w:tcW w:w="108" w:type="dxa"/>
          </w:tcPr>
          <w:p w:rsidR="0097428A" w:rsidRPr="00964F32" w:rsidRDefault="0097428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38,095,882</w:t>
            </w:r>
          </w:p>
        </w:tc>
        <w:tc>
          <w:tcPr>
            <w:tcW w:w="108" w:type="dxa"/>
          </w:tcPr>
          <w:p w:rsidR="0097428A" w:rsidRPr="00964F32" w:rsidRDefault="0097428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38,279,352</w:t>
            </w:r>
          </w:p>
        </w:tc>
        <w:tc>
          <w:tcPr>
            <w:tcW w:w="135" w:type="dxa"/>
          </w:tcPr>
          <w:p w:rsidR="0097428A" w:rsidRPr="00964F32" w:rsidRDefault="0097428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606,000</w:t>
            </w:r>
          </w:p>
        </w:tc>
        <w:tc>
          <w:tcPr>
            <w:tcW w:w="90" w:type="dxa"/>
            <w:tcBorders>
              <w:top w:val="nil"/>
              <w:bottom w:val="nil"/>
            </w:tcBorders>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192,318,512</w:t>
            </w:r>
          </w:p>
        </w:tc>
      </w:tr>
      <w:tr w:rsidR="00496CDB" w:rsidRPr="00964F32" w:rsidTr="0089191C">
        <w:trPr>
          <w:cantSplit/>
        </w:trPr>
        <w:tc>
          <w:tcPr>
            <w:tcW w:w="2340" w:type="dxa"/>
          </w:tcPr>
          <w:p w:rsidR="0097428A" w:rsidRPr="0089191C" w:rsidRDefault="0097428A"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Addition</w:t>
            </w:r>
          </w:p>
        </w:tc>
        <w:tc>
          <w:tcPr>
            <w:tcW w:w="990"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981"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972"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972"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211,871 </w:t>
            </w:r>
          </w:p>
        </w:tc>
        <w:tc>
          <w:tcPr>
            <w:tcW w:w="108" w:type="dxa"/>
          </w:tcPr>
          <w:p w:rsidR="0097428A" w:rsidRPr="00964F32" w:rsidRDefault="0097428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94,589 </w:t>
            </w:r>
          </w:p>
        </w:tc>
        <w:tc>
          <w:tcPr>
            <w:tcW w:w="135" w:type="dxa"/>
          </w:tcPr>
          <w:p w:rsidR="0097428A" w:rsidRPr="00964F32" w:rsidRDefault="0097428A" w:rsidP="0089191C">
            <w:pPr>
              <w:pStyle w:val="acctfourfigures"/>
              <w:tabs>
                <w:tab w:val="clear" w:pos="765"/>
              </w:tabs>
              <w:spacing w:line="240" w:lineRule="exact"/>
              <w:ind w:left="-79" w:right="290"/>
              <w:jc w:val="right"/>
              <w:rPr>
                <w:rFonts w:cs="Times New Roman"/>
                <w:sz w:val="15"/>
                <w:szCs w:val="15"/>
                <w:lang w:val="en-US"/>
              </w:rPr>
            </w:pPr>
          </w:p>
        </w:tc>
        <w:tc>
          <w:tcPr>
            <w:tcW w:w="1035" w:type="dxa"/>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hAnsi="Times New Roman" w:cs="Times New Roman"/>
                <w:sz w:val="15"/>
                <w:szCs w:val="15"/>
              </w:rPr>
            </w:pPr>
            <w:r w:rsidRPr="00964F32">
              <w:rPr>
                <w:rFonts w:ascii="Times New Roman" w:hAnsi="Times New Roman" w:cs="Times New Roman"/>
                <w:sz w:val="15"/>
                <w:szCs w:val="15"/>
              </w:rPr>
              <w:t>306,460</w:t>
            </w:r>
          </w:p>
        </w:tc>
      </w:tr>
      <w:tr w:rsidR="00496CDB" w:rsidRPr="00964F32" w:rsidTr="0089191C">
        <w:trPr>
          <w:cantSplit/>
        </w:trPr>
        <w:tc>
          <w:tcPr>
            <w:tcW w:w="2340" w:type="dxa"/>
          </w:tcPr>
          <w:p w:rsidR="0097428A" w:rsidRPr="0089191C" w:rsidRDefault="0097428A"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Disposals</w:t>
            </w:r>
          </w:p>
        </w:tc>
        <w:tc>
          <w:tcPr>
            <w:tcW w:w="990" w:type="dxa"/>
            <w:tcBorders>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981" w:type="dxa"/>
            <w:tcBorders>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972" w:type="dxa"/>
            <w:tcBorders>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972" w:type="dxa"/>
            <w:tcBorders>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(201,600)</w:t>
            </w:r>
          </w:p>
        </w:tc>
        <w:tc>
          <w:tcPr>
            <w:tcW w:w="108" w:type="dxa"/>
          </w:tcPr>
          <w:p w:rsidR="0097428A" w:rsidRPr="00964F32" w:rsidRDefault="0097428A" w:rsidP="0089191C">
            <w:pPr>
              <w:pStyle w:val="acctfourfigures"/>
              <w:tabs>
                <w:tab w:val="clear" w:pos="765"/>
              </w:tabs>
              <w:spacing w:line="240" w:lineRule="exact"/>
              <w:ind w:left="-77" w:right="65"/>
              <w:jc w:val="right"/>
              <w:rPr>
                <w:rFonts w:cs="Times New Roman"/>
                <w:sz w:val="15"/>
                <w:szCs w:val="15"/>
                <w:lang w:val="en-US" w:bidi="th-TH"/>
              </w:rPr>
            </w:pPr>
          </w:p>
        </w:tc>
        <w:tc>
          <w:tcPr>
            <w:tcW w:w="972" w:type="dxa"/>
            <w:tcBorders>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(10,460,557)</w:t>
            </w:r>
          </w:p>
        </w:tc>
        <w:tc>
          <w:tcPr>
            <w:tcW w:w="135" w:type="dxa"/>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1035" w:type="dxa"/>
            <w:tcBorders>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97428A" w:rsidRPr="00964F32" w:rsidRDefault="0097428A" w:rsidP="0089191C">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(10,662,157)</w:t>
            </w:r>
          </w:p>
        </w:tc>
      </w:tr>
      <w:tr w:rsidR="00496CDB" w:rsidRPr="00964F32" w:rsidTr="0089191C">
        <w:trPr>
          <w:cantSplit/>
        </w:trPr>
        <w:tc>
          <w:tcPr>
            <w:tcW w:w="2340" w:type="dxa"/>
          </w:tcPr>
          <w:p w:rsidR="0097428A" w:rsidRPr="0089191C"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2016</w:t>
            </w:r>
          </w:p>
        </w:tc>
        <w:tc>
          <w:tcPr>
            <w:tcW w:w="990" w:type="dxa"/>
            <w:tcBorders>
              <w:top w:val="single" w:sz="4" w:space="0" w:color="auto"/>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45,100,971</w:t>
            </w:r>
          </w:p>
        </w:tc>
        <w:tc>
          <w:tcPr>
            <w:tcW w:w="99" w:type="dxa"/>
          </w:tcPr>
          <w:p w:rsidR="0097428A" w:rsidRPr="00964F32" w:rsidRDefault="0097428A"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981" w:type="dxa"/>
            <w:tcBorders>
              <w:top w:val="single" w:sz="4" w:space="0" w:color="auto"/>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3,299,742</w:t>
            </w:r>
          </w:p>
        </w:tc>
        <w:tc>
          <w:tcPr>
            <w:tcW w:w="108" w:type="dxa"/>
          </w:tcPr>
          <w:p w:rsidR="0097428A" w:rsidRPr="00964F32" w:rsidRDefault="0097428A"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972" w:type="dxa"/>
            <w:tcBorders>
              <w:top w:val="single" w:sz="4" w:space="0" w:color="auto"/>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66,936,565</w:t>
            </w:r>
          </w:p>
        </w:tc>
        <w:tc>
          <w:tcPr>
            <w:tcW w:w="108" w:type="dxa"/>
          </w:tcPr>
          <w:p w:rsidR="0097428A" w:rsidRPr="00964F32" w:rsidRDefault="0097428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Borders>
              <w:top w:val="single" w:sz="4" w:space="0" w:color="auto"/>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38,106,153 </w:t>
            </w:r>
          </w:p>
        </w:tc>
        <w:tc>
          <w:tcPr>
            <w:tcW w:w="108" w:type="dxa"/>
          </w:tcPr>
          <w:p w:rsidR="0097428A" w:rsidRPr="00964F32" w:rsidRDefault="0097428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Borders>
              <w:top w:val="single" w:sz="4" w:space="0" w:color="auto"/>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27,913,384 </w:t>
            </w:r>
          </w:p>
        </w:tc>
        <w:tc>
          <w:tcPr>
            <w:tcW w:w="135" w:type="dxa"/>
          </w:tcPr>
          <w:p w:rsidR="0097428A" w:rsidRPr="00964F32" w:rsidRDefault="0097428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top w:val="single" w:sz="4" w:space="0" w:color="auto"/>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606,000</w:t>
            </w:r>
          </w:p>
        </w:tc>
        <w:tc>
          <w:tcPr>
            <w:tcW w:w="90" w:type="dxa"/>
            <w:tcBorders>
              <w:top w:val="nil"/>
              <w:bottom w:val="nil"/>
            </w:tcBorders>
          </w:tcPr>
          <w:p w:rsidR="0097428A" w:rsidRPr="00964F32" w:rsidRDefault="0097428A" w:rsidP="0089191C">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nil"/>
            </w:tcBorders>
          </w:tcPr>
          <w:p w:rsidR="0097428A" w:rsidRPr="00964F32" w:rsidRDefault="0097428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181,962,815</w:t>
            </w:r>
          </w:p>
        </w:tc>
      </w:tr>
      <w:tr w:rsidR="009926FA" w:rsidRPr="00964F32" w:rsidTr="0089191C">
        <w:trPr>
          <w:cantSplit/>
        </w:trPr>
        <w:tc>
          <w:tcPr>
            <w:tcW w:w="2340" w:type="dxa"/>
          </w:tcPr>
          <w:p w:rsidR="009926FA" w:rsidRPr="0089191C" w:rsidRDefault="009926FA"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Addition</w:t>
            </w:r>
          </w:p>
        </w:tc>
        <w:tc>
          <w:tcPr>
            <w:tcW w:w="990"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926FA" w:rsidRPr="00964F32" w:rsidRDefault="009926FA" w:rsidP="0089191C">
            <w:pPr>
              <w:pStyle w:val="acctfourfigures"/>
              <w:tabs>
                <w:tab w:val="clear" w:pos="765"/>
              </w:tabs>
              <w:spacing w:line="240" w:lineRule="exact"/>
              <w:ind w:left="-79" w:right="290"/>
              <w:jc w:val="right"/>
              <w:rPr>
                <w:rFonts w:cs="Times New Roman"/>
                <w:sz w:val="15"/>
                <w:szCs w:val="15"/>
              </w:rPr>
            </w:pPr>
          </w:p>
        </w:tc>
        <w:tc>
          <w:tcPr>
            <w:tcW w:w="981"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9" w:right="290"/>
              <w:jc w:val="right"/>
              <w:rPr>
                <w:rFonts w:cs="Times New Roman"/>
                <w:sz w:val="15"/>
                <w:szCs w:val="15"/>
              </w:rPr>
            </w:pPr>
          </w:p>
        </w:tc>
        <w:tc>
          <w:tcPr>
            <w:tcW w:w="972"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22,600</w:t>
            </w:r>
          </w:p>
        </w:tc>
        <w:tc>
          <w:tcPr>
            <w:tcW w:w="108"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22,370</w:t>
            </w:r>
          </w:p>
        </w:tc>
        <w:tc>
          <w:tcPr>
            <w:tcW w:w="108"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162,617</w:t>
            </w:r>
          </w:p>
        </w:tc>
        <w:tc>
          <w:tcPr>
            <w:tcW w:w="135" w:type="dxa"/>
          </w:tcPr>
          <w:p w:rsidR="009926FA" w:rsidRPr="00964F32" w:rsidRDefault="009926FA" w:rsidP="0089191C">
            <w:pPr>
              <w:pStyle w:val="acctfourfigures"/>
              <w:tabs>
                <w:tab w:val="clear" w:pos="765"/>
              </w:tabs>
              <w:spacing w:line="240" w:lineRule="exact"/>
              <w:ind w:left="-79" w:right="290"/>
              <w:jc w:val="right"/>
              <w:rPr>
                <w:rFonts w:cs="Times New Roman"/>
                <w:sz w:val="15"/>
                <w:szCs w:val="15"/>
                <w:lang w:val="en-US"/>
              </w:rPr>
            </w:pPr>
          </w:p>
        </w:tc>
        <w:tc>
          <w:tcPr>
            <w:tcW w:w="1035"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207,587</w:t>
            </w:r>
          </w:p>
        </w:tc>
      </w:tr>
      <w:tr w:rsidR="009926FA" w:rsidRPr="00964F32" w:rsidTr="0089191C">
        <w:trPr>
          <w:cantSplit/>
        </w:trPr>
        <w:tc>
          <w:tcPr>
            <w:tcW w:w="2340" w:type="dxa"/>
          </w:tcPr>
          <w:p w:rsidR="009926FA" w:rsidRPr="0089191C" w:rsidRDefault="009926FA"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Disposals</w:t>
            </w:r>
          </w:p>
        </w:tc>
        <w:tc>
          <w:tcPr>
            <w:tcW w:w="990"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926FA" w:rsidRPr="00964F32" w:rsidRDefault="009926FA" w:rsidP="0089191C">
            <w:pPr>
              <w:pStyle w:val="acctfourfigures"/>
              <w:tabs>
                <w:tab w:val="clear" w:pos="765"/>
              </w:tabs>
              <w:spacing w:line="240" w:lineRule="exact"/>
              <w:ind w:left="-79" w:right="290"/>
              <w:jc w:val="right"/>
              <w:rPr>
                <w:rFonts w:cs="Times New Roman"/>
                <w:sz w:val="15"/>
                <w:szCs w:val="15"/>
              </w:rPr>
            </w:pPr>
          </w:p>
        </w:tc>
        <w:tc>
          <w:tcPr>
            <w:tcW w:w="981"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9" w:right="290"/>
              <w:jc w:val="right"/>
              <w:rPr>
                <w:rFonts w:cs="Times New Roman"/>
                <w:sz w:val="15"/>
                <w:szCs w:val="15"/>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9" w:right="290"/>
              <w:jc w:val="right"/>
              <w:rPr>
                <w:rFonts w:cs="Times New Roman"/>
                <w:sz w:val="15"/>
                <w:szCs w:val="15"/>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7" w:right="65"/>
              <w:jc w:val="right"/>
              <w:rPr>
                <w:rFonts w:cs="Times New Roman"/>
                <w:sz w:val="15"/>
                <w:szCs w:val="15"/>
                <w:lang w:val="en-US" w:bidi="th-TH"/>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Pr>
          <w:p w:rsidR="009926FA" w:rsidRPr="00964F32" w:rsidRDefault="009926FA" w:rsidP="0089191C">
            <w:pPr>
              <w:pStyle w:val="acctfourfigures"/>
              <w:tabs>
                <w:tab w:val="clear" w:pos="765"/>
              </w:tabs>
              <w:spacing w:line="240" w:lineRule="exact"/>
              <w:ind w:left="-79" w:right="290"/>
              <w:jc w:val="right"/>
              <w:rPr>
                <w:rFonts w:cs="Times New Roman"/>
                <w:sz w:val="15"/>
                <w:szCs w:val="15"/>
              </w:rPr>
            </w:pPr>
          </w:p>
        </w:tc>
        <w:tc>
          <w:tcPr>
            <w:tcW w:w="1035"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eastAsia="Cordia New" w:hAnsi="Times New Roman" w:cs="Times New Roman"/>
                <w:sz w:val="15"/>
                <w:szCs w:val="15"/>
              </w:rPr>
            </w:pPr>
            <w:r w:rsidRPr="009926FA">
              <w:rPr>
                <w:rFonts w:ascii="Times New Roman" w:hAnsi="Times New Roman" w:cs="Times New Roman"/>
                <w:sz w:val="15"/>
                <w:szCs w:val="15"/>
              </w:rPr>
              <w:t>(606,000)</w:t>
            </w:r>
          </w:p>
        </w:tc>
        <w:tc>
          <w:tcPr>
            <w:tcW w:w="90"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9926FA" w:rsidRPr="009926FA"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926FA">
              <w:rPr>
                <w:rFonts w:ascii="Times New Roman" w:hAnsi="Times New Roman" w:cs="Times New Roman"/>
                <w:sz w:val="15"/>
                <w:szCs w:val="15"/>
              </w:rPr>
              <w:t>(606,000)</w:t>
            </w:r>
          </w:p>
        </w:tc>
      </w:tr>
      <w:tr w:rsidR="009926FA" w:rsidRPr="00964F32" w:rsidTr="0089191C">
        <w:trPr>
          <w:cantSplit/>
        </w:trPr>
        <w:tc>
          <w:tcPr>
            <w:tcW w:w="2340" w:type="dxa"/>
          </w:tcPr>
          <w:p w:rsidR="009926FA" w:rsidRPr="0089191C"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2017</w:t>
            </w:r>
          </w:p>
        </w:tc>
        <w:tc>
          <w:tcPr>
            <w:tcW w:w="990" w:type="dxa"/>
            <w:tcBorders>
              <w:top w:val="single" w:sz="4" w:space="0" w:color="auto"/>
              <w:bottom w:val="single" w:sz="4" w:space="0" w:color="auto"/>
            </w:tcBorders>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45,100,971</w:t>
            </w:r>
          </w:p>
        </w:tc>
        <w:tc>
          <w:tcPr>
            <w:tcW w:w="99"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single" w:sz="4" w:space="0" w:color="auto"/>
              <w:bottom w:val="single" w:sz="4" w:space="0" w:color="auto"/>
            </w:tcBorders>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3,299,742</w:t>
            </w:r>
          </w:p>
        </w:tc>
        <w:tc>
          <w:tcPr>
            <w:tcW w:w="108"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66,959,165</w:t>
            </w:r>
          </w:p>
        </w:tc>
        <w:tc>
          <w:tcPr>
            <w:tcW w:w="108"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38,128,523</w:t>
            </w:r>
          </w:p>
        </w:tc>
        <w:tc>
          <w:tcPr>
            <w:tcW w:w="108"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28,076,001</w:t>
            </w:r>
          </w:p>
        </w:tc>
        <w:tc>
          <w:tcPr>
            <w:tcW w:w="135"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top w:val="single" w:sz="4" w:space="0" w:color="auto"/>
              <w:bottom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181,564,402</w:t>
            </w:r>
          </w:p>
        </w:tc>
      </w:tr>
      <w:tr w:rsidR="009926FA" w:rsidRPr="00964F32" w:rsidTr="003B2A12">
        <w:trPr>
          <w:cantSplit/>
          <w:trHeight w:hRule="exact" w:val="144"/>
        </w:trPr>
        <w:tc>
          <w:tcPr>
            <w:tcW w:w="2340" w:type="dxa"/>
          </w:tcPr>
          <w:p w:rsidR="009926FA" w:rsidRPr="0089191C" w:rsidRDefault="009926FA"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9926FA" w:rsidRPr="00964F32" w:rsidTr="0089191C">
        <w:trPr>
          <w:cantSplit/>
        </w:trPr>
        <w:tc>
          <w:tcPr>
            <w:tcW w:w="2340" w:type="dxa"/>
          </w:tcPr>
          <w:p w:rsidR="009926FA" w:rsidRPr="0089191C"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15"/>
                <w:szCs w:val="15"/>
              </w:rPr>
            </w:pPr>
            <w:r w:rsidRPr="0089191C">
              <w:rPr>
                <w:rFonts w:ascii="Times New Roman" w:hAnsi="Times New Roman" w:cs="Times New Roman"/>
                <w:b/>
                <w:bCs/>
                <w:sz w:val="15"/>
                <w:szCs w:val="15"/>
              </w:rPr>
              <w:t>Accumulated Depreciation</w:t>
            </w:r>
          </w:p>
        </w:tc>
        <w:tc>
          <w:tcPr>
            <w:tcW w:w="990"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9" w:type="dxa"/>
          </w:tcPr>
          <w:p w:rsidR="009926FA" w:rsidRPr="00964F32" w:rsidRDefault="009926FA" w:rsidP="0089191C">
            <w:pPr>
              <w:pStyle w:val="acctfourfigures"/>
              <w:tabs>
                <w:tab w:val="clear" w:pos="765"/>
              </w:tabs>
              <w:spacing w:line="240" w:lineRule="exact"/>
              <w:ind w:left="-79" w:right="85"/>
              <w:jc w:val="right"/>
              <w:rPr>
                <w:rFonts w:cs="Times New Roman"/>
                <w:sz w:val="15"/>
                <w:szCs w:val="15"/>
              </w:rPr>
            </w:pPr>
          </w:p>
        </w:tc>
        <w:tc>
          <w:tcPr>
            <w:tcW w:w="981"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Pr>
          <w:p w:rsidR="009926FA" w:rsidRPr="00964F32" w:rsidRDefault="009926FA" w:rsidP="0089191C">
            <w:pPr>
              <w:pStyle w:val="acctfourfigures"/>
              <w:tabs>
                <w:tab w:val="clear" w:pos="765"/>
              </w:tabs>
              <w:spacing w:line="240" w:lineRule="exact"/>
              <w:ind w:left="-79" w:right="85"/>
              <w:jc w:val="right"/>
              <w:rPr>
                <w:rFonts w:cs="Times New Roman"/>
                <w:sz w:val="15"/>
                <w:szCs w:val="15"/>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Pr>
          <w:p w:rsidR="009926FA" w:rsidRPr="00964F32" w:rsidRDefault="009926FA" w:rsidP="0089191C">
            <w:pPr>
              <w:pStyle w:val="acctfourfigures"/>
              <w:tabs>
                <w:tab w:val="clear" w:pos="765"/>
              </w:tabs>
              <w:spacing w:line="240" w:lineRule="exact"/>
              <w:ind w:left="-79" w:right="85"/>
              <w:jc w:val="right"/>
              <w:rPr>
                <w:rFonts w:cs="Times New Roman"/>
                <w:sz w:val="15"/>
                <w:szCs w:val="15"/>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Pr>
          <w:p w:rsidR="009926FA" w:rsidRPr="00964F32" w:rsidRDefault="009926FA" w:rsidP="0089191C">
            <w:pPr>
              <w:pStyle w:val="acctfourfigures"/>
              <w:tabs>
                <w:tab w:val="clear" w:pos="765"/>
              </w:tabs>
              <w:spacing w:line="240" w:lineRule="exact"/>
              <w:ind w:left="-79" w:right="85"/>
              <w:jc w:val="right"/>
              <w:rPr>
                <w:rFonts w:cs="Times New Roman"/>
                <w:sz w:val="15"/>
                <w:szCs w:val="15"/>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Pr>
          <w:p w:rsidR="009926FA" w:rsidRPr="00964F32" w:rsidRDefault="009926FA" w:rsidP="0089191C">
            <w:pPr>
              <w:pStyle w:val="acctfourfigures"/>
              <w:tabs>
                <w:tab w:val="clear" w:pos="765"/>
              </w:tabs>
              <w:spacing w:line="240" w:lineRule="exact"/>
              <w:ind w:left="-79" w:right="85"/>
              <w:jc w:val="right"/>
              <w:rPr>
                <w:rFonts w:cs="Times New Roman"/>
                <w:sz w:val="15"/>
                <w:szCs w:val="15"/>
              </w:rPr>
            </w:pPr>
          </w:p>
        </w:tc>
        <w:tc>
          <w:tcPr>
            <w:tcW w:w="1035"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9926FA" w:rsidRPr="00964F32" w:rsidRDefault="009926FA" w:rsidP="0089191C">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9926FA" w:rsidRPr="00964F32" w:rsidTr="0089191C">
        <w:trPr>
          <w:cantSplit/>
        </w:trPr>
        <w:tc>
          <w:tcPr>
            <w:tcW w:w="2340" w:type="dxa"/>
          </w:tcPr>
          <w:p w:rsidR="009926FA" w:rsidRPr="0089191C" w:rsidRDefault="009926FA"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As at January 1, 2016</w:t>
            </w:r>
          </w:p>
        </w:tc>
        <w:tc>
          <w:tcPr>
            <w:tcW w:w="990"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2,990,065</w:t>
            </w:r>
          </w:p>
        </w:tc>
        <w:tc>
          <w:tcPr>
            <w:tcW w:w="108" w:type="dxa"/>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56,031,561</w:t>
            </w:r>
          </w:p>
        </w:tc>
        <w:tc>
          <w:tcPr>
            <w:tcW w:w="108" w:type="dxa"/>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37,611,404</w:t>
            </w:r>
          </w:p>
        </w:tc>
        <w:tc>
          <w:tcPr>
            <w:tcW w:w="108" w:type="dxa"/>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37,855,591</w:t>
            </w:r>
          </w:p>
        </w:tc>
        <w:tc>
          <w:tcPr>
            <w:tcW w:w="135" w:type="dxa"/>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35"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605,998</w:t>
            </w:r>
          </w:p>
        </w:tc>
        <w:tc>
          <w:tcPr>
            <w:tcW w:w="90"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nil"/>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135,094,619</w:t>
            </w:r>
          </w:p>
        </w:tc>
      </w:tr>
      <w:tr w:rsidR="009926FA" w:rsidRPr="00964F32" w:rsidTr="0089191C">
        <w:trPr>
          <w:cantSplit/>
        </w:trPr>
        <w:tc>
          <w:tcPr>
            <w:tcW w:w="2340" w:type="dxa"/>
          </w:tcPr>
          <w:p w:rsidR="009926FA" w:rsidRPr="0089191C" w:rsidRDefault="009926FA" w:rsidP="0089191C">
            <w:pPr>
              <w:tabs>
                <w:tab w:val="clear" w:pos="1644"/>
                <w:tab w:val="clear" w:pos="1871"/>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Depreciation charges for the year</w:t>
            </w:r>
          </w:p>
        </w:tc>
        <w:tc>
          <w:tcPr>
            <w:tcW w:w="990"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146,077 </w:t>
            </w:r>
          </w:p>
        </w:tc>
        <w:tc>
          <w:tcPr>
            <w:tcW w:w="108" w:type="dxa"/>
          </w:tcPr>
          <w:p w:rsidR="009926FA" w:rsidRPr="00964F32" w:rsidRDefault="009926F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466,803 </w:t>
            </w:r>
          </w:p>
        </w:tc>
        <w:tc>
          <w:tcPr>
            <w:tcW w:w="108" w:type="dxa"/>
          </w:tcPr>
          <w:p w:rsidR="009926FA" w:rsidRPr="00964F32" w:rsidRDefault="009926F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cs/>
                <w:lang w:val="en-US" w:bidi="th-TH"/>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168,437 </w:t>
            </w:r>
          </w:p>
        </w:tc>
        <w:tc>
          <w:tcPr>
            <w:tcW w:w="108" w:type="dxa"/>
          </w:tcPr>
          <w:p w:rsidR="009926FA" w:rsidRPr="00964F32" w:rsidRDefault="009926F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151,360 </w:t>
            </w:r>
          </w:p>
        </w:tc>
        <w:tc>
          <w:tcPr>
            <w:tcW w:w="135" w:type="dxa"/>
          </w:tcPr>
          <w:p w:rsidR="009926FA" w:rsidRPr="00964F32" w:rsidRDefault="009926F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35"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932,677 </w:t>
            </w:r>
          </w:p>
        </w:tc>
      </w:tr>
      <w:tr w:rsidR="009926FA" w:rsidRPr="00964F32" w:rsidTr="0089191C">
        <w:trPr>
          <w:cantSplit/>
        </w:trPr>
        <w:tc>
          <w:tcPr>
            <w:tcW w:w="2340" w:type="dxa"/>
          </w:tcPr>
          <w:p w:rsidR="009926FA" w:rsidRPr="0089191C" w:rsidRDefault="009926FA"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Disposals</w:t>
            </w:r>
          </w:p>
        </w:tc>
        <w:tc>
          <w:tcPr>
            <w:tcW w:w="990"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7" w:right="65"/>
              <w:jc w:val="right"/>
              <w:rPr>
                <w:rFonts w:eastAsia="Cordia New" w:cs="Times New Roman"/>
                <w:sz w:val="15"/>
                <w:szCs w:val="15"/>
                <w:lang w:val="en-US" w:bidi="th-TH"/>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 xml:space="preserve">(201,559) </w:t>
            </w:r>
          </w:p>
        </w:tc>
        <w:tc>
          <w:tcPr>
            <w:tcW w:w="108" w:type="dxa"/>
          </w:tcPr>
          <w:p w:rsidR="009926FA" w:rsidRPr="00964F32" w:rsidRDefault="009926FA" w:rsidP="0089191C">
            <w:pPr>
              <w:pStyle w:val="acctfourfigures"/>
              <w:tabs>
                <w:tab w:val="clear" w:pos="765"/>
              </w:tabs>
              <w:spacing w:line="240" w:lineRule="exact"/>
              <w:ind w:left="-77" w:right="65"/>
              <w:jc w:val="right"/>
              <w:rPr>
                <w:rFonts w:cs="Times New Roman"/>
                <w:sz w:val="15"/>
                <w:szCs w:val="15"/>
                <w:lang w:val="en-US" w:bidi="th-TH"/>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 xml:space="preserve">(10,458,747) </w:t>
            </w:r>
          </w:p>
        </w:tc>
        <w:tc>
          <w:tcPr>
            <w:tcW w:w="135"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(10,660,306)</w:t>
            </w:r>
          </w:p>
        </w:tc>
      </w:tr>
      <w:tr w:rsidR="009926FA" w:rsidRPr="00964F32" w:rsidTr="0089191C">
        <w:trPr>
          <w:cantSplit/>
        </w:trPr>
        <w:tc>
          <w:tcPr>
            <w:tcW w:w="2340" w:type="dxa"/>
            <w:tcBorders>
              <w:top w:val="nil"/>
              <w:bottom w:val="nil"/>
            </w:tcBorders>
          </w:tcPr>
          <w:p w:rsidR="009926FA" w:rsidRPr="0089191C"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2016</w:t>
            </w:r>
          </w:p>
        </w:tc>
        <w:tc>
          <w:tcPr>
            <w:tcW w:w="990" w:type="dxa"/>
            <w:tcBorders>
              <w:top w:val="single" w:sz="4" w:space="0" w:color="auto"/>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top w:val="single" w:sz="4" w:space="0" w:color="auto"/>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3,136,142 </w:t>
            </w:r>
          </w:p>
        </w:tc>
        <w:tc>
          <w:tcPr>
            <w:tcW w:w="108"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56,498,364 </w:t>
            </w:r>
          </w:p>
        </w:tc>
        <w:tc>
          <w:tcPr>
            <w:tcW w:w="108"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37,578,282 </w:t>
            </w:r>
          </w:p>
        </w:tc>
        <w:tc>
          <w:tcPr>
            <w:tcW w:w="108"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27,548,204 </w:t>
            </w:r>
          </w:p>
        </w:tc>
        <w:tc>
          <w:tcPr>
            <w:tcW w:w="135"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35" w:type="dxa"/>
            <w:tcBorders>
              <w:top w:val="single" w:sz="4" w:space="0" w:color="auto"/>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605,998</w:t>
            </w:r>
          </w:p>
        </w:tc>
        <w:tc>
          <w:tcPr>
            <w:tcW w:w="90"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125,366,990 </w:t>
            </w:r>
          </w:p>
        </w:tc>
      </w:tr>
      <w:tr w:rsidR="009926FA" w:rsidRPr="00964F32" w:rsidTr="0089191C">
        <w:trPr>
          <w:cantSplit/>
        </w:trPr>
        <w:tc>
          <w:tcPr>
            <w:tcW w:w="2340" w:type="dxa"/>
          </w:tcPr>
          <w:p w:rsidR="009926FA" w:rsidRPr="0089191C" w:rsidRDefault="009926FA" w:rsidP="0089191C">
            <w:pPr>
              <w:tabs>
                <w:tab w:val="clear" w:pos="1644"/>
                <w:tab w:val="clear" w:pos="1871"/>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Depreciation charges for the year</w:t>
            </w:r>
          </w:p>
        </w:tc>
        <w:tc>
          <w:tcPr>
            <w:tcW w:w="990"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68,892</w:t>
            </w:r>
          </w:p>
        </w:tc>
        <w:tc>
          <w:tcPr>
            <w:tcW w:w="108"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364,465</w:t>
            </w:r>
          </w:p>
        </w:tc>
        <w:tc>
          <w:tcPr>
            <w:tcW w:w="108"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182,732</w:t>
            </w:r>
          </w:p>
        </w:tc>
        <w:tc>
          <w:tcPr>
            <w:tcW w:w="108"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9926FA" w:rsidRPr="009926FA"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186,871</w:t>
            </w:r>
          </w:p>
        </w:tc>
        <w:tc>
          <w:tcPr>
            <w:tcW w:w="135" w:type="dxa"/>
          </w:tcPr>
          <w:p w:rsidR="009926FA" w:rsidRPr="00964F32" w:rsidRDefault="009926FA"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35" w:type="dxa"/>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802,960</w:t>
            </w:r>
          </w:p>
        </w:tc>
      </w:tr>
      <w:tr w:rsidR="009926FA" w:rsidRPr="00964F32" w:rsidTr="0089191C">
        <w:trPr>
          <w:cantSplit/>
        </w:trPr>
        <w:tc>
          <w:tcPr>
            <w:tcW w:w="2340" w:type="dxa"/>
          </w:tcPr>
          <w:p w:rsidR="009926FA" w:rsidRPr="0089191C" w:rsidRDefault="009926FA"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Disposals</w:t>
            </w:r>
          </w:p>
        </w:tc>
        <w:tc>
          <w:tcPr>
            <w:tcW w:w="990"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7" w:right="65"/>
              <w:jc w:val="right"/>
              <w:rPr>
                <w:rFonts w:eastAsia="Cordia New" w:cs="Times New Roman"/>
                <w:sz w:val="15"/>
                <w:szCs w:val="15"/>
                <w:lang w:val="en-US" w:bidi="th-TH"/>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bottom w:val="nil"/>
            </w:tcBorders>
          </w:tcPr>
          <w:p w:rsidR="009926FA" w:rsidRPr="009926FA"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926FA">
              <w:rPr>
                <w:rFonts w:ascii="Times New Roman" w:hAnsi="Times New Roman" w:cs="Times New Roman"/>
                <w:sz w:val="15"/>
                <w:szCs w:val="15"/>
              </w:rPr>
              <w:t>(605,998)</w:t>
            </w:r>
          </w:p>
        </w:tc>
        <w:tc>
          <w:tcPr>
            <w:tcW w:w="90"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926FA">
              <w:rPr>
                <w:rFonts w:ascii="Times New Roman" w:hAnsi="Times New Roman" w:cs="Times New Roman"/>
                <w:sz w:val="15"/>
                <w:szCs w:val="15"/>
              </w:rPr>
              <w:t>(605,998)</w:t>
            </w:r>
          </w:p>
        </w:tc>
      </w:tr>
      <w:tr w:rsidR="009926FA" w:rsidRPr="00964F32" w:rsidTr="0089191C">
        <w:trPr>
          <w:cantSplit/>
        </w:trPr>
        <w:tc>
          <w:tcPr>
            <w:tcW w:w="2340" w:type="dxa"/>
            <w:tcBorders>
              <w:top w:val="nil"/>
              <w:bottom w:val="nil"/>
            </w:tcBorders>
          </w:tcPr>
          <w:p w:rsidR="009926FA" w:rsidRPr="0089191C"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2017</w:t>
            </w:r>
          </w:p>
        </w:tc>
        <w:tc>
          <w:tcPr>
            <w:tcW w:w="990" w:type="dxa"/>
            <w:tcBorders>
              <w:top w:val="single" w:sz="4" w:space="0" w:color="auto"/>
              <w:bottom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9926FA" w:rsidRPr="00964F32" w:rsidRDefault="009926FA"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top w:val="single" w:sz="4" w:space="0" w:color="auto"/>
              <w:bottom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Pr>
                <w:rFonts w:ascii="Times New Roman" w:eastAsia="Cordia New" w:hAnsi="Times New Roman" w:cs="Times New Roman"/>
                <w:sz w:val="15"/>
                <w:szCs w:val="15"/>
              </w:rPr>
              <w:t>3,205,034</w:t>
            </w:r>
          </w:p>
        </w:tc>
        <w:tc>
          <w:tcPr>
            <w:tcW w:w="108"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3"/>
              </w:tabs>
              <w:spacing w:line="240" w:lineRule="exact"/>
              <w:ind w:left="-77" w:right="115"/>
              <w:jc w:val="right"/>
              <w:rPr>
                <w:rFonts w:ascii="Times New Roman" w:eastAsia="Cordia New" w:hAnsi="Times New Roman" w:cs="Times New Roman"/>
                <w:sz w:val="15"/>
                <w:szCs w:val="15"/>
              </w:rPr>
            </w:pPr>
            <w:r>
              <w:rPr>
                <w:rFonts w:ascii="Times New Roman" w:eastAsia="Cordia New" w:hAnsi="Times New Roman" w:cs="Times New Roman"/>
                <w:sz w:val="15"/>
                <w:szCs w:val="15"/>
              </w:rPr>
              <w:t>56,862,829</w:t>
            </w:r>
          </w:p>
        </w:tc>
        <w:tc>
          <w:tcPr>
            <w:tcW w:w="108"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Pr>
                <w:rFonts w:ascii="Times New Roman" w:eastAsia="Cordia New" w:hAnsi="Times New Roman" w:cs="Times New Roman"/>
                <w:sz w:val="15"/>
                <w:szCs w:val="15"/>
              </w:rPr>
              <w:t>37,761,014</w:t>
            </w:r>
          </w:p>
        </w:tc>
        <w:tc>
          <w:tcPr>
            <w:tcW w:w="108"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single" w:sz="4" w:space="0" w:color="auto"/>
            </w:tcBorders>
          </w:tcPr>
          <w:p w:rsidR="009926FA" w:rsidRPr="00964F32" w:rsidRDefault="00163529"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Pr>
                <w:rFonts w:ascii="Times New Roman" w:eastAsia="Cordia New" w:hAnsi="Times New Roman" w:cs="Times New Roman"/>
                <w:sz w:val="15"/>
                <w:szCs w:val="15"/>
              </w:rPr>
              <w:t>27,735,075</w:t>
            </w:r>
          </w:p>
        </w:tc>
        <w:tc>
          <w:tcPr>
            <w:tcW w:w="135"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35" w:type="dxa"/>
            <w:tcBorders>
              <w:top w:val="single" w:sz="4" w:space="0" w:color="auto"/>
              <w:bottom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9926FA" w:rsidRPr="00964F32" w:rsidRDefault="009926FA"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9926FA" w:rsidRPr="00964F32" w:rsidRDefault="009926FA"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926FA">
              <w:rPr>
                <w:rFonts w:ascii="Times New Roman" w:eastAsia="Cordia New" w:hAnsi="Times New Roman" w:cs="Times New Roman"/>
                <w:sz w:val="15"/>
                <w:szCs w:val="15"/>
              </w:rPr>
              <w:t>125,563,952</w:t>
            </w:r>
          </w:p>
        </w:tc>
      </w:tr>
      <w:tr w:rsidR="0089191C" w:rsidRPr="00964F32" w:rsidTr="003B2A12">
        <w:trPr>
          <w:cantSplit/>
          <w:trHeight w:hRule="exact" w:val="144"/>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p>
        </w:tc>
        <w:tc>
          <w:tcPr>
            <w:tcW w:w="990"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top w:val="single" w:sz="4" w:space="0" w:color="auto"/>
              <w:bottom w:val="nil"/>
            </w:tcBorders>
          </w:tcPr>
          <w:p w:rsid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3"/>
              </w:tabs>
              <w:spacing w:line="240" w:lineRule="exact"/>
              <w:ind w:left="-77" w:right="115"/>
              <w:jc w:val="right"/>
              <w:rPr>
                <w:rFonts w:ascii="Times New Roman" w:eastAsia="Cordia New"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c>
          <w:tcPr>
            <w:tcW w:w="135" w:type="dxa"/>
            <w:tcBorders>
              <w:top w:val="nil"/>
              <w:bottom w:val="nil"/>
            </w:tcBorders>
          </w:tcPr>
          <w:p w:rsidR="0089191C" w:rsidRPr="00964F32" w:rsidRDefault="0089191C"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35"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p>
        </w:tc>
        <w:tc>
          <w:tcPr>
            <w:tcW w:w="90" w:type="dxa"/>
            <w:tcBorders>
              <w:top w:val="nil"/>
              <w:bottom w:val="nil"/>
            </w:tcBorders>
          </w:tcPr>
          <w:p w:rsidR="0089191C" w:rsidRPr="00964F32" w:rsidRDefault="0089191C" w:rsidP="0089191C">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nil"/>
            </w:tcBorders>
          </w:tcPr>
          <w:p w:rsidR="0089191C" w:rsidRPr="009926FA"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Allowance for Impairment</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As at January 1, 2016</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8,178,936</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206,019</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300,051</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235,575</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8,920,581</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sz w:val="15"/>
                <w:szCs w:val="15"/>
              </w:rPr>
              <w:t>Addition</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3,804,413</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3,804,413</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 xml:space="preserve">Reversal of impairment </w:t>
            </w:r>
          </w:p>
        </w:tc>
        <w:tc>
          <w:tcPr>
            <w:tcW w:w="990"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(5,909,936)</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(9,721)</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7" w:right="65"/>
              <w:jc w:val="right"/>
              <w:rPr>
                <w:rFonts w:cs="Times New Roman"/>
                <w:sz w:val="15"/>
                <w:szCs w:val="15"/>
                <w:lang w:val="en-US" w:bidi="th-TH"/>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(30,382)</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(5,950,039)</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2016 and 2017</w:t>
            </w:r>
          </w:p>
        </w:tc>
        <w:tc>
          <w:tcPr>
            <w:tcW w:w="990"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2,269,000 </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4,010,432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290,330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205,193 </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6,774,955 </w:t>
            </w:r>
          </w:p>
        </w:tc>
      </w:tr>
      <w:tr w:rsidR="0089191C" w:rsidRPr="00964F32" w:rsidTr="003B2A12">
        <w:trPr>
          <w:cantSplit/>
          <w:trHeight w:hRule="exact" w:val="144"/>
        </w:trPr>
        <w:tc>
          <w:tcPr>
            <w:tcW w:w="2340" w:type="dxa"/>
            <w:tcBorders>
              <w:top w:val="nil"/>
              <w:bottom w:val="nil"/>
            </w:tcBorders>
          </w:tcPr>
          <w:p w:rsidR="0089191C" w:rsidRPr="0089191C" w:rsidRDefault="0089191C"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cs/>
              </w:rPr>
            </w:pPr>
          </w:p>
        </w:tc>
      </w:tr>
      <w:tr w:rsidR="0089191C" w:rsidRPr="00964F32" w:rsidTr="00E96DC0">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Net Cost Value</w:t>
            </w:r>
          </w:p>
        </w:tc>
        <w:tc>
          <w:tcPr>
            <w:tcW w:w="990"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r>
      <w:tr w:rsidR="0089191C" w:rsidRPr="00964F32" w:rsidTr="00E96DC0">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2016</w:t>
            </w:r>
          </w:p>
        </w:tc>
        <w:tc>
          <w:tcPr>
            <w:tcW w:w="990"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42,831,971</w:t>
            </w: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163,600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6,427,769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237,541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159,987 </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lang w:val="en-US" w:bidi="th-TH"/>
              </w:rPr>
            </w:pPr>
          </w:p>
        </w:tc>
        <w:tc>
          <w:tcPr>
            <w:tcW w:w="1019"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49,820,870</w:t>
            </w:r>
          </w:p>
        </w:tc>
      </w:tr>
      <w:tr w:rsidR="0089191C" w:rsidRPr="00964F32" w:rsidTr="00E96DC0">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2017</w:t>
            </w:r>
          </w:p>
        </w:tc>
        <w:tc>
          <w:tcPr>
            <w:tcW w:w="990" w:type="dxa"/>
            <w:tcBorders>
              <w:top w:val="single" w:sz="4" w:space="0" w:color="auto"/>
              <w:bottom w:val="single" w:sz="4" w:space="0" w:color="auto"/>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DA7178">
              <w:rPr>
                <w:rFonts w:ascii="Times New Roman" w:eastAsia="Cordia New" w:hAnsi="Times New Roman" w:cs="Times New Roman"/>
                <w:sz w:val="15"/>
                <w:szCs w:val="15"/>
              </w:rPr>
              <w:t>42,831,971</w:t>
            </w:r>
          </w:p>
        </w:tc>
        <w:tc>
          <w:tcPr>
            <w:tcW w:w="99" w:type="dxa"/>
            <w:tcBorders>
              <w:top w:val="nil"/>
              <w:bottom w:val="nil"/>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single" w:sz="4" w:space="0" w:color="auto"/>
              <w:bottom w:val="single" w:sz="4" w:space="0" w:color="auto"/>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DA7178">
              <w:rPr>
                <w:rFonts w:ascii="Times New Roman" w:eastAsia="Cordia New" w:hAnsi="Times New Roman" w:cs="Times New Roman"/>
                <w:sz w:val="15"/>
                <w:szCs w:val="15"/>
              </w:rPr>
              <w:t>94,708</w:t>
            </w:r>
          </w:p>
        </w:tc>
        <w:tc>
          <w:tcPr>
            <w:tcW w:w="108" w:type="dxa"/>
            <w:tcBorders>
              <w:top w:val="nil"/>
              <w:bottom w:val="nil"/>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DA7178">
              <w:rPr>
                <w:rFonts w:ascii="Times New Roman" w:eastAsia="Cordia New" w:hAnsi="Times New Roman" w:cs="Times New Roman"/>
                <w:sz w:val="15"/>
                <w:szCs w:val="15"/>
              </w:rPr>
              <w:t>6,085,904</w:t>
            </w:r>
          </w:p>
        </w:tc>
        <w:tc>
          <w:tcPr>
            <w:tcW w:w="108" w:type="dxa"/>
            <w:tcBorders>
              <w:top w:val="nil"/>
              <w:bottom w:val="nil"/>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DA7178">
              <w:rPr>
                <w:rFonts w:ascii="Times New Roman" w:eastAsia="Cordia New" w:hAnsi="Times New Roman" w:cs="Times New Roman"/>
                <w:sz w:val="15"/>
                <w:szCs w:val="15"/>
              </w:rPr>
              <w:t>77,179</w:t>
            </w:r>
          </w:p>
        </w:tc>
        <w:tc>
          <w:tcPr>
            <w:tcW w:w="108" w:type="dxa"/>
            <w:tcBorders>
              <w:top w:val="nil"/>
              <w:bottom w:val="nil"/>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89191C" w:rsidRPr="00DA7178"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DA7178">
              <w:rPr>
                <w:rFonts w:ascii="Times New Roman" w:eastAsia="Cordia New" w:hAnsi="Times New Roman" w:cs="Times New Roman"/>
                <w:sz w:val="15"/>
                <w:szCs w:val="15"/>
              </w:rPr>
              <w:t>135,733</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lang w:val="en-US" w:bidi="th-TH"/>
              </w:rPr>
            </w:pPr>
          </w:p>
        </w:tc>
        <w:tc>
          <w:tcPr>
            <w:tcW w:w="1019"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DA7178">
              <w:rPr>
                <w:rFonts w:ascii="Times New Roman" w:eastAsia="Cordia New" w:hAnsi="Times New Roman" w:cs="Times New Roman"/>
                <w:sz w:val="15"/>
                <w:szCs w:val="15"/>
              </w:rPr>
              <w:t>49,225,495</w:t>
            </w:r>
          </w:p>
        </w:tc>
      </w:tr>
      <w:tr w:rsidR="0089191C" w:rsidRPr="00964F32" w:rsidTr="00E96DC0">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Revaluation Surplus</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As at January 1, 2016</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32,863,965</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44,295,208</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5,266,584</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1,538,671</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83,964,428</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Addition</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33,835,484</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(7,382,756)</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26,452,728</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Disposals</w:t>
            </w:r>
          </w:p>
        </w:tc>
        <w:tc>
          <w:tcPr>
            <w:tcW w:w="990"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hAnsi="Times New Roman" w:cs="Times New Roman"/>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(25,587)</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(849,038)</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(874,625)</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b/>
                <w:bCs/>
                <w:sz w:val="15"/>
                <w:szCs w:val="15"/>
              </w:rPr>
              <w:t>As at December 31, 2016 and 2017</w:t>
            </w:r>
          </w:p>
        </w:tc>
        <w:tc>
          <w:tcPr>
            <w:tcW w:w="990"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66,699,449</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36,912,452</w:t>
            </w:r>
          </w:p>
        </w:tc>
        <w:tc>
          <w:tcPr>
            <w:tcW w:w="108" w:type="dxa"/>
            <w:tcBorders>
              <w:top w:val="nil"/>
              <w:bottom w:val="nil"/>
            </w:tcBorders>
          </w:tcPr>
          <w:p w:rsidR="0089191C" w:rsidRPr="00964F32" w:rsidRDefault="0089191C" w:rsidP="0089191C">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5,240,997</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689,633</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109,542,531</w:t>
            </w:r>
          </w:p>
        </w:tc>
      </w:tr>
      <w:tr w:rsidR="0089191C" w:rsidRPr="00964F32" w:rsidTr="003B2A12">
        <w:trPr>
          <w:cantSplit/>
          <w:trHeight w:hRule="exact" w:val="144"/>
        </w:trPr>
        <w:tc>
          <w:tcPr>
            <w:tcW w:w="2340" w:type="dxa"/>
            <w:tcBorders>
              <w:top w:val="nil"/>
              <w:bottom w:val="nil"/>
            </w:tcBorders>
          </w:tcPr>
          <w:p w:rsidR="0089191C" w:rsidRPr="0089191C" w:rsidRDefault="0089191C"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Accumulated Depreciation of</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 xml:space="preserve">  Revaluation Surplus</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As at January 1, 2016</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4,536,933</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5,266,584</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1,538,671</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11,342,188</w:t>
            </w:r>
            <w:r w:rsidRPr="00964F32" w:rsidDel="00564EC9">
              <w:rPr>
                <w:rFonts w:ascii="Times New Roman" w:eastAsia="Cordia New" w:hAnsi="Times New Roman" w:cs="Times New Roman"/>
                <w:sz w:val="15"/>
                <w:szCs w:val="15"/>
              </w:rPr>
              <w:t xml:space="preserve"> </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1644"/>
                <w:tab w:val="clear" w:pos="1871"/>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Depreciation charges for the year</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lang w:val="en-US"/>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964F32">
              <w:rPr>
                <w:rFonts w:ascii="Times New Roman" w:hAnsi="Times New Roman" w:cs="Times New Roman"/>
                <w:sz w:val="15"/>
                <w:szCs w:val="15"/>
              </w:rPr>
              <w:t>1,689,007</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1,689,007</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1644"/>
                <w:tab w:val="clear" w:pos="1871"/>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Disposals</w:t>
            </w:r>
          </w:p>
        </w:tc>
        <w:tc>
          <w:tcPr>
            <w:tcW w:w="990"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lang w:val="en-US"/>
              </w:rPr>
            </w:pPr>
          </w:p>
        </w:tc>
        <w:tc>
          <w:tcPr>
            <w:tcW w:w="981"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(25,587)</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7" w:right="65"/>
              <w:jc w:val="right"/>
              <w:rPr>
                <w:rFonts w:cs="Times New Roman"/>
                <w:sz w:val="15"/>
                <w:szCs w:val="15"/>
                <w:lang w:val="en-US" w:bidi="th-TH"/>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964F32">
              <w:rPr>
                <w:rFonts w:ascii="Times New Roman" w:hAnsi="Times New Roman" w:cs="Times New Roman"/>
                <w:sz w:val="15"/>
                <w:szCs w:val="15"/>
              </w:rPr>
              <w:t>(849,038)</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eastAsia="Cordia New" w:hAnsi="Times New Roman" w:cs="Times New Roman"/>
                <w:sz w:val="15"/>
                <w:szCs w:val="15"/>
              </w:rPr>
            </w:pPr>
            <w:r w:rsidRPr="00964F32">
              <w:rPr>
                <w:rFonts w:ascii="Times New Roman" w:hAnsi="Times New Roman" w:cs="Times New Roman"/>
                <w:sz w:val="15"/>
                <w:szCs w:val="15"/>
              </w:rPr>
              <w:t>(874,625)</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2016</w:t>
            </w:r>
          </w:p>
        </w:tc>
        <w:tc>
          <w:tcPr>
            <w:tcW w:w="990"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964F32">
              <w:rPr>
                <w:rFonts w:ascii="Times New Roman" w:eastAsia="Cordia New" w:hAnsi="Times New Roman" w:cs="Times New Roman"/>
                <w:sz w:val="15"/>
                <w:szCs w:val="15"/>
              </w:rPr>
              <w:t>6,225,940</w:t>
            </w:r>
            <w:r w:rsidRPr="00964F32">
              <w:rPr>
                <w:rFonts w:ascii="Times New Roman" w:hAnsi="Times New Roman" w:cs="Times New Roman"/>
              </w:rPr>
              <w:t xml:space="preserve">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5,240,997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689,633 </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12,156,570 </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1644"/>
                <w:tab w:val="clear" w:pos="1871"/>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sz w:val="15"/>
                <w:szCs w:val="15"/>
              </w:rPr>
              <w:t>Depreciation charges for the year</w:t>
            </w:r>
          </w:p>
        </w:tc>
        <w:tc>
          <w:tcPr>
            <w:tcW w:w="990"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881A6F">
              <w:rPr>
                <w:rFonts w:ascii="Times New Roman" w:hAnsi="Times New Roman" w:cs="Times New Roman"/>
                <w:sz w:val="15"/>
                <w:szCs w:val="15"/>
              </w:rPr>
              <w:t>1,160,281</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881A6F">
              <w:rPr>
                <w:rFonts w:ascii="Times New Roman" w:hAnsi="Times New Roman" w:cs="Times New Roman"/>
                <w:sz w:val="15"/>
                <w:szCs w:val="15"/>
              </w:rPr>
              <w:t>1,160,281</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2017</w:t>
            </w:r>
          </w:p>
        </w:tc>
        <w:tc>
          <w:tcPr>
            <w:tcW w:w="990"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81"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881A6F">
              <w:rPr>
                <w:rFonts w:ascii="Times New Roman" w:hAnsi="Times New Roman" w:cs="Times New Roman"/>
                <w:sz w:val="15"/>
                <w:szCs w:val="15"/>
              </w:rPr>
              <w:t>7,386,221</w:t>
            </w:r>
          </w:p>
        </w:tc>
        <w:tc>
          <w:tcPr>
            <w:tcW w:w="108" w:type="dxa"/>
            <w:tcBorders>
              <w:top w:val="nil"/>
              <w:bottom w:val="nil"/>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72" w:type="dxa"/>
            <w:tcBorders>
              <w:top w:val="single" w:sz="4" w:space="0" w:color="auto"/>
              <w:bottom w:val="single" w:sz="4" w:space="0" w:color="auto"/>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881A6F">
              <w:rPr>
                <w:rFonts w:ascii="Times New Roman" w:hAnsi="Times New Roman" w:cs="Times New Roman"/>
                <w:sz w:val="15"/>
                <w:szCs w:val="15"/>
              </w:rPr>
              <w:t xml:space="preserve">5,240,997 </w:t>
            </w:r>
          </w:p>
        </w:tc>
        <w:tc>
          <w:tcPr>
            <w:tcW w:w="108" w:type="dxa"/>
            <w:tcBorders>
              <w:top w:val="nil"/>
              <w:bottom w:val="nil"/>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72" w:type="dxa"/>
            <w:tcBorders>
              <w:top w:val="single" w:sz="4" w:space="0" w:color="auto"/>
              <w:bottom w:val="single" w:sz="4" w:space="0" w:color="auto"/>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881A6F">
              <w:rPr>
                <w:rFonts w:ascii="Times New Roman" w:hAnsi="Times New Roman" w:cs="Times New Roman"/>
                <w:sz w:val="15"/>
                <w:szCs w:val="15"/>
              </w:rPr>
              <w:t xml:space="preserve">689,633 </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13,316,851</w:t>
            </w:r>
          </w:p>
        </w:tc>
      </w:tr>
      <w:tr w:rsidR="0089191C" w:rsidRPr="00964F32" w:rsidTr="003B2A12">
        <w:trPr>
          <w:cantSplit/>
          <w:trHeight w:hRule="exact" w:val="144"/>
        </w:trPr>
        <w:tc>
          <w:tcPr>
            <w:tcW w:w="2340" w:type="dxa"/>
            <w:tcBorders>
              <w:top w:val="nil"/>
              <w:bottom w:val="nil"/>
            </w:tcBorders>
          </w:tcPr>
          <w:p w:rsidR="0089191C" w:rsidRPr="0089191C" w:rsidRDefault="0089191C"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89191C">
              <w:rPr>
                <w:rFonts w:ascii="Times New Roman" w:hAnsi="Times New Roman" w:cs="Times New Roman"/>
                <w:b/>
                <w:bCs/>
                <w:sz w:val="15"/>
                <w:szCs w:val="15"/>
              </w:rPr>
              <w:t>Net Revaluation  Surplus</w:t>
            </w:r>
          </w:p>
        </w:tc>
        <w:tc>
          <w:tcPr>
            <w:tcW w:w="9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81"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72"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72"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35"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2016</w:t>
            </w:r>
          </w:p>
        </w:tc>
        <w:tc>
          <w:tcPr>
            <w:tcW w:w="990"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66,699,449 </w:t>
            </w: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81"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30,686,512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97,385,961 </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2017</w:t>
            </w:r>
          </w:p>
        </w:tc>
        <w:tc>
          <w:tcPr>
            <w:tcW w:w="990"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66,699,449 </w:t>
            </w: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81"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29,526,231</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35"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96,225,680</w:t>
            </w:r>
          </w:p>
        </w:tc>
      </w:tr>
      <w:tr w:rsidR="0089191C" w:rsidRPr="00964F32" w:rsidTr="0089191C">
        <w:trPr>
          <w:cantSplit/>
        </w:trPr>
        <w:tc>
          <w:tcPr>
            <w:tcW w:w="2340" w:type="dxa"/>
            <w:tcBorders>
              <w:top w:val="nil"/>
              <w:bottom w:val="nil"/>
            </w:tcBorders>
          </w:tcPr>
          <w:p w:rsidR="0089191C" w:rsidRPr="0089191C" w:rsidRDefault="0089191C"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89191C" w:rsidRPr="00964F32" w:rsidTr="005269C5">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cs/>
              </w:rPr>
            </w:pPr>
            <w:r w:rsidRPr="0089191C">
              <w:rPr>
                <w:rFonts w:ascii="Times New Roman" w:hAnsi="Times New Roman" w:cs="Times New Roman"/>
                <w:b/>
                <w:bCs/>
                <w:sz w:val="15"/>
                <w:szCs w:val="15"/>
              </w:rPr>
              <w:t>Net Book Value</w:t>
            </w:r>
          </w:p>
        </w:tc>
        <w:tc>
          <w:tcPr>
            <w:tcW w:w="990"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9"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40" w:lineRule="exact"/>
              <w:ind w:left="-79" w:right="85"/>
              <w:jc w:val="right"/>
              <w:rPr>
                <w:rFonts w:ascii="Times New Roman" w:hAnsi="Times New Roman" w:cs="Times New Roman"/>
                <w:sz w:val="15"/>
                <w:szCs w:val="15"/>
              </w:rPr>
            </w:pPr>
          </w:p>
        </w:tc>
      </w:tr>
      <w:tr w:rsidR="0089191C" w:rsidRPr="00964F32" w:rsidTr="005269C5">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2016</w:t>
            </w:r>
          </w:p>
        </w:tc>
        <w:tc>
          <w:tcPr>
            <w:tcW w:w="990" w:type="dxa"/>
            <w:tcBorders>
              <w:top w:val="nil"/>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109,531,420 </w:t>
            </w:r>
          </w:p>
        </w:tc>
        <w:tc>
          <w:tcPr>
            <w:tcW w:w="99" w:type="dxa"/>
            <w:tcBorders>
              <w:top w:val="nil"/>
              <w:bottom w:val="nil"/>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9"/>
              <w:jc w:val="right"/>
              <w:rPr>
                <w:rFonts w:ascii="Times New Roman" w:hAnsi="Times New Roman" w:cs="Times New Roman"/>
                <w:sz w:val="15"/>
                <w:szCs w:val="15"/>
              </w:rPr>
            </w:pPr>
          </w:p>
        </w:tc>
        <w:tc>
          <w:tcPr>
            <w:tcW w:w="981" w:type="dxa"/>
            <w:tcBorders>
              <w:top w:val="nil"/>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163,600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972" w:type="dxa"/>
            <w:tcBorders>
              <w:top w:val="nil"/>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37,114,281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972" w:type="dxa"/>
            <w:tcBorders>
              <w:top w:val="nil"/>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237,541 </w:t>
            </w:r>
          </w:p>
        </w:tc>
        <w:tc>
          <w:tcPr>
            <w:tcW w:w="108" w:type="dxa"/>
            <w:tcBorders>
              <w:top w:val="nil"/>
              <w:bottom w:val="nil"/>
            </w:tcBorders>
          </w:tcPr>
          <w:p w:rsidR="0089191C" w:rsidRPr="00964F32" w:rsidRDefault="0089191C"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972" w:type="dxa"/>
            <w:tcBorders>
              <w:top w:val="nil"/>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159,987 </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1035" w:type="dxa"/>
            <w:tcBorders>
              <w:top w:val="nil"/>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1019" w:type="dxa"/>
            <w:tcBorders>
              <w:top w:val="nil"/>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147,206,831</w:t>
            </w:r>
          </w:p>
        </w:tc>
      </w:tr>
      <w:tr w:rsidR="0089191C" w:rsidRPr="00964F32" w:rsidTr="005269C5">
        <w:trPr>
          <w:cantSplit/>
        </w:trPr>
        <w:tc>
          <w:tcPr>
            <w:tcW w:w="2340" w:type="dxa"/>
            <w:tcBorders>
              <w:top w:val="nil"/>
              <w:bottom w:val="nil"/>
            </w:tcBorders>
          </w:tcPr>
          <w:p w:rsidR="0089191C" w:rsidRPr="0089191C"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As at December 31, 2017</w:t>
            </w:r>
          </w:p>
        </w:tc>
        <w:tc>
          <w:tcPr>
            <w:tcW w:w="990" w:type="dxa"/>
            <w:tcBorders>
              <w:top w:val="double" w:sz="4" w:space="0" w:color="auto"/>
              <w:bottom w:val="double" w:sz="4" w:space="0" w:color="auto"/>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 xml:space="preserve">109,531,420 </w:t>
            </w:r>
          </w:p>
        </w:tc>
        <w:tc>
          <w:tcPr>
            <w:tcW w:w="99" w:type="dxa"/>
            <w:tcBorders>
              <w:top w:val="nil"/>
              <w:bottom w:val="nil"/>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double" w:sz="4" w:space="0" w:color="auto"/>
              <w:bottom w:val="double" w:sz="4" w:space="0" w:color="auto"/>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94,708</w:t>
            </w:r>
          </w:p>
        </w:tc>
        <w:tc>
          <w:tcPr>
            <w:tcW w:w="108" w:type="dxa"/>
            <w:tcBorders>
              <w:top w:val="nil"/>
              <w:bottom w:val="nil"/>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double" w:sz="4" w:space="0" w:color="auto"/>
              <w:bottom w:val="double" w:sz="4" w:space="0" w:color="auto"/>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35,612,135</w:t>
            </w:r>
          </w:p>
        </w:tc>
        <w:tc>
          <w:tcPr>
            <w:tcW w:w="108" w:type="dxa"/>
            <w:tcBorders>
              <w:top w:val="nil"/>
              <w:bottom w:val="nil"/>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double" w:sz="4" w:space="0" w:color="auto"/>
              <w:bottom w:val="double" w:sz="4" w:space="0" w:color="auto"/>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77,179</w:t>
            </w:r>
          </w:p>
        </w:tc>
        <w:tc>
          <w:tcPr>
            <w:tcW w:w="108" w:type="dxa"/>
            <w:tcBorders>
              <w:top w:val="nil"/>
              <w:bottom w:val="nil"/>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double" w:sz="4" w:space="0" w:color="auto"/>
              <w:bottom w:val="double" w:sz="4" w:space="0" w:color="auto"/>
            </w:tcBorders>
          </w:tcPr>
          <w:p w:rsidR="0089191C" w:rsidRPr="00881A6F" w:rsidRDefault="0089191C" w:rsidP="0089191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135,733</w:t>
            </w:r>
          </w:p>
        </w:tc>
        <w:tc>
          <w:tcPr>
            <w:tcW w:w="135" w:type="dxa"/>
            <w:tcBorders>
              <w:top w:val="nil"/>
              <w:bottom w:val="nil"/>
            </w:tcBorders>
          </w:tcPr>
          <w:p w:rsidR="0089191C" w:rsidRPr="00964F32" w:rsidRDefault="0089191C"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1035" w:type="dxa"/>
            <w:tcBorders>
              <w:top w:val="double" w:sz="4" w:space="0" w:color="auto"/>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89191C" w:rsidRPr="00964F32" w:rsidRDefault="0089191C" w:rsidP="0089191C">
            <w:pPr>
              <w:pStyle w:val="acctfourfigures"/>
              <w:tabs>
                <w:tab w:val="clear" w:pos="765"/>
              </w:tabs>
              <w:spacing w:line="240" w:lineRule="exact"/>
              <w:ind w:left="-79" w:right="115"/>
              <w:jc w:val="right"/>
              <w:rPr>
                <w:rFonts w:eastAsia="Cordia New" w:cs="Times New Roman"/>
                <w:sz w:val="15"/>
                <w:szCs w:val="15"/>
                <w:lang w:val="en-US" w:bidi="th-TH"/>
              </w:rPr>
            </w:pPr>
          </w:p>
        </w:tc>
        <w:tc>
          <w:tcPr>
            <w:tcW w:w="1019" w:type="dxa"/>
            <w:tcBorders>
              <w:top w:val="double" w:sz="4" w:space="0" w:color="auto"/>
              <w:bottom w:val="double" w:sz="4" w:space="0" w:color="auto"/>
            </w:tcBorders>
          </w:tcPr>
          <w:p w:rsidR="0089191C" w:rsidRPr="00964F32" w:rsidRDefault="0089191C"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145,451,175</w:t>
            </w:r>
          </w:p>
        </w:tc>
      </w:tr>
    </w:tbl>
    <w:p w:rsidR="00CA5ADE" w:rsidRPr="00931229" w:rsidRDefault="003F3503" w:rsidP="00931229">
      <w:pPr>
        <w:spacing w:line="240" w:lineRule="exact"/>
        <w:rPr>
          <w:rFonts w:ascii="Times New Roman" w:hAnsi="Times New Roman" w:cs="Times New Roman"/>
        </w:rPr>
      </w:pPr>
      <w:r>
        <w:rPr>
          <w:rFonts w:ascii="Times New Roman" w:hAnsi="Times New Roman" w:cs="Times New Roman"/>
        </w:rPr>
        <w:br w:type="page"/>
      </w:r>
      <w:r w:rsidR="00CA5ADE" w:rsidRPr="00931229">
        <w:rPr>
          <w:rFonts w:ascii="Times New Roman" w:hAnsi="Times New Roman" w:cs="Times New Roman"/>
        </w:rPr>
        <w:lastRenderedPageBreak/>
        <w:t>As at</w:t>
      </w:r>
      <w:r w:rsidR="00C23330" w:rsidRPr="00931229">
        <w:rPr>
          <w:rFonts w:ascii="Times New Roman" w:hAnsi="Times New Roman" w:cs="Times New Roman"/>
        </w:rPr>
        <w:t xml:space="preserve"> </w:t>
      </w:r>
      <w:r w:rsidR="00CA5ADE" w:rsidRPr="00931229">
        <w:rPr>
          <w:rFonts w:ascii="Times New Roman" w:hAnsi="Times New Roman" w:cs="Times New Roman"/>
        </w:rPr>
        <w:t>December 31,</w:t>
      </w:r>
      <w:r w:rsidR="000C387A" w:rsidRPr="00931229">
        <w:rPr>
          <w:rFonts w:ascii="Times New Roman" w:hAnsi="Times New Roman" w:cs="Times New Roman"/>
        </w:rPr>
        <w:t xml:space="preserve"> </w:t>
      </w:r>
      <w:r w:rsidR="00536713" w:rsidRPr="00931229">
        <w:rPr>
          <w:rFonts w:ascii="Times New Roman" w:hAnsi="Times New Roman" w:cs="Times New Roman"/>
        </w:rPr>
        <w:t xml:space="preserve">2017 and </w:t>
      </w:r>
      <w:r w:rsidR="000C387A" w:rsidRPr="00931229">
        <w:rPr>
          <w:rFonts w:ascii="Times New Roman" w:hAnsi="Times New Roman" w:cs="Times New Roman"/>
        </w:rPr>
        <w:t>201</w:t>
      </w:r>
      <w:r w:rsidR="00C23330" w:rsidRPr="00931229">
        <w:rPr>
          <w:rFonts w:ascii="Times New Roman" w:hAnsi="Times New Roman" w:cs="Times New Roman"/>
        </w:rPr>
        <w:t>6</w:t>
      </w:r>
      <w:r w:rsidR="00CA5ADE" w:rsidRPr="00931229">
        <w:rPr>
          <w:rFonts w:ascii="Times New Roman" w:hAnsi="Times New Roman" w:cs="Times New Roman"/>
        </w:rPr>
        <w:t>, certain fixed assets with</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31229" w:rsidRDefault="00CA5ADE" w:rsidP="00931229">
      <w:pPr>
        <w:pStyle w:val="ListParagraph"/>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31229">
        <w:rPr>
          <w:rFonts w:ascii="Times New Roman" w:hAnsi="Times New Roman" w:cs="Times New Roman"/>
        </w:rPr>
        <w:t xml:space="preserve">The </w:t>
      </w:r>
      <w:r w:rsidR="00E277FA" w:rsidRPr="00931229">
        <w:rPr>
          <w:rFonts w:ascii="Times New Roman" w:hAnsi="Times New Roman" w:cs="Times New Roman"/>
        </w:rPr>
        <w:t xml:space="preserve">gross carrying amounts </w:t>
      </w:r>
      <w:proofErr w:type="spellStart"/>
      <w:r w:rsidRPr="00931229">
        <w:rPr>
          <w:rFonts w:ascii="Times New Roman" w:hAnsi="Times New Roman" w:cs="Times New Roman"/>
        </w:rPr>
        <w:t>totalling</w:t>
      </w:r>
      <w:proofErr w:type="spellEnd"/>
      <w:r w:rsidR="00413880" w:rsidRPr="00931229">
        <w:rPr>
          <w:rFonts w:ascii="Times New Roman" w:hAnsi="Times New Roman" w:cs="Times New Roman"/>
        </w:rPr>
        <w:t xml:space="preserve"> </w:t>
      </w:r>
      <w:r w:rsidRPr="00931229">
        <w:rPr>
          <w:rFonts w:ascii="Times New Roman" w:hAnsi="Times New Roman" w:cs="Times New Roman"/>
        </w:rPr>
        <w:t>Baht</w:t>
      </w:r>
      <w:r w:rsidR="006A3B1E" w:rsidRPr="00931229">
        <w:rPr>
          <w:rFonts w:ascii="Times New Roman" w:hAnsi="Times New Roman" w:cs="Times New Roman"/>
        </w:rPr>
        <w:t xml:space="preserve"> </w:t>
      </w:r>
      <w:r w:rsidR="00881A6F">
        <w:rPr>
          <w:rFonts w:ascii="Times New Roman" w:hAnsi="Times New Roman" w:cs="Times New Roman"/>
        </w:rPr>
        <w:t>92.1</w:t>
      </w:r>
      <w:r w:rsidR="008F797D" w:rsidRPr="00931229">
        <w:rPr>
          <w:rFonts w:ascii="Times New Roman" w:hAnsi="Times New Roman" w:cs="Times New Roman"/>
        </w:rPr>
        <w:t xml:space="preserve"> </w:t>
      </w:r>
      <w:r w:rsidRPr="00931229">
        <w:rPr>
          <w:rFonts w:ascii="Times New Roman" w:hAnsi="Times New Roman" w:cs="Times New Roman"/>
        </w:rPr>
        <w:t>million</w:t>
      </w:r>
      <w:r w:rsidR="00413880" w:rsidRPr="00931229">
        <w:rPr>
          <w:rFonts w:ascii="Times New Roman" w:hAnsi="Times New Roman" w:cs="Times New Roman"/>
        </w:rPr>
        <w:t xml:space="preserve"> </w:t>
      </w:r>
      <w:r w:rsidRPr="00931229">
        <w:rPr>
          <w:rFonts w:ascii="Times New Roman" w:hAnsi="Times New Roman" w:cs="Times New Roman"/>
        </w:rPr>
        <w:t xml:space="preserve">and Baht </w:t>
      </w:r>
      <w:r w:rsidR="00C23330" w:rsidRPr="00931229">
        <w:rPr>
          <w:rFonts w:ascii="Times New Roman" w:hAnsi="Times New Roman" w:cs="Times New Roman"/>
        </w:rPr>
        <w:t>9</w:t>
      </w:r>
      <w:r w:rsidR="005F3BCB" w:rsidRPr="00931229">
        <w:rPr>
          <w:rFonts w:ascii="Times New Roman" w:hAnsi="Times New Roman" w:cs="Times New Roman"/>
        </w:rPr>
        <w:t>0.7</w:t>
      </w:r>
      <w:r w:rsidR="00C23330" w:rsidRPr="00931229">
        <w:rPr>
          <w:rFonts w:ascii="Times New Roman" w:hAnsi="Times New Roman" w:cs="Times New Roman"/>
        </w:rPr>
        <w:t xml:space="preserve"> </w:t>
      </w:r>
      <w:r w:rsidR="0044681D" w:rsidRPr="00931229">
        <w:rPr>
          <w:rFonts w:ascii="Times New Roman" w:hAnsi="Times New Roman" w:cs="Times New Roman"/>
        </w:rPr>
        <w:t>m</w:t>
      </w:r>
      <w:r w:rsidRPr="00931229">
        <w:rPr>
          <w:rFonts w:ascii="Times New Roman" w:hAnsi="Times New Roman" w:cs="Times New Roman"/>
        </w:rPr>
        <w:t>illion, respectively, were fully depreciated, but these items are still in active use.</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31229" w:rsidRDefault="00CA5ADE" w:rsidP="00931229">
      <w:pPr>
        <w:numPr>
          <w:ilvl w:val="0"/>
          <w:numId w:val="16"/>
        </w:numPr>
        <w:tabs>
          <w:tab w:val="clear" w:pos="227"/>
          <w:tab w:val="clear" w:pos="36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exact"/>
        <w:ind w:left="540" w:right="-39" w:hanging="540"/>
        <w:jc w:val="both"/>
        <w:rPr>
          <w:rFonts w:ascii="Times New Roman" w:hAnsi="Times New Roman" w:cs="Times New Roman"/>
        </w:rPr>
      </w:pPr>
      <w:r w:rsidRPr="00931229">
        <w:rPr>
          <w:rFonts w:ascii="Times New Roman" w:hAnsi="Times New Roman" w:cs="Times New Roman"/>
        </w:rPr>
        <w:t xml:space="preserve">The net carrying values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w:t>
      </w:r>
      <w:r w:rsidR="00881A6F" w:rsidRPr="008020B5">
        <w:rPr>
          <w:rFonts w:ascii="Times New Roman" w:hAnsi="Times New Roman" w:cs="Times New Roman"/>
        </w:rPr>
        <w:t xml:space="preserve">Baht </w:t>
      </w:r>
      <w:r w:rsidR="00881A6F">
        <w:rPr>
          <w:rFonts w:ascii="Times New Roman" w:hAnsi="Times New Roman" w:cs="Times New Roman"/>
        </w:rPr>
        <w:t>33.9</w:t>
      </w:r>
      <w:r w:rsidR="00881A6F" w:rsidRPr="00931229">
        <w:rPr>
          <w:rFonts w:ascii="Times New Roman" w:hAnsi="Times New Roman" w:cs="Times New Roman"/>
        </w:rPr>
        <w:t xml:space="preserve"> million</w:t>
      </w:r>
      <w:r w:rsidR="00881A6F" w:rsidRPr="008020B5">
        <w:rPr>
          <w:rFonts w:ascii="Times New Roman" w:hAnsi="Times New Roman" w:cs="Times New Roman"/>
        </w:rPr>
        <w:t xml:space="preserve"> </w:t>
      </w:r>
      <w:r w:rsidR="00881A6F">
        <w:rPr>
          <w:rFonts w:ascii="Times New Roman" w:hAnsi="Times New Roman" w:cs="Times New Roman"/>
        </w:rPr>
        <w:t xml:space="preserve">and </w:t>
      </w:r>
      <w:r w:rsidRPr="008020B5">
        <w:rPr>
          <w:rFonts w:ascii="Times New Roman" w:hAnsi="Times New Roman" w:cs="Times New Roman"/>
        </w:rPr>
        <w:t xml:space="preserve">Baht </w:t>
      </w:r>
      <w:r w:rsidR="00AC726E">
        <w:rPr>
          <w:rFonts w:ascii="Times New Roman" w:hAnsi="Times New Roman" w:cs="Times New Roman"/>
        </w:rPr>
        <w:t>34.1</w:t>
      </w:r>
      <w:r w:rsidR="00C23330" w:rsidRPr="00931229">
        <w:rPr>
          <w:rFonts w:ascii="Times New Roman" w:hAnsi="Times New Roman" w:cs="Times New Roman"/>
        </w:rPr>
        <w:t xml:space="preserve"> </w:t>
      </w:r>
      <w:r w:rsidR="0044681D" w:rsidRPr="00931229">
        <w:rPr>
          <w:rFonts w:ascii="Times New Roman" w:hAnsi="Times New Roman" w:cs="Times New Roman"/>
        </w:rPr>
        <w:t>m</w:t>
      </w:r>
      <w:r w:rsidR="007E7865" w:rsidRPr="00931229">
        <w:rPr>
          <w:rFonts w:ascii="Times New Roman" w:hAnsi="Times New Roman" w:cs="Times New Roman"/>
        </w:rPr>
        <w:t>illion</w:t>
      </w:r>
      <w:r w:rsidR="00AC7F11">
        <w:rPr>
          <w:rFonts w:ascii="Times New Roman" w:hAnsi="Times New Roman" w:cs="Times New Roman"/>
        </w:rPr>
        <w:t>,</w:t>
      </w:r>
      <w:r w:rsidR="008F797D" w:rsidRPr="00931229">
        <w:rPr>
          <w:rFonts w:ascii="Times New Roman" w:hAnsi="Times New Roman" w:cs="Times New Roman"/>
        </w:rPr>
        <w:t xml:space="preserve"> </w:t>
      </w:r>
      <w:r w:rsidR="00881A6F" w:rsidRPr="00931229">
        <w:rPr>
          <w:rFonts w:ascii="Times New Roman" w:hAnsi="Times New Roman" w:cs="Times New Roman"/>
        </w:rPr>
        <w:t xml:space="preserve">respectively, </w:t>
      </w:r>
      <w:r w:rsidR="0044681D" w:rsidRPr="00931229">
        <w:rPr>
          <w:rFonts w:ascii="Times New Roman" w:hAnsi="Times New Roman" w:cs="Times New Roman"/>
        </w:rPr>
        <w:t>were</w:t>
      </w:r>
      <w:r w:rsidRPr="00931229">
        <w:rPr>
          <w:rFonts w:ascii="Times New Roman" w:hAnsi="Times New Roman" w:cs="Times New Roman"/>
        </w:rPr>
        <w:t xml:space="preserve"> mortgaged/pledged as collateral for credit facilities from</w:t>
      </w:r>
      <w:r w:rsidR="00F809AC" w:rsidRPr="00931229">
        <w:rPr>
          <w:rFonts w:ascii="Times New Roman" w:hAnsi="Times New Roman" w:cs="Times New Roman"/>
        </w:rPr>
        <w:t xml:space="preserve"> local</w:t>
      </w:r>
      <w:r w:rsidRPr="00931229">
        <w:rPr>
          <w:rFonts w:ascii="Times New Roman" w:hAnsi="Times New Roman" w:cs="Times New Roman"/>
        </w:rPr>
        <w:t xml:space="preserve"> banks as discussed in N</w:t>
      </w:r>
      <w:r w:rsidR="00E277FA" w:rsidRPr="00931229">
        <w:rPr>
          <w:rFonts w:ascii="Times New Roman" w:hAnsi="Times New Roman" w:cs="Times New Roman"/>
        </w:rPr>
        <w:t xml:space="preserve">ote </w:t>
      </w:r>
      <w:r w:rsidR="003345B1" w:rsidRPr="00931229">
        <w:rPr>
          <w:rFonts w:ascii="Times New Roman" w:hAnsi="Times New Roman" w:cs="Times New Roman"/>
        </w:rPr>
        <w:t>3</w:t>
      </w:r>
      <w:r w:rsidR="00536713">
        <w:rPr>
          <w:rFonts w:ascii="Times New Roman" w:hAnsi="Times New Roman" w:cs="Times New Roman"/>
        </w:rPr>
        <w:t>6</w:t>
      </w:r>
      <w:r w:rsidRPr="00931229">
        <w:rPr>
          <w:rFonts w:ascii="Times New Roman" w:hAnsi="Times New Roman" w:cs="Times New Roman"/>
        </w:rPr>
        <w:t>.</w:t>
      </w:r>
    </w:p>
    <w:p w:rsidR="002D2F25" w:rsidRDefault="002D2F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CA5ADE" w:rsidRPr="00931229" w:rsidRDefault="00EA2D0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 xml:space="preserve">The Company provided for </w:t>
      </w:r>
      <w:r w:rsidR="00CA5ADE" w:rsidRPr="00931229">
        <w:rPr>
          <w:rFonts w:ascii="Times New Roman" w:hAnsi="Times New Roman" w:cs="Times New Roman"/>
        </w:rPr>
        <w:t>reappraisal</w:t>
      </w:r>
      <w:r w:rsidR="0021369E" w:rsidRPr="00931229">
        <w:rPr>
          <w:rFonts w:ascii="Times New Roman" w:hAnsi="Times New Roman" w:cs="Times New Roman"/>
        </w:rPr>
        <w:t>s</w:t>
      </w:r>
      <w:r w:rsidR="00CA5ADE" w:rsidRPr="00931229">
        <w:rPr>
          <w:rFonts w:ascii="Times New Roman" w:hAnsi="Times New Roman" w:cs="Times New Roman"/>
        </w:rPr>
        <w:t xml:space="preserve"> on its property, </w:t>
      </w:r>
      <w:r w:rsidR="00E277FA" w:rsidRPr="00931229">
        <w:rPr>
          <w:rFonts w:ascii="Times New Roman" w:hAnsi="Times New Roman" w:cs="Times New Roman"/>
        </w:rPr>
        <w:t>plant and equipment as follows:</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31229" w:rsidRDefault="00CA5ADE"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 xml:space="preserve">In the </w:t>
      </w:r>
      <w:r w:rsidR="00142467" w:rsidRPr="00931229">
        <w:rPr>
          <w:rFonts w:ascii="Times New Roman" w:hAnsi="Times New Roman" w:cs="Times New Roman"/>
        </w:rPr>
        <w:t>seco</w:t>
      </w:r>
      <w:r w:rsidRPr="00931229">
        <w:rPr>
          <w:rFonts w:ascii="Times New Roman" w:hAnsi="Times New Roman" w:cs="Times New Roman"/>
        </w:rPr>
        <w:t>nd quarter of the year 2013, the Company provided for a reappraisal on its land and buildings according to the reports of an independent professional appraiser dated October</w:t>
      </w:r>
      <w:r w:rsidR="00E277FA" w:rsidRPr="00931229">
        <w:rPr>
          <w:rFonts w:ascii="Times New Roman" w:hAnsi="Times New Roman" w:cs="Times New Roman"/>
        </w:rPr>
        <w:t xml:space="preserve"> 26</w:t>
      </w:r>
      <w:r w:rsidRPr="00931229">
        <w:rPr>
          <w:rFonts w:ascii="Times New Roman" w:hAnsi="Times New Roman" w:cs="Times New Roman"/>
        </w:rPr>
        <w:t>, 2012, January</w:t>
      </w:r>
      <w:r w:rsidR="00E277FA" w:rsidRPr="00931229">
        <w:rPr>
          <w:rFonts w:ascii="Times New Roman" w:hAnsi="Times New Roman" w:cs="Times New Roman"/>
        </w:rPr>
        <w:t xml:space="preserve"> 18</w:t>
      </w:r>
      <w:r w:rsidRPr="00931229">
        <w:rPr>
          <w:rFonts w:ascii="Times New Roman" w:hAnsi="Times New Roman" w:cs="Times New Roman"/>
        </w:rPr>
        <w:t>, 2013 and</w:t>
      </w:r>
      <w:r w:rsidR="00413880" w:rsidRPr="00931229">
        <w:rPr>
          <w:rFonts w:ascii="Times New Roman" w:hAnsi="Times New Roman" w:cs="Times New Roman"/>
        </w:rPr>
        <w:t xml:space="preserve"> </w:t>
      </w:r>
      <w:r w:rsidRPr="00931229">
        <w:rPr>
          <w:rFonts w:ascii="Times New Roman" w:hAnsi="Times New Roman" w:cs="Times New Roman"/>
        </w:rPr>
        <w:t>February</w:t>
      </w:r>
      <w:r w:rsidR="00E277FA" w:rsidRPr="00931229">
        <w:rPr>
          <w:rFonts w:ascii="Times New Roman" w:hAnsi="Times New Roman" w:cs="Times New Roman"/>
        </w:rPr>
        <w:t xml:space="preserve"> 15</w:t>
      </w:r>
      <w:r w:rsidRPr="00931229">
        <w:rPr>
          <w:rFonts w:ascii="Times New Roman" w:hAnsi="Times New Roman" w:cs="Times New Roman"/>
        </w:rPr>
        <w:t>, 2013. The revaluation was conducted by using the market value method comparing with net</w:t>
      </w:r>
      <w:r w:rsidR="00E277FA" w:rsidRPr="00931229">
        <w:rPr>
          <w:rFonts w:ascii="Times New Roman" w:hAnsi="Times New Roman" w:cs="Times New Roman"/>
        </w:rPr>
        <w:t xml:space="preserve"> book value of assets as at </w:t>
      </w:r>
      <w:r w:rsidRPr="00931229">
        <w:rPr>
          <w:rFonts w:ascii="Times New Roman" w:hAnsi="Times New Roman" w:cs="Times New Roman"/>
        </w:rPr>
        <w:t>January</w:t>
      </w:r>
      <w:r w:rsidR="00D10B1C" w:rsidRPr="00931229">
        <w:rPr>
          <w:rFonts w:ascii="Times New Roman" w:hAnsi="Times New Roman" w:cs="Times New Roman"/>
        </w:rPr>
        <w:t xml:space="preserve"> </w:t>
      </w:r>
      <w:r w:rsidR="00E277FA" w:rsidRPr="00931229">
        <w:rPr>
          <w:rFonts w:ascii="Times New Roman" w:hAnsi="Times New Roman" w:cs="Times New Roman"/>
        </w:rPr>
        <w:t>1</w:t>
      </w:r>
      <w:r w:rsidRPr="00931229">
        <w:rPr>
          <w:rFonts w:ascii="Times New Roman" w:hAnsi="Times New Roman" w:cs="Times New Roman"/>
        </w:rPr>
        <w:t>, 2013.</w:t>
      </w:r>
    </w:p>
    <w:p w:rsidR="009F7EFF" w:rsidRPr="00931229" w:rsidRDefault="009F7EFF"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9F7EFF" w:rsidRDefault="00CA5ADE"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 xml:space="preserve">In the </w:t>
      </w:r>
      <w:r w:rsidR="00142467" w:rsidRPr="00931229">
        <w:rPr>
          <w:rFonts w:ascii="Times New Roman" w:hAnsi="Times New Roman" w:cs="Times New Roman"/>
        </w:rPr>
        <w:t>fourth</w:t>
      </w:r>
      <w:r w:rsidRPr="00931229">
        <w:rPr>
          <w:rFonts w:ascii="Times New Roman" w:hAnsi="Times New Roman" w:cs="Times New Roman"/>
        </w:rPr>
        <w:t xml:space="preserve"> quarter of the year 2013, the Company provided for a reappraisal on its office equipment according to the reports of an independent professional appraiser dated January</w:t>
      </w:r>
      <w:r w:rsidR="00E277FA" w:rsidRPr="00931229">
        <w:rPr>
          <w:rFonts w:ascii="Times New Roman" w:hAnsi="Times New Roman" w:cs="Times New Roman"/>
        </w:rPr>
        <w:t xml:space="preserve"> 9</w:t>
      </w:r>
      <w:r w:rsidRPr="00931229">
        <w:rPr>
          <w:rFonts w:ascii="Times New Roman" w:hAnsi="Times New Roman" w:cs="Times New Roman"/>
        </w:rPr>
        <w:t>, 2014. The revaluation was conducted by using the market value method comparing with net book value of assets as at December</w:t>
      </w:r>
      <w:r w:rsidR="00E277FA" w:rsidRPr="00931229">
        <w:rPr>
          <w:rFonts w:ascii="Times New Roman" w:hAnsi="Times New Roman" w:cs="Times New Roman"/>
        </w:rPr>
        <w:t xml:space="preserve"> 31</w:t>
      </w:r>
      <w:r w:rsidRPr="00931229">
        <w:rPr>
          <w:rFonts w:ascii="Times New Roman" w:hAnsi="Times New Roman" w:cs="Times New Roman"/>
        </w:rPr>
        <w:t>, 2013.</w:t>
      </w:r>
    </w:p>
    <w:p w:rsidR="001571AB" w:rsidRPr="001571AB" w:rsidRDefault="001571AB" w:rsidP="001571AB">
      <w:pPr>
        <w:pStyle w:val="ListParagraph"/>
        <w:rPr>
          <w:rFonts w:ascii="Times New Roman" w:hAnsi="Times New Roman" w:cs="Times New Roman"/>
        </w:rPr>
      </w:pPr>
    </w:p>
    <w:p w:rsidR="009F7EFF" w:rsidRPr="00931229" w:rsidRDefault="009F7EFF" w:rsidP="00931229">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931229">
        <w:rPr>
          <w:rFonts w:ascii="Times New Roman" w:hAnsi="Times New Roman" w:cs="Times New Roman"/>
        </w:rPr>
        <w:t>In the first quarter of the year 2016, the Company provided for a reappraisal on its land and buildings according to the reports of an independent professional appraiser dated March 29, 2016, March 30, 2016 and April 7, 2016</w:t>
      </w:r>
      <w:r w:rsidR="00EA2D02" w:rsidRPr="00931229">
        <w:rPr>
          <w:rFonts w:ascii="Times New Roman" w:hAnsi="Times New Roman" w:cs="Times New Roman"/>
        </w:rPr>
        <w:t>.</w:t>
      </w:r>
      <w:r w:rsidRPr="00931229">
        <w:rPr>
          <w:rFonts w:ascii="Times New Roman" w:hAnsi="Times New Roman" w:cs="Times New Roman"/>
        </w:rPr>
        <w:t xml:space="preserve"> The revaluation was conducted by using the market value method comparing with net book value of assets as at January 1, 2016.</w:t>
      </w:r>
    </w:p>
    <w:p w:rsidR="001C4420" w:rsidRPr="00931229" w:rsidRDefault="001C4420" w:rsidP="006D0E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jc w:val="both"/>
        <w:rPr>
          <w:rFonts w:ascii="Times New Roman" w:hAnsi="Times New Roman" w:cs="Times New Roman"/>
        </w:rPr>
      </w:pPr>
    </w:p>
    <w:p w:rsidR="00881A6F" w:rsidRDefault="001C4420" w:rsidP="00881A6F">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7" w:hanging="536"/>
        <w:jc w:val="both"/>
        <w:rPr>
          <w:rFonts w:ascii="Times New Roman" w:hAnsi="Times New Roman" w:cs="Times New Roman"/>
        </w:rPr>
      </w:pPr>
      <w:r w:rsidRPr="00881A6F">
        <w:rPr>
          <w:rFonts w:ascii="Times New Roman" w:hAnsi="Times New Roman" w:cs="Times New Roman"/>
        </w:rPr>
        <w:t>In the fourth quarter of the year 2016, the Company provided for a reappraisal on its land and buildings according to the reports of an independent professional appraiser dated October 21, 2016, October 25, 2016 and October 26, 2016</w:t>
      </w:r>
      <w:r w:rsidR="00EA2D02" w:rsidRPr="00881A6F">
        <w:rPr>
          <w:rFonts w:ascii="Times New Roman" w:hAnsi="Times New Roman" w:cs="Times New Roman"/>
        </w:rPr>
        <w:t>.</w:t>
      </w:r>
      <w:r w:rsidRPr="00881A6F">
        <w:rPr>
          <w:rFonts w:ascii="Times New Roman" w:hAnsi="Times New Roman" w:cs="Times New Roman"/>
        </w:rPr>
        <w:t xml:space="preserve"> The revaluation was conducted by using the market value method comparing with net book value of assets as at October 31, 2016.</w:t>
      </w:r>
    </w:p>
    <w:p w:rsidR="00881A6F"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47"/>
        <w:jc w:val="both"/>
        <w:rPr>
          <w:rFonts w:ascii="Times New Roman" w:hAnsi="Times New Roman" w:cs="Times New Roman"/>
        </w:rPr>
      </w:pPr>
    </w:p>
    <w:p w:rsidR="00B835E5" w:rsidRPr="00881A6F" w:rsidRDefault="0037575C"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47"/>
        <w:jc w:val="both"/>
        <w:rPr>
          <w:rFonts w:ascii="Times New Roman" w:hAnsi="Times New Roman" w:cs="Times New Roman"/>
        </w:rPr>
      </w:pPr>
      <w:r w:rsidRPr="00881A6F">
        <w:rPr>
          <w:rFonts w:ascii="Times New Roman" w:hAnsi="Times New Roman" w:cs="Times New Roman"/>
        </w:rPr>
        <w:t>Depreciation of revaluation surplus on fixed assets for</w:t>
      </w:r>
      <w:r w:rsidR="00D10B1C" w:rsidRPr="00881A6F">
        <w:rPr>
          <w:rFonts w:ascii="Times New Roman" w:hAnsi="Times New Roman" w:cs="Times New Roman"/>
        </w:rPr>
        <w:t xml:space="preserve"> each of </w:t>
      </w:r>
      <w:r w:rsidR="00207952" w:rsidRPr="00881A6F">
        <w:rPr>
          <w:rFonts w:ascii="Times New Roman" w:hAnsi="Times New Roman" w:cs="Times New Roman"/>
        </w:rPr>
        <w:t xml:space="preserve">the </w:t>
      </w:r>
      <w:r w:rsidR="00536713" w:rsidRPr="00881A6F">
        <w:rPr>
          <w:rFonts w:ascii="Times New Roman" w:hAnsi="Times New Roman" w:cs="Times New Roman"/>
        </w:rPr>
        <w:t>year</w:t>
      </w:r>
      <w:r w:rsidR="00E04A59" w:rsidRPr="00881A6F">
        <w:rPr>
          <w:rFonts w:ascii="Times New Roman" w:hAnsi="Times New Roman" w:cs="Times New Roman"/>
        </w:rPr>
        <w:t>s</w:t>
      </w:r>
      <w:r w:rsidR="00536713" w:rsidRPr="00881A6F">
        <w:rPr>
          <w:rFonts w:ascii="Times New Roman" w:hAnsi="Times New Roman" w:cs="Times New Roman"/>
        </w:rPr>
        <w:t xml:space="preserve"> </w:t>
      </w:r>
      <w:r w:rsidR="00746C5E" w:rsidRPr="00881A6F">
        <w:rPr>
          <w:rFonts w:ascii="Times New Roman" w:hAnsi="Times New Roman" w:cs="Times New Roman"/>
        </w:rPr>
        <w:t xml:space="preserve">ended </w:t>
      </w:r>
      <w:r w:rsidR="00536713" w:rsidRPr="00881A6F">
        <w:rPr>
          <w:rFonts w:ascii="Times New Roman" w:hAnsi="Times New Roman" w:cs="Times New Roman"/>
        </w:rPr>
        <w:t>Dec</w:t>
      </w:r>
      <w:r w:rsidR="00146CF0" w:rsidRPr="00881A6F">
        <w:rPr>
          <w:rFonts w:ascii="Times New Roman" w:hAnsi="Times New Roman" w:cs="Times New Roman"/>
        </w:rPr>
        <w:t>ember</w:t>
      </w:r>
      <w:r w:rsidR="00146CF0" w:rsidRPr="00881A6F" w:rsidDel="00146CF0">
        <w:rPr>
          <w:rFonts w:ascii="Times New Roman" w:hAnsi="Times New Roman" w:cs="Times New Roman"/>
        </w:rPr>
        <w:t xml:space="preserve"> </w:t>
      </w:r>
      <w:r w:rsidR="00746C5E" w:rsidRPr="00881A6F">
        <w:rPr>
          <w:rFonts w:ascii="Times New Roman" w:hAnsi="Times New Roman" w:cs="Times New Roman"/>
        </w:rPr>
        <w:t>3</w:t>
      </w:r>
      <w:r w:rsidR="00536713" w:rsidRPr="00881A6F">
        <w:rPr>
          <w:rFonts w:ascii="Times New Roman" w:hAnsi="Times New Roman" w:cs="Times New Roman"/>
        </w:rPr>
        <w:t>1</w:t>
      </w:r>
      <w:r w:rsidR="00207952" w:rsidRPr="00881A6F">
        <w:rPr>
          <w:rFonts w:ascii="Times New Roman" w:hAnsi="Times New Roman" w:cs="Times New Roman"/>
        </w:rPr>
        <w:t xml:space="preserve">, 2017 and 2016 </w:t>
      </w:r>
      <w:r w:rsidRPr="00881A6F">
        <w:rPr>
          <w:rFonts w:ascii="Times New Roman" w:hAnsi="Times New Roman" w:cs="Times New Roman"/>
        </w:rPr>
        <w:t>amount</w:t>
      </w:r>
      <w:r w:rsidR="00126771" w:rsidRPr="00881A6F">
        <w:rPr>
          <w:rFonts w:ascii="Times New Roman" w:hAnsi="Times New Roman" w:cs="Times New Roman"/>
        </w:rPr>
        <w:t xml:space="preserve">ing </w:t>
      </w:r>
      <w:r w:rsidRPr="00881A6F">
        <w:rPr>
          <w:rFonts w:ascii="Times New Roman" w:hAnsi="Times New Roman" w:cs="Times New Roman"/>
        </w:rPr>
        <w:t xml:space="preserve">to </w:t>
      </w:r>
      <w:r w:rsidR="006A3B1E" w:rsidRPr="00881A6F">
        <w:rPr>
          <w:rFonts w:ascii="Times New Roman" w:hAnsi="Times New Roman" w:cs="Times New Roman"/>
        </w:rPr>
        <w:t xml:space="preserve">Baht </w:t>
      </w:r>
      <w:r w:rsidR="00881A6F">
        <w:rPr>
          <w:rFonts w:ascii="Times New Roman" w:hAnsi="Times New Roman" w:cs="Times New Roman"/>
        </w:rPr>
        <w:t>1.2</w:t>
      </w:r>
      <w:r w:rsidR="00B14485" w:rsidRPr="00881A6F">
        <w:rPr>
          <w:rFonts w:ascii="Times New Roman" w:hAnsi="Times New Roman" w:cs="Times New Roman"/>
        </w:rPr>
        <w:t xml:space="preserve"> </w:t>
      </w:r>
      <w:r w:rsidR="007A1EC2" w:rsidRPr="00881A6F">
        <w:rPr>
          <w:rFonts w:ascii="Times New Roman" w:hAnsi="Times New Roman" w:cs="Times New Roman"/>
        </w:rPr>
        <w:t>million</w:t>
      </w:r>
      <w:r w:rsidR="00D10B1C" w:rsidRPr="00881A6F">
        <w:rPr>
          <w:rFonts w:ascii="Times New Roman" w:hAnsi="Times New Roman" w:cs="Times New Roman"/>
        </w:rPr>
        <w:t xml:space="preserve"> and Baht</w:t>
      </w:r>
      <w:r w:rsidR="002D2F25" w:rsidRPr="00881A6F">
        <w:rPr>
          <w:rFonts w:ascii="Times New Roman" w:hAnsi="Times New Roman" w:cs="Times New Roman"/>
        </w:rPr>
        <w:t xml:space="preserve"> 1.7</w:t>
      </w:r>
      <w:r w:rsidR="003B1C13" w:rsidRPr="00881A6F">
        <w:rPr>
          <w:rFonts w:ascii="Times New Roman" w:hAnsi="Times New Roman" w:cs="Times New Roman"/>
        </w:rPr>
        <w:t xml:space="preserve"> </w:t>
      </w:r>
      <w:r w:rsidR="00D10B1C" w:rsidRPr="00881A6F">
        <w:rPr>
          <w:rFonts w:ascii="Times New Roman" w:hAnsi="Times New Roman" w:cs="Times New Roman"/>
        </w:rPr>
        <w:t>million, respectively</w:t>
      </w:r>
      <w:r w:rsidR="00142467" w:rsidRPr="00881A6F">
        <w:rPr>
          <w:rFonts w:ascii="Times New Roman" w:hAnsi="Times New Roman" w:cs="Times New Roman"/>
        </w:rPr>
        <w:t>,</w:t>
      </w:r>
      <w:r w:rsidRPr="00881A6F">
        <w:rPr>
          <w:rFonts w:ascii="Times New Roman" w:hAnsi="Times New Roman" w:cs="Times New Roman"/>
        </w:rPr>
        <w:t xml:space="preserve"> was transferred to deficit.</w:t>
      </w:r>
    </w:p>
    <w:p w:rsidR="00B835E5" w:rsidRPr="00931229" w:rsidRDefault="00B835E5" w:rsidP="00931229">
      <w:pPr>
        <w:spacing w:line="240" w:lineRule="exact"/>
        <w:jc w:val="both"/>
        <w:rPr>
          <w:rFonts w:ascii="Times New Roman" w:hAnsi="Times New Roman" w:cs="Times New Roman"/>
        </w:rPr>
      </w:pPr>
    </w:p>
    <w:p w:rsidR="00B835E5" w:rsidRPr="00931229" w:rsidRDefault="00B835E5" w:rsidP="00931229">
      <w:pPr>
        <w:spacing w:line="240" w:lineRule="exact"/>
        <w:jc w:val="both"/>
        <w:rPr>
          <w:rFonts w:ascii="Times New Roman" w:hAnsi="Times New Roman" w:cs="Times New Roman"/>
        </w:rPr>
      </w:pPr>
    </w:p>
    <w:p w:rsidR="00DC0475" w:rsidRPr="00931229"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730B20" w:rsidRPr="00931229">
        <w:rPr>
          <w:rFonts w:ascii="Times New Roman" w:hAnsi="Times New Roman" w:cs="Times New Roman"/>
          <w:b/>
          <w:bCs/>
        </w:rPr>
        <w:t>1</w:t>
      </w:r>
      <w:r w:rsidRPr="00931229">
        <w:rPr>
          <w:rFonts w:ascii="Times New Roman" w:hAnsi="Times New Roman" w:cs="Times New Roman"/>
          <w:b/>
          <w:bCs/>
          <w:cs/>
        </w:rPr>
        <w:t>.</w:t>
      </w:r>
      <w:r w:rsidRPr="00931229">
        <w:rPr>
          <w:rFonts w:ascii="Times New Roman" w:hAnsi="Times New Roman" w:cs="Times New Roman"/>
          <w:b/>
          <w:bCs/>
        </w:rPr>
        <w:tab/>
        <w:t xml:space="preserve">CLAIM </w:t>
      </w:r>
      <w:r w:rsidR="00DC49C3" w:rsidRPr="00931229">
        <w:rPr>
          <w:rFonts w:ascii="Times New Roman" w:hAnsi="Times New Roman" w:cs="Times New Roman"/>
          <w:b/>
          <w:bCs/>
        </w:rPr>
        <w:t xml:space="preserve">RECEIVABLES FROM COUNTER PARTIES </w:t>
      </w:r>
      <w:r w:rsidR="00C6625A" w:rsidRPr="00931229">
        <w:rPr>
          <w:rFonts w:ascii="Times New Roman" w:hAnsi="Times New Roman" w:cs="Times New Roman"/>
          <w:b/>
          <w:bCs/>
        </w:rPr>
        <w:t>-</w:t>
      </w:r>
      <w:r w:rsidR="00DC49C3" w:rsidRPr="00931229">
        <w:rPr>
          <w:rFonts w:ascii="Times New Roman" w:hAnsi="Times New Roman" w:cs="Times New Roman"/>
          <w:b/>
          <w:bCs/>
        </w:rPr>
        <w:t xml:space="preserve"> Net</w:t>
      </w:r>
    </w:p>
    <w:p w:rsidR="00DC49C3" w:rsidRPr="00931229" w:rsidRDefault="00DC49C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15" w:type="dxa"/>
        <w:tblLayout w:type="fixed"/>
        <w:tblLook w:val="01E0" w:firstRow="1" w:lastRow="1" w:firstColumn="1" w:lastColumn="1" w:noHBand="0" w:noVBand="0"/>
      </w:tblPr>
      <w:tblGrid>
        <w:gridCol w:w="6057"/>
        <w:gridCol w:w="1494"/>
        <w:gridCol w:w="270"/>
        <w:gridCol w:w="1494"/>
      </w:tblGrid>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58" w:type="dxa"/>
            <w:gridSpan w:val="3"/>
            <w:tcBorders>
              <w:bottom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bottom w:val="single" w:sz="4" w:space="0" w:color="auto"/>
            </w:tcBorders>
          </w:tcPr>
          <w:p w:rsidR="00B73967" w:rsidRPr="00931229" w:rsidRDefault="009B4F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70" w:type="dxa"/>
            <w:tcBorders>
              <w:top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bottom w:val="single" w:sz="4" w:space="0" w:color="auto"/>
            </w:tcBorders>
          </w:tcPr>
          <w:p w:rsidR="00B73967" w:rsidRPr="00931229" w:rsidRDefault="009B4F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4"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881A6F" w:rsidRPr="00931229" w:rsidTr="00273D59">
        <w:tc>
          <w:tcPr>
            <w:tcW w:w="6057" w:type="dxa"/>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Claim receivables from counter parties</w:t>
            </w:r>
          </w:p>
        </w:tc>
        <w:tc>
          <w:tcPr>
            <w:tcW w:w="1494" w:type="dxa"/>
          </w:tcPr>
          <w:p w:rsidR="00881A6F" w:rsidRPr="00881A6F"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85,637,901</w:t>
            </w:r>
          </w:p>
        </w:tc>
        <w:tc>
          <w:tcPr>
            <w:tcW w:w="270" w:type="dxa"/>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88,537,806</w:t>
            </w:r>
          </w:p>
        </w:tc>
      </w:tr>
      <w:tr w:rsidR="00881A6F" w:rsidRPr="00931229" w:rsidTr="00273D59">
        <w:tc>
          <w:tcPr>
            <w:tcW w:w="6057" w:type="dxa"/>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Less : Allowance for doubtful accounts</w:t>
            </w:r>
          </w:p>
        </w:tc>
        <w:tc>
          <w:tcPr>
            <w:tcW w:w="1494" w:type="dxa"/>
            <w:tcBorders>
              <w:bottom w:val="single" w:sz="4" w:space="0" w:color="auto"/>
            </w:tcBorders>
          </w:tcPr>
          <w:p w:rsidR="00881A6F" w:rsidRPr="00881A6F"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881A6F">
              <w:rPr>
                <w:rFonts w:ascii="Times New Roman" w:eastAsia="Cordia New" w:hAnsi="Times New Roman" w:cs="Times New Roman"/>
              </w:rPr>
              <w:t>(85,637,901)</w:t>
            </w:r>
          </w:p>
        </w:tc>
        <w:tc>
          <w:tcPr>
            <w:tcW w:w="270" w:type="dxa"/>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single" w:sz="4" w:space="0" w:color="auto"/>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31229">
              <w:rPr>
                <w:rFonts w:ascii="Times New Roman" w:eastAsia="Cordia New" w:hAnsi="Times New Roman" w:cs="Times New Roman"/>
              </w:rPr>
              <w:t xml:space="preserve">(84,722,442) </w:t>
            </w:r>
          </w:p>
        </w:tc>
      </w:tr>
      <w:tr w:rsidR="00881A6F" w:rsidRPr="00931229" w:rsidTr="00273D59">
        <w:tc>
          <w:tcPr>
            <w:tcW w:w="6057" w:type="dxa"/>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Net</w:t>
            </w:r>
          </w:p>
        </w:tc>
        <w:tc>
          <w:tcPr>
            <w:tcW w:w="1494" w:type="dxa"/>
            <w:tcBorders>
              <w:top w:val="single" w:sz="4" w:space="0" w:color="auto"/>
              <w:bottom w:val="double" w:sz="4" w:space="0" w:color="auto"/>
            </w:tcBorders>
          </w:tcPr>
          <w:p w:rsidR="00881A6F" w:rsidRPr="00931229" w:rsidRDefault="00881A6F" w:rsidP="00881A6F">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70" w:type="dxa"/>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single" w:sz="4" w:space="0" w:color="auto"/>
              <w:bottom w:val="double" w:sz="4" w:space="0" w:color="auto"/>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3,815,364</w:t>
            </w:r>
          </w:p>
        </w:tc>
      </w:tr>
      <w:tr w:rsidR="00881A6F" w:rsidRPr="00931229" w:rsidTr="00771F83">
        <w:tc>
          <w:tcPr>
            <w:tcW w:w="6057" w:type="dxa"/>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494" w:type="dxa"/>
            <w:tcBorders>
              <w:top w:val="double" w:sz="4" w:space="0" w:color="auto"/>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70" w:type="dxa"/>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tcBorders>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881A6F" w:rsidRPr="00931229" w:rsidTr="00771F83">
        <w:tc>
          <w:tcPr>
            <w:tcW w:w="6057" w:type="dxa"/>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Doubtful debts expenses during the year</w:t>
            </w:r>
          </w:p>
        </w:tc>
        <w:tc>
          <w:tcPr>
            <w:tcW w:w="1494" w:type="dxa"/>
            <w:tcBorders>
              <w:bottom w:val="double" w:sz="4" w:space="0" w:color="auto"/>
            </w:tcBorders>
          </w:tcPr>
          <w:p w:rsidR="00881A6F" w:rsidRPr="00881A6F"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4,316,948</w:t>
            </w:r>
          </w:p>
        </w:tc>
        <w:tc>
          <w:tcPr>
            <w:tcW w:w="270" w:type="dxa"/>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double" w:sz="4" w:space="0" w:color="auto"/>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27,717,772</w:t>
            </w:r>
          </w:p>
        </w:tc>
      </w:tr>
      <w:tr w:rsidR="00881A6F" w:rsidRPr="00931229" w:rsidTr="00273D59">
        <w:tc>
          <w:tcPr>
            <w:tcW w:w="6057" w:type="dxa"/>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Reversal of allowance for doubtful accounts during the year</w:t>
            </w:r>
          </w:p>
        </w:tc>
        <w:tc>
          <w:tcPr>
            <w:tcW w:w="1494" w:type="dxa"/>
            <w:tcBorders>
              <w:top w:val="double" w:sz="4" w:space="0" w:color="auto"/>
              <w:bottom w:val="double" w:sz="4" w:space="0" w:color="auto"/>
            </w:tcBorders>
          </w:tcPr>
          <w:p w:rsidR="00881A6F" w:rsidRPr="00881A6F"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881A6F">
              <w:rPr>
                <w:rFonts w:ascii="Times New Roman" w:eastAsia="Cordia New" w:hAnsi="Times New Roman" w:cs="Times New Roman"/>
              </w:rPr>
              <w:t>(3,401,489)</w:t>
            </w:r>
          </w:p>
        </w:tc>
        <w:tc>
          <w:tcPr>
            <w:tcW w:w="270" w:type="dxa"/>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bottom w:val="double" w:sz="4" w:space="0" w:color="auto"/>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cs/>
              </w:rPr>
            </w:pPr>
            <w:r w:rsidRPr="00931229">
              <w:rPr>
                <w:rFonts w:ascii="Times New Roman" w:eastAsia="Cordia New" w:hAnsi="Times New Roman" w:cs="Times New Roman"/>
              </w:rPr>
              <w:t>(14,423,099)</w:t>
            </w:r>
          </w:p>
        </w:tc>
      </w:tr>
    </w:tbl>
    <w:p w:rsidR="00DC0475" w:rsidRPr="00931229"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31229" w:rsidRDefault="00454AAB" w:rsidP="00931229">
      <w:pPr>
        <w:spacing w:line="240" w:lineRule="exact"/>
        <w:jc w:val="both"/>
        <w:rPr>
          <w:rFonts w:ascii="Times New Roman" w:hAnsi="Times New Roman" w:cs="Times New Roman"/>
        </w:rPr>
      </w:pPr>
      <w:r w:rsidRPr="00931229">
        <w:rPr>
          <w:rFonts w:ascii="Times New Roman" w:hAnsi="Times New Roman" w:cs="Times New Roman"/>
        </w:rPr>
        <w:t xml:space="preserve">During the </w:t>
      </w:r>
      <w:r w:rsidR="00536713">
        <w:rPr>
          <w:rFonts w:ascii="Times New Roman" w:hAnsi="Times New Roman" w:cs="Times New Roman"/>
        </w:rPr>
        <w:t>year</w:t>
      </w:r>
      <w:r w:rsidR="008946B8" w:rsidRPr="00931229">
        <w:rPr>
          <w:rFonts w:ascii="Times New Roman" w:hAnsi="Times New Roman" w:cs="Times New Roman"/>
        </w:rPr>
        <w:t xml:space="preserve"> ended </w:t>
      </w:r>
      <w:r w:rsidR="00536713">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8946B8" w:rsidRPr="00931229">
        <w:rPr>
          <w:rFonts w:ascii="Times New Roman" w:hAnsi="Times New Roman" w:cs="Times New Roman"/>
        </w:rPr>
        <w:t>3</w:t>
      </w:r>
      <w:r w:rsidR="00536713">
        <w:rPr>
          <w:rFonts w:ascii="Times New Roman" w:hAnsi="Times New Roman" w:cs="Times New Roman"/>
        </w:rPr>
        <w:t>1</w:t>
      </w:r>
      <w:r w:rsidRPr="00931229">
        <w:rPr>
          <w:rFonts w:ascii="Times New Roman" w:hAnsi="Times New Roman" w:cs="Times New Roman"/>
        </w:rPr>
        <w:t xml:space="preserve">, 2017, </w:t>
      </w:r>
      <w:r w:rsidR="009F7EFF" w:rsidRPr="00931229">
        <w:rPr>
          <w:rFonts w:ascii="Times New Roman" w:hAnsi="Times New Roman" w:cs="Times New Roman"/>
        </w:rPr>
        <w:t xml:space="preserve">the Company collected claim receivables from counter parties of Baht </w:t>
      </w:r>
      <w:r w:rsidR="00881A6F">
        <w:rPr>
          <w:rFonts w:ascii="Times New Roman" w:hAnsi="Times New Roman" w:cs="Times New Roman"/>
        </w:rPr>
        <w:t>3.4</w:t>
      </w:r>
      <w:r w:rsidRPr="00931229">
        <w:rPr>
          <w:rFonts w:ascii="Times New Roman" w:hAnsi="Times New Roman" w:cs="Times New Roman"/>
        </w:rPr>
        <w:t xml:space="preserve"> </w:t>
      </w:r>
      <w:r w:rsidR="009F7EFF" w:rsidRPr="00931229">
        <w:rPr>
          <w:rFonts w:ascii="Times New Roman" w:hAnsi="Times New Roman" w:cs="Times New Roman"/>
        </w:rPr>
        <w:t>million (which have been provided allowance for doubtful accounts at full amount). In this regard, the Company reversed relevant allowance</w:t>
      </w:r>
      <w:r w:rsidRPr="00931229">
        <w:rPr>
          <w:rFonts w:ascii="Times New Roman" w:hAnsi="Times New Roman" w:cs="Times New Roman"/>
        </w:rPr>
        <w:t xml:space="preserve"> for doubtful accounts of Baht </w:t>
      </w:r>
      <w:r w:rsidR="00881A6F">
        <w:rPr>
          <w:rFonts w:ascii="Times New Roman" w:hAnsi="Times New Roman" w:cs="Times New Roman"/>
        </w:rPr>
        <w:t>3.4</w:t>
      </w:r>
      <w:r w:rsidR="009F7EFF" w:rsidRPr="00931229">
        <w:rPr>
          <w:rFonts w:ascii="Times New Roman" w:hAnsi="Times New Roman" w:cs="Times New Roman"/>
        </w:rPr>
        <w:t xml:space="preserve"> million accordingly.</w:t>
      </w:r>
    </w:p>
    <w:p w:rsidR="009F7EFF" w:rsidRPr="00931229" w:rsidRDefault="009F7EF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264D1" w:rsidRPr="00931229" w:rsidRDefault="00E264D1" w:rsidP="00931229">
      <w:pPr>
        <w:spacing w:line="240" w:lineRule="exact"/>
        <w:jc w:val="both"/>
        <w:rPr>
          <w:rFonts w:ascii="Times New Roman" w:hAnsi="Times New Roman" w:cs="Times New Roman"/>
        </w:rPr>
      </w:pPr>
      <w:r w:rsidRPr="00931229">
        <w:rPr>
          <w:rFonts w:ascii="Times New Roman" w:hAnsi="Times New Roman" w:cs="Times New Roman"/>
        </w:rPr>
        <w:t>As at</w:t>
      </w:r>
      <w:r w:rsidR="008946B8" w:rsidRPr="00931229">
        <w:rPr>
          <w:rFonts w:ascii="Times New Roman" w:hAnsi="Times New Roman" w:cs="Times New Roman"/>
        </w:rPr>
        <w:t xml:space="preserve"> </w:t>
      </w:r>
      <w:r w:rsidR="00536713">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8946B8" w:rsidRPr="00931229">
        <w:rPr>
          <w:rFonts w:ascii="Times New Roman" w:hAnsi="Times New Roman" w:cs="Times New Roman"/>
        </w:rPr>
        <w:t>3</w:t>
      </w:r>
      <w:r w:rsidR="00536713">
        <w:rPr>
          <w:rFonts w:ascii="Times New Roman" w:hAnsi="Times New Roman" w:cs="Times New Roman"/>
        </w:rPr>
        <w:t>1</w:t>
      </w:r>
      <w:r w:rsidR="00FB4394" w:rsidRPr="00931229">
        <w:rPr>
          <w:rFonts w:ascii="Times New Roman" w:hAnsi="Times New Roman" w:cs="Times New Roman"/>
        </w:rPr>
        <w:t xml:space="preserve">, </w:t>
      </w:r>
      <w:r w:rsidR="00536713" w:rsidRPr="00931229">
        <w:rPr>
          <w:rFonts w:ascii="Times New Roman" w:hAnsi="Times New Roman" w:cs="Times New Roman"/>
        </w:rPr>
        <w:t>2017 and</w:t>
      </w:r>
      <w:r w:rsidRPr="00931229">
        <w:rPr>
          <w:rFonts w:ascii="Times New Roman" w:hAnsi="Times New Roman" w:cs="Times New Roman"/>
        </w:rPr>
        <w:t xml:space="preserve"> </w:t>
      </w:r>
      <w:r w:rsidR="002A024B" w:rsidRPr="00931229">
        <w:rPr>
          <w:rFonts w:ascii="Times New Roman" w:hAnsi="Times New Roman" w:cs="Times New Roman"/>
        </w:rPr>
        <w:t>201</w:t>
      </w:r>
      <w:r w:rsidR="009F7EFF" w:rsidRPr="00931229">
        <w:rPr>
          <w:rFonts w:ascii="Times New Roman" w:hAnsi="Times New Roman" w:cs="Times New Roman"/>
        </w:rPr>
        <w:t>6</w:t>
      </w:r>
      <w:r w:rsidRPr="00931229">
        <w:rPr>
          <w:rFonts w:ascii="Times New Roman" w:hAnsi="Times New Roman" w:cs="Times New Roman"/>
        </w:rPr>
        <w:t xml:space="preserve">, the Company has provided an allowance for doubtful accounts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Baht </w:t>
      </w:r>
      <w:r w:rsidR="00881A6F">
        <w:rPr>
          <w:rFonts w:ascii="Times New Roman" w:hAnsi="Times New Roman" w:cs="Times New Roman"/>
        </w:rPr>
        <w:t>85.6</w:t>
      </w:r>
      <w:r w:rsidR="008946B8" w:rsidRPr="00931229">
        <w:rPr>
          <w:rFonts w:ascii="Times New Roman" w:hAnsi="Times New Roman" w:cs="Times New Roman"/>
        </w:rPr>
        <w:t xml:space="preserve"> </w:t>
      </w:r>
      <w:r w:rsidR="002A024B" w:rsidRPr="00931229">
        <w:rPr>
          <w:rFonts w:ascii="Times New Roman" w:hAnsi="Times New Roman" w:cs="Times New Roman"/>
        </w:rPr>
        <w:t xml:space="preserve">million and Baht </w:t>
      </w:r>
      <w:r w:rsidR="00FB4394" w:rsidRPr="00931229">
        <w:rPr>
          <w:rFonts w:ascii="Times New Roman" w:hAnsi="Times New Roman" w:cs="Times New Roman"/>
        </w:rPr>
        <w:t xml:space="preserve">84.7 </w:t>
      </w:r>
      <w:r w:rsidRPr="00931229">
        <w:rPr>
          <w:rFonts w:ascii="Times New Roman" w:hAnsi="Times New Roman" w:cs="Times New Roman"/>
        </w:rPr>
        <w:t>million, respectively. The Company’s management believes that such allowance is adequate to absorb possible losses on doubtful accounts.</w:t>
      </w:r>
    </w:p>
    <w:p w:rsidR="00096EC2" w:rsidRPr="00931229" w:rsidRDefault="00BC11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096EC2" w:rsidRPr="00931229">
        <w:rPr>
          <w:rFonts w:ascii="Times New Roman" w:hAnsi="Times New Roman" w:cs="Times New Roman"/>
          <w:b/>
          <w:bCs/>
        </w:rPr>
        <w:lastRenderedPageBreak/>
        <w:t>1</w:t>
      </w:r>
      <w:r w:rsidR="00730B20" w:rsidRPr="00931229">
        <w:rPr>
          <w:rFonts w:ascii="Times New Roman" w:hAnsi="Times New Roman" w:cs="Times New Roman"/>
          <w:b/>
          <w:bCs/>
        </w:rPr>
        <w:t>2</w:t>
      </w:r>
      <w:r w:rsidR="00096EC2" w:rsidRPr="00931229">
        <w:rPr>
          <w:rFonts w:ascii="Times New Roman" w:hAnsi="Times New Roman" w:cs="Times New Roman"/>
          <w:b/>
          <w:bCs/>
          <w:cs/>
        </w:rPr>
        <w:t>.</w:t>
      </w:r>
      <w:r w:rsidR="00096EC2" w:rsidRPr="00931229">
        <w:rPr>
          <w:rFonts w:ascii="Times New Roman" w:hAnsi="Times New Roman" w:cs="Times New Roman"/>
          <w:b/>
          <w:bCs/>
        </w:rPr>
        <w:tab/>
        <w:t>OTHER ASSETS</w:t>
      </w:r>
    </w:p>
    <w:p w:rsidR="00096EC2" w:rsidRPr="00931229"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21"/>
        <w:gridCol w:w="270"/>
        <w:gridCol w:w="1512"/>
      </w:tblGrid>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B73967" w:rsidRPr="00931229" w:rsidRDefault="006609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70"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left w:val="nil"/>
              <w:bottom w:val="single" w:sz="4" w:space="0" w:color="auto"/>
              <w:right w:val="nil"/>
            </w:tcBorders>
          </w:tcPr>
          <w:p w:rsidR="00B73967" w:rsidRPr="00931229" w:rsidRDefault="006609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881A6F" w:rsidRPr="00931229" w:rsidTr="00273D59">
        <w:tc>
          <w:tcPr>
            <w:tcW w:w="6030" w:type="dxa"/>
            <w:tcBorders>
              <w:top w:val="nil"/>
              <w:left w:val="nil"/>
              <w:bottom w:val="nil"/>
              <w:right w:val="nil"/>
            </w:tcBorders>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Value added tax refundable</w:t>
            </w:r>
          </w:p>
        </w:tc>
        <w:tc>
          <w:tcPr>
            <w:tcW w:w="1521" w:type="dxa"/>
            <w:tcBorders>
              <w:top w:val="nil"/>
              <w:left w:val="nil"/>
              <w:bottom w:val="nil"/>
              <w:right w:val="nil"/>
            </w:tcBorders>
          </w:tcPr>
          <w:p w:rsidR="00881A6F" w:rsidRPr="00881A6F"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35,655,699</w:t>
            </w:r>
          </w:p>
        </w:tc>
        <w:tc>
          <w:tcPr>
            <w:tcW w:w="270" w:type="dxa"/>
            <w:tcBorders>
              <w:top w:val="nil"/>
              <w:left w:val="nil"/>
              <w:bottom w:val="nil"/>
              <w:right w:val="nil"/>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nil"/>
              <w:right w:val="nil"/>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47,501,774</w:t>
            </w:r>
          </w:p>
        </w:tc>
      </w:tr>
      <w:tr w:rsidR="00881A6F" w:rsidRPr="00931229" w:rsidTr="00273D59">
        <w:tc>
          <w:tcPr>
            <w:tcW w:w="6030" w:type="dxa"/>
            <w:tcBorders>
              <w:top w:val="nil"/>
              <w:left w:val="nil"/>
              <w:bottom w:val="nil"/>
              <w:right w:val="nil"/>
            </w:tcBorders>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 xml:space="preserve">Others </w:t>
            </w:r>
          </w:p>
        </w:tc>
        <w:tc>
          <w:tcPr>
            <w:tcW w:w="1521" w:type="dxa"/>
            <w:tcBorders>
              <w:top w:val="nil"/>
              <w:left w:val="nil"/>
              <w:bottom w:val="single" w:sz="4" w:space="0" w:color="auto"/>
              <w:right w:val="nil"/>
            </w:tcBorders>
          </w:tcPr>
          <w:p w:rsidR="00881A6F" w:rsidRPr="00881A6F"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29,866,696</w:t>
            </w:r>
          </w:p>
        </w:tc>
        <w:tc>
          <w:tcPr>
            <w:tcW w:w="270" w:type="dxa"/>
            <w:tcBorders>
              <w:top w:val="nil"/>
              <w:left w:val="nil"/>
              <w:bottom w:val="nil"/>
              <w:right w:val="nil"/>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single" w:sz="4" w:space="0" w:color="auto"/>
              <w:right w:val="nil"/>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31229">
              <w:rPr>
                <w:rFonts w:ascii="Times New Roman" w:eastAsia="Cordia New" w:hAnsi="Times New Roman" w:cs="Times New Roman"/>
              </w:rPr>
              <w:t>35,562,238</w:t>
            </w:r>
          </w:p>
        </w:tc>
      </w:tr>
      <w:tr w:rsidR="00881A6F" w:rsidRPr="00931229" w:rsidTr="00273D59">
        <w:tc>
          <w:tcPr>
            <w:tcW w:w="6030" w:type="dxa"/>
            <w:tcBorders>
              <w:top w:val="nil"/>
              <w:left w:val="nil"/>
              <w:bottom w:val="nil"/>
              <w:right w:val="nil"/>
            </w:tcBorders>
            <w:vAlign w:val="bottom"/>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881A6F" w:rsidRPr="00881A6F"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65,522,395</w:t>
            </w:r>
          </w:p>
        </w:tc>
        <w:tc>
          <w:tcPr>
            <w:tcW w:w="270" w:type="dxa"/>
            <w:tcBorders>
              <w:top w:val="nil"/>
              <w:left w:val="nil"/>
              <w:bottom w:val="nil"/>
              <w:right w:val="nil"/>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single" w:sz="4" w:space="0" w:color="auto"/>
              <w:left w:val="nil"/>
              <w:bottom w:val="double" w:sz="4" w:space="0" w:color="auto"/>
              <w:right w:val="nil"/>
            </w:tcBorders>
          </w:tcPr>
          <w:p w:rsidR="00881A6F" w:rsidRPr="00931229"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931229">
              <w:rPr>
                <w:rFonts w:ascii="Times New Roman" w:eastAsia="Cordia New" w:hAnsi="Times New Roman" w:cs="Times New Roman"/>
              </w:rPr>
              <w:t>83,064,012</w:t>
            </w:r>
          </w:p>
        </w:tc>
      </w:tr>
    </w:tbl>
    <w:p w:rsidR="00E04A59" w:rsidRPr="00BC11E3"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E04A59" w:rsidRPr="00BC11E3"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90410A">
        <w:rPr>
          <w:rFonts w:ascii="Times New Roman" w:hAnsi="Times New Roman" w:cs="Times New Roman"/>
          <w:b/>
          <w:bCs/>
        </w:rPr>
        <w:t>13.</w:t>
      </w:r>
      <w:r w:rsidRPr="0090410A">
        <w:rPr>
          <w:rFonts w:ascii="Times New Roman" w:hAnsi="Times New Roman" w:cs="Times New Roman"/>
          <w:b/>
          <w:bCs/>
        </w:rPr>
        <w:tab/>
      </w:r>
      <w:r w:rsidR="001571AB" w:rsidRPr="0090410A">
        <w:rPr>
          <w:rFonts w:ascii="Times New Roman" w:hAnsi="Times New Roman" w:cs="Times New Roman"/>
          <w:b/>
          <w:bCs/>
        </w:rPr>
        <w:t>BORROWING</w:t>
      </w:r>
      <w:r w:rsidRPr="0090410A">
        <w:rPr>
          <w:rFonts w:ascii="Times New Roman" w:hAnsi="Times New Roman" w:cs="Times New Roman"/>
          <w:b/>
          <w:bCs/>
        </w:rPr>
        <w:t xml:space="preserve"> FROM </w:t>
      </w:r>
      <w:r w:rsidR="00881A6F" w:rsidRPr="0090410A">
        <w:rPr>
          <w:rFonts w:ascii="Times New Roman" w:hAnsi="Times New Roman" w:cs="Times New Roman"/>
          <w:b/>
          <w:bCs/>
        </w:rPr>
        <w:t>DIRECTOR</w:t>
      </w:r>
    </w:p>
    <w:p w:rsidR="00E04A59" w:rsidRPr="0090410A" w:rsidRDefault="00E04A59" w:rsidP="00E04A59">
      <w:pPr>
        <w:pStyle w:val="BodyText3"/>
        <w:rPr>
          <w:rFonts w:ascii="Times New Roman" w:hAnsi="Times New Roman" w:cs="Times New Roman"/>
        </w:rPr>
      </w:pPr>
    </w:p>
    <w:tbl>
      <w:tblPr>
        <w:tblW w:w="9302" w:type="dxa"/>
        <w:tblInd w:w="18" w:type="dxa"/>
        <w:tblLayout w:type="fixed"/>
        <w:tblLook w:val="0000" w:firstRow="0" w:lastRow="0" w:firstColumn="0" w:lastColumn="0" w:noHBand="0" w:noVBand="0"/>
      </w:tblPr>
      <w:tblGrid>
        <w:gridCol w:w="3312"/>
        <w:gridCol w:w="1125"/>
        <w:gridCol w:w="283"/>
        <w:gridCol w:w="662"/>
        <w:gridCol w:w="639"/>
        <w:gridCol w:w="1521"/>
        <w:gridCol w:w="320"/>
        <w:gridCol w:w="1440"/>
      </w:tblGrid>
      <w:tr w:rsidR="00E04A59" w:rsidRPr="0090410A" w:rsidTr="00881A6F">
        <w:tc>
          <w:tcPr>
            <w:tcW w:w="331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070" w:type="dxa"/>
            <w:gridSpan w:val="3"/>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281" w:type="dxa"/>
            <w:gridSpan w:val="3"/>
            <w:tcBorders>
              <w:bottom w:val="single" w:sz="4" w:space="0" w:color="auto"/>
            </w:tcBorders>
          </w:tcPr>
          <w:p w:rsidR="00E04A59" w:rsidRPr="0090410A" w:rsidRDefault="00881A6F"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410A">
              <w:rPr>
                <w:rFonts w:ascii="Times New Roman" w:hAnsi="Times New Roman" w:cs="Times New Roman"/>
              </w:rPr>
              <w:t xml:space="preserve">In </w:t>
            </w:r>
            <w:r w:rsidR="00E04A59" w:rsidRPr="0090410A">
              <w:rPr>
                <w:rFonts w:ascii="Times New Roman" w:hAnsi="Times New Roman" w:cs="Times New Roman"/>
              </w:rPr>
              <w:t>Baht</w:t>
            </w:r>
          </w:p>
        </w:tc>
      </w:tr>
      <w:tr w:rsidR="00E04A59" w:rsidRPr="0090410A" w:rsidTr="00881A6F">
        <w:tc>
          <w:tcPr>
            <w:tcW w:w="331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125"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3"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6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21" w:type="dxa"/>
            <w:tcBorders>
              <w:top w:val="single" w:sz="4" w:space="0" w:color="auto"/>
              <w:bottom w:val="single" w:sz="4" w:space="0" w:color="auto"/>
            </w:tcBorders>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410A">
              <w:rPr>
                <w:rFonts w:ascii="Times New Roman" w:hAnsi="Times New Roman" w:cs="Times New Roman"/>
              </w:rPr>
              <w:t>2017</w:t>
            </w:r>
          </w:p>
        </w:tc>
        <w:tc>
          <w:tcPr>
            <w:tcW w:w="320" w:type="dxa"/>
            <w:tcBorders>
              <w:top w:val="single" w:sz="4" w:space="0" w:color="auto"/>
            </w:tcBorders>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top w:val="single" w:sz="4" w:space="0" w:color="auto"/>
              <w:bottom w:val="single" w:sz="4" w:space="0" w:color="auto"/>
            </w:tcBorders>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410A">
              <w:rPr>
                <w:rFonts w:ascii="Times New Roman" w:hAnsi="Times New Roman" w:cs="Times New Roman"/>
              </w:rPr>
              <w:t>2016</w:t>
            </w:r>
          </w:p>
        </w:tc>
      </w:tr>
      <w:tr w:rsidR="00E04A59" w:rsidRPr="0090410A" w:rsidTr="00881A6F">
        <w:tc>
          <w:tcPr>
            <w:tcW w:w="331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cs/>
              </w:rPr>
            </w:pPr>
          </w:p>
        </w:tc>
        <w:tc>
          <w:tcPr>
            <w:tcW w:w="1125"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83"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639"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top w:val="single" w:sz="4" w:space="0" w:color="auto"/>
            </w:tcBorders>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320"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440"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881A6F" w:rsidRPr="0090410A" w:rsidTr="00881A6F">
        <w:tc>
          <w:tcPr>
            <w:tcW w:w="3312" w:type="dxa"/>
          </w:tcPr>
          <w:p w:rsidR="00881A6F" w:rsidRPr="0090410A" w:rsidRDefault="001571AB"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90410A">
              <w:rPr>
                <w:rFonts w:ascii="Times New Roman" w:hAnsi="Times New Roman" w:cs="Times New Roman"/>
              </w:rPr>
              <w:t>Borrowing</w:t>
            </w:r>
            <w:r w:rsidR="00881A6F" w:rsidRPr="0090410A">
              <w:rPr>
                <w:rFonts w:ascii="Times New Roman" w:hAnsi="Times New Roman" w:cs="Times New Roman"/>
              </w:rPr>
              <w:t xml:space="preserve"> from director</w:t>
            </w:r>
          </w:p>
        </w:tc>
        <w:tc>
          <w:tcPr>
            <w:tcW w:w="1125" w:type="dxa"/>
          </w:tcPr>
          <w:p w:rsidR="00881A6F" w:rsidRPr="0090410A"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83" w:type="dxa"/>
          </w:tcPr>
          <w:p w:rsidR="00881A6F" w:rsidRPr="0090410A"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881A6F" w:rsidRPr="0090410A"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39" w:type="dxa"/>
          </w:tcPr>
          <w:p w:rsidR="00881A6F" w:rsidRPr="0090410A"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21" w:type="dxa"/>
            <w:tcBorders>
              <w:bottom w:val="double" w:sz="4" w:space="0" w:color="auto"/>
            </w:tcBorders>
          </w:tcPr>
          <w:p w:rsidR="00881A6F" w:rsidRPr="0090410A"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57"/>
              <w:jc w:val="right"/>
              <w:rPr>
                <w:rFonts w:ascii="Times New Roman" w:hAnsi="Times New Roman" w:cs="Times New Roman"/>
              </w:rPr>
            </w:pPr>
            <w:r w:rsidRPr="0090410A">
              <w:rPr>
                <w:rFonts w:ascii="Times New Roman" w:hAnsi="Times New Roman" w:cs="Times New Roman"/>
              </w:rPr>
              <w:t>30,000,000</w:t>
            </w:r>
          </w:p>
        </w:tc>
        <w:tc>
          <w:tcPr>
            <w:tcW w:w="320" w:type="dxa"/>
          </w:tcPr>
          <w:p w:rsidR="00881A6F" w:rsidRPr="0090410A" w:rsidRDefault="00881A6F"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 w:right="90"/>
              <w:jc w:val="right"/>
              <w:rPr>
                <w:rFonts w:ascii="Times New Roman" w:hAnsi="Times New Roman" w:cs="Times New Roman"/>
              </w:rPr>
            </w:pPr>
          </w:p>
        </w:tc>
        <w:tc>
          <w:tcPr>
            <w:tcW w:w="1440" w:type="dxa"/>
            <w:tcBorders>
              <w:bottom w:val="double" w:sz="4" w:space="0" w:color="auto"/>
            </w:tcBorders>
          </w:tcPr>
          <w:p w:rsidR="00881A6F" w:rsidRPr="0090410A" w:rsidRDefault="00881A6F" w:rsidP="00881A6F">
            <w:pPr>
              <w:pStyle w:val="ListParagraph"/>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szCs w:val="18"/>
              </w:rPr>
            </w:pPr>
          </w:p>
        </w:tc>
      </w:tr>
    </w:tbl>
    <w:p w:rsidR="00E04A59" w:rsidRPr="0090410A" w:rsidRDefault="00E04A59" w:rsidP="00E04A59">
      <w:pPr>
        <w:pStyle w:val="BodyText3"/>
        <w:rPr>
          <w:rFonts w:ascii="Times New Roman" w:hAnsi="Times New Roman" w:cs="Times New Roman"/>
        </w:rPr>
      </w:pPr>
    </w:p>
    <w:p w:rsidR="00E04A59" w:rsidRPr="00BC11E3" w:rsidRDefault="001571AB"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410A">
        <w:rPr>
          <w:rFonts w:ascii="Times New Roman" w:hAnsi="Times New Roman" w:cs="Times New Roman"/>
        </w:rPr>
        <w:t>Borrowing</w:t>
      </w:r>
      <w:r w:rsidR="00E04A59" w:rsidRPr="0090410A">
        <w:rPr>
          <w:rFonts w:ascii="Times New Roman" w:hAnsi="Times New Roman" w:cs="Times New Roman"/>
          <w:cs/>
        </w:rPr>
        <w:t xml:space="preserve"> </w:t>
      </w:r>
      <w:r w:rsidR="00E04A59" w:rsidRPr="0090410A">
        <w:rPr>
          <w:rFonts w:ascii="Times New Roman" w:hAnsi="Times New Roman" w:cs="Times New Roman"/>
        </w:rPr>
        <w:t xml:space="preserve">from director represented unsecured </w:t>
      </w:r>
      <w:r w:rsidRPr="0090410A">
        <w:rPr>
          <w:rFonts w:ascii="Times New Roman" w:hAnsi="Times New Roman" w:cs="Times New Roman"/>
        </w:rPr>
        <w:t>borrowing</w:t>
      </w:r>
      <w:r w:rsidR="00E04A59" w:rsidRPr="0090410A">
        <w:rPr>
          <w:rFonts w:ascii="Times New Roman" w:hAnsi="Times New Roman" w:cs="Times New Roman"/>
          <w:cs/>
        </w:rPr>
        <w:t xml:space="preserve"> </w:t>
      </w:r>
      <w:r w:rsidR="00881A6F" w:rsidRPr="0090410A">
        <w:rPr>
          <w:rFonts w:ascii="Times New Roman" w:hAnsi="Times New Roman" w:cs="Times New Roman"/>
        </w:rPr>
        <w:t xml:space="preserve">from a </w:t>
      </w:r>
      <w:r w:rsidR="00BC11E3" w:rsidRPr="0090410A">
        <w:rPr>
          <w:rFonts w:ascii="Times New Roman" w:hAnsi="Times New Roman" w:cs="Times New Roman"/>
        </w:rPr>
        <w:t>director</w:t>
      </w:r>
      <w:r w:rsidR="00E04A59" w:rsidRPr="0090410A">
        <w:rPr>
          <w:rFonts w:ascii="Times New Roman" w:hAnsi="Times New Roman" w:cs="Times New Roman"/>
        </w:rPr>
        <w:t>,</w:t>
      </w:r>
      <w:r w:rsidR="00BC11E3" w:rsidRPr="0090410A">
        <w:rPr>
          <w:rFonts w:ascii="Times New Roman" w:hAnsi="Times New Roman" w:cs="Times New Roman"/>
        </w:rPr>
        <w:t xml:space="preserve"> which bears interest at </w:t>
      </w:r>
      <w:r w:rsidR="004E2A55">
        <w:rPr>
          <w:rFonts w:ascii="Times New Roman" w:hAnsi="Times New Roman" w:cs="Times New Roman"/>
        </w:rPr>
        <w:t xml:space="preserve">the rate of </w:t>
      </w:r>
      <w:r w:rsidR="00BC11E3" w:rsidRPr="0090410A">
        <w:rPr>
          <w:rFonts w:ascii="Times New Roman" w:hAnsi="Times New Roman" w:cs="Times New Roman"/>
        </w:rPr>
        <w:t>1.5</w:t>
      </w:r>
      <w:r w:rsidRPr="0090410A">
        <w:rPr>
          <w:rFonts w:ascii="Times New Roman" w:hAnsi="Times New Roman" w:cs="Times New Roman"/>
        </w:rPr>
        <w:t>0</w:t>
      </w:r>
      <w:r w:rsidR="00BC11E3" w:rsidRPr="0090410A">
        <w:rPr>
          <w:rFonts w:ascii="Times New Roman" w:hAnsi="Times New Roman" w:cs="Times New Roman"/>
        </w:rPr>
        <w:t>% per annum commencing from July 2018 and will be repayable on November 22, 2018.</w:t>
      </w:r>
    </w:p>
    <w:p w:rsidR="0044731F" w:rsidRDefault="0044731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44731F" w:rsidRDefault="0044731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1</w:t>
      </w:r>
      <w:r w:rsidR="00E04A59">
        <w:rPr>
          <w:rFonts w:ascii="Times New Roman" w:hAnsi="Times New Roman" w:cs="Times New Roman"/>
          <w:b/>
          <w:bCs/>
        </w:rPr>
        <w:t>4</w:t>
      </w:r>
      <w:r w:rsidRPr="00931229">
        <w:rPr>
          <w:rFonts w:ascii="Times New Roman" w:hAnsi="Times New Roman" w:cs="Times New Roman"/>
          <w:b/>
          <w:bCs/>
          <w:cs/>
        </w:rPr>
        <w:t>.</w:t>
      </w:r>
      <w:r w:rsidRPr="00931229">
        <w:rPr>
          <w:rFonts w:ascii="Times New Roman" w:hAnsi="Times New Roman" w:cs="Times New Roman"/>
          <w:b/>
          <w:bCs/>
        </w:rPr>
        <w:tab/>
        <w:t>INSURANCE LIABILITIES</w:t>
      </w:r>
    </w:p>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225" w:type="dxa"/>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3"/>
        <w:gridCol w:w="1440"/>
        <w:gridCol w:w="261"/>
        <w:gridCol w:w="1411"/>
        <w:gridCol w:w="236"/>
        <w:gridCol w:w="1404"/>
      </w:tblGrid>
      <w:tr w:rsidR="00EE7116" w:rsidRPr="00931229" w:rsidTr="00E04A59">
        <w:tc>
          <w:tcPr>
            <w:tcW w:w="4473" w:type="dxa"/>
          </w:tcPr>
          <w:p w:rsidR="00EE7116" w:rsidRPr="00931229" w:rsidRDefault="00EE7116" w:rsidP="00931229">
            <w:pPr>
              <w:tabs>
                <w:tab w:val="left" w:pos="1440"/>
              </w:tabs>
              <w:spacing w:line="240" w:lineRule="exact"/>
              <w:ind w:left="-108" w:firstLine="90"/>
              <w:rPr>
                <w:rFonts w:ascii="Times New Roman" w:hAnsi="Times New Roman" w:cs="Times New Roman"/>
              </w:rPr>
            </w:pPr>
          </w:p>
        </w:tc>
        <w:tc>
          <w:tcPr>
            <w:tcW w:w="4752" w:type="dxa"/>
            <w:gridSpan w:val="5"/>
            <w:tcBorders>
              <w:bottom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2017 (In Baht)</w:t>
            </w:r>
          </w:p>
        </w:tc>
      </w:tr>
      <w:tr w:rsidR="00EE7116" w:rsidRPr="00931229" w:rsidTr="00E04A59">
        <w:tc>
          <w:tcPr>
            <w:tcW w:w="4473"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Claim recovered</w:t>
            </w:r>
          </w:p>
        </w:tc>
        <w:tc>
          <w:tcPr>
            <w:tcW w:w="236"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r>
      <w:tr w:rsidR="00EE7116" w:rsidRPr="00931229" w:rsidTr="00E04A59">
        <w:tc>
          <w:tcPr>
            <w:tcW w:w="4473"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108"/>
              <w:jc w:val="center"/>
              <w:rPr>
                <w:rFonts w:ascii="Times New Roman" w:hAnsi="Times New Roman" w:cs="Times New Roman"/>
              </w:rPr>
            </w:pPr>
            <w:r w:rsidRPr="00931229">
              <w:rPr>
                <w:rFonts w:ascii="Times New Roman" w:hAnsi="Times New Roman" w:cs="Times New Roman"/>
              </w:rPr>
              <w:t xml:space="preserve">Insurance contract </w:t>
            </w: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from reinsurers</w:t>
            </w: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931229" w:rsidRDefault="00EE7116" w:rsidP="00931229">
            <w:pPr>
              <w:tabs>
                <w:tab w:val="left" w:pos="1440"/>
              </w:tabs>
              <w:spacing w:line="240" w:lineRule="exact"/>
              <w:jc w:val="center"/>
              <w:rPr>
                <w:rFonts w:ascii="Times New Roman" w:hAnsi="Times New Roman" w:cs="Times New Roman"/>
              </w:rPr>
            </w:pPr>
          </w:p>
        </w:tc>
      </w:tr>
      <w:tr w:rsidR="00EE7116" w:rsidRPr="00931229" w:rsidTr="00E04A59">
        <w:tc>
          <w:tcPr>
            <w:tcW w:w="4473"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liabilities</w:t>
            </w: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(Note 7)</w:t>
            </w: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Net</w:t>
            </w:r>
          </w:p>
        </w:tc>
      </w:tr>
      <w:tr w:rsidR="00EE7116" w:rsidRPr="00931229" w:rsidTr="00E04A59">
        <w:tc>
          <w:tcPr>
            <w:tcW w:w="4473"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931229" w:rsidRDefault="00EE7116" w:rsidP="00931229">
            <w:pPr>
              <w:tabs>
                <w:tab w:val="left" w:pos="1440"/>
              </w:tabs>
              <w:spacing w:line="240" w:lineRule="exact"/>
              <w:jc w:val="center"/>
              <w:rPr>
                <w:rFonts w:ascii="Times New Roman" w:hAnsi="Times New Roman" w:cs="Times New Roman"/>
              </w:rPr>
            </w:pPr>
          </w:p>
        </w:tc>
      </w:tr>
      <w:tr w:rsidR="003345B1" w:rsidRPr="00931229" w:rsidTr="00E04A59">
        <w:tc>
          <w:tcPr>
            <w:tcW w:w="4473" w:type="dxa"/>
          </w:tcPr>
          <w:p w:rsidR="003345B1" w:rsidRPr="00931229" w:rsidRDefault="003345B1" w:rsidP="00931229">
            <w:pPr>
              <w:spacing w:line="240" w:lineRule="exact"/>
              <w:ind w:left="162" w:right="-108" w:hanging="180"/>
              <w:rPr>
                <w:rFonts w:ascii="Times New Roman" w:hAnsi="Times New Roman" w:cs="Times New Roman"/>
                <w:b/>
                <w:bCs/>
                <w:kern w:val="28"/>
              </w:rPr>
            </w:pPr>
            <w:r w:rsidRPr="00931229">
              <w:rPr>
                <w:rFonts w:ascii="Times New Roman" w:hAnsi="Times New Roman" w:cs="Times New Roman"/>
              </w:rPr>
              <w:t>Long-term technical reserves</w:t>
            </w: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3345B1" w:rsidRPr="00931229" w:rsidTr="00E04A59">
        <w:tc>
          <w:tcPr>
            <w:tcW w:w="4473" w:type="dxa"/>
          </w:tcPr>
          <w:p w:rsidR="003345B1" w:rsidRPr="00931229" w:rsidRDefault="003345B1" w:rsidP="00931229">
            <w:pPr>
              <w:spacing w:line="240" w:lineRule="exact"/>
              <w:ind w:left="162" w:right="-108" w:hanging="180"/>
              <w:rPr>
                <w:rFonts w:ascii="Times New Roman" w:hAnsi="Times New Roman" w:cs="Times New Roman"/>
              </w:rPr>
            </w:pP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3345B1" w:rsidRPr="00931229" w:rsidTr="00E04A59">
        <w:tc>
          <w:tcPr>
            <w:tcW w:w="4473" w:type="dxa"/>
          </w:tcPr>
          <w:p w:rsidR="003345B1" w:rsidRPr="00931229" w:rsidRDefault="003345B1"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Claims liabilities</w:t>
            </w:r>
          </w:p>
        </w:tc>
        <w:tc>
          <w:tcPr>
            <w:tcW w:w="1440"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507AA1" w:rsidRPr="00931229" w:rsidTr="00E04A59">
        <w:tc>
          <w:tcPr>
            <w:tcW w:w="4473" w:type="dxa"/>
          </w:tcPr>
          <w:p w:rsidR="00507AA1" w:rsidRPr="00931229" w:rsidRDefault="00507AA1" w:rsidP="00507AA1">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 xml:space="preserve">  -  Provision for reported claims by policyholder</w:t>
            </w:r>
          </w:p>
        </w:tc>
        <w:tc>
          <w:tcPr>
            <w:tcW w:w="1440" w:type="dxa"/>
          </w:tcPr>
          <w:p w:rsidR="00507AA1" w:rsidRPr="00507AA1" w:rsidRDefault="00507AA1" w:rsidP="009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356,9</w:t>
            </w:r>
            <w:r w:rsidR="009851B0">
              <w:rPr>
                <w:rFonts w:ascii="Times New Roman" w:eastAsia="Cordia New" w:hAnsi="Times New Roman" w:cs="Times New Roman"/>
              </w:rPr>
              <w:t>68</w:t>
            </w:r>
            <w:r w:rsidRPr="00507AA1">
              <w:rPr>
                <w:rFonts w:ascii="Times New Roman" w:eastAsia="Cordia New" w:hAnsi="Times New Roman" w:cs="Times New Roman"/>
              </w:rPr>
              <w:t>,</w:t>
            </w:r>
            <w:r w:rsidR="009851B0">
              <w:rPr>
                <w:rFonts w:ascii="Times New Roman" w:eastAsia="Cordia New" w:hAnsi="Times New Roman" w:cs="Times New Roman"/>
              </w:rPr>
              <w:t>735</w:t>
            </w:r>
          </w:p>
        </w:tc>
        <w:tc>
          <w:tcPr>
            <w:tcW w:w="261" w:type="dxa"/>
          </w:tcPr>
          <w:p w:rsidR="00507AA1" w:rsidRPr="0009101A" w:rsidRDefault="00507AA1" w:rsidP="00507AA1"/>
        </w:tc>
        <w:tc>
          <w:tcPr>
            <w:tcW w:w="1411" w:type="dxa"/>
          </w:tcPr>
          <w:p w:rsidR="00507AA1" w:rsidRPr="00507AA1" w:rsidRDefault="00507AA1" w:rsidP="009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(229,</w:t>
            </w:r>
            <w:r w:rsidR="009851B0">
              <w:rPr>
                <w:rFonts w:ascii="Times New Roman" w:eastAsia="Cordia New" w:hAnsi="Times New Roman" w:cs="Times New Roman"/>
              </w:rPr>
              <w:t>225</w:t>
            </w:r>
            <w:r w:rsidRPr="00507AA1">
              <w:rPr>
                <w:rFonts w:ascii="Times New Roman" w:eastAsia="Cordia New" w:hAnsi="Times New Roman" w:cs="Times New Roman"/>
              </w:rPr>
              <w:t>,</w:t>
            </w:r>
            <w:r w:rsidR="009851B0">
              <w:rPr>
                <w:rFonts w:ascii="Times New Roman" w:eastAsia="Cordia New" w:hAnsi="Times New Roman" w:cs="Times New Roman"/>
              </w:rPr>
              <w:t>552</w:t>
            </w:r>
            <w:r w:rsidRPr="00507AA1">
              <w:rPr>
                <w:rFonts w:ascii="Times New Roman" w:eastAsia="Cordia New" w:hAnsi="Times New Roman" w:cs="Times New Roman"/>
              </w:rPr>
              <w:t>)</w:t>
            </w:r>
          </w:p>
        </w:tc>
        <w:tc>
          <w:tcPr>
            <w:tcW w:w="236" w:type="dxa"/>
          </w:tcPr>
          <w:p w:rsidR="00507AA1" w:rsidRPr="0009101A" w:rsidRDefault="00507AA1" w:rsidP="00507AA1"/>
        </w:tc>
        <w:tc>
          <w:tcPr>
            <w:tcW w:w="1404" w:type="dxa"/>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127,743,183 </w:t>
            </w:r>
          </w:p>
        </w:tc>
      </w:tr>
      <w:tr w:rsidR="003345B1" w:rsidRPr="00931229" w:rsidTr="00E04A59">
        <w:tc>
          <w:tcPr>
            <w:tcW w:w="4473" w:type="dxa"/>
          </w:tcPr>
          <w:p w:rsidR="003345B1" w:rsidRPr="00931229" w:rsidRDefault="003345B1"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  Provision for loss incurred but not reported claims </w:t>
            </w:r>
          </w:p>
        </w:tc>
        <w:tc>
          <w:tcPr>
            <w:tcW w:w="1440"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3345B1" w:rsidRPr="00931229" w:rsidRDefault="003345B1" w:rsidP="00931229">
            <w:pPr>
              <w:spacing w:line="240" w:lineRule="exact"/>
              <w:rPr>
                <w:rFonts w:ascii="Times New Roman" w:hAnsi="Times New Roman" w:cs="Times New Roman"/>
              </w:rPr>
            </w:pPr>
          </w:p>
        </w:tc>
        <w:tc>
          <w:tcPr>
            <w:tcW w:w="141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3345B1" w:rsidRPr="00931229" w:rsidRDefault="003345B1" w:rsidP="00931229">
            <w:pPr>
              <w:spacing w:line="240" w:lineRule="exact"/>
              <w:rPr>
                <w:rFonts w:ascii="Times New Roman" w:hAnsi="Times New Roman" w:cs="Times New Roman"/>
              </w:rPr>
            </w:pPr>
          </w:p>
        </w:tc>
        <w:tc>
          <w:tcPr>
            <w:tcW w:w="1404"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507AA1" w:rsidRPr="00931229" w:rsidTr="00E04A59">
        <w:tc>
          <w:tcPr>
            <w:tcW w:w="4473" w:type="dxa"/>
          </w:tcPr>
          <w:p w:rsidR="00507AA1" w:rsidRPr="00931229" w:rsidRDefault="00507AA1" w:rsidP="00507AA1">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(IBNR)</w:t>
            </w:r>
          </w:p>
        </w:tc>
        <w:tc>
          <w:tcPr>
            <w:tcW w:w="1440" w:type="dxa"/>
            <w:tcBorders>
              <w:bottom w:val="single" w:sz="4" w:space="0" w:color="auto"/>
            </w:tcBorders>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106,816,181 </w:t>
            </w:r>
          </w:p>
        </w:tc>
        <w:tc>
          <w:tcPr>
            <w:tcW w:w="261" w:type="dxa"/>
          </w:tcPr>
          <w:p w:rsidR="00507AA1" w:rsidRPr="00231DA4" w:rsidRDefault="00507AA1" w:rsidP="00507AA1"/>
        </w:tc>
        <w:tc>
          <w:tcPr>
            <w:tcW w:w="1411" w:type="dxa"/>
            <w:tcBorders>
              <w:bottom w:val="single" w:sz="4" w:space="0" w:color="auto"/>
            </w:tcBorders>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(27,755,465)</w:t>
            </w:r>
          </w:p>
        </w:tc>
        <w:tc>
          <w:tcPr>
            <w:tcW w:w="236" w:type="dxa"/>
          </w:tcPr>
          <w:p w:rsidR="00507AA1" w:rsidRPr="00231DA4" w:rsidRDefault="00507AA1" w:rsidP="00507AA1"/>
        </w:tc>
        <w:tc>
          <w:tcPr>
            <w:tcW w:w="1404" w:type="dxa"/>
            <w:tcBorders>
              <w:bottom w:val="single" w:sz="4" w:space="0" w:color="auto"/>
            </w:tcBorders>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79,060,716 </w:t>
            </w:r>
          </w:p>
        </w:tc>
      </w:tr>
      <w:tr w:rsidR="00507AA1" w:rsidRPr="00931229" w:rsidTr="00E04A59">
        <w:tc>
          <w:tcPr>
            <w:tcW w:w="4473" w:type="dxa"/>
            <w:vAlign w:val="bottom"/>
          </w:tcPr>
          <w:p w:rsidR="00507AA1" w:rsidRPr="00931229" w:rsidRDefault="00507AA1" w:rsidP="00507AA1">
            <w:pPr>
              <w:spacing w:line="240" w:lineRule="exact"/>
              <w:ind w:left="162" w:hanging="180"/>
              <w:rPr>
                <w:rFonts w:ascii="Times New Roman" w:hAnsi="Times New Roman" w:cs="Times New Roman"/>
              </w:rPr>
            </w:pPr>
          </w:p>
        </w:tc>
        <w:tc>
          <w:tcPr>
            <w:tcW w:w="1440" w:type="dxa"/>
            <w:tcBorders>
              <w:top w:val="single" w:sz="4" w:space="0" w:color="auto"/>
            </w:tcBorders>
          </w:tcPr>
          <w:p w:rsidR="00507AA1" w:rsidRPr="00507AA1" w:rsidRDefault="00507AA1" w:rsidP="009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463,</w:t>
            </w:r>
            <w:r w:rsidR="009851B0">
              <w:rPr>
                <w:rFonts w:ascii="Times New Roman" w:eastAsia="Cordia New" w:hAnsi="Times New Roman" w:cs="Times New Roman"/>
              </w:rPr>
              <w:t>784,916</w:t>
            </w:r>
          </w:p>
        </w:tc>
        <w:tc>
          <w:tcPr>
            <w:tcW w:w="261" w:type="dxa"/>
          </w:tcPr>
          <w:p w:rsidR="00507AA1" w:rsidRPr="00231DA4" w:rsidRDefault="00507AA1" w:rsidP="00507AA1"/>
        </w:tc>
        <w:tc>
          <w:tcPr>
            <w:tcW w:w="1411" w:type="dxa"/>
            <w:tcBorders>
              <w:top w:val="single" w:sz="4" w:space="0" w:color="auto"/>
            </w:tcBorders>
          </w:tcPr>
          <w:p w:rsidR="00507AA1" w:rsidRPr="00507AA1" w:rsidRDefault="00507AA1" w:rsidP="009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(256,9</w:t>
            </w:r>
            <w:r w:rsidR="009851B0">
              <w:rPr>
                <w:rFonts w:ascii="Times New Roman" w:eastAsia="Cordia New" w:hAnsi="Times New Roman" w:cs="Times New Roman"/>
              </w:rPr>
              <w:t>81,017</w:t>
            </w:r>
            <w:r w:rsidRPr="00507AA1">
              <w:rPr>
                <w:rFonts w:ascii="Times New Roman" w:eastAsia="Cordia New" w:hAnsi="Times New Roman" w:cs="Times New Roman"/>
              </w:rPr>
              <w:t>)</w:t>
            </w:r>
          </w:p>
        </w:tc>
        <w:tc>
          <w:tcPr>
            <w:tcW w:w="236" w:type="dxa"/>
          </w:tcPr>
          <w:p w:rsidR="00507AA1" w:rsidRPr="00231DA4" w:rsidRDefault="00507AA1" w:rsidP="00507AA1"/>
        </w:tc>
        <w:tc>
          <w:tcPr>
            <w:tcW w:w="1404" w:type="dxa"/>
            <w:tcBorders>
              <w:top w:val="single" w:sz="4" w:space="0" w:color="auto"/>
            </w:tcBorders>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206,803,899 </w:t>
            </w:r>
          </w:p>
        </w:tc>
      </w:tr>
      <w:tr w:rsidR="003345B1" w:rsidRPr="00931229" w:rsidTr="00E04A59">
        <w:tc>
          <w:tcPr>
            <w:tcW w:w="4473"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31229">
              <w:rPr>
                <w:rFonts w:ascii="Times New Roman" w:hAnsi="Times New Roman" w:cs="Times New Roman"/>
              </w:rPr>
              <w:t>Premiums liabilities</w:t>
            </w:r>
          </w:p>
        </w:tc>
        <w:tc>
          <w:tcPr>
            <w:tcW w:w="1440"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3345B1" w:rsidRPr="00931229" w:rsidRDefault="003345B1" w:rsidP="00931229">
            <w:pPr>
              <w:tabs>
                <w:tab w:val="left" w:pos="1440"/>
              </w:tabs>
              <w:spacing w:line="240" w:lineRule="exact"/>
              <w:jc w:val="right"/>
              <w:rPr>
                <w:rFonts w:ascii="Times New Roman" w:hAnsi="Times New Roman" w:cs="Times New Roman"/>
              </w:rPr>
            </w:pPr>
          </w:p>
        </w:tc>
        <w:tc>
          <w:tcPr>
            <w:tcW w:w="1411"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3345B1" w:rsidRPr="00931229" w:rsidRDefault="003345B1" w:rsidP="00931229">
            <w:pPr>
              <w:tabs>
                <w:tab w:val="left" w:pos="1440"/>
              </w:tabs>
              <w:spacing w:line="240" w:lineRule="exact"/>
              <w:jc w:val="right"/>
              <w:rPr>
                <w:rFonts w:ascii="Times New Roman" w:hAnsi="Times New Roman" w:cs="Times New Roman"/>
              </w:rPr>
            </w:pPr>
          </w:p>
        </w:tc>
        <w:tc>
          <w:tcPr>
            <w:tcW w:w="1404" w:type="dxa"/>
          </w:tcPr>
          <w:p w:rsidR="003345B1" w:rsidRPr="00931229" w:rsidRDefault="003345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507AA1" w:rsidRPr="00931229" w:rsidTr="00E04A59">
        <w:tc>
          <w:tcPr>
            <w:tcW w:w="4473"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31229">
              <w:rPr>
                <w:rFonts w:ascii="Times New Roman" w:hAnsi="Times New Roman" w:cs="Times New Roman"/>
              </w:rPr>
              <w:t xml:space="preserve">  -  Unearned premium reserves</w:t>
            </w:r>
          </w:p>
        </w:tc>
        <w:tc>
          <w:tcPr>
            <w:tcW w:w="1440" w:type="dxa"/>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387,491,306 </w:t>
            </w:r>
          </w:p>
        </w:tc>
        <w:tc>
          <w:tcPr>
            <w:tcW w:w="261" w:type="dxa"/>
          </w:tcPr>
          <w:p w:rsidR="00507AA1" w:rsidRPr="00D9113A" w:rsidRDefault="00507AA1" w:rsidP="00507AA1"/>
        </w:tc>
        <w:tc>
          <w:tcPr>
            <w:tcW w:w="1411" w:type="dxa"/>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(146,392,465)</w:t>
            </w:r>
          </w:p>
        </w:tc>
        <w:tc>
          <w:tcPr>
            <w:tcW w:w="236" w:type="dxa"/>
          </w:tcPr>
          <w:p w:rsidR="00507AA1" w:rsidRPr="00D9113A" w:rsidRDefault="00507AA1" w:rsidP="00507AA1"/>
        </w:tc>
        <w:tc>
          <w:tcPr>
            <w:tcW w:w="1404" w:type="dxa"/>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241,098,841 </w:t>
            </w:r>
          </w:p>
        </w:tc>
      </w:tr>
      <w:tr w:rsidR="00507AA1" w:rsidRPr="00931229" w:rsidTr="00E04A59">
        <w:tc>
          <w:tcPr>
            <w:tcW w:w="4473" w:type="dxa"/>
          </w:tcPr>
          <w:p w:rsidR="00507AA1" w:rsidRPr="00931229" w:rsidRDefault="00507AA1" w:rsidP="00507AA1">
            <w:pPr>
              <w:tabs>
                <w:tab w:val="left" w:pos="176"/>
              </w:tabs>
              <w:spacing w:line="240" w:lineRule="exact"/>
              <w:ind w:left="162" w:hanging="180"/>
              <w:rPr>
                <w:rFonts w:ascii="Times New Roman" w:hAnsi="Times New Roman" w:cs="Times New Roman"/>
              </w:rPr>
            </w:pPr>
            <w:r w:rsidRPr="00931229">
              <w:rPr>
                <w:rFonts w:ascii="Times New Roman" w:hAnsi="Times New Roman" w:cs="Times New Roman"/>
              </w:rPr>
              <w:t>Total</w:t>
            </w:r>
          </w:p>
        </w:tc>
        <w:tc>
          <w:tcPr>
            <w:tcW w:w="1440" w:type="dxa"/>
            <w:tcBorders>
              <w:top w:val="single" w:sz="4" w:space="0" w:color="auto"/>
              <w:bottom w:val="double" w:sz="4" w:space="0" w:color="auto"/>
            </w:tcBorders>
          </w:tcPr>
          <w:p w:rsidR="00507AA1" w:rsidRPr="00507AA1" w:rsidRDefault="00507AA1" w:rsidP="009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851,</w:t>
            </w:r>
            <w:r w:rsidR="009851B0">
              <w:rPr>
                <w:rFonts w:ascii="Times New Roman" w:eastAsia="Cordia New" w:hAnsi="Times New Roman" w:cs="Times New Roman"/>
              </w:rPr>
              <w:t>276,222</w:t>
            </w:r>
          </w:p>
        </w:tc>
        <w:tc>
          <w:tcPr>
            <w:tcW w:w="261" w:type="dxa"/>
          </w:tcPr>
          <w:p w:rsidR="00507AA1" w:rsidRPr="00D9113A" w:rsidRDefault="00507AA1" w:rsidP="00507AA1"/>
        </w:tc>
        <w:tc>
          <w:tcPr>
            <w:tcW w:w="1411" w:type="dxa"/>
            <w:tcBorders>
              <w:top w:val="single" w:sz="4" w:space="0" w:color="auto"/>
              <w:bottom w:val="double" w:sz="4" w:space="0" w:color="auto"/>
            </w:tcBorders>
          </w:tcPr>
          <w:p w:rsidR="00507AA1" w:rsidRPr="00507AA1" w:rsidRDefault="00507AA1" w:rsidP="00985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(403,3</w:t>
            </w:r>
            <w:r w:rsidR="009851B0">
              <w:rPr>
                <w:rFonts w:ascii="Times New Roman" w:eastAsia="Cordia New" w:hAnsi="Times New Roman" w:cs="Times New Roman"/>
              </w:rPr>
              <w:t>73,482</w:t>
            </w:r>
            <w:r w:rsidRPr="00507AA1">
              <w:rPr>
                <w:rFonts w:ascii="Times New Roman" w:eastAsia="Cordia New" w:hAnsi="Times New Roman" w:cs="Times New Roman"/>
              </w:rPr>
              <w:t>)</w:t>
            </w:r>
          </w:p>
        </w:tc>
        <w:tc>
          <w:tcPr>
            <w:tcW w:w="236" w:type="dxa"/>
          </w:tcPr>
          <w:p w:rsidR="00507AA1" w:rsidRPr="00D9113A" w:rsidRDefault="00507AA1" w:rsidP="00507AA1"/>
        </w:tc>
        <w:tc>
          <w:tcPr>
            <w:tcW w:w="1404" w:type="dxa"/>
            <w:tcBorders>
              <w:top w:val="single" w:sz="4" w:space="0" w:color="auto"/>
              <w:bottom w:val="double" w:sz="4" w:space="0" w:color="auto"/>
            </w:tcBorders>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447,902,740 </w:t>
            </w:r>
          </w:p>
        </w:tc>
      </w:tr>
    </w:tbl>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84DC6" w:rsidRPr="00931229"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TableGrid"/>
        <w:tblW w:w="9270" w:type="dxa"/>
        <w:tblInd w:w="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9"/>
        <w:gridCol w:w="1440"/>
        <w:gridCol w:w="261"/>
        <w:gridCol w:w="1413"/>
        <w:gridCol w:w="236"/>
        <w:gridCol w:w="1411"/>
      </w:tblGrid>
      <w:tr w:rsidR="00724F87" w:rsidRPr="00931229" w:rsidTr="00E04A59">
        <w:tc>
          <w:tcPr>
            <w:tcW w:w="4509" w:type="dxa"/>
          </w:tcPr>
          <w:p w:rsidR="00724F87" w:rsidRPr="00931229" w:rsidRDefault="00724F87" w:rsidP="00931229">
            <w:pPr>
              <w:tabs>
                <w:tab w:val="left" w:pos="1440"/>
              </w:tabs>
              <w:spacing w:line="240" w:lineRule="exact"/>
              <w:ind w:left="-108" w:firstLine="90"/>
              <w:rPr>
                <w:rFonts w:ascii="Times New Roman" w:hAnsi="Times New Roman" w:cs="Times New Roman"/>
              </w:rPr>
            </w:pPr>
          </w:p>
        </w:tc>
        <w:tc>
          <w:tcPr>
            <w:tcW w:w="4761" w:type="dxa"/>
            <w:gridSpan w:val="5"/>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2016 (In Baht)</w:t>
            </w:r>
          </w:p>
        </w:tc>
      </w:tr>
      <w:tr w:rsidR="00724F87" w:rsidRPr="00931229" w:rsidTr="00E04A59">
        <w:tc>
          <w:tcPr>
            <w:tcW w:w="4509"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Borders>
              <w:top w:val="single" w:sz="4" w:space="0" w:color="auto"/>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Claim recovered</w:t>
            </w:r>
          </w:p>
        </w:tc>
        <w:tc>
          <w:tcPr>
            <w:tcW w:w="236"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E04A59">
        <w:tc>
          <w:tcPr>
            <w:tcW w:w="4509"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Insurance contract </w:t>
            </w: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from reinsurers</w:t>
            </w: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E04A59">
        <w:tc>
          <w:tcPr>
            <w:tcW w:w="4509"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liabilities</w:t>
            </w: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(Note 7)</w:t>
            </w: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Net</w:t>
            </w:r>
          </w:p>
        </w:tc>
      </w:tr>
      <w:tr w:rsidR="00724F87" w:rsidRPr="00931229" w:rsidTr="00E04A59">
        <w:tc>
          <w:tcPr>
            <w:tcW w:w="4509"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E04A59">
        <w:tc>
          <w:tcPr>
            <w:tcW w:w="4509" w:type="dxa"/>
          </w:tcPr>
          <w:p w:rsidR="00724F87" w:rsidRPr="00931229" w:rsidRDefault="00724F87" w:rsidP="00931229">
            <w:pPr>
              <w:spacing w:line="240" w:lineRule="exact"/>
              <w:ind w:left="162" w:right="-108" w:hanging="180"/>
              <w:rPr>
                <w:rFonts w:ascii="Times New Roman" w:hAnsi="Times New Roman" w:cs="Times New Roman"/>
                <w:b/>
                <w:bCs/>
                <w:kern w:val="28"/>
              </w:rPr>
            </w:pPr>
            <w:r w:rsidRPr="00931229">
              <w:rPr>
                <w:rFonts w:ascii="Times New Roman" w:hAnsi="Times New Roman" w:cs="Times New Roman"/>
              </w:rPr>
              <w:t>Long-term technical reserves</w:t>
            </w: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724F87" w:rsidRPr="00931229" w:rsidTr="00E04A59">
        <w:tc>
          <w:tcPr>
            <w:tcW w:w="4509" w:type="dxa"/>
          </w:tcPr>
          <w:p w:rsidR="00724F87" w:rsidRPr="00931229" w:rsidRDefault="00724F87" w:rsidP="00931229">
            <w:pPr>
              <w:spacing w:line="240" w:lineRule="exact"/>
              <w:ind w:left="162" w:right="-108" w:hanging="180"/>
              <w:rPr>
                <w:rFonts w:ascii="Times New Roman" w:hAnsi="Times New Roman" w:cs="Times New Roman"/>
              </w:rPr>
            </w:pP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724F87" w:rsidRPr="00931229" w:rsidTr="00E04A59">
        <w:tc>
          <w:tcPr>
            <w:tcW w:w="4509" w:type="dxa"/>
          </w:tcPr>
          <w:p w:rsidR="00724F87" w:rsidRPr="00931229" w:rsidRDefault="00724F87"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Claims liabilities</w:t>
            </w: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A33EC9" w:rsidRPr="00931229" w:rsidTr="00E04A59">
        <w:tc>
          <w:tcPr>
            <w:tcW w:w="4509" w:type="dxa"/>
          </w:tcPr>
          <w:p w:rsidR="00A33EC9" w:rsidRPr="00931229" w:rsidRDefault="00A33EC9"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 xml:space="preserve">  -  Provision for reported claims by policyholder</w:t>
            </w:r>
          </w:p>
        </w:tc>
        <w:tc>
          <w:tcPr>
            <w:tcW w:w="1440"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166,717,732</w:t>
            </w:r>
          </w:p>
        </w:tc>
        <w:tc>
          <w:tcPr>
            <w:tcW w:w="261" w:type="dxa"/>
          </w:tcPr>
          <w:p w:rsidR="00A33EC9" w:rsidRPr="00931229" w:rsidRDefault="00A33EC9" w:rsidP="00931229">
            <w:pPr>
              <w:spacing w:line="240" w:lineRule="exact"/>
              <w:rPr>
                <w:rFonts w:ascii="Times New Roman" w:hAnsi="Times New Roman" w:cs="Times New Roman"/>
              </w:rPr>
            </w:pPr>
          </w:p>
        </w:tc>
        <w:tc>
          <w:tcPr>
            <w:tcW w:w="1413"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(137,089,485)</w:t>
            </w:r>
          </w:p>
        </w:tc>
        <w:tc>
          <w:tcPr>
            <w:tcW w:w="236" w:type="dxa"/>
          </w:tcPr>
          <w:p w:rsidR="00A33EC9" w:rsidRPr="00931229" w:rsidRDefault="00A33EC9" w:rsidP="00931229">
            <w:pPr>
              <w:spacing w:line="240" w:lineRule="exact"/>
              <w:rPr>
                <w:rFonts w:ascii="Times New Roman" w:hAnsi="Times New Roman" w:cs="Times New Roman"/>
              </w:rPr>
            </w:pPr>
          </w:p>
        </w:tc>
        <w:tc>
          <w:tcPr>
            <w:tcW w:w="1411" w:type="dxa"/>
          </w:tcPr>
          <w:p w:rsidR="00A33EC9" w:rsidRPr="00931229" w:rsidRDefault="00A33EC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29,628,247</w:t>
            </w:r>
          </w:p>
        </w:tc>
      </w:tr>
      <w:tr w:rsidR="00F22FB4" w:rsidRPr="00931229" w:rsidTr="00E04A59">
        <w:tc>
          <w:tcPr>
            <w:tcW w:w="4509" w:type="dxa"/>
          </w:tcPr>
          <w:p w:rsidR="00F22FB4" w:rsidRPr="00931229" w:rsidRDefault="00F22FB4"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  Provision for loss incurred but not reported claims </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22FB4" w:rsidRPr="00931229" w:rsidTr="00E04A59">
        <w:tc>
          <w:tcPr>
            <w:tcW w:w="4509" w:type="dxa"/>
          </w:tcPr>
          <w:p w:rsidR="00F22FB4" w:rsidRPr="00931229" w:rsidRDefault="00F22FB4" w:rsidP="00931229">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(IBNR)</w:t>
            </w:r>
          </w:p>
        </w:tc>
        <w:tc>
          <w:tcPr>
            <w:tcW w:w="1440"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164,415,222</w:t>
            </w: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(63,319,068)</w:t>
            </w: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Borders>
              <w:bottom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101,096,154</w:t>
            </w:r>
          </w:p>
        </w:tc>
      </w:tr>
      <w:tr w:rsidR="00F22FB4" w:rsidRPr="00931229" w:rsidTr="00E04A59">
        <w:tc>
          <w:tcPr>
            <w:tcW w:w="4509" w:type="dxa"/>
            <w:vAlign w:val="bottom"/>
          </w:tcPr>
          <w:p w:rsidR="00F22FB4" w:rsidRPr="00931229" w:rsidRDefault="00F22FB4" w:rsidP="00931229">
            <w:pPr>
              <w:spacing w:line="240" w:lineRule="exact"/>
              <w:ind w:left="162" w:hanging="180"/>
              <w:rPr>
                <w:rFonts w:ascii="Times New Roman" w:hAnsi="Times New Roman" w:cs="Times New Roman"/>
              </w:rPr>
            </w:pPr>
          </w:p>
        </w:tc>
        <w:tc>
          <w:tcPr>
            <w:tcW w:w="1440"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331,132,954</w:t>
            </w:r>
          </w:p>
        </w:tc>
        <w:tc>
          <w:tcPr>
            <w:tcW w:w="261" w:type="dxa"/>
          </w:tcPr>
          <w:p w:rsidR="00F22FB4" w:rsidRPr="00931229" w:rsidRDefault="00F22FB4" w:rsidP="00931229">
            <w:pPr>
              <w:spacing w:line="240" w:lineRule="exact"/>
              <w:rPr>
                <w:rFonts w:ascii="Times New Roman" w:hAnsi="Times New Roman" w:cs="Times New Roman"/>
              </w:rPr>
            </w:pPr>
          </w:p>
        </w:tc>
        <w:tc>
          <w:tcPr>
            <w:tcW w:w="1413"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(200,408,553)</w:t>
            </w:r>
          </w:p>
        </w:tc>
        <w:tc>
          <w:tcPr>
            <w:tcW w:w="236" w:type="dxa"/>
          </w:tcPr>
          <w:p w:rsidR="00F22FB4" w:rsidRPr="00931229" w:rsidRDefault="00F22FB4" w:rsidP="00931229">
            <w:pPr>
              <w:spacing w:line="240" w:lineRule="exact"/>
              <w:rPr>
                <w:rFonts w:ascii="Times New Roman" w:hAnsi="Times New Roman" w:cs="Times New Roman"/>
              </w:rPr>
            </w:pPr>
          </w:p>
        </w:tc>
        <w:tc>
          <w:tcPr>
            <w:tcW w:w="1411" w:type="dxa"/>
            <w:tcBorders>
              <w:top w:val="sing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130,724,401</w:t>
            </w:r>
          </w:p>
        </w:tc>
      </w:tr>
      <w:tr w:rsidR="00F22FB4" w:rsidRPr="00931229" w:rsidTr="00E04A59">
        <w:tc>
          <w:tcPr>
            <w:tcW w:w="4509"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31229">
              <w:rPr>
                <w:rFonts w:ascii="Times New Roman" w:hAnsi="Times New Roman" w:cs="Times New Roman"/>
              </w:rPr>
              <w:t>Premiums liabilities</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F22FB4" w:rsidRPr="00931229" w:rsidTr="00E04A59">
        <w:tc>
          <w:tcPr>
            <w:tcW w:w="4509"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31229">
              <w:rPr>
                <w:rFonts w:ascii="Times New Roman" w:hAnsi="Times New Roman" w:cs="Times New Roman"/>
              </w:rPr>
              <w:t xml:space="preserve">  -  Unearned premium reserves</w:t>
            </w:r>
          </w:p>
        </w:tc>
        <w:tc>
          <w:tcPr>
            <w:tcW w:w="1440"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436,652,819</w:t>
            </w:r>
          </w:p>
        </w:tc>
        <w:tc>
          <w:tcPr>
            <w:tcW w:w="261"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3"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(182,867,106)</w:t>
            </w:r>
          </w:p>
        </w:tc>
        <w:tc>
          <w:tcPr>
            <w:tcW w:w="236" w:type="dxa"/>
          </w:tcPr>
          <w:p w:rsidR="00F22FB4" w:rsidRPr="00931229" w:rsidRDefault="00F22FB4" w:rsidP="00931229">
            <w:pPr>
              <w:tabs>
                <w:tab w:val="left" w:pos="1440"/>
              </w:tabs>
              <w:spacing w:line="240" w:lineRule="exact"/>
              <w:jc w:val="right"/>
              <w:rPr>
                <w:rFonts w:ascii="Times New Roman" w:hAnsi="Times New Roman" w:cs="Times New Roman"/>
              </w:rPr>
            </w:pPr>
          </w:p>
        </w:tc>
        <w:tc>
          <w:tcPr>
            <w:tcW w:w="141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253,785,713</w:t>
            </w:r>
          </w:p>
        </w:tc>
      </w:tr>
      <w:tr w:rsidR="00F22FB4" w:rsidRPr="00931229" w:rsidTr="00E04A59">
        <w:tc>
          <w:tcPr>
            <w:tcW w:w="4509" w:type="dxa"/>
          </w:tcPr>
          <w:p w:rsidR="00F22FB4" w:rsidRPr="00931229" w:rsidRDefault="00F22FB4" w:rsidP="00931229">
            <w:pPr>
              <w:tabs>
                <w:tab w:val="left" w:pos="176"/>
              </w:tabs>
              <w:spacing w:line="240" w:lineRule="exact"/>
              <w:ind w:left="162" w:hanging="180"/>
              <w:rPr>
                <w:rFonts w:ascii="Times New Roman" w:hAnsi="Times New Roman" w:cs="Times New Roman"/>
              </w:rPr>
            </w:pPr>
            <w:r w:rsidRPr="00931229">
              <w:rPr>
                <w:rFonts w:ascii="Times New Roman" w:hAnsi="Times New Roman" w:cs="Times New Roman"/>
              </w:rPr>
              <w:t>Total</w:t>
            </w:r>
          </w:p>
        </w:tc>
        <w:tc>
          <w:tcPr>
            <w:tcW w:w="1440"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767,785,773</w:t>
            </w:r>
          </w:p>
        </w:tc>
        <w:tc>
          <w:tcPr>
            <w:tcW w:w="261"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931229">
              <w:rPr>
                <w:rFonts w:ascii="Times New Roman" w:eastAsia="Cordia New" w:hAnsi="Times New Roman" w:cs="Times New Roman"/>
              </w:rPr>
              <w:t>(383,275,659)</w:t>
            </w:r>
          </w:p>
        </w:tc>
        <w:tc>
          <w:tcPr>
            <w:tcW w:w="236" w:type="dxa"/>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F22FB4" w:rsidRPr="00931229" w:rsidRDefault="00F22F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384,510,114</w:t>
            </w:r>
          </w:p>
        </w:tc>
      </w:tr>
    </w:tbl>
    <w:p w:rsidR="00724F87" w:rsidRPr="00931229" w:rsidRDefault="0044731F" w:rsidP="00931229">
      <w:pPr>
        <w:spacing w:line="240" w:lineRule="exact"/>
        <w:jc w:val="both"/>
        <w:rPr>
          <w:rFonts w:ascii="Times New Roman" w:hAnsi="Times New Roman" w:cs="Times New Roman"/>
        </w:rPr>
      </w:pPr>
      <w:r>
        <w:rPr>
          <w:rFonts w:ascii="Times New Roman" w:hAnsi="Times New Roman" w:cs="Times New Roman"/>
        </w:rPr>
        <w:br w:type="page"/>
      </w:r>
      <w:r w:rsidR="00724F87" w:rsidRPr="00931229">
        <w:rPr>
          <w:rFonts w:ascii="Times New Roman" w:hAnsi="Times New Roman" w:cs="Times New Roman"/>
        </w:rPr>
        <w:lastRenderedPageBreak/>
        <w:t xml:space="preserve">One of the insured took out a terrorism insurance policy with the Company against property damage and business interruption due to political unrest at a sum insured net of reinsurance amounting to Baht 1.7 million.  In the second quarter of year 2010, the said insured suffered damage from business interruption and arson on May 19, 2010 as a result of political gatherings around the </w:t>
      </w:r>
      <w:proofErr w:type="spellStart"/>
      <w:r w:rsidR="00724F87" w:rsidRPr="00931229">
        <w:rPr>
          <w:rFonts w:ascii="Times New Roman" w:hAnsi="Times New Roman" w:cs="Times New Roman"/>
        </w:rPr>
        <w:t>Ratchprasong</w:t>
      </w:r>
      <w:proofErr w:type="spellEnd"/>
      <w:r w:rsidR="00724F87" w:rsidRPr="00931229">
        <w:rPr>
          <w:rFonts w:ascii="Times New Roman" w:hAnsi="Times New Roman" w:cs="Times New Roman"/>
        </w:rPr>
        <w:t xml:space="preserve"> intersection area.  In the third quarter of the year 2010, the survey company made an initial assessment of the damage at the amount in excess of the sum insured.  However, such damage assessment has not yet finalized, and the Company recorded the initial loss at the insured amount</w:t>
      </w:r>
      <w:r w:rsidR="00B26D58" w:rsidRPr="00931229">
        <w:rPr>
          <w:rFonts w:ascii="Times New Roman" w:hAnsi="Times New Roman" w:cs="Times New Roman"/>
        </w:rPr>
        <w:t>ing to</w:t>
      </w:r>
      <w:r w:rsidR="00724F87" w:rsidRPr="00931229">
        <w:rPr>
          <w:rFonts w:ascii="Times New Roman" w:hAnsi="Times New Roman" w:cs="Times New Roman"/>
        </w:rPr>
        <w:t xml:space="preserve"> Baht 3,500 million as well as the estimated initial survey fees of Baht 100 million in the accounts in full. </w:t>
      </w:r>
      <w:r w:rsidR="00B26D58" w:rsidRPr="00931229">
        <w:rPr>
          <w:rFonts w:ascii="Times New Roman" w:hAnsi="Times New Roman" w:cs="Times New Roman"/>
        </w:rPr>
        <w:t>The Company</w:t>
      </w:r>
      <w:r w:rsidR="00724F87" w:rsidRPr="00931229">
        <w:rPr>
          <w:rFonts w:ascii="Times New Roman" w:hAnsi="Times New Roman" w:cs="Times New Roman"/>
        </w:rPr>
        <w:t xml:space="preserve"> also recorded the relevant claim recovery from the reinsurer amounting to Baht 3,578.3 million and presented under the caption of “Reinsurance assets” in the statement of financial position as at December 31, 2013.</w:t>
      </w:r>
    </w:p>
    <w:p w:rsidR="00894422" w:rsidRPr="00931229" w:rsidRDefault="00894422" w:rsidP="00931229">
      <w:pPr>
        <w:spacing w:line="240" w:lineRule="exact"/>
        <w:jc w:val="both"/>
        <w:rPr>
          <w:rFonts w:ascii="Times New Roman" w:hAnsi="Times New Roman" w:cs="Times New Roman"/>
        </w:rPr>
      </w:pPr>
    </w:p>
    <w:p w:rsidR="00724F87" w:rsidRPr="00931229" w:rsidRDefault="00724F87" w:rsidP="00931229">
      <w:pPr>
        <w:spacing w:line="240" w:lineRule="exact"/>
        <w:jc w:val="both"/>
        <w:rPr>
          <w:rFonts w:ascii="Times New Roman" w:hAnsi="Times New Roman" w:cs="Times New Roman"/>
        </w:rPr>
      </w:pPr>
      <w:r w:rsidRPr="00931229">
        <w:rPr>
          <w:rFonts w:ascii="Times New Roman" w:hAnsi="Times New Roman" w:cs="Times New Roman"/>
        </w:rPr>
        <w:t>On March 1, 2013, the said insured won</w:t>
      </w:r>
      <w:r w:rsidR="00B26D58" w:rsidRPr="00931229">
        <w:rPr>
          <w:rFonts w:ascii="Times New Roman" w:hAnsi="Times New Roman" w:cs="Times New Roman"/>
        </w:rPr>
        <w:t xml:space="preserve"> at</w:t>
      </w:r>
      <w:r w:rsidRPr="00931229">
        <w:rPr>
          <w:rFonts w:ascii="Times New Roman" w:hAnsi="Times New Roman" w:cs="Times New Roman"/>
        </w:rPr>
        <w:t xml:space="preserve"> the Court of First Instance which such insured sued a domestic insurance company to claim property damage and business interruption due to fire accident as a result of such political gatherings around the </w:t>
      </w:r>
      <w:proofErr w:type="spellStart"/>
      <w:r w:rsidRPr="00931229">
        <w:rPr>
          <w:rFonts w:ascii="Times New Roman" w:hAnsi="Times New Roman" w:cs="Times New Roman"/>
        </w:rPr>
        <w:t>Ratchprasong</w:t>
      </w:r>
      <w:proofErr w:type="spellEnd"/>
      <w:r w:rsidRPr="00931229">
        <w:rPr>
          <w:rFonts w:ascii="Times New Roman" w:hAnsi="Times New Roman" w:cs="Times New Roman"/>
        </w:rPr>
        <w:t xml:space="preserve"> intersection area whereby the said insured took out an industrial all risk insurance policy with such domestic insurance company. Subsequently on May 28, 2014, the Company issued a letter to such insured to inform the </w:t>
      </w:r>
      <w:proofErr w:type="spellStart"/>
      <w:r w:rsidRPr="00931229">
        <w:rPr>
          <w:rFonts w:ascii="Times New Roman" w:hAnsi="Times New Roman" w:cs="Times New Roman"/>
        </w:rPr>
        <w:t>dismission</w:t>
      </w:r>
      <w:proofErr w:type="spellEnd"/>
      <w:r w:rsidRPr="00931229">
        <w:rPr>
          <w:rFonts w:ascii="Times New Roman" w:hAnsi="Times New Roman" w:cs="Times New Roman"/>
        </w:rPr>
        <w:t xml:space="preserve"> of claim against property damage and business interruption due to political unrest according to a terrorism insurance policy of the Company and the determination of the Court of First Instance on March 1, 2013. In this regard, the Company reported this matter to the Office of Insurance Commission according to the Company’s letter dated June 27, 2014.</w:t>
      </w:r>
    </w:p>
    <w:p w:rsidR="0044731F" w:rsidRDefault="0044731F" w:rsidP="00931229">
      <w:pPr>
        <w:spacing w:line="240" w:lineRule="exact"/>
        <w:jc w:val="both"/>
        <w:rPr>
          <w:rFonts w:ascii="Times New Roman" w:hAnsi="Times New Roman" w:cs="Times New Roman"/>
        </w:rPr>
      </w:pPr>
    </w:p>
    <w:p w:rsidR="00724F87" w:rsidRPr="00931229" w:rsidRDefault="00724F87" w:rsidP="00931229">
      <w:pPr>
        <w:spacing w:line="240" w:lineRule="exact"/>
        <w:jc w:val="both"/>
        <w:rPr>
          <w:rFonts w:ascii="Times New Roman" w:hAnsi="Times New Roman" w:cs="Times New Roman"/>
        </w:rPr>
      </w:pPr>
      <w:r w:rsidRPr="00931229">
        <w:rPr>
          <w:rFonts w:ascii="Times New Roman" w:hAnsi="Times New Roman" w:cs="Times New Roman"/>
        </w:rPr>
        <w:t>At the meeting of the Board of Directors dated June 11, 2014, the Board of Directors had a resolution to reverse the initial loss of Baht 3,578.3 million and relevant claim recovery from reinsurer of Baht 3,578.2 million and recorded the effect of such reversals as a net income of Baht 17,533 in the statement of comprehensive income for the year ended December 31, 2014.</w:t>
      </w:r>
    </w:p>
    <w:p w:rsidR="00E84DC6" w:rsidRPr="00931229" w:rsidRDefault="00E84DC6" w:rsidP="00931229">
      <w:pPr>
        <w:spacing w:line="240" w:lineRule="exact"/>
        <w:jc w:val="both"/>
        <w:rPr>
          <w:rFonts w:ascii="Times New Roman" w:hAnsi="Times New Roman" w:cs="Times New Roman"/>
        </w:rPr>
      </w:pPr>
    </w:p>
    <w:p w:rsidR="008166D0" w:rsidRPr="00771F83" w:rsidRDefault="008166D0" w:rsidP="008166D0">
      <w:pPr>
        <w:spacing w:line="240" w:lineRule="exact"/>
        <w:jc w:val="both"/>
        <w:rPr>
          <w:rFonts w:ascii="Times New Roman" w:hAnsi="Times New Roman" w:cs="Times New Roman"/>
        </w:rPr>
      </w:pPr>
      <w:r w:rsidRPr="00771F83">
        <w:rPr>
          <w:rFonts w:ascii="Times New Roman" w:hAnsi="Times New Roman" w:cs="Times New Roman"/>
        </w:rPr>
        <w:t xml:space="preserve">However, on October 9, 2014, the Appeals Court reversed the judgement of the Court of First Instance. As a result, this insurance company did not have to make a payment of compensation to this insured. Subsequently on March 9, 2015, such insured had filed the appeal objecting against such judgment of the Appeals Court to the Supreme Court. </w:t>
      </w:r>
    </w:p>
    <w:p w:rsidR="008166D0" w:rsidRPr="00771F83" w:rsidRDefault="008166D0" w:rsidP="008166D0">
      <w:pPr>
        <w:spacing w:line="240" w:lineRule="exact"/>
        <w:jc w:val="both"/>
        <w:rPr>
          <w:rFonts w:ascii="Times New Roman" w:hAnsi="Times New Roman" w:cs="Times New Roman"/>
        </w:rPr>
      </w:pPr>
    </w:p>
    <w:p w:rsidR="008166D0" w:rsidRPr="00771F83" w:rsidRDefault="008166D0" w:rsidP="008166D0">
      <w:pPr>
        <w:spacing w:line="240" w:lineRule="exact"/>
        <w:jc w:val="both"/>
        <w:rPr>
          <w:rFonts w:ascii="Times New Roman" w:hAnsi="Times New Roman" w:cs="Times New Roman"/>
        </w:rPr>
      </w:pPr>
      <w:r w:rsidRPr="00771F83">
        <w:rPr>
          <w:rFonts w:ascii="Times New Roman" w:hAnsi="Times New Roman" w:cs="Times New Roman"/>
        </w:rPr>
        <w:t>Subsequently, on August 24, 2017, the Court of First Instance read the decision made by the Supreme Court that the Supreme Court gave the verdict to not permit the appeal and rejected the insured’s petition. Then the lawsuit was final judgement a</w:t>
      </w:r>
      <w:r w:rsidR="0090410A">
        <w:rPr>
          <w:rFonts w:ascii="Times New Roman" w:hAnsi="Times New Roman" w:cs="Times New Roman"/>
        </w:rPr>
        <w:t>t</w:t>
      </w:r>
      <w:r w:rsidRPr="00771F83">
        <w:rPr>
          <w:rFonts w:ascii="Times New Roman" w:hAnsi="Times New Roman" w:cs="Times New Roman"/>
        </w:rPr>
        <w:t xml:space="preserve"> the Supreme Court. Hence, the Company, as the insurer of a terrorism insurance</w:t>
      </w:r>
      <w:r w:rsidRPr="00771F83">
        <w:rPr>
          <w:rFonts w:ascii="Times New Roman" w:hAnsi="Times New Roman"/>
          <w:cs/>
        </w:rPr>
        <w:t xml:space="preserve"> </w:t>
      </w:r>
      <w:r w:rsidRPr="00771F83">
        <w:rPr>
          <w:rFonts w:ascii="Times New Roman" w:hAnsi="Times New Roman" w:cs="Times New Roman"/>
        </w:rPr>
        <w:t xml:space="preserve">policy, has </w:t>
      </w:r>
      <w:r w:rsidR="0090410A">
        <w:rPr>
          <w:rFonts w:ascii="Times New Roman" w:hAnsi="Times New Roman" w:cs="Times New Roman"/>
        </w:rPr>
        <w:t>p</w:t>
      </w:r>
      <w:r w:rsidRPr="00771F83">
        <w:rPr>
          <w:rFonts w:ascii="Times New Roman" w:hAnsi="Times New Roman" w:cs="Times New Roman"/>
        </w:rPr>
        <w:t>aid to the insured in September 2017 amounting to Bah</w:t>
      </w:r>
      <w:r w:rsidR="000A58A8" w:rsidRPr="00771F83">
        <w:rPr>
          <w:rFonts w:ascii="Times New Roman" w:hAnsi="Times New Roman" w:cs="Times New Roman"/>
        </w:rPr>
        <w:t>t 3,500 million. In this regard</w:t>
      </w:r>
      <w:r w:rsidRPr="00771F83">
        <w:rPr>
          <w:rFonts w:ascii="Times New Roman" w:hAnsi="Times New Roman" w:cs="Times New Roman"/>
        </w:rPr>
        <w:t xml:space="preserve">, the Company recorded the loss of Baht </w:t>
      </w:r>
      <w:r w:rsidR="00832868" w:rsidRPr="00771F83">
        <w:rPr>
          <w:rFonts w:ascii="Times New Roman" w:hAnsi="Times New Roman" w:cs="Times New Roman"/>
        </w:rPr>
        <w:t>3,500</w:t>
      </w:r>
      <w:r w:rsidRPr="00771F83">
        <w:rPr>
          <w:rFonts w:ascii="Times New Roman" w:hAnsi="Times New Roman" w:cs="Times New Roman"/>
        </w:rPr>
        <w:t xml:space="preserve"> million and relevant claim recovery from reinsurer of Baht 3,498.3 million in the statement of comprehensive income for the </w:t>
      </w:r>
      <w:r w:rsidR="00DB7D87">
        <w:rPr>
          <w:rFonts w:ascii="Times New Roman" w:hAnsi="Times New Roman" w:cs="Times New Roman"/>
        </w:rPr>
        <w:t>year</w:t>
      </w:r>
      <w:r w:rsidRPr="00771F83">
        <w:rPr>
          <w:rFonts w:ascii="Times New Roman" w:hAnsi="Times New Roman" w:cs="Times New Roman"/>
        </w:rPr>
        <w:t xml:space="preserve"> ended </w:t>
      </w:r>
      <w:r w:rsidR="00DB7D87">
        <w:rPr>
          <w:rFonts w:ascii="Times New Roman" w:hAnsi="Times New Roman" w:cs="Times New Roman"/>
        </w:rPr>
        <w:t>Dec</w:t>
      </w:r>
      <w:r w:rsidRPr="00771F83">
        <w:rPr>
          <w:rFonts w:ascii="Times New Roman" w:hAnsi="Times New Roman" w:cs="Times New Roman"/>
        </w:rPr>
        <w:t>ember 3</w:t>
      </w:r>
      <w:r w:rsidR="00DB7D87">
        <w:rPr>
          <w:rFonts w:ascii="Times New Roman" w:hAnsi="Times New Roman" w:cs="Times New Roman"/>
        </w:rPr>
        <w:t>1</w:t>
      </w:r>
      <w:r w:rsidRPr="00771F83">
        <w:rPr>
          <w:rFonts w:ascii="Times New Roman" w:hAnsi="Times New Roman" w:cs="Times New Roman"/>
        </w:rPr>
        <w:t>, 2017</w:t>
      </w:r>
      <w:r w:rsidR="000A58A8" w:rsidRPr="00771F83">
        <w:rPr>
          <w:rFonts w:ascii="Times New Roman" w:hAnsi="Times New Roman" w:cs="Times New Roman"/>
        </w:rPr>
        <w:t>.</w:t>
      </w:r>
    </w:p>
    <w:p w:rsidR="00724F87" w:rsidRPr="00527180" w:rsidRDefault="00724F87">
      <w:pPr>
        <w:spacing w:line="240" w:lineRule="exact"/>
        <w:jc w:val="both"/>
        <w:rPr>
          <w:rFonts w:ascii="Times New Roman" w:hAnsi="Times New Roman" w:cs="Times New Roman"/>
        </w:rPr>
      </w:pPr>
    </w:p>
    <w:p w:rsidR="00B835E5" w:rsidRPr="00527180" w:rsidRDefault="00B835E5" w:rsidP="00527180">
      <w:pPr>
        <w:spacing w:line="240" w:lineRule="exact"/>
        <w:jc w:val="both"/>
        <w:rPr>
          <w:rFonts w:ascii="Times New Roman" w:hAnsi="Times New Roman" w:cs="Times New Roman"/>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1</w:t>
      </w:r>
      <w:r w:rsidR="00E04A59">
        <w:rPr>
          <w:rFonts w:ascii="Times New Roman" w:hAnsi="Times New Roman" w:cs="Times New Roman"/>
          <w:b/>
          <w:bCs/>
        </w:rPr>
        <w:t>4</w:t>
      </w:r>
      <w:r w:rsidRPr="00931229">
        <w:rPr>
          <w:rFonts w:ascii="Times New Roman" w:hAnsi="Times New Roman" w:cs="Times New Roman"/>
          <w:b/>
          <w:bCs/>
        </w:rPr>
        <w:t xml:space="preserve">.1 </w:t>
      </w:r>
      <w:r w:rsidRPr="00931229">
        <w:rPr>
          <w:rFonts w:ascii="Times New Roman" w:hAnsi="Times New Roman" w:cs="Times New Roman"/>
          <w:b/>
          <w:bCs/>
        </w:rPr>
        <w:tab/>
        <w:t>Short-term Technical Reserve</w:t>
      </w:r>
    </w:p>
    <w:p w:rsidR="00724F87" w:rsidRPr="00931229" w:rsidRDefault="00724F87" w:rsidP="00527180">
      <w:pPr>
        <w:spacing w:line="240" w:lineRule="exact"/>
        <w:jc w:val="both"/>
        <w:rPr>
          <w:rFonts w:ascii="Times New Roman" w:hAnsi="Times New Roman" w:cs="Times New Roman"/>
        </w:rPr>
      </w:pPr>
    </w:p>
    <w:p w:rsidR="00724F87" w:rsidRPr="00931229" w:rsidRDefault="00E04A5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Pr>
          <w:rFonts w:ascii="Times New Roman" w:hAnsi="Times New Roman" w:cs="Times New Roman"/>
          <w:b/>
          <w:bCs/>
        </w:rPr>
        <w:t>14</w:t>
      </w:r>
      <w:r w:rsidR="00724F87" w:rsidRPr="00931229">
        <w:rPr>
          <w:rFonts w:ascii="Times New Roman" w:hAnsi="Times New Roman" w:cs="Times New Roman"/>
          <w:b/>
          <w:bCs/>
        </w:rPr>
        <w:t xml:space="preserve">.1.1 </w:t>
      </w:r>
      <w:r w:rsidR="00724F87" w:rsidRPr="00931229">
        <w:rPr>
          <w:rFonts w:ascii="Times New Roman" w:hAnsi="Times New Roman" w:cs="Times New Roman"/>
          <w:b/>
          <w:bCs/>
        </w:rPr>
        <w:tab/>
        <w:t>Claims Liabilities</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60" w:type="dxa"/>
        <w:tblInd w:w="99" w:type="dxa"/>
        <w:tblLayout w:type="fixed"/>
        <w:tblLook w:val="01E0" w:firstRow="1" w:lastRow="1" w:firstColumn="1" w:lastColumn="1" w:noHBand="0" w:noVBand="0"/>
      </w:tblPr>
      <w:tblGrid>
        <w:gridCol w:w="5850"/>
        <w:gridCol w:w="1620"/>
        <w:gridCol w:w="236"/>
        <w:gridCol w:w="1654"/>
      </w:tblGrid>
      <w:tr w:rsidR="00704FDC" w:rsidRPr="00931229" w:rsidTr="007155E3">
        <w:tc>
          <w:tcPr>
            <w:tcW w:w="585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10" w:type="dxa"/>
            <w:gridSpan w:val="3"/>
            <w:tcBorders>
              <w:bottom w:val="single" w:sz="4" w:space="0" w:color="auto"/>
            </w:tcBorders>
          </w:tcPr>
          <w:p w:rsidR="00704FDC" w:rsidRPr="0090410A"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90410A">
              <w:rPr>
                <w:rFonts w:ascii="Times New Roman" w:hAnsi="Times New Roman" w:cs="Times New Roman"/>
              </w:rPr>
              <w:t>In Baht</w:t>
            </w:r>
          </w:p>
        </w:tc>
      </w:tr>
      <w:tr w:rsidR="00704FDC" w:rsidRPr="00931229" w:rsidTr="007155E3">
        <w:tc>
          <w:tcPr>
            <w:tcW w:w="585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single" w:sz="4" w:space="0" w:color="auto"/>
              <w:bottom w:val="single" w:sz="4" w:space="0" w:color="auto"/>
            </w:tcBorders>
          </w:tcPr>
          <w:p w:rsidR="00704FDC" w:rsidRPr="0090410A"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0410A">
              <w:rPr>
                <w:rFonts w:ascii="Times New Roman" w:hAnsi="Times New Roman" w:cs="Times New Roman"/>
              </w:rPr>
              <w:t>2017</w:t>
            </w:r>
          </w:p>
        </w:tc>
        <w:tc>
          <w:tcPr>
            <w:tcW w:w="236" w:type="dxa"/>
            <w:tcBorders>
              <w:top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54" w:type="dxa"/>
            <w:tcBorders>
              <w:top w:val="single" w:sz="4" w:space="0" w:color="auto"/>
              <w:bottom w:val="single" w:sz="4" w:space="0" w:color="auto"/>
            </w:tcBorders>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704FDC" w:rsidRPr="00931229" w:rsidTr="007155E3">
        <w:tc>
          <w:tcPr>
            <w:tcW w:w="5850"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20" w:type="dxa"/>
            <w:tcBorders>
              <w:top w:val="single" w:sz="4" w:space="0" w:color="auto"/>
            </w:tcBorders>
            <w:vAlign w:val="bottom"/>
          </w:tcPr>
          <w:p w:rsidR="00704FDC" w:rsidRPr="0090410A"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vAlign w:val="bottom"/>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507AA1" w:rsidRPr="00931229" w:rsidTr="007155E3">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szCs w:val="22"/>
              </w:rPr>
            </w:pPr>
            <w:r w:rsidRPr="00931229">
              <w:rPr>
                <w:rFonts w:ascii="Times New Roman" w:hAnsi="Times New Roman" w:cs="Times New Roman"/>
              </w:rPr>
              <w:t xml:space="preserve">Beginning balance of the </w:t>
            </w:r>
            <w:r w:rsidRPr="00931229">
              <w:rPr>
                <w:rFonts w:ascii="Times New Roman" w:hAnsi="Times New Roman"/>
                <w:szCs w:val="22"/>
              </w:rPr>
              <w:t>year</w:t>
            </w:r>
          </w:p>
        </w:tc>
        <w:tc>
          <w:tcPr>
            <w:tcW w:w="1620" w:type="dxa"/>
          </w:tcPr>
          <w:p w:rsidR="00507AA1" w:rsidRPr="0090410A"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0410A">
              <w:rPr>
                <w:rFonts w:ascii="Times New Roman" w:eastAsia="Cordia New" w:hAnsi="Times New Roman" w:cs="Times New Roman"/>
              </w:rPr>
              <w:t>331,132,954</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456,670,173 </w:t>
            </w:r>
          </w:p>
        </w:tc>
      </w:tr>
      <w:tr w:rsidR="00507AA1" w:rsidRPr="00931229" w:rsidTr="007155E3">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Claims incurred during the accident year</w:t>
            </w:r>
          </w:p>
        </w:tc>
        <w:tc>
          <w:tcPr>
            <w:tcW w:w="1620" w:type="dxa"/>
          </w:tcPr>
          <w:p w:rsidR="00507AA1" w:rsidRPr="0090410A" w:rsidRDefault="00F70A33"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0410A">
              <w:rPr>
                <w:rFonts w:ascii="Times New Roman" w:eastAsia="Cordia New" w:hAnsi="Times New Roman" w:cs="Times New Roman"/>
              </w:rPr>
              <w:t>4,2</w:t>
            </w:r>
            <w:r w:rsidR="003D2D23">
              <w:rPr>
                <w:rFonts w:ascii="Times New Roman" w:eastAsia="Cordia New" w:hAnsi="Times New Roman" w:cs="Times New Roman"/>
              </w:rPr>
              <w:t>44</w:t>
            </w:r>
            <w:r w:rsidRPr="0090410A">
              <w:rPr>
                <w:rFonts w:ascii="Times New Roman" w:eastAsia="Cordia New" w:hAnsi="Times New Roman" w:cs="Times New Roman"/>
              </w:rPr>
              <w:t>,</w:t>
            </w:r>
            <w:r w:rsidR="003D2D23">
              <w:rPr>
                <w:rFonts w:ascii="Times New Roman" w:eastAsia="Cordia New" w:hAnsi="Times New Roman" w:cs="Times New Roman"/>
              </w:rPr>
              <w:t>383</w:t>
            </w:r>
            <w:r w:rsidRPr="0090410A">
              <w:rPr>
                <w:rFonts w:ascii="Times New Roman" w:eastAsia="Cordia New" w:hAnsi="Times New Roman" w:cs="Times New Roman"/>
              </w:rPr>
              <w:t>,</w:t>
            </w:r>
            <w:r w:rsidR="003D2D23">
              <w:rPr>
                <w:rFonts w:ascii="Times New Roman" w:eastAsia="Cordia New" w:hAnsi="Times New Roman" w:cs="Times New Roman"/>
              </w:rPr>
              <w:t>224</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571,927,903</w:t>
            </w:r>
          </w:p>
        </w:tc>
      </w:tr>
      <w:tr w:rsidR="00507AA1" w:rsidRPr="00931229" w:rsidTr="007155E3">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Adjustment to claims incurred in prior accident year</w:t>
            </w:r>
            <w:r w:rsidRPr="00931229">
              <w:rPr>
                <w:rFonts w:ascii="Times New Roman" w:hAnsi="Times New Roman" w:cs="Times New Roman"/>
                <w:cs/>
              </w:rPr>
              <w:t xml:space="preserve"> </w:t>
            </w:r>
            <w:r w:rsidRPr="00931229">
              <w:rPr>
                <w:rFonts w:ascii="Times New Roman" w:hAnsi="Times New Roman" w:cs="Times New Roman"/>
              </w:rPr>
              <w:t xml:space="preserve">and </w:t>
            </w:r>
          </w:p>
        </w:tc>
        <w:tc>
          <w:tcPr>
            <w:tcW w:w="1620" w:type="dxa"/>
          </w:tcPr>
          <w:p w:rsidR="00507AA1" w:rsidRPr="0090410A"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507AA1" w:rsidRPr="00931229" w:rsidTr="007155E3">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 xml:space="preserve">   changes in assumption</w:t>
            </w:r>
          </w:p>
        </w:tc>
        <w:tc>
          <w:tcPr>
            <w:tcW w:w="1620" w:type="dxa"/>
          </w:tcPr>
          <w:p w:rsidR="00507AA1" w:rsidRPr="0090410A" w:rsidRDefault="00507AA1"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0410A">
              <w:rPr>
                <w:rFonts w:ascii="Times New Roman" w:eastAsia="Cordia New" w:hAnsi="Times New Roman" w:cs="Times New Roman"/>
              </w:rPr>
              <w:t>(</w:t>
            </w:r>
            <w:r w:rsidR="003D2D23">
              <w:rPr>
                <w:rFonts w:ascii="Times New Roman" w:eastAsia="Cordia New" w:hAnsi="Times New Roman" w:cs="Times New Roman"/>
              </w:rPr>
              <w:t>57,599,041</w:t>
            </w:r>
            <w:r w:rsidRPr="0090410A">
              <w:rPr>
                <w:rFonts w:ascii="Times New Roman" w:eastAsia="Cordia New" w:hAnsi="Times New Roman" w:cs="Times New Roman"/>
              </w:rPr>
              <w:t>)</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54"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(29,386,193)</w:t>
            </w:r>
          </w:p>
        </w:tc>
      </w:tr>
      <w:tr w:rsidR="00507AA1" w:rsidRPr="00931229" w:rsidTr="007155E3">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Claims paid during the year</w:t>
            </w:r>
          </w:p>
        </w:tc>
        <w:tc>
          <w:tcPr>
            <w:tcW w:w="1620" w:type="dxa"/>
          </w:tcPr>
          <w:p w:rsidR="00507AA1" w:rsidRPr="0090410A" w:rsidRDefault="00507AA1" w:rsidP="00F70A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0410A">
              <w:rPr>
                <w:rFonts w:ascii="Times New Roman" w:eastAsia="Cordia New" w:hAnsi="Times New Roman" w:cs="Times New Roman"/>
              </w:rPr>
              <w:t>(</w:t>
            </w:r>
            <w:r w:rsidR="00F70A33" w:rsidRPr="0090410A">
              <w:rPr>
                <w:rFonts w:ascii="Times New Roman" w:eastAsia="Cordia New" w:hAnsi="Times New Roman" w:cs="Times New Roman"/>
              </w:rPr>
              <w:t>4,054,132,221</w:t>
            </w:r>
            <w:r w:rsidRPr="0090410A">
              <w:rPr>
                <w:rFonts w:ascii="Times New Roman" w:eastAsia="Cordia New" w:hAnsi="Times New Roman" w:cs="Times New Roman"/>
              </w:rPr>
              <w:t>)</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(668,078,929)</w:t>
            </w:r>
          </w:p>
        </w:tc>
      </w:tr>
      <w:tr w:rsidR="0090410A" w:rsidRPr="00931229" w:rsidTr="007155E3">
        <w:tc>
          <w:tcPr>
            <w:tcW w:w="5850" w:type="dxa"/>
          </w:tcPr>
          <w:p w:rsidR="0090410A" w:rsidRPr="00931229" w:rsidRDefault="0090410A" w:rsidP="00904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Other changes</w:t>
            </w:r>
          </w:p>
        </w:tc>
        <w:tc>
          <w:tcPr>
            <w:tcW w:w="1620" w:type="dxa"/>
            <w:tcBorders>
              <w:bottom w:val="single" w:sz="4" w:space="0" w:color="auto"/>
            </w:tcBorders>
            <w:vAlign w:val="bottom"/>
          </w:tcPr>
          <w:p w:rsidR="0090410A" w:rsidRPr="00931229" w:rsidRDefault="0090410A" w:rsidP="00904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90410A" w:rsidRPr="00931229" w:rsidRDefault="0090410A" w:rsidP="00904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Borders>
              <w:bottom w:val="single" w:sz="4" w:space="0" w:color="auto"/>
            </w:tcBorders>
            <w:vAlign w:val="bottom"/>
          </w:tcPr>
          <w:p w:rsidR="0090410A" w:rsidRPr="00931229" w:rsidRDefault="0090410A" w:rsidP="00904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507AA1" w:rsidRPr="00931229" w:rsidTr="007155E3">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Ending balance of the year</w:t>
            </w:r>
          </w:p>
        </w:tc>
        <w:tc>
          <w:tcPr>
            <w:tcW w:w="1620" w:type="dxa"/>
            <w:tcBorders>
              <w:top w:val="single" w:sz="4" w:space="0" w:color="auto"/>
              <w:bottom w:val="double" w:sz="4" w:space="0" w:color="auto"/>
            </w:tcBorders>
          </w:tcPr>
          <w:p w:rsidR="00507AA1" w:rsidRPr="0090410A" w:rsidRDefault="00507AA1"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0410A">
              <w:rPr>
                <w:rFonts w:ascii="Times New Roman" w:eastAsia="Cordia New" w:hAnsi="Times New Roman" w:cs="Times New Roman"/>
              </w:rPr>
              <w:t>463,</w:t>
            </w:r>
            <w:r w:rsidR="003D2D23">
              <w:rPr>
                <w:rFonts w:ascii="Times New Roman" w:eastAsia="Cordia New" w:hAnsi="Times New Roman" w:cs="Times New Roman"/>
              </w:rPr>
              <w:t>784</w:t>
            </w:r>
            <w:r w:rsidRPr="0090410A">
              <w:rPr>
                <w:rFonts w:ascii="Times New Roman" w:eastAsia="Cordia New" w:hAnsi="Times New Roman" w:cs="Times New Roman"/>
              </w:rPr>
              <w:t>,</w:t>
            </w:r>
            <w:r w:rsidR="003D2D23">
              <w:rPr>
                <w:rFonts w:ascii="Times New Roman" w:eastAsia="Cordia New" w:hAnsi="Times New Roman" w:cs="Times New Roman"/>
              </w:rPr>
              <w:t>916</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Borders>
              <w:top w:val="single" w:sz="4" w:space="0" w:color="auto"/>
              <w:bottom w:val="double" w:sz="4" w:space="0" w:color="auto"/>
            </w:tcBorders>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331,132,954</w:t>
            </w:r>
          </w:p>
        </w:tc>
      </w:tr>
    </w:tbl>
    <w:p w:rsidR="00730B20"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931229" w:rsidRDefault="00E04A5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t>14</w:t>
      </w:r>
      <w:r w:rsidR="00724F87" w:rsidRPr="00931229">
        <w:rPr>
          <w:rFonts w:ascii="Times New Roman" w:hAnsi="Times New Roman" w:cs="Times New Roman"/>
          <w:b/>
          <w:bCs/>
          <w:cs/>
        </w:rPr>
        <w:t>.</w:t>
      </w:r>
      <w:r w:rsidR="00724F87" w:rsidRPr="00931229">
        <w:rPr>
          <w:rFonts w:ascii="Times New Roman" w:hAnsi="Times New Roman" w:cs="Times New Roman"/>
          <w:b/>
          <w:bCs/>
        </w:rPr>
        <w:t>1.2</w:t>
      </w:r>
      <w:r w:rsidR="00724F87" w:rsidRPr="00931229">
        <w:rPr>
          <w:rFonts w:ascii="Times New Roman" w:hAnsi="Times New Roman" w:cs="Times New Roman"/>
          <w:b/>
          <w:bCs/>
        </w:rPr>
        <w:tab/>
        <w:t>Premiums Liabilities</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595"/>
        <w:gridCol w:w="236"/>
        <w:gridCol w:w="1665"/>
      </w:tblGrid>
      <w:tr w:rsidR="00724F87" w:rsidRPr="00931229" w:rsidTr="00273D59">
        <w:tc>
          <w:tcPr>
            <w:tcW w:w="5850" w:type="dxa"/>
            <w:tcBorders>
              <w:top w:val="nil"/>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96" w:type="dxa"/>
            <w:gridSpan w:val="3"/>
            <w:tcBorders>
              <w:top w:val="nil"/>
              <w:left w:val="nil"/>
              <w:bottom w:val="single" w:sz="4" w:space="0" w:color="auto"/>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724F87" w:rsidRPr="00931229" w:rsidTr="00273D59">
        <w:tc>
          <w:tcPr>
            <w:tcW w:w="5850" w:type="dxa"/>
            <w:tcBorders>
              <w:top w:val="nil"/>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95" w:type="dxa"/>
            <w:tcBorders>
              <w:top w:val="nil"/>
              <w:left w:val="nil"/>
              <w:bottom w:val="single" w:sz="4" w:space="0" w:color="auto"/>
              <w:right w:val="nil"/>
            </w:tcBorders>
          </w:tcPr>
          <w:p w:rsidR="00724F87" w:rsidRPr="00931229" w:rsidRDefault="008F5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65" w:type="dxa"/>
            <w:tcBorders>
              <w:top w:val="single" w:sz="4" w:space="0" w:color="auto"/>
              <w:left w:val="nil"/>
              <w:bottom w:val="single" w:sz="4" w:space="0" w:color="auto"/>
              <w:right w:val="nil"/>
            </w:tcBorders>
          </w:tcPr>
          <w:p w:rsidR="00724F87" w:rsidRPr="00931229" w:rsidRDefault="00FF294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724F87"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95" w:type="dxa"/>
            <w:tcBorders>
              <w:top w:val="single" w:sz="4" w:space="0" w:color="auto"/>
            </w:tcBorders>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tcBorders>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507AA1"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Beginning balance of the year</w:t>
            </w:r>
          </w:p>
        </w:tc>
        <w:tc>
          <w:tcPr>
            <w:tcW w:w="1595" w:type="dxa"/>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507AA1">
              <w:rPr>
                <w:rFonts w:ascii="Times New Roman" w:eastAsia="Cordia New" w:hAnsi="Times New Roman" w:cs="Times New Roman"/>
              </w:rPr>
              <w:t>436,652,819</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426,979,881</w:t>
            </w:r>
          </w:p>
        </w:tc>
      </w:tr>
      <w:tr w:rsidR="00507AA1"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Premium written for the year</w:t>
            </w:r>
          </w:p>
        </w:tc>
        <w:tc>
          <w:tcPr>
            <w:tcW w:w="1595" w:type="dxa"/>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507AA1">
              <w:rPr>
                <w:rFonts w:ascii="Times New Roman" w:eastAsia="Cordia New" w:hAnsi="Times New Roman" w:cs="Times New Roman"/>
              </w:rPr>
              <w:t>827,422,941</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935,411,382</w:t>
            </w:r>
          </w:p>
        </w:tc>
      </w:tr>
      <w:tr w:rsidR="00507AA1"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Premium earned for the current year</w:t>
            </w:r>
          </w:p>
        </w:tc>
        <w:tc>
          <w:tcPr>
            <w:tcW w:w="1595" w:type="dxa"/>
            <w:tcBorders>
              <w:bottom w:val="single" w:sz="4" w:space="0" w:color="auto"/>
            </w:tcBorders>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(876,584,454)</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65" w:type="dxa"/>
            <w:tcBorders>
              <w:bottom w:val="single" w:sz="4" w:space="0" w:color="auto"/>
            </w:tcBorders>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(925,738,444)</w:t>
            </w:r>
          </w:p>
        </w:tc>
      </w:tr>
      <w:tr w:rsidR="00507AA1" w:rsidRPr="00931229" w:rsidTr="00273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850"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Ending balance of the year</w:t>
            </w:r>
          </w:p>
        </w:tc>
        <w:tc>
          <w:tcPr>
            <w:tcW w:w="1595" w:type="dxa"/>
            <w:tcBorders>
              <w:top w:val="single" w:sz="4" w:space="0" w:color="auto"/>
              <w:bottom w:val="double" w:sz="4" w:space="0" w:color="auto"/>
            </w:tcBorders>
          </w:tcPr>
          <w:p w:rsidR="00507AA1" w:rsidRPr="00507AA1"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507AA1">
              <w:rPr>
                <w:rFonts w:ascii="Times New Roman" w:eastAsia="Cordia New" w:hAnsi="Times New Roman" w:cs="Times New Roman"/>
              </w:rPr>
              <w:t xml:space="preserve"> 387,491,306 </w:t>
            </w:r>
          </w:p>
        </w:tc>
        <w:tc>
          <w:tcPr>
            <w:tcW w:w="236" w:type="dxa"/>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507AA1" w:rsidRPr="00931229" w:rsidRDefault="00507AA1" w:rsidP="0050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436,652,819</w:t>
            </w:r>
          </w:p>
        </w:tc>
      </w:tr>
    </w:tbl>
    <w:p w:rsidR="00E04A59" w:rsidRPr="00964F32" w:rsidRDefault="00691C77"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E04A59" w:rsidRPr="00964F32">
        <w:rPr>
          <w:rFonts w:ascii="Times New Roman" w:hAnsi="Times New Roman" w:cs="Times New Roman"/>
          <w:b/>
          <w:bCs/>
        </w:rPr>
        <w:lastRenderedPageBreak/>
        <w:t>1</w:t>
      </w:r>
      <w:r>
        <w:rPr>
          <w:rFonts w:ascii="Times New Roman" w:hAnsi="Times New Roman" w:cs="Times New Roman"/>
          <w:b/>
          <w:bCs/>
        </w:rPr>
        <w:t>4</w:t>
      </w:r>
      <w:r w:rsidR="00E04A59" w:rsidRPr="00964F32">
        <w:rPr>
          <w:rFonts w:ascii="Times New Roman" w:hAnsi="Times New Roman" w:cs="Times New Roman"/>
          <w:b/>
          <w:bCs/>
        </w:rPr>
        <w:t>.2</w:t>
      </w:r>
      <w:r w:rsidR="00E04A59" w:rsidRPr="00964F32">
        <w:rPr>
          <w:rFonts w:ascii="Times New Roman" w:hAnsi="Times New Roman" w:cs="Times New Roman"/>
          <w:b/>
          <w:bCs/>
          <w:cs/>
        </w:rPr>
        <w:tab/>
      </w:r>
      <w:r w:rsidR="00E04A59" w:rsidRPr="00964F32">
        <w:rPr>
          <w:rFonts w:ascii="Times New Roman" w:hAnsi="Times New Roman" w:cs="Times New Roman"/>
          <w:b/>
          <w:bCs/>
        </w:rPr>
        <w:t xml:space="preserve">Development </w:t>
      </w:r>
      <w:r w:rsidR="00E04A59">
        <w:rPr>
          <w:rFonts w:ascii="Times New Roman" w:hAnsi="Times New Roman" w:cs="Times New Roman"/>
          <w:b/>
          <w:bCs/>
        </w:rPr>
        <w:t>C</w:t>
      </w:r>
      <w:r w:rsidR="00E04A59" w:rsidRPr="00964F32">
        <w:rPr>
          <w:rFonts w:ascii="Times New Roman" w:hAnsi="Times New Roman" w:cs="Times New Roman"/>
          <w:b/>
          <w:bCs/>
        </w:rPr>
        <w:t>laims</w:t>
      </w:r>
      <w:r w:rsidR="00E04A59">
        <w:rPr>
          <w:rFonts w:ascii="Times New Roman" w:hAnsi="Times New Roman" w:cs="Times New Roman"/>
          <w:b/>
          <w:bCs/>
        </w:rPr>
        <w:t xml:space="preserve"> T</w:t>
      </w:r>
      <w:r w:rsidR="00E04A59" w:rsidRPr="00964F32">
        <w:rPr>
          <w:rFonts w:ascii="Times New Roman" w:hAnsi="Times New Roman" w:cs="Times New Roman"/>
          <w:b/>
          <w:bCs/>
        </w:rPr>
        <w:t>able</w:t>
      </w:r>
    </w:p>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3"/>
        <w:jc w:val="both"/>
        <w:rPr>
          <w:rFonts w:ascii="Times New Roman" w:hAnsi="Times New Roman" w:cs="Times New Roman"/>
          <w:b/>
          <w:bCs/>
          <w:cs/>
        </w:rPr>
      </w:pPr>
    </w:p>
    <w:p w:rsidR="00E04A59" w:rsidRPr="00964F32" w:rsidRDefault="00691C77"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t>14</w:t>
      </w:r>
      <w:r w:rsidR="00E04A59" w:rsidRPr="00964F32">
        <w:rPr>
          <w:rFonts w:ascii="Times New Roman" w:hAnsi="Times New Roman" w:cs="Times New Roman"/>
          <w:b/>
          <w:bCs/>
        </w:rPr>
        <w:t>.2.1</w:t>
      </w:r>
      <w:r w:rsidR="00E04A59" w:rsidRPr="00964F32">
        <w:rPr>
          <w:rFonts w:ascii="Times New Roman" w:hAnsi="Times New Roman" w:cs="Times New Roman"/>
          <w:b/>
          <w:bCs/>
          <w:cs/>
        </w:rPr>
        <w:tab/>
      </w:r>
      <w:r w:rsidR="00E04A59" w:rsidRPr="00964F32">
        <w:rPr>
          <w:rFonts w:ascii="Times New Roman" w:hAnsi="Times New Roman" w:cs="Times New Roman"/>
          <w:b/>
          <w:bCs/>
        </w:rPr>
        <w:t xml:space="preserve">Gross </w:t>
      </w:r>
      <w:r w:rsidR="00E04A59">
        <w:rPr>
          <w:rFonts w:ascii="Times New Roman" w:hAnsi="Times New Roman" w:cs="Times New Roman"/>
          <w:b/>
          <w:bCs/>
        </w:rPr>
        <w:t>C</w:t>
      </w:r>
      <w:r w:rsidR="00E04A59" w:rsidRPr="00964F32">
        <w:rPr>
          <w:rFonts w:ascii="Times New Roman" w:hAnsi="Times New Roman" w:cs="Times New Roman"/>
          <w:b/>
          <w:bCs/>
        </w:rPr>
        <w:t xml:space="preserve">laims </w:t>
      </w:r>
      <w:r w:rsidR="00E04A59">
        <w:rPr>
          <w:rFonts w:ascii="Times New Roman" w:hAnsi="Times New Roman" w:cs="Times New Roman"/>
          <w:b/>
          <w:bCs/>
        </w:rPr>
        <w:t>T</w:t>
      </w:r>
      <w:r w:rsidR="00E04A59" w:rsidRPr="00964F32">
        <w:rPr>
          <w:rFonts w:ascii="Times New Roman" w:hAnsi="Times New Roman" w:cs="Times New Roman"/>
          <w:b/>
          <w:bCs/>
        </w:rPr>
        <w:t>able</w:t>
      </w:r>
    </w:p>
    <w:p w:rsidR="00E04A59" w:rsidRPr="00964F32" w:rsidRDefault="00E04A59" w:rsidP="00E04A59">
      <w:pPr>
        <w:spacing w:line="240" w:lineRule="exact"/>
        <w:jc w:val="thaiDistribute"/>
        <w:rPr>
          <w:rFonts w:ascii="Times New Roman" w:hAnsi="Times New Roman" w:cs="Times New Roman"/>
          <w:b/>
          <w:bCs/>
        </w:rPr>
      </w:pPr>
    </w:p>
    <w:tbl>
      <w:tblPr>
        <w:tblW w:w="1003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37"/>
        <w:gridCol w:w="106"/>
        <w:gridCol w:w="1046"/>
        <w:gridCol w:w="108"/>
        <w:gridCol w:w="1044"/>
        <w:gridCol w:w="108"/>
        <w:gridCol w:w="1053"/>
        <w:gridCol w:w="108"/>
        <w:gridCol w:w="1053"/>
        <w:gridCol w:w="108"/>
        <w:gridCol w:w="1053"/>
        <w:gridCol w:w="106"/>
        <w:gridCol w:w="1046"/>
        <w:gridCol w:w="106"/>
        <w:gridCol w:w="1055"/>
      </w:tblGrid>
      <w:tr w:rsidR="00E04A59" w:rsidRPr="00964F32" w:rsidTr="00E04A59">
        <w:tc>
          <w:tcPr>
            <w:tcW w:w="1937" w:type="dxa"/>
            <w:tcBorders>
              <w:top w:val="nil"/>
              <w:left w:val="nil"/>
              <w:bottom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4" w:type="dxa"/>
            <w:gridSpan w:val="13"/>
            <w:tcBorders>
              <w:top w:val="nil"/>
              <w:left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AC726E" w:rsidRPr="00964F32" w:rsidTr="00E04A59">
        <w:tc>
          <w:tcPr>
            <w:tcW w:w="1937" w:type="dxa"/>
            <w:tcBorders>
              <w:top w:val="nil"/>
              <w:left w:val="nil"/>
              <w:bottom w:val="single" w:sz="4" w:space="0" w:color="auto"/>
              <w:right w:val="nil"/>
            </w:tcBorders>
          </w:tcPr>
          <w:p w:rsidR="00AC726E" w:rsidRPr="00A57536"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Pr>
                <w:rFonts w:ascii="Times New Roman" w:hAnsi="Times New Roman" w:cs="Times New Roman"/>
                <w:sz w:val="15"/>
                <w:szCs w:val="15"/>
              </w:rPr>
              <w:t>3</w:t>
            </w:r>
          </w:p>
        </w:tc>
        <w:tc>
          <w:tcPr>
            <w:tcW w:w="108"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4"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2013</w:t>
            </w:r>
          </w:p>
        </w:tc>
        <w:tc>
          <w:tcPr>
            <w:tcW w:w="108"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2014</w:t>
            </w:r>
          </w:p>
        </w:tc>
        <w:tc>
          <w:tcPr>
            <w:tcW w:w="108"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8"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6"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Pr>
                <w:rFonts w:ascii="Times New Roman" w:hAnsi="Times New Roman" w:cs="Times New Roman"/>
                <w:sz w:val="15"/>
                <w:szCs w:val="15"/>
              </w:rPr>
              <w:t>2017</w:t>
            </w: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2"/>
              </w:tabs>
              <w:spacing w:line="240" w:lineRule="exact"/>
              <w:ind w:left="-40" w:right="71"/>
              <w:jc w:val="right"/>
              <w:rPr>
                <w:rFonts w:ascii="Times New Roman" w:hAnsi="Times New Roman" w:cs="Times New Roman"/>
                <w:sz w:val="15"/>
                <w:szCs w:val="15"/>
              </w:rPr>
            </w:pPr>
          </w:p>
        </w:tc>
        <w:tc>
          <w:tcPr>
            <w:tcW w:w="1055"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9"/>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AC726E" w:rsidRPr="00964F32" w:rsidTr="00E04A59">
        <w:trPr>
          <w:trHeight w:val="134"/>
        </w:trPr>
        <w:tc>
          <w:tcPr>
            <w:tcW w:w="1937" w:type="dxa"/>
            <w:tcBorders>
              <w:top w:val="single" w:sz="4" w:space="0" w:color="auto"/>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7"/>
              <w:jc w:val="thaiDistribute"/>
              <w:rPr>
                <w:rFonts w:ascii="Times New Roman" w:hAnsi="Times New Roman" w:cs="Times New Roman"/>
                <w:sz w:val="15"/>
                <w:szCs w:val="15"/>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4"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5"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r>
      <w:tr w:rsidR="00AC726E" w:rsidRPr="00964F32" w:rsidTr="00E04A59">
        <w:tc>
          <w:tcPr>
            <w:tcW w:w="1937"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AC726E" w:rsidRPr="00322E33"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322E33" w:rsidRPr="00964F32" w:rsidTr="00E04A59">
        <w:tc>
          <w:tcPr>
            <w:tcW w:w="1937"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06"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4,329,323,019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662,460,433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405,677,126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273,973,231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438,577,257 </w:t>
            </w: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620,688,489 </w:t>
            </w: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322E33" w:rsidRPr="00964F32" w:rsidTr="00E04A59">
        <w:tc>
          <w:tcPr>
            <w:tcW w:w="1937"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06"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5,244,760,134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927,062,229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586,315,217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400,345,726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534,118,599 </w:t>
            </w: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322E33" w:rsidRPr="00964F32" w:rsidTr="00E04A59">
        <w:tc>
          <w:tcPr>
            <w:tcW w:w="1937"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06"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5,350,834,426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925,772,036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583,421,717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420,335,979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322E33" w:rsidRPr="00964F32" w:rsidTr="00E04A59">
        <w:tc>
          <w:tcPr>
            <w:tcW w:w="1937"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06"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5,393,974,856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925,739,965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585,296,030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322E33" w:rsidRPr="00964F32" w:rsidTr="00E04A59">
        <w:tc>
          <w:tcPr>
            <w:tcW w:w="1937"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06"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5,420,160,306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925,983,468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322E33" w:rsidRPr="00964F32" w:rsidTr="00E04A59">
        <w:tc>
          <w:tcPr>
            <w:tcW w:w="1937"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06" w:type="dxa"/>
            <w:tcBorders>
              <w:top w:val="nil"/>
              <w:left w:val="nil"/>
              <w:bottom w:val="nil"/>
              <w:right w:val="nil"/>
            </w:tcBorders>
          </w:tcPr>
          <w:p w:rsidR="00322E33" w:rsidRPr="00964F32"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single" w:sz="4" w:space="0" w:color="auto"/>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5,471,609,424 </w:t>
            </w: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single" w:sz="4" w:space="0" w:color="auto"/>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single" w:sz="4" w:space="0" w:color="auto"/>
              <w:right w:val="nil"/>
            </w:tcBorders>
          </w:tcPr>
          <w:p w:rsidR="00322E33" w:rsidRPr="00322E33" w:rsidRDefault="00322E33" w:rsidP="00322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FC6464" w:rsidRPr="00964F32" w:rsidTr="00E04A59">
        <w:tc>
          <w:tcPr>
            <w:tcW w:w="1937"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5,471,609,424 </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925,983,468 </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585,296,030 </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420,335,979 </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534,118,599 </w:t>
            </w:r>
          </w:p>
        </w:tc>
        <w:tc>
          <w:tcPr>
            <w:tcW w:w="106"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6"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620,688,489 </w:t>
            </w:r>
          </w:p>
        </w:tc>
        <w:tc>
          <w:tcPr>
            <w:tcW w:w="106"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316"/>
              <w:jc w:val="right"/>
              <w:rPr>
                <w:rFonts w:ascii="Times New Roman" w:hAnsi="Times New Roman" w:cs="Times New Roman"/>
                <w:sz w:val="15"/>
                <w:szCs w:val="15"/>
              </w:rPr>
            </w:pPr>
          </w:p>
        </w:tc>
        <w:tc>
          <w:tcPr>
            <w:tcW w:w="1055"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8,558,031,989</w:t>
            </w:r>
          </w:p>
        </w:tc>
      </w:tr>
      <w:tr w:rsidR="00FC6464" w:rsidRPr="00964F32" w:rsidTr="00E04A59">
        <w:tc>
          <w:tcPr>
            <w:tcW w:w="1937" w:type="dxa"/>
            <w:tcBorders>
              <w:top w:val="nil"/>
              <w:left w:val="nil"/>
              <w:bottom w:val="nil"/>
              <w:right w:val="nil"/>
            </w:tcBorders>
          </w:tcPr>
          <w:p w:rsidR="00FC6464" w:rsidRPr="00964F32" w:rsidRDefault="00FC6464" w:rsidP="00DC0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36"/>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46" w:type="dxa"/>
            <w:tcBorders>
              <w:top w:val="nil"/>
              <w:left w:val="nil"/>
              <w:right w:val="nil"/>
            </w:tcBorders>
          </w:tcPr>
          <w:p w:rsidR="00FC6464" w:rsidRPr="00FC6464" w:rsidRDefault="00FC6464" w:rsidP="006C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sidR="006C5AC6">
              <w:rPr>
                <w:rFonts w:ascii="Times New Roman" w:hAnsi="Times New Roman" w:cs="Times New Roman"/>
                <w:sz w:val="15"/>
                <w:szCs w:val="15"/>
              </w:rPr>
              <w:t>(</w:t>
            </w:r>
            <w:r w:rsidRPr="00FC6464">
              <w:rPr>
                <w:rFonts w:ascii="Times New Roman" w:hAnsi="Times New Roman" w:cs="Times New Roman"/>
                <w:sz w:val="15"/>
                <w:szCs w:val="15"/>
              </w:rPr>
              <w:t>5,417,959,385</w:t>
            </w:r>
            <w:r w:rsidR="006C5AC6">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top w:val="nil"/>
              <w:left w:val="nil"/>
              <w:right w:val="nil"/>
            </w:tcBorders>
          </w:tcPr>
          <w:p w:rsidR="00FC6464" w:rsidRPr="00FC6464" w:rsidRDefault="006C5AC6" w:rsidP="006C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9"/>
              <w:jc w:val="right"/>
              <w:rPr>
                <w:rFonts w:ascii="Times New Roman" w:hAnsi="Times New Roman" w:cs="Times New Roman"/>
                <w:sz w:val="15"/>
                <w:szCs w:val="15"/>
              </w:rPr>
            </w:pPr>
            <w:r>
              <w:rPr>
                <w:rFonts w:ascii="Times New Roman" w:hAnsi="Times New Roman" w:cs="Times New Roman"/>
                <w:sz w:val="15"/>
                <w:szCs w:val="15"/>
              </w:rPr>
              <w:t>(</w:t>
            </w:r>
            <w:r w:rsidR="00FC6464" w:rsidRPr="00FC6464">
              <w:rPr>
                <w:rFonts w:ascii="Times New Roman" w:hAnsi="Times New Roman" w:cs="Times New Roman"/>
                <w:sz w:val="15"/>
                <w:szCs w:val="15"/>
              </w:rPr>
              <w:t>924,839,55</w:t>
            </w:r>
            <w:r>
              <w:rPr>
                <w:rFonts w:ascii="Times New Roman" w:hAnsi="Times New Roman" w:cs="Times New Roman"/>
                <w:sz w:val="15"/>
                <w:szCs w:val="15"/>
              </w:rPr>
              <w:t>5)</w:t>
            </w:r>
            <w:r w:rsidR="00FC6464" w:rsidRPr="00FC6464">
              <w:rPr>
                <w:rFonts w:ascii="Times New Roman" w:hAnsi="Times New Roman" w:cs="Times New Roman"/>
                <w:sz w:val="15"/>
                <w:szCs w:val="15"/>
              </w:rPr>
              <w:t xml:space="preserve"> </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right w:val="nil"/>
            </w:tcBorders>
          </w:tcPr>
          <w:p w:rsidR="00FC6464" w:rsidRPr="00FC6464" w:rsidRDefault="00FC6464" w:rsidP="006C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18"/>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sidR="006C5AC6">
              <w:rPr>
                <w:rFonts w:ascii="Times New Roman" w:hAnsi="Times New Roman" w:cs="Times New Roman"/>
                <w:sz w:val="15"/>
                <w:szCs w:val="15"/>
              </w:rPr>
              <w:t>(</w:t>
            </w:r>
            <w:r w:rsidRPr="00FC6464">
              <w:rPr>
                <w:rFonts w:ascii="Times New Roman" w:hAnsi="Times New Roman" w:cs="Times New Roman"/>
                <w:sz w:val="15"/>
                <w:szCs w:val="15"/>
              </w:rPr>
              <w:t>578,531,040</w:t>
            </w:r>
            <w:r w:rsidR="006C5AC6">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right w:val="nil"/>
            </w:tcBorders>
          </w:tcPr>
          <w:p w:rsidR="00FC6464" w:rsidRPr="00FC6464" w:rsidRDefault="00FC6464" w:rsidP="006C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9"/>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sidR="006C5AC6">
              <w:rPr>
                <w:rFonts w:ascii="Times New Roman" w:hAnsi="Times New Roman" w:cs="Times New Roman"/>
                <w:sz w:val="15"/>
                <w:szCs w:val="15"/>
              </w:rPr>
              <w:t>(</w:t>
            </w:r>
            <w:r w:rsidRPr="00FC6464">
              <w:rPr>
                <w:rFonts w:ascii="Times New Roman" w:hAnsi="Times New Roman" w:cs="Times New Roman"/>
                <w:sz w:val="15"/>
                <w:szCs w:val="15"/>
              </w:rPr>
              <w:t>414,706,067</w:t>
            </w:r>
            <w:r w:rsidR="006C5AC6">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right w:val="nil"/>
            </w:tcBorders>
          </w:tcPr>
          <w:p w:rsidR="00FC6464" w:rsidRPr="00FC6464" w:rsidRDefault="00FC6464" w:rsidP="006C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sidR="006C5AC6">
              <w:rPr>
                <w:rFonts w:ascii="Times New Roman" w:hAnsi="Times New Roman" w:cs="Times New Roman"/>
                <w:sz w:val="15"/>
                <w:szCs w:val="15"/>
              </w:rPr>
              <w:t>(</w:t>
            </w:r>
            <w:r w:rsidRPr="00FC6464">
              <w:rPr>
                <w:rFonts w:ascii="Times New Roman" w:hAnsi="Times New Roman" w:cs="Times New Roman"/>
                <w:sz w:val="15"/>
                <w:szCs w:val="15"/>
              </w:rPr>
              <w:t>489,415,825</w:t>
            </w:r>
            <w:r w:rsidR="006C5AC6">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6"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6" w:type="dxa"/>
            <w:tcBorders>
              <w:top w:val="nil"/>
              <w:left w:val="nil"/>
              <w:right w:val="nil"/>
            </w:tcBorders>
          </w:tcPr>
          <w:p w:rsidR="00FC6464" w:rsidRPr="00FC6464" w:rsidRDefault="00FC6464" w:rsidP="006C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sidR="006C5AC6">
              <w:rPr>
                <w:rFonts w:ascii="Times New Roman" w:hAnsi="Times New Roman" w:cs="Times New Roman"/>
                <w:sz w:val="15"/>
                <w:szCs w:val="15"/>
              </w:rPr>
              <w:t>(</w:t>
            </w:r>
            <w:r w:rsidRPr="00FC6464">
              <w:rPr>
                <w:rFonts w:ascii="Times New Roman" w:hAnsi="Times New Roman" w:cs="Times New Roman"/>
                <w:sz w:val="15"/>
                <w:szCs w:val="15"/>
              </w:rPr>
              <w:t>285,421,302</w:t>
            </w:r>
            <w:r w:rsidR="006C5AC6">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6"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316"/>
              <w:jc w:val="right"/>
              <w:rPr>
                <w:rFonts w:ascii="Times New Roman" w:hAnsi="Times New Roman" w:cs="Times New Roman"/>
                <w:sz w:val="15"/>
                <w:szCs w:val="15"/>
              </w:rPr>
            </w:pPr>
          </w:p>
        </w:tc>
        <w:tc>
          <w:tcPr>
            <w:tcW w:w="1055" w:type="dxa"/>
            <w:tcBorders>
              <w:top w:val="nil"/>
              <w:left w:val="nil"/>
              <w:right w:val="nil"/>
            </w:tcBorders>
          </w:tcPr>
          <w:p w:rsidR="00FC6464" w:rsidRPr="00FC6464" w:rsidRDefault="00FC6464" w:rsidP="006C5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sidR="006C5AC6">
              <w:rPr>
                <w:rFonts w:ascii="Times New Roman" w:hAnsi="Times New Roman" w:cs="Times New Roman"/>
                <w:sz w:val="15"/>
                <w:szCs w:val="15"/>
              </w:rPr>
              <w:t>(</w:t>
            </w:r>
            <w:r w:rsidRPr="00FC6464">
              <w:rPr>
                <w:rFonts w:ascii="Times New Roman" w:hAnsi="Times New Roman" w:cs="Times New Roman"/>
                <w:sz w:val="15"/>
                <w:szCs w:val="15"/>
              </w:rPr>
              <w:t>8,110,873,174</w:t>
            </w:r>
            <w:r w:rsidR="006C5AC6">
              <w:rPr>
                <w:rFonts w:ascii="Times New Roman" w:hAnsi="Times New Roman" w:cs="Times New Roman"/>
                <w:sz w:val="15"/>
                <w:szCs w:val="15"/>
              </w:rPr>
              <w:t>)</w:t>
            </w:r>
            <w:r w:rsidRPr="00FC6464">
              <w:rPr>
                <w:rFonts w:ascii="Times New Roman" w:hAnsi="Times New Roman" w:cs="Times New Roman"/>
                <w:sz w:val="15"/>
                <w:szCs w:val="15"/>
              </w:rPr>
              <w:t xml:space="preserve"> </w:t>
            </w:r>
          </w:p>
        </w:tc>
      </w:tr>
      <w:tr w:rsidR="00FC6464" w:rsidRPr="00964F32" w:rsidTr="00E04A59">
        <w:tc>
          <w:tcPr>
            <w:tcW w:w="1937"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Total</w:t>
            </w: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46" w:type="dxa"/>
            <w:tcBorders>
              <w:left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53,650,039</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left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1,143,913</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left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6,764,990</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left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5,629,912</w:t>
            </w:r>
          </w:p>
        </w:tc>
        <w:tc>
          <w:tcPr>
            <w:tcW w:w="108"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left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44,702,774</w:t>
            </w:r>
          </w:p>
        </w:tc>
        <w:tc>
          <w:tcPr>
            <w:tcW w:w="106"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6" w:type="dxa"/>
            <w:tcBorders>
              <w:left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335,267,187</w:t>
            </w:r>
          </w:p>
        </w:tc>
        <w:tc>
          <w:tcPr>
            <w:tcW w:w="106"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316"/>
              <w:jc w:val="right"/>
              <w:rPr>
                <w:rFonts w:ascii="Times New Roman" w:hAnsi="Times New Roman" w:cs="Times New Roman"/>
                <w:sz w:val="15"/>
                <w:szCs w:val="15"/>
              </w:rPr>
            </w:pPr>
          </w:p>
        </w:tc>
        <w:tc>
          <w:tcPr>
            <w:tcW w:w="1055" w:type="dxa"/>
            <w:tcBorders>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447,158,815</w:t>
            </w:r>
          </w:p>
        </w:tc>
      </w:tr>
      <w:tr w:rsidR="00FC6464" w:rsidRPr="00964F32" w:rsidTr="00E04A59">
        <w:tc>
          <w:tcPr>
            <w:tcW w:w="1937" w:type="dxa"/>
            <w:tcBorders>
              <w:top w:val="nil"/>
              <w:left w:val="nil"/>
              <w:bottom w:val="nil"/>
              <w:right w:val="nil"/>
            </w:tcBorders>
          </w:tcPr>
          <w:p w:rsidR="00FC6464" w:rsidRPr="00964F32" w:rsidRDefault="00FC6464" w:rsidP="00E9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54"/>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FC6464" w:rsidRPr="00964F32" w:rsidTr="00E04A59">
        <w:tc>
          <w:tcPr>
            <w:tcW w:w="1937"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FC6464" w:rsidRPr="00FC6464"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FC6464">
              <w:rPr>
                <w:rFonts w:ascii="Times New Roman" w:hAnsi="Times New Roman" w:cs="Times New Roman"/>
                <w:sz w:val="15"/>
                <w:szCs w:val="15"/>
              </w:rPr>
              <w:t>16,626,101</w:t>
            </w:r>
          </w:p>
        </w:tc>
      </w:tr>
      <w:tr w:rsidR="00FC6464" w:rsidRPr="00964F32" w:rsidTr="00E04A59">
        <w:tc>
          <w:tcPr>
            <w:tcW w:w="1937"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Total gross loss reserves</w:t>
            </w: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FC6464" w:rsidRPr="00964F32" w:rsidRDefault="00FC6464" w:rsidP="00FC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left w:val="nil"/>
              <w:bottom w:val="double" w:sz="4" w:space="0" w:color="auto"/>
              <w:right w:val="nil"/>
            </w:tcBorders>
          </w:tcPr>
          <w:p w:rsidR="00FC6464" w:rsidRPr="00E92C51" w:rsidRDefault="00FC6464"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E92C51">
              <w:rPr>
                <w:rFonts w:ascii="Times New Roman" w:eastAsia="Cordia New" w:hAnsi="Times New Roman" w:cs="Times New Roman"/>
                <w:sz w:val="15"/>
                <w:szCs w:val="15"/>
              </w:rPr>
              <w:t>463,</w:t>
            </w:r>
            <w:r w:rsidR="003D2D23">
              <w:rPr>
                <w:rFonts w:ascii="Times New Roman" w:eastAsia="Cordia New" w:hAnsi="Times New Roman" w:cs="Times New Roman"/>
                <w:sz w:val="15"/>
                <w:szCs w:val="15"/>
              </w:rPr>
              <w:t>784</w:t>
            </w:r>
            <w:r w:rsidRPr="00E92C51">
              <w:rPr>
                <w:rFonts w:ascii="Times New Roman" w:eastAsia="Cordia New" w:hAnsi="Times New Roman" w:cs="Times New Roman"/>
                <w:sz w:val="15"/>
                <w:szCs w:val="15"/>
              </w:rPr>
              <w:t>,</w:t>
            </w:r>
            <w:r w:rsidR="003D2D23">
              <w:rPr>
                <w:rFonts w:ascii="Times New Roman" w:eastAsia="Cordia New" w:hAnsi="Times New Roman" w:cs="Times New Roman"/>
                <w:sz w:val="15"/>
                <w:szCs w:val="15"/>
              </w:rPr>
              <w:t>916</w:t>
            </w:r>
          </w:p>
        </w:tc>
      </w:tr>
    </w:tbl>
    <w:p w:rsidR="00691C77" w:rsidRDefault="00691C77"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p>
    <w:tbl>
      <w:tblPr>
        <w:tblW w:w="10037"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37"/>
        <w:gridCol w:w="106"/>
        <w:gridCol w:w="1046"/>
        <w:gridCol w:w="108"/>
        <w:gridCol w:w="1044"/>
        <w:gridCol w:w="108"/>
        <w:gridCol w:w="1053"/>
        <w:gridCol w:w="108"/>
        <w:gridCol w:w="1053"/>
        <w:gridCol w:w="108"/>
        <w:gridCol w:w="1053"/>
        <w:gridCol w:w="106"/>
        <w:gridCol w:w="1046"/>
        <w:gridCol w:w="106"/>
        <w:gridCol w:w="1055"/>
      </w:tblGrid>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4" w:type="dxa"/>
            <w:gridSpan w:val="13"/>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6343D9" w:rsidRPr="00964F32" w:rsidTr="006343D9">
        <w:tc>
          <w:tcPr>
            <w:tcW w:w="1937" w:type="dxa"/>
            <w:tcBorders>
              <w:top w:val="nil"/>
              <w:left w:val="nil"/>
              <w:bottom w:val="single" w:sz="4" w:space="0" w:color="auto"/>
              <w:right w:val="nil"/>
            </w:tcBorders>
          </w:tcPr>
          <w:p w:rsidR="006343D9" w:rsidRPr="00A57536"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sidRPr="00964F32">
              <w:rPr>
                <w:rFonts w:ascii="Times New Roman" w:hAnsi="Times New Roman" w:cs="Times New Roman"/>
                <w:sz w:val="15"/>
                <w:szCs w:val="15"/>
              </w:rPr>
              <w:t>2</w:t>
            </w:r>
          </w:p>
        </w:tc>
        <w:tc>
          <w:tcPr>
            <w:tcW w:w="108"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4"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2012</w:t>
            </w:r>
          </w:p>
        </w:tc>
        <w:tc>
          <w:tcPr>
            <w:tcW w:w="108"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2013</w:t>
            </w:r>
          </w:p>
        </w:tc>
        <w:tc>
          <w:tcPr>
            <w:tcW w:w="108"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2014</w:t>
            </w:r>
          </w:p>
        </w:tc>
        <w:tc>
          <w:tcPr>
            <w:tcW w:w="108"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6"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2"/>
              </w:tabs>
              <w:spacing w:line="240" w:lineRule="exact"/>
              <w:ind w:left="-40" w:right="71"/>
              <w:jc w:val="right"/>
              <w:rPr>
                <w:rFonts w:ascii="Times New Roman" w:hAnsi="Times New Roman" w:cs="Times New Roman"/>
                <w:sz w:val="15"/>
                <w:szCs w:val="15"/>
              </w:rPr>
            </w:pPr>
          </w:p>
        </w:tc>
        <w:tc>
          <w:tcPr>
            <w:tcW w:w="1055"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9"/>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6343D9" w:rsidRPr="00964F32" w:rsidTr="006343D9">
        <w:trPr>
          <w:trHeight w:val="134"/>
        </w:trPr>
        <w:tc>
          <w:tcPr>
            <w:tcW w:w="1937" w:type="dxa"/>
            <w:tcBorders>
              <w:top w:val="single" w:sz="4" w:space="0" w:color="auto"/>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7"/>
              <w:jc w:val="thaiDistribute"/>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4"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5"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3</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610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271</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287</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719</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051</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732</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662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460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433</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405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677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126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273</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973</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231</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747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147</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302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563</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046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942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197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088</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927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062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229</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586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315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217</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437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137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856</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394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204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568</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956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629</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858</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925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772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036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589</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650</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438</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492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656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955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482</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200</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926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494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412</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465</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178</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888</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954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981</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419</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866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036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866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036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954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981</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419</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926</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494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412</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589</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240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650</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437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137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856</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540</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747</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147</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7,889,467,520</w:t>
            </w:r>
          </w:p>
        </w:tc>
      </w:tr>
      <w:tr w:rsidR="006343D9" w:rsidRPr="00964F32" w:rsidTr="006343D9">
        <w:tc>
          <w:tcPr>
            <w:tcW w:w="1937" w:type="dxa"/>
            <w:tcBorders>
              <w:top w:val="nil"/>
              <w:left w:val="nil"/>
              <w:bottom w:val="nil"/>
              <w:right w:val="nil"/>
            </w:tcBorders>
          </w:tcPr>
          <w:p w:rsidR="006343D9" w:rsidRPr="00964F32" w:rsidRDefault="006343D9" w:rsidP="00E9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90"/>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46"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(4,388,907,172)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4"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(954,111,037)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(924,758,914)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(576,532,236)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(391,357,745)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6"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(337,118,695)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(7,572,785,799) </w:t>
            </w: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Total</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46"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51,958,864</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870,382</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1,735,498</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12,708,414</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45,780,111</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203,628,452</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316,681,721</w:t>
            </w:r>
          </w:p>
        </w:tc>
      </w:tr>
      <w:tr w:rsidR="006343D9" w:rsidRPr="00964F32" w:rsidTr="006343D9">
        <w:tc>
          <w:tcPr>
            <w:tcW w:w="1937" w:type="dxa"/>
            <w:tcBorders>
              <w:top w:val="nil"/>
              <w:left w:val="nil"/>
              <w:bottom w:val="nil"/>
              <w:right w:val="nil"/>
            </w:tcBorders>
          </w:tcPr>
          <w:p w:rsidR="006343D9" w:rsidRPr="00964F32" w:rsidRDefault="006343D9" w:rsidP="00E92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14,451,233</w:t>
            </w:r>
          </w:p>
        </w:tc>
      </w:tr>
      <w:tr w:rsidR="006343D9" w:rsidRPr="00964F32" w:rsidTr="006343D9">
        <w:tc>
          <w:tcPr>
            <w:tcW w:w="193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Total gross loss reserves</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left w:val="nil"/>
              <w:bottom w:val="doub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331,132,954</w:t>
            </w:r>
          </w:p>
        </w:tc>
      </w:tr>
    </w:tbl>
    <w:p w:rsidR="006343D9" w:rsidRDefault="006343D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p>
    <w:p w:rsidR="00E04A59" w:rsidRPr="00964F32" w:rsidRDefault="00A64EB0"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t>14</w:t>
      </w:r>
      <w:r w:rsidR="00E04A59" w:rsidRPr="00964F32">
        <w:rPr>
          <w:rFonts w:ascii="Times New Roman" w:hAnsi="Times New Roman" w:cs="Times New Roman"/>
          <w:b/>
          <w:bCs/>
        </w:rPr>
        <w:t>.2.2</w:t>
      </w:r>
      <w:r w:rsidR="00E04A59" w:rsidRPr="00964F32">
        <w:rPr>
          <w:rFonts w:ascii="Times New Roman" w:hAnsi="Times New Roman" w:cs="Times New Roman"/>
          <w:b/>
          <w:bCs/>
          <w:cs/>
        </w:rPr>
        <w:tab/>
      </w:r>
      <w:r w:rsidR="00E04A59" w:rsidRPr="00964F32">
        <w:rPr>
          <w:rFonts w:ascii="Times New Roman" w:hAnsi="Times New Roman" w:cs="Times New Roman"/>
          <w:b/>
          <w:bCs/>
        </w:rPr>
        <w:t>Net claims table</w:t>
      </w:r>
    </w:p>
    <w:p w:rsidR="00E04A59" w:rsidRPr="00964F32" w:rsidRDefault="00E04A59" w:rsidP="00E04A59">
      <w:pPr>
        <w:spacing w:line="240" w:lineRule="exact"/>
        <w:jc w:val="thaiDistribute"/>
        <w:rPr>
          <w:rFonts w:ascii="Times New Roman" w:hAnsi="Times New Roman" w:cs="Times New Roman"/>
          <w:b/>
          <w:bCs/>
        </w:rPr>
      </w:pPr>
    </w:p>
    <w:tbl>
      <w:tblPr>
        <w:tblW w:w="10084"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75"/>
        <w:gridCol w:w="117"/>
        <w:gridCol w:w="1044"/>
        <w:gridCol w:w="106"/>
        <w:gridCol w:w="1046"/>
        <w:gridCol w:w="106"/>
        <w:gridCol w:w="1055"/>
        <w:gridCol w:w="106"/>
        <w:gridCol w:w="1046"/>
        <w:gridCol w:w="108"/>
        <w:gridCol w:w="1053"/>
        <w:gridCol w:w="108"/>
        <w:gridCol w:w="1053"/>
        <w:gridCol w:w="108"/>
        <w:gridCol w:w="1053"/>
      </w:tblGrid>
      <w:tr w:rsidR="00E04A59" w:rsidRPr="00964F32" w:rsidTr="00E04A59">
        <w:tc>
          <w:tcPr>
            <w:tcW w:w="1975" w:type="dxa"/>
            <w:tcBorders>
              <w:top w:val="nil"/>
              <w:left w:val="nil"/>
              <w:bottom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8" w:right="-45"/>
              <w:jc w:val="center"/>
              <w:rPr>
                <w:rFonts w:ascii="Times New Roman" w:hAnsi="Times New Roman" w:cs="Times New Roman"/>
                <w:sz w:val="22"/>
                <w:szCs w:val="22"/>
              </w:rPr>
            </w:pPr>
          </w:p>
        </w:tc>
        <w:tc>
          <w:tcPr>
            <w:tcW w:w="117" w:type="dxa"/>
            <w:tcBorders>
              <w:top w:val="nil"/>
              <w:left w:val="nil"/>
              <w:bottom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2" w:type="dxa"/>
            <w:gridSpan w:val="13"/>
            <w:tcBorders>
              <w:top w:val="nil"/>
              <w:left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AC726E" w:rsidRPr="00964F32" w:rsidTr="00E04A59">
        <w:tc>
          <w:tcPr>
            <w:tcW w:w="1975" w:type="dxa"/>
            <w:tcBorders>
              <w:top w:val="nil"/>
              <w:left w:val="nil"/>
              <w:bottom w:val="single" w:sz="4" w:space="0" w:color="auto"/>
              <w:right w:val="nil"/>
            </w:tcBorders>
          </w:tcPr>
          <w:p w:rsidR="00AC726E" w:rsidRPr="00A57536"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17"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4"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Pr>
                <w:rFonts w:ascii="Times New Roman" w:hAnsi="Times New Roman" w:cs="Times New Roman"/>
                <w:sz w:val="15"/>
                <w:szCs w:val="15"/>
              </w:rPr>
              <w:t>3</w:t>
            </w:r>
          </w:p>
        </w:tc>
        <w:tc>
          <w:tcPr>
            <w:tcW w:w="106"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2013</w:t>
            </w:r>
          </w:p>
        </w:tc>
        <w:tc>
          <w:tcPr>
            <w:tcW w:w="106"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5"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2014</w:t>
            </w:r>
          </w:p>
        </w:tc>
        <w:tc>
          <w:tcPr>
            <w:tcW w:w="106"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8"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8"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Pr>
                <w:rFonts w:ascii="Times New Roman" w:hAnsi="Times New Roman" w:cs="Times New Roman"/>
                <w:sz w:val="15"/>
                <w:szCs w:val="15"/>
              </w:rPr>
              <w:t>2017</w:t>
            </w: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 w:val="left" w:pos="742"/>
              </w:tabs>
              <w:spacing w:line="240" w:lineRule="exact"/>
              <w:ind w:left="-40" w:right="-34"/>
              <w:jc w:val="right"/>
              <w:rPr>
                <w:rFonts w:ascii="Times New Roman" w:hAnsi="Times New Roman" w:cs="Times New Roman"/>
                <w:sz w:val="15"/>
                <w:szCs w:val="15"/>
              </w:rPr>
            </w:pPr>
          </w:p>
        </w:tc>
        <w:tc>
          <w:tcPr>
            <w:tcW w:w="1053" w:type="dxa"/>
            <w:tcBorders>
              <w:left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AC726E" w:rsidRPr="00964F32" w:rsidTr="00E04A59">
        <w:trPr>
          <w:trHeight w:val="134"/>
        </w:trPr>
        <w:tc>
          <w:tcPr>
            <w:tcW w:w="1975" w:type="dxa"/>
            <w:tcBorders>
              <w:top w:val="single" w:sz="4" w:space="0" w:color="auto"/>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p>
        </w:tc>
        <w:tc>
          <w:tcPr>
            <w:tcW w:w="117"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4"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5"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r>
      <w:tr w:rsidR="00AC726E" w:rsidRPr="00964F32" w:rsidTr="00E04A59">
        <w:tc>
          <w:tcPr>
            <w:tcW w:w="1975"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17"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AC726E" w:rsidRPr="00964F32" w:rsidRDefault="00AC726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3,584,816,778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396,871,141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202,557,904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140,171,872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217,695,424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335,242,149 </w:t>
            </w: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4,248,726,494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537,653,438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296,393,079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208,226,432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280,956,674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4,356,524,094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539,036,241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296,210,382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212,111,935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4,309,105,208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539,016,781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297,276,93</w:t>
            </w:r>
            <w:r w:rsidR="0031492F">
              <w:rPr>
                <w:rFonts w:ascii="Times New Roman" w:hAnsi="Times New Roman" w:cs="Times New Roman"/>
                <w:sz w:val="15"/>
                <w:szCs w:val="15"/>
              </w:rPr>
              <w:t>5</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4,396,694,136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538,948,479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single" w:sz="4" w:space="0" w:color="auto"/>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4,415,547,999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single" w:sz="4" w:space="0" w:color="auto"/>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single" w:sz="4" w:space="0" w:color="auto"/>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4,415,547,999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538,948,479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297,276,93</w:t>
            </w:r>
            <w:r w:rsidR="0031492F">
              <w:rPr>
                <w:rFonts w:ascii="Times New Roman" w:hAnsi="Times New Roman" w:cs="Times New Roman"/>
                <w:sz w:val="15"/>
                <w:szCs w:val="15"/>
              </w:rPr>
              <w:t>5</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212,111,935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280,956,674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335,242,149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6,080,084,171 </w:t>
            </w:r>
          </w:p>
        </w:tc>
      </w:tr>
      <w:tr w:rsidR="00C66F9B" w:rsidRPr="00964F32" w:rsidTr="00E04A59">
        <w:tc>
          <w:tcPr>
            <w:tcW w:w="1975" w:type="dxa"/>
            <w:tcBorders>
              <w:top w:val="nil"/>
              <w:left w:val="nil"/>
              <w:bottom w:val="nil"/>
              <w:right w:val="nil"/>
            </w:tcBorders>
          </w:tcPr>
          <w:p w:rsidR="00C66F9B" w:rsidRPr="00964F32" w:rsidRDefault="00C66F9B" w:rsidP="0087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4" w:type="dxa"/>
            <w:tcBorders>
              <w:top w:val="nil"/>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sidR="0031492F">
              <w:rPr>
                <w:rFonts w:ascii="Times New Roman" w:hAnsi="Times New Roman" w:cs="Times New Roman"/>
                <w:sz w:val="15"/>
                <w:szCs w:val="15"/>
              </w:rPr>
              <w:t>(</w:t>
            </w:r>
            <w:r w:rsidRPr="00C66F9B">
              <w:rPr>
                <w:rFonts w:ascii="Times New Roman" w:hAnsi="Times New Roman" w:cs="Times New Roman"/>
                <w:sz w:val="15"/>
                <w:szCs w:val="15"/>
              </w:rPr>
              <w:t>4,409,712,851</w:t>
            </w:r>
            <w:r w:rsidR="0031492F">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46" w:type="dxa"/>
            <w:tcBorders>
              <w:top w:val="nil"/>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sidR="0031492F">
              <w:rPr>
                <w:rFonts w:ascii="Times New Roman" w:hAnsi="Times New Roman" w:cs="Times New Roman"/>
                <w:sz w:val="15"/>
                <w:szCs w:val="15"/>
              </w:rPr>
              <w:t>(</w:t>
            </w:r>
            <w:r w:rsidRPr="00C66F9B">
              <w:rPr>
                <w:rFonts w:ascii="Times New Roman" w:hAnsi="Times New Roman" w:cs="Times New Roman"/>
                <w:sz w:val="15"/>
                <w:szCs w:val="15"/>
              </w:rPr>
              <w:t>538,620,817</w:t>
            </w:r>
            <w:r w:rsidR="0031492F">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55" w:type="dxa"/>
            <w:tcBorders>
              <w:top w:val="nil"/>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sidR="0031492F">
              <w:rPr>
                <w:rFonts w:ascii="Times New Roman" w:hAnsi="Times New Roman" w:cs="Times New Roman"/>
                <w:sz w:val="15"/>
                <w:szCs w:val="15"/>
              </w:rPr>
              <w:t>(</w:t>
            </w:r>
            <w:r w:rsidRPr="00C66F9B">
              <w:rPr>
                <w:rFonts w:ascii="Times New Roman" w:hAnsi="Times New Roman" w:cs="Times New Roman"/>
                <w:sz w:val="15"/>
                <w:szCs w:val="15"/>
              </w:rPr>
              <w:t>296,779,307</w:t>
            </w:r>
            <w:r w:rsidR="0031492F">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46" w:type="dxa"/>
            <w:tcBorders>
              <w:top w:val="nil"/>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sidR="0031492F">
              <w:rPr>
                <w:rFonts w:ascii="Times New Roman" w:hAnsi="Times New Roman" w:cs="Times New Roman"/>
                <w:sz w:val="15"/>
                <w:szCs w:val="15"/>
              </w:rPr>
              <w:t>(</w:t>
            </w:r>
            <w:r w:rsidRPr="00C66F9B">
              <w:rPr>
                <w:rFonts w:ascii="Times New Roman" w:hAnsi="Times New Roman" w:cs="Times New Roman"/>
                <w:sz w:val="15"/>
                <w:szCs w:val="15"/>
              </w:rPr>
              <w:t>210,745,226</w:t>
            </w:r>
            <w:r w:rsidR="0031492F">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8" w:type="dxa"/>
            <w:tcBorders>
              <w:top w:val="nil"/>
              <w:left w:val="nil"/>
              <w:bottom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53" w:type="dxa"/>
            <w:tcBorders>
              <w:top w:val="nil"/>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sidR="0031492F">
              <w:rPr>
                <w:rFonts w:ascii="Times New Roman" w:hAnsi="Times New Roman" w:cs="Times New Roman"/>
                <w:sz w:val="15"/>
                <w:szCs w:val="15"/>
              </w:rPr>
              <w:t>(</w:t>
            </w:r>
            <w:r w:rsidRPr="00C66F9B">
              <w:rPr>
                <w:rFonts w:ascii="Times New Roman" w:hAnsi="Times New Roman" w:cs="Times New Roman"/>
                <w:sz w:val="15"/>
                <w:szCs w:val="15"/>
              </w:rPr>
              <w:t>265,081,355</w:t>
            </w:r>
            <w:r w:rsidR="0031492F">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8" w:type="dxa"/>
            <w:tcBorders>
              <w:top w:val="nil"/>
              <w:left w:val="nil"/>
              <w:bottom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53" w:type="dxa"/>
            <w:tcBorders>
              <w:top w:val="nil"/>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sidR="0031492F">
              <w:rPr>
                <w:rFonts w:ascii="Times New Roman" w:hAnsi="Times New Roman" w:cs="Times New Roman"/>
                <w:sz w:val="15"/>
                <w:szCs w:val="15"/>
              </w:rPr>
              <w:t>(</w:t>
            </w:r>
            <w:r w:rsidRPr="00C66F9B">
              <w:rPr>
                <w:rFonts w:ascii="Times New Roman" w:hAnsi="Times New Roman" w:cs="Times New Roman"/>
                <w:sz w:val="15"/>
                <w:szCs w:val="15"/>
              </w:rPr>
              <w:t>168,966,817</w:t>
            </w:r>
            <w:r w:rsidR="0031492F">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sidR="0031492F">
              <w:rPr>
                <w:rFonts w:ascii="Times New Roman" w:hAnsi="Times New Roman" w:cs="Times New Roman"/>
                <w:sz w:val="15"/>
                <w:szCs w:val="15"/>
              </w:rPr>
              <w:t>(</w:t>
            </w:r>
            <w:r w:rsidRPr="00C66F9B">
              <w:rPr>
                <w:rFonts w:ascii="Times New Roman" w:hAnsi="Times New Roman" w:cs="Times New Roman"/>
                <w:sz w:val="15"/>
                <w:szCs w:val="15"/>
              </w:rPr>
              <w:t>5,889,906,373</w:t>
            </w:r>
            <w:r w:rsidR="0031492F">
              <w:rPr>
                <w:rFonts w:ascii="Times New Roman" w:hAnsi="Times New Roman" w:cs="Times New Roman"/>
                <w:sz w:val="15"/>
                <w:szCs w:val="15"/>
              </w:rPr>
              <w:t>)</w:t>
            </w:r>
            <w:r w:rsidRPr="00C66F9B">
              <w:rPr>
                <w:rFonts w:ascii="Times New Roman" w:hAnsi="Times New Roman" w:cs="Times New Roman"/>
                <w:sz w:val="15"/>
                <w:szCs w:val="15"/>
              </w:rPr>
              <w:t xml:space="preserve"> </w:t>
            </w:r>
          </w:p>
        </w:tc>
      </w:tr>
      <w:tr w:rsidR="00C66F9B" w:rsidRPr="00964F32" w:rsidTr="00E04A59">
        <w:tc>
          <w:tcPr>
            <w:tcW w:w="1975" w:type="dxa"/>
            <w:tcBorders>
              <w:top w:val="nil"/>
              <w:left w:val="nil"/>
              <w:bottom w:val="nil"/>
              <w:right w:val="nil"/>
            </w:tcBorders>
          </w:tcPr>
          <w:p w:rsidR="00C66F9B" w:rsidRPr="00964F32" w:rsidRDefault="00C66F9B" w:rsidP="0087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rPr>
            </w:pPr>
            <w:r w:rsidRPr="00964F32">
              <w:rPr>
                <w:rFonts w:ascii="Times New Roman" w:hAnsi="Times New Roman" w:cs="Times New Roman"/>
                <w:sz w:val="15"/>
                <w:szCs w:val="15"/>
              </w:rPr>
              <w:t>Total</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5,835,14</w:t>
            </w:r>
            <w:r w:rsidR="0031492F">
              <w:rPr>
                <w:rFonts w:ascii="Times New Roman" w:hAnsi="Times New Roman" w:cs="Times New Roman"/>
                <w:sz w:val="15"/>
                <w:szCs w:val="15"/>
              </w:rPr>
              <w:t>8</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left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327,662</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left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497,628</w:t>
            </w:r>
          </w:p>
        </w:tc>
        <w:tc>
          <w:tcPr>
            <w:tcW w:w="106"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left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1,366,709</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15,875,3</w:t>
            </w:r>
            <w:r w:rsidR="0031492F">
              <w:rPr>
                <w:rFonts w:ascii="Times New Roman" w:hAnsi="Times New Roman" w:cs="Times New Roman"/>
                <w:sz w:val="15"/>
                <w:szCs w:val="15"/>
              </w:rPr>
              <w:t>19</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left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166,275,33</w:t>
            </w:r>
            <w:r w:rsidR="0031492F">
              <w:rPr>
                <w:rFonts w:ascii="Times New Roman" w:hAnsi="Times New Roman" w:cs="Times New Roman"/>
                <w:sz w:val="15"/>
                <w:szCs w:val="15"/>
              </w:rPr>
              <w:t>2</w:t>
            </w:r>
          </w:p>
        </w:tc>
        <w:tc>
          <w:tcPr>
            <w:tcW w:w="108"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left w:val="nil"/>
              <w:bottom w:val="nil"/>
              <w:right w:val="nil"/>
            </w:tcBorders>
          </w:tcPr>
          <w:p w:rsidR="00C66F9B" w:rsidRPr="00C66F9B" w:rsidRDefault="00C66F9B"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190,177,79</w:t>
            </w:r>
            <w:r w:rsidR="0031492F">
              <w:rPr>
                <w:rFonts w:ascii="Times New Roman" w:hAnsi="Times New Roman" w:cs="Times New Roman"/>
                <w:sz w:val="15"/>
                <w:szCs w:val="15"/>
              </w:rPr>
              <w:t>8</w:t>
            </w:r>
          </w:p>
        </w:tc>
      </w:tr>
      <w:tr w:rsidR="00C66F9B" w:rsidRPr="00964F32" w:rsidTr="00E04A59">
        <w:tc>
          <w:tcPr>
            <w:tcW w:w="1975" w:type="dxa"/>
            <w:tcBorders>
              <w:top w:val="nil"/>
              <w:left w:val="nil"/>
              <w:bottom w:val="nil"/>
              <w:right w:val="nil"/>
            </w:tcBorders>
          </w:tcPr>
          <w:p w:rsidR="00C66F9B" w:rsidRPr="00964F32" w:rsidRDefault="00C66F9B" w:rsidP="00874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C66F9B" w:rsidRPr="00C66F9B"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C66F9B">
              <w:rPr>
                <w:rFonts w:ascii="Times New Roman" w:hAnsi="Times New Roman" w:cs="Times New Roman"/>
                <w:sz w:val="15"/>
                <w:szCs w:val="15"/>
              </w:rPr>
              <w:t>16,626,101</w:t>
            </w:r>
          </w:p>
        </w:tc>
      </w:tr>
      <w:tr w:rsidR="00C66F9B" w:rsidRPr="00964F32" w:rsidTr="00E04A59">
        <w:tc>
          <w:tcPr>
            <w:tcW w:w="197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Pr>
                <w:rFonts w:ascii="Times New Roman" w:hAnsi="Times New Roman" w:cs="Times New Roman"/>
                <w:sz w:val="15"/>
                <w:szCs w:val="15"/>
              </w:rPr>
              <w:t>Total</w:t>
            </w:r>
            <w:r>
              <w:rPr>
                <w:rFonts w:ascii="Times New Roman" w:hAnsi="Times New Roman" w:cstheme="minorBidi" w:hint="cs"/>
                <w:sz w:val="15"/>
                <w:szCs w:val="15"/>
                <w:cs/>
              </w:rPr>
              <w:t xml:space="preserve"> </w:t>
            </w:r>
            <w:r>
              <w:rPr>
                <w:rFonts w:ascii="Times New Roman" w:hAnsi="Times New Roman" w:cstheme="minorBidi"/>
                <w:sz w:val="15"/>
                <w:szCs w:val="15"/>
              </w:rPr>
              <w:t>net claim</w:t>
            </w:r>
            <w:r w:rsidRPr="00964F32">
              <w:rPr>
                <w:rFonts w:ascii="Times New Roman" w:hAnsi="Times New Roman" w:cs="Times New Roman"/>
                <w:sz w:val="15"/>
                <w:szCs w:val="15"/>
              </w:rPr>
              <w:t xml:space="preserve"> reserves</w:t>
            </w:r>
          </w:p>
        </w:tc>
        <w:tc>
          <w:tcPr>
            <w:tcW w:w="117"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C66F9B" w:rsidRPr="00964F3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left w:val="nil"/>
              <w:bottom w:val="double" w:sz="4" w:space="0" w:color="auto"/>
              <w:right w:val="nil"/>
            </w:tcBorders>
          </w:tcPr>
          <w:p w:rsidR="00C66F9B" w:rsidRPr="008744D2" w:rsidRDefault="00C66F9B" w:rsidP="00C66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8744D2">
              <w:rPr>
                <w:rFonts w:ascii="Times New Roman" w:eastAsia="Cordia New" w:hAnsi="Times New Roman" w:cs="Times New Roman"/>
                <w:sz w:val="15"/>
                <w:szCs w:val="15"/>
              </w:rPr>
              <w:t>206,803,899</w:t>
            </w:r>
          </w:p>
        </w:tc>
      </w:tr>
    </w:tbl>
    <w:p w:rsidR="00E04A59" w:rsidRPr="00964F32" w:rsidRDefault="00E04A59" w:rsidP="00E04A59">
      <w:pPr>
        <w:spacing w:line="240" w:lineRule="exact"/>
        <w:jc w:val="thaiDistribute"/>
        <w:rPr>
          <w:rFonts w:ascii="Times New Roman" w:hAnsi="Times New Roman" w:cs="Times New Roman"/>
          <w:b/>
          <w:bCs/>
        </w:rPr>
      </w:pPr>
    </w:p>
    <w:tbl>
      <w:tblPr>
        <w:tblW w:w="10084"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75"/>
        <w:gridCol w:w="117"/>
        <w:gridCol w:w="1044"/>
        <w:gridCol w:w="106"/>
        <w:gridCol w:w="1046"/>
        <w:gridCol w:w="106"/>
        <w:gridCol w:w="1055"/>
        <w:gridCol w:w="106"/>
        <w:gridCol w:w="1046"/>
        <w:gridCol w:w="108"/>
        <w:gridCol w:w="1053"/>
        <w:gridCol w:w="108"/>
        <w:gridCol w:w="1053"/>
        <w:gridCol w:w="108"/>
        <w:gridCol w:w="1053"/>
      </w:tblGrid>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8" w:right="-45"/>
              <w:jc w:val="center"/>
              <w:rPr>
                <w:rFonts w:ascii="Times New Roman" w:hAnsi="Times New Roman" w:cs="Times New Roman"/>
                <w:sz w:val="22"/>
                <w:szCs w:val="22"/>
              </w:rPr>
            </w:pP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2" w:type="dxa"/>
            <w:gridSpan w:val="13"/>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6343D9" w:rsidRPr="00964F32" w:rsidTr="006343D9">
        <w:tc>
          <w:tcPr>
            <w:tcW w:w="1975" w:type="dxa"/>
            <w:tcBorders>
              <w:top w:val="nil"/>
              <w:left w:val="nil"/>
              <w:bottom w:val="single" w:sz="4" w:space="0" w:color="auto"/>
              <w:right w:val="nil"/>
            </w:tcBorders>
          </w:tcPr>
          <w:p w:rsidR="006343D9" w:rsidRPr="00A57536"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4"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sidRPr="00964F32">
              <w:rPr>
                <w:rFonts w:ascii="Times New Roman" w:hAnsi="Times New Roman" w:cs="Times New Roman"/>
                <w:sz w:val="15"/>
                <w:szCs w:val="15"/>
              </w:rPr>
              <w:t>2</w:t>
            </w:r>
          </w:p>
        </w:tc>
        <w:tc>
          <w:tcPr>
            <w:tcW w:w="106"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2012</w:t>
            </w:r>
          </w:p>
        </w:tc>
        <w:tc>
          <w:tcPr>
            <w:tcW w:w="106"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55"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2013</w:t>
            </w:r>
          </w:p>
        </w:tc>
        <w:tc>
          <w:tcPr>
            <w:tcW w:w="106"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2014</w:t>
            </w:r>
          </w:p>
        </w:tc>
        <w:tc>
          <w:tcPr>
            <w:tcW w:w="108"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8"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 w:val="left" w:pos="742"/>
              </w:tabs>
              <w:spacing w:line="240" w:lineRule="exact"/>
              <w:ind w:left="-40" w:right="-34"/>
              <w:jc w:val="right"/>
              <w:rPr>
                <w:rFonts w:ascii="Times New Roman"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6343D9" w:rsidRPr="00964F32" w:rsidTr="006343D9">
        <w:trPr>
          <w:trHeight w:val="134"/>
        </w:trPr>
        <w:tc>
          <w:tcPr>
            <w:tcW w:w="1975" w:type="dxa"/>
            <w:tcBorders>
              <w:top w:val="single" w:sz="4" w:space="0" w:color="auto"/>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4"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5"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2,933,202,660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651,614,118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396,871,141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202,557,904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140,171,872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264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308</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438</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3,403,777,341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844,949,153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537,653,438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296,393,079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227,597,382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3,493,190,230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863,333,864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539,036,241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299,298,728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3,533,874,963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862,819,173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539,418,358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3,546,978,295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863,028,911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 3,544,301,039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sing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3,544,301,039</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863,028,911</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539,418,358</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299,298,728</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227,597,382</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cs/>
              </w:rPr>
              <w:t>264</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308</w:t>
            </w:r>
            <w:r w:rsidRPr="00964F32">
              <w:rPr>
                <w:rFonts w:ascii="Times New Roman" w:eastAsia="Cordia New" w:hAnsi="Times New Roman" w:cs="Times New Roman"/>
                <w:sz w:val="15"/>
                <w:szCs w:val="15"/>
              </w:rPr>
              <w:t>,</w:t>
            </w:r>
            <w:r w:rsidRPr="00964F32">
              <w:rPr>
                <w:rFonts w:ascii="Times New Roman" w:eastAsia="Cordia New" w:hAnsi="Times New Roman" w:cs="Times New Roman"/>
                <w:sz w:val="15"/>
                <w:szCs w:val="15"/>
                <w:cs/>
              </w:rPr>
              <w:t>438</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6"/>
              <w:jc w:val="right"/>
              <w:rPr>
                <w:rFonts w:ascii="Times New Roman" w:eastAsia="Cordia New" w:hAnsi="Times New Roman" w:cs="Times New Roman"/>
                <w:sz w:val="15"/>
                <w:szCs w:val="15"/>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5,737,952,856</w:t>
            </w:r>
          </w:p>
        </w:tc>
      </w:tr>
      <w:tr w:rsidR="006343D9" w:rsidRPr="00964F32" w:rsidTr="006343D9">
        <w:tc>
          <w:tcPr>
            <w:tcW w:w="1975" w:type="dxa"/>
            <w:tcBorders>
              <w:top w:val="nil"/>
              <w:left w:val="nil"/>
              <w:bottom w:val="nil"/>
              <w:right w:val="nil"/>
            </w:tcBorders>
          </w:tcPr>
          <w:p w:rsidR="006343D9" w:rsidRPr="00964F32" w:rsidRDefault="006343D9" w:rsidP="00B4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9"/>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4"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(3,538,840,772) </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6"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(862,936,613)</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5"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(538,867,939)</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6"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(295,716,702) </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 xml:space="preserve">  (205,766,690)</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53"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(179,550,972)</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r w:rsidRPr="00964F32">
              <w:rPr>
                <w:rFonts w:ascii="Times New Roman" w:hAnsi="Times New Roman" w:cs="Times New Roman"/>
                <w:sz w:val="15"/>
                <w:szCs w:val="15"/>
              </w:rPr>
              <w:t>(5,621,679,688)</w:t>
            </w:r>
          </w:p>
        </w:tc>
      </w:tr>
      <w:tr w:rsidR="006343D9" w:rsidRPr="00964F32" w:rsidTr="006343D9">
        <w:tc>
          <w:tcPr>
            <w:tcW w:w="1975" w:type="dxa"/>
            <w:tcBorders>
              <w:top w:val="nil"/>
              <w:left w:val="nil"/>
              <w:bottom w:val="nil"/>
              <w:right w:val="nil"/>
            </w:tcBorders>
          </w:tcPr>
          <w:p w:rsidR="006343D9" w:rsidRPr="00964F32" w:rsidRDefault="006343D9" w:rsidP="00B4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9"/>
              <w:rPr>
                <w:rFonts w:ascii="Times New Roman" w:hAnsi="Times New Roman" w:cs="Times New Roman"/>
                <w:sz w:val="15"/>
                <w:szCs w:val="15"/>
              </w:rPr>
            </w:pPr>
            <w:r w:rsidRPr="00964F32">
              <w:rPr>
                <w:rFonts w:ascii="Times New Roman" w:hAnsi="Times New Roman" w:cs="Times New Roman"/>
                <w:sz w:val="15"/>
                <w:szCs w:val="15"/>
              </w:rPr>
              <w:t>Total</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5,460,267</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92,298</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5"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550,419</w:t>
            </w: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6"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3,582,026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21,830,692</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53" w:type="dxa"/>
            <w:tcBorders>
              <w:left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84,757,466</w:t>
            </w: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6"/>
              <w:jc w:val="right"/>
              <w:rPr>
                <w:rFonts w:ascii="Times New Roman" w:eastAsia="Cordia New" w:hAnsi="Times New Roman" w:cs="Times New Roman"/>
                <w:sz w:val="15"/>
                <w:szCs w:val="15"/>
              </w:rPr>
            </w:pPr>
          </w:p>
        </w:tc>
        <w:tc>
          <w:tcPr>
            <w:tcW w:w="1053" w:type="dxa"/>
            <w:tcBorders>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116,273,168</w:t>
            </w:r>
          </w:p>
        </w:tc>
      </w:tr>
      <w:tr w:rsidR="006343D9" w:rsidRPr="00964F32" w:rsidTr="006343D9">
        <w:tc>
          <w:tcPr>
            <w:tcW w:w="1975" w:type="dxa"/>
            <w:tcBorders>
              <w:top w:val="nil"/>
              <w:left w:val="nil"/>
              <w:bottom w:val="nil"/>
              <w:right w:val="nil"/>
            </w:tcBorders>
          </w:tcPr>
          <w:p w:rsidR="006343D9" w:rsidRPr="00964F32" w:rsidRDefault="006343D9" w:rsidP="00B46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9"/>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14,451,233</w:t>
            </w:r>
          </w:p>
        </w:tc>
      </w:tr>
      <w:tr w:rsidR="006343D9" w:rsidRPr="00964F32" w:rsidTr="006343D9">
        <w:tc>
          <w:tcPr>
            <w:tcW w:w="197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Pr>
                <w:rFonts w:ascii="Times New Roman" w:hAnsi="Times New Roman" w:cs="Times New Roman"/>
                <w:sz w:val="15"/>
                <w:szCs w:val="15"/>
              </w:rPr>
              <w:t>Total</w:t>
            </w:r>
            <w:r>
              <w:rPr>
                <w:rFonts w:ascii="Times New Roman" w:hAnsi="Times New Roman" w:cstheme="minorBidi" w:hint="cs"/>
                <w:sz w:val="15"/>
                <w:szCs w:val="15"/>
                <w:cs/>
              </w:rPr>
              <w:t xml:space="preserve"> </w:t>
            </w:r>
            <w:r>
              <w:rPr>
                <w:rFonts w:ascii="Times New Roman" w:hAnsi="Times New Roman" w:cstheme="minorBidi"/>
                <w:sz w:val="15"/>
                <w:szCs w:val="15"/>
              </w:rPr>
              <w:t>net claim</w:t>
            </w:r>
            <w:r w:rsidRPr="00964F32">
              <w:rPr>
                <w:rFonts w:ascii="Times New Roman" w:hAnsi="Times New Roman" w:cs="Times New Roman"/>
                <w:sz w:val="15"/>
                <w:szCs w:val="15"/>
              </w:rPr>
              <w:t xml:space="preserve"> reserves</w:t>
            </w:r>
          </w:p>
        </w:tc>
        <w:tc>
          <w:tcPr>
            <w:tcW w:w="117"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left w:val="nil"/>
              <w:bottom w:val="double" w:sz="4" w:space="0" w:color="auto"/>
              <w:right w:val="nil"/>
            </w:tcBorders>
          </w:tcPr>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130,724,401</w:t>
            </w:r>
          </w:p>
        </w:tc>
      </w:tr>
    </w:tbl>
    <w:p w:rsidR="006343D9" w:rsidRDefault="006343D9" w:rsidP="00E04A59">
      <w:pPr>
        <w:spacing w:line="240" w:lineRule="exact"/>
        <w:jc w:val="thaiDistribute"/>
        <w:rPr>
          <w:rFonts w:ascii="Times New Roman" w:hAnsi="Times New Roman" w:cs="Times New Roman"/>
          <w:b/>
          <w:bCs/>
        </w:rPr>
      </w:pPr>
    </w:p>
    <w:p w:rsidR="00E04A59" w:rsidRPr="00964F32" w:rsidRDefault="00E04A59" w:rsidP="00E04A59">
      <w:pPr>
        <w:spacing w:line="240" w:lineRule="exact"/>
        <w:jc w:val="thaiDistribute"/>
        <w:rPr>
          <w:rFonts w:ascii="Times New Roman" w:hAnsi="Times New Roman" w:cs="Times New Roman"/>
          <w:sz w:val="22"/>
          <w:szCs w:val="22"/>
        </w:rPr>
      </w:pPr>
      <w:r w:rsidRPr="00964F32">
        <w:rPr>
          <w:rFonts w:ascii="Times New Roman" w:hAnsi="Times New Roman" w:cs="Times New Roman"/>
          <w:b/>
          <w:bCs/>
        </w:rPr>
        <w:t xml:space="preserve">Methodology and </w:t>
      </w:r>
      <w:r w:rsidRPr="00964F32">
        <w:rPr>
          <w:rFonts w:ascii="Times New Roman" w:hAnsi="Times New Roman" w:cs="Times New Roman"/>
          <w:b/>
          <w:bCs/>
          <w:szCs w:val="22"/>
        </w:rPr>
        <w:t>A</w:t>
      </w:r>
      <w:r w:rsidRPr="00964F32">
        <w:rPr>
          <w:rFonts w:ascii="Times New Roman" w:hAnsi="Times New Roman" w:cs="Times New Roman"/>
          <w:b/>
          <w:bCs/>
        </w:rPr>
        <w:t>ssumptions</w:t>
      </w:r>
    </w:p>
    <w:p w:rsidR="00E04A59" w:rsidRPr="00964F32" w:rsidRDefault="00E04A59" w:rsidP="00E04A59">
      <w:pPr>
        <w:tabs>
          <w:tab w:val="clear" w:pos="907"/>
          <w:tab w:val="left" w:pos="900"/>
          <w:tab w:val="right" w:pos="7280"/>
          <w:tab w:val="right" w:pos="8540"/>
        </w:tabs>
        <w:spacing w:line="240" w:lineRule="exact"/>
        <w:ind w:left="547" w:right="-43" w:hanging="547"/>
        <w:jc w:val="thaiDistribute"/>
        <w:rPr>
          <w:rFonts w:ascii="Times New Roman" w:hAnsi="Times New Roman" w:cs="Times New Roman"/>
        </w:rPr>
      </w:pPr>
    </w:p>
    <w:p w:rsidR="00E04A59" w:rsidRPr="00964F32" w:rsidRDefault="00E04A59" w:rsidP="00E04A59">
      <w:pPr>
        <w:spacing w:line="240" w:lineRule="exact"/>
        <w:jc w:val="both"/>
        <w:rPr>
          <w:rFonts w:ascii="Times New Roman" w:hAnsi="Times New Roman" w:cs="Times New Roman"/>
        </w:rPr>
      </w:pPr>
      <w:r w:rsidRPr="00964F32">
        <w:rPr>
          <w:rFonts w:ascii="Times New Roman" w:hAnsi="Times New Roman" w:cs="Times New Roman"/>
        </w:rPr>
        <w:t>The methodology and assumptions adopted for the gross and net valuations of insurance contract liabilities - claim reserves and outstanding claims are as follows:</w:t>
      </w:r>
    </w:p>
    <w:p w:rsidR="00E04A59" w:rsidRPr="00964F32" w:rsidRDefault="00E04A59" w:rsidP="00E04A59">
      <w:pPr>
        <w:tabs>
          <w:tab w:val="right" w:pos="7280"/>
          <w:tab w:val="right" w:pos="8540"/>
        </w:tabs>
        <w:spacing w:line="240" w:lineRule="exact"/>
        <w:ind w:right="-43"/>
        <w:jc w:val="thaiDistribute"/>
        <w:rPr>
          <w:rFonts w:ascii="Times New Roman" w:hAnsi="Times New Roman" w:cs="Times New Roman"/>
        </w:rPr>
      </w:pPr>
    </w:p>
    <w:p w:rsidR="00E04A59" w:rsidRPr="00964F32" w:rsidRDefault="00E04A59" w:rsidP="00E04A5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right" w:pos="7280"/>
          <w:tab w:val="right" w:pos="8540"/>
        </w:tabs>
        <w:overflowPunct w:val="0"/>
        <w:autoSpaceDE w:val="0"/>
        <w:autoSpaceDN w:val="0"/>
        <w:adjustRightInd w:val="0"/>
        <w:spacing w:line="240" w:lineRule="exact"/>
        <w:ind w:left="360" w:right="-43"/>
        <w:jc w:val="thaiDistribute"/>
        <w:textAlignment w:val="baseline"/>
        <w:rPr>
          <w:rFonts w:ascii="Times New Roman" w:hAnsi="Times New Roman" w:cs="Times New Roman"/>
          <w:szCs w:val="18"/>
        </w:rPr>
      </w:pPr>
      <w:r w:rsidRPr="00964F32">
        <w:rPr>
          <w:rFonts w:ascii="Times New Roman" w:hAnsi="Times New Roman" w:cs="Times New Roman"/>
          <w:szCs w:val="18"/>
        </w:rPr>
        <w:t xml:space="preserve">Claims Reserve </w:t>
      </w:r>
    </w:p>
    <w:p w:rsidR="00E04A59" w:rsidRPr="00964F32" w:rsidRDefault="00E04A59" w:rsidP="00E04A59">
      <w:pPr>
        <w:tabs>
          <w:tab w:val="clear" w:pos="907"/>
          <w:tab w:val="left" w:pos="900"/>
          <w:tab w:val="right" w:pos="7280"/>
          <w:tab w:val="right" w:pos="8540"/>
        </w:tabs>
        <w:spacing w:line="240" w:lineRule="exact"/>
        <w:ind w:left="547" w:right="-43" w:hanging="547"/>
        <w:jc w:val="thaiDistribute"/>
        <w:rPr>
          <w:rFonts w:ascii="Times New Roman" w:hAnsi="Times New Roman" w:cs="Times New Roman"/>
        </w:rPr>
      </w:pPr>
    </w:p>
    <w:p w:rsidR="00E04A59" w:rsidRDefault="00E04A59" w:rsidP="00E04A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right="-43"/>
        <w:jc w:val="thaiDistribute"/>
        <w:textAlignment w:val="baseline"/>
        <w:rPr>
          <w:rFonts w:ascii="Times New Roman" w:hAnsi="Times New Roman" w:cs="Times New Roman"/>
          <w:szCs w:val="18"/>
        </w:rPr>
      </w:pPr>
      <w:r w:rsidRPr="00964F32">
        <w:rPr>
          <w:rFonts w:ascii="Times New Roman" w:hAnsi="Times New Roman" w:cs="Times New Roman"/>
          <w:szCs w:val="18"/>
        </w:rPr>
        <w:t>Direct and inward facultative business</w:t>
      </w:r>
    </w:p>
    <w:p w:rsidR="00E04A59" w:rsidRPr="00964F32" w:rsidRDefault="00E04A59" w:rsidP="00E04A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left="713" w:right="-43"/>
        <w:jc w:val="thaiDistribute"/>
        <w:textAlignment w:val="baseline"/>
        <w:rPr>
          <w:rFonts w:ascii="Times New Roman" w:hAnsi="Times New Roman" w:cs="Times New Roman"/>
          <w:szCs w:val="18"/>
        </w:rPr>
      </w:pPr>
    </w:p>
    <w:p w:rsidR="00E04A59" w:rsidRPr="00964F32" w:rsidRDefault="00E04A59" w:rsidP="00E04A59">
      <w:pPr>
        <w:pStyle w:val="ListParagraph"/>
        <w:tabs>
          <w:tab w:val="left" w:pos="720"/>
          <w:tab w:val="right" w:pos="7280"/>
          <w:tab w:val="right" w:pos="8540"/>
        </w:tabs>
        <w:spacing w:line="240" w:lineRule="exact"/>
        <w:ind w:left="713" w:right="-43"/>
        <w:jc w:val="thaiDistribute"/>
        <w:rPr>
          <w:rFonts w:ascii="Times New Roman" w:hAnsi="Times New Roman" w:cs="Times New Roman"/>
          <w:szCs w:val="18"/>
        </w:rPr>
      </w:pPr>
      <w:r w:rsidRPr="00964F32">
        <w:rPr>
          <w:rFonts w:ascii="Times New Roman" w:hAnsi="Times New Roman" w:cs="Times New Roman"/>
          <w:szCs w:val="18"/>
        </w:rPr>
        <w:t>The Company uses 3 actuarial methods as follows:</w:t>
      </w:r>
    </w:p>
    <w:p w:rsidR="00E04A59" w:rsidRPr="00964F32" w:rsidRDefault="00E04A59" w:rsidP="00E04A59">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r w:rsidRPr="00964F32">
        <w:rPr>
          <w:rFonts w:ascii="Times New Roman" w:hAnsi="Times New Roman" w:cs="Times New Roman"/>
          <w:szCs w:val="18"/>
        </w:rPr>
        <w:t>Chain Ladder method based on both claims paid and claims incurred</w:t>
      </w:r>
    </w:p>
    <w:p w:rsidR="00E04A59" w:rsidRPr="00964F32" w:rsidRDefault="00E04A59" w:rsidP="00E04A59">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proofErr w:type="spellStart"/>
      <w:r w:rsidRPr="00964F32">
        <w:rPr>
          <w:rFonts w:ascii="Times New Roman" w:hAnsi="Times New Roman" w:cs="Times New Roman"/>
          <w:szCs w:val="18"/>
        </w:rPr>
        <w:t>Bornhuetter</w:t>
      </w:r>
      <w:proofErr w:type="spellEnd"/>
      <w:r w:rsidRPr="00964F32">
        <w:rPr>
          <w:rFonts w:ascii="Times New Roman" w:hAnsi="Times New Roman" w:cs="Times New Roman"/>
          <w:szCs w:val="18"/>
        </w:rPr>
        <w:t>-Ferguson method (“BF”) based on both claims paid and claims incurred</w:t>
      </w:r>
    </w:p>
    <w:p w:rsidR="00E04A59" w:rsidRDefault="00E04A59" w:rsidP="00E04A59">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r w:rsidRPr="00964F32">
        <w:rPr>
          <w:rFonts w:ascii="Times New Roman" w:hAnsi="Times New Roman" w:cs="Times New Roman"/>
          <w:szCs w:val="18"/>
        </w:rPr>
        <w:t>Expected Loss Ratio method (“ELR”)</w:t>
      </w:r>
    </w:p>
    <w:p w:rsidR="00E04A59" w:rsidRPr="00964F32" w:rsidRDefault="00E04A59" w:rsidP="00E04A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jc w:val="thaiDistribute"/>
        <w:textAlignment w:val="baseline"/>
        <w:rPr>
          <w:rFonts w:ascii="Times New Roman" w:hAnsi="Times New Roman" w:cs="Times New Roman"/>
          <w:szCs w:val="18"/>
          <w:cs/>
        </w:rPr>
      </w:pP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 xml:space="preserve">The Company usually uses the Chain Ladder method to estimate loss incurred, which is considered the best method while the BF and ELR methods will be applied on a case by case basis where appropriate. </w:t>
      </w:r>
    </w:p>
    <w:p w:rsidR="00E04A59" w:rsidRPr="00964F32" w:rsidRDefault="00E04A59" w:rsidP="00E04A59">
      <w:pPr>
        <w:pStyle w:val="ListParagraph"/>
        <w:tabs>
          <w:tab w:val="left" w:pos="720"/>
          <w:tab w:val="right" w:pos="7280"/>
          <w:tab w:val="right" w:pos="8540"/>
        </w:tabs>
        <w:spacing w:line="240" w:lineRule="exact"/>
        <w:ind w:left="713" w:right="-43"/>
        <w:jc w:val="thaiDistribute"/>
        <w:rPr>
          <w:rFonts w:ascii="Times New Roman" w:hAnsi="Times New Roman" w:cs="Times New Roman"/>
          <w:szCs w:val="18"/>
        </w:rPr>
      </w:pP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 xml:space="preserve">Loss Development Factors or "LDF" are selected based on historical pattern of claims paid and claims incurred. The selection of the Loss Development Factors is generally based on development factors of average claims in each year. The Company also considers to exclude items that may not be appropriate, for example, item that does not reflect the changes in the Company’s operations or item that may be distorted by major claims in material amount and item that may be different from the historical trends. </w:t>
      </w: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The Company also considers both qualitative and quantitative factors in selecting the Loss Development Factors so that the claims reserve can reflect the appropriate level of liabilities of the Company at the end of the reporting period.</w:t>
      </w:r>
    </w:p>
    <w:p w:rsidR="00E04A59" w:rsidRPr="00964F32" w:rsidRDefault="00E04A59" w:rsidP="00E04A59">
      <w:pPr>
        <w:tabs>
          <w:tab w:val="left" w:pos="720"/>
          <w:tab w:val="right" w:pos="7280"/>
          <w:tab w:val="right" w:pos="8540"/>
        </w:tabs>
        <w:spacing w:line="240" w:lineRule="exact"/>
        <w:ind w:right="-43"/>
        <w:jc w:val="thaiDistribute"/>
        <w:rPr>
          <w:rFonts w:ascii="Times New Roman" w:hAnsi="Times New Roman" w:cs="Times New Roman"/>
        </w:rPr>
      </w:pPr>
    </w:p>
    <w:p w:rsidR="00E04A59" w:rsidRDefault="00E04A59" w:rsidP="00E04A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right="-43"/>
        <w:jc w:val="thaiDistribute"/>
        <w:textAlignment w:val="baseline"/>
        <w:rPr>
          <w:rFonts w:ascii="Times New Roman" w:hAnsi="Times New Roman" w:cs="Times New Roman"/>
          <w:szCs w:val="18"/>
        </w:rPr>
      </w:pPr>
      <w:r w:rsidRPr="00964F32">
        <w:rPr>
          <w:rFonts w:ascii="Times New Roman" w:hAnsi="Times New Roman" w:cs="Times New Roman"/>
          <w:szCs w:val="18"/>
        </w:rPr>
        <w:t>Inward treaty business</w:t>
      </w:r>
    </w:p>
    <w:p w:rsidR="00E04A59" w:rsidRPr="00964F32" w:rsidRDefault="00E04A59" w:rsidP="00E04A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left="713" w:right="-43"/>
        <w:jc w:val="thaiDistribute"/>
        <w:textAlignment w:val="baseline"/>
        <w:rPr>
          <w:rFonts w:ascii="Times New Roman" w:hAnsi="Times New Roman" w:cs="Times New Roman"/>
          <w:szCs w:val="18"/>
        </w:rPr>
      </w:pP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The Company uses a basic approach in estimating claims reserve for inward treaty business. This approach assumes that the claims reserve requirements for the inward treaty business would be proportionally similar to those of the direct and inward facultative business. The Company therefore uses the percentage of gross outstanding case reserves to apply with inward treaty contracts.</w:t>
      </w:r>
    </w:p>
    <w:p w:rsidR="00E04A59" w:rsidRPr="00964F32" w:rsidRDefault="00E04A59" w:rsidP="00E04A59">
      <w:pPr>
        <w:tabs>
          <w:tab w:val="left" w:pos="720"/>
          <w:tab w:val="right" w:pos="7280"/>
          <w:tab w:val="right" w:pos="8540"/>
        </w:tabs>
        <w:spacing w:line="240" w:lineRule="exact"/>
        <w:ind w:right="-43"/>
        <w:jc w:val="thaiDistribute"/>
        <w:rPr>
          <w:rFonts w:ascii="Times New Roman" w:hAnsi="Times New Roman" w:cs="Times New Roman"/>
        </w:rPr>
      </w:pPr>
    </w:p>
    <w:p w:rsidR="00E04A59" w:rsidRPr="00964F32" w:rsidRDefault="00E04A59" w:rsidP="00E04A5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right" w:pos="7280"/>
          <w:tab w:val="right" w:pos="8540"/>
        </w:tabs>
        <w:overflowPunct w:val="0"/>
        <w:autoSpaceDE w:val="0"/>
        <w:autoSpaceDN w:val="0"/>
        <w:adjustRightInd w:val="0"/>
        <w:spacing w:line="240" w:lineRule="exact"/>
        <w:ind w:left="360" w:right="-43"/>
        <w:jc w:val="thaiDistribute"/>
        <w:textAlignment w:val="baseline"/>
        <w:rPr>
          <w:rFonts w:ascii="Times New Roman" w:hAnsi="Times New Roman" w:cs="Times New Roman"/>
          <w:szCs w:val="18"/>
        </w:rPr>
      </w:pPr>
      <w:r w:rsidRPr="00964F32">
        <w:rPr>
          <w:rFonts w:ascii="Times New Roman" w:hAnsi="Times New Roman" w:cs="Times New Roman"/>
          <w:szCs w:val="18"/>
        </w:rPr>
        <w:t>Estimation of Unallocated Loss Adjustment Expenses reserve</w:t>
      </w:r>
    </w:p>
    <w:p w:rsidR="00E04A59" w:rsidRPr="00964F32" w:rsidRDefault="00E04A59" w:rsidP="00E04A59">
      <w:pPr>
        <w:pStyle w:val="ListParagraph"/>
        <w:tabs>
          <w:tab w:val="left" w:pos="360"/>
          <w:tab w:val="right" w:pos="7280"/>
          <w:tab w:val="right" w:pos="8540"/>
        </w:tabs>
        <w:spacing w:line="240" w:lineRule="exact"/>
        <w:ind w:left="360" w:right="-43"/>
        <w:jc w:val="thaiDistribute"/>
        <w:rPr>
          <w:rFonts w:ascii="Times New Roman" w:hAnsi="Times New Roman" w:cs="Times New Roman"/>
          <w:szCs w:val="18"/>
        </w:rPr>
      </w:pPr>
    </w:p>
    <w:p w:rsidR="00A64EB0" w:rsidRDefault="00E04A59" w:rsidP="00E04A59">
      <w:pPr>
        <w:spacing w:line="240" w:lineRule="exact"/>
        <w:ind w:left="360" w:right="-43"/>
        <w:jc w:val="thaiDistribute"/>
        <w:rPr>
          <w:rFonts w:ascii="Times New Roman" w:hAnsi="Times New Roman" w:cs="Times New Roman"/>
        </w:rPr>
      </w:pPr>
      <w:r w:rsidRPr="00964F32">
        <w:rPr>
          <w:rFonts w:ascii="Times New Roman" w:hAnsi="Times New Roman" w:cs="Times New Roman"/>
        </w:rPr>
        <w:t>In determining the unallocated loss adjustment expenses (ULAE) reserve, the Company uses the ratio of ULAE to the average of paid losses based on the assumption that half of a claim’s ULAE is expended when a loss is reported, and half when it is paid.</w:t>
      </w:r>
    </w:p>
    <w:p w:rsidR="00E04A59" w:rsidRPr="00964F32" w:rsidRDefault="007179CD" w:rsidP="007179CD">
      <w:pPr>
        <w:spacing w:line="240" w:lineRule="exact"/>
        <w:ind w:left="360" w:right="-43"/>
        <w:jc w:val="thaiDistribute"/>
        <w:rPr>
          <w:rFonts w:ascii="Times New Roman" w:hAnsi="Times New Roman" w:cs="Times New Roman"/>
        </w:rPr>
      </w:pPr>
      <w:r>
        <w:rPr>
          <w:rFonts w:ascii="Times New Roman" w:hAnsi="Times New Roman" w:cs="Times New Roman"/>
        </w:rPr>
        <w:br w:type="page"/>
      </w:r>
      <w:r w:rsidR="00E04A59" w:rsidRPr="00964F32">
        <w:rPr>
          <w:rFonts w:ascii="Times New Roman" w:hAnsi="Times New Roman" w:cs="Times New Roman"/>
        </w:rPr>
        <w:lastRenderedPageBreak/>
        <w:t>The ULAE ratios are computed for motor and non-motor classes separately and are applied onto the best estimate of gross claim liability to obtain the ULAE reserves for claims liability.</w:t>
      </w:r>
    </w:p>
    <w:p w:rsidR="00E04A59" w:rsidRPr="00964F32" w:rsidRDefault="00E04A59" w:rsidP="00E04A59">
      <w:pPr>
        <w:spacing w:line="240" w:lineRule="exact"/>
        <w:ind w:left="360" w:right="-43"/>
        <w:jc w:val="thaiDistribute"/>
        <w:rPr>
          <w:rFonts w:ascii="Times New Roman" w:hAnsi="Times New Roman" w:cs="Times New Roman"/>
        </w:rPr>
      </w:pPr>
    </w:p>
    <w:p w:rsidR="00E04A59" w:rsidRPr="00964F32" w:rsidRDefault="00E04A59" w:rsidP="00E04A59">
      <w:pPr>
        <w:spacing w:line="240" w:lineRule="exact"/>
        <w:ind w:left="360" w:right="-43"/>
        <w:jc w:val="thaiDistribute"/>
        <w:rPr>
          <w:rFonts w:ascii="Times New Roman" w:hAnsi="Times New Roman" w:cs="Times New Roman"/>
        </w:rPr>
      </w:pPr>
      <w:r w:rsidRPr="00964F32">
        <w:rPr>
          <w:rFonts w:ascii="Times New Roman" w:hAnsi="Times New Roman" w:cs="Times New Roman"/>
        </w:rPr>
        <w:t>ULAE reserve is computed as the sum of the ULAE ratios multiplied by half of the case reserve and outstanding claims, plus the ULAE ratios multiplied by the incurred but not reported (IBNR) reserve.</w:t>
      </w:r>
    </w:p>
    <w:p w:rsidR="00E04A59" w:rsidRPr="007179CD" w:rsidRDefault="00E04A59"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6C38F8" w:rsidRPr="00931229" w:rsidRDefault="006C38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sidRPr="00931229">
        <w:rPr>
          <w:rFonts w:ascii="Times New Roman" w:hAnsi="Times New Roman" w:cs="Times New Roman"/>
          <w:b/>
          <w:bCs/>
        </w:rPr>
        <w:t>1</w:t>
      </w:r>
      <w:r w:rsidR="00E04A59">
        <w:rPr>
          <w:rFonts w:ascii="Times New Roman" w:hAnsi="Times New Roman" w:cs="Times New Roman"/>
          <w:b/>
          <w:bCs/>
        </w:rPr>
        <w:t>5</w:t>
      </w:r>
      <w:r w:rsidRPr="00931229">
        <w:rPr>
          <w:rFonts w:ascii="Times New Roman" w:hAnsi="Times New Roman" w:cs="Times New Roman"/>
          <w:b/>
          <w:bCs/>
          <w:cs/>
        </w:rPr>
        <w:t>.</w:t>
      </w:r>
      <w:r w:rsidRPr="00931229">
        <w:rPr>
          <w:rFonts w:ascii="Times New Roman" w:hAnsi="Times New Roman" w:cs="Times New Roman"/>
          <w:b/>
          <w:bCs/>
        </w:rPr>
        <w:tab/>
        <w:t>DUE TO REINSURERS</w:t>
      </w:r>
    </w:p>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2"/>
        <w:gridCol w:w="1629"/>
        <w:gridCol w:w="236"/>
        <w:gridCol w:w="1636"/>
      </w:tblGrid>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AD555F" w:rsidRPr="00931229" w:rsidRDefault="008F5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36" w:type="dxa"/>
            <w:tcBorders>
              <w:top w:val="single" w:sz="4" w:space="0" w:color="auto"/>
              <w:left w:val="nil"/>
              <w:bottom w:val="single" w:sz="4" w:space="0" w:color="auto"/>
              <w:right w:val="nil"/>
            </w:tcBorders>
          </w:tcPr>
          <w:p w:rsidR="00AD555F" w:rsidRPr="00931229" w:rsidRDefault="00A6357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6"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D37A8F" w:rsidRPr="00931229" w:rsidTr="00273D59">
        <w:tc>
          <w:tcPr>
            <w:tcW w:w="5832" w:type="dxa"/>
            <w:tcBorders>
              <w:top w:val="nil"/>
              <w:left w:val="nil"/>
              <w:bottom w:val="nil"/>
              <w:right w:val="nil"/>
            </w:tcBorders>
            <w:vAlign w:val="bottom"/>
          </w:tcPr>
          <w:p w:rsidR="00D37A8F" w:rsidRPr="00931229" w:rsidRDefault="00D37A8F" w:rsidP="00D37A8F">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Amount withheld on reinsurance treaties</w:t>
            </w:r>
          </w:p>
        </w:tc>
        <w:tc>
          <w:tcPr>
            <w:tcW w:w="1629" w:type="dxa"/>
            <w:tcBorders>
              <w:top w:val="nil"/>
              <w:left w:val="nil"/>
              <w:bottom w:val="nil"/>
              <w:right w:val="nil"/>
            </w:tcBorders>
          </w:tcPr>
          <w:p w:rsidR="00D37A8F" w:rsidRPr="00D37A8F"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37A8F">
              <w:rPr>
                <w:rFonts w:ascii="Times New Roman" w:eastAsia="Cordia New" w:hAnsi="Times New Roman" w:cs="Times New Roman"/>
              </w:rPr>
              <w:t>134,660,873</w:t>
            </w:r>
          </w:p>
        </w:tc>
        <w:tc>
          <w:tcPr>
            <w:tcW w:w="236" w:type="dxa"/>
            <w:tcBorders>
              <w:top w:val="nil"/>
              <w:left w:val="nil"/>
              <w:bottom w:val="nil"/>
              <w:right w:val="nil"/>
            </w:tcBorders>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143,053,530</w:t>
            </w:r>
          </w:p>
        </w:tc>
      </w:tr>
      <w:tr w:rsidR="00D37A8F" w:rsidRPr="00931229" w:rsidTr="00273D59">
        <w:tc>
          <w:tcPr>
            <w:tcW w:w="5832" w:type="dxa"/>
            <w:tcBorders>
              <w:top w:val="nil"/>
              <w:left w:val="nil"/>
              <w:bottom w:val="nil"/>
              <w:right w:val="nil"/>
            </w:tcBorders>
            <w:vAlign w:val="bottom"/>
          </w:tcPr>
          <w:p w:rsidR="00D37A8F" w:rsidRPr="00931229" w:rsidRDefault="00D37A8F" w:rsidP="00D37A8F">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Outward premium payables</w:t>
            </w:r>
          </w:p>
        </w:tc>
        <w:tc>
          <w:tcPr>
            <w:tcW w:w="1629" w:type="dxa"/>
            <w:tcBorders>
              <w:top w:val="nil"/>
              <w:left w:val="nil"/>
              <w:bottom w:val="nil"/>
              <w:right w:val="nil"/>
            </w:tcBorders>
          </w:tcPr>
          <w:p w:rsidR="00D37A8F" w:rsidRPr="00D37A8F"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37A8F">
              <w:rPr>
                <w:rFonts w:ascii="Times New Roman" w:eastAsia="Cordia New" w:hAnsi="Times New Roman" w:cs="Times New Roman"/>
              </w:rPr>
              <w:t>338,690,120</w:t>
            </w:r>
          </w:p>
        </w:tc>
        <w:tc>
          <w:tcPr>
            <w:tcW w:w="236" w:type="dxa"/>
            <w:tcBorders>
              <w:top w:val="nil"/>
              <w:left w:val="nil"/>
              <w:bottom w:val="nil"/>
              <w:right w:val="nil"/>
            </w:tcBorders>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264,815,162</w:t>
            </w:r>
          </w:p>
        </w:tc>
      </w:tr>
      <w:tr w:rsidR="00D37A8F" w:rsidRPr="00931229" w:rsidTr="008A4E0C">
        <w:tc>
          <w:tcPr>
            <w:tcW w:w="5832" w:type="dxa"/>
            <w:tcBorders>
              <w:top w:val="nil"/>
              <w:left w:val="nil"/>
              <w:bottom w:val="nil"/>
              <w:right w:val="nil"/>
            </w:tcBorders>
            <w:vAlign w:val="bottom"/>
          </w:tcPr>
          <w:p w:rsidR="00D37A8F" w:rsidRPr="00931229" w:rsidRDefault="00D37A8F" w:rsidP="00D37A8F">
            <w:pPr>
              <w:spacing w:line="240" w:lineRule="exact"/>
              <w:rPr>
                <w:rFonts w:ascii="Times New Roman" w:hAnsi="Times New Roman" w:cs="Times New Roman"/>
                <w:cs/>
              </w:rPr>
            </w:pPr>
            <w:r w:rsidRPr="00931229">
              <w:rPr>
                <w:rFonts w:ascii="Times New Roman" w:hAnsi="Times New Roman" w:cs="Times New Roman"/>
              </w:rPr>
              <w:t>Other reinsurance payables</w:t>
            </w:r>
          </w:p>
        </w:tc>
        <w:tc>
          <w:tcPr>
            <w:tcW w:w="1629" w:type="dxa"/>
            <w:tcBorders>
              <w:top w:val="nil"/>
              <w:left w:val="nil"/>
              <w:bottom w:val="single" w:sz="4" w:space="0" w:color="auto"/>
              <w:right w:val="nil"/>
            </w:tcBorders>
            <w:vAlign w:val="bottom"/>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Borders>
              <w:top w:val="nil"/>
              <w:left w:val="nil"/>
              <w:bottom w:val="nil"/>
              <w:right w:val="nil"/>
            </w:tcBorders>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single" w:sz="4" w:space="0" w:color="auto"/>
              <w:right w:val="nil"/>
            </w:tcBorders>
            <w:vAlign w:val="bottom"/>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D37A8F" w:rsidRPr="00931229" w:rsidTr="00273D59">
        <w:tc>
          <w:tcPr>
            <w:tcW w:w="5832" w:type="dxa"/>
            <w:tcBorders>
              <w:top w:val="nil"/>
              <w:left w:val="nil"/>
              <w:bottom w:val="nil"/>
              <w:right w:val="nil"/>
            </w:tcBorders>
            <w:vAlign w:val="bottom"/>
          </w:tcPr>
          <w:p w:rsidR="00D37A8F" w:rsidRPr="00931229" w:rsidRDefault="00D37A8F" w:rsidP="00D37A8F">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Total</w:t>
            </w:r>
          </w:p>
        </w:tc>
        <w:tc>
          <w:tcPr>
            <w:tcW w:w="1629" w:type="dxa"/>
            <w:tcBorders>
              <w:top w:val="single" w:sz="4" w:space="0" w:color="auto"/>
              <w:left w:val="nil"/>
              <w:bottom w:val="double" w:sz="4" w:space="0" w:color="auto"/>
              <w:right w:val="nil"/>
            </w:tcBorders>
          </w:tcPr>
          <w:p w:rsidR="00D37A8F" w:rsidRPr="00D37A8F"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37A8F">
              <w:rPr>
                <w:rFonts w:ascii="Times New Roman" w:eastAsia="Cordia New" w:hAnsi="Times New Roman" w:cs="Times New Roman"/>
              </w:rPr>
              <w:t>473,350,993</w:t>
            </w:r>
          </w:p>
        </w:tc>
        <w:tc>
          <w:tcPr>
            <w:tcW w:w="236" w:type="dxa"/>
            <w:tcBorders>
              <w:top w:val="nil"/>
              <w:left w:val="nil"/>
              <w:bottom w:val="nil"/>
              <w:right w:val="nil"/>
            </w:tcBorders>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single" w:sz="4" w:space="0" w:color="auto"/>
              <w:left w:val="nil"/>
              <w:bottom w:val="double" w:sz="4" w:space="0" w:color="auto"/>
              <w:right w:val="nil"/>
            </w:tcBorders>
          </w:tcPr>
          <w:p w:rsidR="00D37A8F" w:rsidRPr="00931229" w:rsidRDefault="00D37A8F" w:rsidP="00D37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407,868,692</w:t>
            </w:r>
          </w:p>
        </w:tc>
      </w:tr>
    </w:tbl>
    <w:p w:rsidR="006A5DF3" w:rsidRPr="007179CD" w:rsidRDefault="006A5DF3"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6A5DF3" w:rsidRPr="007179CD" w:rsidRDefault="006A5DF3"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3C72" w:rsidRPr="00931229" w:rsidRDefault="00723C7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1</w:t>
      </w:r>
      <w:r w:rsidR="00BB3860">
        <w:rPr>
          <w:rFonts w:ascii="Times New Roman" w:hAnsi="Times New Roman" w:cs="Times New Roman"/>
          <w:b/>
          <w:bCs/>
        </w:rPr>
        <w:t>6</w:t>
      </w:r>
      <w:r w:rsidRPr="00931229">
        <w:rPr>
          <w:rFonts w:ascii="Times New Roman" w:hAnsi="Times New Roman" w:cs="Times New Roman"/>
          <w:b/>
          <w:bCs/>
        </w:rPr>
        <w:t xml:space="preserve">. </w:t>
      </w:r>
      <w:r w:rsidRPr="00931229">
        <w:rPr>
          <w:rFonts w:ascii="Times New Roman" w:hAnsi="Times New Roman" w:cs="Times New Roman"/>
          <w:b/>
          <w:bCs/>
        </w:rPr>
        <w:tab/>
      </w:r>
      <w:r w:rsidR="007612E6" w:rsidRPr="00931229">
        <w:rPr>
          <w:rFonts w:ascii="Times New Roman" w:hAnsi="Times New Roman" w:cs="Times New Roman"/>
          <w:b/>
          <w:bCs/>
        </w:rPr>
        <w:t xml:space="preserve">PROVISION FOR </w:t>
      </w:r>
      <w:r w:rsidRPr="00931229">
        <w:rPr>
          <w:rFonts w:ascii="Times New Roman" w:hAnsi="Times New Roman" w:cs="Times New Roman"/>
          <w:b/>
          <w:bCs/>
        </w:rPr>
        <w:t>EMPLOY</w:t>
      </w:r>
      <w:r w:rsidR="007612E6" w:rsidRPr="00931229">
        <w:rPr>
          <w:rFonts w:ascii="Times New Roman" w:hAnsi="Times New Roman" w:cs="Times New Roman"/>
          <w:b/>
          <w:bCs/>
        </w:rPr>
        <w:t>EE RETIREMENT BENEFIT</w:t>
      </w:r>
    </w:p>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20"/>
        <w:gridCol w:w="252"/>
        <w:gridCol w:w="1638"/>
      </w:tblGrid>
      <w:tr w:rsidR="006A5DF3" w:rsidRPr="00931229" w:rsidTr="006A5DF3">
        <w:tc>
          <w:tcPr>
            <w:tcW w:w="5850" w:type="dxa"/>
            <w:tcBorders>
              <w:top w:val="nil"/>
              <w:left w:val="nil"/>
              <w:bottom w:val="nil"/>
              <w:right w:val="nil"/>
            </w:tcBorders>
          </w:tcPr>
          <w:p w:rsidR="006A5DF3" w:rsidRPr="00931229" w:rsidRDefault="006A5DF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3510" w:type="dxa"/>
            <w:gridSpan w:val="3"/>
            <w:tcBorders>
              <w:top w:val="nil"/>
              <w:left w:val="nil"/>
              <w:bottom w:val="single" w:sz="4" w:space="0" w:color="auto"/>
              <w:right w:val="nil"/>
            </w:tcBorders>
          </w:tcPr>
          <w:p w:rsidR="006A5DF3" w:rsidRPr="00931229" w:rsidRDefault="006A5DF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In Baht</w:t>
            </w:r>
          </w:p>
        </w:tc>
      </w:tr>
      <w:tr w:rsidR="006A5DF3" w:rsidRPr="00931229" w:rsidTr="006A5DF3">
        <w:tc>
          <w:tcPr>
            <w:tcW w:w="5850" w:type="dxa"/>
            <w:tcBorders>
              <w:top w:val="nil"/>
              <w:left w:val="nil"/>
              <w:bottom w:val="nil"/>
              <w:right w:val="nil"/>
            </w:tcBorders>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1620" w:type="dxa"/>
            <w:tcBorders>
              <w:top w:val="single" w:sz="4" w:space="0" w:color="auto"/>
              <w:left w:val="nil"/>
              <w:bottom w:val="nil"/>
              <w:right w:val="nil"/>
            </w:tcBorders>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52" w:type="dxa"/>
            <w:tcBorders>
              <w:top w:val="single" w:sz="4" w:space="0" w:color="auto"/>
              <w:left w:val="nil"/>
              <w:bottom w:val="nil"/>
              <w:right w:val="nil"/>
            </w:tcBorders>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38" w:type="dxa"/>
            <w:tcBorders>
              <w:top w:val="single" w:sz="4" w:space="0" w:color="auto"/>
              <w:left w:val="nil"/>
              <w:bottom w:val="nil"/>
              <w:right w:val="nil"/>
            </w:tcBorders>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6A5DF3" w:rsidRPr="00931229" w:rsidTr="006A5DF3">
        <w:tc>
          <w:tcPr>
            <w:tcW w:w="5850" w:type="dxa"/>
            <w:tcBorders>
              <w:top w:val="nil"/>
              <w:left w:val="nil"/>
              <w:bottom w:val="nil"/>
              <w:right w:val="nil"/>
            </w:tcBorders>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1620" w:type="dxa"/>
            <w:tcBorders>
              <w:top w:val="single" w:sz="4" w:space="0" w:color="auto"/>
              <w:left w:val="nil"/>
              <w:bottom w:val="nil"/>
              <w:right w:val="nil"/>
            </w:tcBorders>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52" w:type="dxa"/>
            <w:tcBorders>
              <w:top w:val="nil"/>
              <w:left w:val="nil"/>
              <w:bottom w:val="nil"/>
              <w:right w:val="nil"/>
            </w:tcBorders>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38" w:type="dxa"/>
            <w:tcBorders>
              <w:top w:val="single" w:sz="4" w:space="0" w:color="auto"/>
              <w:left w:val="nil"/>
              <w:bottom w:val="nil"/>
              <w:right w:val="nil"/>
            </w:tcBorders>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r>
      <w:tr w:rsidR="006A5DF3" w:rsidRPr="00931229" w:rsidTr="006A5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Provision for employee retirement benefit as at January</w:t>
            </w:r>
            <w:r>
              <w:rPr>
                <w:rFonts w:ascii="Times New Roman" w:hAnsi="Times New Roman" w:cs="Times New Roman"/>
              </w:rPr>
              <w:t xml:space="preserve"> 1,</w:t>
            </w:r>
          </w:p>
        </w:tc>
        <w:tc>
          <w:tcPr>
            <w:tcW w:w="1620" w:type="dxa"/>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14,381,196</w:t>
            </w:r>
          </w:p>
        </w:tc>
        <w:tc>
          <w:tcPr>
            <w:tcW w:w="252" w:type="dxa"/>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6A5DF3" w:rsidRPr="00931229" w:rsidRDefault="006A5DF3" w:rsidP="006A5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6A5DF3">
              <w:rPr>
                <w:rFonts w:ascii="Times New Roman" w:eastAsia="Cordia New" w:hAnsi="Times New Roman" w:cs="Times New Roman"/>
              </w:rPr>
              <w:t>13,284,886</w:t>
            </w:r>
          </w:p>
        </w:tc>
      </w:tr>
      <w:tr w:rsidR="00351836" w:rsidRPr="00931229" w:rsidTr="006A5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Current service cost</w:t>
            </w:r>
          </w:p>
        </w:tc>
        <w:tc>
          <w:tcPr>
            <w:tcW w:w="1620"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351836">
              <w:rPr>
                <w:rFonts w:ascii="Times New Roman" w:eastAsia="Cordia New" w:hAnsi="Times New Roman" w:cs="Times New Roman"/>
              </w:rPr>
              <w:t>2,400,333</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2,427,200</w:t>
            </w:r>
          </w:p>
        </w:tc>
      </w:tr>
      <w:tr w:rsidR="00351836" w:rsidRPr="00931229" w:rsidTr="006A5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Interest cost</w:t>
            </w:r>
          </w:p>
        </w:tc>
        <w:tc>
          <w:tcPr>
            <w:tcW w:w="1620"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351836">
              <w:rPr>
                <w:rFonts w:ascii="Times New Roman" w:eastAsia="Cordia New" w:hAnsi="Times New Roman" w:cs="Times New Roman"/>
              </w:rPr>
              <w:t>343,552</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428,400</w:t>
            </w:r>
          </w:p>
        </w:tc>
      </w:tr>
      <w:tr w:rsidR="00351836" w:rsidRPr="00931229" w:rsidTr="006A5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351836" w:rsidRPr="00964F32" w:rsidRDefault="00351836" w:rsidP="00B9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Employee retirement benefits paid during the </w:t>
            </w:r>
            <w:r w:rsidR="00B97972">
              <w:rPr>
                <w:rFonts w:ascii="Times New Roman" w:hAnsi="Times New Roman" w:cs="Times New Roman"/>
              </w:rPr>
              <w:t>year</w:t>
            </w:r>
          </w:p>
        </w:tc>
        <w:tc>
          <w:tcPr>
            <w:tcW w:w="1620"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351836">
              <w:rPr>
                <w:rFonts w:ascii="Times New Roman" w:eastAsia="Cordia New" w:hAnsi="Times New Roman" w:cs="Times New Roman"/>
              </w:rPr>
              <w:t>(2,809,390)</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(1,640,000)</w:t>
            </w:r>
          </w:p>
        </w:tc>
      </w:tr>
      <w:tr w:rsidR="00351836" w:rsidRPr="00931229"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Pr>
                <w:rFonts w:ascii="Times New Roman" w:hAnsi="Times New Roman" w:cs="Times New Roman"/>
              </w:rPr>
              <w:t>Reversal</w:t>
            </w:r>
          </w:p>
        </w:tc>
        <w:tc>
          <w:tcPr>
            <w:tcW w:w="1620" w:type="dxa"/>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(119,290)</w:t>
            </w:r>
          </w:p>
        </w:tc>
      </w:tr>
      <w:tr w:rsidR="00351836" w:rsidRPr="00931229" w:rsidTr="009D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Actuarial loss</w:t>
            </w:r>
          </w:p>
        </w:tc>
        <w:tc>
          <w:tcPr>
            <w:tcW w:w="1620" w:type="dxa"/>
            <w:tcBorders>
              <w:bottom w:val="single" w:sz="4" w:space="0" w:color="auto"/>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351836">
              <w:rPr>
                <w:rFonts w:ascii="Times New Roman" w:eastAsia="Cordia New" w:hAnsi="Times New Roman" w:cs="Times New Roman"/>
              </w:rPr>
              <w:t>491,482</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351836" w:rsidRPr="00931229" w:rsidTr="009D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931229">
              <w:rPr>
                <w:rFonts w:ascii="Times New Roman" w:hAnsi="Times New Roman" w:cs="Times New Roman"/>
              </w:rPr>
              <w:t>Provision for employee retirement benefit as at</w:t>
            </w:r>
            <w:r>
              <w:rPr>
                <w:rFonts w:ascii="Times New Roman" w:hAnsi="Times New Roman" w:cs="Times New Roman"/>
              </w:rPr>
              <w:t xml:space="preserve"> December 31,</w:t>
            </w:r>
          </w:p>
        </w:tc>
        <w:tc>
          <w:tcPr>
            <w:tcW w:w="1620" w:type="dxa"/>
            <w:tcBorders>
              <w:top w:val="single" w:sz="4" w:space="0" w:color="auto"/>
              <w:bottom w:val="double" w:sz="4" w:space="0" w:color="auto"/>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351836">
              <w:rPr>
                <w:rFonts w:ascii="Times New Roman" w:eastAsia="Cordia New" w:hAnsi="Times New Roman" w:cs="Times New Roman"/>
              </w:rPr>
              <w:t>14,807,173</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Borders>
              <w:top w:val="single" w:sz="4" w:space="0" w:color="auto"/>
              <w:bottom w:val="double" w:sz="4" w:space="0" w:color="auto"/>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14,381,196</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23C72" w:rsidRPr="00931229" w:rsidRDefault="00CE51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t xml:space="preserve">Expenses recognized in the statements of comprehensive income for each of </w:t>
      </w:r>
      <w:r w:rsidR="00F42D58" w:rsidRPr="00931229">
        <w:rPr>
          <w:rFonts w:ascii="Times New Roman" w:hAnsi="Times New Roman" w:cs="Times New Roman"/>
        </w:rPr>
        <w:t xml:space="preserve">the </w:t>
      </w:r>
      <w:r w:rsidR="00DB7D87">
        <w:rPr>
          <w:rFonts w:ascii="Times New Roman" w:hAnsi="Times New Roman" w:cs="Times New Roman"/>
        </w:rPr>
        <w:t>year</w:t>
      </w:r>
      <w:r w:rsidR="0087348E">
        <w:rPr>
          <w:rFonts w:ascii="Times New Roman" w:hAnsi="Times New Roman" w:cs="Times New Roman"/>
        </w:rPr>
        <w:t>s</w:t>
      </w:r>
      <w:r w:rsidR="00160122" w:rsidRPr="00931229">
        <w:rPr>
          <w:rFonts w:ascii="Times New Roman" w:hAnsi="Times New Roman" w:cs="Times New Roman"/>
        </w:rPr>
        <w:t xml:space="preserve"> ended </w:t>
      </w:r>
      <w:r w:rsidR="00DB7D87">
        <w:rPr>
          <w:rFonts w:ascii="Times New Roman" w:hAnsi="Times New Roman" w:cs="Times New Roman"/>
        </w:rPr>
        <w:t>Dec</w:t>
      </w:r>
      <w:r w:rsidR="00AF37A1">
        <w:rPr>
          <w:rFonts w:ascii="Times New Roman" w:hAnsi="Times New Roman" w:cs="Times New Roman"/>
        </w:rPr>
        <w:t>ember</w:t>
      </w:r>
      <w:r w:rsidR="00AF37A1" w:rsidRPr="00931229" w:rsidDel="00AF37A1">
        <w:rPr>
          <w:rFonts w:ascii="Times New Roman" w:hAnsi="Times New Roman" w:cs="Times New Roman"/>
        </w:rPr>
        <w:t xml:space="preserve"> </w:t>
      </w:r>
      <w:r w:rsidR="00160122" w:rsidRPr="00931229">
        <w:rPr>
          <w:rFonts w:ascii="Times New Roman" w:hAnsi="Times New Roman" w:cs="Times New Roman"/>
        </w:rPr>
        <w:t>3</w:t>
      </w:r>
      <w:r w:rsidR="00DB7D87">
        <w:rPr>
          <w:rFonts w:ascii="Times New Roman" w:hAnsi="Times New Roman" w:cs="Times New Roman"/>
        </w:rPr>
        <w:t>1</w:t>
      </w:r>
      <w:r w:rsidR="00F42D58" w:rsidRPr="00931229">
        <w:rPr>
          <w:rFonts w:ascii="Times New Roman" w:hAnsi="Times New Roman" w:cs="Times New Roman"/>
        </w:rPr>
        <w:t xml:space="preserve">, 2017 and 2016 </w:t>
      </w:r>
      <w:r w:rsidRPr="00931229">
        <w:rPr>
          <w:rFonts w:ascii="Times New Roman" w:hAnsi="Times New Roman" w:cs="Times New Roman"/>
        </w:rPr>
        <w:t>are as follows:</w:t>
      </w:r>
    </w:p>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6"/>
        <w:gridCol w:w="414"/>
        <w:gridCol w:w="236"/>
        <w:gridCol w:w="304"/>
        <w:gridCol w:w="540"/>
        <w:gridCol w:w="1611"/>
        <w:gridCol w:w="279"/>
        <w:gridCol w:w="1611"/>
      </w:tblGrid>
      <w:tr w:rsidR="00301936" w:rsidRPr="00931229" w:rsidTr="002278E5">
        <w:tc>
          <w:tcPr>
            <w:tcW w:w="4356" w:type="dxa"/>
            <w:tcBorders>
              <w:top w:val="nil"/>
              <w:left w:val="nil"/>
              <w:bottom w:val="nil"/>
              <w:right w:val="nil"/>
            </w:tcBorders>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954" w:type="dxa"/>
            <w:gridSpan w:val="3"/>
            <w:tcBorders>
              <w:top w:val="nil"/>
              <w:left w:val="nil"/>
              <w:bottom w:val="nil"/>
              <w:right w:val="nil"/>
            </w:tcBorders>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p>
        </w:tc>
        <w:tc>
          <w:tcPr>
            <w:tcW w:w="540" w:type="dxa"/>
            <w:tcBorders>
              <w:top w:val="nil"/>
              <w:left w:val="nil"/>
              <w:bottom w:val="nil"/>
              <w:right w:val="nil"/>
            </w:tcBorders>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p>
        </w:tc>
        <w:tc>
          <w:tcPr>
            <w:tcW w:w="3501" w:type="dxa"/>
            <w:gridSpan w:val="3"/>
            <w:tcBorders>
              <w:top w:val="nil"/>
              <w:left w:val="nil"/>
              <w:bottom w:val="single" w:sz="4" w:space="0" w:color="auto"/>
              <w:right w:val="nil"/>
            </w:tcBorders>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r w:rsidRPr="00931229">
              <w:rPr>
                <w:rFonts w:ascii="Times New Roman" w:hAnsi="Times New Roman" w:cs="Times New Roman"/>
              </w:rPr>
              <w:t>In Baht</w:t>
            </w:r>
          </w:p>
        </w:tc>
      </w:tr>
      <w:tr w:rsidR="00160122" w:rsidRPr="00931229" w:rsidTr="002278E5">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414"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3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304"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540"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11" w:type="dxa"/>
            <w:tcBorders>
              <w:top w:val="single" w:sz="4" w:space="0" w:color="auto"/>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2017</w:t>
            </w:r>
          </w:p>
        </w:tc>
        <w:tc>
          <w:tcPr>
            <w:tcW w:w="279"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11" w:type="dxa"/>
            <w:tcBorders>
              <w:top w:val="single" w:sz="4" w:space="0" w:color="auto"/>
              <w:left w:val="nil"/>
              <w:bottom w:val="single" w:sz="4" w:space="0" w:color="auto"/>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2016</w:t>
            </w:r>
          </w:p>
        </w:tc>
      </w:tr>
      <w:tr w:rsidR="00160122" w:rsidRPr="00931229" w:rsidTr="002278E5">
        <w:tc>
          <w:tcPr>
            <w:tcW w:w="435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414"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236"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304"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540"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611" w:type="dxa"/>
            <w:tcBorders>
              <w:top w:val="single" w:sz="4" w:space="0" w:color="auto"/>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79"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611" w:type="dxa"/>
            <w:tcBorders>
              <w:top w:val="nil"/>
              <w:left w:val="nil"/>
              <w:bottom w:val="nil"/>
              <w:right w:val="nil"/>
            </w:tcBorders>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r>
      <w:tr w:rsidR="00160122"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60122" w:rsidRPr="00931229" w:rsidRDefault="00160122" w:rsidP="00B9797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b/>
                <w:bCs/>
              </w:rPr>
            </w:pPr>
            <w:r w:rsidRPr="00931229">
              <w:rPr>
                <w:rFonts w:ascii="Times New Roman" w:eastAsia="Cordia New" w:hAnsi="Times New Roman" w:cs="Times New Roman"/>
                <w:b/>
                <w:bCs/>
              </w:rPr>
              <w:t xml:space="preserve">In loss for the </w:t>
            </w:r>
            <w:r w:rsidR="00B97972">
              <w:rPr>
                <w:rFonts w:ascii="Times New Roman" w:eastAsia="Cordia New" w:hAnsi="Times New Roman" w:cs="Times New Roman"/>
                <w:b/>
                <w:bCs/>
              </w:rPr>
              <w:t>year</w:t>
            </w:r>
          </w:p>
        </w:tc>
        <w:tc>
          <w:tcPr>
            <w:tcW w:w="414"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236"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304"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540" w:type="dxa"/>
          </w:tcPr>
          <w:p w:rsidR="00160122" w:rsidRPr="00931229" w:rsidRDefault="00160122"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611"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79"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r>
      <w:tr w:rsidR="00351836"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351836" w:rsidRPr="00931229" w:rsidRDefault="00351836" w:rsidP="00351836">
            <w:pPr>
              <w:pStyle w:val="NormalIndent"/>
              <w:rPr>
                <w:rFonts w:ascii="Times New Roman" w:hAnsi="Times New Roman" w:cs="Times New Roman"/>
              </w:rPr>
            </w:pPr>
            <w:r w:rsidRPr="00931229">
              <w:rPr>
                <w:rFonts w:ascii="Times New Roman" w:hAnsi="Times New Roman" w:cs="Times New Roman"/>
              </w:rPr>
              <w:t>Current service cost</w:t>
            </w:r>
          </w:p>
        </w:tc>
        <w:tc>
          <w:tcPr>
            <w:tcW w:w="41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2,400,333</w:t>
            </w:r>
          </w:p>
        </w:tc>
        <w:tc>
          <w:tcPr>
            <w:tcW w:w="27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351836" w:rsidRPr="002278E5"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278E5">
              <w:rPr>
                <w:rFonts w:ascii="Times New Roman" w:eastAsia="Cordia New" w:hAnsi="Times New Roman" w:cs="Times New Roman"/>
              </w:rPr>
              <w:t>2,427,200</w:t>
            </w:r>
          </w:p>
        </w:tc>
      </w:tr>
      <w:tr w:rsidR="00351836"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351836" w:rsidRPr="00931229" w:rsidRDefault="00351836" w:rsidP="00351836">
            <w:pPr>
              <w:pStyle w:val="NormalIndent"/>
              <w:rPr>
                <w:rFonts w:ascii="Times New Roman" w:hAnsi="Times New Roman" w:cs="Times New Roman"/>
              </w:rPr>
            </w:pPr>
            <w:r w:rsidRPr="00931229">
              <w:rPr>
                <w:rFonts w:ascii="Times New Roman" w:hAnsi="Times New Roman" w:cs="Times New Roman"/>
              </w:rPr>
              <w:t>Interest cost</w:t>
            </w:r>
          </w:p>
        </w:tc>
        <w:tc>
          <w:tcPr>
            <w:tcW w:w="41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343,552</w:t>
            </w:r>
          </w:p>
        </w:tc>
        <w:tc>
          <w:tcPr>
            <w:tcW w:w="27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351836" w:rsidRPr="002278E5"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278E5">
              <w:rPr>
                <w:rFonts w:ascii="Times New Roman" w:eastAsia="Cordia New" w:hAnsi="Times New Roman" w:cs="Times New Roman"/>
              </w:rPr>
              <w:t>428,400</w:t>
            </w:r>
          </w:p>
        </w:tc>
      </w:tr>
      <w:tr w:rsidR="00351836" w:rsidRPr="00931229"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351836" w:rsidRPr="00931229" w:rsidRDefault="00351836" w:rsidP="00351836">
            <w:pPr>
              <w:pStyle w:val="NormalIndent"/>
              <w:rPr>
                <w:rFonts w:ascii="Times New Roman" w:hAnsi="Times New Roman" w:cs="Times New Roman"/>
              </w:rPr>
            </w:pPr>
            <w:r>
              <w:rPr>
                <w:rFonts w:ascii="Times New Roman" w:hAnsi="Times New Roman" w:cs="Times New Roman"/>
              </w:rPr>
              <w:t>Reversal</w:t>
            </w:r>
          </w:p>
        </w:tc>
        <w:tc>
          <w:tcPr>
            <w:tcW w:w="41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351836" w:rsidRPr="002278E5"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2278E5">
              <w:rPr>
                <w:rFonts w:ascii="Times New Roman" w:eastAsia="Cordia New" w:hAnsi="Times New Roman" w:cs="Times New Roman"/>
              </w:rPr>
              <w:t>(119,290)</w:t>
            </w:r>
          </w:p>
        </w:tc>
      </w:tr>
      <w:tr w:rsidR="00351836"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351836" w:rsidRPr="00931229" w:rsidRDefault="00351836" w:rsidP="003518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b/>
                <w:bCs/>
              </w:rPr>
            </w:pPr>
            <w:r w:rsidRPr="00931229">
              <w:rPr>
                <w:rFonts w:ascii="Times New Roman" w:hAnsi="Times New Roman" w:cs="Times New Roman"/>
                <w:b/>
                <w:bCs/>
              </w:rPr>
              <w:t>In other comprehen</w:t>
            </w:r>
            <w:r>
              <w:rPr>
                <w:rFonts w:ascii="Times New Roman" w:hAnsi="Times New Roman" w:cs="Times New Roman"/>
                <w:b/>
                <w:bCs/>
              </w:rPr>
              <w:t>sive income (loss) for the  year</w:t>
            </w:r>
          </w:p>
        </w:tc>
        <w:tc>
          <w:tcPr>
            <w:tcW w:w="41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7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r>
      <w:tr w:rsidR="00351836" w:rsidRPr="00931229" w:rsidTr="00BC32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351836" w:rsidRPr="00931229" w:rsidRDefault="00351836" w:rsidP="00351836">
            <w:pPr>
              <w:pStyle w:val="NormalIndent"/>
              <w:rPr>
                <w:rFonts w:ascii="Times New Roman" w:hAnsi="Times New Roman" w:cs="Times New Roman"/>
              </w:rPr>
            </w:pPr>
            <w:r w:rsidRPr="00931229">
              <w:rPr>
                <w:rFonts w:ascii="Times New Roman" w:hAnsi="Times New Roman" w:cs="Times New Roman"/>
              </w:rPr>
              <w:t>Actuarial loss</w:t>
            </w:r>
          </w:p>
        </w:tc>
        <w:tc>
          <w:tcPr>
            <w:tcW w:w="41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54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351836" w:rsidRPr="003E1553"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r w:rsidRPr="003E1553">
              <w:rPr>
                <w:rFonts w:ascii="Times New Roman" w:hAnsi="Times New Roman" w:cs="Times New Roman"/>
              </w:rPr>
              <w:t>491,482</w:t>
            </w:r>
          </w:p>
        </w:tc>
        <w:tc>
          <w:tcPr>
            <w:tcW w:w="27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351836"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4356" w:type="dxa"/>
          </w:tcPr>
          <w:p w:rsidR="00351836" w:rsidRPr="00931229" w:rsidRDefault="00351836" w:rsidP="00351836">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931229">
              <w:rPr>
                <w:rFonts w:ascii="Times New Roman" w:hAnsi="Times New Roman" w:cs="Times New Roman"/>
              </w:rPr>
              <w:t>Total</w:t>
            </w:r>
          </w:p>
        </w:tc>
        <w:tc>
          <w:tcPr>
            <w:tcW w:w="41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Borders>
              <w:top w:val="single" w:sz="4" w:space="0" w:color="auto"/>
              <w:bottom w:val="double" w:sz="4" w:space="0" w:color="auto"/>
            </w:tcBorders>
          </w:tcPr>
          <w:p w:rsidR="00351836" w:rsidRPr="003E1553"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r w:rsidRPr="003E1553">
              <w:rPr>
                <w:rFonts w:ascii="Times New Roman" w:hAnsi="Times New Roman" w:cs="Times New Roman"/>
              </w:rPr>
              <w:t>3,235,367</w:t>
            </w:r>
          </w:p>
        </w:tc>
        <w:tc>
          <w:tcPr>
            <w:tcW w:w="27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Borders>
              <w:top w:val="single" w:sz="4" w:space="0" w:color="auto"/>
              <w:bottom w:val="double" w:sz="4" w:space="0" w:color="auto"/>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2278E5">
              <w:rPr>
                <w:rFonts w:ascii="Times New Roman" w:eastAsia="Cordia New" w:hAnsi="Times New Roman" w:cs="Times New Roman"/>
              </w:rPr>
              <w:t>2,736,310</w:t>
            </w:r>
          </w:p>
        </w:tc>
      </w:tr>
    </w:tbl>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E42D5B" w:rsidRPr="00931229" w:rsidRDefault="00E42D5B" w:rsidP="00931229">
      <w:pPr>
        <w:spacing w:line="240" w:lineRule="exact"/>
        <w:jc w:val="both"/>
        <w:rPr>
          <w:rFonts w:ascii="Times New Roman" w:hAnsi="Times New Roman" w:cs="Times New Roman"/>
        </w:rPr>
      </w:pPr>
      <w:r w:rsidRPr="00931229">
        <w:rPr>
          <w:rFonts w:ascii="Times New Roman" w:hAnsi="Times New Roman" w:cs="Times New Roman"/>
        </w:rPr>
        <w:t>Actuarial assumptions</w:t>
      </w:r>
    </w:p>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9" w:type="dxa"/>
        <w:tblLayout w:type="fixed"/>
        <w:tblLook w:val="0000" w:firstRow="0" w:lastRow="0" w:firstColumn="0" w:lastColumn="0" w:noHBand="0" w:noVBand="0"/>
      </w:tblPr>
      <w:tblGrid>
        <w:gridCol w:w="1908"/>
        <w:gridCol w:w="3636"/>
        <w:gridCol w:w="261"/>
        <w:gridCol w:w="3564"/>
      </w:tblGrid>
      <w:tr w:rsidR="00E42D5B" w:rsidRPr="00931229" w:rsidTr="002278E5">
        <w:tc>
          <w:tcPr>
            <w:tcW w:w="1908"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bottom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E42D5B" w:rsidRPr="00931229" w:rsidTr="002278E5">
        <w:tc>
          <w:tcPr>
            <w:tcW w:w="1908"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top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E42D5B" w:rsidRPr="00931229" w:rsidTr="002278E5">
        <w:tc>
          <w:tcPr>
            <w:tcW w:w="1908"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Discount rate</w:t>
            </w:r>
          </w:p>
        </w:tc>
        <w:tc>
          <w:tcPr>
            <w:tcW w:w="3636"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2.3056% per annum</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3.2</w:t>
            </w:r>
            <w:r w:rsidR="00D1095F">
              <w:rPr>
                <w:rFonts w:ascii="Times New Roman" w:hAnsi="Times New Roman" w:cs="Times New Roman"/>
              </w:rPr>
              <w:t>2</w:t>
            </w:r>
            <w:r w:rsidRPr="00931229">
              <w:rPr>
                <w:rFonts w:ascii="Times New Roman" w:hAnsi="Times New Roman" w:cs="Times New Roman"/>
              </w:rPr>
              <w:t>49% per annum</w:t>
            </w:r>
          </w:p>
        </w:tc>
      </w:tr>
      <w:tr w:rsidR="00E42D5B" w:rsidRPr="00931229" w:rsidTr="002278E5">
        <w:tc>
          <w:tcPr>
            <w:tcW w:w="1908"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Future salary increase</w:t>
            </w:r>
          </w:p>
        </w:tc>
        <w:tc>
          <w:tcPr>
            <w:tcW w:w="3636"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 per annum</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 per annum</w:t>
            </w:r>
          </w:p>
        </w:tc>
      </w:tr>
      <w:tr w:rsidR="00E42D5B" w:rsidRPr="00931229" w:rsidTr="002278E5">
        <w:tc>
          <w:tcPr>
            <w:tcW w:w="1908"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Mortality rate</w:t>
            </w:r>
          </w:p>
        </w:tc>
        <w:tc>
          <w:tcPr>
            <w:tcW w:w="3636"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based on Thai Mortality Ordinary Tables</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based on Thai Mortality Ordinary Tables</w:t>
            </w:r>
          </w:p>
        </w:tc>
      </w:tr>
      <w:tr w:rsidR="00E42D5B" w:rsidRPr="00931229" w:rsidTr="002278E5">
        <w:tc>
          <w:tcPr>
            <w:tcW w:w="1908"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E42D5B" w:rsidRPr="00931229" w:rsidRDefault="00E42D5B" w:rsidP="00F42EF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of 20</w:t>
            </w:r>
            <w:r w:rsidR="00F42EFB">
              <w:rPr>
                <w:rFonts w:ascii="Times New Roman" w:hAnsi="Times New Roman" w:cs="Times New Roman"/>
              </w:rPr>
              <w:t>17</w:t>
            </w:r>
            <w:r w:rsidRPr="00931229">
              <w:rPr>
                <w:rFonts w:ascii="Times New Roman" w:hAnsi="Times New Roman" w:cs="Times New Roman"/>
              </w:rPr>
              <w:t xml:space="preserve"> (TMO 20</w:t>
            </w:r>
            <w:r w:rsidR="00F42EFB">
              <w:rPr>
                <w:rFonts w:ascii="Times New Roman" w:hAnsi="Times New Roman" w:cs="Times New Roman"/>
              </w:rPr>
              <w:t>17</w:t>
            </w:r>
            <w:r w:rsidRPr="00931229">
              <w:rPr>
                <w:rFonts w:ascii="Times New Roman" w:hAnsi="Times New Roman" w:cs="Times New Roman"/>
              </w:rPr>
              <w:t>)</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of 2008 (TMO 2008)</w:t>
            </w:r>
          </w:p>
        </w:tc>
      </w:tr>
      <w:tr w:rsidR="00E42D5B" w:rsidRPr="00931229" w:rsidTr="002278E5">
        <w:tc>
          <w:tcPr>
            <w:tcW w:w="1908"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Disability rate</w:t>
            </w:r>
          </w:p>
        </w:tc>
        <w:tc>
          <w:tcPr>
            <w:tcW w:w="3636" w:type="dxa"/>
          </w:tcPr>
          <w:p w:rsidR="00E42D5B" w:rsidRPr="00931229" w:rsidRDefault="00E42D5B" w:rsidP="00F42EF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5% of  Thai Mortality Ordinary Tables of 20</w:t>
            </w:r>
            <w:r w:rsidR="00F42EFB">
              <w:rPr>
                <w:rFonts w:ascii="Times New Roman" w:hAnsi="Times New Roman" w:cs="Times New Roman"/>
              </w:rPr>
              <w:t>17</w:t>
            </w:r>
          </w:p>
        </w:tc>
        <w:tc>
          <w:tcPr>
            <w:tcW w:w="261"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E42D5B" w:rsidRPr="00931229" w:rsidRDefault="00E42D5B" w:rsidP="0093122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5% of  Thai Mortality Ordinary Tables of 2008</w:t>
            </w:r>
          </w:p>
        </w:tc>
      </w:tr>
    </w:tbl>
    <w:p w:rsidR="00C349F8" w:rsidRPr="00931229" w:rsidRDefault="00D0152C" w:rsidP="00EA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C349F8" w:rsidRPr="00931229">
        <w:rPr>
          <w:rFonts w:ascii="Times New Roman" w:hAnsi="Times New Roman" w:cs="Times New Roman"/>
          <w:b/>
          <w:bCs/>
        </w:rPr>
        <w:lastRenderedPageBreak/>
        <w:t>1</w:t>
      </w:r>
      <w:r w:rsidR="00BB3860">
        <w:rPr>
          <w:rFonts w:ascii="Times New Roman" w:hAnsi="Times New Roman" w:cs="Times New Roman"/>
          <w:b/>
          <w:bCs/>
        </w:rPr>
        <w:t>7</w:t>
      </w:r>
      <w:r w:rsidR="00C349F8" w:rsidRPr="00931229">
        <w:rPr>
          <w:rFonts w:ascii="Times New Roman" w:hAnsi="Times New Roman" w:cs="Times New Roman"/>
          <w:b/>
          <w:bCs/>
        </w:rPr>
        <w:t>.</w:t>
      </w:r>
      <w:r w:rsidR="00C349F8" w:rsidRPr="00931229">
        <w:rPr>
          <w:rFonts w:ascii="Times New Roman" w:hAnsi="Times New Roman" w:cs="Times New Roman"/>
          <w:b/>
          <w:bCs/>
        </w:rPr>
        <w:tab/>
        <w:t>DEFERRED INCOME TAX</w:t>
      </w: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31229" w:rsidRDefault="00147126" w:rsidP="00931229">
      <w:pPr>
        <w:spacing w:line="240" w:lineRule="exact"/>
        <w:jc w:val="both"/>
        <w:rPr>
          <w:rFonts w:ascii="Times New Roman" w:hAnsi="Times New Roman" w:cs="Times New Roman"/>
        </w:rPr>
      </w:pPr>
      <w:r w:rsidRPr="00931229">
        <w:rPr>
          <w:rFonts w:ascii="Times New Roman" w:hAnsi="Times New Roman" w:cs="Times New Roman"/>
        </w:rPr>
        <w:t>T</w:t>
      </w:r>
      <w:r w:rsidR="00C349F8" w:rsidRPr="00931229">
        <w:rPr>
          <w:rFonts w:ascii="Times New Roman" w:hAnsi="Times New Roman" w:cs="Times New Roman"/>
        </w:rPr>
        <w:t>ax</w:t>
      </w:r>
      <w:r w:rsidR="004E2A55">
        <w:rPr>
          <w:rFonts w:ascii="Times New Roman" w:hAnsi="Times New Roman" w:cs="Times New Roman"/>
        </w:rPr>
        <w:t xml:space="preserve"> income </w:t>
      </w:r>
      <w:r w:rsidR="00C349F8" w:rsidRPr="00931229">
        <w:rPr>
          <w:rFonts w:ascii="Times New Roman" w:hAnsi="Times New Roman" w:cs="Times New Roman"/>
        </w:rPr>
        <w:t xml:space="preserve">for each of the </w:t>
      </w:r>
      <w:r w:rsidR="00DB7D87">
        <w:rPr>
          <w:rFonts w:ascii="Times New Roman" w:hAnsi="Times New Roman"/>
          <w:szCs w:val="22"/>
        </w:rPr>
        <w:t>year</w:t>
      </w:r>
      <w:r w:rsidR="002278E5">
        <w:rPr>
          <w:rFonts w:ascii="Times New Roman" w:hAnsi="Times New Roman"/>
          <w:szCs w:val="22"/>
        </w:rPr>
        <w:t>s</w:t>
      </w:r>
      <w:r w:rsidR="006C39FE" w:rsidRPr="00931229">
        <w:rPr>
          <w:rFonts w:ascii="Times New Roman" w:hAnsi="Times New Roman" w:cs="Times New Roman"/>
        </w:rPr>
        <w:t xml:space="preserve"> ended</w:t>
      </w:r>
      <w:r w:rsidR="00C80B52" w:rsidRPr="00931229">
        <w:rPr>
          <w:rFonts w:ascii="Times New Roman" w:hAnsi="Times New Roman" w:cs="Times New Roman"/>
        </w:rPr>
        <w:t xml:space="preserve"> </w:t>
      </w:r>
      <w:r w:rsidR="00DB7D87">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C80B52" w:rsidRPr="00931229">
        <w:rPr>
          <w:rFonts w:ascii="Times New Roman" w:hAnsi="Times New Roman" w:cs="Times New Roman"/>
        </w:rPr>
        <w:t>3</w:t>
      </w:r>
      <w:r w:rsidR="00DB7D87">
        <w:rPr>
          <w:rFonts w:ascii="Times New Roman" w:hAnsi="Times New Roman" w:cs="Times New Roman"/>
        </w:rPr>
        <w:t>1</w:t>
      </w:r>
      <w:r w:rsidR="00C349F8" w:rsidRPr="00931229">
        <w:rPr>
          <w:rFonts w:ascii="Times New Roman" w:hAnsi="Times New Roman" w:cs="Times New Roman"/>
        </w:rPr>
        <w:t>, 201</w:t>
      </w:r>
      <w:r w:rsidR="006C39FE" w:rsidRPr="00931229">
        <w:rPr>
          <w:rFonts w:ascii="Times New Roman" w:hAnsi="Times New Roman" w:cs="Times New Roman"/>
        </w:rPr>
        <w:t>7</w:t>
      </w:r>
      <w:r w:rsidR="00C349F8" w:rsidRPr="00931229">
        <w:rPr>
          <w:rFonts w:ascii="Times New Roman" w:hAnsi="Times New Roman" w:cs="Times New Roman"/>
        </w:rPr>
        <w:t xml:space="preserve"> and 201</w:t>
      </w:r>
      <w:r w:rsidR="006C39FE" w:rsidRPr="00931229">
        <w:rPr>
          <w:rFonts w:ascii="Times New Roman" w:hAnsi="Times New Roman" w:cs="Times New Roman"/>
        </w:rPr>
        <w:t>6</w:t>
      </w:r>
      <w:r w:rsidR="00C349F8" w:rsidRPr="00931229">
        <w:rPr>
          <w:rFonts w:ascii="Times New Roman" w:hAnsi="Times New Roman" w:cs="Times New Roman"/>
        </w:rPr>
        <w:t xml:space="preserve"> are as follows:</w:t>
      </w:r>
    </w:p>
    <w:p w:rsidR="007D5A36" w:rsidRPr="00931229" w:rsidRDefault="007D5A36" w:rsidP="00931229">
      <w:pPr>
        <w:spacing w:line="240" w:lineRule="exact"/>
        <w:jc w:val="both"/>
        <w:rPr>
          <w:rFonts w:ascii="Times New Roman" w:hAnsi="Times New Roman" w:cs="Times New Roman"/>
        </w:rPr>
      </w:pPr>
    </w:p>
    <w:tbl>
      <w:tblPr>
        <w:tblW w:w="9369" w:type="dxa"/>
        <w:tblInd w:w="-27" w:type="dxa"/>
        <w:tblLayout w:type="fixed"/>
        <w:tblLook w:val="01E0" w:firstRow="1" w:lastRow="1" w:firstColumn="1" w:lastColumn="1" w:noHBand="0" w:noVBand="0"/>
      </w:tblPr>
      <w:tblGrid>
        <w:gridCol w:w="4779"/>
        <w:gridCol w:w="270"/>
        <w:gridCol w:w="270"/>
        <w:gridCol w:w="270"/>
        <w:gridCol w:w="270"/>
        <w:gridCol w:w="1620"/>
        <w:gridCol w:w="270"/>
        <w:gridCol w:w="1620"/>
      </w:tblGrid>
      <w:tr w:rsidR="00301936" w:rsidRPr="00931229" w:rsidTr="004E2A55">
        <w:tc>
          <w:tcPr>
            <w:tcW w:w="4779" w:type="dxa"/>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810" w:type="dxa"/>
            <w:gridSpan w:val="3"/>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70" w:type="dxa"/>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3510" w:type="dxa"/>
            <w:gridSpan w:val="3"/>
            <w:tcBorders>
              <w:bottom w:val="single" w:sz="4" w:space="0" w:color="auto"/>
            </w:tcBorders>
            <w:vAlign w:val="bottom"/>
          </w:tcPr>
          <w:p w:rsidR="00301936" w:rsidRPr="00931229" w:rsidRDefault="00DB7D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In Baht</w:t>
            </w:r>
          </w:p>
        </w:tc>
      </w:tr>
      <w:tr w:rsidR="00950F15" w:rsidRPr="00931229" w:rsidTr="004E2A55">
        <w:tc>
          <w:tcPr>
            <w:tcW w:w="4779"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950F15" w:rsidRPr="00931229" w:rsidRDefault="00950F15" w:rsidP="00931229">
            <w:pPr>
              <w:tabs>
                <w:tab w:val="clear" w:pos="227"/>
                <w:tab w:val="clear" w:pos="454"/>
                <w:tab w:val="clear" w:pos="680"/>
                <w:tab w:val="left" w:pos="720"/>
              </w:tabs>
              <w:ind w:right="90"/>
              <w:jc w:val="center"/>
              <w:rPr>
                <w:rFonts w:ascii="Times New Roman" w:hAnsi="Times New Roman" w:cs="Times New Roman"/>
              </w:rPr>
            </w:pPr>
          </w:p>
        </w:tc>
        <w:tc>
          <w:tcPr>
            <w:tcW w:w="270" w:type="dxa"/>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620" w:type="dxa"/>
            <w:tcBorders>
              <w:bottom w:val="single" w:sz="4" w:space="0" w:color="auto"/>
            </w:tcBorders>
            <w:shd w:val="clear" w:color="auto" w:fill="auto"/>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70" w:type="dxa"/>
          </w:tcPr>
          <w:p w:rsidR="00950F15" w:rsidRPr="00931229" w:rsidRDefault="00950F15" w:rsidP="00931229">
            <w:pPr>
              <w:tabs>
                <w:tab w:val="clear" w:pos="227"/>
                <w:tab w:val="clear" w:pos="454"/>
                <w:tab w:val="clear" w:pos="680"/>
                <w:tab w:val="left" w:pos="720"/>
              </w:tabs>
              <w:ind w:right="90"/>
              <w:jc w:val="center"/>
              <w:rPr>
                <w:rFonts w:ascii="Times New Roman" w:hAnsi="Times New Roman" w:cs="Times New Roman"/>
              </w:rPr>
            </w:pPr>
          </w:p>
        </w:tc>
        <w:tc>
          <w:tcPr>
            <w:tcW w:w="1620" w:type="dxa"/>
            <w:tcBorders>
              <w:bottom w:val="single" w:sz="4" w:space="0" w:color="auto"/>
            </w:tcBorders>
            <w:shd w:val="clear" w:color="auto" w:fill="auto"/>
          </w:tcPr>
          <w:p w:rsidR="00950F15" w:rsidRPr="00931229" w:rsidRDefault="00950F15"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950F15" w:rsidRPr="00931229" w:rsidTr="004E2A55">
        <w:tc>
          <w:tcPr>
            <w:tcW w:w="4779"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270"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620" w:type="dxa"/>
            <w:tcBorders>
              <w:top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620" w:type="dxa"/>
            <w:tcBorders>
              <w:top w:val="single" w:sz="4" w:space="0" w:color="auto"/>
            </w:tcBorders>
            <w:shd w:val="clear" w:color="auto" w:fill="auto"/>
            <w:vAlign w:val="bottom"/>
          </w:tcPr>
          <w:p w:rsidR="00950F15" w:rsidRPr="00931229" w:rsidRDefault="00950F1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351836" w:rsidRPr="00931229" w:rsidTr="004E2A55">
        <w:tc>
          <w:tcPr>
            <w:tcW w:w="4779" w:type="dxa"/>
            <w:vAlign w:val="bottom"/>
          </w:tcPr>
          <w:p w:rsidR="00351836" w:rsidRPr="00F9535C"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heme="minorBidi"/>
              </w:rPr>
            </w:pPr>
            <w:r w:rsidRPr="00931229">
              <w:rPr>
                <w:rFonts w:ascii="Times New Roman" w:hAnsi="Times New Roman" w:cs="Times New Roman"/>
              </w:rPr>
              <w:t>Current tax</w:t>
            </w:r>
          </w:p>
        </w:tc>
        <w:tc>
          <w:tcPr>
            <w:tcW w:w="270" w:type="dxa"/>
            <w:shd w:val="clear" w:color="auto" w:fill="auto"/>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F42EFB" w:rsidRPr="00931229" w:rsidTr="004E2A55">
        <w:tc>
          <w:tcPr>
            <w:tcW w:w="5859" w:type="dxa"/>
            <w:gridSpan w:val="5"/>
            <w:vAlign w:val="bottom"/>
          </w:tcPr>
          <w:p w:rsidR="00F42EFB" w:rsidRPr="00931229" w:rsidRDefault="00F42EFB" w:rsidP="00F42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rPr>
                <w:rFonts w:ascii="Times New Roman" w:hAnsi="Times New Roman" w:cs="Times New Roman"/>
              </w:rPr>
            </w:pPr>
            <w:r w:rsidRPr="00931229">
              <w:rPr>
                <w:rFonts w:ascii="Times New Roman" w:hAnsi="Times New Roman" w:cs="Times New Roman"/>
              </w:rPr>
              <w:t>Add (Less) : Tax effects from deferred income tax of temporary differences</w:t>
            </w:r>
          </w:p>
        </w:tc>
        <w:tc>
          <w:tcPr>
            <w:tcW w:w="1620" w:type="dxa"/>
            <w:shd w:val="clear" w:color="auto" w:fill="auto"/>
            <w:vAlign w:val="bottom"/>
          </w:tcPr>
          <w:p w:rsidR="00F42EFB" w:rsidRPr="00931229" w:rsidRDefault="00F42EFB"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70" w:type="dxa"/>
            <w:shd w:val="clear" w:color="auto" w:fill="auto"/>
            <w:vAlign w:val="bottom"/>
          </w:tcPr>
          <w:p w:rsidR="00F42EFB" w:rsidRPr="00931229" w:rsidRDefault="00F42EFB"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vAlign w:val="bottom"/>
          </w:tcPr>
          <w:p w:rsidR="00F42EFB" w:rsidRPr="00931229" w:rsidRDefault="00F42EFB"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r>
      <w:tr w:rsidR="00351836" w:rsidRPr="00931229" w:rsidTr="004E2A55">
        <w:tc>
          <w:tcPr>
            <w:tcW w:w="4779"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right="71"/>
              <w:rPr>
                <w:rFonts w:ascii="Times New Roman" w:hAnsi="Times New Roman" w:cs="Times New Roman"/>
              </w:rPr>
            </w:pPr>
            <w:r w:rsidRPr="00931229">
              <w:rPr>
                <w:rFonts w:ascii="Times New Roman" w:hAnsi="Times New Roman" w:cs="Times New Roman"/>
              </w:rPr>
              <w:t>-  Unrealized loss on revaluation of fixed assets</w:t>
            </w:r>
          </w:p>
        </w:tc>
        <w:tc>
          <w:tcPr>
            <w:tcW w:w="27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70"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70"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351836" w:rsidRPr="00E7636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E76362">
              <w:rPr>
                <w:rFonts w:ascii="Times New Roman" w:eastAsia="Cordia New" w:hAnsi="Times New Roman" w:cs="Times New Roman"/>
              </w:rPr>
              <w:t>(280,796)</w:t>
            </w:r>
          </w:p>
        </w:tc>
      </w:tr>
      <w:tr w:rsidR="00351836" w:rsidRPr="00931229" w:rsidTr="004E2A55">
        <w:tc>
          <w:tcPr>
            <w:tcW w:w="4779"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71"/>
              <w:rPr>
                <w:rFonts w:ascii="Times New Roman" w:hAnsi="Times New Roman" w:cs="Times New Roman"/>
              </w:rPr>
            </w:pPr>
            <w:r w:rsidRPr="00931229">
              <w:rPr>
                <w:rFonts w:ascii="Times New Roman" w:hAnsi="Times New Roman" w:cs="Times New Roman"/>
              </w:rPr>
              <w:t>-  Depreciation of surplus on revaluation of</w:t>
            </w:r>
            <w:r>
              <w:rPr>
                <w:rFonts w:ascii="Times New Roman" w:hAnsi="Times New Roman" w:cs="Times New Roman"/>
              </w:rPr>
              <w:t xml:space="preserve"> </w:t>
            </w:r>
            <w:r w:rsidRPr="00931229">
              <w:rPr>
                <w:rFonts w:ascii="Times New Roman" w:hAnsi="Times New Roman" w:cs="Times New Roman"/>
              </w:rPr>
              <w:t>fixed assets</w:t>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bottom w:val="single" w:sz="4" w:space="0" w:color="auto"/>
            </w:tcBorders>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351836">
              <w:rPr>
                <w:rFonts w:ascii="Times New Roman" w:hAnsi="Times New Roman" w:cs="Times New Roman"/>
              </w:rPr>
              <w:t>232,056</w:t>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bottom w:val="single" w:sz="4" w:space="0" w:color="auto"/>
            </w:tcBorders>
            <w:shd w:val="clear" w:color="auto" w:fill="auto"/>
          </w:tcPr>
          <w:p w:rsidR="00351836" w:rsidRPr="00E7636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76362">
              <w:rPr>
                <w:rFonts w:ascii="Times New Roman" w:eastAsia="Cordia New" w:hAnsi="Times New Roman" w:cs="Times New Roman"/>
              </w:rPr>
              <w:t>337,801</w:t>
            </w:r>
          </w:p>
        </w:tc>
      </w:tr>
      <w:tr w:rsidR="00351836" w:rsidRPr="00931229" w:rsidTr="004E2A55">
        <w:tc>
          <w:tcPr>
            <w:tcW w:w="4779" w:type="dxa"/>
            <w:vAlign w:val="bottom"/>
          </w:tcPr>
          <w:p w:rsidR="00351836" w:rsidRPr="00931229" w:rsidRDefault="00F42EFB"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Pr>
                <w:rFonts w:ascii="Times New Roman" w:hAnsi="Times New Roman" w:cs="Times New Roman"/>
              </w:rPr>
              <w:t>Tax income</w:t>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r w:rsidRPr="00351836">
              <w:rPr>
                <w:rFonts w:ascii="Times New Roman" w:eastAsia="Cordia New" w:hAnsi="Times New Roman" w:cs="Times New Roman"/>
              </w:rPr>
              <w:t>232,056</w:t>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351836" w:rsidRPr="00E7636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76362">
              <w:rPr>
                <w:rFonts w:ascii="Times New Roman" w:eastAsia="Cordia New" w:hAnsi="Times New Roman" w:cs="Times New Roman"/>
              </w:rPr>
              <w:t>57,005</w:t>
            </w:r>
          </w:p>
        </w:tc>
      </w:tr>
    </w:tbl>
    <w:p w:rsidR="002278E5" w:rsidRDefault="002278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t xml:space="preserve">Reconciliations between tax income </w:t>
      </w:r>
      <w:r w:rsidR="00E42D5B" w:rsidRPr="00931229">
        <w:rPr>
          <w:rFonts w:ascii="Times New Roman" w:hAnsi="Times New Roman" w:cs="Times New Roman"/>
        </w:rPr>
        <w:t xml:space="preserve">and accounting </w:t>
      </w:r>
      <w:r w:rsidRPr="00931229">
        <w:rPr>
          <w:rFonts w:ascii="Times New Roman" w:hAnsi="Times New Roman" w:cs="Times New Roman"/>
        </w:rPr>
        <w:t>loss multiplied by the applicable</w:t>
      </w:r>
      <w:r w:rsidR="00A57C48" w:rsidRPr="00931229">
        <w:rPr>
          <w:rFonts w:ascii="Times New Roman" w:hAnsi="Times New Roman" w:cs="Times New Roman"/>
        </w:rPr>
        <w:t xml:space="preserve"> tax rate for each of the </w:t>
      </w:r>
      <w:r w:rsidR="00DB7D87">
        <w:rPr>
          <w:rFonts w:ascii="Times New Roman" w:hAnsi="Times New Roman" w:cs="Times New Roman"/>
        </w:rPr>
        <w:t>year</w:t>
      </w:r>
      <w:r w:rsidR="00BC3294">
        <w:rPr>
          <w:rFonts w:ascii="Times New Roman" w:hAnsi="Times New Roman" w:cs="Times New Roman"/>
        </w:rPr>
        <w:t>s</w:t>
      </w:r>
      <w:r w:rsidR="00DB7D87">
        <w:rPr>
          <w:rFonts w:ascii="Times New Roman" w:hAnsi="Times New Roman" w:cs="Times New Roman"/>
        </w:rPr>
        <w:t xml:space="preserve"> </w:t>
      </w:r>
      <w:r w:rsidRPr="00931229">
        <w:rPr>
          <w:rFonts w:ascii="Times New Roman" w:hAnsi="Times New Roman" w:cs="Times New Roman"/>
        </w:rPr>
        <w:t>ended</w:t>
      </w:r>
      <w:r w:rsidR="0068774F" w:rsidRPr="00931229">
        <w:rPr>
          <w:rFonts w:ascii="Times New Roman" w:hAnsi="Times New Roman" w:cs="Times New Roman"/>
        </w:rPr>
        <w:t xml:space="preserve"> </w:t>
      </w:r>
      <w:r w:rsidR="00DB7D87">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68774F" w:rsidRPr="00931229">
        <w:rPr>
          <w:rFonts w:ascii="Times New Roman" w:hAnsi="Times New Roman" w:cs="Times New Roman"/>
        </w:rPr>
        <w:t>3</w:t>
      </w:r>
      <w:r w:rsidR="00DB7D87">
        <w:rPr>
          <w:rFonts w:ascii="Times New Roman" w:hAnsi="Times New Roman" w:cs="Times New Roman"/>
        </w:rPr>
        <w:t>1</w:t>
      </w:r>
      <w:r w:rsidR="00A57C48" w:rsidRPr="00931229">
        <w:rPr>
          <w:rFonts w:ascii="Times New Roman" w:hAnsi="Times New Roman" w:cs="Times New Roman"/>
        </w:rPr>
        <w:t>, 2017</w:t>
      </w:r>
      <w:r w:rsidRPr="00931229">
        <w:rPr>
          <w:rFonts w:ascii="Times New Roman" w:hAnsi="Times New Roman" w:cs="Times New Roman"/>
        </w:rPr>
        <w:t xml:space="preserve"> and 201</w:t>
      </w:r>
      <w:r w:rsidR="00A57C48" w:rsidRPr="00931229">
        <w:rPr>
          <w:rFonts w:ascii="Times New Roman" w:hAnsi="Times New Roman" w:cs="Times New Roman"/>
        </w:rPr>
        <w:t>6</w:t>
      </w:r>
      <w:r w:rsidRPr="00931229">
        <w:rPr>
          <w:rFonts w:ascii="Times New Roman" w:hAnsi="Times New Roman" w:cs="Times New Roman"/>
        </w:rPr>
        <w:t xml:space="preserve"> are as follows:</w:t>
      </w:r>
    </w:p>
    <w:p w:rsidR="009729F8" w:rsidRPr="00931229" w:rsidRDefault="009729F8" w:rsidP="00931229">
      <w:pPr>
        <w:spacing w:line="240" w:lineRule="exact"/>
        <w:jc w:val="both"/>
        <w:rPr>
          <w:rFonts w:ascii="Times New Roman" w:hAnsi="Times New Roman" w:cs="Times New Roman"/>
        </w:rPr>
      </w:pPr>
    </w:p>
    <w:tbl>
      <w:tblPr>
        <w:tblW w:w="9387" w:type="dxa"/>
        <w:tblInd w:w="-27" w:type="dxa"/>
        <w:tblLayout w:type="fixed"/>
        <w:tblLook w:val="01E0" w:firstRow="1" w:lastRow="1" w:firstColumn="1" w:lastColumn="1" w:noHBand="0" w:noVBand="0"/>
      </w:tblPr>
      <w:tblGrid>
        <w:gridCol w:w="4797"/>
        <w:gridCol w:w="270"/>
        <w:gridCol w:w="270"/>
        <w:gridCol w:w="270"/>
        <w:gridCol w:w="270"/>
        <w:gridCol w:w="1620"/>
        <w:gridCol w:w="270"/>
        <w:gridCol w:w="1620"/>
      </w:tblGrid>
      <w:tr w:rsidR="00301936" w:rsidRPr="00931229" w:rsidTr="002278E5">
        <w:tc>
          <w:tcPr>
            <w:tcW w:w="4797" w:type="dxa"/>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810" w:type="dxa"/>
            <w:gridSpan w:val="3"/>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70" w:type="dxa"/>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3510" w:type="dxa"/>
            <w:gridSpan w:val="3"/>
            <w:tcBorders>
              <w:bottom w:val="single" w:sz="4" w:space="0" w:color="auto"/>
            </w:tcBorders>
            <w:vAlign w:val="bottom"/>
          </w:tcPr>
          <w:p w:rsidR="00301936" w:rsidRPr="00931229" w:rsidRDefault="00DB7D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In Baht</w:t>
            </w:r>
          </w:p>
        </w:tc>
      </w:tr>
      <w:tr w:rsidR="009729F8" w:rsidRPr="00931229" w:rsidTr="002278E5">
        <w:tc>
          <w:tcPr>
            <w:tcW w:w="4797"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9729F8" w:rsidRPr="00931229" w:rsidRDefault="009729F8" w:rsidP="00931229">
            <w:pPr>
              <w:tabs>
                <w:tab w:val="clear" w:pos="227"/>
                <w:tab w:val="clear" w:pos="454"/>
                <w:tab w:val="clear" w:pos="680"/>
                <w:tab w:val="left" w:pos="720"/>
              </w:tabs>
              <w:ind w:right="90"/>
              <w:jc w:val="center"/>
              <w:rPr>
                <w:rFonts w:ascii="Times New Roman" w:hAnsi="Times New Roman" w:cs="Times New Roman"/>
              </w:rPr>
            </w:pPr>
          </w:p>
        </w:tc>
        <w:tc>
          <w:tcPr>
            <w:tcW w:w="270" w:type="dxa"/>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620" w:type="dxa"/>
            <w:tcBorders>
              <w:bottom w:val="single" w:sz="4" w:space="0" w:color="auto"/>
            </w:tcBorders>
            <w:shd w:val="clear" w:color="auto" w:fill="auto"/>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70" w:type="dxa"/>
          </w:tcPr>
          <w:p w:rsidR="009729F8" w:rsidRPr="00931229" w:rsidRDefault="009729F8" w:rsidP="00931229">
            <w:pPr>
              <w:tabs>
                <w:tab w:val="clear" w:pos="227"/>
                <w:tab w:val="clear" w:pos="454"/>
                <w:tab w:val="clear" w:pos="680"/>
                <w:tab w:val="left" w:pos="720"/>
              </w:tabs>
              <w:ind w:right="90"/>
              <w:jc w:val="center"/>
              <w:rPr>
                <w:rFonts w:ascii="Times New Roman" w:hAnsi="Times New Roman" w:cs="Times New Roman"/>
              </w:rPr>
            </w:pPr>
          </w:p>
        </w:tc>
        <w:tc>
          <w:tcPr>
            <w:tcW w:w="1620" w:type="dxa"/>
            <w:tcBorders>
              <w:bottom w:val="single" w:sz="4" w:space="0" w:color="auto"/>
            </w:tcBorders>
            <w:shd w:val="clear" w:color="auto" w:fill="auto"/>
          </w:tcPr>
          <w:p w:rsidR="009729F8" w:rsidRPr="00931229" w:rsidRDefault="009729F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9729F8" w:rsidRPr="00931229" w:rsidTr="002278E5">
        <w:tc>
          <w:tcPr>
            <w:tcW w:w="4797"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270"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620" w:type="dxa"/>
            <w:tcBorders>
              <w:top w:val="single" w:sz="4" w:space="0" w:color="auto"/>
            </w:tcBorders>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620" w:type="dxa"/>
            <w:tcBorders>
              <w:top w:val="single" w:sz="4" w:space="0" w:color="auto"/>
            </w:tcBorders>
            <w:shd w:val="clear" w:color="auto" w:fill="auto"/>
            <w:vAlign w:val="bottom"/>
          </w:tcPr>
          <w:p w:rsidR="009729F8" w:rsidRPr="00931229" w:rsidRDefault="00972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BC3294" w:rsidRPr="00931229" w:rsidTr="00BC3294">
        <w:tc>
          <w:tcPr>
            <w:tcW w:w="4797" w:type="dxa"/>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Accounting loss before tax</w:t>
            </w:r>
          </w:p>
        </w:tc>
        <w:tc>
          <w:tcPr>
            <w:tcW w:w="270" w:type="dxa"/>
            <w:shd w:val="clear" w:color="auto" w:fill="auto"/>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43"/>
              <w:jc w:val="right"/>
              <w:rPr>
                <w:rFonts w:ascii="Times New Roman" w:hAnsi="Times New Roman" w:cs="Times New Roman"/>
                <w:u w:val="single"/>
              </w:rPr>
            </w:pPr>
          </w:p>
        </w:tc>
        <w:tc>
          <w:tcPr>
            <w:tcW w:w="1620" w:type="dxa"/>
            <w:tcBorders>
              <w:bottom w:val="double" w:sz="4" w:space="0" w:color="auto"/>
            </w:tcBorders>
            <w:shd w:val="clear" w:color="auto" w:fill="auto"/>
          </w:tcPr>
          <w:p w:rsidR="00BC3294" w:rsidRPr="00931229" w:rsidRDefault="00351836"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351836">
              <w:rPr>
                <w:rFonts w:ascii="Times New Roman" w:hAnsi="Times New Roman" w:cs="Times New Roman"/>
              </w:rPr>
              <w:t>(115,832,500)</w:t>
            </w: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620" w:type="dxa"/>
            <w:tcBorders>
              <w:bottom w:val="double" w:sz="4" w:space="0" w:color="auto"/>
            </w:tcBorders>
            <w:shd w:val="clear" w:color="auto" w:fill="auto"/>
            <w:vAlign w:val="bottom"/>
          </w:tcPr>
          <w:p w:rsidR="00BC3294" w:rsidRPr="00964F32"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(183,486,209)</w:t>
            </w:r>
          </w:p>
        </w:tc>
      </w:tr>
      <w:tr w:rsidR="00BC3294" w:rsidRPr="00931229" w:rsidTr="002278E5">
        <w:tc>
          <w:tcPr>
            <w:tcW w:w="4797" w:type="dxa"/>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270" w:type="dxa"/>
            <w:shd w:val="clear" w:color="auto" w:fill="auto"/>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jc w:val="right"/>
              <w:rPr>
                <w:rFonts w:ascii="Times New Roman" w:hAnsi="Times New Roman" w:cs="Times New Roman"/>
              </w:rPr>
            </w:pPr>
          </w:p>
        </w:tc>
      </w:tr>
      <w:tr w:rsidR="00BC3294" w:rsidRPr="00931229" w:rsidTr="00BC3294">
        <w:tc>
          <w:tcPr>
            <w:tcW w:w="4797" w:type="dxa"/>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 xml:space="preserve">Income tax rate at 20% </w:t>
            </w:r>
          </w:p>
        </w:tc>
        <w:tc>
          <w:tcPr>
            <w:tcW w:w="270" w:type="dxa"/>
            <w:shd w:val="clear" w:color="auto" w:fill="auto"/>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BC3294" w:rsidRPr="00931229" w:rsidRDefault="00351836"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351836">
              <w:rPr>
                <w:rFonts w:ascii="Times New Roman" w:hAnsi="Times New Roman" w:cs="Times New Roman"/>
              </w:rPr>
              <w:t>23,166,500</w:t>
            </w:r>
          </w:p>
        </w:tc>
        <w:tc>
          <w:tcPr>
            <w:tcW w:w="270" w:type="dxa"/>
            <w:shd w:val="clear" w:color="auto" w:fill="auto"/>
            <w:vAlign w:val="bottom"/>
          </w:tcPr>
          <w:p w:rsidR="00BC3294" w:rsidRPr="00931229"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vAlign w:val="bottom"/>
          </w:tcPr>
          <w:p w:rsidR="00BC3294" w:rsidRPr="00964F32" w:rsidRDefault="00BC3294" w:rsidP="00BC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36,697,242</w:t>
            </w:r>
          </w:p>
        </w:tc>
      </w:tr>
      <w:tr w:rsidR="00351836" w:rsidRPr="00931229" w:rsidTr="002278E5">
        <w:tc>
          <w:tcPr>
            <w:tcW w:w="4797"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sidRPr="00931229">
              <w:rPr>
                <w:rFonts w:ascii="Times New Roman" w:hAnsi="Times New Roman" w:cs="Times New Roman"/>
              </w:rPr>
              <w:t>Tax effect of exempted income and non-deductible expenses</w:t>
            </w:r>
          </w:p>
        </w:tc>
        <w:tc>
          <w:tcPr>
            <w:tcW w:w="270" w:type="dxa"/>
          </w:tcPr>
          <w:p w:rsidR="00351836" w:rsidRPr="00E542C4" w:rsidRDefault="00351836" w:rsidP="00E5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351836" w:rsidRPr="003D5977"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3D5977">
              <w:rPr>
                <w:rFonts w:ascii="Times New Roman" w:hAnsi="Times New Roman" w:cs="Times New Roman"/>
              </w:rPr>
              <w:t>280,002</w:t>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w:t>
            </w:r>
            <w:r>
              <w:rPr>
                <w:rFonts w:ascii="Times New Roman" w:eastAsia="Cordia New" w:hAnsi="Times New Roman" w:cs="Times New Roman"/>
              </w:rPr>
              <w:t>55,461</w:t>
            </w:r>
            <w:r w:rsidRPr="00964F32">
              <w:rPr>
                <w:rFonts w:ascii="Times New Roman" w:eastAsia="Cordia New" w:hAnsi="Times New Roman" w:cs="Times New Roman"/>
              </w:rPr>
              <w:t>)</w:t>
            </w:r>
          </w:p>
        </w:tc>
      </w:tr>
      <w:tr w:rsidR="00351836" w:rsidRPr="00931229" w:rsidTr="002278E5">
        <w:tc>
          <w:tcPr>
            <w:tcW w:w="4797" w:type="dxa"/>
            <w:vAlign w:val="bottom"/>
          </w:tcPr>
          <w:p w:rsidR="00351836" w:rsidRPr="00F9535C"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szCs w:val="22"/>
              </w:rPr>
            </w:pPr>
            <w:r>
              <w:rPr>
                <w:rFonts w:ascii="Times New Roman" w:hAnsi="Times New Roman"/>
                <w:szCs w:val="22"/>
              </w:rPr>
              <w:t xml:space="preserve">(Increase) decrease in </w:t>
            </w:r>
            <w:r>
              <w:rPr>
                <w:rFonts w:ascii="Times New Roman" w:hAnsi="Times New Roman" w:cs="Times New Roman"/>
              </w:rPr>
              <w:t>u</w:t>
            </w:r>
            <w:r w:rsidRPr="00931229">
              <w:rPr>
                <w:rFonts w:ascii="Times New Roman" w:hAnsi="Times New Roman" w:cs="Times New Roman"/>
              </w:rPr>
              <w:t>nrecognition of deferred tax assets</w:t>
            </w:r>
          </w:p>
        </w:tc>
        <w:tc>
          <w:tcPr>
            <w:tcW w:w="270" w:type="dxa"/>
          </w:tcPr>
          <w:p w:rsidR="00351836" w:rsidRPr="00771F83"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351836" w:rsidRPr="00BD0B4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351836" w:rsidRPr="00351836" w:rsidRDefault="00DF63A3" w:rsidP="00DF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Pr>
                <w:rFonts w:ascii="Times New Roman" w:hAnsi="Times New Roman" w:cs="Times New Roman"/>
              </w:rPr>
              <w:t>(2,598,816)</w:t>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351836" w:rsidRPr="00040BCE"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040BCE">
              <w:rPr>
                <w:rFonts w:ascii="Times New Roman" w:eastAsia="Cordia New" w:hAnsi="Times New Roman" w:cs="Times New Roman"/>
              </w:rPr>
              <w:t>5,187,305</w:t>
            </w:r>
          </w:p>
        </w:tc>
      </w:tr>
      <w:tr w:rsidR="00351836" w:rsidRPr="00931229" w:rsidTr="002278E5">
        <w:tc>
          <w:tcPr>
            <w:tcW w:w="4797"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931229">
              <w:rPr>
                <w:rFonts w:ascii="Times New Roman" w:hAnsi="Times New Roman" w:cs="Times New Roman"/>
              </w:rPr>
              <w:t>Unrecognition of tax loss carry forward</w:t>
            </w:r>
          </w:p>
        </w:tc>
        <w:tc>
          <w:tcPr>
            <w:tcW w:w="27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351836" w:rsidRPr="00771F83"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hAnsi="Times New Roman" w:cs="Times New Roman"/>
              </w:rPr>
            </w:pPr>
          </w:p>
        </w:tc>
        <w:tc>
          <w:tcPr>
            <w:tcW w:w="270"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351836" w:rsidRPr="00351836" w:rsidRDefault="00351836" w:rsidP="00DF6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r w:rsidRPr="00351836">
              <w:rPr>
                <w:rFonts w:ascii="Times New Roman" w:hAnsi="Times New Roman" w:cs="Times New Roman"/>
              </w:rPr>
              <w:t>(2</w:t>
            </w:r>
            <w:r w:rsidR="00DF63A3">
              <w:rPr>
                <w:rFonts w:ascii="Times New Roman" w:hAnsi="Times New Roman" w:cs="Times New Roman"/>
              </w:rPr>
              <w:t>0,615,630</w:t>
            </w:r>
            <w:r w:rsidRPr="00351836">
              <w:rPr>
                <w:rFonts w:ascii="Times New Roman" w:hAnsi="Times New Roman" w:cs="Times New Roman"/>
              </w:rPr>
              <w:t>)</w:t>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64F32">
              <w:rPr>
                <w:rFonts w:ascii="Times New Roman" w:eastAsia="Cordia New" w:hAnsi="Times New Roman" w:cs="Times New Roman"/>
              </w:rPr>
              <w:t>(41,</w:t>
            </w:r>
            <w:r>
              <w:rPr>
                <w:rFonts w:ascii="Times New Roman" w:eastAsia="Cordia New" w:hAnsi="Times New Roman" w:cs="Times New Roman"/>
              </w:rPr>
              <w:t>772</w:t>
            </w:r>
            <w:r w:rsidRPr="00964F32">
              <w:rPr>
                <w:rFonts w:ascii="Times New Roman" w:eastAsia="Cordia New" w:hAnsi="Times New Roman" w:cs="Times New Roman"/>
              </w:rPr>
              <w:t>,</w:t>
            </w:r>
            <w:r>
              <w:rPr>
                <w:rFonts w:ascii="Times New Roman" w:eastAsia="Cordia New" w:hAnsi="Times New Roman" w:cs="Times New Roman"/>
              </w:rPr>
              <w:t>081</w:t>
            </w:r>
            <w:r w:rsidRPr="00964F32">
              <w:rPr>
                <w:rFonts w:ascii="Times New Roman" w:eastAsia="Cordia New" w:hAnsi="Times New Roman" w:cs="Times New Roman"/>
              </w:rPr>
              <w:t>)</w:t>
            </w:r>
          </w:p>
        </w:tc>
      </w:tr>
      <w:tr w:rsidR="00351836" w:rsidRPr="00931229" w:rsidTr="008A4E0C">
        <w:tc>
          <w:tcPr>
            <w:tcW w:w="4797" w:type="dxa"/>
            <w:vAlign w:val="bottom"/>
          </w:tcPr>
          <w:p w:rsidR="00351836" w:rsidRPr="00931229" w:rsidRDefault="004E4956" w:rsidP="004E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Pr>
                <w:rFonts w:ascii="Times New Roman" w:hAnsi="Times New Roman" w:cs="Times New Roman"/>
              </w:rPr>
              <w:t>Tax income</w:t>
            </w:r>
          </w:p>
        </w:tc>
        <w:tc>
          <w:tcPr>
            <w:tcW w:w="270" w:type="dxa"/>
            <w:shd w:val="clear" w:color="auto" w:fill="auto"/>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r w:rsidRPr="00351836">
              <w:rPr>
                <w:rFonts w:ascii="Times New Roman" w:hAnsi="Times New Roman" w:cs="Times New Roman"/>
              </w:rPr>
              <w:t>232,056</w:t>
            </w:r>
          </w:p>
        </w:tc>
        <w:tc>
          <w:tcPr>
            <w:tcW w:w="270" w:type="dxa"/>
            <w:shd w:val="clear" w:color="auto" w:fill="auto"/>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57,005</w:t>
            </w:r>
          </w:p>
        </w:tc>
      </w:tr>
    </w:tbl>
    <w:p w:rsidR="009729F8" w:rsidRPr="00931229" w:rsidRDefault="009729F8" w:rsidP="00931229">
      <w:pPr>
        <w:spacing w:line="240" w:lineRule="exact"/>
        <w:jc w:val="both"/>
        <w:rPr>
          <w:rFonts w:ascii="Times New Roman" w:hAnsi="Times New Roman" w:cs="Times New Roman"/>
        </w:rPr>
      </w:pP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The details of deferred income tax liabilities as at</w:t>
      </w:r>
      <w:r w:rsidR="009729F8" w:rsidRPr="00931229">
        <w:rPr>
          <w:rFonts w:ascii="Times New Roman" w:hAnsi="Times New Roman" w:cs="Times New Roman"/>
        </w:rPr>
        <w:t xml:space="preserve"> </w:t>
      </w:r>
      <w:r w:rsidRPr="00931229">
        <w:rPr>
          <w:rFonts w:ascii="Times New Roman" w:hAnsi="Times New Roman" w:cs="Times New Roman"/>
        </w:rPr>
        <w:t xml:space="preserve">December 31, </w:t>
      </w:r>
      <w:r w:rsidR="00DB7D87" w:rsidRPr="00931229">
        <w:rPr>
          <w:rFonts w:ascii="Times New Roman" w:hAnsi="Times New Roman" w:cs="Times New Roman"/>
        </w:rPr>
        <w:t xml:space="preserve">2017 and </w:t>
      </w:r>
      <w:r w:rsidRPr="00931229">
        <w:rPr>
          <w:rFonts w:ascii="Times New Roman" w:hAnsi="Times New Roman" w:cs="Times New Roman"/>
        </w:rPr>
        <w:t>201</w:t>
      </w:r>
      <w:r w:rsidR="00DD133A" w:rsidRPr="00931229">
        <w:rPr>
          <w:rFonts w:ascii="Times New Roman" w:hAnsi="Times New Roman" w:cs="Times New Roman"/>
        </w:rPr>
        <w:t>6</w:t>
      </w:r>
      <w:r w:rsidRPr="00931229">
        <w:rPr>
          <w:rFonts w:ascii="Times New Roman" w:hAnsi="Times New Roman" w:cs="Times New Roman"/>
        </w:rPr>
        <w:t xml:space="preserve"> are as follows:</w:t>
      </w:r>
    </w:p>
    <w:p w:rsidR="00C349F8" w:rsidRPr="00931229" w:rsidRDefault="00C349F8" w:rsidP="00931229">
      <w:pPr>
        <w:spacing w:line="240" w:lineRule="exact"/>
        <w:jc w:val="both"/>
        <w:rPr>
          <w:rFonts w:ascii="Times New Roman" w:hAnsi="Times New Roman" w:cs="Times New Roman"/>
        </w:rPr>
      </w:pPr>
    </w:p>
    <w:tbl>
      <w:tblPr>
        <w:tblW w:w="9657" w:type="dxa"/>
        <w:tblInd w:w="-99" w:type="dxa"/>
        <w:tblLayout w:type="fixed"/>
        <w:tblLook w:val="01E0" w:firstRow="1" w:lastRow="1" w:firstColumn="1" w:lastColumn="1" w:noHBand="0" w:noVBand="0"/>
      </w:tblPr>
      <w:tblGrid>
        <w:gridCol w:w="3645"/>
        <w:gridCol w:w="1321"/>
        <w:gridCol w:w="236"/>
        <w:gridCol w:w="1323"/>
        <w:gridCol w:w="243"/>
        <w:gridCol w:w="1330"/>
        <w:gridCol w:w="236"/>
        <w:gridCol w:w="1323"/>
      </w:tblGrid>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6012" w:type="dxa"/>
            <w:gridSpan w:val="7"/>
            <w:tcBorders>
              <w:bottom w:val="single" w:sz="4" w:space="0" w:color="auto"/>
            </w:tcBorders>
            <w:vAlign w:val="bottom"/>
          </w:tcPr>
          <w:p w:rsidR="00C349F8" w:rsidRPr="00931229" w:rsidRDefault="00B331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 xml:space="preserve">In </w:t>
            </w:r>
            <w:r w:rsidR="00C349F8" w:rsidRPr="00931229">
              <w:rPr>
                <w:rFonts w:ascii="Times New Roman" w:hAnsi="Times New Roman" w:cs="Times New Roman"/>
              </w:rPr>
              <w:t>Baht</w:t>
            </w: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896" w:type="dxa"/>
            <w:gridSpan w:val="3"/>
            <w:tcBorders>
              <w:bottom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931229">
              <w:rPr>
                <w:rFonts w:ascii="Times New Roman" w:hAnsi="Times New Roman" w:cs="Times New Roman"/>
              </w:rPr>
              <w:t>(Charged) / Credited to</w:t>
            </w:r>
          </w:p>
        </w:tc>
        <w:tc>
          <w:tcPr>
            <w:tcW w:w="236"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4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Other</w:t>
            </w: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24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comprehensive</w:t>
            </w: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301936" w:rsidRPr="00931229" w:rsidTr="00F85EBD">
        <w:tc>
          <w:tcPr>
            <w:tcW w:w="3645"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December 31,</w:t>
            </w:r>
          </w:p>
        </w:tc>
        <w:tc>
          <w:tcPr>
            <w:tcW w:w="236"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r w:rsidRPr="00931229">
              <w:rPr>
                <w:rFonts w:ascii="Times New Roman" w:hAnsi="Times New Roman" w:cs="Times New Roman"/>
                <w:lang w:val="en-GB"/>
              </w:rPr>
              <w:t>Loss</w:t>
            </w:r>
            <w:r w:rsidRPr="00931229">
              <w:rPr>
                <w:rFonts w:ascii="Times New Roman" w:hAnsi="Times New Roman" w:cs="Times New Roman"/>
              </w:rPr>
              <w:t xml:space="preserve"> for</w:t>
            </w:r>
          </w:p>
        </w:tc>
        <w:tc>
          <w:tcPr>
            <w:tcW w:w="243"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income for</w:t>
            </w:r>
          </w:p>
        </w:tc>
        <w:tc>
          <w:tcPr>
            <w:tcW w:w="236"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December 31,</w:t>
            </w: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bottom w:val="single" w:sz="4" w:space="0" w:color="auto"/>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2016</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tcBorders>
              <w:bottom w:val="single" w:sz="4" w:space="0" w:color="auto"/>
            </w:tcBorders>
            <w:vAlign w:val="bottom"/>
          </w:tcPr>
          <w:p w:rsidR="005F5AFA" w:rsidRPr="00931229" w:rsidRDefault="005F5AFA"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the </w:t>
            </w:r>
            <w:r w:rsidR="00AC726E">
              <w:rPr>
                <w:rFonts w:ascii="Times New Roman" w:hAnsi="Times New Roman" w:cs="Times New Roman"/>
              </w:rPr>
              <w:t>year</w:t>
            </w: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5F5AFA" w:rsidRPr="00931229" w:rsidRDefault="00FF66E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the </w:t>
            </w:r>
            <w:r w:rsidR="00AC726E">
              <w:rPr>
                <w:rFonts w:ascii="Times New Roman" w:hAnsi="Times New Roman" w:cs="Times New Roman"/>
              </w:rPr>
              <w:t>year</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tcBorders>
              <w:bottom w:val="single" w:sz="4" w:space="0" w:color="auto"/>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2017</w:t>
            </w: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D1095F" w:rsidRPr="00931229" w:rsidTr="00F85EBD">
        <w:tc>
          <w:tcPr>
            <w:tcW w:w="3645"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931229">
              <w:rPr>
                <w:rFonts w:ascii="Times New Roman" w:hAnsi="Times New Roman" w:cs="Times New Roman"/>
              </w:rPr>
              <w:t>Surplus on revaluation of fixed assets</w:t>
            </w:r>
          </w:p>
        </w:tc>
        <w:tc>
          <w:tcPr>
            <w:tcW w:w="1321"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931229">
              <w:rPr>
                <w:rFonts w:ascii="Times New Roman" w:eastAsia="Cordia New" w:hAnsi="Times New Roman" w:cs="Times New Roman"/>
              </w:rPr>
              <w:t xml:space="preserve">(19,477,193) </w:t>
            </w:r>
          </w:p>
        </w:tc>
        <w:tc>
          <w:tcPr>
            <w:tcW w:w="236"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D1095F" w:rsidRPr="00931229" w:rsidRDefault="00351836"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232,056</w:t>
            </w:r>
          </w:p>
        </w:tc>
        <w:tc>
          <w:tcPr>
            <w:tcW w:w="243"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D1095F" w:rsidRPr="00931229" w:rsidRDefault="00D1095F" w:rsidP="00D109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323" w:type="dxa"/>
          </w:tcPr>
          <w:p w:rsidR="00D1095F" w:rsidRPr="00931229" w:rsidRDefault="00351836"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Pr>
                <w:rFonts w:ascii="Times New Roman" w:eastAsia="Cordia New" w:hAnsi="Times New Roman" w:cs="Times New Roman"/>
              </w:rPr>
              <w:t>(19,245,137)</w:t>
            </w:r>
          </w:p>
        </w:tc>
      </w:tr>
      <w:tr w:rsidR="00351836" w:rsidRPr="00931229" w:rsidTr="00F85EBD">
        <w:tc>
          <w:tcPr>
            <w:tcW w:w="364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31229">
              <w:rPr>
                <w:rFonts w:ascii="Times New Roman" w:hAnsi="Times New Roman" w:cs="Times New Roman"/>
              </w:rPr>
              <w:t>Unrealized loss on revaluation of fixed assets</w:t>
            </w:r>
          </w:p>
        </w:tc>
        <w:tc>
          <w:tcPr>
            <w:tcW w:w="1321"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931229">
              <w:rPr>
                <w:rFonts w:ascii="Times New Roman" w:eastAsia="Cordia New" w:hAnsi="Times New Roman" w:cs="Times New Roman"/>
              </w:rPr>
              <w:t xml:space="preserve">1,354,991 </w:t>
            </w:r>
          </w:p>
        </w:tc>
        <w:tc>
          <w:tcPr>
            <w:tcW w:w="236"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351836" w:rsidRPr="00931229" w:rsidRDefault="00351836" w:rsidP="0035183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43"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351836" w:rsidRPr="00931229" w:rsidRDefault="00351836" w:rsidP="0035183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931229">
              <w:rPr>
                <w:rFonts w:ascii="Times New Roman" w:eastAsia="Cordia New" w:hAnsi="Times New Roman" w:cs="Times New Roman"/>
              </w:rPr>
              <w:t xml:space="preserve">1,354,991 </w:t>
            </w:r>
          </w:p>
        </w:tc>
      </w:tr>
      <w:tr w:rsidR="00351836" w:rsidRPr="00931229" w:rsidTr="00F85EBD">
        <w:tc>
          <w:tcPr>
            <w:tcW w:w="364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31229">
              <w:rPr>
                <w:rFonts w:ascii="Times New Roman" w:hAnsi="Times New Roman" w:cs="Times New Roman"/>
              </w:rPr>
              <w:t xml:space="preserve">Deferred income tax liabilities </w:t>
            </w:r>
          </w:p>
        </w:tc>
        <w:tc>
          <w:tcPr>
            <w:tcW w:w="1321" w:type="dxa"/>
            <w:tcBorders>
              <w:top w:val="single" w:sz="4" w:space="0" w:color="auto"/>
              <w:bottom w:val="double" w:sz="4" w:space="0" w:color="auto"/>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931229">
              <w:rPr>
                <w:rFonts w:ascii="Times New Roman" w:eastAsia="Cordia New" w:hAnsi="Times New Roman" w:cs="Times New Roman"/>
              </w:rPr>
              <w:t>(18,122,202)</w:t>
            </w:r>
          </w:p>
        </w:tc>
        <w:tc>
          <w:tcPr>
            <w:tcW w:w="236"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232,056</w:t>
            </w:r>
          </w:p>
        </w:tc>
        <w:tc>
          <w:tcPr>
            <w:tcW w:w="243"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351836" w:rsidRPr="00931229" w:rsidRDefault="00351836" w:rsidP="0035183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shd w:val="clear" w:color="auto" w:fill="auto"/>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Pr>
                <w:rFonts w:ascii="Times New Roman" w:eastAsia="Cordia New" w:hAnsi="Times New Roman" w:cs="Times New Roman"/>
              </w:rPr>
              <w:t>(17,890,146)</w:t>
            </w:r>
          </w:p>
        </w:tc>
      </w:tr>
    </w:tbl>
    <w:p w:rsidR="007825A7" w:rsidRDefault="007825A7" w:rsidP="0081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C349F8" w:rsidRPr="00931229" w:rsidRDefault="00C349F8" w:rsidP="0081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The details of deferred</w:t>
      </w:r>
      <w:r w:rsidR="008E6B1D" w:rsidRPr="00931229">
        <w:rPr>
          <w:rFonts w:ascii="Times New Roman" w:hAnsi="Times New Roman" w:cs="Times New Roman"/>
        </w:rPr>
        <w:t xml:space="preserve"> income tax assets (liability</w:t>
      </w:r>
      <w:r w:rsidRPr="00931229">
        <w:rPr>
          <w:rFonts w:ascii="Times New Roman" w:hAnsi="Times New Roman" w:cs="Times New Roman"/>
        </w:rPr>
        <w:t>), which are not recognized as at</w:t>
      </w:r>
      <w:r w:rsidR="00736881" w:rsidRPr="00931229">
        <w:rPr>
          <w:rFonts w:ascii="Times New Roman" w:hAnsi="Times New Roman" w:cs="Times New Roman"/>
        </w:rPr>
        <w:t xml:space="preserve"> </w:t>
      </w:r>
      <w:r w:rsidRPr="00931229">
        <w:rPr>
          <w:rFonts w:ascii="Times New Roman" w:hAnsi="Times New Roman" w:cs="Times New Roman"/>
        </w:rPr>
        <w:t>December 31,</w:t>
      </w:r>
      <w:r w:rsidR="00DB7D87" w:rsidRPr="00DB7D87">
        <w:rPr>
          <w:rFonts w:ascii="Times New Roman" w:hAnsi="Times New Roman" w:cs="Times New Roman"/>
        </w:rPr>
        <w:t xml:space="preserve"> </w:t>
      </w:r>
      <w:r w:rsidR="00DB7D87" w:rsidRPr="00931229">
        <w:rPr>
          <w:rFonts w:ascii="Times New Roman" w:hAnsi="Times New Roman" w:cs="Times New Roman"/>
        </w:rPr>
        <w:t>2017 and</w:t>
      </w:r>
      <w:r w:rsidRPr="00931229">
        <w:rPr>
          <w:rFonts w:ascii="Times New Roman" w:hAnsi="Times New Roman" w:cs="Times New Roman"/>
        </w:rPr>
        <w:t xml:space="preserve"> 201</w:t>
      </w:r>
      <w:r w:rsidR="00602FD3" w:rsidRPr="00931229">
        <w:rPr>
          <w:rFonts w:ascii="Times New Roman" w:hAnsi="Times New Roman" w:cs="Times New Roman"/>
        </w:rPr>
        <w:t>6</w:t>
      </w:r>
      <w:r w:rsidRPr="00931229">
        <w:rPr>
          <w:rFonts w:ascii="Times New Roman" w:hAnsi="Times New Roman" w:cs="Times New Roman"/>
        </w:rPr>
        <w:t>, are as follows:</w:t>
      </w: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7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602"/>
        <w:gridCol w:w="297"/>
        <w:gridCol w:w="1602"/>
      </w:tblGrid>
      <w:tr w:rsidR="00B73967" w:rsidRPr="00931229" w:rsidTr="008B5270">
        <w:tc>
          <w:tcPr>
            <w:tcW w:w="6075"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8B5270">
        <w:tc>
          <w:tcPr>
            <w:tcW w:w="6075"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single" w:sz="4" w:space="0" w:color="auto"/>
              <w:left w:val="nil"/>
              <w:bottom w:val="single" w:sz="4" w:space="0" w:color="auto"/>
              <w:right w:val="nil"/>
            </w:tcBorders>
          </w:tcPr>
          <w:p w:rsidR="00B73967" w:rsidRPr="00931229" w:rsidRDefault="00736881"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cs/>
              </w:rPr>
            </w:pPr>
            <w:r w:rsidRPr="00931229">
              <w:rPr>
                <w:rFonts w:ascii="Times New Roman" w:hAnsi="Times New Roman" w:cs="Times New Roman"/>
              </w:rPr>
              <w:t>2017</w:t>
            </w:r>
          </w:p>
        </w:tc>
        <w:tc>
          <w:tcPr>
            <w:tcW w:w="297"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02" w:type="dxa"/>
            <w:tcBorders>
              <w:top w:val="single" w:sz="4" w:space="0" w:color="auto"/>
              <w:left w:val="nil"/>
              <w:bottom w:val="single" w:sz="4" w:space="0" w:color="auto"/>
              <w:right w:val="nil"/>
            </w:tcBorders>
          </w:tcPr>
          <w:p w:rsidR="00B73967"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931229">
              <w:rPr>
                <w:rFonts w:ascii="Times New Roman" w:hAnsi="Times New Roman" w:cs="Times New Roman"/>
              </w:rPr>
              <w:t>2016</w:t>
            </w:r>
          </w:p>
        </w:tc>
      </w:tr>
      <w:tr w:rsidR="00B73967" w:rsidRPr="00931229" w:rsidTr="008B5270">
        <w:tc>
          <w:tcPr>
            <w:tcW w:w="6075" w:type="dxa"/>
            <w:tcBorders>
              <w:top w:val="nil"/>
              <w:left w:val="nil"/>
              <w:bottom w:val="nil"/>
              <w:right w:val="nil"/>
            </w:tcBorders>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602"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73967"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31229">
              <w:rPr>
                <w:rFonts w:ascii="Times New Roman" w:hAnsi="Times New Roman" w:cs="Times New Roman"/>
                <w:b/>
                <w:bCs/>
              </w:rPr>
              <w:t>Deferred income tax assets</w:t>
            </w:r>
          </w:p>
        </w:tc>
        <w:tc>
          <w:tcPr>
            <w:tcW w:w="1602"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351836"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Revaluation on fair value of investment in trading securities</w:t>
            </w:r>
          </w:p>
        </w:tc>
        <w:tc>
          <w:tcPr>
            <w:tcW w:w="1602" w:type="dxa"/>
          </w:tcPr>
          <w:p w:rsidR="00351836" w:rsidRPr="00351836" w:rsidRDefault="00351836" w:rsidP="0081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351836">
              <w:rPr>
                <w:rFonts w:ascii="Times New Roman" w:eastAsia="Cordia New" w:hAnsi="Times New Roman" w:cs="Times New Roman"/>
              </w:rPr>
              <w:t>(</w:t>
            </w:r>
            <w:r w:rsidR="00814733">
              <w:rPr>
                <w:rFonts w:ascii="Times New Roman" w:eastAsia="Cordia New" w:hAnsi="Times New Roman" w:cs="Times New Roman"/>
              </w:rPr>
              <w:t>1</w:t>
            </w:r>
            <w:r w:rsidRPr="00351836">
              <w:rPr>
                <w:rFonts w:ascii="Times New Roman" w:eastAsia="Cordia New" w:hAnsi="Times New Roman" w:cs="Times New Roman"/>
              </w:rPr>
              <w:t>,</w:t>
            </w:r>
            <w:r w:rsidR="00814733">
              <w:rPr>
                <w:rFonts w:ascii="Times New Roman" w:eastAsia="Cordia New" w:hAnsi="Times New Roman" w:cs="Times New Roman"/>
              </w:rPr>
              <w:t>507</w:t>
            </w:r>
            <w:r w:rsidRPr="00351836">
              <w:rPr>
                <w:rFonts w:ascii="Times New Roman" w:eastAsia="Cordia New" w:hAnsi="Times New Roman" w:cs="Times New Roman"/>
              </w:rPr>
              <w:t>,</w:t>
            </w:r>
            <w:r w:rsidR="00814733">
              <w:rPr>
                <w:rFonts w:ascii="Times New Roman" w:eastAsia="Cordia New" w:hAnsi="Times New Roman" w:cs="Times New Roman"/>
              </w:rPr>
              <w:t>577</w:t>
            </w:r>
            <w:r w:rsidRPr="00351836">
              <w:rPr>
                <w:rFonts w:ascii="Times New Roman" w:eastAsia="Cordia New" w:hAnsi="Times New Roman" w:cs="Times New Roman"/>
              </w:rPr>
              <w:t>)</w:t>
            </w:r>
          </w:p>
        </w:tc>
        <w:tc>
          <w:tcPr>
            <w:tcW w:w="29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226,927 </w:t>
            </w:r>
          </w:p>
        </w:tc>
      </w:tr>
      <w:tr w:rsidR="00351836"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Allowance for doubtful accounts</w:t>
            </w:r>
          </w:p>
        </w:tc>
        <w:tc>
          <w:tcPr>
            <w:tcW w:w="1602"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28,641,197 </w:t>
            </w:r>
          </w:p>
        </w:tc>
        <w:tc>
          <w:tcPr>
            <w:tcW w:w="29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23,229,144 </w:t>
            </w:r>
          </w:p>
        </w:tc>
      </w:tr>
      <w:tr w:rsidR="00351836"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Unearned premium reserves</w:t>
            </w:r>
          </w:p>
        </w:tc>
        <w:tc>
          <w:tcPr>
            <w:tcW w:w="1602"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10,334,843 </w:t>
            </w:r>
          </w:p>
        </w:tc>
        <w:tc>
          <w:tcPr>
            <w:tcW w:w="29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11,009,573 </w:t>
            </w:r>
          </w:p>
        </w:tc>
      </w:tr>
      <w:tr w:rsidR="00351836"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Provision for possible losses incurred but not yet reported claims (IBNR)</w:t>
            </w:r>
          </w:p>
        </w:tc>
        <w:tc>
          <w:tcPr>
            <w:tcW w:w="1602"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12,486,923 </w:t>
            </w:r>
          </w:p>
        </w:tc>
        <w:tc>
          <w:tcPr>
            <w:tcW w:w="29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17,328,984</w:t>
            </w:r>
          </w:p>
        </w:tc>
      </w:tr>
      <w:tr w:rsidR="005F5AFA"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 Provision for possible provision for unallocated</w:t>
            </w:r>
          </w:p>
        </w:tc>
        <w:tc>
          <w:tcPr>
            <w:tcW w:w="1602"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351836"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 xml:space="preserve">  loss adjustment expenses (ULAE)</w:t>
            </w:r>
          </w:p>
        </w:tc>
        <w:tc>
          <w:tcPr>
            <w:tcW w:w="1602"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3,325,220 </w:t>
            </w:r>
          </w:p>
        </w:tc>
        <w:tc>
          <w:tcPr>
            <w:tcW w:w="29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2,890,247 </w:t>
            </w:r>
          </w:p>
        </w:tc>
      </w:tr>
      <w:tr w:rsidR="00351836"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Provisions for employee retirement benefits</w:t>
            </w:r>
          </w:p>
        </w:tc>
        <w:tc>
          <w:tcPr>
            <w:tcW w:w="1602"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2,961,435 </w:t>
            </w:r>
          </w:p>
        </w:tc>
        <w:tc>
          <w:tcPr>
            <w:tcW w:w="29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2,876,239 </w:t>
            </w:r>
          </w:p>
        </w:tc>
      </w:tr>
      <w:tr w:rsidR="00351836"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Tax loss carry forward</w:t>
            </w:r>
          </w:p>
        </w:tc>
        <w:tc>
          <w:tcPr>
            <w:tcW w:w="1602"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137,697,764</w:t>
            </w:r>
          </w:p>
        </w:tc>
        <w:tc>
          <w:tcPr>
            <w:tcW w:w="29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 xml:space="preserve"> 111,791,159</w:t>
            </w:r>
          </w:p>
        </w:tc>
      </w:tr>
      <w:tr w:rsidR="00D1095F"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sidRPr="00931229">
              <w:rPr>
                <w:rFonts w:ascii="Times New Roman" w:hAnsi="Times New Roman" w:cs="Times New Roman"/>
                <w:b/>
                <w:bCs/>
              </w:rPr>
              <w:t>Deferred income tax liability</w:t>
            </w:r>
          </w:p>
        </w:tc>
        <w:tc>
          <w:tcPr>
            <w:tcW w:w="1602"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D1095F" w:rsidRPr="00931229" w:rsidRDefault="00D1095F" w:rsidP="00D10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r>
      <w:tr w:rsidR="00351836" w:rsidRPr="00931229" w:rsidTr="008B5270">
        <w:tc>
          <w:tcPr>
            <w:tcW w:w="6075" w:type="dxa"/>
            <w:tcBorders>
              <w:top w:val="nil"/>
              <w:left w:val="nil"/>
              <w:bottom w:val="nil"/>
              <w:right w:val="nil"/>
            </w:tcBorders>
            <w:vAlign w:val="bottom"/>
          </w:tcPr>
          <w:p w:rsidR="00351836" w:rsidRPr="00931229" w:rsidRDefault="00351836" w:rsidP="00B9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sidRPr="00931229">
              <w:rPr>
                <w:rFonts w:ascii="Times New Roman" w:hAnsi="Times New Roman" w:cs="Times New Roman"/>
              </w:rPr>
              <w:t>Surplus on revaluation of available</w:t>
            </w:r>
            <w:r w:rsidR="00B97972">
              <w:rPr>
                <w:rFonts w:ascii="Times New Roman" w:eastAsia="Angsana New" w:hAnsi="Times New Roman" w:cs="Times New Roman"/>
              </w:rPr>
              <w:t>-</w:t>
            </w:r>
            <w:r w:rsidRPr="00931229">
              <w:rPr>
                <w:rFonts w:ascii="Times New Roman" w:eastAsia="Angsana New" w:hAnsi="Times New Roman" w:cs="Times New Roman"/>
              </w:rPr>
              <w:t>for</w:t>
            </w:r>
            <w:r w:rsidR="00B97972">
              <w:rPr>
                <w:rFonts w:ascii="Times New Roman" w:eastAsia="Angsana New" w:hAnsi="Times New Roman" w:cs="Times New Roman"/>
              </w:rPr>
              <w:t>-</w:t>
            </w:r>
            <w:r w:rsidRPr="00931229">
              <w:rPr>
                <w:rFonts w:ascii="Times New Roman" w:eastAsia="Angsana New" w:hAnsi="Times New Roman" w:cs="Times New Roman"/>
              </w:rPr>
              <w:t>sale</w:t>
            </w:r>
            <w:r w:rsidRPr="00931229">
              <w:rPr>
                <w:rFonts w:ascii="Times New Roman" w:hAnsi="Times New Roman" w:cs="Times New Roman"/>
              </w:rPr>
              <w:t xml:space="preserve"> investments</w:t>
            </w:r>
          </w:p>
        </w:tc>
        <w:tc>
          <w:tcPr>
            <w:tcW w:w="1602"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351836">
              <w:rPr>
                <w:rFonts w:ascii="Times New Roman" w:eastAsia="Cordia New" w:hAnsi="Times New Roman" w:cs="Times New Roman"/>
              </w:rPr>
              <w:t>(4,744,191)</w:t>
            </w:r>
          </w:p>
        </w:tc>
        <w:tc>
          <w:tcPr>
            <w:tcW w:w="297" w:type="dxa"/>
            <w:tcBorders>
              <w:top w:val="nil"/>
              <w:left w:val="nil"/>
              <w:bottom w:val="nil"/>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nil"/>
              <w:left w:val="nil"/>
              <w:bottom w:val="single" w:sz="4" w:space="0" w:color="auto"/>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31229">
              <w:rPr>
                <w:rFonts w:ascii="Times New Roman" w:eastAsia="Cordia New" w:hAnsi="Times New Roman" w:cs="Times New Roman"/>
              </w:rPr>
              <w:t xml:space="preserve">(8,662,080) </w:t>
            </w:r>
          </w:p>
        </w:tc>
      </w:tr>
      <w:tr w:rsidR="00351836"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931229">
              <w:rPr>
                <w:rFonts w:ascii="Times New Roman" w:hAnsi="Times New Roman" w:cs="Times New Roman"/>
              </w:rPr>
              <w:t>Net</w:t>
            </w:r>
          </w:p>
        </w:tc>
        <w:tc>
          <w:tcPr>
            <w:tcW w:w="1602" w:type="dxa"/>
            <w:tcBorders>
              <w:top w:val="single" w:sz="4" w:space="0" w:color="auto"/>
              <w:bottom w:val="double" w:sz="4" w:space="0" w:color="auto"/>
            </w:tcBorders>
          </w:tcPr>
          <w:p w:rsidR="00351836" w:rsidRPr="00351836" w:rsidRDefault="00351836" w:rsidP="0081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18</w:t>
            </w:r>
            <w:r w:rsidR="00814733">
              <w:rPr>
                <w:rFonts w:ascii="Times New Roman" w:eastAsia="Cordia New" w:hAnsi="Times New Roman" w:cs="Times New Roman"/>
              </w:rPr>
              <w:t>9</w:t>
            </w:r>
            <w:r w:rsidRPr="00351836">
              <w:rPr>
                <w:rFonts w:ascii="Times New Roman" w:eastAsia="Cordia New" w:hAnsi="Times New Roman" w:cs="Times New Roman"/>
              </w:rPr>
              <w:t>,</w:t>
            </w:r>
            <w:r w:rsidR="00814733">
              <w:rPr>
                <w:rFonts w:ascii="Times New Roman" w:eastAsia="Cordia New" w:hAnsi="Times New Roman" w:cs="Times New Roman"/>
              </w:rPr>
              <w:t>195</w:t>
            </w:r>
            <w:r w:rsidRPr="00351836">
              <w:rPr>
                <w:rFonts w:ascii="Times New Roman" w:eastAsia="Cordia New" w:hAnsi="Times New Roman" w:cs="Times New Roman"/>
              </w:rPr>
              <w:t>,</w:t>
            </w:r>
            <w:r w:rsidR="00814733">
              <w:rPr>
                <w:rFonts w:ascii="Times New Roman" w:eastAsia="Cordia New" w:hAnsi="Times New Roman" w:cs="Times New Roman"/>
              </w:rPr>
              <w:t>614</w:t>
            </w:r>
          </w:p>
        </w:tc>
        <w:tc>
          <w:tcPr>
            <w:tcW w:w="29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single" w:sz="4" w:space="0" w:color="auto"/>
              <w:bottom w:val="double" w:sz="4" w:space="0" w:color="auto"/>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160,690,193</w:t>
            </w:r>
            <w:r w:rsidRPr="00931229">
              <w:rPr>
                <w:rFonts w:ascii="Times New Roman" w:hAnsi="Times New Roman" w:cs="Times New Roman"/>
              </w:rPr>
              <w:t xml:space="preserve"> </w:t>
            </w:r>
          </w:p>
        </w:tc>
      </w:tr>
    </w:tbl>
    <w:p w:rsidR="00DD133A" w:rsidRPr="00931229" w:rsidRDefault="007825A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DD133A" w:rsidRPr="00931229">
        <w:rPr>
          <w:rFonts w:ascii="Times New Roman" w:hAnsi="Times New Roman" w:cs="Times New Roman"/>
          <w:b/>
          <w:bCs/>
        </w:rPr>
        <w:lastRenderedPageBreak/>
        <w:t>1</w:t>
      </w:r>
      <w:r w:rsidR="00BB3860">
        <w:rPr>
          <w:rFonts w:ascii="Times New Roman" w:hAnsi="Times New Roman" w:cs="Times New Roman"/>
          <w:b/>
          <w:bCs/>
        </w:rPr>
        <w:t>8</w:t>
      </w:r>
      <w:r w:rsidR="00DD133A" w:rsidRPr="00931229">
        <w:rPr>
          <w:rFonts w:ascii="Times New Roman" w:hAnsi="Times New Roman" w:cs="Times New Roman"/>
          <w:b/>
          <w:bCs/>
        </w:rPr>
        <w:t>.</w:t>
      </w:r>
      <w:r w:rsidR="00DD133A" w:rsidRPr="00931229">
        <w:rPr>
          <w:rFonts w:ascii="Times New Roman" w:hAnsi="Times New Roman" w:cs="Times New Roman"/>
          <w:b/>
          <w:bCs/>
        </w:rPr>
        <w:tab/>
        <w:t>OTHER LIABILITIES</w:t>
      </w:r>
    </w:p>
    <w:p w:rsidR="00DD133A" w:rsidRPr="00931229" w:rsidRDefault="00DD133A"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9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620"/>
        <w:gridCol w:w="288"/>
        <w:gridCol w:w="1629"/>
      </w:tblGrid>
      <w:tr w:rsidR="00DD133A" w:rsidRPr="00931229" w:rsidTr="00324669">
        <w:tc>
          <w:tcPr>
            <w:tcW w:w="6057" w:type="dxa"/>
            <w:tcBorders>
              <w:top w:val="nil"/>
              <w:left w:val="nil"/>
              <w:bottom w:val="nil"/>
              <w:right w:val="nil"/>
            </w:tcBorders>
          </w:tcPr>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5F5AFA" w:rsidRPr="00931229" w:rsidTr="00324669">
        <w:tc>
          <w:tcPr>
            <w:tcW w:w="6057"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nil"/>
              <w:left w:val="nil"/>
              <w:bottom w:val="single" w:sz="4" w:space="0" w:color="auto"/>
              <w:right w:val="nil"/>
            </w:tcBorders>
          </w:tcPr>
          <w:p w:rsidR="005F5AFA"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88" w:type="dxa"/>
            <w:tcBorders>
              <w:top w:val="single" w:sz="4" w:space="0" w:color="auto"/>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29" w:type="dxa"/>
            <w:tcBorders>
              <w:top w:val="single" w:sz="4" w:space="0" w:color="auto"/>
              <w:left w:val="nil"/>
              <w:bottom w:val="single" w:sz="4" w:space="0" w:color="auto"/>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5F5AFA" w:rsidRPr="00931229" w:rsidTr="00324669">
        <w:tc>
          <w:tcPr>
            <w:tcW w:w="6057"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20" w:type="dxa"/>
            <w:tcBorders>
              <w:top w:val="single" w:sz="4" w:space="0" w:color="auto"/>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88"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29" w:type="dxa"/>
            <w:tcBorders>
              <w:top w:val="nil"/>
              <w:left w:val="nil"/>
              <w:bottom w:val="nil"/>
              <w:right w:val="nil"/>
            </w:tcBorders>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351836"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Suspense account for claims from reinsurance</w:t>
            </w:r>
          </w:p>
        </w:tc>
        <w:tc>
          <w:tcPr>
            <w:tcW w:w="1620" w:type="dxa"/>
          </w:tcPr>
          <w:p w:rsidR="00351836" w:rsidRPr="00351836" w:rsidRDefault="00351836" w:rsidP="00151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3,30</w:t>
            </w:r>
            <w:r w:rsidR="00151E3F">
              <w:rPr>
                <w:rFonts w:ascii="Times New Roman" w:eastAsia="Cordia New" w:hAnsi="Times New Roman" w:cs="Times New Roman"/>
              </w:rPr>
              <w:t>4</w:t>
            </w:r>
            <w:r w:rsidRPr="00351836">
              <w:rPr>
                <w:rFonts w:ascii="Times New Roman" w:eastAsia="Cordia New" w:hAnsi="Times New Roman" w:cs="Times New Roman"/>
              </w:rPr>
              <w:t>,</w:t>
            </w:r>
            <w:r w:rsidR="00151E3F">
              <w:rPr>
                <w:rFonts w:ascii="Times New Roman" w:eastAsia="Cordia New" w:hAnsi="Times New Roman" w:cs="Times New Roman"/>
              </w:rPr>
              <w:t>106</w:t>
            </w:r>
          </w:p>
        </w:tc>
        <w:tc>
          <w:tcPr>
            <w:tcW w:w="288"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38,742,030</w:t>
            </w:r>
          </w:p>
        </w:tc>
      </w:tr>
      <w:tr w:rsidR="00351836"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Premium received in advance</w:t>
            </w:r>
          </w:p>
        </w:tc>
        <w:tc>
          <w:tcPr>
            <w:tcW w:w="1620"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12,476,588</w:t>
            </w:r>
          </w:p>
        </w:tc>
        <w:tc>
          <w:tcPr>
            <w:tcW w:w="288"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9,342,124</w:t>
            </w:r>
          </w:p>
        </w:tc>
      </w:tr>
      <w:tr w:rsidR="00351836"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Other payables</w:t>
            </w:r>
          </w:p>
        </w:tc>
        <w:tc>
          <w:tcPr>
            <w:tcW w:w="1620"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8,324,727</w:t>
            </w:r>
          </w:p>
        </w:tc>
        <w:tc>
          <w:tcPr>
            <w:tcW w:w="288"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11,164,735</w:t>
            </w:r>
          </w:p>
        </w:tc>
      </w:tr>
      <w:tr w:rsidR="00351836"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Others</w:t>
            </w:r>
          </w:p>
        </w:tc>
        <w:tc>
          <w:tcPr>
            <w:tcW w:w="1620" w:type="dxa"/>
            <w:tcBorders>
              <w:bottom w:val="single" w:sz="4" w:space="0" w:color="auto"/>
            </w:tcBorders>
          </w:tcPr>
          <w:p w:rsidR="00351836" w:rsidRPr="00351836" w:rsidRDefault="00351836" w:rsidP="00151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36,</w:t>
            </w:r>
            <w:r w:rsidR="00E31C9F">
              <w:rPr>
                <w:rFonts w:ascii="Times New Roman" w:eastAsia="Cordia New" w:hAnsi="Times New Roman" w:cs="Times New Roman"/>
              </w:rPr>
              <w:t>2</w:t>
            </w:r>
            <w:r w:rsidR="00151E3F">
              <w:rPr>
                <w:rFonts w:ascii="Times New Roman" w:eastAsia="Cordia New" w:hAnsi="Times New Roman" w:cs="Times New Roman"/>
              </w:rPr>
              <w:t>91,361</w:t>
            </w:r>
          </w:p>
        </w:tc>
        <w:tc>
          <w:tcPr>
            <w:tcW w:w="288"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29" w:type="dxa"/>
            <w:tcBorders>
              <w:bottom w:val="single" w:sz="4" w:space="0" w:color="auto"/>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24,534,471</w:t>
            </w:r>
          </w:p>
        </w:tc>
      </w:tr>
      <w:tr w:rsidR="00351836"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Total</w:t>
            </w:r>
          </w:p>
        </w:tc>
        <w:tc>
          <w:tcPr>
            <w:tcW w:w="1620" w:type="dxa"/>
            <w:tcBorders>
              <w:top w:val="single" w:sz="4" w:space="0" w:color="auto"/>
              <w:bottom w:val="double" w:sz="4" w:space="0" w:color="auto"/>
            </w:tcBorders>
          </w:tcPr>
          <w:p w:rsidR="00351836" w:rsidRPr="00351836" w:rsidRDefault="00351836" w:rsidP="00E31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60,3</w:t>
            </w:r>
            <w:r w:rsidR="00E31C9F">
              <w:rPr>
                <w:rFonts w:ascii="Times New Roman" w:eastAsia="Cordia New" w:hAnsi="Times New Roman" w:cs="Times New Roman"/>
              </w:rPr>
              <w:t>96,782</w:t>
            </w:r>
          </w:p>
        </w:tc>
        <w:tc>
          <w:tcPr>
            <w:tcW w:w="288"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Borders>
              <w:top w:val="single" w:sz="4" w:space="0" w:color="auto"/>
              <w:bottom w:val="double" w:sz="4" w:space="0" w:color="auto"/>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31229">
              <w:rPr>
                <w:rFonts w:ascii="Times New Roman" w:eastAsia="Cordia New" w:hAnsi="Times New Roman" w:cs="Times New Roman"/>
              </w:rPr>
              <w:t>83,783,360</w:t>
            </w:r>
          </w:p>
        </w:tc>
      </w:tr>
    </w:tbl>
    <w:p w:rsidR="00521DE3" w:rsidRPr="002500B6" w:rsidRDefault="00521DE3"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21DE3" w:rsidRPr="002500B6" w:rsidRDefault="00521DE3"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BB3860">
        <w:rPr>
          <w:rFonts w:ascii="Times New Roman" w:hAnsi="Times New Roman" w:cs="Times New Roman"/>
          <w:b/>
          <w:bCs/>
        </w:rPr>
        <w:t>9</w:t>
      </w:r>
      <w:r w:rsidRPr="00931229">
        <w:rPr>
          <w:rFonts w:ascii="Times New Roman" w:hAnsi="Times New Roman" w:cs="Times New Roman"/>
          <w:b/>
          <w:bCs/>
        </w:rPr>
        <w:t>.</w:t>
      </w:r>
      <w:r w:rsidRPr="00931229">
        <w:rPr>
          <w:rFonts w:ascii="Times New Roman" w:hAnsi="Times New Roman" w:cs="Times New Roman"/>
          <w:b/>
          <w:bCs/>
        </w:rPr>
        <w:tab/>
        <w:t>SHARE CAPITAL</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At the 2013 Annual General Shareholders’ Meeting held on April 25, 2014,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931229">
        <w:rPr>
          <w:rFonts w:ascii="Times New Roman" w:hAnsi="Times New Roman" w:cs="Times New Roman"/>
        </w:rPr>
        <w:t>a)</w:t>
      </w:r>
      <w:r w:rsidRPr="00931229">
        <w:rPr>
          <w:rFonts w:ascii="Times New Roman" w:hAnsi="Times New Roman" w:cs="Times New Roman"/>
        </w:rPr>
        <w:tab/>
        <w:t>The Meeting resolved to approve to decrease the registered capital of Baht 18,174,490 from the existing registered capital of Baht 413,858,770 to be Baht 395,684,280 by cutting off the un-sold common shares of 1,817,449 shares at the par value of Baht 10.</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hanging="349"/>
        <w:jc w:val="both"/>
        <w:rPr>
          <w:rFonts w:ascii="Times New Roman" w:hAnsi="Times New Roman" w:cs="Times New Roman"/>
        </w:rPr>
      </w:pPr>
      <w:r w:rsidRPr="00931229">
        <w:rPr>
          <w:rFonts w:ascii="Times New Roman" w:hAnsi="Times New Roman" w:cs="Times New Roman"/>
        </w:rPr>
        <w:t>b)</w:t>
      </w:r>
      <w:r w:rsidRPr="00931229">
        <w:rPr>
          <w:rFonts w:ascii="Times New Roman" w:hAnsi="Times New Roman" w:cs="Times New Roman"/>
        </w:rPr>
        <w:tab/>
        <w:t>The Meeting resolved to approve to increase the registered capital for Baht 98,921,070 by issuing of the new common shares of 9,892,107 shares at the par value of Baht 10 to be the total registered capital of Baht 494,605,350.</w:t>
      </w:r>
    </w:p>
    <w:p w:rsidR="00B01C47" w:rsidRPr="00931229" w:rsidRDefault="00B01C47"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The Company registered the changes in authorized share capital with the Ministry of Commerce on May 20, 2014.</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In May 2014, the Company partially received paid-up share capital of Baht 51,220,820 (divided into 5,122,082 common shares at Baht 10 per share). Hence, the Company had the paid-up authorized share capital amounting to Baht 446,905,100 (divided into 44,690,510 common shares at Baht 10 per share), which was registered with the Ministry of Commerce on June 12, 2014.</w:t>
      </w:r>
    </w:p>
    <w:p w:rsidR="00B01C47" w:rsidRPr="00931229" w:rsidRDefault="00B01C47"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 xml:space="preserve">The remaining unpaid share capital of Baht 47,700,250 (divided into 4,770,025 common shares at Baht 10 per share) will be allotted to private placement according to the resolution of the shareholders at the 2013 Annual General Shareholders’ Meeting held on April 25, 2014. On June 11, 2014, the Company received advances from certain shareholders </w:t>
      </w:r>
      <w:proofErr w:type="spellStart"/>
      <w:r w:rsidRPr="00931229">
        <w:rPr>
          <w:rFonts w:ascii="Times New Roman" w:hAnsi="Times New Roman" w:cs="Times New Roman"/>
        </w:rPr>
        <w:t>totalling</w:t>
      </w:r>
      <w:proofErr w:type="spellEnd"/>
      <w:r w:rsidRPr="00931229">
        <w:rPr>
          <w:rFonts w:ascii="Times New Roman" w:hAnsi="Times New Roman" w:cs="Times New Roman"/>
        </w:rPr>
        <w:t xml:space="preserve"> Baht 40,000,000 for such private placement, which were presented as “Share Subscriptions Pending to Return” in the statement of financial position as at December 31, 2014.</w:t>
      </w:r>
    </w:p>
    <w:p w:rsidR="00E42D5B" w:rsidRPr="00931229" w:rsidRDefault="00E42D5B"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Subsequently at the 2014 Annual General Shareholders’ Meeting held on April 29, 2015, the shareholders passed the resolutions to allot the newly issued common shares of 130,000,000 shares for the new private placement. Hence, such advances received from shareholders of Baht 40 million were returned to such shareholders in June 2015.</w:t>
      </w:r>
    </w:p>
    <w:p w:rsidR="005037EA" w:rsidRDefault="005037EA"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At the 2014 Annual General Shareholders’ Meeting held on April 29, 2015,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decrease the authorized share capital for Baht 47,700,250 (divided into 4,770,025 common shares at Baht 10 par value) from the existing authorized share capital of Baht 494,605,350 (divided into 49,460,535 common shares at Baht 10 par value) by cutting off common shares which are still unsold of 4,770,025 common shares to be the authorized share capital of Baht 446,905,100 (divided into 44,690,510 common shares at Baht 10 par value). The Company registered the decrease in authorized share capital with the Ministry of Commerce on May 11, 2015.</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C3294" w:rsidRPr="005037EA" w:rsidRDefault="00B01C47" w:rsidP="005037E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change the par value of the Company’s shares by decreasing the par value from Baht 10 to be Baht 1 with the authorized share capital remained unchanged at Baht 446,905,100. In this regard, the common shares increased 44,690,510 shares to be 446,905,100 shares. The Company registered the change of par value of the Company’s shares with the Ministry of Commerce on May 12, 2015.</w:t>
      </w:r>
    </w:p>
    <w:p w:rsidR="00B01C47" w:rsidRPr="005037EA" w:rsidRDefault="005037EA" w:rsidP="005037E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Pr>
          <w:rFonts w:ascii="Times New Roman" w:hAnsi="Times New Roman" w:cs="Times New Roman"/>
        </w:rPr>
        <w:br w:type="page"/>
      </w:r>
      <w:r w:rsidR="00B01C47" w:rsidRPr="005037EA">
        <w:rPr>
          <w:rFonts w:ascii="Times New Roman" w:hAnsi="Times New Roman" w:cs="Times New Roman"/>
        </w:rPr>
        <w:lastRenderedPageBreak/>
        <w:t>To issue and offer the warrants to purchase the common shares of the Company No. 2 (“TSI-W2”) in the amount not exceeding 223,452,550 units and allot such warrants to the existing shareholders of the Company in proportion to their respective shareholding with free of charge at the ratio of 2 existing common share to 1 unit of the warrants. The exercise price for the warrant is Baht 1.20 to 1 common share and the warrant has a period of 3 years from the issuance and offering date.</w:t>
      </w:r>
    </w:p>
    <w:p w:rsidR="005037EA" w:rsidRDefault="005037EA" w:rsidP="00782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7825A7" w:rsidRDefault="00B01C47" w:rsidP="00782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7825A7">
        <w:rPr>
          <w:rFonts w:ascii="Times New Roman" w:hAnsi="Times New Roman" w:cs="Times New Roman"/>
        </w:rPr>
        <w:t xml:space="preserve">On June 29, 2015, the Company allotted the warrants No.2 (TSI-W2) of 223,452,520 units. The details are discussed in Note </w:t>
      </w:r>
      <w:r w:rsidR="009B6ABF">
        <w:rPr>
          <w:rFonts w:ascii="Times New Roman" w:hAnsi="Times New Roman" w:cs="Times New Roman"/>
        </w:rPr>
        <w:t>20</w:t>
      </w:r>
      <w:r w:rsidRPr="007825A7">
        <w:rPr>
          <w:rFonts w:ascii="Times New Roman" w:hAnsi="Times New Roman" w:cs="Times New Roman"/>
        </w:rPr>
        <w:t>.</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 xml:space="preserve">To increase the authorized share capital for Baht 651,389,283 by issuing of common share of 651,389,283 shares at the par value of Baht 1 to be total authorized share capital of Baht 1,098,294,383 (divided in to 1,098,294,383 common shares at Baht 1 </w:t>
      </w:r>
      <w:r w:rsidR="00E852AF" w:rsidRPr="00931229">
        <w:rPr>
          <w:rFonts w:ascii="Times New Roman" w:hAnsi="Times New Roman" w:cs="Times New Roman"/>
        </w:rPr>
        <w:t>par value</w:t>
      </w:r>
      <w:r w:rsidRPr="00931229">
        <w:rPr>
          <w:rFonts w:ascii="Times New Roman" w:hAnsi="Times New Roman" w:cs="Times New Roman"/>
        </w:rPr>
        <w:t>). The Company registered the increase in authorized share capital with the Ministry of Commerce on May 18, 2015.</w:t>
      </w:r>
    </w:p>
    <w:p w:rsidR="00521DE3" w:rsidRPr="00931229" w:rsidRDefault="00521DE3"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allot the newly issued common shares of 651,389,283 shares as follows: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931229">
        <w:rPr>
          <w:rFonts w:ascii="Times New Roman" w:hAnsi="Times New Roman" w:cs="Times New Roman"/>
          <w:szCs w:val="18"/>
        </w:rPr>
        <w:t xml:space="preserve">Allot the newly issued common shares of 223,452,550 shares for being reserved for the exercise of the warrants No. 2 (TSI-W2) as discussed in Note </w:t>
      </w:r>
      <w:r w:rsidR="00E75E84">
        <w:rPr>
          <w:rFonts w:ascii="Times New Roman" w:hAnsi="Times New Roman" w:cs="Times New Roman"/>
          <w:szCs w:val="18"/>
        </w:rPr>
        <w:t>20</w:t>
      </w:r>
      <w:r w:rsidRPr="00931229">
        <w:rPr>
          <w:rFonts w:ascii="Times New Roman" w:hAnsi="Times New Roman" w:cs="Times New Roman"/>
          <w:szCs w:val="18"/>
        </w:rPr>
        <w:t>.</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szCs w:val="18"/>
        </w:rPr>
      </w:pPr>
      <w:r w:rsidRPr="00931229">
        <w:rPr>
          <w:rFonts w:ascii="Times New Roman" w:hAnsi="Times New Roman" w:cs="Times New Roman"/>
          <w:szCs w:val="18"/>
        </w:rPr>
        <w:t xml:space="preserve">Allot the newly issued common shares 297,936,733 shares for being offered to the existing shareholders in proportion to their respective shareholding at the ratio of 3 existing common shares to 2 newly issued common shares (Right Offering). The offering price for newly issued common shares shall be Baht 0.73 per share. The date for determining the list of shareholders who have the right to subscribe the newly issued shares (Record Date) shall be on May 14, 2015 and the Company’s share register book closing date for collecting names of the Shareholders (Book Closing Date) shall be on May 15, 2015. </w:t>
      </w:r>
    </w:p>
    <w:p w:rsidR="00B01C47" w:rsidRPr="00931229" w:rsidRDefault="00B01C47" w:rsidP="00465D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Pr>
          <w:rFonts w:ascii="Times New Roman" w:hAnsi="Times New Roman" w:cs="Times New Roman"/>
          <w:szCs w:val="18"/>
        </w:rPr>
      </w:pP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jc w:val="thaiDistribute"/>
        <w:rPr>
          <w:rFonts w:ascii="Times New Roman" w:hAnsi="Times New Roman" w:cs="Times New Roman"/>
        </w:rPr>
      </w:pPr>
      <w:r w:rsidRPr="00931229">
        <w:rPr>
          <w:rFonts w:ascii="Times New Roman" w:hAnsi="Times New Roman" w:cs="Times New Roman"/>
        </w:rPr>
        <w:t>In June 2015, the Company received paid-up share capital of Baht 217,493,510 (net of discount on share capital of Baht 80,442,805) from the allotment of such newly issued common shares 297,936,315 share</w:t>
      </w:r>
      <w:r w:rsidR="00E852AF" w:rsidRPr="00931229">
        <w:rPr>
          <w:rFonts w:ascii="Times New Roman" w:hAnsi="Times New Roman" w:cs="Times New Roman"/>
        </w:rPr>
        <w:t>s</w:t>
      </w:r>
      <w:r w:rsidRPr="00931229">
        <w:rPr>
          <w:rFonts w:ascii="Times New Roman" w:hAnsi="Times New Roman" w:cs="Times New Roman"/>
        </w:rPr>
        <w:t xml:space="preserve"> at selling price of Baht 0.73 per share. Hence, the paid-up share capital increased from Baht 446,905,100 (divided into 446,9</w:t>
      </w:r>
      <w:r w:rsidR="00E852AF" w:rsidRPr="00931229">
        <w:rPr>
          <w:rFonts w:ascii="Times New Roman" w:hAnsi="Times New Roman" w:cs="Times New Roman"/>
        </w:rPr>
        <w:t>05,100 common shares at Baht 1 par value</w:t>
      </w:r>
      <w:r w:rsidRPr="00931229">
        <w:rPr>
          <w:rFonts w:ascii="Times New Roman" w:hAnsi="Times New Roman" w:cs="Times New Roman"/>
        </w:rPr>
        <w:t>) to Baht 744,841,415 (divided into 744,841,415 common shares at Baht 1 p</w:t>
      </w:r>
      <w:r w:rsidR="00E852AF" w:rsidRPr="00931229">
        <w:rPr>
          <w:rFonts w:ascii="Times New Roman" w:hAnsi="Times New Roman" w:cs="Times New Roman"/>
        </w:rPr>
        <w:t>a</w:t>
      </w:r>
      <w:r w:rsidRPr="00931229">
        <w:rPr>
          <w:rFonts w:ascii="Times New Roman" w:hAnsi="Times New Roman" w:cs="Times New Roman"/>
        </w:rPr>
        <w:t xml:space="preserve">r </w:t>
      </w:r>
      <w:r w:rsidR="00E852AF" w:rsidRPr="00931229">
        <w:rPr>
          <w:rFonts w:ascii="Times New Roman" w:hAnsi="Times New Roman" w:cs="Times New Roman"/>
        </w:rPr>
        <w:t>value</w:t>
      </w:r>
      <w:r w:rsidRPr="00931229">
        <w:rPr>
          <w:rFonts w:ascii="Times New Roman" w:hAnsi="Times New Roman" w:cs="Times New Roman"/>
        </w:rPr>
        <w:t>), which was registered with the Ministry of Commerce on June 29, 2015.</w:t>
      </w:r>
    </w:p>
    <w:p w:rsidR="00B01C47" w:rsidRPr="00931229" w:rsidRDefault="00B01C47" w:rsidP="00465D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0"/>
        <w:rPr>
          <w:rFonts w:ascii="Times New Roman" w:hAnsi="Times New Roman" w:cs="Times New Roman"/>
        </w:rPr>
      </w:pPr>
    </w:p>
    <w:p w:rsidR="00B01C47" w:rsidRPr="00931229" w:rsidRDefault="00B01C47" w:rsidP="0093122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ind w:left="1080" w:hanging="540"/>
        <w:contextualSpacing w:val="0"/>
        <w:jc w:val="thaiDistribute"/>
        <w:rPr>
          <w:rFonts w:ascii="Times New Roman" w:hAnsi="Times New Roman" w:cs="Times New Roman"/>
        </w:rPr>
      </w:pPr>
      <w:r w:rsidRPr="00931229">
        <w:rPr>
          <w:rFonts w:ascii="Times New Roman" w:hAnsi="Times New Roman" w:cs="Times New Roman"/>
          <w:szCs w:val="18"/>
        </w:rPr>
        <w:t xml:space="preserve">Allot the newly issued common shares of 130,000,000 shares for offering to Private Placement, which the offering price shall be fixed at Baht 0.73 per share. </w:t>
      </w:r>
      <w:r w:rsidRPr="00931229">
        <w:rPr>
          <w:rFonts w:ascii="Times New Roman" w:hAnsi="Times New Roman" w:cs="Times New Roman"/>
        </w:rPr>
        <w:t>Subsequently, at the 2015 Annual General Shareholders’ Meeting held on April 28, 2016, the shareholders have unanimously passed the resolutions to abandon such Private Placement offering of 130,000,000 ordinary shares.</w:t>
      </w:r>
    </w:p>
    <w:p w:rsidR="00E42D5B" w:rsidRPr="00931229" w:rsidRDefault="00E42D5B" w:rsidP="00931229">
      <w:pPr>
        <w:spacing w:line="240" w:lineRule="exact"/>
        <w:jc w:val="both"/>
        <w:rPr>
          <w:rFonts w:ascii="Times New Roman" w:hAnsi="Times New Roman" w:cs="Times New Roman"/>
        </w:rPr>
      </w:pPr>
    </w:p>
    <w:p w:rsidR="00B01C47" w:rsidRPr="00931229" w:rsidRDefault="00B01C47" w:rsidP="00931229">
      <w:pPr>
        <w:spacing w:line="240" w:lineRule="exact"/>
        <w:jc w:val="both"/>
        <w:rPr>
          <w:rFonts w:ascii="Times New Roman" w:hAnsi="Times New Roman" w:cs="Times New Roman"/>
        </w:rPr>
      </w:pPr>
      <w:r w:rsidRPr="00931229">
        <w:rPr>
          <w:rFonts w:ascii="Times New Roman" w:hAnsi="Times New Roman" w:cs="Times New Roman"/>
        </w:rPr>
        <w:t xml:space="preserve">Subsequently, </w:t>
      </w:r>
      <w:r w:rsidRPr="00931229">
        <w:rPr>
          <w:rFonts w:ascii="Times New Roman" w:hAnsi="Times New Roman" w:cs="Times New Roman"/>
          <w:szCs w:val="22"/>
        </w:rPr>
        <w:t>a</w:t>
      </w:r>
      <w:r w:rsidRPr="00931229">
        <w:rPr>
          <w:rFonts w:ascii="Times New Roman" w:hAnsi="Times New Roman" w:cs="Times New Roman"/>
        </w:rPr>
        <w:t>t the 2015 Annual General Shareholders’ Meeting held on April 28, 2016, the shareholders have unanimously passed the resolutions to approve on the following matters:</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abandon the Private Placement Offering of 130,000,000 ordinary shares at Baht 1 par value, which was resolved by the Annual</w:t>
      </w:r>
      <w:r w:rsidRPr="00931229">
        <w:rPr>
          <w:rFonts w:ascii="Times New Roman" w:hAnsi="Times New Roman" w:cs="Times New Roman"/>
          <w:cs/>
        </w:rPr>
        <w:t xml:space="preserve"> </w:t>
      </w:r>
      <w:r w:rsidRPr="00931229">
        <w:rPr>
          <w:rFonts w:ascii="Times New Roman" w:hAnsi="Times New Roman" w:cs="Times New Roman"/>
        </w:rPr>
        <w:t>General Meeting of the Shareholders for the year 2014 held on April 29, 2015.</w:t>
      </w:r>
    </w:p>
    <w:p w:rsidR="00B01C47" w:rsidRPr="00931229" w:rsidRDefault="00B01C4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decrease the authorized share capital of Baht 130,000,418 (divided into 130,000,418 common shares at Baht 1 par value) from the existing authorized share capital of Baht 1,098,294,383 (divided into 1,098,294,383 common shares at Baht 1 par value) by cutting off common shares which are still unsold of 130,000,418 common shares to be the authorized share capital of Baht 968,293,965 (divided into 968,293,965 common shares at Baht 1 par value). The Company registered the decrease in authorized share capital with the Ministry of Commerce on May 19, 2016.</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931229" w:rsidRDefault="00B01C47" w:rsidP="0093122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31229">
        <w:rPr>
          <w:rFonts w:ascii="Times New Roman" w:hAnsi="Times New Roman" w:cs="Times New Roman"/>
        </w:rPr>
        <w:t>To increase the authorized share capital of Baht 248,280,472 by issuing of common</w:t>
      </w:r>
      <w:r w:rsidRPr="00931229">
        <w:rPr>
          <w:rFonts w:ascii="Times New Roman" w:hAnsi="Times New Roman" w:cs="Times New Roman"/>
          <w:cs/>
        </w:rPr>
        <w:t xml:space="preserve"> </w:t>
      </w:r>
      <w:r w:rsidRPr="00931229">
        <w:rPr>
          <w:rFonts w:ascii="Times New Roman" w:hAnsi="Times New Roman" w:cs="Times New Roman"/>
        </w:rPr>
        <w:t xml:space="preserve">share of 248,280,472 shares at </w:t>
      </w:r>
      <w:r w:rsidR="00E852AF" w:rsidRPr="00931229">
        <w:rPr>
          <w:rFonts w:ascii="Times New Roman" w:hAnsi="Times New Roman" w:cs="Times New Roman"/>
        </w:rPr>
        <w:t>Baht 1</w:t>
      </w:r>
      <w:r w:rsidRPr="00931229">
        <w:rPr>
          <w:rFonts w:ascii="Times New Roman" w:hAnsi="Times New Roman" w:cs="Times New Roman"/>
        </w:rPr>
        <w:t xml:space="preserve"> par value to be total authorized share capital of</w:t>
      </w:r>
      <w:r w:rsidR="006053AC" w:rsidRPr="00931229">
        <w:rPr>
          <w:rFonts w:ascii="Times New Roman" w:hAnsi="Times New Roman" w:cs="Times New Roman"/>
        </w:rPr>
        <w:t xml:space="preserve"> Baht 1,216,574,437 (divided in</w:t>
      </w:r>
      <w:r w:rsidRPr="00931229">
        <w:rPr>
          <w:rFonts w:ascii="Times New Roman" w:hAnsi="Times New Roman" w:cs="Times New Roman"/>
        </w:rPr>
        <w:t>to 1,216,574,437 common shares at Baht 1 par value), which was registered with the Ministry of Commerce on May 30, 2016.</w:t>
      </w:r>
    </w:p>
    <w:p w:rsidR="00B01C47" w:rsidRPr="00DF7C06" w:rsidRDefault="00DF7C06" w:rsidP="00DF7C06">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Pr>
          <w:rFonts w:ascii="Times New Roman" w:hAnsi="Times New Roman" w:cs="Times New Roman"/>
        </w:rPr>
        <w:br w:type="page"/>
      </w:r>
      <w:r w:rsidR="00B01C47" w:rsidRPr="00DF7C06">
        <w:rPr>
          <w:rFonts w:ascii="Times New Roman" w:hAnsi="Times New Roman" w:cs="Times New Roman"/>
        </w:rPr>
        <w:lastRenderedPageBreak/>
        <w:t>To a</w:t>
      </w:r>
      <w:r w:rsidR="00B01C47" w:rsidRPr="00DF7C06">
        <w:rPr>
          <w:rFonts w:ascii="Times New Roman" w:hAnsi="Times New Roman" w:cs="Times New Roman"/>
          <w:szCs w:val="18"/>
        </w:rPr>
        <w:t xml:space="preserve">llot the newly issued common shares </w:t>
      </w:r>
      <w:r w:rsidR="00B01C47" w:rsidRPr="00DF7C06">
        <w:rPr>
          <w:rFonts w:ascii="Times New Roman" w:hAnsi="Times New Roman" w:cs="Times New Roman"/>
        </w:rPr>
        <w:t>248,280,472</w:t>
      </w:r>
      <w:r w:rsidR="00B01C47" w:rsidRPr="00DF7C06">
        <w:rPr>
          <w:rFonts w:ascii="Times New Roman" w:hAnsi="Times New Roman" w:cs="Times New Roman"/>
          <w:szCs w:val="18"/>
        </w:rPr>
        <w:t xml:space="preserve"> shares for being offered to the existing shareholders in proportion</w:t>
      </w:r>
      <w:r w:rsidR="00B01C47" w:rsidRPr="00DF7C06">
        <w:rPr>
          <w:rFonts w:ascii="Times New Roman" w:hAnsi="Times New Roman" w:cs="Times New Roman"/>
        </w:rPr>
        <w:t xml:space="preserve"> </w:t>
      </w:r>
      <w:r w:rsidR="00B01C47" w:rsidRPr="00DF7C06">
        <w:rPr>
          <w:rFonts w:ascii="Times New Roman" w:hAnsi="Times New Roman" w:cs="Times New Roman"/>
          <w:szCs w:val="18"/>
        </w:rPr>
        <w:t xml:space="preserve">to their respective shareholding at the ratio of 3 existing common shares to 1 newly issued common share (Right Offering). The offering price for newly issued common shares shall be Baht 0.46 per share. The date for determining the list of shareholders who have the right to subscribe the newly issued shares (Record Date) shall be on May 13, 2016, the Company’s share register book closing date for collecting names of the Shareholders (Book Closing Date) shall be on </w:t>
      </w:r>
      <w:r w:rsidRPr="00DF7C06">
        <w:rPr>
          <w:rFonts w:ascii="Times New Roman" w:hAnsi="Times New Roman" w:cs="Times New Roman"/>
          <w:szCs w:val="18"/>
        </w:rPr>
        <w:t xml:space="preserve">  </w:t>
      </w:r>
      <w:r w:rsidR="00B01C47" w:rsidRPr="00DF7C06">
        <w:rPr>
          <w:rFonts w:ascii="Times New Roman" w:hAnsi="Times New Roman" w:cs="Times New Roman"/>
          <w:szCs w:val="18"/>
        </w:rPr>
        <w:t>May 16, 201</w:t>
      </w:r>
      <w:r w:rsidR="00B01C47" w:rsidRPr="00DF7C06">
        <w:rPr>
          <w:rFonts w:ascii="Times New Roman" w:hAnsi="Times New Roman" w:cs="Times New Roman"/>
        </w:rPr>
        <w:t>6</w:t>
      </w:r>
      <w:r w:rsidR="00B01C47" w:rsidRPr="00DF7C06">
        <w:rPr>
          <w:rFonts w:ascii="Times New Roman" w:hAnsi="Times New Roman" w:cs="Times New Roman"/>
          <w:szCs w:val="18"/>
        </w:rPr>
        <w:t xml:space="preserve"> </w:t>
      </w:r>
      <w:r w:rsidR="00B01C47" w:rsidRPr="00DF7C06">
        <w:rPr>
          <w:rFonts w:ascii="Times New Roman" w:hAnsi="Times New Roman" w:cs="Times New Roman"/>
        </w:rPr>
        <w:t>and the subscription period for Right Offering shall be during June 6 to 10, 2016.</w:t>
      </w:r>
    </w:p>
    <w:p w:rsidR="00DF7C06" w:rsidRDefault="00DF7C06" w:rsidP="00782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B01C47" w:rsidRPr="007825A7" w:rsidRDefault="00B01C47" w:rsidP="007825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7825A7">
        <w:rPr>
          <w:rFonts w:ascii="Times New Roman" w:hAnsi="Times New Roman" w:cs="Times New Roman"/>
        </w:rPr>
        <w:t xml:space="preserve">In June 2016, the Company received paid-up share capital of Baht 79,683,264 (net of </w:t>
      </w:r>
      <w:r w:rsidR="006053AC" w:rsidRPr="007825A7">
        <w:rPr>
          <w:rFonts w:ascii="Times New Roman" w:hAnsi="Times New Roman" w:cs="Times New Roman"/>
        </w:rPr>
        <w:t xml:space="preserve">share </w:t>
      </w:r>
      <w:r w:rsidRPr="007825A7">
        <w:rPr>
          <w:rFonts w:ascii="Times New Roman" w:hAnsi="Times New Roman" w:cs="Times New Roman"/>
        </w:rPr>
        <w:t xml:space="preserve">discount on </w:t>
      </w:r>
      <w:r w:rsidR="006053AC" w:rsidRPr="007825A7">
        <w:rPr>
          <w:rFonts w:ascii="Times New Roman" w:hAnsi="Times New Roman" w:cs="Times New Roman"/>
        </w:rPr>
        <w:t>ordinary shares</w:t>
      </w:r>
      <w:r w:rsidRPr="007825A7">
        <w:rPr>
          <w:rFonts w:ascii="Times New Roman" w:hAnsi="Times New Roman" w:cs="Times New Roman"/>
        </w:rPr>
        <w:t xml:space="preserve"> of Baht 93,541,222) from the allotment of such newly issued common shares 173,224,486</w:t>
      </w:r>
      <w:r w:rsidR="00506665" w:rsidRPr="007825A7">
        <w:rPr>
          <w:rFonts w:ascii="Times New Roman" w:hAnsi="Times New Roman" w:cs="Times New Roman"/>
        </w:rPr>
        <w:t xml:space="preserve"> shares for</w:t>
      </w:r>
      <w:r w:rsidRPr="007825A7">
        <w:rPr>
          <w:rFonts w:ascii="Times New Roman" w:hAnsi="Times New Roman" w:cs="Times New Roman"/>
        </w:rPr>
        <w:t xml:space="preserve"> Baht 1 </w:t>
      </w:r>
      <w:r w:rsidR="00506665" w:rsidRPr="007825A7">
        <w:rPr>
          <w:rFonts w:ascii="Times New Roman" w:hAnsi="Times New Roman" w:cs="Times New Roman"/>
        </w:rPr>
        <w:t>par value</w:t>
      </w:r>
      <w:r w:rsidRPr="007825A7">
        <w:rPr>
          <w:rFonts w:ascii="Times New Roman" w:hAnsi="Times New Roman" w:cs="Times New Roman"/>
        </w:rPr>
        <w:t xml:space="preserve"> at selling price of Baht 0.46 per share. Hence, the paid-up share capital increased from Baht 744,841,415 (divided into 744,841,415 common shares at Baht 1 </w:t>
      </w:r>
      <w:r w:rsidR="00806918" w:rsidRPr="007825A7">
        <w:rPr>
          <w:rFonts w:ascii="Times New Roman" w:hAnsi="Times New Roman" w:cs="Times New Roman"/>
        </w:rPr>
        <w:t>par value</w:t>
      </w:r>
      <w:r w:rsidRPr="007825A7">
        <w:rPr>
          <w:rFonts w:ascii="Times New Roman" w:hAnsi="Times New Roman" w:cs="Times New Roman"/>
        </w:rPr>
        <w:t xml:space="preserve">) to Baht 918,065,901 (divided into 918,065,901 common shares at Baht 1 </w:t>
      </w:r>
      <w:r w:rsidR="00806918" w:rsidRPr="007825A7">
        <w:rPr>
          <w:rFonts w:ascii="Times New Roman" w:hAnsi="Times New Roman" w:cs="Times New Roman"/>
        </w:rPr>
        <w:t>par value</w:t>
      </w:r>
      <w:r w:rsidRPr="007825A7">
        <w:rPr>
          <w:rFonts w:ascii="Times New Roman" w:hAnsi="Times New Roman" w:cs="Times New Roman"/>
        </w:rPr>
        <w:t>), which was registered with the Ministry of Commerce on June 27, 2016.</w:t>
      </w:r>
    </w:p>
    <w:p w:rsidR="00521DE3" w:rsidRPr="00931229"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240" w:lineRule="auto"/>
        <w:rPr>
          <w:rFonts w:ascii="Times New Roman" w:hAnsi="Times New Roman" w:cs="Times New Roman"/>
          <w:b/>
          <w:bCs/>
        </w:rPr>
      </w:pPr>
    </w:p>
    <w:p w:rsidR="00521DE3" w:rsidRDefault="00A137CB" w:rsidP="00A137CB">
      <w:pPr>
        <w:spacing w:line="240" w:lineRule="exact"/>
        <w:jc w:val="both"/>
        <w:rPr>
          <w:rFonts w:ascii="Times New Roman" w:hAnsi="Times New Roman" w:cs="Times New Roman"/>
        </w:rPr>
      </w:pPr>
      <w:r w:rsidRPr="00931229">
        <w:rPr>
          <w:rFonts w:ascii="Times New Roman" w:hAnsi="Times New Roman" w:cs="Times New Roman"/>
        </w:rPr>
        <w:t>Subsequently,</w:t>
      </w:r>
      <w:r>
        <w:rPr>
          <w:rFonts w:ascii="Times New Roman" w:hAnsi="Times New Roman" w:cs="Times New Roman"/>
        </w:rPr>
        <w:t xml:space="preserve"> a</w:t>
      </w:r>
      <w:r w:rsidR="006343D9" w:rsidRPr="00964F32">
        <w:rPr>
          <w:rFonts w:ascii="Times New Roman" w:hAnsi="Times New Roman" w:cs="Times New Roman"/>
        </w:rPr>
        <w:t xml:space="preserve">t the </w:t>
      </w:r>
      <w:r w:rsidR="001C7D51" w:rsidRPr="001C7D51">
        <w:rPr>
          <w:rFonts w:ascii="Times New Roman" w:hAnsi="Times New Roman" w:cs="Times New Roman"/>
        </w:rPr>
        <w:t>Extraordinary</w:t>
      </w:r>
      <w:r w:rsidR="001C7D51">
        <w:rPr>
          <w:rFonts w:ascii="Times New Roman" w:hAnsi="Times New Roman" w:cs="Times New Roman"/>
        </w:rPr>
        <w:t xml:space="preserve"> </w:t>
      </w:r>
      <w:r w:rsidR="001C7D51" w:rsidRPr="001C7D51">
        <w:rPr>
          <w:rFonts w:ascii="Times New Roman" w:hAnsi="Times New Roman" w:cs="Times New Roman"/>
        </w:rPr>
        <w:t>General Meeting of the Shareholders</w:t>
      </w:r>
      <w:r w:rsidR="001C7D51">
        <w:rPr>
          <w:rFonts w:ascii="Times New Roman" w:hAnsi="Times New Roman" w:cs="Times New Roman"/>
        </w:rPr>
        <w:t xml:space="preserve"> no. 1/2017 </w:t>
      </w:r>
      <w:r w:rsidR="006343D9" w:rsidRPr="00964F32">
        <w:rPr>
          <w:rFonts w:ascii="Times New Roman" w:hAnsi="Times New Roman" w:cs="Times New Roman"/>
        </w:rPr>
        <w:t xml:space="preserve">held on </w:t>
      </w:r>
      <w:r w:rsidR="002275D0">
        <w:rPr>
          <w:rFonts w:ascii="Times New Roman" w:hAnsi="Times New Roman" w:cs="Times New Roman"/>
        </w:rPr>
        <w:t xml:space="preserve">December </w:t>
      </w:r>
      <w:r w:rsidR="006343D9" w:rsidRPr="00964F32">
        <w:rPr>
          <w:rFonts w:ascii="Times New Roman" w:hAnsi="Times New Roman" w:cs="Times New Roman"/>
        </w:rPr>
        <w:t>2</w:t>
      </w:r>
      <w:r w:rsidR="002275D0">
        <w:rPr>
          <w:rFonts w:ascii="Times New Roman" w:hAnsi="Times New Roman" w:cs="Times New Roman"/>
        </w:rPr>
        <w:t>8</w:t>
      </w:r>
      <w:r w:rsidR="006343D9" w:rsidRPr="00964F32">
        <w:rPr>
          <w:rFonts w:ascii="Times New Roman" w:hAnsi="Times New Roman" w:cs="Times New Roman"/>
        </w:rPr>
        <w:t>, 201</w:t>
      </w:r>
      <w:r w:rsidR="002275D0">
        <w:rPr>
          <w:rFonts w:ascii="Times New Roman" w:hAnsi="Times New Roman" w:cs="Times New Roman"/>
        </w:rPr>
        <w:t>7</w:t>
      </w:r>
      <w:r w:rsidR="006343D9" w:rsidRPr="00964F32">
        <w:rPr>
          <w:rFonts w:ascii="Times New Roman" w:hAnsi="Times New Roman" w:cs="Times New Roman"/>
        </w:rPr>
        <w:t>, the shareholders have unanimously passed the resolutions to approve on the following matters</w:t>
      </w:r>
    </w:p>
    <w:p w:rsidR="006343D9" w:rsidRPr="00964F32"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6343D9" w:rsidRDefault="006343D9" w:rsidP="002275D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 xml:space="preserve">To decrease the authorized share capital </w:t>
      </w:r>
      <w:r w:rsidR="007825A7">
        <w:rPr>
          <w:rFonts w:ascii="Times New Roman" w:hAnsi="Times New Roman" w:cs="Times New Roman"/>
        </w:rPr>
        <w:t>of</w:t>
      </w:r>
      <w:r w:rsidRPr="00964F32">
        <w:rPr>
          <w:rFonts w:ascii="Times New Roman" w:hAnsi="Times New Roman" w:cs="Times New Roman"/>
        </w:rPr>
        <w:t xml:space="preserve"> Baht </w:t>
      </w:r>
      <w:r w:rsidR="002275D0" w:rsidRPr="002275D0">
        <w:rPr>
          <w:rFonts w:ascii="Times New Roman" w:hAnsi="Times New Roman" w:cs="Times New Roman"/>
        </w:rPr>
        <w:t>75,055,986</w:t>
      </w:r>
      <w:r w:rsidRPr="00964F32">
        <w:rPr>
          <w:rFonts w:ascii="Times New Roman" w:hAnsi="Times New Roman" w:cs="Times New Roman"/>
        </w:rPr>
        <w:t xml:space="preserve"> (divided into </w:t>
      </w:r>
      <w:r w:rsidR="002275D0" w:rsidRPr="002275D0">
        <w:rPr>
          <w:rFonts w:ascii="Times New Roman" w:hAnsi="Times New Roman" w:cs="Times New Roman"/>
        </w:rPr>
        <w:t>75,055,986</w:t>
      </w:r>
      <w:r w:rsidR="002275D0">
        <w:rPr>
          <w:rFonts w:ascii="Times New Roman" w:hAnsi="Times New Roman" w:cs="Times New Roman"/>
        </w:rPr>
        <w:t xml:space="preserve"> </w:t>
      </w:r>
      <w:r w:rsidRPr="00964F32">
        <w:rPr>
          <w:rFonts w:ascii="Times New Roman" w:hAnsi="Times New Roman" w:cs="Times New Roman"/>
        </w:rPr>
        <w:t xml:space="preserve">common shares at Baht 1 par value) from the existing authorized share capital of Baht </w:t>
      </w:r>
      <w:r w:rsidR="002275D0" w:rsidRPr="002275D0">
        <w:rPr>
          <w:rFonts w:ascii="Times New Roman" w:hAnsi="Times New Roman" w:cs="Times New Roman"/>
        </w:rPr>
        <w:t>1,216,574,437</w:t>
      </w:r>
      <w:r w:rsidRPr="00964F32">
        <w:rPr>
          <w:rFonts w:ascii="Times New Roman" w:hAnsi="Times New Roman" w:cs="Times New Roman"/>
        </w:rPr>
        <w:t xml:space="preserve"> (divided into </w:t>
      </w:r>
      <w:r w:rsidR="002275D0" w:rsidRPr="002275D0">
        <w:rPr>
          <w:rFonts w:ascii="Times New Roman" w:hAnsi="Times New Roman" w:cs="Times New Roman"/>
        </w:rPr>
        <w:t>1,216,574,437</w:t>
      </w:r>
      <w:r w:rsidRPr="00964F32">
        <w:rPr>
          <w:rFonts w:ascii="Times New Roman" w:hAnsi="Times New Roman" w:cs="Times New Roman"/>
        </w:rPr>
        <w:t xml:space="preserve"> common shares at Baht 1 par value) by cutting off common shares which are still unsold of </w:t>
      </w:r>
      <w:r w:rsidR="002275D0" w:rsidRPr="002275D0">
        <w:rPr>
          <w:rFonts w:ascii="Times New Roman" w:hAnsi="Times New Roman" w:cs="Times New Roman"/>
        </w:rPr>
        <w:t>75,055,986</w:t>
      </w:r>
      <w:r w:rsidRPr="00964F32">
        <w:rPr>
          <w:rFonts w:ascii="Times New Roman" w:hAnsi="Times New Roman" w:cs="Times New Roman"/>
        </w:rPr>
        <w:t xml:space="preserve"> common shares to be the authorized share capital of Baht </w:t>
      </w:r>
      <w:r w:rsidR="002275D0" w:rsidRPr="002275D0">
        <w:rPr>
          <w:rFonts w:ascii="Times New Roman" w:hAnsi="Times New Roman" w:cs="Times New Roman"/>
        </w:rPr>
        <w:t>1,141,518,451</w:t>
      </w:r>
      <w:r w:rsidRPr="00964F32">
        <w:rPr>
          <w:rFonts w:ascii="Times New Roman" w:hAnsi="Times New Roman" w:cs="Times New Roman"/>
        </w:rPr>
        <w:t xml:space="preserve"> (divided into </w:t>
      </w:r>
      <w:r w:rsidR="002275D0" w:rsidRPr="002275D0">
        <w:rPr>
          <w:rFonts w:ascii="Times New Roman" w:hAnsi="Times New Roman" w:cs="Times New Roman"/>
        </w:rPr>
        <w:t>1,141,518,451</w:t>
      </w:r>
      <w:r w:rsidRPr="00964F32">
        <w:rPr>
          <w:rFonts w:ascii="Times New Roman" w:hAnsi="Times New Roman" w:cs="Times New Roman"/>
        </w:rPr>
        <w:t xml:space="preserve"> common shares at Baht 1 par value). The Company registered the decrease in authorized share capital with the Minis</w:t>
      </w:r>
      <w:r w:rsidR="002275D0">
        <w:rPr>
          <w:rFonts w:ascii="Times New Roman" w:hAnsi="Times New Roman" w:cs="Times New Roman"/>
        </w:rPr>
        <w:t>try of Commerce on December</w:t>
      </w:r>
      <w:r w:rsidRPr="00964F32">
        <w:rPr>
          <w:rFonts w:ascii="Times New Roman" w:hAnsi="Times New Roman" w:cs="Times New Roman"/>
        </w:rPr>
        <w:t xml:space="preserve"> </w:t>
      </w:r>
      <w:r w:rsidR="002275D0">
        <w:rPr>
          <w:rFonts w:ascii="Times New Roman" w:hAnsi="Times New Roman" w:cs="Times New Roman"/>
        </w:rPr>
        <w:t>28</w:t>
      </w:r>
      <w:r w:rsidRPr="00964F32">
        <w:rPr>
          <w:rFonts w:ascii="Times New Roman" w:hAnsi="Times New Roman" w:cs="Times New Roman"/>
        </w:rPr>
        <w:t>, 201</w:t>
      </w:r>
      <w:r w:rsidR="002275D0">
        <w:rPr>
          <w:rFonts w:ascii="Times New Roman" w:hAnsi="Times New Roman" w:cs="Times New Roman"/>
        </w:rPr>
        <w:t>7</w:t>
      </w:r>
      <w:r w:rsidRPr="00964F32">
        <w:rPr>
          <w:rFonts w:ascii="Times New Roman" w:hAnsi="Times New Roman" w:cs="Times New Roman"/>
        </w:rPr>
        <w:t>.</w:t>
      </w:r>
    </w:p>
    <w:p w:rsidR="006343D9" w:rsidRDefault="006343D9" w:rsidP="002275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6343D9" w:rsidRDefault="006343D9" w:rsidP="002275D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964F32">
        <w:rPr>
          <w:rFonts w:ascii="Times New Roman" w:hAnsi="Times New Roman" w:cs="Times New Roman"/>
        </w:rPr>
        <w:t xml:space="preserve">To increase the authorized share capital of Baht </w:t>
      </w:r>
      <w:r w:rsidR="002275D0" w:rsidRPr="002275D0">
        <w:rPr>
          <w:rFonts w:ascii="Times New Roman" w:hAnsi="Times New Roman" w:cs="Times New Roman"/>
        </w:rPr>
        <w:t>185,000,000</w:t>
      </w:r>
      <w:r w:rsidRPr="00964F32">
        <w:rPr>
          <w:rFonts w:ascii="Times New Roman" w:hAnsi="Times New Roman" w:cs="Times New Roman"/>
        </w:rPr>
        <w:t xml:space="preserve"> by issuing of common</w:t>
      </w:r>
      <w:r w:rsidRPr="00964F32">
        <w:rPr>
          <w:rFonts w:ascii="Times New Roman" w:hAnsi="Times New Roman" w:cs="Times New Roman"/>
          <w:cs/>
        </w:rPr>
        <w:t xml:space="preserve"> </w:t>
      </w:r>
      <w:r w:rsidRPr="00964F32">
        <w:rPr>
          <w:rFonts w:ascii="Times New Roman" w:hAnsi="Times New Roman" w:cs="Times New Roman"/>
        </w:rPr>
        <w:t xml:space="preserve">share of </w:t>
      </w:r>
      <w:r w:rsidR="002275D0" w:rsidRPr="002275D0">
        <w:rPr>
          <w:rFonts w:ascii="Times New Roman" w:hAnsi="Times New Roman" w:cs="Times New Roman"/>
        </w:rPr>
        <w:t>185,000,000</w:t>
      </w:r>
      <w:r w:rsidRPr="00964F32">
        <w:rPr>
          <w:rFonts w:ascii="Times New Roman" w:hAnsi="Times New Roman" w:cs="Times New Roman"/>
        </w:rPr>
        <w:t xml:space="preserve"> shares at the par value of Baht 1 to be total authorized share capital of Baht </w:t>
      </w:r>
      <w:r w:rsidR="002275D0" w:rsidRPr="002275D0">
        <w:rPr>
          <w:rFonts w:ascii="Times New Roman" w:hAnsi="Times New Roman" w:cs="Times New Roman"/>
        </w:rPr>
        <w:t>1,326,518,451</w:t>
      </w:r>
      <w:r w:rsidRPr="00964F32">
        <w:rPr>
          <w:rFonts w:ascii="Times New Roman" w:hAnsi="Times New Roman" w:cs="Times New Roman"/>
        </w:rPr>
        <w:t xml:space="preserve"> (divided in to </w:t>
      </w:r>
      <w:r w:rsidR="002275D0" w:rsidRPr="002275D0">
        <w:rPr>
          <w:rFonts w:ascii="Times New Roman" w:hAnsi="Times New Roman" w:cs="Times New Roman"/>
        </w:rPr>
        <w:t>1,326,518,451</w:t>
      </w:r>
      <w:r w:rsidRPr="00964F32">
        <w:rPr>
          <w:rFonts w:ascii="Times New Roman" w:hAnsi="Times New Roman" w:cs="Times New Roman"/>
        </w:rPr>
        <w:t xml:space="preserve"> common shares at Baht 1 par value), which was registered with the Ministry of Commerce on </w:t>
      </w:r>
      <w:r w:rsidR="002275D0">
        <w:rPr>
          <w:rFonts w:ascii="Times New Roman" w:hAnsi="Times New Roman" w:cs="Times New Roman"/>
        </w:rPr>
        <w:t>December</w:t>
      </w:r>
      <w:r w:rsidR="002275D0" w:rsidRPr="00964F32">
        <w:rPr>
          <w:rFonts w:ascii="Times New Roman" w:hAnsi="Times New Roman" w:cs="Times New Roman"/>
        </w:rPr>
        <w:t xml:space="preserve"> </w:t>
      </w:r>
      <w:r w:rsidR="002275D0">
        <w:rPr>
          <w:rFonts w:ascii="Times New Roman" w:hAnsi="Times New Roman" w:cs="Times New Roman"/>
        </w:rPr>
        <w:t>29</w:t>
      </w:r>
      <w:r w:rsidR="002275D0" w:rsidRPr="00964F32">
        <w:rPr>
          <w:rFonts w:ascii="Times New Roman" w:hAnsi="Times New Roman" w:cs="Times New Roman"/>
        </w:rPr>
        <w:t>, 201</w:t>
      </w:r>
      <w:r w:rsidR="002275D0">
        <w:rPr>
          <w:rFonts w:ascii="Times New Roman" w:hAnsi="Times New Roman" w:cs="Times New Roman"/>
        </w:rPr>
        <w:t>7</w:t>
      </w:r>
      <w:r w:rsidR="002275D0" w:rsidRPr="00964F32">
        <w:rPr>
          <w:rFonts w:ascii="Times New Roman" w:hAnsi="Times New Roman" w:cs="Times New Roman"/>
        </w:rPr>
        <w:t>.</w:t>
      </w:r>
    </w:p>
    <w:p w:rsidR="006343D9" w:rsidRPr="00964F32" w:rsidRDefault="006343D9" w:rsidP="006343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6343D9" w:rsidRPr="00964F32" w:rsidRDefault="007C022B" w:rsidP="006343D9">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Pr>
          <w:rFonts w:ascii="Times New Roman" w:hAnsi="Times New Roman" w:cs="Times New Roman"/>
        </w:rPr>
        <w:t>To a</w:t>
      </w:r>
      <w:r w:rsidR="006343D9" w:rsidRPr="006343D9">
        <w:rPr>
          <w:rFonts w:ascii="Times New Roman" w:hAnsi="Times New Roman" w:cs="Times New Roman"/>
        </w:rPr>
        <w:t>llot the n</w:t>
      </w:r>
      <w:r>
        <w:rPr>
          <w:rFonts w:ascii="Times New Roman" w:hAnsi="Times New Roman" w:cs="Times New Roman"/>
        </w:rPr>
        <w:t>ewly issued common shares of 185</w:t>
      </w:r>
      <w:r w:rsidR="006343D9" w:rsidRPr="006343D9">
        <w:rPr>
          <w:rFonts w:ascii="Times New Roman" w:hAnsi="Times New Roman" w:cs="Times New Roman"/>
        </w:rPr>
        <w:t xml:space="preserve">,000,000 shares for offering to Private Placement, which the offering </w:t>
      </w:r>
      <w:r>
        <w:rPr>
          <w:rFonts w:ascii="Times New Roman" w:hAnsi="Times New Roman" w:cs="Times New Roman"/>
        </w:rPr>
        <w:t>price shall be fixed at Baht 0.6</w:t>
      </w:r>
      <w:r w:rsidR="007825A7">
        <w:rPr>
          <w:rFonts w:ascii="Times New Roman" w:hAnsi="Times New Roman" w:cs="Times New Roman"/>
        </w:rPr>
        <w:t>0</w:t>
      </w:r>
      <w:r w:rsidR="006343D9" w:rsidRPr="006343D9">
        <w:rPr>
          <w:rFonts w:ascii="Times New Roman" w:hAnsi="Times New Roman" w:cs="Times New Roman"/>
        </w:rPr>
        <w:t xml:space="preserve"> per share. </w:t>
      </w:r>
    </w:p>
    <w:p w:rsidR="006343D9" w:rsidRPr="00964F32" w:rsidRDefault="006343D9" w:rsidP="006343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7C022B" w:rsidRDefault="007C022B" w:rsidP="007C02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Pr>
          <w:rFonts w:ascii="Times New Roman" w:hAnsi="Times New Roman" w:cs="Times New Roman"/>
        </w:rPr>
        <w:t>In December 2017</w:t>
      </w:r>
      <w:r w:rsidRPr="00931229">
        <w:rPr>
          <w:rFonts w:ascii="Times New Roman" w:hAnsi="Times New Roman" w:cs="Times New Roman"/>
        </w:rPr>
        <w:t xml:space="preserve">, the Company received paid-up share capital of Baht </w:t>
      </w:r>
      <w:r w:rsidRPr="007C022B">
        <w:rPr>
          <w:rFonts w:ascii="Times New Roman" w:hAnsi="Times New Roman" w:cs="Times New Roman"/>
        </w:rPr>
        <w:t>80,500,000</w:t>
      </w:r>
      <w:r w:rsidRPr="00931229">
        <w:rPr>
          <w:rFonts w:ascii="Times New Roman" w:hAnsi="Times New Roman" w:cs="Times New Roman"/>
        </w:rPr>
        <w:t xml:space="preserve"> (net of share discount on ordinary shares of Baht </w:t>
      </w:r>
      <w:r w:rsidRPr="007C022B">
        <w:rPr>
          <w:rFonts w:ascii="Times New Roman" w:hAnsi="Times New Roman" w:cs="Times New Roman"/>
        </w:rPr>
        <w:t>53,666,666</w:t>
      </w:r>
      <w:r w:rsidR="007825A7">
        <w:rPr>
          <w:rFonts w:ascii="Times New Roman" w:hAnsi="Times New Roman" w:cs="Times New Roman"/>
        </w:rPr>
        <w:t xml:space="preserve">) from the allotment of </w:t>
      </w:r>
      <w:r w:rsidR="007825A7" w:rsidRPr="007C022B">
        <w:rPr>
          <w:rFonts w:ascii="Times New Roman" w:hAnsi="Times New Roman" w:cs="Times New Roman"/>
        </w:rPr>
        <w:t>134,166,666</w:t>
      </w:r>
      <w:r w:rsidR="007825A7">
        <w:rPr>
          <w:rFonts w:ascii="Times New Roman" w:hAnsi="Times New Roman" w:cs="Times New Roman"/>
        </w:rPr>
        <w:t xml:space="preserve"> </w:t>
      </w:r>
      <w:r w:rsidRPr="00931229">
        <w:rPr>
          <w:rFonts w:ascii="Times New Roman" w:hAnsi="Times New Roman" w:cs="Times New Roman"/>
        </w:rPr>
        <w:t>newly issued common shares for Baht 1 par value at selling price of Baht 0.6</w:t>
      </w:r>
      <w:r w:rsidR="007825A7">
        <w:rPr>
          <w:rFonts w:ascii="Times New Roman" w:hAnsi="Times New Roman" w:cs="Times New Roman"/>
        </w:rPr>
        <w:t>0</w:t>
      </w:r>
      <w:r w:rsidRPr="00931229">
        <w:rPr>
          <w:rFonts w:ascii="Times New Roman" w:hAnsi="Times New Roman" w:cs="Times New Roman"/>
        </w:rPr>
        <w:t xml:space="preserve"> per share. Hence, the paid-up share capital increased from Baht </w:t>
      </w:r>
      <w:r w:rsidRPr="007C022B">
        <w:rPr>
          <w:rFonts w:ascii="Times New Roman" w:hAnsi="Times New Roman" w:cs="Times New Roman"/>
        </w:rPr>
        <w:t>918,065,901</w:t>
      </w:r>
      <w:r w:rsidRPr="00931229">
        <w:rPr>
          <w:rFonts w:ascii="Times New Roman" w:hAnsi="Times New Roman" w:cs="Times New Roman"/>
        </w:rPr>
        <w:t xml:space="preserve"> (divided into </w:t>
      </w:r>
      <w:r w:rsidRPr="007C022B">
        <w:rPr>
          <w:rFonts w:ascii="Times New Roman" w:hAnsi="Times New Roman" w:cs="Times New Roman"/>
        </w:rPr>
        <w:t>918,065,901</w:t>
      </w:r>
      <w:r w:rsidRPr="00931229">
        <w:rPr>
          <w:rFonts w:ascii="Times New Roman" w:hAnsi="Times New Roman" w:cs="Times New Roman"/>
        </w:rPr>
        <w:t xml:space="preserve"> common shares at Baht 1 par value) to Baht </w:t>
      </w:r>
      <w:r w:rsidRPr="007C022B">
        <w:rPr>
          <w:rFonts w:ascii="Times New Roman" w:hAnsi="Times New Roman" w:cs="Times New Roman"/>
        </w:rPr>
        <w:t>1,052,232,567</w:t>
      </w:r>
      <w:r w:rsidRPr="00931229">
        <w:rPr>
          <w:rFonts w:ascii="Times New Roman" w:hAnsi="Times New Roman" w:cs="Times New Roman"/>
        </w:rPr>
        <w:t xml:space="preserve"> (divided into </w:t>
      </w:r>
      <w:r w:rsidRPr="007C022B">
        <w:rPr>
          <w:rFonts w:ascii="Times New Roman" w:hAnsi="Times New Roman" w:cs="Times New Roman"/>
        </w:rPr>
        <w:t>1,052,232,567</w:t>
      </w:r>
      <w:r w:rsidRPr="00931229">
        <w:rPr>
          <w:rFonts w:ascii="Times New Roman" w:hAnsi="Times New Roman" w:cs="Times New Roman"/>
        </w:rPr>
        <w:t xml:space="preserve"> common shares at Baht 1 par value), which was registered with the Ministry of Commerce on </w:t>
      </w:r>
      <w:r>
        <w:rPr>
          <w:rFonts w:ascii="Times New Roman" w:hAnsi="Times New Roman" w:cs="Times New Roman"/>
        </w:rPr>
        <w:t>December</w:t>
      </w:r>
      <w:r w:rsidRPr="00931229">
        <w:rPr>
          <w:rFonts w:ascii="Times New Roman" w:hAnsi="Times New Roman" w:cs="Times New Roman"/>
        </w:rPr>
        <w:t xml:space="preserve"> 2</w:t>
      </w:r>
      <w:r>
        <w:rPr>
          <w:rFonts w:ascii="Times New Roman" w:hAnsi="Times New Roman" w:cs="Times New Roman"/>
        </w:rPr>
        <w:t>9, 2017</w:t>
      </w:r>
      <w:r w:rsidRPr="00931229">
        <w:rPr>
          <w:rFonts w:ascii="Times New Roman" w:hAnsi="Times New Roman" w:cs="Times New Roman"/>
        </w:rPr>
        <w:t>.</w:t>
      </w:r>
    </w:p>
    <w:p w:rsidR="007C022B" w:rsidRDefault="007C022B" w:rsidP="007C02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p>
    <w:p w:rsidR="007C022B" w:rsidRPr="00931229" w:rsidRDefault="007C022B" w:rsidP="007C02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imes New Roman"/>
        </w:rPr>
      </w:pPr>
      <w:r w:rsidRPr="00964F32">
        <w:rPr>
          <w:rFonts w:ascii="Times New Roman" w:hAnsi="Times New Roman" w:cs="Times New Roman"/>
        </w:rPr>
        <w:t>The remainin</w:t>
      </w:r>
      <w:r>
        <w:rPr>
          <w:rFonts w:ascii="Times New Roman" w:hAnsi="Times New Roman" w:cs="Times New Roman"/>
        </w:rPr>
        <w:t>g unpaid share capital of Baht 30</w:t>
      </w:r>
      <w:r w:rsidRPr="00964F32">
        <w:rPr>
          <w:rFonts w:ascii="Times New Roman" w:hAnsi="Times New Roman" w:cs="Times New Roman"/>
        </w:rPr>
        <w:t>,</w:t>
      </w:r>
      <w:r w:rsidRPr="009F2C00">
        <w:rPr>
          <w:rFonts w:ascii="Times New Roman" w:hAnsi="Times New Roman" w:cs="Times New Roman"/>
        </w:rPr>
        <w:t>500,000 (divided into 50,833,334</w:t>
      </w:r>
      <w:r w:rsidR="00D87BD3" w:rsidRPr="009F2C00">
        <w:rPr>
          <w:rFonts w:ascii="Times New Roman" w:hAnsi="Times New Roman" w:cs="Times New Roman"/>
        </w:rPr>
        <w:t xml:space="preserve"> common shares for Baht 1 par value at selling price of Baht 0.6</w:t>
      </w:r>
      <w:r w:rsidR="007825A7" w:rsidRPr="009F2C00">
        <w:rPr>
          <w:rFonts w:ascii="Times New Roman" w:hAnsi="Times New Roman" w:cs="Times New Roman"/>
        </w:rPr>
        <w:t>0</w:t>
      </w:r>
      <w:r w:rsidR="00D87BD3" w:rsidRPr="009F2C00">
        <w:rPr>
          <w:rFonts w:ascii="Times New Roman" w:hAnsi="Times New Roman" w:cs="Times New Roman"/>
        </w:rPr>
        <w:t xml:space="preserve"> per share</w:t>
      </w:r>
      <w:r w:rsidRPr="009F2C00">
        <w:rPr>
          <w:rFonts w:ascii="Times New Roman" w:hAnsi="Times New Roman" w:cs="Times New Roman"/>
        </w:rPr>
        <w:t>)</w:t>
      </w:r>
      <w:r w:rsidR="00D87BD3" w:rsidRPr="009F2C00">
        <w:rPr>
          <w:rFonts w:ascii="Times New Roman" w:hAnsi="Times New Roman" w:cs="Times New Roman"/>
        </w:rPr>
        <w:t xml:space="preserve">. In January 2018, the Company received paid-up share capital of Baht </w:t>
      </w:r>
      <w:r w:rsidR="007825A7" w:rsidRPr="009F2C00">
        <w:rPr>
          <w:rFonts w:ascii="Times New Roman" w:hAnsi="Times New Roman" w:cs="Times New Roman"/>
        </w:rPr>
        <w:t>9</w:t>
      </w:r>
      <w:r w:rsidR="00D87BD3" w:rsidRPr="009F2C00">
        <w:rPr>
          <w:rFonts w:ascii="Times New Roman" w:hAnsi="Times New Roman" w:cs="Times New Roman"/>
        </w:rPr>
        <w:t>,</w:t>
      </w:r>
      <w:r w:rsidR="007825A7" w:rsidRPr="009F2C00">
        <w:rPr>
          <w:rFonts w:ascii="Times New Roman" w:hAnsi="Times New Roman" w:cs="Times New Roman"/>
        </w:rPr>
        <w:t>2</w:t>
      </w:r>
      <w:r w:rsidR="00D87BD3" w:rsidRPr="009F2C00">
        <w:rPr>
          <w:rFonts w:ascii="Times New Roman" w:hAnsi="Times New Roman" w:cs="Times New Roman"/>
        </w:rPr>
        <w:t xml:space="preserve">00,000, which </w:t>
      </w:r>
      <w:r w:rsidR="00717D49" w:rsidRPr="009F2C00">
        <w:rPr>
          <w:rFonts w:ascii="Times New Roman" w:hAnsi="Times New Roman" w:cs="Times New Roman"/>
        </w:rPr>
        <w:t>was not registered with the Ministry of Commerce.</w:t>
      </w:r>
    </w:p>
    <w:p w:rsidR="009F2C00" w:rsidRPr="009F2C00" w:rsidRDefault="009F2C0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9F2C00" w:rsidRPr="009F2C00" w:rsidRDefault="009F2C0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981C41" w:rsidRPr="00931229" w:rsidRDefault="00BB386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20</w:t>
      </w:r>
      <w:r w:rsidR="00981C41" w:rsidRPr="00931229">
        <w:rPr>
          <w:rFonts w:ascii="Times New Roman" w:hAnsi="Times New Roman" w:cs="Times New Roman"/>
          <w:b/>
          <w:bCs/>
        </w:rPr>
        <w:t>.</w:t>
      </w:r>
      <w:r w:rsidR="00981C41" w:rsidRPr="00931229">
        <w:rPr>
          <w:rFonts w:ascii="Times New Roman" w:hAnsi="Times New Roman" w:cs="Times New Roman"/>
          <w:b/>
          <w:bCs/>
        </w:rPr>
        <w:tab/>
        <w:t>WARRANTS</w:t>
      </w:r>
    </w:p>
    <w:p w:rsidR="00981C41" w:rsidRPr="00931229" w:rsidRDefault="00981C41" w:rsidP="00931229">
      <w:pPr>
        <w:spacing w:line="240" w:lineRule="exact"/>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0" w:type="dxa"/>
        <w:tblLayout w:type="fixed"/>
        <w:tblLook w:val="0000" w:firstRow="0" w:lastRow="0" w:firstColumn="0" w:lastColumn="0" w:noHBand="0" w:noVBand="0"/>
      </w:tblPr>
      <w:tblGrid>
        <w:gridCol w:w="3150"/>
        <w:gridCol w:w="270"/>
        <w:gridCol w:w="5940"/>
      </w:tblGrid>
      <w:tr w:rsidR="00981C41" w:rsidRPr="00931229" w:rsidTr="0043438B">
        <w:trPr>
          <w:tblHeader/>
        </w:trPr>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bottom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931229">
              <w:rPr>
                <w:rFonts w:ascii="Times New Roman" w:hAnsi="Times New Roman" w:cs="Times New Roman"/>
              </w:rPr>
              <w:t>Description</w:t>
            </w:r>
          </w:p>
        </w:tc>
      </w:tr>
      <w:tr w:rsidR="00981C41" w:rsidRPr="00931229" w:rsidTr="0043438B">
        <w:trPr>
          <w:tblHeader/>
        </w:trPr>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top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Trading in SET date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August 7, 2015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Type of warrant</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Registered name and transferable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To be issued and offered quantities</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223,452,520 units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Offering price per warrant</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31229">
              <w:rPr>
                <w:rFonts w:ascii="Times New Roman" w:hAnsi="Times New Roman" w:cs="Times New Roman"/>
              </w:rPr>
              <w:t>At zero value</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ratio</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1 warrant to 1 common share, except for the adjustment on exercise ratio according to the condition of exercise adjustment</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price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Baht 1.20 per share, except for the adjustment on exercise ratio according to the condition of exercise adjustment</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Term of warrants </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3 years from the issuance date (June 29, 2015)</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Offering procedure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886DB6" w:rsidRPr="00931229" w:rsidTr="00AF3A55">
        <w:tc>
          <w:tcPr>
            <w:tcW w:w="315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period</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931229">
              <w:rPr>
                <w:rFonts w:ascii="Times New Roman" w:hAnsi="Times New Roman" w:cs="Times New Roman"/>
              </w:rPr>
              <w:t xml:space="preserve">The holders of the warrants can exercise their rights under the Warrant at one time on the maturity date of the Warrants (June 28, 2018 </w:t>
            </w:r>
            <w:r w:rsidRPr="00931229">
              <w:rPr>
                <w:rFonts w:ascii="Times New Roman" w:hAnsi="Times New Roman" w:cs="Times New Roman"/>
                <w:szCs w:val="22"/>
              </w:rPr>
              <w:t>(“</w:t>
            </w:r>
            <w:r w:rsidRPr="00931229">
              <w:rPr>
                <w:rFonts w:ascii="Times New Roman" w:hAnsi="Times New Roman" w:cs="Times New Roman"/>
              </w:rPr>
              <w:t>Exercise Date”))</w:t>
            </w:r>
            <w:r w:rsidR="0031328A" w:rsidRPr="00931229">
              <w:rPr>
                <w:rFonts w:ascii="Times New Roman" w:hAnsi="Times New Roman" w:cs="Times New Roman"/>
              </w:rPr>
              <w:t>.</w:t>
            </w:r>
            <w:r w:rsidRPr="00931229">
              <w:rPr>
                <w:rFonts w:ascii="Times New Roman" w:hAnsi="Times New Roman" w:cs="Times New Roman"/>
              </w:rPr>
              <w:t xml:space="preserve"> </w:t>
            </w:r>
          </w:p>
        </w:tc>
      </w:tr>
    </w:tbl>
    <w:p w:rsidR="002C2AF8" w:rsidRPr="00931229" w:rsidRDefault="002C2A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BB3860">
        <w:rPr>
          <w:rFonts w:ascii="Times New Roman" w:hAnsi="Times New Roman" w:cs="Times New Roman"/>
          <w:b/>
          <w:bCs/>
        </w:rPr>
        <w:t>1</w:t>
      </w:r>
      <w:r w:rsidRPr="00931229">
        <w:rPr>
          <w:rFonts w:ascii="Times New Roman" w:hAnsi="Times New Roman" w:cs="Times New Roman"/>
          <w:b/>
          <w:bCs/>
        </w:rPr>
        <w:t>.</w:t>
      </w:r>
      <w:r w:rsidRPr="00931229">
        <w:rPr>
          <w:rFonts w:ascii="Times New Roman" w:hAnsi="Times New Roman" w:cs="Times New Roman"/>
          <w:b/>
          <w:bCs/>
        </w:rPr>
        <w:tab/>
      </w:r>
      <w:r w:rsidR="00886DB6" w:rsidRPr="00931229">
        <w:rPr>
          <w:rFonts w:ascii="Times New Roman" w:hAnsi="Times New Roman" w:cs="Times New Roman"/>
          <w:b/>
          <w:bCs/>
        </w:rPr>
        <w:t>SHARE DISCOUNT</w:t>
      </w:r>
      <w:r w:rsidRPr="00931229">
        <w:rPr>
          <w:rFonts w:ascii="Times New Roman" w:hAnsi="Times New Roman" w:cs="Times New Roman"/>
          <w:b/>
          <w:bCs/>
        </w:rPr>
        <w:t xml:space="preserve"> ON</w:t>
      </w:r>
      <w:r w:rsidR="00886DB6" w:rsidRPr="00931229">
        <w:rPr>
          <w:rFonts w:ascii="Times New Roman" w:hAnsi="Times New Roman" w:cs="Times New Roman"/>
          <w:b/>
          <w:bCs/>
        </w:rPr>
        <w:t xml:space="preserve"> ORDINARY</w:t>
      </w:r>
      <w:r w:rsidRPr="00931229">
        <w:rPr>
          <w:rFonts w:ascii="Times New Roman" w:hAnsi="Times New Roman" w:cs="Times New Roman"/>
          <w:b/>
          <w:bCs/>
        </w:rPr>
        <w:t xml:space="preserve"> SHARE</w:t>
      </w:r>
      <w:r w:rsidR="00F94E22" w:rsidRPr="00931229">
        <w:rPr>
          <w:rFonts w:ascii="Times New Roman" w:hAnsi="Times New Roman" w:cs="Times New Roman"/>
          <w:b/>
          <w:bCs/>
        </w:rPr>
        <w:t>S</w:t>
      </w: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31229">
        <w:rPr>
          <w:rFonts w:ascii="Times New Roman" w:hAnsi="Times New Roman" w:cs="Times New Roman"/>
        </w:rPr>
        <w:t xml:space="preserve">Share discount </w:t>
      </w:r>
      <w:r w:rsidR="007D3568" w:rsidRPr="00931229">
        <w:rPr>
          <w:rFonts w:ascii="Times New Roman" w:hAnsi="Times New Roman" w:cs="Times New Roman"/>
        </w:rPr>
        <w:t>on</w:t>
      </w:r>
      <w:r w:rsidRPr="00931229">
        <w:rPr>
          <w:rFonts w:ascii="Times New Roman" w:hAnsi="Times New Roman" w:cs="Times New Roman"/>
        </w:rPr>
        <w:t xml:space="preserve"> ordinary</w:t>
      </w:r>
      <w:r w:rsidR="007D3568" w:rsidRPr="00931229">
        <w:rPr>
          <w:rFonts w:ascii="Times New Roman" w:hAnsi="Times New Roman" w:cs="Times New Roman"/>
        </w:rPr>
        <w:t xml:space="preserve"> share</w:t>
      </w:r>
      <w:r w:rsidR="00F94E22" w:rsidRPr="00931229">
        <w:rPr>
          <w:rFonts w:ascii="Times New Roman" w:hAnsi="Times New Roman" w:cs="Times New Roman"/>
        </w:rPr>
        <w:t>s</w:t>
      </w:r>
      <w:r w:rsidR="007D3568" w:rsidRPr="00931229">
        <w:rPr>
          <w:rFonts w:ascii="Times New Roman" w:hAnsi="Times New Roman" w:cs="Times New Roman"/>
        </w:rPr>
        <w:t xml:space="preserve"> represents share subscription monies received </w:t>
      </w:r>
      <w:r w:rsidRPr="00931229">
        <w:rPr>
          <w:rFonts w:ascii="Times New Roman" w:hAnsi="Times New Roman" w:cs="Times New Roman"/>
        </w:rPr>
        <w:t>under</w:t>
      </w:r>
      <w:r w:rsidR="007D3568" w:rsidRPr="00931229">
        <w:rPr>
          <w:rFonts w:ascii="Times New Roman" w:hAnsi="Times New Roman" w:cs="Times New Roman"/>
        </w:rPr>
        <w:t xml:space="preserve"> of the par value of the</w:t>
      </w:r>
      <w:r w:rsidRPr="00931229">
        <w:rPr>
          <w:rFonts w:ascii="Times New Roman" w:hAnsi="Times New Roman" w:cs="Times New Roman"/>
        </w:rPr>
        <w:t xml:space="preserve"> ordinary shares issued.</w:t>
      </w:r>
    </w:p>
    <w:p w:rsidR="00BC3294" w:rsidRPr="00A53B74"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BC3294" w:rsidRPr="00A53B74"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D3568" w:rsidRPr="00931229"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BB3860">
        <w:rPr>
          <w:rFonts w:ascii="Times New Roman" w:hAnsi="Times New Roman" w:cs="Times New Roman"/>
          <w:b/>
          <w:bCs/>
        </w:rPr>
        <w:t>2</w:t>
      </w:r>
      <w:r w:rsidR="001B086B" w:rsidRPr="00931229">
        <w:rPr>
          <w:rFonts w:ascii="Times New Roman" w:hAnsi="Times New Roman" w:cs="Times New Roman"/>
          <w:b/>
          <w:bCs/>
        </w:rPr>
        <w:t>.</w:t>
      </w:r>
      <w:r w:rsidR="001B086B" w:rsidRPr="00931229">
        <w:rPr>
          <w:rFonts w:ascii="Times New Roman" w:hAnsi="Times New Roman" w:cs="Times New Roman"/>
          <w:b/>
          <w:bCs/>
        </w:rPr>
        <w:tab/>
        <w:t>LEGAL RESERVE</w:t>
      </w: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31229">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 </w:t>
      </w:r>
    </w:p>
    <w:p w:rsidR="00521DE3" w:rsidRPr="00A53B74"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rsidR="00521DE3" w:rsidRPr="00A53B74"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rsidR="00981C41" w:rsidRPr="00931229"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2</w:t>
      </w:r>
      <w:r w:rsidR="00BB3860">
        <w:rPr>
          <w:rFonts w:ascii="Times New Roman" w:hAnsi="Times New Roman" w:cs="Times New Roman"/>
          <w:b/>
          <w:bCs/>
        </w:rPr>
        <w:t>3</w:t>
      </w:r>
      <w:r w:rsidR="00981C41" w:rsidRPr="00931229">
        <w:rPr>
          <w:rFonts w:ascii="Times New Roman" w:hAnsi="Times New Roman" w:cs="Times New Roman"/>
          <w:b/>
          <w:bCs/>
        </w:rPr>
        <w:t>.</w:t>
      </w:r>
      <w:r w:rsidR="00981C41" w:rsidRPr="00931229">
        <w:rPr>
          <w:rFonts w:ascii="Times New Roman" w:hAnsi="Times New Roman" w:cs="Times New Roman"/>
          <w:b/>
          <w:bCs/>
        </w:rPr>
        <w:tab/>
        <w:t xml:space="preserve">LOSS PER SHARE </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931229">
        <w:rPr>
          <w:rFonts w:ascii="Times New Roman" w:hAnsi="Times New Roman" w:cs="Times New Roman"/>
          <w:b/>
          <w:bCs/>
          <w:i/>
          <w:iCs/>
        </w:rPr>
        <w:t>Basic</w:t>
      </w:r>
      <w:r w:rsidR="00E42D5B" w:rsidRPr="00931229">
        <w:rPr>
          <w:rFonts w:ascii="Times New Roman" w:hAnsi="Times New Roman" w:cs="Times New Roman"/>
          <w:b/>
          <w:bCs/>
          <w:i/>
          <w:iCs/>
        </w:rPr>
        <w:t xml:space="preserve"> </w:t>
      </w:r>
      <w:r w:rsidRPr="00931229">
        <w:rPr>
          <w:rFonts w:ascii="Times New Roman" w:hAnsi="Times New Roman" w:cs="Times New Roman"/>
          <w:b/>
          <w:bCs/>
          <w:i/>
          <w:iCs/>
        </w:rPr>
        <w:t xml:space="preserve">loss per share </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Basic</w:t>
      </w:r>
      <w:r w:rsidR="00E42D5B" w:rsidRPr="00931229">
        <w:rPr>
          <w:rFonts w:ascii="Times New Roman" w:hAnsi="Times New Roman" w:cs="Times New Roman"/>
        </w:rPr>
        <w:t xml:space="preserve"> </w:t>
      </w:r>
      <w:r w:rsidRPr="00931229">
        <w:rPr>
          <w:rFonts w:ascii="Times New Roman" w:hAnsi="Times New Roman" w:cs="Times New Roman"/>
        </w:rPr>
        <w:t>loss per share are determined by dividing the</w:t>
      </w:r>
      <w:r w:rsidR="00E42D5B" w:rsidRPr="00931229">
        <w:rPr>
          <w:rFonts w:ascii="Times New Roman" w:hAnsi="Times New Roman" w:cs="Times New Roman"/>
        </w:rPr>
        <w:t xml:space="preserve"> </w:t>
      </w:r>
      <w:r w:rsidRPr="00931229">
        <w:rPr>
          <w:rFonts w:ascii="Times New Roman" w:hAnsi="Times New Roman" w:cs="Times New Roman"/>
        </w:rPr>
        <w:t xml:space="preserve">loss for the </w:t>
      </w:r>
      <w:r w:rsidR="00DB7D87">
        <w:rPr>
          <w:rFonts w:ascii="Times New Roman" w:hAnsi="Times New Roman" w:cs="Times New Roman"/>
        </w:rPr>
        <w:t>year</w:t>
      </w:r>
      <w:r w:rsidRPr="00931229">
        <w:rPr>
          <w:rFonts w:ascii="Times New Roman" w:hAnsi="Times New Roman" w:cs="Times New Roman"/>
        </w:rPr>
        <w:t xml:space="preserve"> by the weighted average number of shares outstanding during the </w:t>
      </w:r>
      <w:r w:rsidR="00DB7D87">
        <w:rPr>
          <w:rFonts w:ascii="Times New Roman" w:hAnsi="Times New Roman" w:cs="Times New Roman"/>
        </w:rPr>
        <w:t>year</w:t>
      </w:r>
      <w:r w:rsidRPr="00931229">
        <w:rPr>
          <w:rFonts w:ascii="Times New Roman" w:hAnsi="Times New Roman" w:cs="Times New Roman"/>
        </w:rPr>
        <w:t>.</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Basic weighted average numbers of shares for each of the </w:t>
      </w:r>
      <w:r w:rsidR="00DB7D87">
        <w:rPr>
          <w:rFonts w:ascii="Times New Roman" w:hAnsi="Times New Roman" w:cs="Times New Roman"/>
        </w:rPr>
        <w:t>year</w:t>
      </w:r>
      <w:r w:rsidR="00BC3294">
        <w:rPr>
          <w:rFonts w:ascii="Times New Roman" w:hAnsi="Times New Roman" w:cs="Times New Roman"/>
        </w:rPr>
        <w:t>s</w:t>
      </w:r>
      <w:r w:rsidRPr="00931229">
        <w:rPr>
          <w:rFonts w:ascii="Times New Roman" w:hAnsi="Times New Roman" w:cs="Times New Roman"/>
        </w:rPr>
        <w:t xml:space="preserve"> ended </w:t>
      </w:r>
      <w:r w:rsidR="00DB7D87">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521DE3" w:rsidRPr="00931229">
        <w:rPr>
          <w:rFonts w:ascii="Times New Roman" w:hAnsi="Times New Roman" w:cs="Times New Roman"/>
        </w:rPr>
        <w:t>3</w:t>
      </w:r>
      <w:r w:rsidR="00DB7D87">
        <w:rPr>
          <w:rFonts w:ascii="Times New Roman" w:hAnsi="Times New Roman" w:cs="Times New Roman"/>
        </w:rPr>
        <w:t>1</w:t>
      </w:r>
      <w:r w:rsidRPr="00931229">
        <w:rPr>
          <w:rFonts w:ascii="Times New Roman" w:hAnsi="Times New Roman" w:cs="Times New Roman"/>
        </w:rPr>
        <w:t>, 201</w:t>
      </w:r>
      <w:r w:rsidR="00B137BD" w:rsidRPr="00931229">
        <w:rPr>
          <w:rFonts w:ascii="Times New Roman" w:hAnsi="Times New Roman" w:cs="Times New Roman"/>
        </w:rPr>
        <w:t>7</w:t>
      </w:r>
      <w:r w:rsidRPr="00931229">
        <w:rPr>
          <w:rFonts w:ascii="Times New Roman" w:hAnsi="Times New Roman" w:cs="Times New Roman"/>
        </w:rPr>
        <w:t xml:space="preserve"> and 201</w:t>
      </w:r>
      <w:r w:rsidR="00B137BD" w:rsidRPr="00931229">
        <w:rPr>
          <w:rFonts w:ascii="Times New Roman" w:hAnsi="Times New Roman" w:cs="Times New Roman"/>
        </w:rPr>
        <w:t>6</w:t>
      </w:r>
      <w:r w:rsidRPr="00931229">
        <w:rPr>
          <w:rFonts w:ascii="Times New Roman" w:hAnsi="Times New Roman" w:cs="Times New Roman"/>
        </w:rPr>
        <w:t xml:space="preserve"> are as follows:</w:t>
      </w:r>
    </w:p>
    <w:p w:rsidR="003D5308" w:rsidRPr="00931229" w:rsidRDefault="003D5308" w:rsidP="00931229">
      <w:pPr>
        <w:tabs>
          <w:tab w:val="clear" w:pos="227"/>
          <w:tab w:val="clear" w:pos="454"/>
          <w:tab w:val="left" w:pos="540"/>
        </w:tabs>
        <w:spacing w:line="240" w:lineRule="exact"/>
        <w:ind w:right="29"/>
        <w:jc w:val="both"/>
        <w:rPr>
          <w:rFonts w:ascii="Times New Roman" w:hAnsi="Times New Roman" w:cs="Times New Roman"/>
        </w:rPr>
      </w:pPr>
    </w:p>
    <w:tbl>
      <w:tblPr>
        <w:tblW w:w="9225" w:type="dxa"/>
        <w:tblInd w:w="54" w:type="dxa"/>
        <w:tblLayout w:type="fixed"/>
        <w:tblLook w:val="04A0" w:firstRow="1" w:lastRow="0" w:firstColumn="1" w:lastColumn="0" w:noHBand="0" w:noVBand="1"/>
      </w:tblPr>
      <w:tblGrid>
        <w:gridCol w:w="4293"/>
        <w:gridCol w:w="252"/>
        <w:gridCol w:w="360"/>
        <w:gridCol w:w="270"/>
        <w:gridCol w:w="630"/>
        <w:gridCol w:w="1629"/>
        <w:gridCol w:w="261"/>
        <w:gridCol w:w="1530"/>
      </w:tblGrid>
      <w:tr w:rsidR="00301936" w:rsidRPr="00931229" w:rsidTr="00C87579">
        <w:tc>
          <w:tcPr>
            <w:tcW w:w="4293" w:type="dxa"/>
          </w:tcPr>
          <w:p w:rsidR="00301936" w:rsidRPr="00931229" w:rsidRDefault="00301936" w:rsidP="00931229">
            <w:pPr>
              <w:tabs>
                <w:tab w:val="clear" w:pos="227"/>
                <w:tab w:val="clear" w:pos="454"/>
                <w:tab w:val="clear" w:pos="680"/>
                <w:tab w:val="left" w:pos="720"/>
              </w:tabs>
              <w:jc w:val="both"/>
              <w:rPr>
                <w:rFonts w:ascii="Times New Roman" w:hAnsi="Times New Roman"/>
              </w:rPr>
            </w:pPr>
          </w:p>
        </w:tc>
        <w:tc>
          <w:tcPr>
            <w:tcW w:w="882" w:type="dxa"/>
            <w:gridSpan w:val="3"/>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630" w:type="dxa"/>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3420" w:type="dxa"/>
            <w:gridSpan w:val="3"/>
            <w:tcBorders>
              <w:bottom w:val="single" w:sz="4" w:space="0" w:color="auto"/>
            </w:tcBorders>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r w:rsidRPr="00931229">
              <w:rPr>
                <w:rFonts w:ascii="Times New Roman" w:hAnsi="Times New Roman" w:cs="Times New Roman"/>
              </w:rPr>
              <w:t>In Shares</w:t>
            </w:r>
          </w:p>
        </w:tc>
      </w:tr>
      <w:tr w:rsidR="003D5308" w:rsidRPr="00931229" w:rsidTr="00C87579">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252"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360" w:type="dxa"/>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63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629" w:type="dxa"/>
            <w:tcBorders>
              <w:top w:val="single" w:sz="4" w:space="0" w:color="auto"/>
              <w:left w:val="nil"/>
              <w:bottom w:val="single" w:sz="6"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c>
          <w:tcPr>
            <w:tcW w:w="261" w:type="dxa"/>
            <w:tcBorders>
              <w:top w:val="single" w:sz="4" w:space="0" w:color="auto"/>
              <w:left w:val="nil"/>
              <w:bottom w:val="nil"/>
              <w:right w:val="nil"/>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530" w:type="dxa"/>
            <w:tcBorders>
              <w:top w:val="single" w:sz="4" w:space="0" w:color="auto"/>
              <w:left w:val="nil"/>
              <w:bottom w:val="single" w:sz="6"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3D5308" w:rsidRPr="00931229" w:rsidTr="00C87579">
        <w:trPr>
          <w:trHeight w:val="192"/>
        </w:trPr>
        <w:tc>
          <w:tcPr>
            <w:tcW w:w="4293" w:type="dxa"/>
          </w:tcPr>
          <w:p w:rsidR="003D5308" w:rsidRPr="00931229" w:rsidRDefault="003D5308" w:rsidP="00931229">
            <w:pPr>
              <w:keepNext/>
              <w:outlineLvl w:val="4"/>
              <w:rPr>
                <w:rFonts w:ascii="Times New Roman" w:hAnsi="Times New Roman" w:cs="Times New Roman"/>
                <w:b/>
                <w:bCs/>
                <w:lang w:val="en-GB"/>
              </w:rPr>
            </w:pPr>
          </w:p>
        </w:tc>
        <w:tc>
          <w:tcPr>
            <w:tcW w:w="252" w:type="dxa"/>
          </w:tcPr>
          <w:p w:rsidR="003D5308" w:rsidRPr="00931229" w:rsidRDefault="003D5308" w:rsidP="00931229">
            <w:pPr>
              <w:keepNext/>
              <w:ind w:right="162"/>
              <w:outlineLvl w:val="4"/>
              <w:rPr>
                <w:rFonts w:ascii="Times New Roman" w:hAnsi="Times New Roman" w:cs="Times New Roman"/>
                <w:b/>
                <w:bCs/>
                <w:lang w:val="en-GB"/>
              </w:rPr>
            </w:pPr>
          </w:p>
        </w:tc>
        <w:tc>
          <w:tcPr>
            <w:tcW w:w="360" w:type="dxa"/>
          </w:tcPr>
          <w:p w:rsidR="003D5308" w:rsidRPr="00931229" w:rsidRDefault="003D5308" w:rsidP="00931229">
            <w:pPr>
              <w:keepNext/>
              <w:ind w:right="162"/>
              <w:outlineLvl w:val="4"/>
              <w:rPr>
                <w:rFonts w:ascii="Times New Roman" w:hAnsi="Times New Roman" w:cs="Times New Roman"/>
                <w:b/>
                <w:bCs/>
                <w:lang w:val="en-GB"/>
              </w:rPr>
            </w:pPr>
          </w:p>
        </w:tc>
        <w:tc>
          <w:tcPr>
            <w:tcW w:w="270" w:type="dxa"/>
          </w:tcPr>
          <w:p w:rsidR="003D5308" w:rsidRPr="00931229" w:rsidRDefault="003D5308" w:rsidP="00931229">
            <w:pPr>
              <w:keepNext/>
              <w:ind w:right="162"/>
              <w:outlineLvl w:val="4"/>
              <w:rPr>
                <w:rFonts w:ascii="Times New Roman" w:hAnsi="Times New Roman" w:cs="Times New Roman"/>
                <w:b/>
                <w:bCs/>
                <w:lang w:val="en-GB"/>
              </w:rPr>
            </w:pPr>
          </w:p>
        </w:tc>
        <w:tc>
          <w:tcPr>
            <w:tcW w:w="630" w:type="dxa"/>
          </w:tcPr>
          <w:p w:rsidR="003D5308" w:rsidRPr="00931229" w:rsidRDefault="003D5308" w:rsidP="00931229">
            <w:pPr>
              <w:keepNext/>
              <w:ind w:right="162"/>
              <w:outlineLvl w:val="4"/>
              <w:rPr>
                <w:rFonts w:ascii="Times New Roman" w:hAnsi="Times New Roman" w:cs="Times New Roman"/>
                <w:b/>
                <w:bCs/>
                <w:lang w:val="en-GB"/>
              </w:rPr>
            </w:pPr>
          </w:p>
        </w:tc>
        <w:tc>
          <w:tcPr>
            <w:tcW w:w="1629" w:type="dxa"/>
          </w:tcPr>
          <w:p w:rsidR="003D5308" w:rsidRPr="00931229" w:rsidRDefault="003D5308" w:rsidP="00931229">
            <w:pPr>
              <w:keepNext/>
              <w:ind w:right="162"/>
              <w:outlineLvl w:val="4"/>
              <w:rPr>
                <w:rFonts w:ascii="Times New Roman" w:hAnsi="Times New Roman" w:cs="Times New Roman"/>
                <w:b/>
                <w:bCs/>
                <w:lang w:val="en-GB"/>
              </w:rPr>
            </w:pPr>
          </w:p>
        </w:tc>
        <w:tc>
          <w:tcPr>
            <w:tcW w:w="261" w:type="dxa"/>
          </w:tcPr>
          <w:p w:rsidR="003D5308" w:rsidRPr="00931229" w:rsidRDefault="003D5308" w:rsidP="00931229">
            <w:pPr>
              <w:keepNext/>
              <w:outlineLvl w:val="4"/>
              <w:rPr>
                <w:rFonts w:ascii="Times New Roman" w:hAnsi="Times New Roman" w:cs="Times New Roman"/>
                <w:b/>
                <w:bCs/>
                <w:lang w:val="en-GB"/>
              </w:rPr>
            </w:pPr>
          </w:p>
        </w:tc>
        <w:tc>
          <w:tcPr>
            <w:tcW w:w="1530" w:type="dxa"/>
          </w:tcPr>
          <w:p w:rsidR="003D5308" w:rsidRPr="00931229" w:rsidRDefault="003D5308" w:rsidP="00931229">
            <w:pPr>
              <w:keepNext/>
              <w:ind w:right="162"/>
              <w:outlineLvl w:val="4"/>
              <w:rPr>
                <w:rFonts w:ascii="Times New Roman" w:hAnsi="Times New Roman" w:cs="Times New Roman"/>
                <w:b/>
                <w:bCs/>
                <w:lang w:val="en-GB"/>
              </w:rPr>
            </w:pPr>
          </w:p>
        </w:tc>
      </w:tr>
      <w:tr w:rsidR="00351836" w:rsidRPr="00931229" w:rsidTr="00C87579">
        <w:tc>
          <w:tcPr>
            <w:tcW w:w="4293" w:type="dxa"/>
            <w:hideMark/>
          </w:tcPr>
          <w:p w:rsidR="00351836" w:rsidRPr="00931229" w:rsidRDefault="00351836" w:rsidP="00351836">
            <w:pPr>
              <w:tabs>
                <w:tab w:val="clear" w:pos="227"/>
                <w:tab w:val="clear" w:pos="454"/>
                <w:tab w:val="clear" w:pos="3515"/>
                <w:tab w:val="left" w:pos="540"/>
              </w:tabs>
              <w:ind w:left="-40" w:right="-108"/>
              <w:rPr>
                <w:rFonts w:ascii="Times New Roman" w:hAnsi="Times New Roman" w:cs="Time New Roman"/>
              </w:rPr>
            </w:pPr>
            <w:r w:rsidRPr="00931229">
              <w:rPr>
                <w:rFonts w:ascii="Times New Roman" w:hAnsi="Times New Roman" w:cs="Time New Roman"/>
              </w:rPr>
              <w:t>Number of shares outst</w:t>
            </w:r>
            <w:r>
              <w:rPr>
                <w:rFonts w:ascii="Times New Roman" w:hAnsi="Times New Roman" w:cs="Time New Roman"/>
              </w:rPr>
              <w:t>anding as at beginning of year</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360" w:type="dxa"/>
          </w:tcPr>
          <w:p w:rsidR="00351836" w:rsidRPr="00931229" w:rsidRDefault="00351836" w:rsidP="00351836">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30" w:type="dxa"/>
          </w:tcPr>
          <w:p w:rsidR="00351836" w:rsidRPr="00931229" w:rsidRDefault="00351836" w:rsidP="00351836">
            <w:pPr>
              <w:tabs>
                <w:tab w:val="clear" w:pos="227"/>
                <w:tab w:val="clear" w:pos="454"/>
                <w:tab w:val="clear" w:pos="680"/>
                <w:tab w:val="clear" w:pos="907"/>
                <w:tab w:val="center" w:pos="1062"/>
              </w:tabs>
              <w:ind w:right="252"/>
              <w:jc w:val="right"/>
              <w:rPr>
                <w:rFonts w:ascii="Times New Roman" w:hAnsi="Times New Roman"/>
              </w:rPr>
            </w:pPr>
          </w:p>
        </w:tc>
        <w:tc>
          <w:tcPr>
            <w:tcW w:w="1629" w:type="dxa"/>
          </w:tcPr>
          <w:p w:rsidR="00351836" w:rsidRPr="00351836" w:rsidRDefault="00A53B74"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918,065,901</w:t>
            </w:r>
          </w:p>
        </w:tc>
        <w:tc>
          <w:tcPr>
            <w:tcW w:w="261" w:type="dxa"/>
          </w:tcPr>
          <w:p w:rsidR="00351836" w:rsidRPr="00931229" w:rsidRDefault="00351836" w:rsidP="00351836">
            <w:pPr>
              <w:tabs>
                <w:tab w:val="clear" w:pos="227"/>
                <w:tab w:val="clear" w:pos="454"/>
                <w:tab w:val="clear" w:pos="680"/>
                <w:tab w:val="left" w:pos="720"/>
              </w:tabs>
              <w:ind w:right="72"/>
              <w:rPr>
                <w:rFonts w:ascii="Times New Roman" w:hAnsi="Times New Roman"/>
              </w:rPr>
            </w:pPr>
          </w:p>
        </w:tc>
        <w:tc>
          <w:tcPr>
            <w:tcW w:w="1530" w:type="dxa"/>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744,841,415</w:t>
            </w:r>
          </w:p>
        </w:tc>
      </w:tr>
      <w:tr w:rsidR="00351836" w:rsidRPr="00931229" w:rsidTr="00C87579">
        <w:tc>
          <w:tcPr>
            <w:tcW w:w="4293" w:type="dxa"/>
            <w:hideMark/>
          </w:tcPr>
          <w:p w:rsidR="00351836" w:rsidRPr="00931229" w:rsidRDefault="00351836" w:rsidP="00351836">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Effect of</w:t>
            </w:r>
            <w:r>
              <w:rPr>
                <w:rFonts w:ascii="Times New Roman" w:hAnsi="Times New Roman" w:cs="Time New Roman"/>
              </w:rPr>
              <w:t xml:space="preserve"> shares issued during the year</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360" w:type="dxa"/>
          </w:tcPr>
          <w:p w:rsidR="00351836" w:rsidRPr="00931229" w:rsidRDefault="00351836" w:rsidP="00351836">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351836" w:rsidRPr="00771F83"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630" w:type="dxa"/>
          </w:tcPr>
          <w:p w:rsidR="00351836" w:rsidRPr="00931229" w:rsidRDefault="00351836" w:rsidP="00351836">
            <w:pPr>
              <w:tabs>
                <w:tab w:val="clear" w:pos="227"/>
                <w:tab w:val="clear" w:pos="454"/>
                <w:tab w:val="clear" w:pos="680"/>
                <w:tab w:val="clear" w:pos="907"/>
                <w:tab w:val="center" w:pos="1062"/>
              </w:tabs>
              <w:ind w:right="252"/>
              <w:jc w:val="right"/>
              <w:rPr>
                <w:rFonts w:ascii="Times New Roman" w:hAnsi="Times New Roman"/>
              </w:rPr>
            </w:pPr>
          </w:p>
        </w:tc>
        <w:tc>
          <w:tcPr>
            <w:tcW w:w="1629" w:type="dxa"/>
            <w:tcBorders>
              <w:top w:val="nil"/>
              <w:left w:val="nil"/>
              <w:bottom w:val="single" w:sz="4" w:space="0" w:color="auto"/>
              <w:right w:val="nil"/>
            </w:tcBorders>
          </w:tcPr>
          <w:p w:rsidR="00351836" w:rsidRPr="00351836" w:rsidRDefault="00A53B74"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1,193,151</w:t>
            </w:r>
          </w:p>
        </w:tc>
        <w:tc>
          <w:tcPr>
            <w:tcW w:w="261" w:type="dxa"/>
          </w:tcPr>
          <w:p w:rsidR="00351836" w:rsidRPr="00931229" w:rsidRDefault="00351836" w:rsidP="00351836">
            <w:pPr>
              <w:tabs>
                <w:tab w:val="clear" w:pos="227"/>
                <w:tab w:val="clear" w:pos="454"/>
                <w:tab w:val="clear" w:pos="680"/>
                <w:tab w:val="left" w:pos="720"/>
              </w:tabs>
              <w:ind w:right="72"/>
              <w:rPr>
                <w:rFonts w:ascii="Times New Roman" w:hAnsi="Times New Roman"/>
              </w:rPr>
            </w:pPr>
          </w:p>
        </w:tc>
        <w:tc>
          <w:tcPr>
            <w:tcW w:w="1530" w:type="dxa"/>
            <w:tcBorders>
              <w:top w:val="nil"/>
              <w:left w:val="nil"/>
              <w:bottom w:val="single" w:sz="4" w:space="0" w:color="auto"/>
              <w:right w:val="nil"/>
            </w:tcBorders>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97,216,091</w:t>
            </w:r>
          </w:p>
        </w:tc>
      </w:tr>
      <w:tr w:rsidR="00351836" w:rsidRPr="00931229" w:rsidTr="00C87579">
        <w:tc>
          <w:tcPr>
            <w:tcW w:w="4293" w:type="dxa"/>
            <w:hideMark/>
          </w:tcPr>
          <w:p w:rsidR="00351836" w:rsidRPr="00931229" w:rsidRDefault="00351836" w:rsidP="00351836">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Basic weighted average number of share</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36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27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3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1629" w:type="dxa"/>
            <w:tcBorders>
              <w:top w:val="single" w:sz="4" w:space="0" w:color="auto"/>
              <w:left w:val="nil"/>
              <w:bottom w:val="doub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919,259,052</w:t>
            </w:r>
          </w:p>
        </w:tc>
        <w:tc>
          <w:tcPr>
            <w:tcW w:w="261" w:type="dxa"/>
          </w:tcPr>
          <w:p w:rsidR="00351836" w:rsidRPr="00931229" w:rsidRDefault="00351836" w:rsidP="00351836">
            <w:pPr>
              <w:tabs>
                <w:tab w:val="clear" w:pos="227"/>
                <w:tab w:val="clear" w:pos="454"/>
                <w:tab w:val="clear" w:pos="680"/>
                <w:tab w:val="left" w:pos="720"/>
              </w:tabs>
              <w:ind w:right="72"/>
              <w:rPr>
                <w:rFonts w:ascii="Times New Roman" w:hAnsi="Times New Roman"/>
              </w:rPr>
            </w:pPr>
          </w:p>
        </w:tc>
        <w:tc>
          <w:tcPr>
            <w:tcW w:w="1530" w:type="dxa"/>
            <w:tcBorders>
              <w:top w:val="single" w:sz="4" w:space="0" w:color="auto"/>
              <w:left w:val="nil"/>
              <w:bottom w:val="double" w:sz="4" w:space="0" w:color="auto"/>
              <w:right w:val="nil"/>
            </w:tcBorders>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842,057,506</w:t>
            </w:r>
          </w:p>
        </w:tc>
      </w:tr>
    </w:tbl>
    <w:p w:rsidR="00981C41" w:rsidRPr="00931229" w:rsidRDefault="00F530B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Pr>
          <w:rFonts w:ascii="Times New Roman" w:hAnsi="Times New Roman" w:cs="Times New Roman"/>
        </w:rPr>
        <w:br w:type="page"/>
      </w:r>
      <w:r w:rsidR="00981C41" w:rsidRPr="00931229">
        <w:rPr>
          <w:rFonts w:ascii="Times New Roman" w:hAnsi="Times New Roman" w:cs="Times New Roman"/>
          <w:b/>
          <w:bCs/>
          <w:i/>
          <w:iCs/>
        </w:rPr>
        <w:lastRenderedPageBreak/>
        <w:t xml:space="preserve">Diluted loss per share </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The calculations of diluted loss per share were based on the</w:t>
      </w:r>
      <w:r w:rsidR="00E42D5B" w:rsidRPr="00931229">
        <w:rPr>
          <w:rFonts w:ascii="Times New Roman" w:hAnsi="Times New Roman" w:cs="Times New Roman"/>
        </w:rPr>
        <w:t xml:space="preserve"> </w:t>
      </w:r>
      <w:r w:rsidRPr="00931229">
        <w:rPr>
          <w:rFonts w:ascii="Times New Roman" w:hAnsi="Times New Roman" w:cs="Times New Roman"/>
        </w:rPr>
        <w:t xml:space="preserve">loss for the </w:t>
      </w:r>
      <w:r w:rsidR="00DB7D87">
        <w:rPr>
          <w:rFonts w:ascii="Times New Roman" w:hAnsi="Times New Roman" w:cs="Times New Roman"/>
        </w:rPr>
        <w:t>year</w:t>
      </w:r>
      <w:r w:rsidRPr="00931229">
        <w:rPr>
          <w:rFonts w:ascii="Times New Roman" w:hAnsi="Times New Roman" w:cs="Times New Roman"/>
        </w:rPr>
        <w:t xml:space="preserve"> after adjusting for the effects of all dilutive potential common shares and the weighted average number of common shares outstanding during the </w:t>
      </w:r>
      <w:r w:rsidR="00DB7D87">
        <w:rPr>
          <w:rFonts w:ascii="Times New Roman" w:hAnsi="Times New Roman" w:cs="Times New Roman"/>
        </w:rPr>
        <w:t>year</w:t>
      </w:r>
      <w:r w:rsidRPr="00931229">
        <w:rPr>
          <w:rFonts w:ascii="Times New Roman" w:hAnsi="Times New Roman" w:cs="Times New Roman"/>
        </w:rPr>
        <w:t xml:space="preserve"> after adjusting for the effects of all dilutive potential common shares. </w:t>
      </w:r>
    </w:p>
    <w:p w:rsidR="00F530B1" w:rsidRDefault="00F530B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Diluted weighted average numbers of shares for each of the </w:t>
      </w:r>
      <w:r w:rsidR="00DB7D87">
        <w:rPr>
          <w:rFonts w:ascii="Times New Roman" w:hAnsi="Times New Roman" w:cs="Times New Roman"/>
        </w:rPr>
        <w:t>year</w:t>
      </w:r>
      <w:r w:rsidR="00BC3294">
        <w:rPr>
          <w:rFonts w:ascii="Times New Roman" w:hAnsi="Times New Roman" w:cs="Times New Roman"/>
        </w:rPr>
        <w:t>s</w:t>
      </w:r>
      <w:r w:rsidRPr="00931229">
        <w:rPr>
          <w:rFonts w:ascii="Times New Roman" w:hAnsi="Times New Roman" w:cs="Times New Roman"/>
        </w:rPr>
        <w:t xml:space="preserve"> ended</w:t>
      </w:r>
      <w:r w:rsidR="003D5308" w:rsidRPr="00931229">
        <w:rPr>
          <w:rFonts w:ascii="Times New Roman" w:hAnsi="Times New Roman" w:cs="Times New Roman"/>
        </w:rPr>
        <w:t xml:space="preserve"> </w:t>
      </w:r>
      <w:r w:rsidR="00DB7D87">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3D5308" w:rsidRPr="00931229">
        <w:rPr>
          <w:rFonts w:ascii="Times New Roman" w:hAnsi="Times New Roman" w:cs="Times New Roman"/>
        </w:rPr>
        <w:t>3</w:t>
      </w:r>
      <w:r w:rsidR="00DB7D87">
        <w:rPr>
          <w:rFonts w:ascii="Times New Roman" w:hAnsi="Times New Roman" w:cs="Times New Roman"/>
        </w:rPr>
        <w:t>1</w:t>
      </w:r>
      <w:r w:rsidRPr="00931229">
        <w:rPr>
          <w:rFonts w:ascii="Times New Roman" w:hAnsi="Times New Roman" w:cs="Times New Roman"/>
        </w:rPr>
        <w:t>, 201</w:t>
      </w:r>
      <w:r w:rsidR="004B1E44" w:rsidRPr="00931229">
        <w:rPr>
          <w:rFonts w:ascii="Times New Roman" w:hAnsi="Times New Roman" w:cs="Times New Roman"/>
        </w:rPr>
        <w:t>7</w:t>
      </w:r>
      <w:r w:rsidRPr="00931229">
        <w:rPr>
          <w:rFonts w:ascii="Times New Roman" w:hAnsi="Times New Roman" w:cs="Times New Roman"/>
        </w:rPr>
        <w:t xml:space="preserve"> and 201</w:t>
      </w:r>
      <w:r w:rsidR="004B1E44" w:rsidRPr="00931229">
        <w:rPr>
          <w:rFonts w:ascii="Times New Roman" w:hAnsi="Times New Roman" w:cs="Times New Roman"/>
        </w:rPr>
        <w:t>6</w:t>
      </w:r>
      <w:r w:rsidRPr="00931229">
        <w:rPr>
          <w:rFonts w:ascii="Times New Roman" w:hAnsi="Times New Roman" w:cs="Times New Roman"/>
        </w:rPr>
        <w:t xml:space="preserve"> are as follows:</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tbl>
      <w:tblPr>
        <w:tblW w:w="9198" w:type="dxa"/>
        <w:tblInd w:w="54" w:type="dxa"/>
        <w:tblLayout w:type="fixed"/>
        <w:tblLook w:val="04A0" w:firstRow="1" w:lastRow="0" w:firstColumn="1" w:lastColumn="0" w:noHBand="0" w:noVBand="1"/>
      </w:tblPr>
      <w:tblGrid>
        <w:gridCol w:w="4293"/>
        <w:gridCol w:w="252"/>
        <w:gridCol w:w="270"/>
        <w:gridCol w:w="360"/>
        <w:gridCol w:w="630"/>
        <w:gridCol w:w="1620"/>
        <w:gridCol w:w="270"/>
        <w:gridCol w:w="1503"/>
      </w:tblGrid>
      <w:tr w:rsidR="00301936" w:rsidRPr="00931229" w:rsidTr="00151E3F">
        <w:tc>
          <w:tcPr>
            <w:tcW w:w="4293" w:type="dxa"/>
          </w:tcPr>
          <w:p w:rsidR="00301936" w:rsidRPr="00931229" w:rsidRDefault="00301936" w:rsidP="00931229">
            <w:pPr>
              <w:tabs>
                <w:tab w:val="clear" w:pos="227"/>
                <w:tab w:val="clear" w:pos="454"/>
                <w:tab w:val="clear" w:pos="680"/>
                <w:tab w:val="left" w:pos="720"/>
              </w:tabs>
              <w:jc w:val="both"/>
              <w:rPr>
                <w:rFonts w:ascii="Times New Roman" w:hAnsi="Times New Roman"/>
              </w:rPr>
            </w:pPr>
          </w:p>
        </w:tc>
        <w:tc>
          <w:tcPr>
            <w:tcW w:w="882" w:type="dxa"/>
            <w:gridSpan w:val="3"/>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630" w:type="dxa"/>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3393" w:type="dxa"/>
            <w:gridSpan w:val="3"/>
            <w:tcBorders>
              <w:bottom w:val="single" w:sz="4" w:space="0" w:color="auto"/>
            </w:tcBorders>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r w:rsidRPr="00931229">
              <w:rPr>
                <w:rFonts w:ascii="Times New Roman" w:hAnsi="Times New Roman" w:cs="Times New Roman"/>
              </w:rPr>
              <w:t>In Shares</w:t>
            </w:r>
          </w:p>
        </w:tc>
      </w:tr>
      <w:tr w:rsidR="003D5308" w:rsidRPr="00931229" w:rsidTr="00151E3F">
        <w:trPr>
          <w:trHeight w:val="143"/>
        </w:trPr>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252"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36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63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620" w:type="dxa"/>
            <w:tcBorders>
              <w:top w:val="single" w:sz="4" w:space="0" w:color="auto"/>
              <w:left w:val="nil"/>
              <w:bottom w:val="single" w:sz="4" w:space="0" w:color="auto"/>
              <w:right w:val="nil"/>
            </w:tcBorders>
            <w:hideMark/>
          </w:tcPr>
          <w:p w:rsidR="003D5308" w:rsidRPr="00931229" w:rsidRDefault="006053AC"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w:t>
            </w:r>
            <w:r w:rsidR="003D5308" w:rsidRPr="00931229">
              <w:rPr>
                <w:rFonts w:ascii="Times New Roman" w:hAnsi="Times New Roman"/>
              </w:rPr>
              <w:t>7</w:t>
            </w:r>
          </w:p>
        </w:tc>
        <w:tc>
          <w:tcPr>
            <w:tcW w:w="270" w:type="dxa"/>
            <w:tcBorders>
              <w:top w:val="single" w:sz="4" w:space="0" w:color="auto"/>
            </w:tcBorders>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503" w:type="dxa"/>
            <w:tcBorders>
              <w:top w:val="single" w:sz="4" w:space="0" w:color="auto"/>
              <w:left w:val="nil"/>
              <w:bottom w:val="single" w:sz="4" w:space="0" w:color="auto"/>
              <w:right w:val="nil"/>
            </w:tcBorders>
            <w:hideMark/>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2016</w:t>
            </w:r>
          </w:p>
        </w:tc>
      </w:tr>
      <w:tr w:rsidR="003D5308" w:rsidRPr="00931229" w:rsidTr="00151E3F">
        <w:tc>
          <w:tcPr>
            <w:tcW w:w="4293" w:type="dxa"/>
          </w:tcPr>
          <w:p w:rsidR="003D5308" w:rsidRPr="00931229" w:rsidRDefault="003D5308" w:rsidP="00931229">
            <w:pPr>
              <w:tabs>
                <w:tab w:val="clear" w:pos="227"/>
                <w:tab w:val="clear" w:pos="454"/>
                <w:tab w:val="clear" w:pos="680"/>
                <w:tab w:val="left" w:pos="720"/>
              </w:tabs>
              <w:jc w:val="center"/>
              <w:rPr>
                <w:rFonts w:ascii="Times New Roman" w:hAnsi="Times New Roman" w:cs="Times New Roman"/>
              </w:rPr>
            </w:pPr>
          </w:p>
        </w:tc>
        <w:tc>
          <w:tcPr>
            <w:tcW w:w="252"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27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36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630" w:type="dxa"/>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c>
          <w:tcPr>
            <w:tcW w:w="1620" w:type="dxa"/>
            <w:tcBorders>
              <w:top w:val="single" w:sz="4" w:space="0" w:color="auto"/>
              <w:left w:val="nil"/>
              <w:right w:val="nil"/>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rsidR="003D5308" w:rsidRPr="00931229" w:rsidRDefault="003D5308" w:rsidP="00931229">
            <w:pPr>
              <w:tabs>
                <w:tab w:val="clear" w:pos="227"/>
                <w:tab w:val="clear" w:pos="454"/>
                <w:tab w:val="clear" w:pos="680"/>
                <w:tab w:val="left" w:pos="720"/>
              </w:tabs>
              <w:ind w:right="90"/>
              <w:jc w:val="center"/>
              <w:rPr>
                <w:rFonts w:ascii="Times New Roman" w:hAnsi="Times New Roman" w:cs="Times New Roman"/>
              </w:rPr>
            </w:pPr>
          </w:p>
        </w:tc>
        <w:tc>
          <w:tcPr>
            <w:tcW w:w="1503" w:type="dxa"/>
            <w:tcBorders>
              <w:top w:val="nil"/>
              <w:left w:val="nil"/>
              <w:right w:val="nil"/>
            </w:tcBorders>
          </w:tcPr>
          <w:p w:rsidR="003D5308" w:rsidRPr="00931229" w:rsidRDefault="003D5308" w:rsidP="00931229">
            <w:pPr>
              <w:tabs>
                <w:tab w:val="clear" w:pos="227"/>
                <w:tab w:val="clear" w:pos="454"/>
                <w:tab w:val="clear" w:pos="680"/>
                <w:tab w:val="left" w:pos="720"/>
              </w:tabs>
              <w:ind w:left="-108" w:right="-108"/>
              <w:jc w:val="center"/>
              <w:rPr>
                <w:rFonts w:ascii="Times New Roman" w:hAnsi="Times New Roman"/>
              </w:rPr>
            </w:pPr>
          </w:p>
        </w:tc>
      </w:tr>
      <w:tr w:rsidR="003D5308" w:rsidRPr="00931229" w:rsidTr="00151E3F">
        <w:tc>
          <w:tcPr>
            <w:tcW w:w="4293" w:type="dxa"/>
            <w:hideMark/>
          </w:tcPr>
          <w:p w:rsidR="003D5308" w:rsidRPr="00931229" w:rsidRDefault="003D5308" w:rsidP="00931229">
            <w:pPr>
              <w:tabs>
                <w:tab w:val="clear" w:pos="227"/>
                <w:tab w:val="clear" w:pos="454"/>
                <w:tab w:val="left" w:pos="540"/>
              </w:tabs>
              <w:ind w:left="-40" w:right="71"/>
              <w:rPr>
                <w:rFonts w:ascii="Times New Roman" w:hAnsi="Times New Roman" w:cs="Cordia New"/>
              </w:rPr>
            </w:pPr>
            <w:r w:rsidRPr="00931229">
              <w:rPr>
                <w:rFonts w:ascii="Times New Roman" w:hAnsi="Times New Roman" w:cs="Time New Roman"/>
              </w:rPr>
              <w:t xml:space="preserve">Basic weighted average number of shares </w:t>
            </w:r>
          </w:p>
        </w:tc>
        <w:tc>
          <w:tcPr>
            <w:tcW w:w="252"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36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630" w:type="dxa"/>
          </w:tcPr>
          <w:p w:rsidR="003D5308" w:rsidRPr="00931229" w:rsidRDefault="003D5308" w:rsidP="00931229">
            <w:pPr>
              <w:tabs>
                <w:tab w:val="clear" w:pos="227"/>
                <w:tab w:val="clear" w:pos="454"/>
                <w:tab w:val="clear" w:pos="680"/>
                <w:tab w:val="clear" w:pos="907"/>
                <w:tab w:val="center" w:pos="1062"/>
              </w:tabs>
              <w:ind w:right="252"/>
              <w:jc w:val="right"/>
              <w:rPr>
                <w:rFonts w:ascii="Times New Roman" w:hAnsi="Times New Roman"/>
              </w:rPr>
            </w:pPr>
          </w:p>
        </w:tc>
        <w:tc>
          <w:tcPr>
            <w:tcW w:w="1620" w:type="dxa"/>
          </w:tcPr>
          <w:p w:rsidR="003D5308" w:rsidRPr="00931229" w:rsidRDefault="003D5308" w:rsidP="00931229">
            <w:pPr>
              <w:tabs>
                <w:tab w:val="clear" w:pos="680"/>
                <w:tab w:val="left" w:pos="522"/>
                <w:tab w:val="left" w:pos="954"/>
              </w:tabs>
              <w:ind w:left="-110" w:right="162"/>
              <w:jc w:val="right"/>
              <w:rPr>
                <w:rFonts w:ascii="Times New Roman" w:hAnsi="Times New Roman" w:cs="Times New Roman"/>
              </w:rPr>
            </w:pPr>
          </w:p>
        </w:tc>
        <w:tc>
          <w:tcPr>
            <w:tcW w:w="270" w:type="dxa"/>
          </w:tcPr>
          <w:p w:rsidR="003D5308" w:rsidRPr="00931229" w:rsidRDefault="003D5308" w:rsidP="00931229">
            <w:pPr>
              <w:tabs>
                <w:tab w:val="clear" w:pos="227"/>
                <w:tab w:val="clear" w:pos="454"/>
                <w:tab w:val="clear" w:pos="680"/>
                <w:tab w:val="left" w:pos="720"/>
              </w:tabs>
              <w:ind w:right="162"/>
              <w:rPr>
                <w:rFonts w:ascii="Times New Roman" w:hAnsi="Times New Roman" w:cs="Times New Roman"/>
              </w:rPr>
            </w:pPr>
          </w:p>
        </w:tc>
        <w:tc>
          <w:tcPr>
            <w:tcW w:w="1503" w:type="dxa"/>
          </w:tcPr>
          <w:p w:rsidR="003D5308" w:rsidRPr="00931229" w:rsidRDefault="003D5308" w:rsidP="00931229">
            <w:pPr>
              <w:tabs>
                <w:tab w:val="clear" w:pos="680"/>
                <w:tab w:val="clear" w:pos="907"/>
              </w:tabs>
              <w:ind w:left="-110" w:right="162"/>
              <w:jc w:val="right"/>
              <w:rPr>
                <w:rFonts w:ascii="Times New Roman" w:hAnsi="Times New Roman" w:cs="Times New Roman"/>
                <w:cs/>
              </w:rPr>
            </w:pPr>
          </w:p>
        </w:tc>
      </w:tr>
      <w:tr w:rsidR="00351836" w:rsidRPr="00931229" w:rsidTr="00151E3F">
        <w:tc>
          <w:tcPr>
            <w:tcW w:w="4293" w:type="dxa"/>
          </w:tcPr>
          <w:p w:rsidR="00351836" w:rsidRPr="00931229" w:rsidRDefault="00351836" w:rsidP="00351836">
            <w:pPr>
              <w:tabs>
                <w:tab w:val="clear" w:pos="227"/>
                <w:tab w:val="clear" w:pos="454"/>
                <w:tab w:val="left" w:pos="540"/>
              </w:tabs>
              <w:ind w:left="-40" w:right="71"/>
              <w:rPr>
                <w:rFonts w:ascii="Times New Roman" w:hAnsi="Times New Roman" w:cs="Time New Roman"/>
              </w:rPr>
            </w:pPr>
            <w:r>
              <w:rPr>
                <w:rFonts w:ascii="Times New Roman" w:hAnsi="Times New Roman" w:cs="Time New Roman"/>
              </w:rPr>
              <w:t xml:space="preserve">  outstanding during the year</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36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3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1620" w:type="dxa"/>
          </w:tcPr>
          <w:p w:rsidR="00351836" w:rsidRPr="00964F32" w:rsidRDefault="00A53B74"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919,259,052</w:t>
            </w:r>
          </w:p>
        </w:tc>
        <w:tc>
          <w:tcPr>
            <w:tcW w:w="270" w:type="dxa"/>
          </w:tcPr>
          <w:p w:rsidR="00351836" w:rsidRPr="00931229" w:rsidRDefault="00351836" w:rsidP="00351836">
            <w:pPr>
              <w:tabs>
                <w:tab w:val="clear" w:pos="227"/>
                <w:tab w:val="clear" w:pos="454"/>
                <w:tab w:val="clear" w:pos="680"/>
                <w:tab w:val="left" w:pos="720"/>
              </w:tabs>
              <w:ind w:right="72"/>
              <w:rPr>
                <w:rFonts w:ascii="Times New Roman" w:hAnsi="Times New Roman"/>
              </w:rPr>
            </w:pPr>
          </w:p>
        </w:tc>
        <w:tc>
          <w:tcPr>
            <w:tcW w:w="1503" w:type="dxa"/>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842,057,506</w:t>
            </w:r>
          </w:p>
        </w:tc>
      </w:tr>
      <w:tr w:rsidR="00351836" w:rsidRPr="00931229" w:rsidTr="00151E3F">
        <w:tc>
          <w:tcPr>
            <w:tcW w:w="4293" w:type="dxa"/>
            <w:hideMark/>
          </w:tcPr>
          <w:p w:rsidR="00351836" w:rsidRPr="00931229" w:rsidRDefault="00351836" w:rsidP="00351836">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Effect of exercisable warrants</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270" w:type="dxa"/>
          </w:tcPr>
          <w:p w:rsidR="00351836" w:rsidRPr="00931229" w:rsidRDefault="00351836" w:rsidP="00351836">
            <w:pPr>
              <w:tabs>
                <w:tab w:val="clear" w:pos="227"/>
                <w:tab w:val="clear" w:pos="454"/>
                <w:tab w:val="clear" w:pos="680"/>
                <w:tab w:val="clear" w:pos="907"/>
                <w:tab w:val="center" w:pos="1062"/>
              </w:tabs>
              <w:ind w:right="252"/>
              <w:jc w:val="right"/>
              <w:rPr>
                <w:rFonts w:ascii="Times New Roman" w:hAnsi="Times New Roman"/>
              </w:rPr>
            </w:pPr>
          </w:p>
        </w:tc>
        <w:tc>
          <w:tcPr>
            <w:tcW w:w="36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630" w:type="dxa"/>
          </w:tcPr>
          <w:p w:rsidR="00351836" w:rsidRPr="00931229" w:rsidRDefault="00351836" w:rsidP="00351836">
            <w:pPr>
              <w:tabs>
                <w:tab w:val="clear" w:pos="227"/>
                <w:tab w:val="clear" w:pos="454"/>
                <w:tab w:val="clear" w:pos="680"/>
                <w:tab w:val="clear" w:pos="907"/>
                <w:tab w:val="center" w:pos="1062"/>
              </w:tabs>
              <w:ind w:right="252"/>
              <w:jc w:val="right"/>
              <w:rPr>
                <w:rFonts w:ascii="Times New Roman" w:hAnsi="Times New Roman"/>
              </w:rPr>
            </w:pPr>
          </w:p>
        </w:tc>
        <w:tc>
          <w:tcPr>
            <w:tcW w:w="1620" w:type="dxa"/>
            <w:tcBorders>
              <w:top w:val="nil"/>
              <w:left w:val="nil"/>
              <w:bottom w:val="single" w:sz="4" w:space="0" w:color="auto"/>
              <w:right w:val="nil"/>
            </w:tcBorders>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tcPr>
          <w:p w:rsidR="00351836" w:rsidRPr="00931229" w:rsidRDefault="00351836" w:rsidP="00351836">
            <w:pPr>
              <w:tabs>
                <w:tab w:val="clear" w:pos="227"/>
                <w:tab w:val="clear" w:pos="454"/>
                <w:tab w:val="clear" w:pos="680"/>
                <w:tab w:val="left" w:pos="720"/>
              </w:tabs>
              <w:ind w:right="162"/>
              <w:rPr>
                <w:rFonts w:ascii="Times New Roman" w:hAnsi="Times New Roman" w:cs="Times New Roman"/>
              </w:rPr>
            </w:pPr>
          </w:p>
        </w:tc>
        <w:tc>
          <w:tcPr>
            <w:tcW w:w="1503" w:type="dxa"/>
            <w:tcBorders>
              <w:top w:val="nil"/>
              <w:left w:val="nil"/>
              <w:bottom w:val="single" w:sz="4" w:space="0" w:color="auto"/>
              <w:right w:val="nil"/>
            </w:tcBorders>
            <w:vAlign w:val="bottom"/>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351836" w:rsidRPr="00931229" w:rsidTr="00151E3F">
        <w:tc>
          <w:tcPr>
            <w:tcW w:w="4293" w:type="dxa"/>
            <w:hideMark/>
          </w:tcPr>
          <w:p w:rsidR="00351836" w:rsidRPr="00931229" w:rsidRDefault="00351836" w:rsidP="00351836">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 xml:space="preserve">Diluted weighted average number of shares </w:t>
            </w:r>
          </w:p>
        </w:tc>
        <w:tc>
          <w:tcPr>
            <w:tcW w:w="252"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27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36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63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1620" w:type="dxa"/>
            <w:tcBorders>
              <w:top w:val="single" w:sz="4" w:space="0" w:color="auto"/>
              <w:left w:val="nil"/>
              <w:right w:val="nil"/>
            </w:tcBorders>
          </w:tcPr>
          <w:p w:rsidR="00351836" w:rsidRPr="00964F32" w:rsidRDefault="00351836" w:rsidP="00351836">
            <w:pPr>
              <w:tabs>
                <w:tab w:val="clear" w:pos="680"/>
                <w:tab w:val="left" w:pos="522"/>
                <w:tab w:val="left" w:pos="954"/>
              </w:tabs>
              <w:spacing w:line="240" w:lineRule="exact"/>
              <w:ind w:left="-110" w:right="162"/>
              <w:jc w:val="right"/>
              <w:rPr>
                <w:rFonts w:ascii="Times New Roman" w:hAnsi="Times New Roman" w:cs="Times New Roman"/>
              </w:rPr>
            </w:pPr>
          </w:p>
        </w:tc>
        <w:tc>
          <w:tcPr>
            <w:tcW w:w="270" w:type="dxa"/>
          </w:tcPr>
          <w:p w:rsidR="00351836" w:rsidRPr="00931229" w:rsidRDefault="00351836" w:rsidP="00351836">
            <w:pPr>
              <w:tabs>
                <w:tab w:val="clear" w:pos="227"/>
                <w:tab w:val="clear" w:pos="454"/>
                <w:tab w:val="clear" w:pos="680"/>
                <w:tab w:val="left" w:pos="720"/>
              </w:tabs>
              <w:ind w:right="162"/>
              <w:rPr>
                <w:rFonts w:ascii="Times New Roman" w:hAnsi="Times New Roman" w:cs="Times New Roman"/>
              </w:rPr>
            </w:pPr>
          </w:p>
        </w:tc>
        <w:tc>
          <w:tcPr>
            <w:tcW w:w="1503" w:type="dxa"/>
            <w:tcBorders>
              <w:top w:val="single" w:sz="4" w:space="0" w:color="auto"/>
              <w:left w:val="nil"/>
              <w:right w:val="nil"/>
            </w:tcBorders>
          </w:tcPr>
          <w:p w:rsidR="00351836" w:rsidRPr="00964F32" w:rsidRDefault="00351836" w:rsidP="00351836">
            <w:pPr>
              <w:tabs>
                <w:tab w:val="clear" w:pos="680"/>
                <w:tab w:val="left" w:pos="522"/>
                <w:tab w:val="left" w:pos="954"/>
              </w:tabs>
              <w:spacing w:line="240" w:lineRule="exact"/>
              <w:ind w:left="-110" w:right="162"/>
              <w:jc w:val="right"/>
              <w:rPr>
                <w:rFonts w:ascii="Times New Roman" w:hAnsi="Times New Roman" w:cs="Times New Roman"/>
              </w:rPr>
            </w:pPr>
          </w:p>
        </w:tc>
      </w:tr>
      <w:tr w:rsidR="00351836" w:rsidRPr="00931229" w:rsidTr="00151E3F">
        <w:tc>
          <w:tcPr>
            <w:tcW w:w="4293" w:type="dxa"/>
          </w:tcPr>
          <w:p w:rsidR="00351836" w:rsidRPr="00931229" w:rsidRDefault="00351836" w:rsidP="00351836">
            <w:pPr>
              <w:tabs>
                <w:tab w:val="clear" w:pos="227"/>
                <w:tab w:val="clear" w:pos="454"/>
                <w:tab w:val="left" w:pos="540"/>
              </w:tabs>
              <w:ind w:left="-40" w:right="71"/>
              <w:rPr>
                <w:rFonts w:ascii="Times New Roman" w:hAnsi="Times New Roman" w:cs="Time New Roman"/>
              </w:rPr>
            </w:pPr>
            <w:r>
              <w:rPr>
                <w:rFonts w:ascii="Times New Roman" w:hAnsi="Times New Roman" w:cs="Time New Roman"/>
              </w:rPr>
              <w:t xml:space="preserve">  outstanding during the year</w:t>
            </w:r>
          </w:p>
        </w:tc>
        <w:tc>
          <w:tcPr>
            <w:tcW w:w="2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360"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30" w:type="dxa"/>
          </w:tcPr>
          <w:p w:rsidR="00351836" w:rsidRPr="00931229" w:rsidRDefault="00351836" w:rsidP="00351836">
            <w:pPr>
              <w:tabs>
                <w:tab w:val="clear" w:pos="227"/>
                <w:tab w:val="clear" w:pos="454"/>
                <w:tab w:val="clear" w:pos="680"/>
                <w:tab w:val="left" w:pos="720"/>
              </w:tabs>
              <w:ind w:right="72"/>
              <w:jc w:val="right"/>
              <w:rPr>
                <w:rFonts w:ascii="Times New Roman" w:hAnsi="Times New Roman"/>
              </w:rPr>
            </w:pPr>
          </w:p>
        </w:tc>
        <w:tc>
          <w:tcPr>
            <w:tcW w:w="1620" w:type="dxa"/>
            <w:tcBorders>
              <w:left w:val="nil"/>
              <w:bottom w:val="double" w:sz="4" w:space="0" w:color="auto"/>
              <w:right w:val="nil"/>
            </w:tcBorders>
          </w:tcPr>
          <w:p w:rsidR="00351836" w:rsidRPr="00964F32" w:rsidRDefault="00A53B74"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919,259,052</w:t>
            </w:r>
          </w:p>
        </w:tc>
        <w:tc>
          <w:tcPr>
            <w:tcW w:w="270" w:type="dxa"/>
          </w:tcPr>
          <w:p w:rsidR="00351836" w:rsidRPr="00931229" w:rsidRDefault="00351836" w:rsidP="00351836">
            <w:pPr>
              <w:tabs>
                <w:tab w:val="clear" w:pos="227"/>
                <w:tab w:val="clear" w:pos="454"/>
                <w:tab w:val="clear" w:pos="680"/>
                <w:tab w:val="left" w:pos="720"/>
              </w:tabs>
              <w:ind w:right="162"/>
              <w:rPr>
                <w:rFonts w:ascii="Times New Roman" w:hAnsi="Times New Roman" w:cs="Times New Roman"/>
              </w:rPr>
            </w:pPr>
          </w:p>
        </w:tc>
        <w:tc>
          <w:tcPr>
            <w:tcW w:w="1503" w:type="dxa"/>
            <w:tcBorders>
              <w:left w:val="nil"/>
              <w:bottom w:val="double" w:sz="4" w:space="0" w:color="auto"/>
              <w:right w:val="nil"/>
            </w:tcBorders>
          </w:tcPr>
          <w:p w:rsidR="00351836" w:rsidRPr="00964F32"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64F32">
              <w:rPr>
                <w:rFonts w:ascii="Times New Roman" w:eastAsia="Cordia New" w:hAnsi="Times New Roman" w:cs="Times New Roman"/>
              </w:rPr>
              <w:t>842,057,506</w:t>
            </w:r>
          </w:p>
        </w:tc>
      </w:tr>
    </w:tbl>
    <w:p w:rsidR="00BC3294"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3F0E11" w:rsidRDefault="003F0E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2A0537"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2</w:t>
      </w:r>
      <w:r w:rsidR="00BB3860">
        <w:rPr>
          <w:rFonts w:ascii="Times New Roman" w:hAnsi="Times New Roman" w:cs="Times New Roman"/>
          <w:b/>
          <w:bCs/>
        </w:rPr>
        <w:t>4</w:t>
      </w:r>
      <w:r w:rsidR="00562F0D" w:rsidRPr="00931229">
        <w:rPr>
          <w:rFonts w:ascii="Times New Roman" w:hAnsi="Times New Roman" w:cs="Times New Roman"/>
          <w:b/>
          <w:bCs/>
        </w:rPr>
        <w:t xml:space="preserve">. </w:t>
      </w:r>
      <w:r w:rsidR="00562F0D" w:rsidRPr="00931229">
        <w:rPr>
          <w:rFonts w:ascii="Times New Roman" w:hAnsi="Times New Roman" w:cs="Times New Roman"/>
          <w:b/>
          <w:bCs/>
        </w:rPr>
        <w:tab/>
      </w:r>
      <w:r w:rsidR="002A0537" w:rsidRPr="00931229">
        <w:rPr>
          <w:rFonts w:ascii="Times New Roman" w:hAnsi="Times New Roman" w:cs="Times New Roman"/>
          <w:b/>
          <w:bCs/>
        </w:rPr>
        <w:t xml:space="preserve">FINANCIAL INFORMATION </w:t>
      </w:r>
      <w:r w:rsidR="001E53FB" w:rsidRPr="00931229">
        <w:rPr>
          <w:rFonts w:ascii="Times New Roman" w:hAnsi="Times New Roman" w:cs="Times New Roman"/>
          <w:b/>
          <w:bCs/>
        </w:rPr>
        <w:t>SEPARATED BY TYPE OF UNDERWRITING</w:t>
      </w:r>
    </w:p>
    <w:p w:rsidR="00636B20" w:rsidRPr="00931229" w:rsidRDefault="00636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5F3DB3" w:rsidRPr="00931229" w:rsidRDefault="005F3DB3" w:rsidP="00931229">
      <w:pPr>
        <w:spacing w:line="240" w:lineRule="exact"/>
        <w:jc w:val="both"/>
        <w:rPr>
          <w:rFonts w:ascii="Times New Roman" w:hAnsi="Times New Roman" w:cs="Times New Roman"/>
        </w:rPr>
      </w:pPr>
      <w:r w:rsidRPr="00931229">
        <w:rPr>
          <w:rFonts w:ascii="Times New Roman" w:hAnsi="Times New Roman" w:cs="Times New Roman"/>
        </w:rPr>
        <w:t xml:space="preserve">The following reporting of financial information separated by type of underwriting of the </w:t>
      </w:r>
      <w:r w:rsidR="00881FBD" w:rsidRPr="00931229">
        <w:rPr>
          <w:rFonts w:ascii="Times New Roman" w:hAnsi="Times New Roman" w:cs="Times New Roman"/>
        </w:rPr>
        <w:t>Company</w:t>
      </w:r>
      <w:r w:rsidRPr="00931229">
        <w:rPr>
          <w:rFonts w:ascii="Times New Roman" w:hAnsi="Times New Roman" w:cs="Times New Roman"/>
        </w:rPr>
        <w:t xml:space="preserve"> is in accordance with the </w:t>
      </w:r>
      <w:r w:rsidR="00086AF7" w:rsidRPr="00931229">
        <w:rPr>
          <w:rFonts w:ascii="Times New Roman" w:hAnsi="Times New Roman" w:cs="Times New Roman"/>
        </w:rPr>
        <w:t>Notification of the OIC regarding the Rules, Procedures, Conditions and Periods for Preparing and Submitting Financial Statements and Reports on the Operations of the Non-Life Insurance Business B.E. 2559 dated March 4, 2016</w:t>
      </w:r>
      <w:r w:rsidRPr="00931229">
        <w:rPr>
          <w:rFonts w:ascii="Times New Roman" w:hAnsi="Times New Roman" w:cs="Times New Roman"/>
        </w:rPr>
        <w:t>. This information is consistent with the information reviewed by the management on a regularly basis.</w:t>
      </w:r>
    </w:p>
    <w:p w:rsidR="008E667F" w:rsidRPr="00931229" w:rsidRDefault="00F4206D" w:rsidP="00931229">
      <w:pPr>
        <w:spacing w:line="240" w:lineRule="exact"/>
        <w:jc w:val="both"/>
        <w:rPr>
          <w:rFonts w:ascii="Times New Roman" w:hAnsi="Times New Roman" w:cs="Times New Roman"/>
        </w:rPr>
      </w:pPr>
      <w:r>
        <w:rPr>
          <w:rFonts w:ascii="Times New Roman" w:hAnsi="Times New Roman" w:cs="Times New Roman"/>
        </w:rPr>
        <w:br w:type="page"/>
      </w:r>
      <w:r w:rsidR="008E667F" w:rsidRPr="00931229">
        <w:rPr>
          <w:rFonts w:ascii="Times New Roman" w:hAnsi="Times New Roman" w:cs="Times New Roman"/>
        </w:rPr>
        <w:lastRenderedPageBreak/>
        <w:t xml:space="preserve">Financial information separated by each type of underwriting income and expenses of the Company for </w:t>
      </w:r>
      <w:r w:rsidR="00440C9C" w:rsidRPr="00931229">
        <w:rPr>
          <w:rFonts w:ascii="Times New Roman" w:hAnsi="Times New Roman" w:cs="Times New Roman"/>
        </w:rPr>
        <w:t>the</w:t>
      </w:r>
      <w:r w:rsidR="009A0ADB" w:rsidRPr="00931229">
        <w:rPr>
          <w:rFonts w:ascii="Times New Roman" w:hAnsi="Times New Roman" w:cs="Times New Roman"/>
        </w:rPr>
        <w:t xml:space="preserve"> </w:t>
      </w:r>
      <w:r w:rsidR="00301936">
        <w:rPr>
          <w:rFonts w:ascii="Times New Roman" w:hAnsi="Times New Roman" w:cs="Times New Roman"/>
        </w:rPr>
        <w:t xml:space="preserve">year </w:t>
      </w:r>
      <w:r w:rsidR="009A0ADB" w:rsidRPr="00931229">
        <w:rPr>
          <w:rFonts w:ascii="Times New Roman" w:hAnsi="Times New Roman" w:cs="Times New Roman"/>
        </w:rPr>
        <w:t>ended</w:t>
      </w:r>
      <w:r w:rsidR="003D5308" w:rsidRPr="00931229">
        <w:rPr>
          <w:rFonts w:ascii="Times New Roman" w:hAnsi="Times New Roman" w:cs="Times New Roman"/>
        </w:rPr>
        <w:t xml:space="preserve"> </w:t>
      </w:r>
      <w:r w:rsidR="00301936">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3D5308" w:rsidRPr="00931229">
        <w:rPr>
          <w:rFonts w:ascii="Times New Roman" w:hAnsi="Times New Roman" w:cs="Times New Roman"/>
        </w:rPr>
        <w:t>3</w:t>
      </w:r>
      <w:r w:rsidR="00301936">
        <w:rPr>
          <w:rFonts w:ascii="Times New Roman" w:hAnsi="Times New Roman" w:cs="Times New Roman"/>
        </w:rPr>
        <w:t>1</w:t>
      </w:r>
      <w:r w:rsidR="00440C9C" w:rsidRPr="00931229">
        <w:rPr>
          <w:rFonts w:ascii="Times New Roman" w:hAnsi="Times New Roman" w:cs="Times New Roman"/>
        </w:rPr>
        <w:t>, 201</w:t>
      </w:r>
      <w:r w:rsidR="009A0ADB" w:rsidRPr="00931229">
        <w:rPr>
          <w:rFonts w:ascii="Times New Roman" w:hAnsi="Times New Roman" w:cs="Times New Roman"/>
        </w:rPr>
        <w:t>7</w:t>
      </w:r>
      <w:r w:rsidR="008E667F" w:rsidRPr="00931229">
        <w:rPr>
          <w:rFonts w:ascii="Times New Roman" w:hAnsi="Times New Roman" w:cs="Times New Roman"/>
        </w:rPr>
        <w:t xml:space="preserve"> are as follows:</w:t>
      </w:r>
    </w:p>
    <w:p w:rsidR="00405223" w:rsidRPr="00931229" w:rsidRDefault="0040522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743" w:type="dxa"/>
        <w:tblInd w:w="90" w:type="dxa"/>
        <w:tblLayout w:type="fixed"/>
        <w:tblCellMar>
          <w:left w:w="72" w:type="dxa"/>
          <w:right w:w="72" w:type="dxa"/>
        </w:tblCellMar>
        <w:tblLook w:val="04A0" w:firstRow="1" w:lastRow="0" w:firstColumn="1" w:lastColumn="0" w:noHBand="0" w:noVBand="1"/>
      </w:tblPr>
      <w:tblGrid>
        <w:gridCol w:w="2520"/>
        <w:gridCol w:w="1035"/>
        <w:gridCol w:w="164"/>
        <w:gridCol w:w="1097"/>
        <w:gridCol w:w="164"/>
        <w:gridCol w:w="1000"/>
        <w:gridCol w:w="164"/>
        <w:gridCol w:w="1162"/>
        <w:gridCol w:w="164"/>
        <w:gridCol w:w="952"/>
        <w:gridCol w:w="164"/>
        <w:gridCol w:w="1157"/>
      </w:tblGrid>
      <w:tr w:rsidR="00CA6E7C" w:rsidRPr="00931229" w:rsidTr="00C7040F">
        <w:trPr>
          <w:tblHeader/>
        </w:trPr>
        <w:tc>
          <w:tcPr>
            <w:tcW w:w="2520"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7223" w:type="dxa"/>
            <w:gridSpan w:val="11"/>
            <w:hideMark/>
          </w:tcPr>
          <w:p w:rsidR="00CA6E7C" w:rsidRPr="00931229"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CA6E7C" w:rsidRPr="00931229" w:rsidTr="00C7040F">
        <w:trPr>
          <w:tblHeader/>
        </w:trPr>
        <w:tc>
          <w:tcPr>
            <w:tcW w:w="2520"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1035"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97" w:type="dxa"/>
            <w:tcBorders>
              <w:top w:val="single" w:sz="4" w:space="0" w:color="auto"/>
              <w:left w:val="nil"/>
              <w:bottom w:val="nil"/>
              <w:right w:val="nil"/>
            </w:tcBorders>
            <w:hideMark/>
          </w:tcPr>
          <w:p w:rsidR="00CA6E7C" w:rsidRPr="00931229" w:rsidRDefault="00CA6E7C"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164"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162" w:type="dxa"/>
            <w:tcBorders>
              <w:top w:val="single" w:sz="4" w:space="0" w:color="auto"/>
              <w:left w:val="nil"/>
              <w:bottom w:val="nil"/>
              <w:right w:val="nil"/>
            </w:tcBorders>
            <w:hideMark/>
          </w:tcPr>
          <w:p w:rsidR="00CA6E7C" w:rsidRPr="00931229" w:rsidRDefault="00CA6E7C" w:rsidP="00931229">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157"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r>
      <w:tr w:rsidR="00CA6E7C" w:rsidRPr="00931229" w:rsidTr="00C7040F">
        <w:trPr>
          <w:tblHeader/>
        </w:trPr>
        <w:tc>
          <w:tcPr>
            <w:tcW w:w="2520"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1035"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164"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97"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164"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000"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164"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162"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164"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952"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164" w:type="dxa"/>
          </w:tcPr>
          <w:p w:rsidR="00CA6E7C" w:rsidRPr="00931229" w:rsidRDefault="00CA6E7C" w:rsidP="00931229">
            <w:pPr>
              <w:tabs>
                <w:tab w:val="clear" w:pos="907"/>
                <w:tab w:val="decimal" w:pos="816"/>
              </w:tabs>
              <w:spacing w:line="240" w:lineRule="exact"/>
              <w:jc w:val="right"/>
              <w:rPr>
                <w:rFonts w:ascii="Times New Roman" w:hAnsi="Times New Roman" w:cs="Times New Roman"/>
                <w:sz w:val="16"/>
                <w:szCs w:val="16"/>
              </w:rPr>
            </w:pPr>
          </w:p>
        </w:tc>
        <w:tc>
          <w:tcPr>
            <w:tcW w:w="1157" w:type="dxa"/>
            <w:tcBorders>
              <w:top w:val="nil"/>
              <w:left w:val="nil"/>
              <w:bottom w:val="single" w:sz="4" w:space="0" w:color="auto"/>
              <w:right w:val="nil"/>
            </w:tcBorders>
            <w:hideMark/>
          </w:tcPr>
          <w:p w:rsidR="00CA6E7C" w:rsidRPr="00931229" w:rsidRDefault="00CA6E7C" w:rsidP="00931229">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CA6E7C" w:rsidRPr="00931229" w:rsidTr="00C7040F">
        <w:trPr>
          <w:tblHeader/>
        </w:trPr>
        <w:tc>
          <w:tcPr>
            <w:tcW w:w="2520" w:type="dxa"/>
          </w:tcPr>
          <w:p w:rsidR="00CA6E7C" w:rsidRPr="00931229" w:rsidRDefault="00CA6E7C" w:rsidP="00931229">
            <w:pPr>
              <w:spacing w:line="240" w:lineRule="exact"/>
              <w:ind w:right="-43"/>
              <w:jc w:val="right"/>
              <w:rPr>
                <w:rFonts w:ascii="Times New Roman" w:hAnsi="Times New Roman" w:cs="Times New Roman"/>
                <w:sz w:val="16"/>
                <w:szCs w:val="16"/>
              </w:rPr>
            </w:pPr>
          </w:p>
        </w:tc>
        <w:tc>
          <w:tcPr>
            <w:tcW w:w="1035"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7"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57" w:type="dxa"/>
            <w:tcBorders>
              <w:top w:val="single" w:sz="4" w:space="0" w:color="auto"/>
              <w:left w:val="nil"/>
              <w:bottom w:val="nil"/>
              <w:right w:val="nil"/>
            </w:tcBorders>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931229" w:rsidTr="00C7040F">
        <w:tc>
          <w:tcPr>
            <w:tcW w:w="2520" w:type="dxa"/>
            <w:hideMark/>
          </w:tcPr>
          <w:p w:rsidR="00CA6E7C" w:rsidRPr="00931229" w:rsidRDefault="00CA6E7C" w:rsidP="00931229">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1035"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97"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931229" w:rsidRDefault="00CA6E7C"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57" w:type="dxa"/>
          </w:tcPr>
          <w:p w:rsidR="00CA6E7C" w:rsidRPr="00931229" w:rsidRDefault="00CA6E7C"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351836" w:rsidRPr="00931229" w:rsidTr="00C7040F">
        <w:tc>
          <w:tcPr>
            <w:tcW w:w="2520" w:type="dxa"/>
            <w:hideMark/>
          </w:tcPr>
          <w:p w:rsidR="00351836" w:rsidRPr="00931229" w:rsidRDefault="00351836" w:rsidP="0035183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1035"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33,537,216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6,169,102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628,872,870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158,843,753 </w:t>
            </w:r>
          </w:p>
        </w:tc>
        <w:tc>
          <w:tcPr>
            <w:tcW w:w="164" w:type="dxa"/>
          </w:tcPr>
          <w:p w:rsidR="00351836" w:rsidRPr="006619E0" w:rsidRDefault="00351836" w:rsidP="00351836"/>
        </w:tc>
        <w:tc>
          <w:tcPr>
            <w:tcW w:w="9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51836" w:rsidRPr="006619E0" w:rsidRDefault="00351836" w:rsidP="00351836"/>
        </w:tc>
        <w:tc>
          <w:tcPr>
            <w:tcW w:w="1157"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827,422,941</w:t>
            </w:r>
          </w:p>
        </w:tc>
      </w:tr>
      <w:tr w:rsidR="00351836" w:rsidRPr="00931229" w:rsidTr="00C7040F">
        <w:tc>
          <w:tcPr>
            <w:tcW w:w="2520" w:type="dxa"/>
            <w:hideMark/>
          </w:tcPr>
          <w:p w:rsidR="00351836" w:rsidRPr="00931229" w:rsidRDefault="00351836" w:rsidP="00351836">
            <w:pPr>
              <w:tabs>
                <w:tab w:val="clear" w:pos="454"/>
              </w:tabs>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1035"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(17,323,728)</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97"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(4,293,545)</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(188,422,556)</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162"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(131,980,656)</w:t>
            </w:r>
          </w:p>
        </w:tc>
        <w:tc>
          <w:tcPr>
            <w:tcW w:w="164" w:type="dxa"/>
          </w:tcPr>
          <w:p w:rsidR="00351836" w:rsidRPr="00931229" w:rsidRDefault="00351836" w:rsidP="003518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nil"/>
              <w:left w:val="nil"/>
              <w:bottom w:val="single" w:sz="4" w:space="0" w:color="auto"/>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51836" w:rsidRPr="00931229" w:rsidRDefault="00351836" w:rsidP="003518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Borders>
              <w:top w:val="nil"/>
              <w:left w:val="nil"/>
              <w:bottom w:val="single" w:sz="4" w:space="0" w:color="auto"/>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(342,020,485)</w:t>
            </w:r>
          </w:p>
        </w:tc>
      </w:tr>
      <w:tr w:rsidR="00351836" w:rsidRPr="00931229" w:rsidTr="00C7040F">
        <w:tc>
          <w:tcPr>
            <w:tcW w:w="2520" w:type="dxa"/>
            <w:hideMark/>
          </w:tcPr>
          <w:p w:rsidR="00351836" w:rsidRPr="00931229" w:rsidRDefault="00351836" w:rsidP="0035183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1035"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16,213,488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1,875,557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440,450,314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26,863,097 </w:t>
            </w:r>
          </w:p>
        </w:tc>
        <w:tc>
          <w:tcPr>
            <w:tcW w:w="164" w:type="dxa"/>
          </w:tcPr>
          <w:p w:rsidR="00351836" w:rsidRPr="00931229" w:rsidRDefault="00351836" w:rsidP="003518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51836" w:rsidRPr="00931229" w:rsidRDefault="00351836" w:rsidP="003518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Borders>
              <w:top w:val="single" w:sz="4" w:space="0" w:color="auto"/>
              <w:left w:val="nil"/>
              <w:bottom w:val="nil"/>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485,402,456</w:t>
            </w:r>
          </w:p>
        </w:tc>
      </w:tr>
      <w:tr w:rsidR="00B027FD" w:rsidRPr="00931229" w:rsidTr="00C7040F">
        <w:tc>
          <w:tcPr>
            <w:tcW w:w="2520" w:type="dxa"/>
            <w:hideMark/>
          </w:tcPr>
          <w:p w:rsidR="00B027FD" w:rsidRPr="00931229" w:rsidRDefault="00B027FD" w:rsidP="00931229">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Net change in unearned </w:t>
            </w:r>
          </w:p>
        </w:tc>
        <w:tc>
          <w:tcPr>
            <w:tcW w:w="1035"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7"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62"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57"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B027FD" w:rsidRPr="00931229" w:rsidTr="00C7040F">
        <w:tc>
          <w:tcPr>
            <w:tcW w:w="2520" w:type="dxa"/>
            <w:hideMark/>
          </w:tcPr>
          <w:p w:rsidR="00B027FD" w:rsidRPr="00931229" w:rsidRDefault="00B027FD" w:rsidP="00AC7F11">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 xml:space="preserve">premium reserves </w:t>
            </w:r>
            <w:r w:rsidR="00AC7F11" w:rsidRPr="00931229">
              <w:rPr>
                <w:rFonts w:ascii="Times New Roman" w:hAnsi="Times New Roman" w:cs="Times New Roman"/>
                <w:sz w:val="16"/>
                <w:szCs w:val="16"/>
              </w:rPr>
              <w:t>decrease</w:t>
            </w:r>
          </w:p>
        </w:tc>
        <w:tc>
          <w:tcPr>
            <w:tcW w:w="1035"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97"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62"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027FD" w:rsidRPr="00931229" w:rsidRDefault="00B027FD" w:rsidP="00931229">
            <w:pPr>
              <w:tabs>
                <w:tab w:val="clear" w:pos="907"/>
                <w:tab w:val="decimal" w:pos="816"/>
              </w:tabs>
              <w:spacing w:line="240" w:lineRule="exact"/>
              <w:ind w:right="108"/>
              <w:jc w:val="right"/>
              <w:rPr>
                <w:rFonts w:ascii="Times New Roman" w:hAnsi="Times New Roman" w:cs="Times New Roman"/>
                <w:sz w:val="16"/>
                <w:szCs w:val="16"/>
              </w:rPr>
            </w:pPr>
          </w:p>
        </w:tc>
        <w:tc>
          <w:tcPr>
            <w:tcW w:w="1157" w:type="dxa"/>
          </w:tcPr>
          <w:p w:rsidR="00B027FD" w:rsidRPr="00931229" w:rsidRDefault="00B027FD" w:rsidP="00931229">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351836" w:rsidRPr="00931229" w:rsidTr="00C7040F">
        <w:tc>
          <w:tcPr>
            <w:tcW w:w="2520" w:type="dxa"/>
            <w:hideMark/>
          </w:tcPr>
          <w:p w:rsidR="00351836" w:rsidRPr="00931229" w:rsidRDefault="00351836" w:rsidP="00840992">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 xml:space="preserve">from prior </w:t>
            </w:r>
            <w:r w:rsidR="00840992">
              <w:rPr>
                <w:rFonts w:ascii="Times New Roman" w:hAnsi="Times New Roman" w:cs="Times New Roman"/>
                <w:sz w:val="16"/>
                <w:szCs w:val="16"/>
              </w:rPr>
              <w:t>year</w:t>
            </w:r>
          </w:p>
        </w:tc>
        <w:tc>
          <w:tcPr>
            <w:tcW w:w="1035"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1,224,736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23,485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10,241,380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nil"/>
              <w:left w:val="nil"/>
              <w:bottom w:val="single" w:sz="4" w:space="0" w:color="auto"/>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1,197,272 </w:t>
            </w:r>
          </w:p>
        </w:tc>
        <w:tc>
          <w:tcPr>
            <w:tcW w:w="164" w:type="dxa"/>
          </w:tcPr>
          <w:p w:rsidR="00351836" w:rsidRPr="00931229" w:rsidRDefault="00351836" w:rsidP="00351836">
            <w:pPr>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51836" w:rsidRPr="00931229" w:rsidRDefault="00351836" w:rsidP="00351836">
            <w:pPr>
              <w:spacing w:line="240" w:lineRule="exact"/>
              <w:ind w:left="-243" w:right="108"/>
              <w:jc w:val="right"/>
              <w:rPr>
                <w:rFonts w:ascii="Times New Roman" w:hAnsi="Times New Roman" w:cs="Times New Roman"/>
                <w:sz w:val="16"/>
                <w:szCs w:val="16"/>
              </w:rPr>
            </w:pPr>
          </w:p>
        </w:tc>
        <w:tc>
          <w:tcPr>
            <w:tcW w:w="1157" w:type="dxa"/>
            <w:tcBorders>
              <w:top w:val="nil"/>
              <w:left w:val="nil"/>
              <w:bottom w:val="single" w:sz="4" w:space="0" w:color="auto"/>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12,686,873</w:t>
            </w:r>
          </w:p>
        </w:tc>
      </w:tr>
      <w:tr w:rsidR="00351836" w:rsidRPr="00931229" w:rsidTr="00C7040F">
        <w:tc>
          <w:tcPr>
            <w:tcW w:w="2520" w:type="dxa"/>
            <w:hideMark/>
          </w:tcPr>
          <w:p w:rsidR="00351836" w:rsidRPr="00931229" w:rsidRDefault="00351836" w:rsidP="0035183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earned premiums</w:t>
            </w:r>
          </w:p>
        </w:tc>
        <w:tc>
          <w:tcPr>
            <w:tcW w:w="1035"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17,438,224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1,899,042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450,691,694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28,060,369 </w:t>
            </w:r>
          </w:p>
        </w:tc>
        <w:tc>
          <w:tcPr>
            <w:tcW w:w="164" w:type="dxa"/>
          </w:tcPr>
          <w:p w:rsidR="00351836" w:rsidRPr="00931229" w:rsidRDefault="00351836" w:rsidP="003518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Borders>
              <w:top w:val="single" w:sz="4" w:space="0" w:color="auto"/>
              <w:left w:val="nil"/>
              <w:bottom w:val="nil"/>
              <w:right w:val="nil"/>
            </w:tcBorders>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51836" w:rsidRPr="00931229" w:rsidRDefault="00351836" w:rsidP="003518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Borders>
              <w:top w:val="single" w:sz="4" w:space="0" w:color="auto"/>
              <w:left w:val="nil"/>
              <w:bottom w:val="nil"/>
              <w:right w:val="nil"/>
            </w:tcBorders>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498,089,329 </w:t>
            </w:r>
          </w:p>
        </w:tc>
      </w:tr>
      <w:tr w:rsidR="00351836" w:rsidRPr="00931229" w:rsidTr="00C7040F">
        <w:tc>
          <w:tcPr>
            <w:tcW w:w="2520" w:type="dxa"/>
          </w:tcPr>
          <w:p w:rsidR="00351836" w:rsidRPr="00931229" w:rsidRDefault="00351836" w:rsidP="0035183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1035"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6,478,966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1,424,131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28,863,237 </w:t>
            </w:r>
          </w:p>
        </w:tc>
        <w:tc>
          <w:tcPr>
            <w:tcW w:w="164"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31,309,566 </w:t>
            </w:r>
          </w:p>
        </w:tc>
        <w:tc>
          <w:tcPr>
            <w:tcW w:w="164" w:type="dxa"/>
          </w:tcPr>
          <w:p w:rsidR="00351836" w:rsidRPr="00931229" w:rsidRDefault="00351836" w:rsidP="003518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351836" w:rsidRPr="00931229"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51836" w:rsidRPr="00931229" w:rsidRDefault="00351836" w:rsidP="0035183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Pr>
          <w:p w:rsidR="00351836" w:rsidRPr="00351836" w:rsidRDefault="00351836" w:rsidP="0035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68,075,900 </w:t>
            </w:r>
          </w:p>
        </w:tc>
      </w:tr>
      <w:tr w:rsidR="0031492F" w:rsidRPr="00931229" w:rsidTr="00C7040F">
        <w:tc>
          <w:tcPr>
            <w:tcW w:w="2520" w:type="dxa"/>
            <w:hideMark/>
          </w:tcPr>
          <w:p w:rsidR="0031492F" w:rsidRPr="00931229" w:rsidRDefault="0031492F" w:rsidP="0031492F">
            <w:pPr>
              <w:ind w:right="-43"/>
              <w:rPr>
                <w:rFonts w:ascii="Times New Roman" w:hAnsi="Times New Roman" w:cs="Times New Roman"/>
                <w:sz w:val="16"/>
                <w:szCs w:val="16"/>
                <w:cs/>
              </w:rPr>
            </w:pPr>
            <w:r w:rsidRPr="00931229">
              <w:rPr>
                <w:rFonts w:ascii="Times New Roman" w:hAnsi="Times New Roman" w:cs="Times New Roman"/>
                <w:sz w:val="16"/>
                <w:szCs w:val="16"/>
              </w:rPr>
              <w:t>Net investment income</w:t>
            </w:r>
          </w:p>
        </w:tc>
        <w:tc>
          <w:tcPr>
            <w:tcW w:w="1035"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97"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7,440,672 </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7,440,672 </w:t>
            </w:r>
          </w:p>
        </w:tc>
      </w:tr>
      <w:tr w:rsidR="0031492F" w:rsidRPr="00931229" w:rsidTr="00C7040F">
        <w:tc>
          <w:tcPr>
            <w:tcW w:w="2520" w:type="dxa"/>
          </w:tcPr>
          <w:p w:rsidR="0031492F" w:rsidRPr="00931229" w:rsidRDefault="0031492F" w:rsidP="0031492F">
            <w:pPr>
              <w:ind w:right="-43"/>
              <w:rPr>
                <w:rFonts w:ascii="Times New Roman" w:hAnsi="Times New Roman" w:cs="Times New Roman"/>
                <w:sz w:val="16"/>
                <w:szCs w:val="16"/>
              </w:rPr>
            </w:pPr>
            <w:r>
              <w:rPr>
                <w:rFonts w:ascii="Times New Roman" w:hAnsi="Times New Roman" w:cs="Times New Roman"/>
                <w:sz w:val="16"/>
                <w:szCs w:val="16"/>
              </w:rPr>
              <w:t>Loss</w:t>
            </w:r>
            <w:r w:rsidRPr="00931229">
              <w:rPr>
                <w:rFonts w:ascii="Times New Roman" w:hAnsi="Times New Roman" w:cs="Times New Roman"/>
                <w:sz w:val="16"/>
                <w:szCs w:val="16"/>
              </w:rPr>
              <w:t xml:space="preserve"> on investments</w:t>
            </w:r>
          </w:p>
        </w:tc>
        <w:tc>
          <w:tcPr>
            <w:tcW w:w="1035"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97"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(3,342,722)</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(3,342,722)</w:t>
            </w:r>
          </w:p>
        </w:tc>
      </w:tr>
      <w:tr w:rsidR="0031492F" w:rsidRPr="00931229" w:rsidTr="00C7040F">
        <w:tc>
          <w:tcPr>
            <w:tcW w:w="2520" w:type="dxa"/>
            <w:hideMark/>
          </w:tcPr>
          <w:p w:rsidR="0031492F" w:rsidRPr="00931229" w:rsidRDefault="0031492F" w:rsidP="0031492F">
            <w:pPr>
              <w:ind w:right="-43"/>
              <w:rPr>
                <w:rFonts w:ascii="Times New Roman" w:hAnsi="Times New Roman" w:cs="Times New Roman"/>
                <w:sz w:val="16"/>
                <w:szCs w:val="16"/>
                <w:cs/>
              </w:rPr>
            </w:pPr>
            <w:r w:rsidRPr="00931229">
              <w:rPr>
                <w:rFonts w:ascii="Times New Roman" w:hAnsi="Times New Roman" w:cs="Times New Roman"/>
                <w:sz w:val="16"/>
                <w:szCs w:val="16"/>
              </w:rPr>
              <w:t>Fair value gains</w:t>
            </w:r>
          </w:p>
        </w:tc>
        <w:tc>
          <w:tcPr>
            <w:tcW w:w="1035"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97"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22,949,016</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22,949,016</w:t>
            </w: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income</w:t>
            </w:r>
          </w:p>
        </w:tc>
        <w:tc>
          <w:tcPr>
            <w:tcW w:w="1035"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97"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nil"/>
              <w:left w:val="nil"/>
              <w:bottom w:val="single" w:sz="4" w:space="0" w:color="auto"/>
              <w:right w:val="nil"/>
            </w:tcBorders>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36,364,051 </w:t>
            </w: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36,364,051 </w:t>
            </w: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1035"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23,917,190 </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3,323,173 </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479,554,931 </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59,369,935 </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63,411,017</w:t>
            </w:r>
          </w:p>
        </w:tc>
        <w:tc>
          <w:tcPr>
            <w:tcW w:w="164" w:type="dxa"/>
          </w:tcPr>
          <w:p w:rsidR="0031492F" w:rsidRPr="00931229" w:rsidRDefault="0031492F" w:rsidP="0031492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57" w:type="dxa"/>
            <w:tcBorders>
              <w:top w:val="single" w:sz="4" w:space="0" w:color="auto"/>
              <w:left w:val="nil"/>
              <w:bottom w:val="single" w:sz="4" w:space="0" w:color="auto"/>
              <w:right w:val="nil"/>
            </w:tcBorders>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629,576,246</w:t>
            </w:r>
          </w:p>
        </w:tc>
      </w:tr>
      <w:tr w:rsidR="0031492F" w:rsidRPr="00931229" w:rsidTr="00C7040F">
        <w:tc>
          <w:tcPr>
            <w:tcW w:w="2520" w:type="dxa"/>
          </w:tcPr>
          <w:p w:rsidR="0031492F" w:rsidRPr="00931229" w:rsidRDefault="0031492F" w:rsidP="0031492F">
            <w:pPr>
              <w:spacing w:line="240" w:lineRule="exact"/>
              <w:ind w:right="-43"/>
              <w:rPr>
                <w:rFonts w:ascii="Times New Roman" w:hAnsi="Times New Roman" w:cs="Times New Roman"/>
                <w:b/>
                <w:bCs/>
                <w:sz w:val="16"/>
                <w:szCs w:val="16"/>
              </w:rPr>
            </w:pPr>
          </w:p>
        </w:tc>
        <w:tc>
          <w:tcPr>
            <w:tcW w:w="1035" w:type="dxa"/>
            <w:tcBorders>
              <w:top w:val="single" w:sz="4" w:space="0" w:color="auto"/>
              <w:left w:val="nil"/>
              <w:bottom w:val="nil"/>
              <w:right w:val="nil"/>
            </w:tcBorders>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097" w:type="dxa"/>
            <w:tcBorders>
              <w:top w:val="single" w:sz="4" w:space="0" w:color="auto"/>
              <w:left w:val="nil"/>
              <w:bottom w:val="nil"/>
              <w:right w:val="nil"/>
            </w:tcBorders>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000" w:type="dxa"/>
            <w:tcBorders>
              <w:top w:val="single" w:sz="4" w:space="0" w:color="auto"/>
              <w:left w:val="nil"/>
              <w:bottom w:val="nil"/>
              <w:right w:val="nil"/>
            </w:tcBorders>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162" w:type="dxa"/>
            <w:tcBorders>
              <w:top w:val="single" w:sz="4" w:space="0" w:color="auto"/>
              <w:left w:val="nil"/>
              <w:bottom w:val="nil"/>
              <w:right w:val="nil"/>
            </w:tcBorders>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157" w:type="dxa"/>
            <w:tcBorders>
              <w:top w:val="single" w:sz="4" w:space="0" w:color="auto"/>
              <w:left w:val="nil"/>
              <w:bottom w:val="nil"/>
              <w:right w:val="nil"/>
            </w:tcBorders>
          </w:tcPr>
          <w:p w:rsidR="0031492F" w:rsidRPr="00A15ECA"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1035"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097"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000"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952"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157" w:type="dxa"/>
          </w:tcPr>
          <w:p w:rsidR="0031492F" w:rsidRPr="00A15ECA"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b/>
                <w:bCs/>
                <w:sz w:val="16"/>
                <w:szCs w:val="16"/>
              </w:rPr>
            </w:pPr>
            <w:r w:rsidRPr="00931229">
              <w:rPr>
                <w:rFonts w:ascii="Times New Roman" w:hAnsi="Times New Roman" w:cs="Times New Roman"/>
                <w:sz w:val="16"/>
                <w:szCs w:val="16"/>
              </w:rPr>
              <w:t>Gross claims</w:t>
            </w:r>
          </w:p>
        </w:tc>
        <w:tc>
          <w:tcPr>
            <w:tcW w:w="1035"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3,910,400</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518,706</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524,854,081</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3,712,352,946</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Pr>
          <w:p w:rsidR="0031492F" w:rsidRPr="00A15ECA"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4,241,636,133</w:t>
            </w: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Claim charged (recovered)</w:t>
            </w:r>
            <w:r>
              <w:rPr>
                <w:rFonts w:ascii="Times New Roman" w:hAnsi="Times New Roman" w:cs="Times New Roman"/>
                <w:sz w:val="16"/>
                <w:szCs w:val="16"/>
              </w:rPr>
              <w:t xml:space="preserve"> </w:t>
            </w:r>
            <w:r w:rsidRPr="00931229">
              <w:rPr>
                <w:rFonts w:ascii="Times New Roman" w:hAnsi="Times New Roman" w:cs="Times New Roman"/>
                <w:sz w:val="16"/>
                <w:szCs w:val="16"/>
              </w:rPr>
              <w:t>from</w:t>
            </w:r>
          </w:p>
        </w:tc>
        <w:tc>
          <w:tcPr>
            <w:tcW w:w="1035" w:type="dxa"/>
          </w:tcPr>
          <w:p w:rsidR="0031492F" w:rsidRPr="00931229" w:rsidRDefault="0031492F" w:rsidP="0031492F"/>
        </w:tc>
        <w:tc>
          <w:tcPr>
            <w:tcW w:w="164" w:type="dxa"/>
          </w:tcPr>
          <w:p w:rsidR="0031492F" w:rsidRPr="00931229" w:rsidRDefault="0031492F" w:rsidP="0031492F"/>
        </w:tc>
        <w:tc>
          <w:tcPr>
            <w:tcW w:w="1097" w:type="dxa"/>
          </w:tcPr>
          <w:p w:rsidR="0031492F" w:rsidRPr="00931229" w:rsidRDefault="0031492F" w:rsidP="0031492F"/>
        </w:tc>
        <w:tc>
          <w:tcPr>
            <w:tcW w:w="164" w:type="dxa"/>
          </w:tcPr>
          <w:p w:rsidR="0031492F" w:rsidRPr="00931229" w:rsidRDefault="0031492F" w:rsidP="0031492F"/>
        </w:tc>
        <w:tc>
          <w:tcPr>
            <w:tcW w:w="1000" w:type="dxa"/>
          </w:tcPr>
          <w:p w:rsidR="0031492F" w:rsidRPr="00931229" w:rsidRDefault="0031492F" w:rsidP="0031492F"/>
        </w:tc>
        <w:tc>
          <w:tcPr>
            <w:tcW w:w="164" w:type="dxa"/>
          </w:tcPr>
          <w:p w:rsidR="0031492F" w:rsidRPr="00931229" w:rsidRDefault="0031492F" w:rsidP="0031492F"/>
        </w:tc>
        <w:tc>
          <w:tcPr>
            <w:tcW w:w="1162" w:type="dxa"/>
          </w:tcPr>
          <w:p w:rsidR="0031492F" w:rsidRPr="00931229" w:rsidRDefault="0031492F" w:rsidP="0031492F"/>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31492F" w:rsidRPr="00931229" w:rsidRDefault="0031492F" w:rsidP="0031492F">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Pr>
          <w:p w:rsidR="0031492F" w:rsidRPr="00A15ECA" w:rsidRDefault="0031492F" w:rsidP="0031492F"/>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reinsurers</w:t>
            </w:r>
          </w:p>
        </w:tc>
        <w:tc>
          <w:tcPr>
            <w:tcW w:w="1035"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(992,191)</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97"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(239,174)</w:t>
            </w:r>
          </w:p>
        </w:tc>
        <w:tc>
          <w:tcPr>
            <w:tcW w:w="164" w:type="dxa"/>
          </w:tcPr>
          <w:p w:rsidR="0031492F" w:rsidRPr="00C3616E" w:rsidRDefault="0031492F" w:rsidP="0031492F"/>
        </w:tc>
        <w:tc>
          <w:tcPr>
            <w:tcW w:w="1000"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w:t>
            </w:r>
            <w:r w:rsidRPr="008D28CE">
              <w:rPr>
                <w:rFonts w:ascii="Times New Roman" w:eastAsia="Cordia New" w:hAnsi="Times New Roman" w:cs="Times New Roman"/>
                <w:sz w:val="16"/>
                <w:szCs w:val="16"/>
              </w:rPr>
              <w:t>222,691,731)</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162"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(3,671,306,969)</w:t>
            </w:r>
          </w:p>
        </w:tc>
        <w:tc>
          <w:tcPr>
            <w:tcW w:w="164" w:type="dxa"/>
          </w:tcPr>
          <w:p w:rsidR="0031492F" w:rsidRPr="00931229" w:rsidRDefault="0031492F" w:rsidP="0031492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57" w:type="dxa"/>
          </w:tcPr>
          <w:p w:rsidR="0031492F" w:rsidRPr="00A15ECA"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(3,895,230,065)</w:t>
            </w: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1035"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1492F" w:rsidRPr="00931229" w:rsidRDefault="0031492F" w:rsidP="0031492F">
            <w:pPr>
              <w:spacing w:line="240" w:lineRule="exact"/>
              <w:rPr>
                <w:rFonts w:ascii="Times New Roman" w:hAnsi="Times New Roman" w:cs="Times New Roman"/>
              </w:rPr>
            </w:pPr>
          </w:p>
        </w:tc>
        <w:tc>
          <w:tcPr>
            <w:tcW w:w="1097" w:type="dxa"/>
          </w:tcPr>
          <w:p w:rsidR="0031492F" w:rsidRPr="00931229" w:rsidRDefault="0031492F" w:rsidP="0031492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31492F" w:rsidRPr="00931229" w:rsidRDefault="0031492F" w:rsidP="0031492F">
            <w:pPr>
              <w:spacing w:line="240" w:lineRule="exact"/>
              <w:rPr>
                <w:rFonts w:ascii="Times New Roman" w:hAnsi="Times New Roman" w:cs="Times New Roman"/>
              </w:rPr>
            </w:pPr>
          </w:p>
        </w:tc>
        <w:tc>
          <w:tcPr>
            <w:tcW w:w="1000" w:type="dxa"/>
          </w:tcPr>
          <w:p w:rsidR="0031492F" w:rsidRPr="00931229" w:rsidRDefault="0031492F" w:rsidP="0031492F">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162" w:type="dxa"/>
          </w:tcPr>
          <w:p w:rsidR="0031492F" w:rsidRPr="00931229" w:rsidRDefault="0031492F" w:rsidP="0031492F">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Pr>
          <w:p w:rsidR="0031492F" w:rsidRPr="00931229" w:rsidRDefault="0031492F" w:rsidP="0031492F">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164" w:type="dxa"/>
          </w:tcPr>
          <w:p w:rsidR="0031492F" w:rsidRPr="00931229" w:rsidRDefault="0031492F" w:rsidP="0031492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57" w:type="dxa"/>
          </w:tcPr>
          <w:p w:rsidR="0031492F" w:rsidRPr="00A15ECA" w:rsidRDefault="0031492F" w:rsidP="0031492F">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1035"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9,254,469 </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882,356 </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98,062,487 </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23,307,479 </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131,506,791 </w:t>
            </w: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1035"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410,653 </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321,094 </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131,923,089</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2,958,495 </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135,613,331 </w:t>
            </w:r>
          </w:p>
        </w:tc>
      </w:tr>
      <w:tr w:rsidR="0031492F" w:rsidRPr="00931229" w:rsidTr="00C7040F">
        <w:tc>
          <w:tcPr>
            <w:tcW w:w="2520" w:type="dxa"/>
            <w:hideMark/>
          </w:tcPr>
          <w:p w:rsidR="0031492F" w:rsidRPr="00931229" w:rsidRDefault="0031492F" w:rsidP="0031492F">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1035"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4,163,511</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960,610</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96,993,962</w:t>
            </w: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25,904,363</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128,022,446</w:t>
            </w:r>
          </w:p>
        </w:tc>
      </w:tr>
      <w:tr w:rsidR="0031492F" w:rsidRPr="00931229" w:rsidTr="00C7040F">
        <w:tc>
          <w:tcPr>
            <w:tcW w:w="2520" w:type="dxa"/>
          </w:tcPr>
          <w:p w:rsidR="0031492F" w:rsidRPr="00931229" w:rsidRDefault="0031492F" w:rsidP="0031492F">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1035"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31492F"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31492F" w:rsidRPr="00931229" w:rsidTr="00C7040F">
        <w:tc>
          <w:tcPr>
            <w:tcW w:w="2520" w:type="dxa"/>
          </w:tcPr>
          <w:p w:rsidR="0031492F" w:rsidRPr="00931229" w:rsidRDefault="0031492F" w:rsidP="0031492F">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1035"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771F83" w:rsidRDefault="0031492F" w:rsidP="0031492F">
            <w:pPr>
              <w:rPr>
                <w:rFonts w:ascii="Times New Roman" w:eastAsia="Cordia New" w:hAnsi="Times New Roman" w:cs="Times New Roman"/>
                <w:sz w:val="16"/>
                <w:szCs w:val="16"/>
              </w:rPr>
            </w:pPr>
          </w:p>
        </w:tc>
        <w:tc>
          <w:tcPr>
            <w:tcW w:w="1097"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52"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3,860,110</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3,860,110</w:t>
            </w:r>
          </w:p>
        </w:tc>
      </w:tr>
      <w:tr w:rsidR="0031492F" w:rsidRPr="00931229" w:rsidTr="00C7040F">
        <w:tc>
          <w:tcPr>
            <w:tcW w:w="2520" w:type="dxa"/>
            <w:hideMark/>
          </w:tcPr>
          <w:p w:rsidR="0031492F" w:rsidRPr="00931229" w:rsidRDefault="0031492F" w:rsidP="0031492F">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1035"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16,746,842</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2,443,592</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00"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629,141,888</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162" w:type="dxa"/>
            <w:tcBorders>
              <w:top w:val="single" w:sz="4" w:space="0" w:color="auto"/>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93,216,314</w:t>
            </w:r>
          </w:p>
        </w:tc>
        <w:tc>
          <w:tcPr>
            <w:tcW w:w="164" w:type="dxa"/>
          </w:tcPr>
          <w:p w:rsidR="0031492F" w:rsidRPr="00931229"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52" w:type="dxa"/>
            <w:tcBorders>
              <w:top w:val="single" w:sz="4" w:space="0" w:color="auto"/>
              <w:left w:val="nil"/>
              <w:bottom w:val="single" w:sz="4" w:space="0" w:color="auto"/>
              <w:right w:val="nil"/>
            </w:tcBorders>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3,860,110</w:t>
            </w:r>
          </w:p>
        </w:tc>
        <w:tc>
          <w:tcPr>
            <w:tcW w:w="164"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57" w:type="dxa"/>
            <w:tcBorders>
              <w:top w:val="single" w:sz="4" w:space="0" w:color="auto"/>
              <w:left w:val="nil"/>
              <w:bottom w:val="single" w:sz="4" w:space="0" w:color="auto"/>
              <w:right w:val="nil"/>
            </w:tcBorders>
          </w:tcPr>
          <w:p w:rsidR="0031492F" w:rsidRPr="00351836"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745,408,746</w:t>
            </w:r>
          </w:p>
        </w:tc>
      </w:tr>
      <w:tr w:rsidR="0031492F" w:rsidRPr="00931229" w:rsidTr="00C7040F">
        <w:tc>
          <w:tcPr>
            <w:tcW w:w="2520" w:type="dxa"/>
          </w:tcPr>
          <w:p w:rsidR="0031492F" w:rsidRPr="00931229" w:rsidRDefault="0031492F" w:rsidP="0031492F">
            <w:pPr>
              <w:spacing w:line="240" w:lineRule="exact"/>
              <w:ind w:right="-43"/>
              <w:rPr>
                <w:rFonts w:ascii="Times New Roman" w:hAnsi="Times New Roman" w:cs="Times New Roman"/>
                <w:b/>
                <w:bCs/>
                <w:sz w:val="16"/>
                <w:szCs w:val="16"/>
              </w:rPr>
            </w:pPr>
          </w:p>
        </w:tc>
        <w:tc>
          <w:tcPr>
            <w:tcW w:w="1035" w:type="dxa"/>
            <w:tcBorders>
              <w:top w:val="single" w:sz="4" w:space="0" w:color="auto"/>
              <w:left w:val="nil"/>
              <w:bottom w:val="nil"/>
              <w:right w:val="nil"/>
            </w:tcBorders>
          </w:tcPr>
          <w:p w:rsidR="0031492F" w:rsidRPr="00931229" w:rsidRDefault="0031492F" w:rsidP="0031492F"/>
        </w:tc>
        <w:tc>
          <w:tcPr>
            <w:tcW w:w="164" w:type="dxa"/>
          </w:tcPr>
          <w:p w:rsidR="0031492F" w:rsidRPr="00931229" w:rsidRDefault="0031492F" w:rsidP="0031492F"/>
        </w:tc>
        <w:tc>
          <w:tcPr>
            <w:tcW w:w="1097" w:type="dxa"/>
            <w:tcBorders>
              <w:top w:val="single" w:sz="4" w:space="0" w:color="auto"/>
              <w:left w:val="nil"/>
              <w:bottom w:val="nil"/>
              <w:right w:val="nil"/>
            </w:tcBorders>
          </w:tcPr>
          <w:p w:rsidR="0031492F" w:rsidRPr="00931229" w:rsidRDefault="0031492F" w:rsidP="0031492F"/>
        </w:tc>
        <w:tc>
          <w:tcPr>
            <w:tcW w:w="164" w:type="dxa"/>
          </w:tcPr>
          <w:p w:rsidR="0031492F" w:rsidRPr="00931229" w:rsidRDefault="0031492F" w:rsidP="0031492F"/>
        </w:tc>
        <w:tc>
          <w:tcPr>
            <w:tcW w:w="1000" w:type="dxa"/>
            <w:tcBorders>
              <w:top w:val="single" w:sz="4" w:space="0" w:color="auto"/>
              <w:left w:val="nil"/>
              <w:bottom w:val="nil"/>
              <w:right w:val="nil"/>
            </w:tcBorders>
          </w:tcPr>
          <w:p w:rsidR="0031492F" w:rsidRPr="00931229" w:rsidRDefault="0031492F" w:rsidP="0031492F"/>
        </w:tc>
        <w:tc>
          <w:tcPr>
            <w:tcW w:w="164" w:type="dxa"/>
          </w:tcPr>
          <w:p w:rsidR="0031492F" w:rsidRPr="00931229" w:rsidRDefault="0031492F" w:rsidP="0031492F"/>
        </w:tc>
        <w:tc>
          <w:tcPr>
            <w:tcW w:w="1162" w:type="dxa"/>
            <w:tcBorders>
              <w:top w:val="single" w:sz="4" w:space="0" w:color="auto"/>
              <w:left w:val="nil"/>
              <w:bottom w:val="nil"/>
              <w:right w:val="nil"/>
            </w:tcBorders>
          </w:tcPr>
          <w:p w:rsidR="0031492F" w:rsidRPr="00931229" w:rsidRDefault="0031492F" w:rsidP="0031492F"/>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952" w:type="dxa"/>
            <w:tcBorders>
              <w:top w:val="single" w:sz="4" w:space="0" w:color="auto"/>
              <w:left w:val="nil"/>
              <w:bottom w:val="nil"/>
              <w:right w:val="nil"/>
            </w:tcBorders>
          </w:tcPr>
          <w:p w:rsidR="0031492F" w:rsidRPr="00931229" w:rsidRDefault="0031492F" w:rsidP="0031492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right="108"/>
              <w:jc w:val="right"/>
              <w:rPr>
                <w:rFonts w:ascii="Times New Roman" w:hAnsi="Times New Roman" w:cs="Times New Roman"/>
                <w:sz w:val="16"/>
                <w:szCs w:val="16"/>
              </w:rPr>
            </w:pPr>
          </w:p>
        </w:tc>
        <w:tc>
          <w:tcPr>
            <w:tcW w:w="1157" w:type="dxa"/>
            <w:tcBorders>
              <w:top w:val="single" w:sz="4" w:space="0" w:color="auto"/>
              <w:left w:val="nil"/>
              <w:bottom w:val="nil"/>
              <w:right w:val="nil"/>
            </w:tcBorders>
          </w:tcPr>
          <w:p w:rsidR="0031492F" w:rsidRPr="00A15ECA" w:rsidRDefault="0031492F" w:rsidP="0031492F"/>
        </w:tc>
      </w:tr>
      <w:tr w:rsidR="0031492F" w:rsidRPr="00931229" w:rsidTr="00C7040F">
        <w:tc>
          <w:tcPr>
            <w:tcW w:w="2520" w:type="dxa"/>
            <w:hideMark/>
          </w:tcPr>
          <w:p w:rsidR="0031492F" w:rsidRPr="00931229" w:rsidRDefault="0031492F" w:rsidP="0031492F">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Profit (Loss)</w:t>
            </w:r>
            <w:r w:rsidRPr="00931229">
              <w:rPr>
                <w:rFonts w:ascii="Times New Roman" w:hAnsi="Times New Roman" w:cs="Times New Roman"/>
                <w:b/>
                <w:bCs/>
                <w:sz w:val="16"/>
                <w:szCs w:val="16"/>
                <w:cs/>
              </w:rPr>
              <w:t xml:space="preserve"> </w:t>
            </w:r>
            <w:r w:rsidRPr="00931229">
              <w:rPr>
                <w:rFonts w:ascii="Times New Roman" w:hAnsi="Times New Roman" w:cs="Times New Roman"/>
                <w:b/>
                <w:bCs/>
                <w:sz w:val="16"/>
                <w:szCs w:val="16"/>
              </w:rPr>
              <w:t>before Tax</w:t>
            </w:r>
          </w:p>
        </w:tc>
        <w:tc>
          <w:tcPr>
            <w:tcW w:w="1035" w:type="dxa"/>
            <w:tcBorders>
              <w:top w:val="nil"/>
              <w:left w:val="nil"/>
              <w:bottom w:val="doub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7,170,348</w:t>
            </w:r>
          </w:p>
        </w:tc>
        <w:tc>
          <w:tcPr>
            <w:tcW w:w="164"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97" w:type="dxa"/>
            <w:tcBorders>
              <w:top w:val="nil"/>
              <w:left w:val="nil"/>
              <w:bottom w:val="doub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879,581</w:t>
            </w:r>
          </w:p>
        </w:tc>
        <w:tc>
          <w:tcPr>
            <w:tcW w:w="164" w:type="dxa"/>
          </w:tcPr>
          <w:p w:rsidR="0031492F" w:rsidRPr="004A3CAA" w:rsidRDefault="0031492F" w:rsidP="0031492F"/>
        </w:tc>
        <w:tc>
          <w:tcPr>
            <w:tcW w:w="1000" w:type="dxa"/>
            <w:tcBorders>
              <w:top w:val="nil"/>
              <w:left w:val="nil"/>
              <w:bottom w:val="doub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(149,586,957)</w:t>
            </w:r>
          </w:p>
        </w:tc>
        <w:tc>
          <w:tcPr>
            <w:tcW w:w="164" w:type="dxa"/>
          </w:tcPr>
          <w:p w:rsidR="0031492F" w:rsidRPr="004A3CAA" w:rsidRDefault="0031492F" w:rsidP="0031492F"/>
        </w:tc>
        <w:tc>
          <w:tcPr>
            <w:tcW w:w="1162" w:type="dxa"/>
            <w:tcBorders>
              <w:top w:val="nil"/>
              <w:left w:val="nil"/>
              <w:bottom w:val="doub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(33,846,379)</w:t>
            </w:r>
          </w:p>
        </w:tc>
        <w:tc>
          <w:tcPr>
            <w:tcW w:w="164" w:type="dxa"/>
          </w:tcPr>
          <w:p w:rsidR="0031492F" w:rsidRPr="004A3CAA" w:rsidRDefault="0031492F" w:rsidP="0031492F"/>
        </w:tc>
        <w:tc>
          <w:tcPr>
            <w:tcW w:w="952" w:type="dxa"/>
            <w:tcBorders>
              <w:top w:val="nil"/>
              <w:left w:val="nil"/>
              <w:bottom w:val="doub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59,550,907</w:t>
            </w:r>
          </w:p>
        </w:tc>
        <w:tc>
          <w:tcPr>
            <w:tcW w:w="164" w:type="dxa"/>
          </w:tcPr>
          <w:p w:rsidR="0031492F" w:rsidRPr="004A3CAA" w:rsidRDefault="0031492F" w:rsidP="0031492F"/>
        </w:tc>
        <w:tc>
          <w:tcPr>
            <w:tcW w:w="1157" w:type="dxa"/>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(115,832,500)</w:t>
            </w:r>
          </w:p>
        </w:tc>
      </w:tr>
      <w:tr w:rsidR="0031492F" w:rsidRPr="00931229" w:rsidTr="00C7040F">
        <w:tc>
          <w:tcPr>
            <w:tcW w:w="2520" w:type="dxa"/>
          </w:tcPr>
          <w:p w:rsidR="0031492F" w:rsidRPr="00931229" w:rsidRDefault="0031492F" w:rsidP="0031492F">
            <w:pPr>
              <w:tabs>
                <w:tab w:val="left" w:pos="2880"/>
              </w:tabs>
              <w:spacing w:line="240" w:lineRule="exact"/>
              <w:rPr>
                <w:rFonts w:ascii="Times New Roman" w:hAnsi="Times New Roman" w:cs="Times New Roman"/>
                <w:b/>
                <w:bCs/>
                <w:sz w:val="16"/>
                <w:szCs w:val="16"/>
              </w:rPr>
            </w:pPr>
          </w:p>
        </w:tc>
        <w:tc>
          <w:tcPr>
            <w:tcW w:w="1035"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97"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31492F" w:rsidRPr="00931229" w:rsidRDefault="0031492F" w:rsidP="0031492F">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Borders>
              <w:top w:val="double" w:sz="4" w:space="0" w:color="auto"/>
              <w:left w:val="nil"/>
              <w:bottom w:val="nil"/>
              <w:right w:val="nil"/>
            </w:tcBorders>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57" w:type="dxa"/>
          </w:tcPr>
          <w:p w:rsidR="0031492F" w:rsidRPr="00A15ECA"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31492F" w:rsidRPr="00931229" w:rsidTr="00C7040F">
        <w:tc>
          <w:tcPr>
            <w:tcW w:w="2520" w:type="dxa"/>
            <w:hideMark/>
          </w:tcPr>
          <w:p w:rsidR="0031492F" w:rsidRPr="00931229" w:rsidRDefault="0031492F" w:rsidP="0031492F">
            <w:pPr>
              <w:tabs>
                <w:tab w:val="left" w:pos="2880"/>
              </w:tabs>
              <w:spacing w:line="240" w:lineRule="exact"/>
              <w:rPr>
                <w:rFonts w:ascii="Times New Roman" w:hAnsi="Times New Roman" w:cs="Times New Roman"/>
                <w:sz w:val="16"/>
                <w:szCs w:val="16"/>
              </w:rPr>
            </w:pPr>
            <w:r w:rsidRPr="00931229">
              <w:rPr>
                <w:rFonts w:ascii="Times New Roman" w:hAnsi="Times New Roman" w:cs="Times New Roman"/>
                <w:sz w:val="16"/>
                <w:szCs w:val="16"/>
              </w:rPr>
              <w:t>Tax income</w:t>
            </w:r>
            <w:r>
              <w:rPr>
                <w:rFonts w:ascii="Times New Roman" w:hAnsi="Times New Roman" w:cs="Times New Roman"/>
                <w:sz w:val="16"/>
                <w:szCs w:val="16"/>
              </w:rPr>
              <w:t xml:space="preserve"> </w:t>
            </w:r>
          </w:p>
        </w:tc>
        <w:tc>
          <w:tcPr>
            <w:tcW w:w="1035"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97"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57" w:type="dxa"/>
            <w:tcBorders>
              <w:top w:val="nil"/>
              <w:left w:val="nil"/>
              <w:bottom w:val="sing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232,056</w:t>
            </w:r>
          </w:p>
        </w:tc>
      </w:tr>
      <w:tr w:rsidR="0031492F" w:rsidRPr="00931229" w:rsidTr="00C7040F">
        <w:tc>
          <w:tcPr>
            <w:tcW w:w="2520" w:type="dxa"/>
          </w:tcPr>
          <w:p w:rsidR="0031492F" w:rsidRPr="00931229" w:rsidRDefault="0031492F" w:rsidP="0031492F">
            <w:pPr>
              <w:tabs>
                <w:tab w:val="left" w:pos="2880"/>
              </w:tabs>
              <w:spacing w:line="240" w:lineRule="exact"/>
              <w:rPr>
                <w:rFonts w:ascii="Times New Roman" w:hAnsi="Times New Roman" w:cs="Times New Roman"/>
                <w:sz w:val="16"/>
                <w:szCs w:val="16"/>
              </w:rPr>
            </w:pPr>
          </w:p>
        </w:tc>
        <w:tc>
          <w:tcPr>
            <w:tcW w:w="1035"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97"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00" w:type="dxa"/>
          </w:tcPr>
          <w:p w:rsidR="0031492F" w:rsidRPr="00931229" w:rsidRDefault="0031492F" w:rsidP="0031492F">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57" w:type="dxa"/>
            <w:tcBorders>
              <w:top w:val="single" w:sz="4" w:space="0" w:color="auto"/>
              <w:left w:val="nil"/>
              <w:bottom w:val="nil"/>
              <w:right w:val="nil"/>
            </w:tcBorders>
          </w:tcPr>
          <w:p w:rsidR="0031492F" w:rsidRPr="003510D5" w:rsidRDefault="0031492F" w:rsidP="0031492F"/>
        </w:tc>
      </w:tr>
      <w:tr w:rsidR="0031492F" w:rsidRPr="00931229" w:rsidTr="00C7040F">
        <w:tc>
          <w:tcPr>
            <w:tcW w:w="2520" w:type="dxa"/>
            <w:hideMark/>
          </w:tcPr>
          <w:p w:rsidR="0031492F" w:rsidRPr="00931229" w:rsidRDefault="0031492F" w:rsidP="0031492F">
            <w:pPr>
              <w:tabs>
                <w:tab w:val="left" w:pos="2880"/>
              </w:tabs>
              <w:spacing w:line="240" w:lineRule="exact"/>
              <w:rPr>
                <w:rFonts w:ascii="Times New Roman" w:hAnsi="Times New Roman" w:cstheme="minorBidi"/>
                <w:b/>
                <w:bCs/>
                <w:sz w:val="16"/>
                <w:szCs w:val="16"/>
              </w:rPr>
            </w:pPr>
            <w:r w:rsidRPr="00931229">
              <w:rPr>
                <w:rFonts w:ascii="Times New Roman" w:hAnsi="Times New Roman" w:cs="Times New Roman"/>
                <w:b/>
                <w:bCs/>
                <w:sz w:val="16"/>
                <w:szCs w:val="16"/>
              </w:rPr>
              <w:t>Loss for the</w:t>
            </w:r>
            <w:r w:rsidRPr="00931229">
              <w:rPr>
                <w:rFonts w:ascii="Times New Roman" w:hAnsi="Times New Roman" w:cstheme="minorBidi" w:hint="cs"/>
                <w:b/>
                <w:bCs/>
                <w:sz w:val="16"/>
                <w:szCs w:val="16"/>
                <w:cs/>
              </w:rPr>
              <w:t xml:space="preserve"> </w:t>
            </w:r>
            <w:r>
              <w:rPr>
                <w:rFonts w:ascii="Times New Roman" w:hAnsi="Times New Roman" w:cstheme="minorBidi"/>
                <w:b/>
                <w:bCs/>
                <w:sz w:val="16"/>
                <w:szCs w:val="16"/>
              </w:rPr>
              <w:t>Year</w:t>
            </w:r>
          </w:p>
        </w:tc>
        <w:tc>
          <w:tcPr>
            <w:tcW w:w="1035"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97"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000"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62" w:type="dxa"/>
          </w:tcPr>
          <w:p w:rsidR="0031492F" w:rsidRPr="00931229" w:rsidRDefault="0031492F" w:rsidP="0031492F">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952"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31492F" w:rsidRPr="00931229" w:rsidRDefault="0031492F" w:rsidP="0031492F">
            <w:pPr>
              <w:tabs>
                <w:tab w:val="clear" w:pos="907"/>
                <w:tab w:val="decimal" w:pos="816"/>
              </w:tabs>
              <w:spacing w:line="240" w:lineRule="exact"/>
              <w:ind w:left="-243" w:right="108"/>
              <w:jc w:val="right"/>
              <w:rPr>
                <w:rFonts w:ascii="Times New Roman" w:hAnsi="Times New Roman" w:cs="Times New Roman"/>
                <w:sz w:val="16"/>
                <w:szCs w:val="16"/>
              </w:rPr>
            </w:pPr>
          </w:p>
        </w:tc>
        <w:tc>
          <w:tcPr>
            <w:tcW w:w="1157" w:type="dxa"/>
            <w:tcBorders>
              <w:top w:val="nil"/>
              <w:left w:val="nil"/>
              <w:bottom w:val="double" w:sz="4" w:space="0" w:color="auto"/>
              <w:right w:val="nil"/>
            </w:tcBorders>
          </w:tcPr>
          <w:p w:rsidR="0031492F" w:rsidRPr="008D28CE" w:rsidRDefault="0031492F" w:rsidP="00314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(115,600,444)</w:t>
            </w:r>
          </w:p>
        </w:tc>
      </w:tr>
    </w:tbl>
    <w:p w:rsidR="00562F0D" w:rsidRPr="00931229" w:rsidRDefault="007311F9" w:rsidP="00931229">
      <w:pPr>
        <w:spacing w:line="240" w:lineRule="exact"/>
        <w:jc w:val="both"/>
        <w:rPr>
          <w:rFonts w:ascii="Times New Roman" w:hAnsi="Times New Roman" w:cs="Times New Roman"/>
        </w:rPr>
      </w:pPr>
      <w:r w:rsidRPr="00931229">
        <w:rPr>
          <w:rFonts w:ascii="Times New Roman" w:hAnsi="Times New Roman" w:cs="Times New Roman"/>
        </w:rPr>
        <w:br w:type="page"/>
      </w:r>
      <w:r w:rsidR="00562F0D" w:rsidRPr="00931229">
        <w:rPr>
          <w:rFonts w:ascii="Times New Roman" w:hAnsi="Times New Roman" w:cs="Times New Roman"/>
        </w:rPr>
        <w:lastRenderedPageBreak/>
        <w:t xml:space="preserve">Financial information separated by each type of underwriting income and expenses of the Company for </w:t>
      </w:r>
      <w:r w:rsidR="00D3679D" w:rsidRPr="00931229">
        <w:rPr>
          <w:rFonts w:ascii="Times New Roman" w:hAnsi="Times New Roman" w:cs="Times New Roman"/>
        </w:rPr>
        <w:t>the</w:t>
      </w:r>
      <w:r w:rsidR="002663CC" w:rsidRPr="00931229">
        <w:rPr>
          <w:rFonts w:ascii="Times New Roman" w:hAnsi="Times New Roman" w:cs="Times New Roman"/>
        </w:rPr>
        <w:t xml:space="preserve"> </w:t>
      </w:r>
      <w:r w:rsidR="00DB7D87">
        <w:rPr>
          <w:rFonts w:ascii="Times New Roman" w:hAnsi="Times New Roman" w:cs="Times New Roman"/>
        </w:rPr>
        <w:t xml:space="preserve">year </w:t>
      </w:r>
      <w:r w:rsidR="00562F0D" w:rsidRPr="00931229">
        <w:rPr>
          <w:rFonts w:ascii="Times New Roman" w:hAnsi="Times New Roman" w:cs="Times New Roman"/>
        </w:rPr>
        <w:t>ended</w:t>
      </w:r>
      <w:r w:rsidR="00FB65C0" w:rsidRPr="00931229">
        <w:rPr>
          <w:rFonts w:ascii="Times New Roman" w:hAnsi="Times New Roman" w:cs="Times New Roman"/>
        </w:rPr>
        <w:t xml:space="preserve"> </w:t>
      </w:r>
      <w:r w:rsidR="00301936">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FB65C0" w:rsidRPr="00931229">
        <w:rPr>
          <w:rFonts w:ascii="Times New Roman" w:hAnsi="Times New Roman" w:cs="Times New Roman"/>
        </w:rPr>
        <w:t>3</w:t>
      </w:r>
      <w:r w:rsidR="00301936">
        <w:rPr>
          <w:rFonts w:ascii="Times New Roman" w:hAnsi="Times New Roman" w:cs="Times New Roman"/>
        </w:rPr>
        <w:t>1</w:t>
      </w:r>
      <w:r w:rsidR="00562F0D" w:rsidRPr="00931229">
        <w:rPr>
          <w:rFonts w:ascii="Times New Roman" w:hAnsi="Times New Roman" w:cs="Times New Roman"/>
        </w:rPr>
        <w:t>, 201</w:t>
      </w:r>
      <w:r w:rsidR="002663CC" w:rsidRPr="00931229">
        <w:rPr>
          <w:rFonts w:ascii="Times New Roman" w:hAnsi="Times New Roman" w:cs="Times New Roman"/>
        </w:rPr>
        <w:t>6</w:t>
      </w:r>
      <w:r w:rsidR="00D1757E" w:rsidRPr="00931229">
        <w:rPr>
          <w:rFonts w:ascii="Times New Roman" w:hAnsi="Times New Roman" w:cs="Times New Roman"/>
        </w:rPr>
        <w:t xml:space="preserve"> </w:t>
      </w:r>
      <w:r w:rsidR="00562F0D" w:rsidRPr="00931229">
        <w:rPr>
          <w:rFonts w:ascii="Times New Roman" w:hAnsi="Times New Roman" w:cs="Times New Roman"/>
        </w:rPr>
        <w:t>are as follows:</w:t>
      </w:r>
    </w:p>
    <w:p w:rsidR="00FE3211" w:rsidRPr="00931229" w:rsidRDefault="00FE32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tbl>
      <w:tblPr>
        <w:tblW w:w="9720" w:type="dxa"/>
        <w:tblInd w:w="45" w:type="dxa"/>
        <w:tblLayout w:type="fixed"/>
        <w:tblCellMar>
          <w:left w:w="72" w:type="dxa"/>
          <w:right w:w="72" w:type="dxa"/>
        </w:tblCellMar>
        <w:tblLook w:val="0000" w:firstRow="0" w:lastRow="0" w:firstColumn="0" w:lastColumn="0" w:noHBand="0" w:noVBand="0"/>
      </w:tblPr>
      <w:tblGrid>
        <w:gridCol w:w="2565"/>
        <w:gridCol w:w="1026"/>
        <w:gridCol w:w="164"/>
        <w:gridCol w:w="1051"/>
        <w:gridCol w:w="164"/>
        <w:gridCol w:w="1078"/>
        <w:gridCol w:w="164"/>
        <w:gridCol w:w="1078"/>
        <w:gridCol w:w="164"/>
        <w:gridCol w:w="979"/>
        <w:gridCol w:w="164"/>
        <w:gridCol w:w="1123"/>
      </w:tblGrid>
      <w:tr w:rsidR="0096318E" w:rsidRPr="00931229" w:rsidTr="00F4206D">
        <w:trPr>
          <w:tblHeader/>
        </w:trPr>
        <w:tc>
          <w:tcPr>
            <w:tcW w:w="2565" w:type="dxa"/>
          </w:tcPr>
          <w:p w:rsidR="0096318E" w:rsidRPr="00931229" w:rsidRDefault="0096318E" w:rsidP="00931229">
            <w:pPr>
              <w:ind w:right="-43"/>
              <w:jc w:val="right"/>
              <w:rPr>
                <w:rFonts w:ascii="Times New Roman" w:hAnsi="Times New Roman" w:cs="Times New Roman"/>
                <w:sz w:val="16"/>
                <w:szCs w:val="16"/>
              </w:rPr>
            </w:pPr>
          </w:p>
        </w:tc>
        <w:tc>
          <w:tcPr>
            <w:tcW w:w="7155" w:type="dxa"/>
            <w:gridSpan w:val="11"/>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96318E" w:rsidRPr="00931229" w:rsidTr="00F4206D">
        <w:trPr>
          <w:tblHeader/>
        </w:trPr>
        <w:tc>
          <w:tcPr>
            <w:tcW w:w="2565" w:type="dxa"/>
          </w:tcPr>
          <w:p w:rsidR="0096318E" w:rsidRPr="00931229" w:rsidRDefault="0096318E" w:rsidP="00931229">
            <w:pPr>
              <w:ind w:right="-43"/>
              <w:jc w:val="right"/>
              <w:rPr>
                <w:rFonts w:ascii="Times New Roman" w:hAnsi="Times New Roman" w:cs="Times New Roman"/>
                <w:sz w:val="16"/>
                <w:szCs w:val="16"/>
              </w:rPr>
            </w:pPr>
          </w:p>
        </w:tc>
        <w:tc>
          <w:tcPr>
            <w:tcW w:w="1026"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64"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51"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164"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78"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64"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7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30"/>
              <w:jc w:val="center"/>
              <w:rPr>
                <w:rFonts w:ascii="Times New Roman" w:hAnsi="Times New Roman" w:cs="Times New Roman"/>
                <w:sz w:val="16"/>
                <w:szCs w:val="16"/>
              </w:rPr>
            </w:pPr>
            <w:r w:rsidRPr="00931229">
              <w:rPr>
                <w:rFonts w:ascii="Times New Roman" w:hAnsi="Times New Roman" w:cs="Times New Roman"/>
                <w:sz w:val="16"/>
                <w:szCs w:val="16"/>
              </w:rPr>
              <w:t>Personal</w:t>
            </w:r>
          </w:p>
        </w:tc>
        <w:tc>
          <w:tcPr>
            <w:tcW w:w="164"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79"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64"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123" w:type="dxa"/>
            <w:tcBorders>
              <w:top w:val="single" w:sz="4" w:space="0" w:color="auto"/>
            </w:tcBorders>
          </w:tcPr>
          <w:p w:rsidR="0096318E" w:rsidRPr="00931229" w:rsidRDefault="0096318E" w:rsidP="00931229">
            <w:pPr>
              <w:tabs>
                <w:tab w:val="clear" w:pos="907"/>
                <w:tab w:val="decimal" w:pos="816"/>
              </w:tabs>
              <w:jc w:val="right"/>
              <w:rPr>
                <w:rFonts w:ascii="Times New Roman" w:hAnsi="Times New Roman" w:cs="Times New Roman"/>
                <w:sz w:val="16"/>
                <w:szCs w:val="16"/>
              </w:rPr>
            </w:pPr>
          </w:p>
        </w:tc>
      </w:tr>
      <w:tr w:rsidR="0096318E" w:rsidRPr="00931229" w:rsidTr="00F4206D">
        <w:trPr>
          <w:tblHeader/>
        </w:trPr>
        <w:tc>
          <w:tcPr>
            <w:tcW w:w="2565" w:type="dxa"/>
          </w:tcPr>
          <w:p w:rsidR="0096318E" w:rsidRPr="00931229" w:rsidRDefault="0096318E" w:rsidP="00931229">
            <w:pPr>
              <w:ind w:right="-43"/>
              <w:jc w:val="right"/>
              <w:rPr>
                <w:rFonts w:ascii="Times New Roman" w:hAnsi="Times New Roman" w:cs="Times New Roman"/>
                <w:sz w:val="16"/>
                <w:szCs w:val="16"/>
              </w:rPr>
            </w:pPr>
          </w:p>
        </w:tc>
        <w:tc>
          <w:tcPr>
            <w:tcW w:w="1026"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164"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51"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164"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78"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164"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078"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164"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979"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164" w:type="dxa"/>
          </w:tcPr>
          <w:p w:rsidR="0096318E" w:rsidRPr="00931229" w:rsidRDefault="0096318E" w:rsidP="00931229">
            <w:pPr>
              <w:tabs>
                <w:tab w:val="clear" w:pos="907"/>
                <w:tab w:val="decimal" w:pos="816"/>
              </w:tabs>
              <w:jc w:val="right"/>
              <w:rPr>
                <w:rFonts w:ascii="Times New Roman" w:hAnsi="Times New Roman" w:cs="Times New Roman"/>
                <w:sz w:val="16"/>
                <w:szCs w:val="16"/>
              </w:rPr>
            </w:pPr>
          </w:p>
        </w:tc>
        <w:tc>
          <w:tcPr>
            <w:tcW w:w="1123" w:type="dxa"/>
            <w:tcBorders>
              <w:bottom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96318E" w:rsidRPr="00931229" w:rsidTr="00F4206D">
        <w:trPr>
          <w:tblHeader/>
        </w:trPr>
        <w:tc>
          <w:tcPr>
            <w:tcW w:w="2565" w:type="dxa"/>
          </w:tcPr>
          <w:p w:rsidR="0096318E" w:rsidRPr="00931229" w:rsidRDefault="0096318E" w:rsidP="00931229">
            <w:pPr>
              <w:ind w:right="-43"/>
              <w:jc w:val="right"/>
              <w:rPr>
                <w:rFonts w:ascii="Times New Roman" w:hAnsi="Times New Roman" w:cs="Times New Roman"/>
                <w:sz w:val="16"/>
                <w:szCs w:val="16"/>
              </w:rPr>
            </w:pPr>
          </w:p>
        </w:tc>
        <w:tc>
          <w:tcPr>
            <w:tcW w:w="1026"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Borders>
              <w:top w:val="single" w:sz="4" w:space="0" w:color="auto"/>
            </w:tcBorders>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top w:val="single" w:sz="4" w:space="0" w:color="auto"/>
            </w:tcBorders>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96318E" w:rsidRPr="00931229" w:rsidTr="00F4206D">
        <w:tc>
          <w:tcPr>
            <w:tcW w:w="2565" w:type="dxa"/>
          </w:tcPr>
          <w:p w:rsidR="0096318E" w:rsidRPr="00931229" w:rsidRDefault="0096318E" w:rsidP="00931229">
            <w:pPr>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1026"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6318E" w:rsidRPr="00931229" w:rsidRDefault="0096318E" w:rsidP="00931229">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Pr>
          <w:p w:rsidR="0096318E" w:rsidRPr="00931229" w:rsidRDefault="0096318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1026"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36,461,734</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7,557,023</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664,130,565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227,262,060</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935,411,382</w:t>
            </w:r>
          </w:p>
        </w:tc>
      </w:tr>
      <w:tr w:rsidR="00BB3860" w:rsidRPr="00931229" w:rsidTr="00F4206D">
        <w:tc>
          <w:tcPr>
            <w:tcW w:w="2565" w:type="dxa"/>
          </w:tcPr>
          <w:p w:rsidR="00BB3860" w:rsidRPr="00931229" w:rsidRDefault="00BB3860" w:rsidP="00BB3860">
            <w:pPr>
              <w:tabs>
                <w:tab w:val="clear" w:pos="454"/>
              </w:tabs>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1026"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(20,249,835)</w:t>
            </w:r>
          </w:p>
        </w:tc>
        <w:tc>
          <w:tcPr>
            <w:tcW w:w="164"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51"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(5,266,253)</w:t>
            </w:r>
          </w:p>
        </w:tc>
        <w:tc>
          <w:tcPr>
            <w:tcW w:w="164"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78"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(204,243,737)</w:t>
            </w:r>
          </w:p>
        </w:tc>
        <w:tc>
          <w:tcPr>
            <w:tcW w:w="164"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78"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(199,390,516)</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(429,150,341)</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1026"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16,211,899</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2,290,770</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459,886,828</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27,871,544</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506,261,041</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 xml:space="preserve">Net change in unearned </w:t>
            </w:r>
          </w:p>
        </w:tc>
        <w:tc>
          <w:tcPr>
            <w:tcW w:w="1026"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51"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9"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B3860" w:rsidRPr="00931229" w:rsidTr="00F4206D">
        <w:tc>
          <w:tcPr>
            <w:tcW w:w="2565" w:type="dxa"/>
          </w:tcPr>
          <w:p w:rsidR="00BB3860" w:rsidRPr="00931229" w:rsidRDefault="00BB3860" w:rsidP="00BB3860">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premium reserves increase</w:t>
            </w:r>
          </w:p>
        </w:tc>
        <w:tc>
          <w:tcPr>
            <w:tcW w:w="1026"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51"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9"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B3860" w:rsidRPr="00931229" w:rsidTr="00F4206D">
        <w:tc>
          <w:tcPr>
            <w:tcW w:w="2565" w:type="dxa"/>
          </w:tcPr>
          <w:p w:rsidR="00BB3860" w:rsidRPr="00931229" w:rsidRDefault="00BB3860" w:rsidP="00B73F51">
            <w:pPr>
              <w:tabs>
                <w:tab w:val="clear" w:pos="2580"/>
              </w:tabs>
              <w:ind w:right="-76" w:firstLine="394"/>
              <w:rPr>
                <w:rFonts w:ascii="Times New Roman" w:hAnsi="Times New Roman" w:cs="Times New Roman"/>
                <w:sz w:val="16"/>
                <w:szCs w:val="16"/>
              </w:rPr>
            </w:pPr>
            <w:r w:rsidRPr="00931229">
              <w:rPr>
                <w:rFonts w:ascii="Times New Roman" w:hAnsi="Times New Roman" w:cs="Times New Roman"/>
                <w:sz w:val="16"/>
                <w:szCs w:val="16"/>
              </w:rPr>
              <w:t xml:space="preserve">from prior </w:t>
            </w:r>
            <w:r w:rsidR="00B73F51">
              <w:rPr>
                <w:rFonts w:ascii="Times New Roman" w:hAnsi="Times New Roman" w:cs="Times New Roman"/>
                <w:sz w:val="16"/>
                <w:szCs w:val="16"/>
              </w:rPr>
              <w:t>year</w:t>
            </w:r>
          </w:p>
        </w:tc>
        <w:tc>
          <w:tcPr>
            <w:tcW w:w="1026"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863,548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51"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29,344 </w:t>
            </w:r>
          </w:p>
        </w:tc>
        <w:tc>
          <w:tcPr>
            <w:tcW w:w="164"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78"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(13,801,697)</w:t>
            </w:r>
          </w:p>
        </w:tc>
        <w:tc>
          <w:tcPr>
            <w:tcW w:w="164" w:type="dxa"/>
          </w:tcPr>
          <w:p w:rsidR="00BB3860" w:rsidRPr="00964F32" w:rsidRDefault="00BB3860" w:rsidP="00BB3860">
            <w:pPr>
              <w:spacing w:line="240" w:lineRule="exact"/>
              <w:rPr>
                <w:rFonts w:ascii="Times New Roman" w:hAnsi="Times New Roman" w:cs="Times New Roman"/>
              </w:rPr>
            </w:pPr>
          </w:p>
        </w:tc>
        <w:tc>
          <w:tcPr>
            <w:tcW w:w="1078"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(605,646)</w:t>
            </w:r>
          </w:p>
        </w:tc>
        <w:tc>
          <w:tcPr>
            <w:tcW w:w="164" w:type="dxa"/>
          </w:tcPr>
          <w:p w:rsidR="00BB3860" w:rsidRPr="00964F32" w:rsidRDefault="00BB3860" w:rsidP="00BB3860">
            <w:pPr>
              <w:spacing w:line="240" w:lineRule="exact"/>
              <w:ind w:left="-243" w:right="108"/>
              <w:jc w:val="right"/>
              <w:rPr>
                <w:rFonts w:ascii="Times New Roman" w:hAnsi="Times New Roman" w:cs="Times New Roman"/>
                <w:sz w:val="16"/>
                <w:szCs w:val="16"/>
              </w:rPr>
            </w:pPr>
          </w:p>
        </w:tc>
        <w:tc>
          <w:tcPr>
            <w:tcW w:w="979"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rPr>
              <w:t>-</w:t>
            </w:r>
          </w:p>
        </w:tc>
        <w:tc>
          <w:tcPr>
            <w:tcW w:w="164" w:type="dxa"/>
          </w:tcPr>
          <w:p w:rsidR="00BB3860" w:rsidRPr="00964F32" w:rsidRDefault="00BB3860" w:rsidP="00BB3860">
            <w:pPr>
              <w:spacing w:line="240" w:lineRule="exact"/>
              <w:ind w:left="-243" w:right="108"/>
              <w:jc w:val="right"/>
              <w:rPr>
                <w:rFonts w:ascii="Times New Roman" w:hAnsi="Times New Roman" w:cs="Times New Roman"/>
                <w:sz w:val="16"/>
                <w:szCs w:val="16"/>
              </w:rPr>
            </w:pPr>
          </w:p>
        </w:tc>
        <w:tc>
          <w:tcPr>
            <w:tcW w:w="1123"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(13,514,451)</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Net earned premium</w:t>
            </w:r>
          </w:p>
        </w:tc>
        <w:tc>
          <w:tcPr>
            <w:tcW w:w="1026"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17,075,447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2,320,114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446,085,131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27,265,898 </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492,746,590 </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1026"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5,271,155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1,688,501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25,069,152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23,337,320 </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55,366,128 </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cs/>
              </w:rPr>
            </w:pPr>
            <w:r w:rsidRPr="00931229">
              <w:rPr>
                <w:rFonts w:ascii="Times New Roman" w:hAnsi="Times New Roman" w:cs="Times New Roman"/>
                <w:sz w:val="16"/>
                <w:szCs w:val="16"/>
              </w:rPr>
              <w:t>Net investment income</w:t>
            </w:r>
          </w:p>
        </w:tc>
        <w:tc>
          <w:tcPr>
            <w:tcW w:w="1026"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8,766,344</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8,766,344</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CF326B">
              <w:rPr>
                <w:rFonts w:ascii="Times New Roman" w:hAnsi="Times New Roman" w:cs="Times New Roman"/>
                <w:sz w:val="16"/>
                <w:szCs w:val="16"/>
              </w:rPr>
              <w:t>Gains</w:t>
            </w:r>
            <w:r w:rsidRPr="00931229">
              <w:rPr>
                <w:rFonts w:ascii="Times New Roman" w:hAnsi="Times New Roman" w:cs="Times New Roman"/>
                <w:sz w:val="16"/>
                <w:szCs w:val="16"/>
              </w:rPr>
              <w:t xml:space="preserve"> on investments</w:t>
            </w:r>
          </w:p>
        </w:tc>
        <w:tc>
          <w:tcPr>
            <w:tcW w:w="1026"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(2,597,040)</w:t>
            </w:r>
          </w:p>
        </w:tc>
        <w:tc>
          <w:tcPr>
            <w:tcW w:w="164" w:type="dxa"/>
          </w:tcPr>
          <w:p w:rsidR="00BB3860" w:rsidRPr="00964F32" w:rsidRDefault="00BB3860" w:rsidP="00BB3860">
            <w:pPr>
              <w:tabs>
                <w:tab w:val="clear" w:pos="907"/>
                <w:tab w:val="decimal" w:pos="816"/>
              </w:tabs>
              <w:spacing w:line="240" w:lineRule="exact"/>
              <w:ind w:left="-243" w:right="-63"/>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(2,597,040)</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cs/>
              </w:rPr>
            </w:pPr>
            <w:r w:rsidRPr="00931229">
              <w:rPr>
                <w:rFonts w:ascii="Times New Roman" w:hAnsi="Times New Roman" w:cs="Times New Roman"/>
                <w:sz w:val="16"/>
                <w:szCs w:val="16"/>
              </w:rPr>
              <w:t>Fair value gains</w:t>
            </w:r>
          </w:p>
        </w:tc>
        <w:tc>
          <w:tcPr>
            <w:tcW w:w="1026"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1,658,387 </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1,658,387 </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cs/>
              </w:rPr>
            </w:pPr>
            <w:r w:rsidRPr="00931229">
              <w:rPr>
                <w:rFonts w:ascii="Times New Roman" w:hAnsi="Times New Roman" w:cs="Times New Roman"/>
                <w:sz w:val="16"/>
                <w:szCs w:val="16"/>
              </w:rPr>
              <w:t>Other income</w:t>
            </w:r>
          </w:p>
        </w:tc>
        <w:tc>
          <w:tcPr>
            <w:tcW w:w="1026"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cs/>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19,064,071 </w:t>
            </w: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19,064,071 </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1026"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22,346,602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4,008,615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471,154,283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50,603,218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79"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26,891,762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575,004,480</w:t>
            </w:r>
          </w:p>
        </w:tc>
      </w:tr>
      <w:tr w:rsidR="00BB3860" w:rsidRPr="00931229" w:rsidTr="00F4206D">
        <w:tc>
          <w:tcPr>
            <w:tcW w:w="2565" w:type="dxa"/>
          </w:tcPr>
          <w:p w:rsidR="00BB3860" w:rsidRPr="00931229" w:rsidRDefault="00BB3860" w:rsidP="00BB3860">
            <w:pPr>
              <w:ind w:right="-43"/>
              <w:rPr>
                <w:rFonts w:ascii="Times New Roman" w:hAnsi="Times New Roman" w:cs="Times New Roman"/>
                <w:b/>
                <w:bCs/>
                <w:sz w:val="16"/>
                <w:szCs w:val="16"/>
              </w:rPr>
            </w:pPr>
          </w:p>
        </w:tc>
        <w:tc>
          <w:tcPr>
            <w:tcW w:w="1026"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51"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9" w:type="dxa"/>
            <w:tcBorders>
              <w:top w:val="single" w:sz="4" w:space="0" w:color="auto"/>
            </w:tcBorders>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BB3860" w:rsidRPr="00931229" w:rsidTr="00F4206D">
        <w:tc>
          <w:tcPr>
            <w:tcW w:w="2565" w:type="dxa"/>
          </w:tcPr>
          <w:p w:rsidR="00BB3860" w:rsidRPr="00931229" w:rsidRDefault="00BB3860" w:rsidP="00BB3860">
            <w:pPr>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1026"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51"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9"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r>
      <w:tr w:rsidR="00646609" w:rsidRPr="00931229" w:rsidTr="00F4206D">
        <w:tc>
          <w:tcPr>
            <w:tcW w:w="2565" w:type="dxa"/>
          </w:tcPr>
          <w:p w:rsidR="00646609" w:rsidRPr="00931229" w:rsidRDefault="00646609" w:rsidP="00646609">
            <w:pPr>
              <w:ind w:right="-43"/>
              <w:rPr>
                <w:rFonts w:ascii="Times New Roman" w:hAnsi="Times New Roman" w:cs="Times New Roman"/>
                <w:b/>
                <w:bCs/>
                <w:sz w:val="16"/>
                <w:szCs w:val="16"/>
              </w:rPr>
            </w:pPr>
            <w:r w:rsidRPr="00931229">
              <w:rPr>
                <w:rFonts w:ascii="Times New Roman" w:hAnsi="Times New Roman" w:cs="Times New Roman"/>
                <w:sz w:val="16"/>
                <w:szCs w:val="16"/>
              </w:rPr>
              <w:t>Gross claim</w:t>
            </w:r>
          </w:p>
        </w:tc>
        <w:tc>
          <w:tcPr>
            <w:tcW w:w="1026"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r w:rsidRPr="00646609">
              <w:rPr>
                <w:rFonts w:ascii="Times New Roman" w:hAnsi="Times New Roman" w:cs="Times New Roman"/>
                <w:sz w:val="16"/>
                <w:szCs w:val="16"/>
              </w:rPr>
              <w:t xml:space="preserve"> 19,752,496 </w:t>
            </w:r>
          </w:p>
        </w:tc>
        <w:tc>
          <w:tcPr>
            <w:tcW w:w="164"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p>
        </w:tc>
        <w:tc>
          <w:tcPr>
            <w:tcW w:w="1051"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r w:rsidRPr="00646609">
              <w:rPr>
                <w:rFonts w:ascii="Times New Roman" w:hAnsi="Times New Roman" w:cs="Times New Roman"/>
                <w:sz w:val="16"/>
                <w:szCs w:val="16"/>
              </w:rPr>
              <w:t xml:space="preserve"> 340,790 </w:t>
            </w:r>
          </w:p>
        </w:tc>
        <w:tc>
          <w:tcPr>
            <w:tcW w:w="164"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p>
        </w:tc>
        <w:tc>
          <w:tcPr>
            <w:tcW w:w="1078"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r w:rsidRPr="00646609">
              <w:rPr>
                <w:rFonts w:ascii="Times New Roman" w:hAnsi="Times New Roman" w:cs="Times New Roman"/>
                <w:sz w:val="16"/>
                <w:szCs w:val="16"/>
              </w:rPr>
              <w:t xml:space="preserve"> 496,326,906 </w:t>
            </w:r>
          </w:p>
        </w:tc>
        <w:tc>
          <w:tcPr>
            <w:tcW w:w="164"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p>
        </w:tc>
        <w:tc>
          <w:tcPr>
            <w:tcW w:w="1078"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r w:rsidRPr="00646609">
              <w:rPr>
                <w:rFonts w:ascii="Times New Roman" w:hAnsi="Times New Roman" w:cs="Times New Roman"/>
                <w:sz w:val="16"/>
                <w:szCs w:val="16"/>
              </w:rPr>
              <w:t xml:space="preserve"> 61,145,123 </w:t>
            </w:r>
          </w:p>
        </w:tc>
        <w:tc>
          <w:tcPr>
            <w:tcW w:w="164" w:type="dxa"/>
          </w:tcPr>
          <w:p w:rsidR="00646609" w:rsidRPr="00646609" w:rsidRDefault="00646609" w:rsidP="00646609">
            <w:pPr>
              <w:tabs>
                <w:tab w:val="clear" w:pos="227"/>
                <w:tab w:val="clear" w:pos="454"/>
                <w:tab w:val="clear" w:pos="680"/>
                <w:tab w:val="clear" w:pos="907"/>
              </w:tabs>
              <w:ind w:left="-101" w:right="-45"/>
              <w:jc w:val="right"/>
              <w:rPr>
                <w:rFonts w:ascii="Times New Roman" w:hAnsi="Times New Roman" w:cs="Times New Roman"/>
                <w:sz w:val="16"/>
                <w:szCs w:val="16"/>
              </w:rPr>
            </w:pPr>
          </w:p>
        </w:tc>
        <w:tc>
          <w:tcPr>
            <w:tcW w:w="979" w:type="dxa"/>
          </w:tcPr>
          <w:p w:rsidR="00646609" w:rsidRPr="00646609" w:rsidRDefault="00646609" w:rsidP="0064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646609">
              <w:rPr>
                <w:rFonts w:ascii="Times New Roman" w:hAnsi="Times New Roman" w:cs="Times New Roman"/>
                <w:sz w:val="16"/>
                <w:szCs w:val="16"/>
              </w:rPr>
              <w:t>-</w:t>
            </w:r>
          </w:p>
        </w:tc>
        <w:tc>
          <w:tcPr>
            <w:tcW w:w="164" w:type="dxa"/>
          </w:tcPr>
          <w:p w:rsidR="00646609" w:rsidRPr="00646609" w:rsidRDefault="00646609" w:rsidP="00646609">
            <w:pPr>
              <w:ind w:right="72"/>
              <w:jc w:val="right"/>
              <w:rPr>
                <w:rFonts w:ascii="Times New Roman" w:hAnsi="Times New Roman" w:cs="Times New Roman"/>
                <w:sz w:val="16"/>
                <w:szCs w:val="16"/>
              </w:rPr>
            </w:pPr>
          </w:p>
        </w:tc>
        <w:tc>
          <w:tcPr>
            <w:tcW w:w="1123"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r w:rsidRPr="00646609">
              <w:rPr>
                <w:rFonts w:ascii="Times New Roman" w:hAnsi="Times New Roman" w:cs="Times New Roman"/>
                <w:sz w:val="16"/>
                <w:szCs w:val="16"/>
              </w:rPr>
              <w:t>577,565,315</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Claim charged (recovered)</w:t>
            </w:r>
            <w:r>
              <w:rPr>
                <w:rFonts w:ascii="Times New Roman" w:hAnsi="Times New Roman" w:cs="Times New Roman"/>
                <w:sz w:val="16"/>
                <w:szCs w:val="16"/>
              </w:rPr>
              <w:t xml:space="preserve"> </w:t>
            </w:r>
            <w:r w:rsidRPr="00931229">
              <w:rPr>
                <w:rFonts w:ascii="Times New Roman" w:hAnsi="Times New Roman" w:cs="Times New Roman"/>
                <w:sz w:val="16"/>
                <w:szCs w:val="16"/>
              </w:rPr>
              <w:t>from</w:t>
            </w:r>
          </w:p>
        </w:tc>
        <w:tc>
          <w:tcPr>
            <w:tcW w:w="1026"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Pr>
          <w:p w:rsidR="00BB3860" w:rsidRPr="00964F32" w:rsidRDefault="00BB3860" w:rsidP="00BB3860">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646609" w:rsidRPr="00931229" w:rsidTr="00F4206D">
        <w:tc>
          <w:tcPr>
            <w:tcW w:w="2565" w:type="dxa"/>
          </w:tcPr>
          <w:p w:rsidR="00646609" w:rsidRPr="00931229" w:rsidRDefault="00646609" w:rsidP="00646609">
            <w:pPr>
              <w:ind w:right="-43"/>
              <w:rPr>
                <w:rFonts w:ascii="Times New Roman" w:hAnsi="Times New Roman" w:cs="Times New Roman"/>
                <w:sz w:val="16"/>
                <w:szCs w:val="16"/>
              </w:rPr>
            </w:pPr>
            <w:r w:rsidRPr="00931229">
              <w:rPr>
                <w:rFonts w:ascii="Times New Roman" w:hAnsi="Times New Roman" w:cs="Times New Roman"/>
                <w:sz w:val="16"/>
                <w:szCs w:val="16"/>
              </w:rPr>
              <w:t xml:space="preserve">           reinsurers</w:t>
            </w:r>
          </w:p>
        </w:tc>
        <w:tc>
          <w:tcPr>
            <w:tcW w:w="1026" w:type="dxa"/>
          </w:tcPr>
          <w:p w:rsidR="00646609" w:rsidRPr="00646609" w:rsidRDefault="00646609" w:rsidP="00646609">
            <w:pPr>
              <w:tabs>
                <w:tab w:val="clear" w:pos="680"/>
                <w:tab w:val="clear" w:pos="907"/>
              </w:tabs>
              <w:ind w:left="-54" w:right="-18"/>
              <w:jc w:val="right"/>
              <w:rPr>
                <w:rFonts w:ascii="Times New Roman" w:hAnsi="Times New Roman" w:cs="Times New Roman"/>
                <w:sz w:val="16"/>
                <w:szCs w:val="16"/>
              </w:rPr>
            </w:pPr>
            <w:r w:rsidRPr="00646609">
              <w:rPr>
                <w:rFonts w:ascii="Times New Roman" w:hAnsi="Times New Roman" w:cs="Times New Roman"/>
                <w:sz w:val="16"/>
                <w:szCs w:val="16"/>
              </w:rPr>
              <w:t>(15,959,516)</w:t>
            </w:r>
          </w:p>
        </w:tc>
        <w:tc>
          <w:tcPr>
            <w:tcW w:w="164" w:type="dxa"/>
          </w:tcPr>
          <w:p w:rsidR="00646609" w:rsidRPr="00646609" w:rsidRDefault="00646609" w:rsidP="00646609">
            <w:pPr>
              <w:rPr>
                <w:rFonts w:ascii="Times New Roman" w:hAnsi="Times New Roman" w:cs="Times New Roman"/>
                <w:sz w:val="16"/>
                <w:szCs w:val="16"/>
              </w:rPr>
            </w:pPr>
          </w:p>
        </w:tc>
        <w:tc>
          <w:tcPr>
            <w:tcW w:w="1051" w:type="dxa"/>
          </w:tcPr>
          <w:p w:rsidR="00646609" w:rsidRPr="00646609" w:rsidRDefault="00646609" w:rsidP="00646609">
            <w:pPr>
              <w:tabs>
                <w:tab w:val="clear" w:pos="680"/>
                <w:tab w:val="clear" w:pos="907"/>
              </w:tabs>
              <w:ind w:left="-54" w:right="27"/>
              <w:jc w:val="right"/>
              <w:rPr>
                <w:rFonts w:ascii="Times New Roman" w:hAnsi="Times New Roman" w:cs="Times New Roman"/>
                <w:sz w:val="16"/>
                <w:szCs w:val="16"/>
              </w:rPr>
            </w:pPr>
            <w:r w:rsidRPr="00646609">
              <w:rPr>
                <w:rFonts w:ascii="Times New Roman" w:hAnsi="Times New Roman" w:cs="Times New Roman"/>
                <w:sz w:val="16"/>
                <w:szCs w:val="16"/>
              </w:rPr>
              <w:t xml:space="preserve"> 93,571 </w:t>
            </w:r>
          </w:p>
        </w:tc>
        <w:tc>
          <w:tcPr>
            <w:tcW w:w="164" w:type="dxa"/>
          </w:tcPr>
          <w:p w:rsidR="00646609" w:rsidRPr="00646609" w:rsidRDefault="00646609" w:rsidP="00646609">
            <w:pPr>
              <w:rPr>
                <w:rFonts w:ascii="Times New Roman" w:hAnsi="Times New Roman" w:cs="Times New Roman"/>
                <w:sz w:val="16"/>
                <w:szCs w:val="16"/>
              </w:rPr>
            </w:pPr>
          </w:p>
        </w:tc>
        <w:tc>
          <w:tcPr>
            <w:tcW w:w="1078" w:type="dxa"/>
          </w:tcPr>
          <w:p w:rsidR="00646609" w:rsidRPr="00646609" w:rsidRDefault="00646609" w:rsidP="00646609">
            <w:pPr>
              <w:tabs>
                <w:tab w:val="clear" w:pos="680"/>
                <w:tab w:val="clear" w:pos="907"/>
              </w:tabs>
              <w:ind w:left="-54" w:right="-18"/>
              <w:jc w:val="right"/>
              <w:rPr>
                <w:rFonts w:ascii="Times New Roman" w:hAnsi="Times New Roman" w:cs="Times New Roman"/>
                <w:sz w:val="16"/>
                <w:szCs w:val="16"/>
              </w:rPr>
            </w:pPr>
            <w:r w:rsidRPr="00646609">
              <w:rPr>
                <w:rFonts w:ascii="Times New Roman" w:hAnsi="Times New Roman" w:cs="Times New Roman"/>
                <w:sz w:val="16"/>
                <w:szCs w:val="16"/>
              </w:rPr>
              <w:t>(224,405,712)</w:t>
            </w:r>
          </w:p>
        </w:tc>
        <w:tc>
          <w:tcPr>
            <w:tcW w:w="164" w:type="dxa"/>
          </w:tcPr>
          <w:p w:rsidR="00646609" w:rsidRPr="00646609" w:rsidRDefault="00646609" w:rsidP="00646609">
            <w:pPr>
              <w:rPr>
                <w:rFonts w:ascii="Times New Roman" w:hAnsi="Times New Roman" w:cs="Times New Roman"/>
                <w:sz w:val="16"/>
                <w:szCs w:val="16"/>
              </w:rPr>
            </w:pPr>
          </w:p>
        </w:tc>
        <w:tc>
          <w:tcPr>
            <w:tcW w:w="1078" w:type="dxa"/>
          </w:tcPr>
          <w:p w:rsidR="00646609" w:rsidRPr="00646609" w:rsidRDefault="00646609" w:rsidP="00646609">
            <w:pPr>
              <w:tabs>
                <w:tab w:val="clear" w:pos="680"/>
                <w:tab w:val="clear" w:pos="907"/>
              </w:tabs>
              <w:ind w:left="-54" w:right="-18"/>
              <w:jc w:val="right"/>
              <w:rPr>
                <w:rFonts w:ascii="Times New Roman" w:hAnsi="Times New Roman" w:cs="Times New Roman"/>
                <w:sz w:val="16"/>
                <w:szCs w:val="16"/>
              </w:rPr>
            </w:pPr>
            <w:r w:rsidRPr="00646609">
              <w:rPr>
                <w:rFonts w:ascii="Times New Roman" w:hAnsi="Times New Roman" w:cs="Times New Roman"/>
                <w:sz w:val="16"/>
                <w:szCs w:val="16"/>
              </w:rPr>
              <w:t xml:space="preserve"> (33,675,398)</w:t>
            </w:r>
          </w:p>
        </w:tc>
        <w:tc>
          <w:tcPr>
            <w:tcW w:w="164" w:type="dxa"/>
          </w:tcPr>
          <w:p w:rsidR="00646609" w:rsidRPr="00646609" w:rsidRDefault="00646609" w:rsidP="00646609">
            <w:pPr>
              <w:tabs>
                <w:tab w:val="clear" w:pos="227"/>
                <w:tab w:val="clear" w:pos="454"/>
                <w:tab w:val="clear" w:pos="680"/>
                <w:tab w:val="clear" w:pos="907"/>
              </w:tabs>
              <w:ind w:left="-54" w:right="-27"/>
              <w:jc w:val="right"/>
              <w:rPr>
                <w:rFonts w:ascii="Times New Roman" w:hAnsi="Times New Roman" w:cs="Times New Roman"/>
                <w:sz w:val="16"/>
                <w:szCs w:val="16"/>
              </w:rPr>
            </w:pPr>
          </w:p>
        </w:tc>
        <w:tc>
          <w:tcPr>
            <w:tcW w:w="979" w:type="dxa"/>
          </w:tcPr>
          <w:p w:rsidR="00646609" w:rsidRPr="00646609" w:rsidRDefault="00646609" w:rsidP="0064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cs="Times New Roman"/>
                <w:sz w:val="16"/>
                <w:szCs w:val="16"/>
              </w:rPr>
            </w:pPr>
            <w:r w:rsidRPr="00646609">
              <w:rPr>
                <w:rFonts w:ascii="Times New Roman" w:hAnsi="Times New Roman" w:cs="Times New Roman"/>
                <w:sz w:val="16"/>
                <w:szCs w:val="16"/>
              </w:rPr>
              <w:t>-</w:t>
            </w:r>
          </w:p>
        </w:tc>
        <w:tc>
          <w:tcPr>
            <w:tcW w:w="164" w:type="dxa"/>
          </w:tcPr>
          <w:p w:rsidR="00646609" w:rsidRPr="00646609" w:rsidRDefault="00646609" w:rsidP="00646609">
            <w:pPr>
              <w:tabs>
                <w:tab w:val="clear" w:pos="227"/>
                <w:tab w:val="clear" w:pos="454"/>
                <w:tab w:val="clear" w:pos="907"/>
              </w:tabs>
              <w:ind w:right="18"/>
              <w:jc w:val="right"/>
              <w:rPr>
                <w:rFonts w:ascii="Times New Roman" w:hAnsi="Times New Roman" w:cs="Times New Roman"/>
                <w:sz w:val="16"/>
                <w:szCs w:val="16"/>
              </w:rPr>
            </w:pPr>
          </w:p>
        </w:tc>
        <w:tc>
          <w:tcPr>
            <w:tcW w:w="1123" w:type="dxa"/>
          </w:tcPr>
          <w:p w:rsidR="00646609" w:rsidRPr="00646609" w:rsidRDefault="00646609" w:rsidP="00646609">
            <w:pPr>
              <w:tabs>
                <w:tab w:val="clear" w:pos="680"/>
                <w:tab w:val="clear" w:pos="907"/>
              </w:tabs>
              <w:ind w:left="-54" w:right="-18"/>
              <w:jc w:val="right"/>
              <w:rPr>
                <w:rFonts w:ascii="Times New Roman" w:hAnsi="Times New Roman" w:cs="Times New Roman"/>
                <w:sz w:val="16"/>
                <w:szCs w:val="16"/>
              </w:rPr>
            </w:pPr>
            <w:r w:rsidRPr="00646609">
              <w:rPr>
                <w:rFonts w:ascii="Times New Roman" w:hAnsi="Times New Roman" w:cs="Times New Roman"/>
                <w:sz w:val="16"/>
                <w:szCs w:val="16"/>
              </w:rPr>
              <w:t>(273,947,055)</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1026"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BB3860" w:rsidRPr="00964F32" w:rsidRDefault="00BB3860" w:rsidP="00BB3860">
            <w:pPr>
              <w:spacing w:line="240" w:lineRule="exact"/>
              <w:rPr>
                <w:rFonts w:ascii="Times New Roman" w:hAnsi="Times New Roman" w:cs="Times New Roman"/>
              </w:rPr>
            </w:pPr>
          </w:p>
        </w:tc>
        <w:tc>
          <w:tcPr>
            <w:tcW w:w="1051"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spacing w:line="240" w:lineRule="exact"/>
              <w:rPr>
                <w:rFonts w:ascii="Times New Roman" w:hAnsi="Times New Roman" w:cs="Times New Roman"/>
              </w:rPr>
            </w:pPr>
          </w:p>
        </w:tc>
        <w:tc>
          <w:tcPr>
            <w:tcW w:w="1078"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1026"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9,971,700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1,076,441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104,306,450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26,140,737 </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141,495,328 </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1026"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892,640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301,050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135,098,298</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3,311,120 </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Pr>
                <w:rFonts w:ascii="Times New Roman" w:eastAsia="Cordia New" w:hAnsi="Times New Roman" w:cs="Times New Roman"/>
                <w:sz w:val="16"/>
                <w:szCs w:val="16"/>
              </w:rPr>
              <w:t>139,603,108</w:t>
            </w: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1026"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4,260,962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835,446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w:t>
            </w:r>
            <w:r>
              <w:rPr>
                <w:rFonts w:ascii="Times New Roman" w:eastAsia="Cordia New" w:hAnsi="Times New Roman" w:cs="Times New Roman"/>
                <w:sz w:val="16"/>
                <w:szCs w:val="16"/>
              </w:rPr>
              <w:t>138,895,616</w:t>
            </w:r>
            <w:r w:rsidRPr="00964F32">
              <w:rPr>
                <w:rFonts w:ascii="Times New Roman" w:eastAsia="Cordia New" w:hAnsi="Times New Roman" w:cs="Times New Roman"/>
                <w:sz w:val="16"/>
                <w:szCs w:val="16"/>
              </w:rPr>
              <w:t xml:space="preserve">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24,883,018 </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w:t>
            </w:r>
            <w:r>
              <w:rPr>
                <w:rFonts w:ascii="Times New Roman" w:eastAsia="Cordia New" w:hAnsi="Times New Roman" w:cs="Times New Roman"/>
                <w:sz w:val="16"/>
                <w:szCs w:val="16"/>
              </w:rPr>
              <w:t>68,875,042</w:t>
            </w:r>
          </w:p>
        </w:tc>
      </w:tr>
      <w:tr w:rsidR="00BB3860" w:rsidRPr="00931229" w:rsidTr="00F4206D">
        <w:tc>
          <w:tcPr>
            <w:tcW w:w="2565" w:type="dxa"/>
          </w:tcPr>
          <w:p w:rsidR="00BB3860" w:rsidRPr="00931229" w:rsidRDefault="00BB3860" w:rsidP="005C0668">
            <w:pPr>
              <w:ind w:right="-43"/>
              <w:rPr>
                <w:rFonts w:ascii="Times New Roman" w:hAnsi="Times New Roman" w:cs="Times New Roman"/>
                <w:sz w:val="16"/>
                <w:szCs w:val="16"/>
              </w:rPr>
            </w:pPr>
            <w:r w:rsidRPr="00931229">
              <w:rPr>
                <w:rFonts w:ascii="Times New Roman" w:hAnsi="Times New Roman" w:cs="Times New Roman"/>
                <w:sz w:val="16"/>
                <w:szCs w:val="16"/>
              </w:rPr>
              <w:t xml:space="preserve">Written off withholding income </w:t>
            </w:r>
          </w:p>
        </w:tc>
        <w:tc>
          <w:tcPr>
            <w:tcW w:w="1026"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Pr>
          <w:p w:rsidR="00BB3860" w:rsidRPr="00964F32" w:rsidRDefault="00BB3860" w:rsidP="00BB3860">
            <w:pPr>
              <w:tabs>
                <w:tab w:val="clear" w:pos="454"/>
                <w:tab w:val="clear" w:pos="680"/>
                <w:tab w:val="left" w:pos="-3402"/>
                <w:tab w:val="left" w:pos="-3261"/>
                <w:tab w:val="left" w:pos="-3119"/>
                <w:tab w:val="left" w:pos="835"/>
              </w:tabs>
              <w:spacing w:line="240" w:lineRule="exact"/>
              <w:ind w:left="-108" w:right="63"/>
              <w:jc w:val="right"/>
              <w:rPr>
                <w:rFonts w:ascii="Times New Roman" w:hAnsi="Times New Roman" w:cs="Times New Roman"/>
                <w:sz w:val="16"/>
                <w:szCs w:val="16"/>
              </w:rPr>
            </w:pP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BB3860" w:rsidRPr="00931229" w:rsidTr="00F4206D">
        <w:tc>
          <w:tcPr>
            <w:tcW w:w="2565" w:type="dxa"/>
          </w:tcPr>
          <w:p w:rsidR="00BB3860" w:rsidRPr="00931229" w:rsidRDefault="00BB3860" w:rsidP="00BB3860">
            <w:pPr>
              <w:ind w:right="-43"/>
              <w:rPr>
                <w:rFonts w:ascii="Times New Roman" w:hAnsi="Times New Roman" w:cs="Times New Roman"/>
                <w:sz w:val="16"/>
                <w:szCs w:val="16"/>
              </w:rPr>
            </w:pPr>
            <w:r w:rsidRPr="00931229">
              <w:rPr>
                <w:rFonts w:ascii="Times New Roman" w:hAnsi="Times New Roman" w:cs="Times New Roman"/>
                <w:sz w:val="16"/>
                <w:szCs w:val="16"/>
              </w:rPr>
              <w:t xml:space="preserve">  </w:t>
            </w:r>
            <w:r w:rsidR="005C0668" w:rsidRPr="00931229">
              <w:rPr>
                <w:rFonts w:ascii="Times New Roman" w:hAnsi="Times New Roman" w:cs="Times New Roman"/>
                <w:sz w:val="16"/>
                <w:szCs w:val="16"/>
              </w:rPr>
              <w:t xml:space="preserve">tax </w:t>
            </w:r>
            <w:r w:rsidRPr="00931229">
              <w:rPr>
                <w:rFonts w:ascii="Times New Roman" w:hAnsi="Times New Roman" w:cs="Times New Roman"/>
                <w:sz w:val="16"/>
                <w:szCs w:val="16"/>
              </w:rPr>
              <w:t>deducted at source</w:t>
            </w:r>
          </w:p>
        </w:tc>
        <w:tc>
          <w:tcPr>
            <w:tcW w:w="1026"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1" w:right="351"/>
              <w:jc w:val="right"/>
              <w:rPr>
                <w:rFonts w:ascii="Times New Roman" w:hAnsi="Times New Roman" w:cs="Times New Roman"/>
                <w:sz w:val="16"/>
                <w:szCs w:val="20"/>
              </w:rPr>
            </w:pPr>
            <w:r w:rsidRPr="00964F32">
              <w:rPr>
                <w:rFonts w:ascii="Times New Roman" w:hAnsi="Times New Roman" w:cs="Times New Roman"/>
                <w:sz w:val="16"/>
                <w:szCs w:val="20"/>
              </w:rPr>
              <w:t>-</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979"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4,898,951</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4,898,951</w:t>
            </w:r>
          </w:p>
        </w:tc>
      </w:tr>
      <w:tr w:rsidR="00BB3860" w:rsidRPr="00931229" w:rsidTr="00F4206D">
        <w:tc>
          <w:tcPr>
            <w:tcW w:w="2565" w:type="dxa"/>
          </w:tcPr>
          <w:p w:rsidR="00BB3860" w:rsidRPr="00931229" w:rsidRDefault="00BB3860" w:rsidP="00BB3860">
            <w:pPr>
              <w:ind w:right="-43"/>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1026"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18,918,282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2,647,298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650,221,558 </w:t>
            </w:r>
          </w:p>
        </w:tc>
        <w:tc>
          <w:tcPr>
            <w:tcW w:w="164"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78"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81,804,600 </w:t>
            </w:r>
          </w:p>
        </w:tc>
        <w:tc>
          <w:tcPr>
            <w:tcW w:w="164" w:type="dxa"/>
          </w:tcPr>
          <w:p w:rsidR="00BB3860" w:rsidRPr="00964F32" w:rsidRDefault="00BB3860" w:rsidP="00BB3860">
            <w:pPr>
              <w:spacing w:line="240" w:lineRule="exact"/>
              <w:rPr>
                <w:rFonts w:ascii="Times New Roman" w:eastAsia="Cordia New" w:hAnsi="Times New Roman" w:cs="Times New Roman"/>
                <w:sz w:val="16"/>
                <w:szCs w:val="16"/>
              </w:rPr>
            </w:pPr>
          </w:p>
        </w:tc>
        <w:tc>
          <w:tcPr>
            <w:tcW w:w="979"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4,898,951</w:t>
            </w:r>
          </w:p>
        </w:tc>
        <w:tc>
          <w:tcPr>
            <w:tcW w:w="164"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123" w:type="dxa"/>
            <w:tcBorders>
              <w:top w:val="single" w:sz="4" w:space="0" w:color="auto"/>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758,490,689</w:t>
            </w:r>
          </w:p>
        </w:tc>
      </w:tr>
      <w:tr w:rsidR="00BB3860" w:rsidRPr="00931229" w:rsidTr="00F4206D">
        <w:tc>
          <w:tcPr>
            <w:tcW w:w="2565" w:type="dxa"/>
          </w:tcPr>
          <w:p w:rsidR="00BB3860" w:rsidRPr="00931229" w:rsidRDefault="00BB3860" w:rsidP="00BB3860">
            <w:pPr>
              <w:ind w:right="-43"/>
              <w:rPr>
                <w:rFonts w:ascii="Times New Roman" w:hAnsi="Times New Roman" w:cs="Times New Roman"/>
                <w:b/>
                <w:bCs/>
                <w:sz w:val="16"/>
                <w:szCs w:val="16"/>
              </w:rPr>
            </w:pPr>
          </w:p>
        </w:tc>
        <w:tc>
          <w:tcPr>
            <w:tcW w:w="1026"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51"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078"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078"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979" w:type="dxa"/>
            <w:tcBorders>
              <w:top w:val="single" w:sz="4" w:space="0" w:color="auto"/>
            </w:tcBorders>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BB3860" w:rsidRPr="00931229" w:rsidRDefault="00BB3860" w:rsidP="00BB3860">
            <w:pPr>
              <w:tabs>
                <w:tab w:val="clear" w:pos="907"/>
                <w:tab w:val="decimal" w:pos="816"/>
              </w:tabs>
              <w:spacing w:line="240" w:lineRule="exact"/>
              <w:ind w:right="108"/>
              <w:jc w:val="right"/>
              <w:rPr>
                <w:rFonts w:ascii="Times New Roman" w:hAnsi="Times New Roman" w:cs="Times New Roman"/>
                <w:sz w:val="16"/>
                <w:szCs w:val="16"/>
              </w:rPr>
            </w:pPr>
          </w:p>
        </w:tc>
        <w:tc>
          <w:tcPr>
            <w:tcW w:w="1123" w:type="dxa"/>
            <w:tcBorders>
              <w:top w:val="single" w:sz="4" w:space="0" w:color="auto"/>
            </w:tcBorders>
          </w:tcPr>
          <w:p w:rsidR="00BB3860" w:rsidRPr="00931229" w:rsidDel="00AD12FF"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43" w:right="48"/>
              <w:jc w:val="right"/>
              <w:rPr>
                <w:rFonts w:ascii="Times New Roman" w:hAnsi="Times New Roman" w:cs="Times New Roman"/>
                <w:sz w:val="16"/>
                <w:szCs w:val="16"/>
              </w:rPr>
            </w:pPr>
          </w:p>
        </w:tc>
      </w:tr>
      <w:tr w:rsidR="00BB3860" w:rsidRPr="00931229" w:rsidTr="00F4206D">
        <w:tc>
          <w:tcPr>
            <w:tcW w:w="2565" w:type="dxa"/>
          </w:tcPr>
          <w:p w:rsidR="00BB3860" w:rsidRPr="00931229" w:rsidRDefault="00BB3860" w:rsidP="00BB3860">
            <w:pPr>
              <w:tabs>
                <w:tab w:val="left" w:pos="2880"/>
              </w:tabs>
              <w:rPr>
                <w:rFonts w:ascii="Times New Roman" w:hAnsi="Times New Roman" w:cstheme="minorBidi"/>
                <w:b/>
                <w:bCs/>
                <w:sz w:val="16"/>
                <w:szCs w:val="16"/>
                <w:cs/>
              </w:rPr>
            </w:pPr>
            <w:r w:rsidRPr="00931229">
              <w:rPr>
                <w:rFonts w:ascii="Times New Roman" w:hAnsi="Times New Roman" w:cs="Times New Roman"/>
                <w:b/>
                <w:bCs/>
                <w:sz w:val="16"/>
                <w:szCs w:val="16"/>
              </w:rPr>
              <w:t>Profit (Loss) before Income Tax</w:t>
            </w:r>
          </w:p>
        </w:tc>
        <w:tc>
          <w:tcPr>
            <w:tcW w:w="1026" w:type="dxa"/>
            <w:tcBorders>
              <w:bottom w:val="doub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cs/>
              </w:rPr>
            </w:pPr>
            <w:r w:rsidRPr="00964F32">
              <w:rPr>
                <w:rFonts w:ascii="Times New Roman" w:eastAsia="Cordia New" w:hAnsi="Times New Roman" w:cs="Times New Roman"/>
                <w:sz w:val="16"/>
                <w:szCs w:val="16"/>
              </w:rPr>
              <w:t xml:space="preserve"> 3,428,320 </w:t>
            </w:r>
          </w:p>
        </w:tc>
        <w:tc>
          <w:tcPr>
            <w:tcW w:w="164" w:type="dxa"/>
          </w:tcPr>
          <w:p w:rsidR="00BB3860" w:rsidRPr="00964F32" w:rsidRDefault="00BB3860" w:rsidP="00BB3860">
            <w:pPr>
              <w:spacing w:line="240" w:lineRule="exact"/>
              <w:ind w:right="-9"/>
              <w:rPr>
                <w:rFonts w:ascii="Times New Roman" w:eastAsia="Cordia New" w:hAnsi="Times New Roman" w:cs="Times New Roman"/>
                <w:sz w:val="16"/>
                <w:szCs w:val="16"/>
              </w:rPr>
            </w:pPr>
          </w:p>
        </w:tc>
        <w:tc>
          <w:tcPr>
            <w:tcW w:w="1051" w:type="dxa"/>
            <w:tcBorders>
              <w:bottom w:val="doub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1,361,317 </w:t>
            </w:r>
          </w:p>
        </w:tc>
        <w:tc>
          <w:tcPr>
            <w:tcW w:w="164" w:type="dxa"/>
          </w:tcPr>
          <w:p w:rsidR="00BB3860" w:rsidRPr="00964F32" w:rsidRDefault="00BB3860" w:rsidP="00BB3860">
            <w:pPr>
              <w:spacing w:line="240" w:lineRule="exact"/>
              <w:rPr>
                <w:rFonts w:ascii="Times New Roman" w:hAnsi="Times New Roman" w:cs="Times New Roman"/>
              </w:rPr>
            </w:pPr>
          </w:p>
        </w:tc>
        <w:tc>
          <w:tcPr>
            <w:tcW w:w="1078" w:type="dxa"/>
            <w:tcBorders>
              <w:bottom w:val="doub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(179,067,275)</w:t>
            </w:r>
          </w:p>
        </w:tc>
        <w:tc>
          <w:tcPr>
            <w:tcW w:w="164"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78" w:type="dxa"/>
            <w:tcBorders>
              <w:bottom w:val="doub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(31,201,382)</w:t>
            </w:r>
          </w:p>
        </w:tc>
        <w:tc>
          <w:tcPr>
            <w:tcW w:w="164" w:type="dxa"/>
          </w:tcPr>
          <w:p w:rsidR="00BB3860" w:rsidRPr="00964F32" w:rsidRDefault="00BB3860" w:rsidP="00BB3860">
            <w:pPr>
              <w:spacing w:line="240" w:lineRule="exact"/>
              <w:rPr>
                <w:rFonts w:ascii="Times New Roman" w:hAnsi="Times New Roman" w:cs="Times New Roman"/>
              </w:rPr>
            </w:pPr>
          </w:p>
        </w:tc>
        <w:tc>
          <w:tcPr>
            <w:tcW w:w="979" w:type="dxa"/>
            <w:tcBorders>
              <w:bottom w:val="doub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 xml:space="preserve"> 21,992,811 </w:t>
            </w:r>
          </w:p>
        </w:tc>
        <w:tc>
          <w:tcPr>
            <w:tcW w:w="164" w:type="dxa"/>
          </w:tcPr>
          <w:p w:rsidR="00BB3860" w:rsidRPr="00964F32" w:rsidRDefault="00BB3860" w:rsidP="00BB3860">
            <w:pPr>
              <w:spacing w:line="240" w:lineRule="exact"/>
              <w:rPr>
                <w:rFonts w:ascii="Times New Roman" w:hAnsi="Times New Roman" w:cs="Times New Roman"/>
              </w:rPr>
            </w:pPr>
          </w:p>
        </w:tc>
        <w:tc>
          <w:tcPr>
            <w:tcW w:w="1123" w:type="dxa"/>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(183,486,209)</w:t>
            </w:r>
          </w:p>
        </w:tc>
      </w:tr>
      <w:tr w:rsidR="00BB3860" w:rsidRPr="00931229" w:rsidTr="00F4206D">
        <w:tc>
          <w:tcPr>
            <w:tcW w:w="2565" w:type="dxa"/>
          </w:tcPr>
          <w:p w:rsidR="00BB3860" w:rsidRPr="00931229" w:rsidRDefault="00BB3860" w:rsidP="00BB3860">
            <w:pPr>
              <w:tabs>
                <w:tab w:val="left" w:pos="2880"/>
              </w:tabs>
              <w:rPr>
                <w:rFonts w:ascii="Times New Roman" w:hAnsi="Times New Roman" w:cs="Times New Roman"/>
                <w:b/>
                <w:bCs/>
                <w:sz w:val="16"/>
                <w:szCs w:val="16"/>
              </w:rPr>
            </w:pPr>
          </w:p>
        </w:tc>
        <w:tc>
          <w:tcPr>
            <w:tcW w:w="1026"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Borders>
              <w:top w:val="double" w:sz="4" w:space="0" w:color="auto"/>
            </w:tcBorders>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BB3860" w:rsidRPr="00931229" w:rsidTr="00F4206D">
        <w:tc>
          <w:tcPr>
            <w:tcW w:w="2565" w:type="dxa"/>
          </w:tcPr>
          <w:p w:rsidR="00BB3860" w:rsidRPr="00931229" w:rsidRDefault="00BB3860" w:rsidP="00BB3860">
            <w:pPr>
              <w:tabs>
                <w:tab w:val="left" w:pos="2880"/>
              </w:tabs>
              <w:rPr>
                <w:rFonts w:ascii="Times New Roman" w:hAnsi="Times New Roman" w:cstheme="minorBidi"/>
                <w:sz w:val="16"/>
                <w:szCs w:val="16"/>
              </w:rPr>
            </w:pPr>
            <w:r>
              <w:rPr>
                <w:rFonts w:ascii="Times New Roman" w:hAnsi="Times New Roman" w:cs="Times New Roman"/>
                <w:sz w:val="16"/>
                <w:szCs w:val="16"/>
              </w:rPr>
              <w:t>T</w:t>
            </w:r>
            <w:r w:rsidRPr="00931229">
              <w:rPr>
                <w:rFonts w:ascii="Times New Roman" w:hAnsi="Times New Roman" w:cs="Times New Roman"/>
                <w:sz w:val="16"/>
                <w:szCs w:val="16"/>
              </w:rPr>
              <w:t>ax</w:t>
            </w:r>
            <w:r w:rsidRPr="00931229">
              <w:rPr>
                <w:rFonts w:ascii="Times New Roman" w:hAnsi="Times New Roman" w:cstheme="minorBidi" w:hint="cs"/>
                <w:color w:val="000000" w:themeColor="text1"/>
                <w:sz w:val="16"/>
                <w:szCs w:val="16"/>
                <w:cs/>
              </w:rPr>
              <w:t xml:space="preserve"> </w:t>
            </w:r>
            <w:r w:rsidRPr="00931229">
              <w:rPr>
                <w:rFonts w:ascii="Times New Roman" w:hAnsi="Times New Roman" w:cstheme="minorBidi"/>
                <w:color w:val="000000" w:themeColor="text1"/>
                <w:sz w:val="16"/>
                <w:szCs w:val="16"/>
              </w:rPr>
              <w:t>income</w:t>
            </w:r>
          </w:p>
        </w:tc>
        <w:tc>
          <w:tcPr>
            <w:tcW w:w="1026"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bottom w:val="single" w:sz="4" w:space="0" w:color="auto"/>
            </w:tcBorders>
          </w:tcPr>
          <w:p w:rsidR="00BB3860" w:rsidRPr="00964F32" w:rsidRDefault="00BB3860" w:rsidP="00BB3860">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57,005</w:t>
            </w:r>
          </w:p>
        </w:tc>
      </w:tr>
      <w:tr w:rsidR="00BB3860" w:rsidRPr="00931229" w:rsidTr="00F4206D">
        <w:tc>
          <w:tcPr>
            <w:tcW w:w="2565" w:type="dxa"/>
          </w:tcPr>
          <w:p w:rsidR="00BB3860" w:rsidRPr="00931229" w:rsidRDefault="00BB3860" w:rsidP="00BB3860">
            <w:pPr>
              <w:tabs>
                <w:tab w:val="left" w:pos="2880"/>
              </w:tabs>
              <w:rPr>
                <w:rFonts w:ascii="Times New Roman" w:hAnsi="Times New Roman" w:cs="Times New Roman"/>
                <w:sz w:val="16"/>
                <w:szCs w:val="16"/>
              </w:rPr>
            </w:pPr>
          </w:p>
        </w:tc>
        <w:tc>
          <w:tcPr>
            <w:tcW w:w="1026"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51"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78" w:type="dxa"/>
          </w:tcPr>
          <w:p w:rsidR="00BB3860" w:rsidRPr="00964F32" w:rsidRDefault="00BB3860" w:rsidP="00BB3860">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top w:val="single" w:sz="4" w:space="0" w:color="auto"/>
            </w:tcBorders>
          </w:tcPr>
          <w:p w:rsidR="00BB3860" w:rsidRPr="00964F32" w:rsidRDefault="00BB3860" w:rsidP="00BB3860">
            <w:pPr>
              <w:spacing w:line="240" w:lineRule="exact"/>
              <w:rPr>
                <w:rFonts w:ascii="Times New Roman" w:hAnsi="Times New Roman" w:cs="Times New Roman"/>
              </w:rPr>
            </w:pPr>
          </w:p>
        </w:tc>
      </w:tr>
      <w:tr w:rsidR="00BB3860" w:rsidRPr="00931229" w:rsidTr="00F4206D">
        <w:tc>
          <w:tcPr>
            <w:tcW w:w="2565" w:type="dxa"/>
          </w:tcPr>
          <w:p w:rsidR="00BB3860" w:rsidRPr="00931229" w:rsidRDefault="00BB3860" w:rsidP="00BB3860">
            <w:pPr>
              <w:tabs>
                <w:tab w:val="left" w:pos="2880"/>
              </w:tabs>
              <w:rPr>
                <w:rFonts w:ascii="Times New Roman" w:hAnsi="Times New Roman" w:cs="Times New Roman"/>
                <w:b/>
                <w:bCs/>
                <w:sz w:val="16"/>
                <w:szCs w:val="16"/>
                <w:cs/>
              </w:rPr>
            </w:pPr>
            <w:r>
              <w:rPr>
                <w:rFonts w:ascii="Times New Roman" w:hAnsi="Times New Roman" w:cs="Times New Roman"/>
                <w:b/>
                <w:bCs/>
                <w:sz w:val="16"/>
                <w:szCs w:val="16"/>
              </w:rPr>
              <w:t>Loss for the Year</w:t>
            </w:r>
          </w:p>
        </w:tc>
        <w:tc>
          <w:tcPr>
            <w:tcW w:w="1026" w:type="dxa"/>
          </w:tcPr>
          <w:p w:rsidR="00BB3860" w:rsidRPr="00964F32" w:rsidRDefault="00BB3860" w:rsidP="00BB3860">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Pr>
          <w:p w:rsidR="00BB3860" w:rsidRPr="00964F32" w:rsidRDefault="00BB3860" w:rsidP="00BB3860">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078" w:type="dxa"/>
          </w:tcPr>
          <w:p w:rsidR="00BB3860" w:rsidRPr="00964F32" w:rsidRDefault="00BB3860" w:rsidP="00BB3860">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979"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BB3860" w:rsidRPr="00964F32" w:rsidRDefault="00BB3860" w:rsidP="00BB3860">
            <w:pPr>
              <w:tabs>
                <w:tab w:val="clear" w:pos="907"/>
                <w:tab w:val="decimal" w:pos="816"/>
              </w:tabs>
              <w:spacing w:line="240" w:lineRule="exact"/>
              <w:ind w:left="-243" w:right="108"/>
              <w:jc w:val="right"/>
              <w:rPr>
                <w:rFonts w:ascii="Times New Roman" w:hAnsi="Times New Roman" w:cs="Times New Roman"/>
                <w:sz w:val="16"/>
                <w:szCs w:val="16"/>
              </w:rPr>
            </w:pPr>
          </w:p>
        </w:tc>
        <w:tc>
          <w:tcPr>
            <w:tcW w:w="1123" w:type="dxa"/>
            <w:tcBorders>
              <w:bottom w:val="double" w:sz="4" w:space="0" w:color="auto"/>
            </w:tcBorders>
          </w:tcPr>
          <w:p w:rsidR="00BB3860" w:rsidRPr="00964F32" w:rsidRDefault="00BB3860" w:rsidP="00BB3860">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r w:rsidRPr="00964F32">
              <w:rPr>
                <w:rFonts w:ascii="Times New Roman" w:eastAsia="Cordia New" w:hAnsi="Times New Roman" w:cs="Times New Roman"/>
                <w:sz w:val="16"/>
                <w:szCs w:val="16"/>
              </w:rPr>
              <w:t>(183,429,204)</w:t>
            </w:r>
          </w:p>
        </w:tc>
      </w:tr>
    </w:tbl>
    <w:p w:rsidR="00BB386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rPr>
      </w:pPr>
    </w:p>
    <w:p w:rsidR="00BB386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rPr>
      </w:pPr>
    </w:p>
    <w:p w:rsidR="00BB3860" w:rsidRPr="00931229" w:rsidRDefault="00BB3860" w:rsidP="00B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r w:rsidRPr="00931229">
        <w:rPr>
          <w:rFonts w:ascii="Times New Roman" w:hAnsi="Times New Roman" w:cs="Times New Roman"/>
          <w:b/>
          <w:bCs/>
        </w:rPr>
        <w:t>2</w:t>
      </w:r>
      <w:r>
        <w:rPr>
          <w:rFonts w:ascii="Times New Roman" w:hAnsi="Times New Roman" w:cs="Times New Roman"/>
          <w:b/>
          <w:bCs/>
        </w:rPr>
        <w:t>5</w:t>
      </w:r>
      <w:r w:rsidRPr="00931229">
        <w:rPr>
          <w:rFonts w:ascii="Times New Roman" w:hAnsi="Times New Roman" w:cs="Times New Roman"/>
          <w:b/>
          <w:bCs/>
        </w:rPr>
        <w:t>.</w:t>
      </w:r>
      <w:r w:rsidRPr="00931229">
        <w:rPr>
          <w:rFonts w:ascii="Times New Roman" w:hAnsi="Times New Roman" w:cs="Times New Roman"/>
          <w:b/>
          <w:bCs/>
        </w:rPr>
        <w:tab/>
        <w:t>OPERATING EXPENSES</w:t>
      </w:r>
    </w:p>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31229" w:rsidRDefault="00BB3860" w:rsidP="00BB3860">
      <w:pPr>
        <w:spacing w:line="240" w:lineRule="exact"/>
        <w:jc w:val="both"/>
        <w:rPr>
          <w:rFonts w:ascii="Times New Roman" w:hAnsi="Times New Roman" w:cs="Times New Roman"/>
        </w:rPr>
      </w:pPr>
      <w:r w:rsidRPr="00931229">
        <w:rPr>
          <w:rFonts w:ascii="Times New Roman" w:hAnsi="Times New Roman" w:cs="Times New Roman"/>
        </w:rPr>
        <w:t xml:space="preserve">Significant operating expenses for each of the </w:t>
      </w:r>
      <w:r>
        <w:rPr>
          <w:rFonts w:ascii="Times New Roman" w:hAnsi="Times New Roman" w:cs="Times New Roman"/>
        </w:rPr>
        <w:t>years</w:t>
      </w:r>
      <w:r w:rsidRPr="00931229">
        <w:rPr>
          <w:rFonts w:ascii="Times New Roman" w:hAnsi="Times New Roman" w:cs="Times New Roman"/>
        </w:rPr>
        <w:t xml:space="preserve"> ended </w:t>
      </w:r>
      <w:r>
        <w:rPr>
          <w:rFonts w:ascii="Times New Roman" w:hAnsi="Times New Roman" w:cs="Times New Roman"/>
        </w:rPr>
        <w:t>December</w:t>
      </w:r>
      <w:r w:rsidRPr="00931229" w:rsidDel="009E781E">
        <w:rPr>
          <w:rFonts w:ascii="Times New Roman" w:hAnsi="Times New Roman" w:cs="Times New Roman"/>
        </w:rPr>
        <w:t xml:space="preserve"> </w:t>
      </w:r>
      <w:r w:rsidRPr="00931229">
        <w:rPr>
          <w:rFonts w:ascii="Times New Roman" w:hAnsi="Times New Roman" w:cs="Times New Roman"/>
        </w:rPr>
        <w:t>3</w:t>
      </w:r>
      <w:r>
        <w:rPr>
          <w:rFonts w:ascii="Times New Roman" w:hAnsi="Times New Roman" w:cs="Times New Roman"/>
        </w:rPr>
        <w:t>1</w:t>
      </w:r>
      <w:r w:rsidRPr="00931229">
        <w:rPr>
          <w:rFonts w:ascii="Times New Roman" w:hAnsi="Times New Roman" w:cs="Times New Roman"/>
        </w:rPr>
        <w:t>, 2017 and 2016 are as follows:</w:t>
      </w:r>
    </w:p>
    <w:p w:rsidR="00BB3860" w:rsidRPr="00931229" w:rsidRDefault="00BB3860" w:rsidP="00BB3860">
      <w:pPr>
        <w:spacing w:line="240" w:lineRule="exact"/>
        <w:jc w:val="both"/>
        <w:rPr>
          <w:rFonts w:ascii="Times New Roman" w:hAnsi="Times New Roman" w:cs="Times New Roman"/>
        </w:rPr>
      </w:pPr>
    </w:p>
    <w:tbl>
      <w:tblPr>
        <w:tblW w:w="9334" w:type="dxa"/>
        <w:tblInd w:w="-11" w:type="dxa"/>
        <w:tblLayout w:type="fixed"/>
        <w:tblCellMar>
          <w:left w:w="79" w:type="dxa"/>
          <w:right w:w="79" w:type="dxa"/>
        </w:tblCellMar>
        <w:tblLook w:val="0000" w:firstRow="0" w:lastRow="0" w:firstColumn="0" w:lastColumn="0" w:noHBand="0" w:noVBand="0"/>
      </w:tblPr>
      <w:tblGrid>
        <w:gridCol w:w="3431"/>
        <w:gridCol w:w="1334"/>
        <w:gridCol w:w="198"/>
        <w:gridCol w:w="1258"/>
        <w:gridCol w:w="297"/>
        <w:gridCol w:w="1302"/>
        <w:gridCol w:w="178"/>
        <w:gridCol w:w="1336"/>
      </w:tblGrid>
      <w:tr w:rsidR="00BB3860" w:rsidRPr="00931229" w:rsidTr="00BB3860">
        <w:trPr>
          <w:cantSplit/>
          <w:tblHeader/>
        </w:trPr>
        <w:tc>
          <w:tcPr>
            <w:tcW w:w="3431" w:type="dxa"/>
          </w:tcPr>
          <w:p w:rsidR="00BB3860" w:rsidRPr="00931229" w:rsidRDefault="00BB3860" w:rsidP="00BB3860">
            <w:pPr>
              <w:pStyle w:val="acctfourfigures"/>
              <w:tabs>
                <w:tab w:val="clear" w:pos="765"/>
              </w:tabs>
              <w:spacing w:line="240" w:lineRule="atLeast"/>
              <w:ind w:left="47"/>
              <w:rPr>
                <w:rFonts w:cs="Times New Roman"/>
                <w:b/>
                <w:bCs/>
                <w:sz w:val="18"/>
                <w:szCs w:val="18"/>
              </w:rPr>
            </w:pPr>
          </w:p>
        </w:tc>
        <w:tc>
          <w:tcPr>
            <w:tcW w:w="2790" w:type="dxa"/>
            <w:gridSpan w:val="3"/>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97"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816" w:type="dxa"/>
            <w:gridSpan w:val="3"/>
            <w:tcBorders>
              <w:bottom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r w:rsidRPr="00931229">
              <w:rPr>
                <w:rFonts w:ascii="Times New Roman" w:hAnsi="Times New Roman" w:cs="Times New Roman"/>
              </w:rPr>
              <w:t>In Baht</w:t>
            </w:r>
          </w:p>
        </w:tc>
      </w:tr>
      <w:tr w:rsidR="00BB3860" w:rsidRPr="00931229" w:rsidTr="00BB3860">
        <w:trPr>
          <w:cantSplit/>
          <w:tblHeader/>
        </w:trPr>
        <w:tc>
          <w:tcPr>
            <w:tcW w:w="3431" w:type="dxa"/>
          </w:tcPr>
          <w:p w:rsidR="00BB3860" w:rsidRPr="00931229" w:rsidRDefault="00BB3860" w:rsidP="00BB3860">
            <w:pPr>
              <w:pStyle w:val="acctfourfigures"/>
              <w:tabs>
                <w:tab w:val="clear" w:pos="765"/>
              </w:tabs>
              <w:spacing w:line="240" w:lineRule="atLeast"/>
              <w:ind w:left="47"/>
              <w:rPr>
                <w:rFonts w:cs="Times New Roman"/>
                <w:b/>
                <w:bCs/>
                <w:sz w:val="18"/>
                <w:szCs w:val="18"/>
              </w:rPr>
            </w:pPr>
          </w:p>
        </w:tc>
        <w:tc>
          <w:tcPr>
            <w:tcW w:w="1334"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98"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258"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297"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302" w:type="dxa"/>
            <w:tcBorders>
              <w:top w:val="single" w:sz="4" w:space="0" w:color="auto"/>
              <w:bottom w:val="single" w:sz="4" w:space="0" w:color="auto"/>
            </w:tcBorders>
            <w:shd w:val="clear" w:color="auto" w:fill="auto"/>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r w:rsidRPr="00931229">
              <w:rPr>
                <w:rFonts w:ascii="Times New Roman" w:hAnsi="Times New Roman" w:cs="Times New Roman"/>
              </w:rPr>
              <w:t>2017</w:t>
            </w:r>
          </w:p>
        </w:tc>
        <w:tc>
          <w:tcPr>
            <w:tcW w:w="178" w:type="dxa"/>
            <w:tcBorders>
              <w:top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336" w:type="dxa"/>
            <w:tcBorders>
              <w:top w:val="single" w:sz="4" w:space="0" w:color="auto"/>
              <w:bottom w:val="single" w:sz="4" w:space="0" w:color="auto"/>
            </w:tcBorders>
            <w:shd w:val="clear" w:color="auto" w:fill="auto"/>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r w:rsidRPr="00931229">
              <w:rPr>
                <w:rFonts w:ascii="Times New Roman" w:hAnsi="Times New Roman" w:cs="Times New Roman"/>
              </w:rPr>
              <w:t>2016</w:t>
            </w:r>
          </w:p>
        </w:tc>
      </w:tr>
      <w:tr w:rsidR="00BB3860" w:rsidRPr="00931229" w:rsidTr="00BB3860">
        <w:trPr>
          <w:cantSplit/>
          <w:tblHeader/>
        </w:trPr>
        <w:tc>
          <w:tcPr>
            <w:tcW w:w="3431" w:type="dxa"/>
          </w:tcPr>
          <w:p w:rsidR="00BB3860" w:rsidRPr="00931229" w:rsidRDefault="00BB3860" w:rsidP="00BB3860">
            <w:pPr>
              <w:pStyle w:val="Header"/>
              <w:rPr>
                <w:rFonts w:ascii="Times New Roman" w:hAnsi="Times New Roman" w:cs="Times New Roman"/>
              </w:rPr>
            </w:pPr>
          </w:p>
        </w:tc>
        <w:tc>
          <w:tcPr>
            <w:tcW w:w="1334" w:type="dxa"/>
          </w:tcPr>
          <w:p w:rsidR="00BB3860" w:rsidRPr="00931229" w:rsidRDefault="00BB3860" w:rsidP="00BB3860">
            <w:pPr>
              <w:pStyle w:val="acctfourfigures"/>
              <w:spacing w:line="240" w:lineRule="atLeast"/>
              <w:rPr>
                <w:rFonts w:cs="Times New Roman"/>
                <w:sz w:val="18"/>
                <w:szCs w:val="18"/>
              </w:rPr>
            </w:pPr>
          </w:p>
        </w:tc>
        <w:tc>
          <w:tcPr>
            <w:tcW w:w="198" w:type="dxa"/>
          </w:tcPr>
          <w:p w:rsidR="00BB3860" w:rsidRPr="00931229" w:rsidRDefault="00BB3860" w:rsidP="00BB3860">
            <w:pPr>
              <w:pStyle w:val="acctfourfigures"/>
              <w:tabs>
                <w:tab w:val="clear" w:pos="765"/>
              </w:tabs>
              <w:spacing w:line="240" w:lineRule="atLeast"/>
              <w:jc w:val="center"/>
              <w:rPr>
                <w:rFonts w:cs="Times New Roman"/>
                <w:sz w:val="18"/>
                <w:szCs w:val="18"/>
              </w:rPr>
            </w:pPr>
          </w:p>
        </w:tc>
        <w:tc>
          <w:tcPr>
            <w:tcW w:w="1258" w:type="dxa"/>
          </w:tcPr>
          <w:p w:rsidR="00BB3860" w:rsidRPr="00931229" w:rsidRDefault="00BB3860" w:rsidP="00BB3860">
            <w:pPr>
              <w:pStyle w:val="acctfourfigures"/>
              <w:tabs>
                <w:tab w:val="clear" w:pos="765"/>
              </w:tabs>
              <w:spacing w:line="240" w:lineRule="atLeast"/>
              <w:jc w:val="center"/>
              <w:rPr>
                <w:rFonts w:cs="Times New Roman"/>
                <w:sz w:val="18"/>
                <w:szCs w:val="18"/>
              </w:rPr>
            </w:pPr>
          </w:p>
        </w:tc>
        <w:tc>
          <w:tcPr>
            <w:tcW w:w="297" w:type="dxa"/>
          </w:tcPr>
          <w:p w:rsidR="00BB3860" w:rsidRPr="00931229" w:rsidRDefault="00BB3860" w:rsidP="00BB3860">
            <w:pPr>
              <w:pStyle w:val="acctfourfigures"/>
              <w:spacing w:line="240" w:lineRule="atLeast"/>
              <w:rPr>
                <w:rFonts w:cs="Times New Roman"/>
                <w:sz w:val="18"/>
                <w:szCs w:val="18"/>
              </w:rPr>
            </w:pPr>
          </w:p>
        </w:tc>
        <w:tc>
          <w:tcPr>
            <w:tcW w:w="1302" w:type="dxa"/>
            <w:tcBorders>
              <w:top w:val="single" w:sz="4" w:space="0" w:color="auto"/>
            </w:tcBorders>
            <w:shd w:val="clear" w:color="auto" w:fill="auto"/>
          </w:tcPr>
          <w:p w:rsidR="00BB3860" w:rsidRPr="00931229" w:rsidRDefault="00BB3860" w:rsidP="00BB3860">
            <w:pPr>
              <w:pStyle w:val="acctfourfigures"/>
              <w:spacing w:line="240" w:lineRule="atLeast"/>
              <w:rPr>
                <w:rFonts w:cs="Times New Roman"/>
                <w:sz w:val="18"/>
                <w:szCs w:val="18"/>
              </w:rPr>
            </w:pPr>
          </w:p>
        </w:tc>
        <w:tc>
          <w:tcPr>
            <w:tcW w:w="178" w:type="dxa"/>
          </w:tcPr>
          <w:p w:rsidR="00BB3860" w:rsidRPr="00931229" w:rsidRDefault="00BB3860" w:rsidP="00BB3860">
            <w:pPr>
              <w:pStyle w:val="acctfourfigures"/>
              <w:tabs>
                <w:tab w:val="clear" w:pos="765"/>
              </w:tabs>
              <w:spacing w:line="240" w:lineRule="atLeast"/>
              <w:jc w:val="center"/>
              <w:rPr>
                <w:rFonts w:cs="Times New Roman"/>
                <w:sz w:val="18"/>
                <w:szCs w:val="18"/>
              </w:rPr>
            </w:pPr>
          </w:p>
        </w:tc>
        <w:tc>
          <w:tcPr>
            <w:tcW w:w="1336" w:type="dxa"/>
            <w:shd w:val="clear" w:color="auto" w:fill="auto"/>
          </w:tcPr>
          <w:p w:rsidR="00BB3860" w:rsidRPr="00931229" w:rsidRDefault="00BB3860" w:rsidP="00BB3860">
            <w:pPr>
              <w:pStyle w:val="acctfourfigures"/>
              <w:tabs>
                <w:tab w:val="clear" w:pos="765"/>
              </w:tabs>
              <w:spacing w:line="240" w:lineRule="atLeast"/>
              <w:jc w:val="center"/>
              <w:rPr>
                <w:rFonts w:cs="Times New Roman"/>
                <w:sz w:val="18"/>
                <w:szCs w:val="18"/>
              </w:rPr>
            </w:pPr>
          </w:p>
        </w:tc>
      </w:tr>
      <w:tr w:rsidR="00EF339A" w:rsidRPr="00931229" w:rsidTr="00BB3860">
        <w:trPr>
          <w:cantSplit/>
        </w:trPr>
        <w:tc>
          <w:tcPr>
            <w:tcW w:w="3431" w:type="dxa"/>
            <w:shd w:val="clear" w:color="auto" w:fill="auto"/>
          </w:tcPr>
          <w:p w:rsidR="00EF339A" w:rsidRPr="00931229" w:rsidRDefault="00EF339A" w:rsidP="00EF339A">
            <w:pPr>
              <w:pStyle w:val="Header"/>
              <w:ind w:right="-79"/>
              <w:rPr>
                <w:rFonts w:ascii="Times New Roman" w:hAnsi="Times New Roman" w:cs="Times New Roman"/>
              </w:rPr>
            </w:pPr>
            <w:r w:rsidRPr="00931229">
              <w:rPr>
                <w:rFonts w:ascii="Times New Roman" w:hAnsi="Times New Roman" w:cs="Times New Roman"/>
              </w:rPr>
              <w:t>Employee benefit expense</w:t>
            </w:r>
          </w:p>
        </w:tc>
        <w:tc>
          <w:tcPr>
            <w:tcW w:w="1334"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EF339A" w:rsidRPr="00424805"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61,601,136</w:t>
            </w:r>
          </w:p>
        </w:tc>
        <w:tc>
          <w:tcPr>
            <w:tcW w:w="17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EF339A" w:rsidRPr="00472157"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72157">
              <w:rPr>
                <w:rFonts w:ascii="Times New Roman" w:eastAsia="Cordia New" w:hAnsi="Times New Roman" w:cs="Times New Roman"/>
              </w:rPr>
              <w:t>60,513,319</w:t>
            </w:r>
          </w:p>
        </w:tc>
      </w:tr>
      <w:tr w:rsidR="00EF339A" w:rsidRPr="00931229" w:rsidTr="00BB3860">
        <w:trPr>
          <w:cantSplit/>
        </w:trPr>
        <w:tc>
          <w:tcPr>
            <w:tcW w:w="3431" w:type="dxa"/>
            <w:shd w:val="clear" w:color="auto" w:fill="auto"/>
          </w:tcPr>
          <w:p w:rsidR="00EF339A" w:rsidRPr="00931229" w:rsidRDefault="00EF339A" w:rsidP="00EF339A">
            <w:pPr>
              <w:pStyle w:val="Header"/>
              <w:ind w:right="-79"/>
              <w:rPr>
                <w:rFonts w:ascii="Times New Roman" w:hAnsi="Times New Roman" w:cs="Times New Roman"/>
              </w:rPr>
            </w:pPr>
            <w:r w:rsidRPr="00931229">
              <w:rPr>
                <w:rFonts w:ascii="Times New Roman" w:hAnsi="Times New Roman" w:cs="Times New Roman"/>
              </w:rPr>
              <w:t>Premises and equipment expense</w:t>
            </w:r>
          </w:p>
        </w:tc>
        <w:tc>
          <w:tcPr>
            <w:tcW w:w="1334"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EF339A" w:rsidRPr="00424805"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22,950,768</w:t>
            </w:r>
          </w:p>
        </w:tc>
        <w:tc>
          <w:tcPr>
            <w:tcW w:w="17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EF339A" w:rsidRPr="00472157"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72157">
              <w:rPr>
                <w:rFonts w:ascii="Times New Roman" w:eastAsia="Cordia New" w:hAnsi="Times New Roman" w:cs="Times New Roman"/>
              </w:rPr>
              <w:t xml:space="preserve"> 26,792,788 </w:t>
            </w:r>
          </w:p>
        </w:tc>
      </w:tr>
      <w:tr w:rsidR="00EF339A" w:rsidRPr="00931229" w:rsidTr="00BB3860">
        <w:trPr>
          <w:cantSplit/>
        </w:trPr>
        <w:tc>
          <w:tcPr>
            <w:tcW w:w="3431" w:type="dxa"/>
            <w:shd w:val="clear" w:color="auto" w:fill="auto"/>
          </w:tcPr>
          <w:p w:rsidR="00EF339A" w:rsidRPr="00931229" w:rsidRDefault="00EF339A" w:rsidP="00EF339A">
            <w:pPr>
              <w:pStyle w:val="Header"/>
              <w:ind w:right="-79"/>
              <w:rPr>
                <w:rFonts w:ascii="Times New Roman" w:hAnsi="Times New Roman" w:cs="Times New Roman"/>
              </w:rPr>
            </w:pPr>
            <w:r w:rsidRPr="00931229">
              <w:rPr>
                <w:rFonts w:ascii="Times New Roman" w:hAnsi="Times New Roman" w:cs="Times New Roman"/>
              </w:rPr>
              <w:t>Taxes and duties</w:t>
            </w:r>
          </w:p>
        </w:tc>
        <w:tc>
          <w:tcPr>
            <w:tcW w:w="1334"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EF339A" w:rsidRPr="00424805"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512,550</w:t>
            </w:r>
          </w:p>
        </w:tc>
        <w:tc>
          <w:tcPr>
            <w:tcW w:w="17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EF339A" w:rsidRPr="00472157"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72157">
              <w:rPr>
                <w:rFonts w:ascii="Times New Roman" w:eastAsia="Cordia New" w:hAnsi="Times New Roman" w:cs="Times New Roman"/>
              </w:rPr>
              <w:t xml:space="preserve"> 504,814 </w:t>
            </w:r>
          </w:p>
        </w:tc>
      </w:tr>
      <w:tr w:rsidR="00EF339A" w:rsidRPr="00931229" w:rsidTr="00BB3860">
        <w:trPr>
          <w:cantSplit/>
        </w:trPr>
        <w:tc>
          <w:tcPr>
            <w:tcW w:w="3431" w:type="dxa"/>
            <w:shd w:val="clear" w:color="auto" w:fill="auto"/>
          </w:tcPr>
          <w:p w:rsidR="00EF339A" w:rsidRPr="00931229" w:rsidRDefault="00EF339A" w:rsidP="00EF339A">
            <w:pPr>
              <w:pStyle w:val="Header"/>
              <w:ind w:right="-79"/>
              <w:rPr>
                <w:rFonts w:ascii="Times New Roman" w:hAnsi="Times New Roman" w:cs="Times New Roman"/>
              </w:rPr>
            </w:pPr>
            <w:r>
              <w:rPr>
                <w:rFonts w:ascii="Times New Roman" w:hAnsi="Times New Roman" w:cs="Times New Roman"/>
              </w:rPr>
              <w:t>A</w:t>
            </w:r>
            <w:r w:rsidRPr="00CF326B">
              <w:rPr>
                <w:rFonts w:ascii="Times New Roman" w:hAnsi="Times New Roman" w:cs="Times New Roman"/>
              </w:rPr>
              <w:t>llowance for doubtful accounts</w:t>
            </w:r>
          </w:p>
        </w:tc>
        <w:tc>
          <w:tcPr>
            <w:tcW w:w="1334"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297"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EF339A" w:rsidRPr="00424805"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24,108,263</w:t>
            </w:r>
          </w:p>
        </w:tc>
        <w:tc>
          <w:tcPr>
            <w:tcW w:w="17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EF339A" w:rsidRPr="00472157"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72157">
              <w:rPr>
                <w:rFonts w:ascii="Times New Roman" w:eastAsia="Cordia New" w:hAnsi="Times New Roman" w:cs="Times New Roman"/>
              </w:rPr>
              <w:t xml:space="preserve"> 16,776,698 </w:t>
            </w:r>
          </w:p>
        </w:tc>
      </w:tr>
      <w:tr w:rsidR="00EF339A" w:rsidRPr="00931229" w:rsidTr="00BB3860">
        <w:trPr>
          <w:cantSplit/>
        </w:trPr>
        <w:tc>
          <w:tcPr>
            <w:tcW w:w="3431" w:type="dxa"/>
            <w:shd w:val="clear" w:color="auto" w:fill="auto"/>
          </w:tcPr>
          <w:p w:rsidR="00EF339A" w:rsidRPr="00931229" w:rsidRDefault="00EF339A" w:rsidP="00EF339A">
            <w:pPr>
              <w:pStyle w:val="Header"/>
              <w:ind w:right="-79"/>
              <w:rPr>
                <w:rFonts w:ascii="Times New Roman" w:hAnsi="Times New Roman" w:cs="Times New Roman"/>
              </w:rPr>
            </w:pPr>
            <w:r w:rsidRPr="00931229">
              <w:rPr>
                <w:rFonts w:ascii="Times New Roman" w:hAnsi="Times New Roman" w:cs="Times New Roman"/>
              </w:rPr>
              <w:t>Other operating expenses</w:t>
            </w:r>
          </w:p>
        </w:tc>
        <w:tc>
          <w:tcPr>
            <w:tcW w:w="1334"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tcBorders>
              <w:bottom w:val="single" w:sz="4" w:space="0" w:color="auto"/>
            </w:tcBorders>
            <w:shd w:val="clear" w:color="auto" w:fill="auto"/>
          </w:tcPr>
          <w:p w:rsidR="00EF339A" w:rsidRPr="00424805"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 xml:space="preserve"> 18,849,729 </w:t>
            </w:r>
          </w:p>
        </w:tc>
        <w:tc>
          <w:tcPr>
            <w:tcW w:w="17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bottom w:val="single" w:sz="4" w:space="0" w:color="auto"/>
            </w:tcBorders>
            <w:shd w:val="clear" w:color="auto" w:fill="auto"/>
          </w:tcPr>
          <w:p w:rsidR="00EF339A" w:rsidRPr="00472157"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72157">
              <w:rPr>
                <w:rFonts w:ascii="Times New Roman" w:eastAsia="Cordia New" w:hAnsi="Times New Roman" w:cs="Times New Roman"/>
              </w:rPr>
              <w:t>64,287,423</w:t>
            </w:r>
          </w:p>
        </w:tc>
      </w:tr>
      <w:tr w:rsidR="00EF339A" w:rsidRPr="00931229" w:rsidTr="00BB3860">
        <w:trPr>
          <w:cantSplit/>
        </w:trPr>
        <w:tc>
          <w:tcPr>
            <w:tcW w:w="3431" w:type="dxa"/>
            <w:shd w:val="clear" w:color="auto" w:fill="auto"/>
          </w:tcPr>
          <w:p w:rsidR="00EF339A" w:rsidRPr="00931229" w:rsidRDefault="00EF339A" w:rsidP="00EF339A">
            <w:pPr>
              <w:pStyle w:val="Header"/>
              <w:ind w:right="-79"/>
              <w:rPr>
                <w:rFonts w:ascii="Times New Roman" w:hAnsi="Times New Roman" w:cs="Times New Roman"/>
              </w:rPr>
            </w:pPr>
            <w:r w:rsidRPr="00931229">
              <w:rPr>
                <w:rFonts w:ascii="Times New Roman" w:hAnsi="Times New Roman" w:cs="Times New Roman"/>
              </w:rPr>
              <w:t>Total operating expenses</w:t>
            </w:r>
          </w:p>
        </w:tc>
        <w:tc>
          <w:tcPr>
            <w:tcW w:w="1334"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tcBorders>
              <w:top w:val="single" w:sz="4" w:space="0" w:color="auto"/>
              <w:bottom w:val="double" w:sz="4" w:space="0" w:color="auto"/>
            </w:tcBorders>
            <w:shd w:val="clear" w:color="auto" w:fill="auto"/>
          </w:tcPr>
          <w:p w:rsidR="00EF339A" w:rsidRPr="00424805"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 xml:space="preserve"> 128,022,446 </w:t>
            </w:r>
          </w:p>
        </w:tc>
        <w:tc>
          <w:tcPr>
            <w:tcW w:w="178" w:type="dxa"/>
          </w:tcPr>
          <w:p w:rsidR="00EF339A" w:rsidRPr="00931229"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rsidR="00EF339A" w:rsidRPr="00472157" w:rsidRDefault="00EF339A" w:rsidP="00EF3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72157">
              <w:rPr>
                <w:rFonts w:ascii="Times New Roman" w:eastAsia="Cordia New" w:hAnsi="Times New Roman" w:cs="Times New Roman"/>
              </w:rPr>
              <w:t>168,875,042</w:t>
            </w:r>
          </w:p>
        </w:tc>
      </w:tr>
    </w:tbl>
    <w:p w:rsidR="00BB3860" w:rsidRPr="00F15A3C" w:rsidRDefault="0070611D"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rPr>
        <w:br w:type="page"/>
      </w:r>
      <w:r w:rsidR="00BB3860" w:rsidRPr="00964F32">
        <w:rPr>
          <w:rFonts w:ascii="Times New Roman" w:hAnsi="Times New Roman" w:cs="Times New Roman"/>
          <w:b/>
          <w:bCs/>
        </w:rPr>
        <w:lastRenderedPageBreak/>
        <w:t>2</w:t>
      </w:r>
      <w:r w:rsidR="00BB3860">
        <w:rPr>
          <w:rFonts w:ascii="Times New Roman" w:hAnsi="Times New Roman" w:cs="Times New Roman"/>
          <w:b/>
          <w:bCs/>
        </w:rPr>
        <w:t>6</w:t>
      </w:r>
      <w:r w:rsidR="00BB3860" w:rsidRPr="00964F32">
        <w:rPr>
          <w:rFonts w:ascii="Times New Roman" w:hAnsi="Times New Roman" w:cs="Times New Roman"/>
          <w:b/>
          <w:bCs/>
        </w:rPr>
        <w:t>.</w:t>
      </w:r>
      <w:r w:rsidR="00BB3860" w:rsidRPr="00964F32">
        <w:rPr>
          <w:rFonts w:ascii="Times New Roman" w:hAnsi="Times New Roman" w:cs="Times New Roman"/>
          <w:b/>
          <w:bCs/>
        </w:rPr>
        <w:tab/>
        <w:t>REGISTERED PROVIDENT FUND</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has contributory provident funds for their employees in accordance with the terms and conditions prescribed in the Provident Fund Act B.E. 2530.  Membership to the funds is voluntarily.  Contributions are made monthly by the employees and by the Company at 5% of the employees’ basic salaries. The provident funds are managed by a Fund Manager in accordance with the terms and conditions prescribed in the Ministerial Regulation No. 2 (B.E. 2532) issued under the Provident Fund Act B.E. 2530.</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D0152C">
        <w:rPr>
          <w:rFonts w:ascii="Times New Roman" w:hAnsi="Times New Roman" w:cs="Times New Roman"/>
        </w:rPr>
        <w:t>The Company contributed to the fund for each of the years ended December 31, 2017 and 2016</w:t>
      </w:r>
      <w:r w:rsidR="00A915ED">
        <w:rPr>
          <w:rFonts w:ascii="Times New Roman" w:hAnsi="Times New Roman" w:cs="Times New Roman"/>
        </w:rPr>
        <w:t>, which was recorded as an expense in the statement of comprehensive income</w:t>
      </w:r>
      <w:r w:rsidRPr="00D0152C">
        <w:rPr>
          <w:rFonts w:ascii="Times New Roman" w:hAnsi="Times New Roman" w:cs="Times New Roman"/>
        </w:rPr>
        <w:t xml:space="preserve"> amount</w:t>
      </w:r>
      <w:r w:rsidR="00A915ED">
        <w:rPr>
          <w:rFonts w:ascii="Times New Roman" w:hAnsi="Times New Roman" w:cs="Times New Roman"/>
        </w:rPr>
        <w:t>ed</w:t>
      </w:r>
      <w:r w:rsidRPr="00D0152C">
        <w:rPr>
          <w:rFonts w:ascii="Times New Roman" w:hAnsi="Times New Roman" w:cs="Times New Roman"/>
        </w:rPr>
        <w:t xml:space="preserve"> to approximately Baht 2.3 million</w:t>
      </w:r>
      <w:r w:rsidR="00062289">
        <w:rPr>
          <w:rFonts w:ascii="Times New Roman" w:hAnsi="Times New Roman" w:cs="Times New Roman"/>
        </w:rPr>
        <w:t xml:space="preserve"> each.</w:t>
      </w:r>
    </w:p>
    <w:p w:rsidR="00BB3860" w:rsidRPr="0043054D" w:rsidRDefault="00BB3860" w:rsidP="0043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43054D" w:rsidRDefault="00BB3860" w:rsidP="0043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highlight w:val="yellow"/>
        </w:rPr>
      </w:pPr>
      <w:r w:rsidRPr="00964F32">
        <w:rPr>
          <w:rFonts w:ascii="Times New Roman" w:hAnsi="Times New Roman" w:cs="Times New Roman"/>
          <w:b/>
          <w:bCs/>
        </w:rPr>
        <w:t>2</w:t>
      </w:r>
      <w:r>
        <w:rPr>
          <w:rFonts w:ascii="Times New Roman" w:hAnsi="Times New Roman" w:cs="Times New Roman"/>
          <w:b/>
          <w:bCs/>
        </w:rPr>
        <w:t>7</w:t>
      </w:r>
      <w:r w:rsidRPr="00964F32">
        <w:rPr>
          <w:rFonts w:ascii="Times New Roman" w:hAnsi="Times New Roman" w:cs="Times New Roman"/>
          <w:b/>
          <w:bCs/>
        </w:rPr>
        <w:t>.</w:t>
      </w:r>
      <w:r w:rsidRPr="00964F32">
        <w:rPr>
          <w:rFonts w:ascii="Times New Roman" w:hAnsi="Times New Roman" w:cs="Times New Roman"/>
          <w:b/>
          <w:bCs/>
        </w:rPr>
        <w:tab/>
        <w:t>RISKS OF NON - LIFE INSURANCE BUSINESS</w:t>
      </w:r>
    </w:p>
    <w:p w:rsidR="00BB3860" w:rsidRPr="0043054D" w:rsidRDefault="00BB3860" w:rsidP="0043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7D39D6" w:rsidRDefault="00BB3860" w:rsidP="007D3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7D39D6">
        <w:rPr>
          <w:rFonts w:ascii="Times New Roman" w:hAnsi="Times New Roman" w:cs="Times New Roman"/>
          <w:b/>
          <w:bCs/>
        </w:rPr>
        <w:t xml:space="preserve">27.1 </w:t>
      </w:r>
      <w:r w:rsidRPr="007D39D6">
        <w:rPr>
          <w:rFonts w:ascii="Times New Roman" w:hAnsi="Times New Roman" w:cs="Times New Roman"/>
          <w:b/>
          <w:bCs/>
        </w:rPr>
        <w:tab/>
        <w:t>Insurance Risk</w:t>
      </w:r>
    </w:p>
    <w:p w:rsidR="00BB3860" w:rsidRPr="00964F32" w:rsidRDefault="00BB3860" w:rsidP="00BB3860">
      <w:pPr>
        <w:spacing w:line="240" w:lineRule="exact"/>
        <w:ind w:right="-7"/>
        <w:jc w:val="thaiDistribute"/>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insurance risk occurs from the fluctuation of loss frequency, severity, and correlation deviating from the assumption which is used for the calculation of insurance premium, claim reserving, and underwriting consideration.</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set</w:t>
      </w:r>
      <w:r>
        <w:rPr>
          <w:rFonts w:ascii="Times New Roman" w:hAnsi="Times New Roman" w:cs="Times New Roman"/>
        </w:rPr>
        <w:t>s</w:t>
      </w:r>
      <w:r w:rsidRPr="00964F32">
        <w:rPr>
          <w:rFonts w:ascii="Times New Roman" w:hAnsi="Times New Roman" w:cs="Times New Roman"/>
        </w:rPr>
        <w:t xml:space="preserve"> up a policy for both insurance and reinsurance business. Type of underwriting, area, risk and reinsurance</w:t>
      </w:r>
      <w:r w:rsidRPr="00964F32">
        <w:rPr>
          <w:rFonts w:ascii="Times New Roman" w:hAnsi="Times New Roman" w:cs="Times New Roman"/>
          <w:cs/>
        </w:rPr>
        <w:t xml:space="preserve"> </w:t>
      </w:r>
      <w:r w:rsidRPr="00964F32">
        <w:rPr>
          <w:rFonts w:ascii="Times New Roman" w:hAnsi="Times New Roman" w:cs="Times New Roman"/>
        </w:rPr>
        <w:t>method are defined, which the authorization for approval of sum insured are defined clearly including the level of risk retention to appropriate with the Company’s capital.</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defines the procedures for underwriting carefully and cautiously by considering the insured, the nature of risk, the value of the sum insured including agents and brokers who introduce the insured. The Company considers the proportion of capacity of risk retention. In case of such underwriting</w:t>
      </w:r>
      <w:r w:rsidRPr="00964F32">
        <w:rPr>
          <w:rFonts w:ascii="Times New Roman" w:hAnsi="Times New Roman" w:cs="Times New Roman"/>
          <w:cs/>
        </w:rPr>
        <w:t xml:space="preserve"> </w:t>
      </w:r>
      <w:r w:rsidRPr="00964F32">
        <w:rPr>
          <w:rFonts w:ascii="Times New Roman" w:hAnsi="Times New Roman" w:cs="Times New Roman"/>
        </w:rPr>
        <w:t>has high risk and the Company cannot manage the diversification of risk to appropriate reinsurance companies, the Company will refuse to accept such underwriting. Moreover, if the Company has no experience or no expertise or face any difficulties to consider the acceptance of underwriting, the Company will avoid to accept such underwriting.</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aims to build customer relationship with the insured by creating customer satisfaction and good long-term relationship. Including the development and improvement of human resources and technology to increase capacity of the Company’s administration and management. The Company uses technology and policy to serve the insured as quickly as possible in order to ensure the renewal of insurance policy by the insured. In addition, the Company has expanded its service centers to cover all areas across the country.</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The Company maintains</w:t>
      </w:r>
      <w:r w:rsidRPr="00964F32">
        <w:rPr>
          <w:rFonts w:ascii="Times New Roman" w:hAnsi="Times New Roman" w:cs="Times New Roman"/>
        </w:rPr>
        <w:t xml:space="preserve"> its market share and expand</w:t>
      </w:r>
      <w:r>
        <w:rPr>
          <w:rFonts w:ascii="Times New Roman" w:hAnsi="Times New Roman" w:cs="Times New Roman"/>
        </w:rPr>
        <w:t>s</w:t>
      </w:r>
      <w:r w:rsidRPr="00964F32">
        <w:rPr>
          <w:rFonts w:ascii="Times New Roman" w:hAnsi="Times New Roman" w:cs="Times New Roman"/>
        </w:rPr>
        <w:t xml:space="preserve"> its market share to increase the opportunity of competing against the foreign capital enterprises. The Company recruits more qualified</w:t>
      </w:r>
      <w:r w:rsidRPr="00964F32">
        <w:rPr>
          <w:rFonts w:ascii="Times New Roman" w:hAnsi="Times New Roman" w:cs="Times New Roman"/>
          <w:cs/>
        </w:rPr>
        <w:t xml:space="preserve"> </w:t>
      </w:r>
      <w:r w:rsidRPr="00964F32">
        <w:rPr>
          <w:rFonts w:ascii="Times New Roman" w:hAnsi="Times New Roman" w:cs="Times New Roman"/>
        </w:rPr>
        <w:t>agents and brokers instead of only focus on underwriting, which was based on the expansion of financial institutions to reduce risk and</w:t>
      </w:r>
      <w:r w:rsidRPr="00964F32">
        <w:rPr>
          <w:rFonts w:ascii="Times New Roman" w:hAnsi="Times New Roman" w:cs="Times New Roman"/>
          <w:cs/>
        </w:rPr>
        <w:t xml:space="preserve"> </w:t>
      </w:r>
      <w:r w:rsidRPr="00964F32">
        <w:rPr>
          <w:rFonts w:ascii="Times New Roman" w:hAnsi="Times New Roman" w:cs="Times New Roman"/>
        </w:rPr>
        <w:t>increase the balance of gross premium written from all sources.</w:t>
      </w:r>
    </w:p>
    <w:p w:rsidR="00BB3860" w:rsidRPr="00964F32" w:rsidRDefault="00BB3860" w:rsidP="00BB3860">
      <w:pPr>
        <w:spacing w:line="240" w:lineRule="exact"/>
        <w:ind w:right="-7"/>
        <w:jc w:val="thaiDistribute"/>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Main distribution channel of insurance policy is agents and brokers. The Company set</w:t>
      </w:r>
      <w:r>
        <w:rPr>
          <w:rFonts w:ascii="Times New Roman" w:hAnsi="Times New Roman" w:cs="Times New Roman"/>
        </w:rPr>
        <w:t>s</w:t>
      </w:r>
      <w:r w:rsidRPr="00964F32">
        <w:rPr>
          <w:rFonts w:ascii="Times New Roman" w:hAnsi="Times New Roman" w:cs="Times New Roman"/>
        </w:rPr>
        <w:t xml:space="preserve"> criteria and qualifications in recruiting of an agent and a broker as representative of the Company to prevent the risk of uncollected premium.</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determines how to distribute risks in reinsurance variously by purchasing the Excess of Loss. Moreover, the Company</w:t>
      </w:r>
      <w:r>
        <w:rPr>
          <w:rFonts w:ascii="Times New Roman" w:hAnsi="Times New Roman" w:cs="Times New Roman"/>
        </w:rPr>
        <w:t xml:space="preserve"> has</w:t>
      </w:r>
      <w:r w:rsidRPr="00964F32">
        <w:rPr>
          <w:rFonts w:ascii="Times New Roman" w:hAnsi="Times New Roman" w:cs="Times New Roman"/>
        </w:rPr>
        <w:t xml:space="preserve"> built a network with domestic</w:t>
      </w:r>
      <w:r w:rsidRPr="00964F32">
        <w:rPr>
          <w:rFonts w:ascii="Times New Roman" w:hAnsi="Times New Roman" w:cs="Times New Roman"/>
          <w:cs/>
        </w:rPr>
        <w:t xml:space="preserve"> </w:t>
      </w:r>
      <w:r w:rsidRPr="00964F32">
        <w:rPr>
          <w:rFonts w:ascii="Times New Roman" w:hAnsi="Times New Roman" w:cs="Times New Roman"/>
        </w:rPr>
        <w:t>and overseas reinsurance companies to prevent risk that the Company cannot reinsure continuously.</w:t>
      </w:r>
    </w:p>
    <w:p w:rsidR="00BB3860" w:rsidRPr="00F15A3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highlight w:val="yellow"/>
        </w:rPr>
        <w:br w:type="page"/>
      </w:r>
      <w:r w:rsidRPr="00F15A3C">
        <w:rPr>
          <w:rFonts w:ascii="Times New Roman" w:hAnsi="Times New Roman" w:cs="Times New Roman"/>
        </w:rPr>
        <w:lastRenderedPageBreak/>
        <w:t>Concentrations of insurance contract liabilities, segregated by insurance type, is tabled below.</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Style w:val="TableGrid"/>
        <w:tblW w:w="9576"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97"/>
        <w:gridCol w:w="106"/>
        <w:gridCol w:w="1136"/>
        <w:gridCol w:w="106"/>
        <w:gridCol w:w="1145"/>
        <w:gridCol w:w="106"/>
        <w:gridCol w:w="1136"/>
        <w:gridCol w:w="106"/>
        <w:gridCol w:w="1145"/>
        <w:gridCol w:w="106"/>
        <w:gridCol w:w="1136"/>
        <w:gridCol w:w="106"/>
        <w:gridCol w:w="1145"/>
      </w:tblGrid>
      <w:tr w:rsidR="00BB3860" w:rsidRPr="004D30B0" w:rsidTr="00BB3860">
        <w:tc>
          <w:tcPr>
            <w:tcW w:w="209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7373" w:type="dxa"/>
            <w:gridSpan w:val="11"/>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In Baht</w:t>
            </w:r>
          </w:p>
        </w:tc>
      </w:tr>
      <w:tr w:rsidR="00BB3860" w:rsidRPr="004D30B0" w:rsidTr="00BB3860">
        <w:tc>
          <w:tcPr>
            <w:tcW w:w="209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3629" w:type="dxa"/>
            <w:gridSpan w:val="5"/>
            <w:tcBorders>
              <w:top w:val="single" w:sz="4" w:space="0" w:color="auto"/>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w:t>
            </w:r>
            <w:r>
              <w:rPr>
                <w:rFonts w:ascii="Times New Roman" w:hAnsi="Times New Roman" w:cs="Times New Roman"/>
                <w:sz w:val="16"/>
                <w:szCs w:val="16"/>
              </w:rPr>
              <w:t>7</w:t>
            </w:r>
          </w:p>
        </w:tc>
        <w:tc>
          <w:tcPr>
            <w:tcW w:w="10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16"/>
                <w:szCs w:val="16"/>
              </w:rPr>
            </w:pPr>
          </w:p>
        </w:tc>
        <w:tc>
          <w:tcPr>
            <w:tcW w:w="3638" w:type="dxa"/>
            <w:gridSpan w:val="5"/>
            <w:tcBorders>
              <w:top w:val="single" w:sz="4" w:space="0" w:color="auto"/>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2016</w:t>
            </w:r>
          </w:p>
        </w:tc>
      </w:tr>
      <w:tr w:rsidR="00BB3860" w:rsidRPr="004D30B0" w:rsidTr="00BB3860">
        <w:tc>
          <w:tcPr>
            <w:tcW w:w="209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Claim</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Claim</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Claim</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Claim</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09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09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highlight w:val="yellow"/>
              </w:rPr>
            </w:pPr>
            <w:r w:rsidRPr="004D30B0">
              <w:rPr>
                <w:rFonts w:ascii="Times New Roman" w:hAnsi="Times New Roman" w:cs="Times New Roman"/>
                <w:sz w:val="16"/>
                <w:szCs w:val="16"/>
              </w:rPr>
              <w:t>before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before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097"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63"/>
              <w:jc w:val="center"/>
              <w:rPr>
                <w:rFonts w:ascii="Times New Roman" w:hAnsi="Times New Roman" w:cs="Times New Roman"/>
                <w:sz w:val="16"/>
                <w:szCs w:val="16"/>
              </w:rPr>
            </w:pPr>
            <w:r w:rsidRPr="004D30B0">
              <w:rPr>
                <w:rFonts w:ascii="Times New Roman" w:hAnsi="Times New Roman" w:cs="Times New Roman"/>
                <w:sz w:val="16"/>
                <w:szCs w:val="16"/>
              </w:rPr>
              <w:t>Type of underwriting</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r>
      <w:tr w:rsidR="00BB3860" w:rsidRPr="004D30B0" w:rsidTr="00BB3860">
        <w:tc>
          <w:tcPr>
            <w:tcW w:w="2097"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E828FA" w:rsidRPr="004D30B0" w:rsidTr="00BB3860">
        <w:tc>
          <w:tcPr>
            <w:tcW w:w="2097"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4D30B0">
              <w:rPr>
                <w:rFonts w:ascii="Times New Roman" w:hAnsi="Times New Roman" w:cs="Times New Roman"/>
                <w:sz w:val="16"/>
                <w:szCs w:val="16"/>
              </w:rPr>
              <w:t>Fire</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C7441B">
              <w:rPr>
                <w:rFonts w:ascii="Times New Roman" w:hAnsi="Times New Roman" w:cs="Times New Roman"/>
                <w:sz w:val="16"/>
                <w:szCs w:val="16"/>
              </w:rPr>
              <w:t xml:space="preserve"> 3,147,240 </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 xml:space="preserve"> (1,310,496)</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1,836,744</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2,669,876</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(1,819,447)</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850,429</w:t>
            </w:r>
          </w:p>
        </w:tc>
      </w:tr>
      <w:tr w:rsidR="00E828FA" w:rsidRPr="004D30B0" w:rsidTr="00BB3860">
        <w:tc>
          <w:tcPr>
            <w:tcW w:w="2097"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ight="-97"/>
              <w:rPr>
                <w:rFonts w:ascii="Times New Roman" w:hAnsi="Times New Roman" w:cs="Times New Roman"/>
                <w:b/>
                <w:bCs/>
                <w:sz w:val="16"/>
                <w:szCs w:val="16"/>
              </w:rPr>
            </w:pPr>
            <w:r>
              <w:rPr>
                <w:rFonts w:ascii="Times New Roman" w:hAnsi="Times New Roman" w:cs="Times New Roman"/>
                <w:sz w:val="16"/>
                <w:szCs w:val="16"/>
              </w:rPr>
              <w:t>Marine and t</w:t>
            </w:r>
            <w:r w:rsidRPr="004D30B0">
              <w:rPr>
                <w:rFonts w:ascii="Times New Roman" w:hAnsi="Times New Roman" w:cs="Times New Roman"/>
                <w:sz w:val="16"/>
                <w:szCs w:val="16"/>
              </w:rPr>
              <w:t>ransportation</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3D2D23"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Pr>
                <w:rFonts w:ascii="Times New Roman" w:hAnsi="Times New Roman" w:cs="Times New Roman"/>
                <w:sz w:val="16"/>
                <w:szCs w:val="16"/>
              </w:rPr>
              <w:t>630,262</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 xml:space="preserve"> (362,734)</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3D2D23"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Pr>
                <w:rFonts w:ascii="Times New Roman" w:hAnsi="Times New Roman" w:cs="Times New Roman"/>
                <w:sz w:val="16"/>
                <w:szCs w:val="16"/>
              </w:rPr>
              <w:t>267,528</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633,621</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(178,202)</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455,419</w:t>
            </w:r>
          </w:p>
        </w:tc>
      </w:tr>
      <w:tr w:rsidR="00E828FA" w:rsidRPr="004D30B0" w:rsidTr="00BB3860">
        <w:tc>
          <w:tcPr>
            <w:tcW w:w="2097"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4D30B0">
              <w:rPr>
                <w:rFonts w:ascii="Times New Roman" w:hAnsi="Times New Roman" w:cs="Times New Roman"/>
                <w:sz w:val="16"/>
                <w:szCs w:val="16"/>
              </w:rPr>
              <w:t>Motor</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C7441B">
              <w:rPr>
                <w:rFonts w:ascii="Times New Roman" w:hAnsi="Times New Roman" w:cs="Times New Roman"/>
                <w:sz w:val="16"/>
                <w:szCs w:val="16"/>
              </w:rPr>
              <w:t xml:space="preserve"> 27</w:t>
            </w:r>
            <w:r w:rsidR="003D2D23">
              <w:rPr>
                <w:rFonts w:ascii="Times New Roman" w:hAnsi="Times New Roman" w:cs="Times New Roman"/>
                <w:sz w:val="16"/>
                <w:szCs w:val="16"/>
              </w:rPr>
              <w:t>4</w:t>
            </w:r>
            <w:r w:rsidRPr="00C7441B">
              <w:rPr>
                <w:rFonts w:ascii="Times New Roman" w:hAnsi="Times New Roman" w:cs="Times New Roman"/>
                <w:sz w:val="16"/>
                <w:szCs w:val="16"/>
              </w:rPr>
              <w:t>,</w:t>
            </w:r>
            <w:r w:rsidR="003D2D23">
              <w:rPr>
                <w:rFonts w:ascii="Times New Roman" w:hAnsi="Times New Roman" w:cs="Times New Roman"/>
                <w:sz w:val="16"/>
                <w:szCs w:val="16"/>
              </w:rPr>
              <w:t>575</w:t>
            </w:r>
            <w:r w:rsidRPr="00C7441B">
              <w:rPr>
                <w:rFonts w:ascii="Times New Roman" w:hAnsi="Times New Roman" w:cs="Times New Roman"/>
                <w:sz w:val="16"/>
                <w:szCs w:val="16"/>
              </w:rPr>
              <w:t>,</w:t>
            </w:r>
            <w:r w:rsidR="003D2D23">
              <w:rPr>
                <w:rFonts w:ascii="Times New Roman" w:hAnsi="Times New Roman" w:cs="Times New Roman"/>
                <w:sz w:val="16"/>
                <w:szCs w:val="16"/>
              </w:rPr>
              <w:t>866</w:t>
            </w:r>
            <w:r w:rsidRPr="00C7441B">
              <w:rPr>
                <w:rFonts w:ascii="Times New Roman" w:hAnsi="Times New Roman" w:cs="Times New Roman"/>
                <w:sz w:val="16"/>
                <w:szCs w:val="16"/>
              </w:rPr>
              <w:t xml:space="preserve"> </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 xml:space="preserve"> (95,1</w:t>
            </w:r>
            <w:r w:rsidR="003D2D23">
              <w:rPr>
                <w:rFonts w:ascii="Times New Roman" w:hAnsi="Times New Roman" w:cs="Times New Roman"/>
                <w:sz w:val="16"/>
                <w:szCs w:val="16"/>
              </w:rPr>
              <w:t>07</w:t>
            </w:r>
            <w:r w:rsidRPr="00C7441B">
              <w:rPr>
                <w:rFonts w:ascii="Times New Roman" w:hAnsi="Times New Roman" w:cs="Times New Roman"/>
                <w:sz w:val="16"/>
                <w:szCs w:val="16"/>
              </w:rPr>
              <w:t>,</w:t>
            </w:r>
            <w:r w:rsidR="003D2D23">
              <w:rPr>
                <w:rFonts w:ascii="Times New Roman" w:hAnsi="Times New Roman" w:cs="Times New Roman"/>
                <w:sz w:val="16"/>
                <w:szCs w:val="16"/>
              </w:rPr>
              <w:t>570</w:t>
            </w:r>
            <w:r w:rsidRPr="00C7441B">
              <w:rPr>
                <w:rFonts w:ascii="Times New Roman" w:hAnsi="Times New Roman" w:cs="Times New Roman"/>
                <w:sz w:val="16"/>
                <w:szCs w:val="16"/>
              </w:rPr>
              <w:t>)</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17</w:t>
            </w:r>
            <w:r w:rsidR="003D2D23">
              <w:rPr>
                <w:rFonts w:ascii="Times New Roman" w:hAnsi="Times New Roman" w:cs="Times New Roman"/>
                <w:sz w:val="16"/>
                <w:szCs w:val="16"/>
              </w:rPr>
              <w:t>9,468,296</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210,827,820</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(81,249,791)</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129,578,029</w:t>
            </w:r>
          </w:p>
        </w:tc>
      </w:tr>
      <w:tr w:rsidR="00E828FA" w:rsidRPr="004D30B0" w:rsidTr="00BB3860">
        <w:tc>
          <w:tcPr>
            <w:tcW w:w="2097"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4D30B0">
              <w:rPr>
                <w:rFonts w:ascii="Times New Roman" w:hAnsi="Times New Roman" w:cs="Times New Roman"/>
                <w:sz w:val="16"/>
                <w:szCs w:val="16"/>
              </w:rPr>
              <w:t>Miscellaneous</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C7441B">
              <w:rPr>
                <w:rFonts w:ascii="Times New Roman" w:hAnsi="Times New Roman" w:cs="Times New Roman"/>
                <w:sz w:val="16"/>
                <w:szCs w:val="16"/>
              </w:rPr>
              <w:t xml:space="preserve"> 185,431,548 </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 xml:space="preserve"> (160,200,217)</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25,231,331</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117,001,637</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(117,161,113)</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8"/>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(159,476)</w:t>
            </w:r>
          </w:p>
        </w:tc>
      </w:tr>
      <w:tr w:rsidR="00E828FA" w:rsidRPr="004D30B0" w:rsidTr="00BB3860">
        <w:tc>
          <w:tcPr>
            <w:tcW w:w="2097"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4D30B0">
              <w:rPr>
                <w:rFonts w:ascii="Times New Roman" w:hAnsi="Times New Roman" w:cs="Times New Roman"/>
                <w:sz w:val="16"/>
                <w:szCs w:val="16"/>
              </w:rPr>
              <w:t>Total</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E828FA" w:rsidRPr="00C7441B" w:rsidRDefault="00E828FA"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C7441B">
              <w:rPr>
                <w:rFonts w:ascii="Times New Roman" w:hAnsi="Times New Roman" w:cs="Times New Roman"/>
                <w:sz w:val="16"/>
                <w:szCs w:val="16"/>
              </w:rPr>
              <w:t>463,</w:t>
            </w:r>
            <w:r w:rsidR="003D2D23">
              <w:rPr>
                <w:rFonts w:ascii="Times New Roman" w:hAnsi="Times New Roman" w:cs="Times New Roman"/>
                <w:sz w:val="16"/>
                <w:szCs w:val="16"/>
              </w:rPr>
              <w:t>784,916</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E828FA" w:rsidRPr="00C7441B" w:rsidRDefault="00E828FA"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 xml:space="preserve"> (256,9</w:t>
            </w:r>
            <w:r w:rsidR="003D2D23">
              <w:rPr>
                <w:rFonts w:ascii="Times New Roman" w:hAnsi="Times New Roman" w:cs="Times New Roman"/>
                <w:sz w:val="16"/>
                <w:szCs w:val="16"/>
              </w:rPr>
              <w:t>81</w:t>
            </w:r>
            <w:r w:rsidRPr="00C7441B">
              <w:rPr>
                <w:rFonts w:ascii="Times New Roman" w:hAnsi="Times New Roman" w:cs="Times New Roman"/>
                <w:sz w:val="16"/>
                <w:szCs w:val="16"/>
              </w:rPr>
              <w:t>,</w:t>
            </w:r>
            <w:r w:rsidR="003D2D23">
              <w:rPr>
                <w:rFonts w:ascii="Times New Roman" w:hAnsi="Times New Roman" w:cs="Times New Roman"/>
                <w:sz w:val="16"/>
                <w:szCs w:val="16"/>
              </w:rPr>
              <w:t>017</w:t>
            </w:r>
            <w:r w:rsidRPr="00C7441B">
              <w:rPr>
                <w:rFonts w:ascii="Times New Roman" w:hAnsi="Times New Roman" w:cs="Times New Roman"/>
                <w:sz w:val="16"/>
                <w:szCs w:val="16"/>
              </w:rPr>
              <w:t>)</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C7441B">
              <w:rPr>
                <w:rFonts w:ascii="Times New Roman" w:hAnsi="Times New Roman" w:cs="Times New Roman"/>
                <w:sz w:val="16"/>
                <w:szCs w:val="16"/>
              </w:rPr>
              <w:t>206,803,899</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331,132,954</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(200,408,553)</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C7441B">
              <w:rPr>
                <w:rFonts w:ascii="Times New Roman" w:eastAsia="Cordia New" w:hAnsi="Times New Roman" w:cs="Times New Roman"/>
                <w:sz w:val="16"/>
                <w:szCs w:val="16"/>
              </w:rPr>
              <w:t>130,724,401</w:t>
            </w:r>
          </w:p>
        </w:tc>
      </w:tr>
    </w:tbl>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Style w:val="TableGrid"/>
        <w:tblW w:w="9628"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106"/>
        <w:gridCol w:w="108"/>
        <w:gridCol w:w="1177"/>
        <w:gridCol w:w="106"/>
        <w:gridCol w:w="1145"/>
        <w:gridCol w:w="106"/>
        <w:gridCol w:w="1136"/>
        <w:gridCol w:w="106"/>
        <w:gridCol w:w="1145"/>
        <w:gridCol w:w="106"/>
        <w:gridCol w:w="1136"/>
        <w:gridCol w:w="106"/>
        <w:gridCol w:w="1145"/>
      </w:tblGrid>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7414" w:type="dxa"/>
            <w:gridSpan w:val="11"/>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In Baht</w:t>
            </w:r>
          </w:p>
        </w:tc>
      </w:tr>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3670" w:type="dxa"/>
            <w:gridSpan w:val="5"/>
            <w:tcBorders>
              <w:top w:val="single" w:sz="4" w:space="0" w:color="auto"/>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w:t>
            </w:r>
            <w:r>
              <w:rPr>
                <w:rFonts w:ascii="Times New Roman" w:hAnsi="Times New Roman" w:cs="Times New Roman"/>
                <w:sz w:val="16"/>
                <w:szCs w:val="16"/>
              </w:rPr>
              <w:t>7</w:t>
            </w:r>
          </w:p>
        </w:tc>
        <w:tc>
          <w:tcPr>
            <w:tcW w:w="10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16"/>
                <w:szCs w:val="16"/>
              </w:rPr>
            </w:pPr>
          </w:p>
        </w:tc>
        <w:tc>
          <w:tcPr>
            <w:tcW w:w="3638" w:type="dxa"/>
            <w:gridSpan w:val="5"/>
            <w:tcBorders>
              <w:top w:val="single" w:sz="4" w:space="0" w:color="auto"/>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2016</w:t>
            </w:r>
          </w:p>
        </w:tc>
      </w:tr>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before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before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10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63"/>
              <w:jc w:val="center"/>
              <w:rPr>
                <w:rFonts w:ascii="Times New Roman" w:hAnsi="Times New Roman" w:cs="Times New Roman"/>
                <w:sz w:val="16"/>
                <w:szCs w:val="16"/>
              </w:rPr>
            </w:pPr>
            <w:r w:rsidRPr="004D30B0">
              <w:rPr>
                <w:rFonts w:ascii="Times New Roman" w:hAnsi="Times New Roman" w:cs="Times New Roman"/>
                <w:sz w:val="16"/>
                <w:szCs w:val="16"/>
              </w:rPr>
              <w:t>Type of underwriting</w:t>
            </w: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r>
      <w:tr w:rsidR="00BB3860" w:rsidRPr="004D30B0" w:rsidTr="00BB3860">
        <w:tc>
          <w:tcPr>
            <w:tcW w:w="210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E828FA" w:rsidRPr="004D30B0" w:rsidTr="00BB3860">
        <w:tc>
          <w:tcPr>
            <w:tcW w:w="2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Fire</w:t>
            </w:r>
          </w:p>
        </w:tc>
        <w:tc>
          <w:tcPr>
            <w:tcW w:w="108"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15,139,669 </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(7,945,415)</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7,194,254</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18,626,623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(10,207,633)</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8,418,990 </w:t>
            </w:r>
          </w:p>
        </w:tc>
      </w:tr>
      <w:tr w:rsidR="00E828FA" w:rsidRPr="004D30B0" w:rsidTr="00BB3860">
        <w:tc>
          <w:tcPr>
            <w:tcW w:w="2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97"/>
              <w:rPr>
                <w:rFonts w:ascii="Times New Roman" w:hAnsi="Times New Roman" w:cs="Times New Roman"/>
                <w:b/>
                <w:bCs/>
                <w:sz w:val="16"/>
                <w:szCs w:val="16"/>
              </w:rPr>
            </w:pPr>
            <w:r>
              <w:rPr>
                <w:rFonts w:ascii="Times New Roman" w:hAnsi="Times New Roman" w:cs="Times New Roman"/>
                <w:sz w:val="16"/>
                <w:szCs w:val="16"/>
              </w:rPr>
              <w:t>Marine and t</w:t>
            </w:r>
            <w:r w:rsidRPr="004D30B0">
              <w:rPr>
                <w:rFonts w:ascii="Times New Roman" w:hAnsi="Times New Roman" w:cs="Times New Roman"/>
                <w:sz w:val="16"/>
                <w:szCs w:val="16"/>
              </w:rPr>
              <w:t>ransportation</w:t>
            </w:r>
          </w:p>
        </w:tc>
        <w:tc>
          <w:tcPr>
            <w:tcW w:w="108"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230,046 </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(115,545)</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114,501</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437,297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Pr>
                <w:rFonts w:ascii="Times New Roman" w:eastAsia="Cordia New" w:hAnsi="Times New Roman" w:cs="Times New Roman"/>
                <w:sz w:val="16"/>
                <w:szCs w:val="16"/>
              </w:rPr>
              <w:t>(</w:t>
            </w:r>
            <w:r w:rsidRPr="004D30B0">
              <w:rPr>
                <w:rFonts w:ascii="Times New Roman" w:eastAsia="Cordia New" w:hAnsi="Times New Roman" w:cs="Times New Roman"/>
                <w:sz w:val="16"/>
                <w:szCs w:val="16"/>
              </w:rPr>
              <w:t xml:space="preserve">299,311)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137,986 </w:t>
            </w:r>
          </w:p>
        </w:tc>
      </w:tr>
      <w:tr w:rsidR="00E828FA" w:rsidRPr="004D30B0" w:rsidTr="00BB3860">
        <w:tc>
          <w:tcPr>
            <w:tcW w:w="2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Motor</w:t>
            </w:r>
          </w:p>
        </w:tc>
        <w:tc>
          <w:tcPr>
            <w:tcW w:w="108"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315,992,019 </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(93,213,002)</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222,779,018</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336,286,684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(103,266,286)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233,020,398 </w:t>
            </w:r>
          </w:p>
        </w:tc>
      </w:tr>
      <w:tr w:rsidR="00E828FA" w:rsidRPr="004D30B0" w:rsidTr="00BB3860">
        <w:tc>
          <w:tcPr>
            <w:tcW w:w="2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Miscellaneous</w:t>
            </w:r>
          </w:p>
        </w:tc>
        <w:tc>
          <w:tcPr>
            <w:tcW w:w="108"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56,129,571 </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(45,118,503)</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11,011,068</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81,302,215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(69,093,876)</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12,208,339</w:t>
            </w:r>
          </w:p>
        </w:tc>
      </w:tr>
      <w:tr w:rsidR="00E828FA" w:rsidRPr="004D30B0" w:rsidTr="00BB3860">
        <w:tc>
          <w:tcPr>
            <w:tcW w:w="2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Total</w:t>
            </w:r>
          </w:p>
        </w:tc>
        <w:tc>
          <w:tcPr>
            <w:tcW w:w="108"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top w:val="single" w:sz="4" w:space="0" w:color="auto"/>
              <w:bottom w:val="double" w:sz="4" w:space="0" w:color="auto"/>
            </w:tcBorders>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387,491,306 </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w:t>
            </w:r>
            <w:r>
              <w:rPr>
                <w:rFonts w:ascii="Times New Roman" w:hAnsi="Times New Roman" w:cs="Times New Roman"/>
                <w:sz w:val="16"/>
                <w:szCs w:val="16"/>
              </w:rPr>
              <w:t>(</w:t>
            </w:r>
            <w:r w:rsidRPr="00C7441B">
              <w:rPr>
                <w:rFonts w:ascii="Times New Roman" w:hAnsi="Times New Roman" w:cs="Times New Roman"/>
                <w:sz w:val="16"/>
                <w:szCs w:val="16"/>
              </w:rPr>
              <w:t>146,392,465)</w:t>
            </w:r>
          </w:p>
        </w:tc>
        <w:tc>
          <w:tcPr>
            <w:tcW w:w="106" w:type="dxa"/>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E828FA" w:rsidRPr="00C7441B"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241,098,841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436,652,819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(182,867,106) </w:t>
            </w:r>
          </w:p>
        </w:tc>
        <w:tc>
          <w:tcPr>
            <w:tcW w:w="106" w:type="dxa"/>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E828FA" w:rsidRPr="004D30B0" w:rsidRDefault="00E828FA" w:rsidP="00E8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6"/>
              <w:jc w:val="right"/>
              <w:rPr>
                <w:rFonts w:ascii="Times New Roman" w:eastAsia="Cordia New" w:hAnsi="Times New Roman" w:cs="Times New Roman"/>
                <w:sz w:val="16"/>
                <w:szCs w:val="16"/>
              </w:rPr>
            </w:pPr>
            <w:r w:rsidRPr="004D30B0">
              <w:rPr>
                <w:rFonts w:ascii="Times New Roman" w:eastAsia="Cordia New" w:hAnsi="Times New Roman" w:cs="Times New Roman"/>
                <w:sz w:val="16"/>
                <w:szCs w:val="16"/>
              </w:rPr>
              <w:t xml:space="preserve"> 253,785,713 </w:t>
            </w:r>
          </w:p>
        </w:tc>
      </w:tr>
    </w:tbl>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p w:rsidR="00BB3860" w:rsidRPr="00964F32" w:rsidRDefault="00BB3860" w:rsidP="00BB3860">
      <w:pPr>
        <w:pStyle w:val="Heading5"/>
        <w:tabs>
          <w:tab w:val="left" w:pos="540"/>
        </w:tabs>
        <w:spacing w:line="240" w:lineRule="exact"/>
        <w:rPr>
          <w:rFonts w:cs="Times New Roman"/>
        </w:rPr>
      </w:pPr>
      <w:r w:rsidRPr="00964F32">
        <w:rPr>
          <w:rFonts w:cs="Times New Roman"/>
          <w:sz w:val="18"/>
          <w:szCs w:val="18"/>
        </w:rPr>
        <w:t>Sensitivity analysis</w:t>
      </w:r>
    </w:p>
    <w:p w:rsidR="00BB3860" w:rsidRPr="00964F32" w:rsidRDefault="00BB3860" w:rsidP="00BB3860">
      <w:pPr>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Sensitivity analysis is performed to </w:t>
      </w:r>
      <w:proofErr w:type="spellStart"/>
      <w:r w:rsidRPr="00964F32">
        <w:rPr>
          <w:rFonts w:ascii="Times New Roman" w:hAnsi="Times New Roman" w:cs="Times New Roman"/>
        </w:rPr>
        <w:t>analyse</w:t>
      </w:r>
      <w:proofErr w:type="spellEnd"/>
      <w:r w:rsidRPr="00964F32">
        <w:rPr>
          <w:rFonts w:ascii="Times New Roman" w:hAnsi="Times New Roman" w:cs="Times New Roman"/>
        </w:rPr>
        <w:t xml:space="preserve"> the risk that insurance liabilities will increase or decrease as a result of changes in the assumptions used in the calculation of claim liabilities, which will impact the claims liabilities both before and after reinsurance. The risk may occur because the frequency or severity of losses, or loss adjustment expenses are not in line with expectations.</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impact on the best estimate of insurance liabilities of changes in key variables is shown in the following table.</w:t>
      </w:r>
    </w:p>
    <w:p w:rsidR="00BB3860" w:rsidRPr="00964F32" w:rsidRDefault="00BB3860" w:rsidP="00BB3860">
      <w:pPr>
        <w:spacing w:line="240" w:lineRule="exact"/>
        <w:rPr>
          <w:rFonts w:ascii="Times New Roman" w:hAnsi="Times New Roman" w:cs="Times New Roman"/>
        </w:rPr>
      </w:pPr>
    </w:p>
    <w:tbl>
      <w:tblPr>
        <w:tblW w:w="9460" w:type="dxa"/>
        <w:tblInd w:w="-90" w:type="dxa"/>
        <w:tblLayout w:type="fixed"/>
        <w:tblCellMar>
          <w:left w:w="0" w:type="dxa"/>
          <w:right w:w="115" w:type="dxa"/>
        </w:tblCellMar>
        <w:tblLook w:val="04A0" w:firstRow="1" w:lastRow="0" w:firstColumn="1" w:lastColumn="0" w:noHBand="0" w:noVBand="1"/>
      </w:tblPr>
      <w:tblGrid>
        <w:gridCol w:w="4105"/>
        <w:gridCol w:w="135"/>
        <w:gridCol w:w="1431"/>
        <w:gridCol w:w="153"/>
        <w:gridCol w:w="1737"/>
        <w:gridCol w:w="153"/>
        <w:gridCol w:w="1746"/>
      </w:tblGrid>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5220" w:type="dxa"/>
            <w:gridSpan w:val="5"/>
            <w:tcBorders>
              <w:bottom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2017 (In Baht)</w:t>
            </w:r>
          </w:p>
        </w:tc>
      </w:tr>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1431" w:type="dxa"/>
            <w:tcBorders>
              <w:top w:val="single" w:sz="4" w:space="0" w:color="auto"/>
            </w:tcBorders>
          </w:tcPr>
          <w:p w:rsidR="00BB3860" w:rsidRPr="00173414" w:rsidRDefault="00BB3860" w:rsidP="00BB3860">
            <w:pPr>
              <w:spacing w:line="240" w:lineRule="exact"/>
              <w:ind w:left="-27" w:right="-108" w:firstLine="7"/>
              <w:jc w:val="center"/>
              <w:rPr>
                <w:rFonts w:ascii="Times New Roman" w:hAnsi="Times New Roman" w:cs="Times New Roman"/>
                <w:sz w:val="16"/>
                <w:szCs w:val="16"/>
                <w:cs/>
              </w:rPr>
            </w:pPr>
          </w:p>
        </w:tc>
        <w:tc>
          <w:tcPr>
            <w:tcW w:w="153" w:type="dxa"/>
            <w:tcBorders>
              <w:top w:val="single" w:sz="4" w:space="0" w:color="auto"/>
            </w:tcBorders>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37" w:type="dxa"/>
            <w:tcBorders>
              <w:top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Increase (decrease) in</w:t>
            </w:r>
          </w:p>
        </w:tc>
        <w:tc>
          <w:tcPr>
            <w:tcW w:w="153" w:type="dxa"/>
            <w:tcBorders>
              <w:top w:val="single" w:sz="4" w:space="0" w:color="auto"/>
            </w:tcBorders>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46" w:type="dxa"/>
            <w:tcBorders>
              <w:top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Increase (decrease) in</w:t>
            </w:r>
          </w:p>
        </w:tc>
      </w:tr>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1431" w:type="dxa"/>
          </w:tcPr>
          <w:p w:rsidR="00BB3860" w:rsidRPr="00173414" w:rsidRDefault="00BB3860" w:rsidP="00BB3860">
            <w:pPr>
              <w:spacing w:line="240" w:lineRule="exact"/>
              <w:ind w:left="-27" w:right="-108" w:firstLine="7"/>
              <w:jc w:val="center"/>
              <w:rPr>
                <w:rFonts w:ascii="Times New Roman" w:hAnsi="Times New Roman" w:cs="Times New Roman"/>
                <w:sz w:val="16"/>
                <w:szCs w:val="16"/>
                <w:cs/>
              </w:rPr>
            </w:pPr>
            <w:r w:rsidRPr="00173414">
              <w:rPr>
                <w:rFonts w:ascii="Times New Roman" w:hAnsi="Times New Roman" w:cs="Times New Roman"/>
                <w:sz w:val="16"/>
                <w:szCs w:val="16"/>
              </w:rPr>
              <w:t>Assumption</w:t>
            </w: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37" w:type="dxa"/>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provision for gross</w:t>
            </w: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46" w:type="dxa"/>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provision for net</w:t>
            </w:r>
          </w:p>
        </w:tc>
      </w:tr>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1431" w:type="dxa"/>
            <w:tcBorders>
              <w:bottom w:val="single" w:sz="4" w:space="0" w:color="auto"/>
            </w:tcBorders>
          </w:tcPr>
          <w:p w:rsidR="00BB3860" w:rsidRPr="00173414" w:rsidRDefault="00BB3860" w:rsidP="00BB3860">
            <w:pPr>
              <w:spacing w:line="240" w:lineRule="exact"/>
              <w:ind w:left="-27" w:right="-108" w:firstLine="7"/>
              <w:jc w:val="center"/>
              <w:rPr>
                <w:rFonts w:ascii="Times New Roman" w:hAnsi="Times New Roman" w:cs="Times New Roman"/>
                <w:sz w:val="16"/>
                <w:szCs w:val="16"/>
                <w:cs/>
              </w:rPr>
            </w:pPr>
            <w:r w:rsidRPr="00173414">
              <w:rPr>
                <w:rFonts w:ascii="Times New Roman" w:hAnsi="Times New Roman" w:cs="Times New Roman"/>
                <w:sz w:val="16"/>
                <w:szCs w:val="16"/>
              </w:rPr>
              <w:t>change</w:t>
            </w: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37" w:type="dxa"/>
            <w:tcBorders>
              <w:bottom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claim liabilities</w:t>
            </w: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46" w:type="dxa"/>
            <w:tcBorders>
              <w:bottom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claim liabilities</w:t>
            </w:r>
          </w:p>
        </w:tc>
      </w:tr>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1431" w:type="dxa"/>
            <w:tcBorders>
              <w:top w:val="single" w:sz="4" w:space="0" w:color="auto"/>
            </w:tcBorders>
          </w:tcPr>
          <w:p w:rsidR="00BB3860" w:rsidRPr="00173414" w:rsidRDefault="00BB3860" w:rsidP="00BB3860">
            <w:pPr>
              <w:spacing w:line="240" w:lineRule="exact"/>
              <w:jc w:val="center"/>
              <w:rPr>
                <w:rFonts w:ascii="Times New Roman" w:hAnsi="Times New Roman" w:cs="Times New Roman"/>
                <w:sz w:val="16"/>
                <w:szCs w:val="16"/>
                <w:cs/>
              </w:rPr>
            </w:pP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37" w:type="dxa"/>
            <w:tcBorders>
              <w:top w:val="single" w:sz="4" w:space="0" w:color="auto"/>
            </w:tcBorders>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46" w:type="dxa"/>
            <w:tcBorders>
              <w:top w:val="single" w:sz="4" w:space="0" w:color="auto"/>
            </w:tcBorders>
          </w:tcPr>
          <w:p w:rsidR="00BB3860" w:rsidRPr="00173414" w:rsidRDefault="00BB3860" w:rsidP="00BB3860">
            <w:pPr>
              <w:tabs>
                <w:tab w:val="decimal" w:pos="988"/>
              </w:tabs>
              <w:spacing w:line="240" w:lineRule="exact"/>
              <w:rPr>
                <w:rFonts w:ascii="Times New Roman" w:hAnsi="Times New Roman" w:cs="Times New Roman"/>
                <w:sz w:val="16"/>
                <w:szCs w:val="16"/>
              </w:rPr>
            </w:pPr>
          </w:p>
        </w:tc>
      </w:tr>
      <w:tr w:rsidR="003D642E" w:rsidRPr="00173414" w:rsidTr="00BB3860">
        <w:tc>
          <w:tcPr>
            <w:tcW w:w="4105" w:type="dxa"/>
          </w:tcPr>
          <w:p w:rsidR="003D642E" w:rsidRPr="00173414" w:rsidRDefault="003D642E" w:rsidP="003D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cs/>
              </w:rPr>
            </w:pPr>
            <w:r w:rsidRPr="00173414">
              <w:rPr>
                <w:rFonts w:ascii="Times New Roman" w:hAnsi="Times New Roman" w:cs="Times New Roman"/>
                <w:sz w:val="16"/>
                <w:szCs w:val="16"/>
              </w:rPr>
              <w:t>Ultimate loss ratio in latest accident year</w:t>
            </w:r>
          </w:p>
        </w:tc>
        <w:tc>
          <w:tcPr>
            <w:tcW w:w="135" w:type="dxa"/>
          </w:tcPr>
          <w:p w:rsidR="003D642E" w:rsidRPr="00173414" w:rsidRDefault="003D642E" w:rsidP="003D642E">
            <w:pPr>
              <w:spacing w:line="240" w:lineRule="exact"/>
              <w:jc w:val="center"/>
              <w:rPr>
                <w:rFonts w:ascii="Times New Roman" w:hAnsi="Times New Roman" w:cs="Times New Roman"/>
                <w:sz w:val="16"/>
                <w:szCs w:val="16"/>
              </w:rPr>
            </w:pPr>
          </w:p>
        </w:tc>
        <w:tc>
          <w:tcPr>
            <w:tcW w:w="1431" w:type="dxa"/>
          </w:tcPr>
          <w:p w:rsidR="003D642E" w:rsidRPr="00173414" w:rsidRDefault="003D642E" w:rsidP="003D642E">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+ 10%</w:t>
            </w:r>
          </w:p>
        </w:tc>
        <w:tc>
          <w:tcPr>
            <w:tcW w:w="153" w:type="dxa"/>
          </w:tcPr>
          <w:p w:rsidR="003D642E" w:rsidRPr="00173414" w:rsidRDefault="003D642E" w:rsidP="003D642E">
            <w:pPr>
              <w:tabs>
                <w:tab w:val="decimal" w:pos="1017"/>
              </w:tabs>
              <w:ind w:right="54"/>
              <w:rPr>
                <w:rFonts w:ascii="Times New Roman" w:eastAsia="MS Mincho" w:hAnsi="Times New Roman" w:cs="Times New Roman"/>
                <w:sz w:val="16"/>
                <w:szCs w:val="16"/>
                <w:highlight w:val="yellow"/>
              </w:rPr>
            </w:pPr>
          </w:p>
        </w:tc>
        <w:tc>
          <w:tcPr>
            <w:tcW w:w="1737" w:type="dxa"/>
          </w:tcPr>
          <w:p w:rsidR="003D642E" w:rsidRPr="00613194" w:rsidRDefault="003D642E" w:rsidP="0090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 xml:space="preserve"> </w:t>
            </w:r>
            <w:r w:rsidR="00903843" w:rsidRPr="00613194">
              <w:rPr>
                <w:rFonts w:ascii="Times New Roman" w:eastAsia="MS Mincho" w:hAnsi="Times New Roman" w:cs="Times New Roman"/>
                <w:sz w:val="16"/>
                <w:szCs w:val="16"/>
              </w:rPr>
              <w:t>60,369,880</w:t>
            </w:r>
          </w:p>
        </w:tc>
        <w:tc>
          <w:tcPr>
            <w:tcW w:w="153" w:type="dxa"/>
          </w:tcPr>
          <w:p w:rsidR="003D642E" w:rsidRPr="00613194" w:rsidRDefault="003D642E" w:rsidP="003D642E">
            <w:pPr>
              <w:tabs>
                <w:tab w:val="decimal" w:pos="1017"/>
              </w:tabs>
              <w:ind w:right="282"/>
              <w:jc w:val="right"/>
              <w:rPr>
                <w:rFonts w:ascii="Times New Roman" w:eastAsia="MS Mincho" w:hAnsi="Times New Roman" w:cs="Times New Roman"/>
                <w:sz w:val="16"/>
                <w:szCs w:val="16"/>
              </w:rPr>
            </w:pPr>
          </w:p>
        </w:tc>
        <w:tc>
          <w:tcPr>
            <w:tcW w:w="1746" w:type="dxa"/>
          </w:tcPr>
          <w:p w:rsidR="003D642E" w:rsidRPr="00613194" w:rsidRDefault="003D642E" w:rsidP="0090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 xml:space="preserve"> </w:t>
            </w:r>
            <w:r w:rsidR="00903843" w:rsidRPr="00613194">
              <w:rPr>
                <w:rFonts w:ascii="Times New Roman" w:eastAsia="MS Mincho" w:hAnsi="Times New Roman" w:cs="Times New Roman"/>
                <w:sz w:val="16"/>
                <w:szCs w:val="16"/>
              </w:rPr>
              <w:t>35,065,752</w:t>
            </w:r>
          </w:p>
        </w:tc>
      </w:tr>
      <w:tr w:rsidR="003D642E" w:rsidRPr="00173414" w:rsidTr="00BB3860">
        <w:tc>
          <w:tcPr>
            <w:tcW w:w="4105" w:type="dxa"/>
            <w:hideMark/>
          </w:tcPr>
          <w:p w:rsidR="003D642E" w:rsidRPr="00173414" w:rsidRDefault="003D642E" w:rsidP="003D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Ultimate loss ratio in latest accident year</w:t>
            </w:r>
          </w:p>
        </w:tc>
        <w:tc>
          <w:tcPr>
            <w:tcW w:w="135" w:type="dxa"/>
          </w:tcPr>
          <w:p w:rsidR="003D642E" w:rsidRPr="00173414" w:rsidRDefault="003D642E" w:rsidP="003D642E">
            <w:pPr>
              <w:spacing w:line="240" w:lineRule="exact"/>
              <w:jc w:val="center"/>
              <w:rPr>
                <w:rFonts w:ascii="Times New Roman" w:hAnsi="Times New Roman" w:cs="Times New Roman"/>
                <w:sz w:val="16"/>
                <w:szCs w:val="16"/>
              </w:rPr>
            </w:pPr>
          </w:p>
        </w:tc>
        <w:tc>
          <w:tcPr>
            <w:tcW w:w="1431" w:type="dxa"/>
          </w:tcPr>
          <w:p w:rsidR="003D642E" w:rsidRPr="00173414" w:rsidRDefault="003D642E" w:rsidP="003D642E">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- 10%</w:t>
            </w:r>
          </w:p>
        </w:tc>
        <w:tc>
          <w:tcPr>
            <w:tcW w:w="153" w:type="dxa"/>
          </w:tcPr>
          <w:p w:rsidR="003D642E" w:rsidRPr="00173414" w:rsidRDefault="003D642E" w:rsidP="003D642E">
            <w:pPr>
              <w:tabs>
                <w:tab w:val="decimal" w:pos="1017"/>
              </w:tabs>
              <w:ind w:right="54"/>
              <w:rPr>
                <w:rFonts w:ascii="Times New Roman" w:eastAsia="MS Mincho" w:hAnsi="Times New Roman" w:cs="Times New Roman"/>
                <w:sz w:val="16"/>
                <w:szCs w:val="16"/>
                <w:highlight w:val="yellow"/>
              </w:rPr>
            </w:pPr>
          </w:p>
        </w:tc>
        <w:tc>
          <w:tcPr>
            <w:tcW w:w="1737" w:type="dxa"/>
          </w:tcPr>
          <w:p w:rsidR="003D642E" w:rsidRPr="00613194" w:rsidRDefault="00903843" w:rsidP="003D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(60,335,972)</w:t>
            </w:r>
          </w:p>
        </w:tc>
        <w:tc>
          <w:tcPr>
            <w:tcW w:w="153" w:type="dxa"/>
          </w:tcPr>
          <w:p w:rsidR="003D642E" w:rsidRPr="00613194" w:rsidRDefault="003D642E" w:rsidP="003D642E">
            <w:pPr>
              <w:tabs>
                <w:tab w:val="decimal" w:pos="1017"/>
              </w:tabs>
              <w:ind w:right="282"/>
              <w:jc w:val="right"/>
              <w:rPr>
                <w:rFonts w:ascii="Times New Roman" w:eastAsia="MS Mincho" w:hAnsi="Times New Roman" w:cs="Times New Roman"/>
                <w:sz w:val="16"/>
                <w:szCs w:val="16"/>
              </w:rPr>
            </w:pPr>
          </w:p>
        </w:tc>
        <w:tc>
          <w:tcPr>
            <w:tcW w:w="1746" w:type="dxa"/>
          </w:tcPr>
          <w:p w:rsidR="003D642E" w:rsidRPr="00613194" w:rsidRDefault="00903843" w:rsidP="003D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(35,031,844)</w:t>
            </w:r>
          </w:p>
        </w:tc>
      </w:tr>
      <w:tr w:rsidR="003D642E" w:rsidRPr="00173414" w:rsidTr="00BB3860">
        <w:tc>
          <w:tcPr>
            <w:tcW w:w="4105" w:type="dxa"/>
            <w:hideMark/>
          </w:tcPr>
          <w:p w:rsidR="003D642E" w:rsidRPr="00173414" w:rsidRDefault="003D642E" w:rsidP="003D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ULAE ratio</w:t>
            </w:r>
          </w:p>
        </w:tc>
        <w:tc>
          <w:tcPr>
            <w:tcW w:w="135" w:type="dxa"/>
          </w:tcPr>
          <w:p w:rsidR="003D642E" w:rsidRPr="00173414" w:rsidRDefault="003D642E" w:rsidP="003D642E">
            <w:pPr>
              <w:spacing w:line="240" w:lineRule="exact"/>
              <w:jc w:val="center"/>
              <w:rPr>
                <w:rFonts w:ascii="Times New Roman" w:hAnsi="Times New Roman" w:cs="Times New Roman"/>
                <w:sz w:val="16"/>
                <w:szCs w:val="16"/>
              </w:rPr>
            </w:pPr>
          </w:p>
        </w:tc>
        <w:tc>
          <w:tcPr>
            <w:tcW w:w="1431" w:type="dxa"/>
          </w:tcPr>
          <w:p w:rsidR="003D642E" w:rsidRPr="00173414" w:rsidRDefault="003D642E" w:rsidP="003D642E">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+ 50%</w:t>
            </w:r>
          </w:p>
        </w:tc>
        <w:tc>
          <w:tcPr>
            <w:tcW w:w="153" w:type="dxa"/>
          </w:tcPr>
          <w:p w:rsidR="003D642E" w:rsidRPr="00173414" w:rsidRDefault="003D642E" w:rsidP="003D642E">
            <w:pPr>
              <w:tabs>
                <w:tab w:val="decimal" w:pos="1017"/>
              </w:tabs>
              <w:ind w:right="54"/>
              <w:rPr>
                <w:rFonts w:ascii="Times New Roman" w:eastAsia="MS Mincho" w:hAnsi="Times New Roman" w:cs="Times New Roman"/>
                <w:sz w:val="16"/>
                <w:szCs w:val="16"/>
                <w:highlight w:val="yellow"/>
              </w:rPr>
            </w:pPr>
          </w:p>
        </w:tc>
        <w:tc>
          <w:tcPr>
            <w:tcW w:w="1737" w:type="dxa"/>
          </w:tcPr>
          <w:p w:rsidR="003D642E" w:rsidRPr="00613194" w:rsidRDefault="00903843" w:rsidP="0090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Pr>
                <w:rFonts w:ascii="Times New Roman" w:eastAsia="MS Mincho" w:hAnsi="Times New Roman" w:cs="Times New Roman"/>
                <w:sz w:val="16"/>
                <w:szCs w:val="16"/>
              </w:rPr>
              <w:t>8</w:t>
            </w:r>
            <w:r w:rsidR="003D642E" w:rsidRPr="00613194">
              <w:rPr>
                <w:rFonts w:ascii="Times New Roman" w:eastAsia="MS Mincho" w:hAnsi="Times New Roman" w:cs="Times New Roman"/>
                <w:sz w:val="16"/>
                <w:szCs w:val="16"/>
              </w:rPr>
              <w:t>,</w:t>
            </w:r>
            <w:r>
              <w:rPr>
                <w:rFonts w:ascii="Times New Roman" w:eastAsia="MS Mincho" w:hAnsi="Times New Roman" w:cs="Times New Roman"/>
                <w:sz w:val="16"/>
                <w:szCs w:val="16"/>
              </w:rPr>
              <w:t>313</w:t>
            </w:r>
            <w:r w:rsidR="003D642E" w:rsidRPr="00613194">
              <w:rPr>
                <w:rFonts w:ascii="Times New Roman" w:eastAsia="MS Mincho" w:hAnsi="Times New Roman" w:cs="Times New Roman"/>
                <w:sz w:val="16"/>
                <w:szCs w:val="16"/>
              </w:rPr>
              <w:t>,</w:t>
            </w:r>
            <w:r>
              <w:rPr>
                <w:rFonts w:ascii="Times New Roman" w:eastAsia="MS Mincho" w:hAnsi="Times New Roman" w:cs="Times New Roman"/>
                <w:sz w:val="16"/>
                <w:szCs w:val="16"/>
              </w:rPr>
              <w:t>050</w:t>
            </w:r>
          </w:p>
        </w:tc>
        <w:tc>
          <w:tcPr>
            <w:tcW w:w="153" w:type="dxa"/>
          </w:tcPr>
          <w:p w:rsidR="003D642E" w:rsidRPr="00613194" w:rsidRDefault="003D642E" w:rsidP="003D642E">
            <w:pPr>
              <w:tabs>
                <w:tab w:val="decimal" w:pos="1017"/>
              </w:tabs>
              <w:ind w:right="282"/>
              <w:jc w:val="right"/>
              <w:rPr>
                <w:rFonts w:ascii="Times New Roman" w:eastAsia="MS Mincho" w:hAnsi="Times New Roman" w:cs="Times New Roman"/>
                <w:sz w:val="16"/>
                <w:szCs w:val="16"/>
              </w:rPr>
            </w:pPr>
          </w:p>
        </w:tc>
        <w:tc>
          <w:tcPr>
            <w:tcW w:w="1746" w:type="dxa"/>
          </w:tcPr>
          <w:p w:rsidR="003D642E" w:rsidRPr="00613194" w:rsidRDefault="003D642E" w:rsidP="003D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8,313,050</w:t>
            </w:r>
          </w:p>
        </w:tc>
      </w:tr>
      <w:tr w:rsidR="003D642E" w:rsidRPr="00173414" w:rsidTr="00BB3860">
        <w:tc>
          <w:tcPr>
            <w:tcW w:w="4105" w:type="dxa"/>
            <w:hideMark/>
          </w:tcPr>
          <w:p w:rsidR="003D642E" w:rsidRPr="00173414" w:rsidRDefault="003D642E" w:rsidP="003D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ULAE ratio</w:t>
            </w:r>
          </w:p>
        </w:tc>
        <w:tc>
          <w:tcPr>
            <w:tcW w:w="135" w:type="dxa"/>
          </w:tcPr>
          <w:p w:rsidR="003D642E" w:rsidRPr="00173414" w:rsidRDefault="003D642E" w:rsidP="003D642E">
            <w:pPr>
              <w:spacing w:line="240" w:lineRule="exact"/>
              <w:jc w:val="center"/>
              <w:rPr>
                <w:rFonts w:ascii="Times New Roman" w:hAnsi="Times New Roman" w:cs="Times New Roman"/>
                <w:sz w:val="16"/>
                <w:szCs w:val="16"/>
              </w:rPr>
            </w:pPr>
          </w:p>
        </w:tc>
        <w:tc>
          <w:tcPr>
            <w:tcW w:w="1431" w:type="dxa"/>
          </w:tcPr>
          <w:p w:rsidR="003D642E" w:rsidRPr="00173414" w:rsidRDefault="003D642E" w:rsidP="003D642E">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- 50%</w:t>
            </w:r>
          </w:p>
        </w:tc>
        <w:tc>
          <w:tcPr>
            <w:tcW w:w="153" w:type="dxa"/>
          </w:tcPr>
          <w:p w:rsidR="003D642E" w:rsidRPr="00173414" w:rsidRDefault="003D642E" w:rsidP="003D642E">
            <w:pPr>
              <w:tabs>
                <w:tab w:val="decimal" w:pos="1017"/>
              </w:tabs>
              <w:ind w:right="54"/>
              <w:rPr>
                <w:rFonts w:ascii="Times New Roman" w:eastAsia="MS Mincho" w:hAnsi="Times New Roman" w:cs="Times New Roman"/>
                <w:sz w:val="16"/>
                <w:szCs w:val="16"/>
                <w:highlight w:val="yellow"/>
              </w:rPr>
            </w:pPr>
          </w:p>
        </w:tc>
        <w:tc>
          <w:tcPr>
            <w:tcW w:w="1737" w:type="dxa"/>
          </w:tcPr>
          <w:p w:rsidR="003D642E" w:rsidRPr="00613194" w:rsidRDefault="003D642E" w:rsidP="0090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w:t>
            </w:r>
            <w:r w:rsidR="00903843">
              <w:rPr>
                <w:rFonts w:ascii="Times New Roman" w:eastAsia="MS Mincho" w:hAnsi="Times New Roman" w:cs="Times New Roman"/>
                <w:sz w:val="16"/>
                <w:szCs w:val="16"/>
              </w:rPr>
              <w:t>8</w:t>
            </w:r>
            <w:r w:rsidRPr="00613194">
              <w:rPr>
                <w:rFonts w:ascii="Times New Roman" w:eastAsia="MS Mincho" w:hAnsi="Times New Roman" w:cs="Times New Roman"/>
                <w:sz w:val="16"/>
                <w:szCs w:val="16"/>
              </w:rPr>
              <w:t>,</w:t>
            </w:r>
            <w:r w:rsidR="00903843">
              <w:rPr>
                <w:rFonts w:ascii="Times New Roman" w:eastAsia="MS Mincho" w:hAnsi="Times New Roman" w:cs="Times New Roman"/>
                <w:sz w:val="16"/>
                <w:szCs w:val="16"/>
              </w:rPr>
              <w:t>313</w:t>
            </w:r>
            <w:r w:rsidRPr="00613194">
              <w:rPr>
                <w:rFonts w:ascii="Times New Roman" w:eastAsia="MS Mincho" w:hAnsi="Times New Roman" w:cs="Times New Roman"/>
                <w:sz w:val="16"/>
                <w:szCs w:val="16"/>
              </w:rPr>
              <w:t>,</w:t>
            </w:r>
            <w:r w:rsidR="00903843">
              <w:rPr>
                <w:rFonts w:ascii="Times New Roman" w:eastAsia="MS Mincho" w:hAnsi="Times New Roman" w:cs="Times New Roman"/>
                <w:sz w:val="16"/>
                <w:szCs w:val="16"/>
              </w:rPr>
              <w:t>050</w:t>
            </w:r>
            <w:r w:rsidRPr="00613194">
              <w:rPr>
                <w:rFonts w:ascii="Times New Roman" w:eastAsia="MS Mincho" w:hAnsi="Times New Roman" w:cs="Times New Roman"/>
                <w:sz w:val="16"/>
                <w:szCs w:val="16"/>
              </w:rPr>
              <w:t>)</w:t>
            </w:r>
          </w:p>
        </w:tc>
        <w:tc>
          <w:tcPr>
            <w:tcW w:w="153" w:type="dxa"/>
          </w:tcPr>
          <w:p w:rsidR="003D642E" w:rsidRPr="00613194" w:rsidRDefault="003D642E" w:rsidP="003D642E">
            <w:pPr>
              <w:tabs>
                <w:tab w:val="decimal" w:pos="1017"/>
              </w:tabs>
              <w:ind w:right="282"/>
              <w:jc w:val="right"/>
              <w:rPr>
                <w:rFonts w:ascii="Times New Roman" w:eastAsia="MS Mincho" w:hAnsi="Times New Roman" w:cs="Times New Roman"/>
                <w:sz w:val="16"/>
                <w:szCs w:val="16"/>
              </w:rPr>
            </w:pPr>
          </w:p>
        </w:tc>
        <w:tc>
          <w:tcPr>
            <w:tcW w:w="1746" w:type="dxa"/>
          </w:tcPr>
          <w:p w:rsidR="003D642E" w:rsidRPr="00613194" w:rsidRDefault="003D642E" w:rsidP="003D6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(8,313,050)</w:t>
            </w:r>
          </w:p>
        </w:tc>
      </w:tr>
    </w:tbl>
    <w:p w:rsidR="006343D9" w:rsidRPr="009E6AA8"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sidRPr="009E6AA8">
        <w:rPr>
          <w:rFonts w:ascii="Times New Roman" w:hAnsi="Times New Roman" w:cs="Times New Roman"/>
          <w:b/>
          <w:bCs/>
        </w:rPr>
        <w:br w:type="page"/>
      </w:r>
    </w:p>
    <w:tbl>
      <w:tblPr>
        <w:tblW w:w="9460" w:type="dxa"/>
        <w:tblInd w:w="-90" w:type="dxa"/>
        <w:tblLayout w:type="fixed"/>
        <w:tblCellMar>
          <w:left w:w="0" w:type="dxa"/>
          <w:right w:w="115" w:type="dxa"/>
        </w:tblCellMar>
        <w:tblLook w:val="04A0" w:firstRow="1" w:lastRow="0" w:firstColumn="1" w:lastColumn="0" w:noHBand="0" w:noVBand="1"/>
      </w:tblPr>
      <w:tblGrid>
        <w:gridCol w:w="4105"/>
        <w:gridCol w:w="135"/>
        <w:gridCol w:w="1431"/>
        <w:gridCol w:w="153"/>
        <w:gridCol w:w="1737"/>
        <w:gridCol w:w="153"/>
        <w:gridCol w:w="1746"/>
      </w:tblGrid>
      <w:tr w:rsidR="006343D9" w:rsidRPr="00173414" w:rsidTr="006343D9">
        <w:tc>
          <w:tcPr>
            <w:tcW w:w="4105"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5220" w:type="dxa"/>
            <w:gridSpan w:val="5"/>
            <w:tcBorders>
              <w:bottom w:val="single" w:sz="4" w:space="0" w:color="auto"/>
            </w:tcBorders>
          </w:tcPr>
          <w:p w:rsidR="006343D9" w:rsidRPr="00173414" w:rsidRDefault="006343D9" w:rsidP="006343D9">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2016 (In Baht)</w:t>
            </w:r>
          </w:p>
        </w:tc>
      </w:tr>
      <w:tr w:rsidR="006343D9" w:rsidRPr="00173414" w:rsidTr="006343D9">
        <w:tc>
          <w:tcPr>
            <w:tcW w:w="4105"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1431" w:type="dxa"/>
            <w:tcBorders>
              <w:top w:val="single" w:sz="4" w:space="0" w:color="auto"/>
            </w:tcBorders>
          </w:tcPr>
          <w:p w:rsidR="006343D9" w:rsidRPr="00173414" w:rsidRDefault="006343D9" w:rsidP="006343D9">
            <w:pPr>
              <w:spacing w:line="240" w:lineRule="exact"/>
              <w:ind w:left="-27" w:right="-108" w:firstLine="7"/>
              <w:jc w:val="center"/>
              <w:rPr>
                <w:rFonts w:ascii="Times New Roman" w:hAnsi="Times New Roman" w:cs="Times New Roman"/>
                <w:sz w:val="16"/>
                <w:szCs w:val="16"/>
                <w:cs/>
              </w:rPr>
            </w:pPr>
          </w:p>
        </w:tc>
        <w:tc>
          <w:tcPr>
            <w:tcW w:w="153" w:type="dxa"/>
            <w:tcBorders>
              <w:top w:val="single" w:sz="4" w:space="0" w:color="auto"/>
            </w:tcBorders>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737" w:type="dxa"/>
            <w:tcBorders>
              <w:top w:val="single" w:sz="4" w:space="0" w:color="auto"/>
            </w:tcBorders>
          </w:tcPr>
          <w:p w:rsidR="006343D9" w:rsidRPr="00173414" w:rsidRDefault="006343D9" w:rsidP="006343D9">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Increase (decrease) in</w:t>
            </w:r>
          </w:p>
        </w:tc>
        <w:tc>
          <w:tcPr>
            <w:tcW w:w="153" w:type="dxa"/>
            <w:tcBorders>
              <w:top w:val="single" w:sz="4" w:space="0" w:color="auto"/>
            </w:tcBorders>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746" w:type="dxa"/>
            <w:tcBorders>
              <w:top w:val="single" w:sz="4" w:space="0" w:color="auto"/>
            </w:tcBorders>
          </w:tcPr>
          <w:p w:rsidR="006343D9" w:rsidRPr="00173414" w:rsidRDefault="006343D9" w:rsidP="006343D9">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Increase (decrease) in</w:t>
            </w:r>
          </w:p>
        </w:tc>
      </w:tr>
      <w:tr w:rsidR="006343D9" w:rsidRPr="00173414" w:rsidTr="006343D9">
        <w:tc>
          <w:tcPr>
            <w:tcW w:w="4105"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1431" w:type="dxa"/>
          </w:tcPr>
          <w:p w:rsidR="006343D9" w:rsidRPr="00173414" w:rsidRDefault="006343D9" w:rsidP="006343D9">
            <w:pPr>
              <w:spacing w:line="240" w:lineRule="exact"/>
              <w:ind w:left="-27" w:right="-108" w:firstLine="7"/>
              <w:jc w:val="center"/>
              <w:rPr>
                <w:rFonts w:ascii="Times New Roman" w:hAnsi="Times New Roman" w:cs="Times New Roman"/>
                <w:sz w:val="16"/>
                <w:szCs w:val="16"/>
                <w:cs/>
              </w:rPr>
            </w:pPr>
            <w:r w:rsidRPr="00173414">
              <w:rPr>
                <w:rFonts w:ascii="Times New Roman" w:hAnsi="Times New Roman" w:cs="Times New Roman"/>
                <w:sz w:val="16"/>
                <w:szCs w:val="16"/>
              </w:rPr>
              <w:t>Assumption</w:t>
            </w: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737" w:type="dxa"/>
          </w:tcPr>
          <w:p w:rsidR="006343D9" w:rsidRPr="00173414" w:rsidRDefault="006343D9" w:rsidP="006343D9">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provision for gross</w:t>
            </w: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746" w:type="dxa"/>
          </w:tcPr>
          <w:p w:rsidR="006343D9" w:rsidRPr="00173414" w:rsidRDefault="006343D9" w:rsidP="006343D9">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provision for net</w:t>
            </w:r>
          </w:p>
        </w:tc>
      </w:tr>
      <w:tr w:rsidR="006343D9" w:rsidRPr="00173414" w:rsidTr="006343D9">
        <w:tc>
          <w:tcPr>
            <w:tcW w:w="4105"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1431" w:type="dxa"/>
            <w:tcBorders>
              <w:bottom w:val="single" w:sz="4" w:space="0" w:color="auto"/>
            </w:tcBorders>
          </w:tcPr>
          <w:p w:rsidR="006343D9" w:rsidRPr="00173414" w:rsidRDefault="006343D9" w:rsidP="006343D9">
            <w:pPr>
              <w:spacing w:line="240" w:lineRule="exact"/>
              <w:ind w:left="-27" w:right="-108" w:firstLine="7"/>
              <w:jc w:val="center"/>
              <w:rPr>
                <w:rFonts w:ascii="Times New Roman" w:hAnsi="Times New Roman" w:cs="Times New Roman"/>
                <w:sz w:val="16"/>
                <w:szCs w:val="16"/>
                <w:cs/>
              </w:rPr>
            </w:pPr>
            <w:r w:rsidRPr="00173414">
              <w:rPr>
                <w:rFonts w:ascii="Times New Roman" w:hAnsi="Times New Roman" w:cs="Times New Roman"/>
                <w:sz w:val="16"/>
                <w:szCs w:val="16"/>
              </w:rPr>
              <w:t>change</w:t>
            </w: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737" w:type="dxa"/>
            <w:tcBorders>
              <w:bottom w:val="single" w:sz="4" w:space="0" w:color="auto"/>
            </w:tcBorders>
          </w:tcPr>
          <w:p w:rsidR="006343D9" w:rsidRPr="00173414" w:rsidRDefault="006343D9" w:rsidP="006343D9">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claim liabilities</w:t>
            </w: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746" w:type="dxa"/>
            <w:tcBorders>
              <w:bottom w:val="single" w:sz="4" w:space="0" w:color="auto"/>
            </w:tcBorders>
          </w:tcPr>
          <w:p w:rsidR="006343D9" w:rsidRPr="00173414" w:rsidRDefault="006343D9" w:rsidP="006343D9">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claim liabilities</w:t>
            </w:r>
          </w:p>
        </w:tc>
      </w:tr>
      <w:tr w:rsidR="006343D9" w:rsidRPr="00173414" w:rsidTr="006343D9">
        <w:tc>
          <w:tcPr>
            <w:tcW w:w="4105"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1431" w:type="dxa"/>
            <w:tcBorders>
              <w:top w:val="single" w:sz="4" w:space="0" w:color="auto"/>
            </w:tcBorders>
          </w:tcPr>
          <w:p w:rsidR="006343D9" w:rsidRPr="00173414" w:rsidRDefault="006343D9" w:rsidP="006343D9">
            <w:pPr>
              <w:spacing w:line="240" w:lineRule="exact"/>
              <w:jc w:val="center"/>
              <w:rPr>
                <w:rFonts w:ascii="Times New Roman" w:hAnsi="Times New Roman" w:cs="Times New Roman"/>
                <w:sz w:val="16"/>
                <w:szCs w:val="16"/>
                <w:cs/>
              </w:rPr>
            </w:pP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737" w:type="dxa"/>
            <w:tcBorders>
              <w:top w:val="single" w:sz="4" w:space="0" w:color="auto"/>
            </w:tcBorders>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rPr>
            </w:pPr>
          </w:p>
        </w:tc>
        <w:tc>
          <w:tcPr>
            <w:tcW w:w="1746" w:type="dxa"/>
            <w:tcBorders>
              <w:top w:val="single" w:sz="4" w:space="0" w:color="auto"/>
            </w:tcBorders>
          </w:tcPr>
          <w:p w:rsidR="006343D9" w:rsidRPr="00173414" w:rsidRDefault="006343D9" w:rsidP="006343D9">
            <w:pPr>
              <w:tabs>
                <w:tab w:val="decimal" w:pos="988"/>
              </w:tabs>
              <w:spacing w:line="240" w:lineRule="exact"/>
              <w:rPr>
                <w:rFonts w:ascii="Times New Roman" w:hAnsi="Times New Roman" w:cs="Times New Roman"/>
                <w:sz w:val="16"/>
                <w:szCs w:val="16"/>
              </w:rPr>
            </w:pPr>
          </w:p>
        </w:tc>
      </w:tr>
      <w:tr w:rsidR="006343D9" w:rsidRPr="00173414" w:rsidTr="006343D9">
        <w:tc>
          <w:tcPr>
            <w:tcW w:w="4105"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cs/>
              </w:rPr>
            </w:pPr>
            <w:r w:rsidRPr="00173414">
              <w:rPr>
                <w:rFonts w:ascii="Times New Roman" w:hAnsi="Times New Roman" w:cs="Times New Roman"/>
                <w:sz w:val="16"/>
                <w:szCs w:val="16"/>
              </w:rPr>
              <w:t>Ultimate loss ratio in latest accident year</w:t>
            </w: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1431"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115"/>
              <w:jc w:val="center"/>
              <w:rPr>
                <w:rFonts w:ascii="Times New Roman" w:eastAsia="Cordia New" w:hAnsi="Times New Roman" w:cs="Times New Roman"/>
                <w:sz w:val="16"/>
                <w:szCs w:val="16"/>
                <w:cs/>
              </w:rPr>
            </w:pPr>
            <w:r w:rsidRPr="00173414">
              <w:rPr>
                <w:rFonts w:ascii="Times New Roman" w:eastAsia="Cordia New" w:hAnsi="Times New Roman" w:cs="Times New Roman"/>
                <w:sz w:val="16"/>
                <w:szCs w:val="16"/>
              </w:rPr>
              <w:t>+ 10%</w:t>
            </w: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highlight w:val="yellow"/>
              </w:rPr>
            </w:pPr>
          </w:p>
        </w:tc>
        <w:tc>
          <w:tcPr>
            <w:tcW w:w="1737" w:type="dxa"/>
          </w:tcPr>
          <w:p w:rsidR="006343D9" w:rsidRPr="00173414" w:rsidRDefault="006343D9" w:rsidP="006343D9">
            <w:pPr>
              <w:tabs>
                <w:tab w:val="clear" w:pos="1644"/>
                <w:tab w:val="left" w:pos="-3402"/>
                <w:tab w:val="left" w:pos="-3261"/>
                <w:tab w:val="left" w:pos="-3119"/>
              </w:tabs>
              <w:spacing w:line="240" w:lineRule="exact"/>
              <w:ind w:left="-108" w:right="119"/>
              <w:jc w:val="right"/>
              <w:rPr>
                <w:rFonts w:ascii="Times New Roman" w:eastAsia="Cordia New" w:hAnsi="Times New Roman" w:cs="Times New Roman"/>
                <w:sz w:val="16"/>
                <w:szCs w:val="16"/>
              </w:rPr>
            </w:pPr>
            <w:r w:rsidRPr="00173414">
              <w:rPr>
                <w:rFonts w:ascii="Times New Roman" w:eastAsia="Cordia New" w:hAnsi="Times New Roman" w:cs="Times New Roman"/>
                <w:sz w:val="16"/>
                <w:szCs w:val="16"/>
              </w:rPr>
              <w:t>50,101,616</w:t>
            </w:r>
          </w:p>
        </w:tc>
        <w:tc>
          <w:tcPr>
            <w:tcW w:w="153"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988"/>
              </w:tabs>
              <w:spacing w:line="240" w:lineRule="exact"/>
              <w:ind w:left="-108" w:right="86"/>
              <w:rPr>
                <w:rFonts w:ascii="Times New Roman" w:eastAsia="Cordia New" w:hAnsi="Times New Roman" w:cs="Times New Roman"/>
                <w:sz w:val="16"/>
                <w:szCs w:val="16"/>
              </w:rPr>
            </w:pPr>
          </w:p>
        </w:tc>
        <w:tc>
          <w:tcPr>
            <w:tcW w:w="1746" w:type="dxa"/>
          </w:tcPr>
          <w:p w:rsidR="006343D9" w:rsidRPr="00173414" w:rsidRDefault="006343D9" w:rsidP="006343D9">
            <w:pPr>
              <w:tabs>
                <w:tab w:val="clear" w:pos="1644"/>
                <w:tab w:val="left" w:pos="-3402"/>
                <w:tab w:val="left" w:pos="-3261"/>
                <w:tab w:val="left" w:pos="-3119"/>
              </w:tabs>
              <w:spacing w:line="240" w:lineRule="exact"/>
              <w:ind w:left="-108" w:right="119"/>
              <w:jc w:val="right"/>
              <w:rPr>
                <w:rFonts w:ascii="Times New Roman" w:eastAsia="Cordia New" w:hAnsi="Times New Roman" w:cs="Times New Roman"/>
                <w:sz w:val="16"/>
                <w:szCs w:val="16"/>
              </w:rPr>
            </w:pPr>
            <w:r w:rsidRPr="00173414">
              <w:rPr>
                <w:rFonts w:ascii="Times New Roman" w:eastAsia="Cordia New" w:hAnsi="Times New Roman" w:cs="Times New Roman"/>
                <w:sz w:val="16"/>
                <w:szCs w:val="16"/>
              </w:rPr>
              <w:t>27,741,587</w:t>
            </w:r>
          </w:p>
        </w:tc>
      </w:tr>
      <w:tr w:rsidR="006343D9" w:rsidRPr="00173414" w:rsidTr="006343D9">
        <w:tc>
          <w:tcPr>
            <w:tcW w:w="4105" w:type="dxa"/>
            <w:hideMark/>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Ultimate loss ratio in latest accident year</w:t>
            </w: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1431" w:type="dxa"/>
            <w:hideMark/>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115"/>
              <w:jc w:val="center"/>
              <w:rPr>
                <w:rFonts w:ascii="Times New Roman" w:eastAsia="Cordia New" w:hAnsi="Times New Roman" w:cs="Times New Roman"/>
                <w:sz w:val="16"/>
                <w:szCs w:val="16"/>
                <w:cs/>
              </w:rPr>
            </w:pPr>
            <w:r w:rsidRPr="00173414">
              <w:rPr>
                <w:rFonts w:ascii="Times New Roman" w:eastAsia="Cordia New" w:hAnsi="Times New Roman" w:cs="Times New Roman"/>
                <w:sz w:val="16"/>
                <w:szCs w:val="16"/>
              </w:rPr>
              <w:t>- 10%</w:t>
            </w: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highlight w:val="yellow"/>
              </w:rPr>
            </w:pPr>
          </w:p>
        </w:tc>
        <w:tc>
          <w:tcPr>
            <w:tcW w:w="1737" w:type="dxa"/>
          </w:tcPr>
          <w:p w:rsidR="006343D9" w:rsidRPr="00173414" w:rsidRDefault="006343D9" w:rsidP="006343D9">
            <w:pPr>
              <w:tabs>
                <w:tab w:val="clear" w:pos="1644"/>
                <w:tab w:val="left" w:pos="-3402"/>
                <w:tab w:val="left" w:pos="-3261"/>
                <w:tab w:val="left" w:pos="-3119"/>
              </w:tabs>
              <w:spacing w:line="240" w:lineRule="exact"/>
              <w:ind w:left="-108" w:right="56"/>
              <w:jc w:val="right"/>
              <w:rPr>
                <w:rFonts w:ascii="Times New Roman" w:eastAsia="Cordia New" w:hAnsi="Times New Roman" w:cs="Times New Roman"/>
                <w:sz w:val="16"/>
                <w:szCs w:val="16"/>
              </w:rPr>
            </w:pPr>
            <w:r w:rsidRPr="00173414">
              <w:rPr>
                <w:rFonts w:ascii="Times New Roman" w:eastAsia="Cordia New" w:hAnsi="Times New Roman" w:cs="Times New Roman"/>
                <w:sz w:val="16"/>
                <w:szCs w:val="16"/>
              </w:rPr>
              <w:t>(49,816,642)</w:t>
            </w:r>
          </w:p>
        </w:tc>
        <w:tc>
          <w:tcPr>
            <w:tcW w:w="153"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rPr>
                <w:rFonts w:ascii="Times New Roman" w:eastAsia="Cordia New" w:hAnsi="Times New Roman" w:cs="Times New Roman"/>
                <w:sz w:val="16"/>
                <w:szCs w:val="16"/>
              </w:rPr>
            </w:pPr>
          </w:p>
        </w:tc>
        <w:tc>
          <w:tcPr>
            <w:tcW w:w="1746" w:type="dxa"/>
          </w:tcPr>
          <w:p w:rsidR="006343D9" w:rsidRPr="00173414" w:rsidRDefault="006343D9" w:rsidP="006343D9">
            <w:pPr>
              <w:tabs>
                <w:tab w:val="clear" w:pos="1644"/>
                <w:tab w:val="left" w:pos="-3402"/>
                <w:tab w:val="left" w:pos="-3261"/>
                <w:tab w:val="left" w:pos="-3119"/>
              </w:tabs>
              <w:spacing w:line="240" w:lineRule="exact"/>
              <w:ind w:left="-108" w:right="56"/>
              <w:jc w:val="right"/>
              <w:rPr>
                <w:rFonts w:ascii="Times New Roman" w:eastAsia="Cordia New" w:hAnsi="Times New Roman" w:cs="Times New Roman"/>
                <w:sz w:val="16"/>
                <w:szCs w:val="16"/>
              </w:rPr>
            </w:pPr>
            <w:r w:rsidRPr="00173414">
              <w:rPr>
                <w:rFonts w:ascii="Times New Roman" w:eastAsia="Cordia New" w:hAnsi="Times New Roman" w:cs="Times New Roman"/>
                <w:sz w:val="16"/>
                <w:szCs w:val="16"/>
              </w:rPr>
              <w:t>(27,456,613)</w:t>
            </w:r>
          </w:p>
        </w:tc>
      </w:tr>
      <w:tr w:rsidR="006343D9" w:rsidRPr="00173414" w:rsidTr="006343D9">
        <w:tc>
          <w:tcPr>
            <w:tcW w:w="4105" w:type="dxa"/>
            <w:hideMark/>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ULAE ratio</w:t>
            </w: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1431" w:type="dxa"/>
            <w:hideMark/>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115"/>
              <w:jc w:val="center"/>
              <w:rPr>
                <w:rFonts w:ascii="Times New Roman" w:eastAsia="Cordia New" w:hAnsi="Times New Roman" w:cs="Times New Roman"/>
                <w:sz w:val="16"/>
                <w:szCs w:val="16"/>
                <w:cs/>
              </w:rPr>
            </w:pPr>
            <w:r w:rsidRPr="00173414">
              <w:rPr>
                <w:rFonts w:ascii="Times New Roman" w:eastAsia="Cordia New" w:hAnsi="Times New Roman" w:cs="Times New Roman"/>
                <w:sz w:val="16"/>
                <w:szCs w:val="16"/>
              </w:rPr>
              <w:t>+ 50%</w:t>
            </w: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highlight w:val="yellow"/>
              </w:rPr>
            </w:pPr>
          </w:p>
        </w:tc>
        <w:tc>
          <w:tcPr>
            <w:tcW w:w="1737" w:type="dxa"/>
          </w:tcPr>
          <w:p w:rsidR="006343D9" w:rsidRPr="00173414" w:rsidRDefault="006343D9" w:rsidP="006343D9">
            <w:pPr>
              <w:tabs>
                <w:tab w:val="clear" w:pos="1644"/>
                <w:tab w:val="left" w:pos="-3402"/>
                <w:tab w:val="left" w:pos="-3261"/>
                <w:tab w:val="left" w:pos="-3119"/>
              </w:tabs>
              <w:spacing w:line="240" w:lineRule="exact"/>
              <w:ind w:left="-108" w:right="119"/>
              <w:jc w:val="right"/>
              <w:rPr>
                <w:rFonts w:ascii="Times New Roman" w:eastAsia="Cordia New" w:hAnsi="Times New Roman" w:cs="Times New Roman"/>
                <w:sz w:val="16"/>
                <w:szCs w:val="16"/>
              </w:rPr>
            </w:pPr>
            <w:r w:rsidRPr="00173414">
              <w:rPr>
                <w:rFonts w:ascii="Times New Roman" w:eastAsia="Cordia New" w:hAnsi="Times New Roman" w:cs="Times New Roman"/>
                <w:sz w:val="16"/>
                <w:szCs w:val="16"/>
              </w:rPr>
              <w:t>7,225,616</w:t>
            </w:r>
          </w:p>
        </w:tc>
        <w:tc>
          <w:tcPr>
            <w:tcW w:w="153"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decimal" w:pos="988"/>
              </w:tabs>
              <w:spacing w:line="240" w:lineRule="exact"/>
              <w:ind w:left="-108" w:right="86"/>
              <w:rPr>
                <w:rFonts w:ascii="Times New Roman" w:eastAsia="Cordia New" w:hAnsi="Times New Roman" w:cs="Times New Roman"/>
                <w:sz w:val="16"/>
                <w:szCs w:val="16"/>
              </w:rPr>
            </w:pPr>
          </w:p>
        </w:tc>
        <w:tc>
          <w:tcPr>
            <w:tcW w:w="1746" w:type="dxa"/>
          </w:tcPr>
          <w:p w:rsidR="006343D9" w:rsidRPr="00173414" w:rsidRDefault="006343D9" w:rsidP="006343D9">
            <w:pPr>
              <w:tabs>
                <w:tab w:val="clear" w:pos="1644"/>
                <w:tab w:val="left" w:pos="-3402"/>
                <w:tab w:val="left" w:pos="-3261"/>
                <w:tab w:val="left" w:pos="-3119"/>
              </w:tabs>
              <w:spacing w:line="240" w:lineRule="exact"/>
              <w:ind w:left="-108" w:right="119"/>
              <w:jc w:val="right"/>
              <w:rPr>
                <w:rFonts w:ascii="Times New Roman" w:eastAsia="Cordia New" w:hAnsi="Times New Roman" w:cs="Times New Roman"/>
                <w:sz w:val="16"/>
                <w:szCs w:val="16"/>
              </w:rPr>
            </w:pPr>
            <w:r w:rsidRPr="00173414">
              <w:rPr>
                <w:rFonts w:ascii="Times New Roman" w:eastAsia="Cordia New" w:hAnsi="Times New Roman" w:cs="Times New Roman"/>
                <w:sz w:val="16"/>
                <w:szCs w:val="16"/>
              </w:rPr>
              <w:t>7,225,616</w:t>
            </w:r>
          </w:p>
        </w:tc>
      </w:tr>
      <w:tr w:rsidR="006343D9" w:rsidRPr="00173414" w:rsidTr="006343D9">
        <w:tc>
          <w:tcPr>
            <w:tcW w:w="4105" w:type="dxa"/>
            <w:hideMark/>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ULAE ratio</w:t>
            </w:r>
          </w:p>
        </w:tc>
        <w:tc>
          <w:tcPr>
            <w:tcW w:w="135" w:type="dxa"/>
          </w:tcPr>
          <w:p w:rsidR="006343D9" w:rsidRPr="00173414" w:rsidRDefault="006343D9" w:rsidP="006343D9">
            <w:pPr>
              <w:spacing w:line="240" w:lineRule="exact"/>
              <w:jc w:val="center"/>
              <w:rPr>
                <w:rFonts w:ascii="Times New Roman" w:hAnsi="Times New Roman" w:cs="Times New Roman"/>
                <w:sz w:val="16"/>
                <w:szCs w:val="16"/>
              </w:rPr>
            </w:pPr>
          </w:p>
        </w:tc>
        <w:tc>
          <w:tcPr>
            <w:tcW w:w="1431" w:type="dxa"/>
            <w:hideMark/>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right="-115"/>
              <w:jc w:val="center"/>
              <w:rPr>
                <w:rFonts w:ascii="Times New Roman" w:eastAsia="Cordia New" w:hAnsi="Times New Roman" w:cs="Times New Roman"/>
                <w:sz w:val="16"/>
                <w:szCs w:val="16"/>
                <w:cs/>
              </w:rPr>
            </w:pPr>
            <w:r w:rsidRPr="00173414">
              <w:rPr>
                <w:rFonts w:ascii="Times New Roman" w:eastAsia="Cordia New" w:hAnsi="Times New Roman" w:cs="Times New Roman"/>
                <w:sz w:val="16"/>
                <w:szCs w:val="16"/>
              </w:rPr>
              <w:t>- 50%</w:t>
            </w:r>
          </w:p>
        </w:tc>
        <w:tc>
          <w:tcPr>
            <w:tcW w:w="153" w:type="dxa"/>
          </w:tcPr>
          <w:p w:rsidR="006343D9" w:rsidRPr="00173414" w:rsidRDefault="006343D9" w:rsidP="006343D9">
            <w:pPr>
              <w:tabs>
                <w:tab w:val="decimal" w:pos="988"/>
              </w:tabs>
              <w:spacing w:line="240" w:lineRule="exact"/>
              <w:rPr>
                <w:rFonts w:ascii="Times New Roman" w:hAnsi="Times New Roman" w:cs="Times New Roman"/>
                <w:sz w:val="16"/>
                <w:szCs w:val="16"/>
                <w:highlight w:val="yellow"/>
              </w:rPr>
            </w:pPr>
          </w:p>
        </w:tc>
        <w:tc>
          <w:tcPr>
            <w:tcW w:w="1737" w:type="dxa"/>
          </w:tcPr>
          <w:p w:rsidR="006343D9" w:rsidRPr="00173414" w:rsidRDefault="006343D9" w:rsidP="006343D9">
            <w:pPr>
              <w:tabs>
                <w:tab w:val="clear" w:pos="1644"/>
                <w:tab w:val="left" w:pos="-3402"/>
                <w:tab w:val="left" w:pos="-3261"/>
                <w:tab w:val="left" w:pos="-3119"/>
              </w:tabs>
              <w:spacing w:line="240" w:lineRule="exact"/>
              <w:ind w:left="-108" w:right="56"/>
              <w:jc w:val="right"/>
              <w:rPr>
                <w:rFonts w:ascii="Times New Roman" w:eastAsia="Cordia New" w:hAnsi="Times New Roman" w:cs="Times New Roman"/>
                <w:sz w:val="16"/>
                <w:szCs w:val="16"/>
              </w:rPr>
            </w:pPr>
            <w:r w:rsidRPr="00173414">
              <w:rPr>
                <w:rFonts w:ascii="Times New Roman" w:eastAsia="Cordia New" w:hAnsi="Times New Roman" w:cs="Times New Roman"/>
                <w:sz w:val="16"/>
                <w:szCs w:val="16"/>
              </w:rPr>
              <w:t>(7,225,616)</w:t>
            </w:r>
          </w:p>
        </w:tc>
        <w:tc>
          <w:tcPr>
            <w:tcW w:w="153" w:type="dxa"/>
          </w:tcPr>
          <w:p w:rsidR="006343D9" w:rsidRPr="00173414" w:rsidRDefault="006343D9" w:rsidP="00634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rPr>
                <w:rFonts w:ascii="Times New Roman" w:eastAsia="Cordia New" w:hAnsi="Times New Roman" w:cs="Times New Roman"/>
                <w:sz w:val="16"/>
                <w:szCs w:val="16"/>
              </w:rPr>
            </w:pPr>
          </w:p>
        </w:tc>
        <w:tc>
          <w:tcPr>
            <w:tcW w:w="1746" w:type="dxa"/>
          </w:tcPr>
          <w:p w:rsidR="006343D9" w:rsidRPr="00173414" w:rsidRDefault="006343D9" w:rsidP="006343D9">
            <w:pPr>
              <w:tabs>
                <w:tab w:val="clear" w:pos="1644"/>
                <w:tab w:val="left" w:pos="-3402"/>
                <w:tab w:val="left" w:pos="-3261"/>
                <w:tab w:val="left" w:pos="-3119"/>
              </w:tabs>
              <w:spacing w:line="240" w:lineRule="exact"/>
              <w:ind w:left="-108" w:right="56"/>
              <w:jc w:val="right"/>
              <w:rPr>
                <w:rFonts w:ascii="Times New Roman" w:eastAsia="Cordia New" w:hAnsi="Times New Roman" w:cs="Times New Roman"/>
                <w:sz w:val="16"/>
                <w:szCs w:val="16"/>
              </w:rPr>
            </w:pPr>
            <w:r w:rsidRPr="00173414">
              <w:rPr>
                <w:rFonts w:ascii="Times New Roman" w:eastAsia="Cordia New" w:hAnsi="Times New Roman" w:cs="Times New Roman"/>
                <w:sz w:val="16"/>
                <w:szCs w:val="16"/>
              </w:rPr>
              <w:t>(7,225,616)</w:t>
            </w:r>
          </w:p>
        </w:tc>
      </w:tr>
    </w:tbl>
    <w:p w:rsidR="006343D9" w:rsidRPr="009E6AA8" w:rsidRDefault="006343D9" w:rsidP="009E6AA8">
      <w:pPr>
        <w:spacing w:line="240" w:lineRule="exact"/>
        <w:jc w:val="both"/>
        <w:rPr>
          <w:rFonts w:ascii="Times New Roman" w:hAnsi="Times New Roman" w:cs="Times New Roman"/>
        </w:rPr>
      </w:pPr>
    </w:p>
    <w:p w:rsidR="006343D9" w:rsidRPr="009E6AA8" w:rsidRDefault="006343D9" w:rsidP="009E6AA8">
      <w:pPr>
        <w:spacing w:line="240" w:lineRule="exact"/>
        <w:jc w:val="both"/>
        <w:rPr>
          <w:rFonts w:ascii="Times New Roman" w:hAnsi="Times New Roman" w:cs="Times New Roman"/>
        </w:rPr>
      </w:pPr>
    </w:p>
    <w:p w:rsidR="00BB3860" w:rsidRPr="00BE506A" w:rsidRDefault="00B30C2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Pr>
          <w:rFonts w:ascii="Times New Roman" w:hAnsi="Times New Roman" w:cs="Times New Roman"/>
          <w:b/>
          <w:bCs/>
        </w:rPr>
        <w:t>27</w:t>
      </w:r>
      <w:r w:rsidR="00BB3860" w:rsidRPr="00BE506A">
        <w:rPr>
          <w:rFonts w:ascii="Times New Roman" w:hAnsi="Times New Roman" w:cs="Times New Roman"/>
          <w:b/>
          <w:bCs/>
          <w:cs/>
        </w:rPr>
        <w:t>.</w:t>
      </w:r>
      <w:r w:rsidR="00BB3860" w:rsidRPr="00BE506A">
        <w:rPr>
          <w:rFonts w:ascii="Times New Roman" w:hAnsi="Times New Roman" w:cs="Times New Roman"/>
          <w:b/>
          <w:bCs/>
        </w:rPr>
        <w:t>2</w:t>
      </w:r>
      <w:r w:rsidR="00BB3860" w:rsidRPr="00BE506A">
        <w:rPr>
          <w:rFonts w:ascii="Times New Roman" w:hAnsi="Times New Roman" w:cs="Times New Roman"/>
          <w:b/>
          <w:bCs/>
        </w:rPr>
        <w:tab/>
        <w:t xml:space="preserve">RISK OF FINANCIAL INSTRUMENTS </w:t>
      </w:r>
    </w:p>
    <w:p w:rsidR="00BB3860" w:rsidRPr="00964F32" w:rsidRDefault="00BB3860" w:rsidP="00BB3860">
      <w:pPr>
        <w:spacing w:line="240" w:lineRule="exact"/>
        <w:jc w:val="both"/>
        <w:rPr>
          <w:rFonts w:ascii="Times New Roman" w:hAnsi="Times New Roman" w:cs="Times New Roman"/>
        </w:rPr>
      </w:pPr>
    </w:p>
    <w:p w:rsidR="00BB3860" w:rsidRDefault="00BB3860" w:rsidP="00BB3860">
      <w:pPr>
        <w:spacing w:line="240" w:lineRule="exact"/>
        <w:jc w:val="both"/>
        <w:rPr>
          <w:rFonts w:ascii="Times New Roman" w:hAnsi="Times New Roman" w:cs="Times New Roman"/>
        </w:rPr>
      </w:pPr>
      <w:r w:rsidRPr="00964F32">
        <w:rPr>
          <w:rFonts w:ascii="Times New Roman" w:hAnsi="Times New Roman" w:cs="Times New Roman"/>
        </w:rPr>
        <w:t>Financial assets and financial liabilities carried on the statements of financial position include cash and cash equivalents, premium receivables, accrued investment income, reinsurance assets,</w:t>
      </w:r>
      <w:r>
        <w:rPr>
          <w:rFonts w:ascii="Times New Roman" w:hAnsi="Times New Roman" w:cs="Times New Roman"/>
        </w:rPr>
        <w:t xml:space="preserve"> amounts due from reinsurances,</w:t>
      </w:r>
      <w:r w:rsidRPr="00964F32">
        <w:rPr>
          <w:rFonts w:ascii="Times New Roman" w:hAnsi="Times New Roman" w:cs="Times New Roman"/>
        </w:rPr>
        <w:t xml:space="preserve"> investments in securities, claim </w:t>
      </w:r>
      <w:r>
        <w:rPr>
          <w:rFonts w:ascii="Times New Roman" w:hAnsi="Times New Roman" w:cs="Times New Roman"/>
        </w:rPr>
        <w:t>receivables</w:t>
      </w:r>
      <w:r w:rsidRPr="00964F32">
        <w:rPr>
          <w:rFonts w:ascii="Times New Roman" w:hAnsi="Times New Roman" w:cs="Times New Roman"/>
        </w:rPr>
        <w:t xml:space="preserve"> from counter parties,</w:t>
      </w:r>
      <w:r>
        <w:rPr>
          <w:rFonts w:ascii="Times New Roman" w:hAnsi="Times New Roman" w:cs="Times New Roman"/>
        </w:rPr>
        <w:t xml:space="preserve"> </w:t>
      </w:r>
      <w:r w:rsidR="00BC28DC">
        <w:rPr>
          <w:rFonts w:ascii="Times New Roman" w:hAnsi="Times New Roman" w:cs="Times New Roman"/>
        </w:rPr>
        <w:t>borrowing</w:t>
      </w:r>
      <w:r w:rsidR="000A150D">
        <w:rPr>
          <w:rFonts w:ascii="Times New Roman" w:hAnsi="Times New Roman" w:cs="Times New Roman"/>
        </w:rPr>
        <w:t xml:space="preserve"> from director, </w:t>
      </w:r>
      <w:r>
        <w:rPr>
          <w:rFonts w:ascii="Times New Roman" w:hAnsi="Times New Roman" w:cs="Times New Roman"/>
        </w:rPr>
        <w:t>insurance liabilities,</w:t>
      </w:r>
      <w:r w:rsidRPr="00964F32">
        <w:rPr>
          <w:rFonts w:ascii="Times New Roman" w:hAnsi="Times New Roman" w:cs="Times New Roman"/>
        </w:rPr>
        <w:t xml:space="preserve"> due to reinsurers</w:t>
      </w:r>
      <w:r>
        <w:rPr>
          <w:rFonts w:ascii="Times New Roman" w:hAnsi="Times New Roman" w:cs="Times New Roman"/>
        </w:rPr>
        <w:t xml:space="preserve"> and</w:t>
      </w:r>
      <w:r w:rsidRPr="00964F32">
        <w:rPr>
          <w:rFonts w:ascii="Times New Roman" w:hAnsi="Times New Roman" w:cs="Times New Roman"/>
        </w:rPr>
        <w:t xml:space="preserve"> accrued commission and brokerage expenses. The significant accounting policies on recognition and measurement of these items are disclosed in the respective accounting policies in Note 3</w:t>
      </w:r>
      <w:r>
        <w:rPr>
          <w:rFonts w:ascii="Times New Roman" w:hAnsi="Times New Roman" w:cs="Times New Roman"/>
        </w:rPr>
        <w:t>.</w:t>
      </w:r>
    </w:p>
    <w:p w:rsidR="00BB3860" w:rsidRPr="00B35724" w:rsidRDefault="00BB3860" w:rsidP="00B3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B3860" w:rsidRPr="00801F20" w:rsidRDefault="00BB3860" w:rsidP="00BB3860">
      <w:pPr>
        <w:spacing w:line="240" w:lineRule="exact"/>
        <w:jc w:val="both"/>
        <w:rPr>
          <w:rFonts w:ascii="Times New Roman" w:hAnsi="Times New Roman" w:cs="Times New Roman"/>
          <w:b/>
          <w:bCs/>
        </w:rPr>
      </w:pPr>
      <w:r w:rsidRPr="00801F20">
        <w:rPr>
          <w:rFonts w:ascii="Times New Roman" w:hAnsi="Times New Roman" w:cs="Times New Roman"/>
          <w:b/>
          <w:bCs/>
        </w:rPr>
        <w:t>Liquidity Risk</w:t>
      </w:r>
    </w:p>
    <w:p w:rsidR="00BB3860" w:rsidRPr="00801F2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B3860" w:rsidRPr="00BC6280" w:rsidRDefault="00BB3860" w:rsidP="00BB3860">
      <w:pPr>
        <w:spacing w:line="240" w:lineRule="exact"/>
        <w:jc w:val="both"/>
        <w:rPr>
          <w:rFonts w:ascii="Times New Roman" w:hAnsi="Times New Roman" w:cs="Times New Roman"/>
        </w:rPr>
      </w:pPr>
      <w:r w:rsidRPr="00801F20">
        <w:rPr>
          <w:rFonts w:ascii="Times New Roman" w:hAnsi="Times New Roman" w:cs="Times New Roman"/>
        </w:rPr>
        <w:t>Liquidity risk arises from the problem in raising funds adequately and in time to meet commitments as indicated in the financial statements. As discussed in Note 1,</w:t>
      </w:r>
      <w:r>
        <w:rPr>
          <w:rFonts w:ascii="Times New Roman" w:hAnsi="Times New Roman" w:cs="Times New Roman"/>
        </w:rPr>
        <w:t xml:space="preserve"> as at December 31, 201</w:t>
      </w:r>
      <w:r w:rsidR="008330B5">
        <w:rPr>
          <w:rFonts w:ascii="Times New Roman" w:hAnsi="Times New Roman" w:cs="Times New Roman"/>
        </w:rPr>
        <w:t>7</w:t>
      </w:r>
      <w:r>
        <w:rPr>
          <w:rFonts w:ascii="Times New Roman" w:hAnsi="Times New Roman" w:cs="Times New Roman"/>
        </w:rPr>
        <w:t xml:space="preserve"> and 201</w:t>
      </w:r>
      <w:r w:rsidR="008330B5">
        <w:rPr>
          <w:rFonts w:ascii="Times New Roman" w:hAnsi="Times New Roman" w:cs="Times New Roman"/>
        </w:rPr>
        <w:t>6</w:t>
      </w:r>
      <w:r>
        <w:rPr>
          <w:rFonts w:ascii="Times New Roman" w:hAnsi="Times New Roman" w:cs="Times New Roman"/>
        </w:rPr>
        <w:t>,</w:t>
      </w:r>
      <w:r w:rsidRPr="00801F20">
        <w:rPr>
          <w:rFonts w:ascii="Times New Roman" w:hAnsi="Times New Roman" w:cs="Times New Roman"/>
        </w:rPr>
        <w:t xml:space="preserve"> the Company’s assets backing insurance liabilities were not adequate as required by the Non-Life Insurance Act </w:t>
      </w:r>
      <w:r>
        <w:rPr>
          <w:rFonts w:ascii="Times New Roman" w:hAnsi="Times New Roman" w:cs="Times New Roman"/>
        </w:rPr>
        <w:t>(</w:t>
      </w:r>
      <w:r w:rsidRPr="00801F20">
        <w:rPr>
          <w:rFonts w:ascii="Times New Roman" w:hAnsi="Times New Roman" w:cs="Times New Roman"/>
        </w:rPr>
        <w:t>No.2</w:t>
      </w:r>
      <w:r>
        <w:rPr>
          <w:rFonts w:ascii="Times New Roman" w:hAnsi="Times New Roman" w:cs="Times New Roman"/>
        </w:rPr>
        <w:t>)</w:t>
      </w:r>
      <w:r w:rsidRPr="00801F20">
        <w:rPr>
          <w:rFonts w:ascii="Times New Roman" w:hAnsi="Times New Roman" w:cs="Times New Roman"/>
        </w:rPr>
        <w:t xml:space="preserve"> B.E.2551 amounting to Baht </w:t>
      </w:r>
      <w:r w:rsidR="00BC28DC">
        <w:rPr>
          <w:rFonts w:ascii="Times New Roman" w:hAnsi="Times New Roman" w:cs="Times New Roman"/>
        </w:rPr>
        <w:t>31.2</w:t>
      </w:r>
      <w:r w:rsidRPr="00801F20">
        <w:rPr>
          <w:rFonts w:ascii="Times New Roman" w:hAnsi="Times New Roman" w:cs="Times New Roman"/>
        </w:rPr>
        <w:t xml:space="preserve"> million and Baht 1</w:t>
      </w:r>
      <w:r w:rsidR="0073069C">
        <w:rPr>
          <w:rFonts w:ascii="Times New Roman" w:hAnsi="Times New Roman" w:cs="Times New Roman"/>
        </w:rPr>
        <w:t>18.0</w:t>
      </w:r>
      <w:r w:rsidRPr="00801F20">
        <w:rPr>
          <w:rFonts w:ascii="Times New Roman" w:hAnsi="Times New Roman" w:cs="Times New Roman"/>
        </w:rPr>
        <w:t xml:space="preserve"> million, </w:t>
      </w:r>
      <w:r w:rsidRPr="00BC6280">
        <w:rPr>
          <w:rFonts w:ascii="Times New Roman" w:hAnsi="Times New Roman" w:cs="Times New Roman"/>
        </w:rPr>
        <w:t>respectively.</w:t>
      </w:r>
    </w:p>
    <w:p w:rsidR="00BB3860" w:rsidRPr="00964F32" w:rsidRDefault="00BB3860" w:rsidP="00BB3860">
      <w:pPr>
        <w:spacing w:line="240" w:lineRule="exact"/>
        <w:jc w:val="both"/>
        <w:rPr>
          <w:rFonts w:ascii="Times New Roman" w:hAnsi="Times New Roman" w:cs="Times New Roman"/>
        </w:rPr>
      </w:pPr>
    </w:p>
    <w:p w:rsidR="00BB3860" w:rsidRDefault="00BB3860" w:rsidP="00BB3860">
      <w:pPr>
        <w:spacing w:line="240" w:lineRule="exact"/>
        <w:jc w:val="both"/>
        <w:rPr>
          <w:rFonts w:ascii="Times New Roman" w:hAnsi="Times New Roman" w:cs="Times New Roman"/>
        </w:rPr>
      </w:pPr>
      <w:r w:rsidRPr="00964F32">
        <w:rPr>
          <w:rFonts w:ascii="Times New Roman" w:hAnsi="Times New Roman" w:cs="Times New Roman"/>
        </w:rPr>
        <w:t xml:space="preserve">As at December </w:t>
      </w:r>
      <w:r>
        <w:rPr>
          <w:rFonts w:ascii="Times New Roman" w:hAnsi="Times New Roman" w:cs="Times New Roman"/>
        </w:rPr>
        <w:t xml:space="preserve">31, </w:t>
      </w:r>
      <w:r w:rsidRPr="00964F32">
        <w:rPr>
          <w:rFonts w:ascii="Times New Roman" w:hAnsi="Times New Roman" w:cs="Times New Roman"/>
          <w:cs/>
        </w:rPr>
        <w:t>201</w:t>
      </w:r>
      <w:r>
        <w:rPr>
          <w:rFonts w:ascii="Times New Roman" w:hAnsi="Times New Roman" w:cs="Times New Roman"/>
        </w:rPr>
        <w:t>7</w:t>
      </w:r>
      <w:r w:rsidRPr="00964F32">
        <w:rPr>
          <w:rFonts w:ascii="Times New Roman" w:hAnsi="Times New Roman" w:cs="Times New Roman"/>
          <w:cs/>
        </w:rPr>
        <w:t xml:space="preserve"> </w:t>
      </w:r>
      <w:r w:rsidRPr="00964F32">
        <w:rPr>
          <w:rFonts w:ascii="Times New Roman" w:hAnsi="Times New Roman" w:cs="Times New Roman"/>
        </w:rPr>
        <w:t xml:space="preserve">and </w:t>
      </w:r>
      <w:r w:rsidRPr="00964F32">
        <w:rPr>
          <w:rFonts w:ascii="Times New Roman" w:hAnsi="Times New Roman" w:cs="Times New Roman"/>
          <w:cs/>
        </w:rPr>
        <w:t>201</w:t>
      </w:r>
      <w:r>
        <w:rPr>
          <w:rFonts w:ascii="Times New Roman" w:hAnsi="Times New Roman" w:cs="Times New Roman"/>
        </w:rPr>
        <w:t>6</w:t>
      </w:r>
      <w:r w:rsidRPr="00964F32">
        <w:rPr>
          <w:rFonts w:ascii="Times New Roman" w:hAnsi="Times New Roman" w:cs="Times New Roman"/>
        </w:rPr>
        <w:t>,</w:t>
      </w:r>
      <w:r w:rsidRPr="00964F32">
        <w:rPr>
          <w:rFonts w:ascii="Times New Roman" w:hAnsi="Times New Roman" w:cs="Times New Roman"/>
          <w:cs/>
        </w:rPr>
        <w:t xml:space="preserve"> </w:t>
      </w:r>
      <w:r w:rsidRPr="00964F32">
        <w:rPr>
          <w:rFonts w:ascii="Times New Roman" w:hAnsi="Times New Roman" w:cs="Times New Roman"/>
        </w:rPr>
        <w:t>the</w:t>
      </w:r>
      <w:r w:rsidRPr="00964F32">
        <w:rPr>
          <w:rFonts w:ascii="Times New Roman" w:hAnsi="Times New Roman" w:cs="Times New Roman"/>
          <w:cs/>
        </w:rPr>
        <w:t xml:space="preserve"> </w:t>
      </w:r>
      <w:r w:rsidRPr="00964F32">
        <w:rPr>
          <w:rFonts w:ascii="Times New Roman" w:hAnsi="Times New Roman" w:cs="Times New Roman"/>
        </w:rPr>
        <w:t>periods</w:t>
      </w:r>
      <w:r w:rsidRPr="00964F32">
        <w:rPr>
          <w:rFonts w:ascii="Times New Roman" w:hAnsi="Times New Roman" w:cs="Times New Roman"/>
          <w:cs/>
        </w:rPr>
        <w:t xml:space="preserve"> </w:t>
      </w:r>
      <w:r w:rsidRPr="00964F32">
        <w:rPr>
          <w:rFonts w:ascii="Times New Roman" w:hAnsi="Times New Roman" w:cs="Times New Roman"/>
        </w:rPr>
        <w:t>to</w:t>
      </w:r>
      <w:r w:rsidRPr="00964F32">
        <w:rPr>
          <w:rFonts w:ascii="Times New Roman" w:hAnsi="Times New Roman" w:cs="Times New Roman"/>
          <w:cs/>
        </w:rPr>
        <w:t xml:space="preserve"> </w:t>
      </w:r>
      <w:r w:rsidRPr="00964F32">
        <w:rPr>
          <w:rFonts w:ascii="Times New Roman" w:hAnsi="Times New Roman" w:cs="Times New Roman"/>
        </w:rPr>
        <w:t>maturity</w:t>
      </w:r>
      <w:r w:rsidRPr="00964F32">
        <w:rPr>
          <w:rFonts w:ascii="Times New Roman" w:hAnsi="Times New Roman" w:cs="Times New Roman"/>
          <w:cs/>
        </w:rPr>
        <w:t xml:space="preserve"> </w:t>
      </w:r>
      <w:r w:rsidRPr="00964F32">
        <w:rPr>
          <w:rFonts w:ascii="Times New Roman" w:hAnsi="Times New Roman" w:cs="Times New Roman"/>
        </w:rPr>
        <w:t>of</w:t>
      </w:r>
      <w:r w:rsidRPr="00964F32">
        <w:rPr>
          <w:rFonts w:ascii="Times New Roman" w:hAnsi="Times New Roman" w:cs="Times New Roman"/>
          <w:cs/>
        </w:rPr>
        <w:t xml:space="preserve"> </w:t>
      </w:r>
      <w:r w:rsidRPr="00964F32">
        <w:rPr>
          <w:rFonts w:ascii="Times New Roman" w:hAnsi="Times New Roman" w:cs="Times New Roman"/>
        </w:rPr>
        <w:t>financial</w:t>
      </w:r>
      <w:r w:rsidRPr="00964F32">
        <w:rPr>
          <w:rFonts w:ascii="Times New Roman" w:hAnsi="Times New Roman" w:cs="Times New Roman"/>
          <w:cs/>
        </w:rPr>
        <w:t xml:space="preserve"> </w:t>
      </w:r>
      <w:r w:rsidRPr="00964F32">
        <w:rPr>
          <w:rFonts w:ascii="Times New Roman" w:hAnsi="Times New Roman" w:cs="Times New Roman"/>
        </w:rPr>
        <w:t>assets</w:t>
      </w:r>
      <w:r w:rsidRPr="00964F32">
        <w:rPr>
          <w:rFonts w:ascii="Times New Roman" w:hAnsi="Times New Roman" w:cs="Times New Roman"/>
          <w:cs/>
        </w:rPr>
        <w:t xml:space="preserve"> </w:t>
      </w:r>
      <w:r w:rsidRPr="00964F32">
        <w:rPr>
          <w:rFonts w:ascii="Times New Roman" w:hAnsi="Times New Roman" w:cs="Times New Roman"/>
        </w:rPr>
        <w:t>and</w:t>
      </w:r>
      <w:r w:rsidRPr="00964F32">
        <w:rPr>
          <w:rFonts w:ascii="Times New Roman" w:hAnsi="Times New Roman" w:cs="Times New Roman"/>
          <w:cs/>
        </w:rPr>
        <w:t xml:space="preserve"> </w:t>
      </w:r>
      <w:r w:rsidRPr="00964F32">
        <w:rPr>
          <w:rFonts w:ascii="Times New Roman" w:hAnsi="Times New Roman" w:cs="Times New Roman"/>
        </w:rPr>
        <w:t>liabilities</w:t>
      </w:r>
      <w:r w:rsidRPr="00964F32">
        <w:rPr>
          <w:rFonts w:ascii="Times New Roman" w:hAnsi="Times New Roman" w:cs="Times New Roman"/>
          <w:cs/>
        </w:rPr>
        <w:t xml:space="preserve"> </w:t>
      </w:r>
      <w:r w:rsidRPr="00964F32">
        <w:rPr>
          <w:rFonts w:ascii="Times New Roman" w:hAnsi="Times New Roman" w:cs="Times New Roman"/>
        </w:rPr>
        <w:t>are</w:t>
      </w:r>
      <w:r w:rsidRPr="00964F32">
        <w:rPr>
          <w:rFonts w:ascii="Times New Roman" w:hAnsi="Times New Roman" w:cs="Times New Roman"/>
          <w:cs/>
        </w:rPr>
        <w:t xml:space="preserve"> </w:t>
      </w:r>
      <w:r w:rsidRPr="00964F32">
        <w:rPr>
          <w:rFonts w:ascii="Times New Roman" w:hAnsi="Times New Roman" w:cs="Times New Roman"/>
        </w:rPr>
        <w:t>as</w:t>
      </w:r>
      <w:r w:rsidRPr="00964F32">
        <w:rPr>
          <w:rFonts w:ascii="Times New Roman" w:hAnsi="Times New Roman" w:cs="Times New Roman"/>
          <w:cs/>
        </w:rPr>
        <w:t xml:space="preserve"> </w:t>
      </w:r>
      <w:r w:rsidRPr="00964F32">
        <w:rPr>
          <w:rFonts w:ascii="Times New Roman" w:hAnsi="Times New Roman" w:cs="Times New Roman"/>
        </w:rPr>
        <w:t>follows:</w:t>
      </w:r>
    </w:p>
    <w:p w:rsidR="00BB3860" w:rsidRDefault="00BB3860" w:rsidP="00BB3860">
      <w:pPr>
        <w:spacing w:line="240" w:lineRule="exact"/>
        <w:jc w:val="both"/>
        <w:rPr>
          <w:rFonts w:ascii="Times New Roman" w:hAnsi="Times New Roman" w:cs="Times New Roman"/>
        </w:rPr>
      </w:pPr>
    </w:p>
    <w:tbl>
      <w:tblPr>
        <w:tblStyle w:val="TableGrid"/>
        <w:tblW w:w="9463" w:type="dxa"/>
        <w:tblInd w:w="-4" w:type="dxa"/>
        <w:tblLayout w:type="fixed"/>
        <w:tblCellMar>
          <w:left w:w="43" w:type="dxa"/>
          <w:right w:w="43" w:type="dxa"/>
        </w:tblCellMar>
        <w:tblLook w:val="04A0" w:firstRow="1" w:lastRow="0" w:firstColumn="1" w:lastColumn="0" w:noHBand="0" w:noVBand="1"/>
      </w:tblPr>
      <w:tblGrid>
        <w:gridCol w:w="2160"/>
        <w:gridCol w:w="1138"/>
        <w:gridCol w:w="106"/>
        <w:gridCol w:w="1127"/>
        <w:gridCol w:w="106"/>
        <w:gridCol w:w="1127"/>
        <w:gridCol w:w="106"/>
        <w:gridCol w:w="1127"/>
        <w:gridCol w:w="106"/>
        <w:gridCol w:w="1127"/>
        <w:gridCol w:w="106"/>
        <w:gridCol w:w="1127"/>
      </w:tblGrid>
      <w:tr w:rsidR="003D642E" w:rsidRPr="00964F32"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7303" w:type="dxa"/>
            <w:gridSpan w:val="11"/>
            <w:tcBorders>
              <w:top w:val="nil"/>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r>
              <w:rPr>
                <w:rFonts w:ascii="Times New Roman" w:hAnsi="Times New Roman" w:cs="Times New Roman"/>
              </w:rPr>
              <w:t>2017</w:t>
            </w:r>
            <w:r w:rsidRPr="00964F32">
              <w:rPr>
                <w:rFonts w:ascii="Times New Roman" w:hAnsi="Times New Roman" w:cs="Times New Roman"/>
              </w:rPr>
              <w:t xml:space="preserve"> (In Baht)</w:t>
            </w:r>
          </w:p>
        </w:tc>
      </w:tr>
      <w:tr w:rsidR="003D642E" w:rsidRPr="00964F32"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At call</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Within 1 year </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cs/>
              </w:rPr>
              <w:t xml:space="preserve">1 - 5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Over </w:t>
            </w:r>
            <w:r w:rsidRPr="00964F32">
              <w:rPr>
                <w:rFonts w:ascii="Times New Roman" w:hAnsi="Times New Roman" w:cs="Times New Roman"/>
                <w:cs/>
              </w:rPr>
              <w:t xml:space="preserve">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Unspecified</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Total</w:t>
            </w:r>
          </w:p>
        </w:tc>
      </w:tr>
      <w:tr w:rsidR="003D642E" w:rsidRPr="00964F32"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r>
      <w:tr w:rsidR="003D642E" w:rsidRPr="00013E47"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rPr>
            </w:pPr>
            <w:r w:rsidRPr="00964F32">
              <w:rPr>
                <w:rFonts w:ascii="Times New Roman" w:hAnsi="Times New Roman" w:cs="Times New Roman"/>
                <w:b/>
                <w:bCs/>
                <w:sz w:val="16"/>
                <w:szCs w:val="16"/>
              </w:rPr>
              <w:t>Financial assets</w:t>
            </w:r>
          </w:p>
        </w:tc>
        <w:tc>
          <w:tcPr>
            <w:tcW w:w="1138"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3D642E" w:rsidRPr="00013E47"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Cash and cash equivalents</w:t>
            </w:r>
          </w:p>
        </w:tc>
        <w:tc>
          <w:tcPr>
            <w:tcW w:w="1138"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115,097,747</w:t>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20,000</w:t>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115,117,747</w:t>
            </w:r>
          </w:p>
        </w:tc>
      </w:tr>
      <w:tr w:rsidR="003D642E" w:rsidRPr="00013E47"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Premium receivables - net</w:t>
            </w:r>
          </w:p>
        </w:tc>
        <w:tc>
          <w:tcPr>
            <w:tcW w:w="1138"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339,635,217</w:t>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339,635,217</w:t>
            </w:r>
          </w:p>
        </w:tc>
      </w:tr>
      <w:tr w:rsidR="003D642E" w:rsidRPr="00013E47"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Accrued investment income</w:t>
            </w:r>
          </w:p>
        </w:tc>
        <w:tc>
          <w:tcPr>
            <w:tcW w:w="1138"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861,249</w:t>
            </w: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861,249</w:t>
            </w:r>
          </w:p>
        </w:tc>
      </w:tr>
      <w:tr w:rsidR="003D642E" w:rsidRPr="00013E47"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Reinsurance assets</w:t>
            </w:r>
          </w:p>
        </w:tc>
        <w:tc>
          <w:tcPr>
            <w:tcW w:w="1138"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Pr>
                <w:rFonts w:ascii="Times New Roman" w:hAnsi="Times New Roman" w:cs="Times New Roman"/>
                <w:sz w:val="16"/>
                <w:szCs w:val="16"/>
              </w:rPr>
              <w:t>256,9</w:t>
            </w:r>
            <w:r w:rsidR="003D2D23">
              <w:rPr>
                <w:rFonts w:ascii="Times New Roman" w:hAnsi="Times New Roman" w:cs="Times New Roman"/>
                <w:sz w:val="16"/>
                <w:szCs w:val="16"/>
              </w:rPr>
              <w:t>81</w:t>
            </w:r>
            <w:r>
              <w:rPr>
                <w:rFonts w:ascii="Times New Roman" w:hAnsi="Times New Roman" w:cs="Times New Roman"/>
                <w:sz w:val="16"/>
                <w:szCs w:val="16"/>
              </w:rPr>
              <w:t>,</w:t>
            </w:r>
            <w:r w:rsidR="003D2D23">
              <w:rPr>
                <w:rFonts w:ascii="Times New Roman" w:hAnsi="Times New Roman" w:cs="Times New Roman"/>
                <w:sz w:val="16"/>
                <w:szCs w:val="16"/>
              </w:rPr>
              <w:t>017</w:t>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3D2D23"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Pr>
                <w:rFonts w:ascii="Times New Roman" w:hAnsi="Times New Roman" w:cs="Times New Roman"/>
                <w:sz w:val="16"/>
                <w:szCs w:val="16"/>
              </w:rPr>
              <w:t>256,981,017</w:t>
            </w: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Amounts due from</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ight="-43"/>
              <w:rPr>
                <w:rFonts w:ascii="Times New Roman" w:hAnsi="Times New Roman" w:cs="Times New Roman"/>
                <w:sz w:val="16"/>
                <w:szCs w:val="16"/>
              </w:rPr>
            </w:pPr>
            <w:r w:rsidRPr="00964F32">
              <w:rPr>
                <w:rFonts w:ascii="Times New Roman" w:hAnsi="Times New Roman" w:cs="Times New Roman"/>
                <w:sz w:val="16"/>
                <w:szCs w:val="16"/>
              </w:rPr>
              <w:t xml:space="preserve"> reinsurances</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279,500,279</w:t>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279,500,279</w:t>
            </w: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Investments in securities</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186,344,943</w:t>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138,451,234</w:t>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20,052,738</w:t>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344,848,915</w:t>
            </w: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cs/>
              </w:rPr>
            </w:pP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cs/>
              </w:rPr>
            </w:pPr>
            <w:r w:rsidRPr="00964F32">
              <w:rPr>
                <w:rFonts w:ascii="Times New Roman" w:hAnsi="Times New Roman" w:cs="Times New Roman"/>
                <w:b/>
                <w:bCs/>
                <w:sz w:val="16"/>
                <w:szCs w:val="16"/>
              </w:rPr>
              <w:t>Financial liabilities</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942F9" w:rsidRPr="00013E47" w:rsidTr="008A4E0C">
        <w:tc>
          <w:tcPr>
            <w:tcW w:w="2160" w:type="dxa"/>
            <w:tcBorders>
              <w:top w:val="nil"/>
              <w:left w:val="nil"/>
              <w:bottom w:val="nil"/>
              <w:right w:val="nil"/>
            </w:tcBorders>
          </w:tcPr>
          <w:p w:rsidR="001942F9" w:rsidRPr="00964F32" w:rsidRDefault="001942F9" w:rsidP="008A5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ight="-47"/>
              <w:rPr>
                <w:rFonts w:ascii="Times New Roman" w:hAnsi="Times New Roman" w:cs="Times New Roman"/>
                <w:sz w:val="16"/>
                <w:szCs w:val="16"/>
                <w:cs/>
              </w:rPr>
            </w:pPr>
            <w:r>
              <w:rPr>
                <w:rFonts w:ascii="Times New Roman" w:hAnsi="Times New Roman" w:cs="Times New Roman"/>
                <w:sz w:val="16"/>
                <w:szCs w:val="16"/>
              </w:rPr>
              <w:t>Short-term loans from director</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w:t>
            </w:r>
            <w:r>
              <w:rPr>
                <w:rFonts w:ascii="Times New Roman" w:hAnsi="Times New Roman" w:cs="Times New Roman"/>
                <w:sz w:val="16"/>
                <w:szCs w:val="16"/>
              </w:rPr>
              <w:t>0</w:t>
            </w:r>
            <w:r w:rsidRPr="00013E47">
              <w:rPr>
                <w:rFonts w:ascii="Times New Roman" w:hAnsi="Times New Roman" w:cs="Times New Roman"/>
                <w:sz w:val="16"/>
                <w:szCs w:val="16"/>
              </w:rPr>
              <w:t>,</w:t>
            </w:r>
            <w:r>
              <w:rPr>
                <w:rFonts w:ascii="Times New Roman" w:hAnsi="Times New Roman" w:cs="Times New Roman"/>
                <w:sz w:val="16"/>
                <w:szCs w:val="16"/>
              </w:rPr>
              <w:t>000</w:t>
            </w:r>
            <w:r w:rsidRPr="00013E47">
              <w:rPr>
                <w:rFonts w:ascii="Times New Roman" w:hAnsi="Times New Roman" w:cs="Times New Roman"/>
                <w:sz w:val="16"/>
                <w:szCs w:val="16"/>
              </w:rPr>
              <w:t>,</w:t>
            </w:r>
            <w:r>
              <w:rPr>
                <w:rFonts w:ascii="Times New Roman" w:hAnsi="Times New Roman" w:cs="Times New Roman"/>
                <w:sz w:val="16"/>
                <w:szCs w:val="16"/>
              </w:rPr>
              <w:t>000</w:t>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w:t>
            </w:r>
            <w:r>
              <w:rPr>
                <w:rFonts w:ascii="Times New Roman" w:hAnsi="Times New Roman" w:cs="Times New Roman"/>
                <w:sz w:val="16"/>
                <w:szCs w:val="16"/>
              </w:rPr>
              <w:t>0</w:t>
            </w:r>
            <w:r w:rsidRPr="00013E47">
              <w:rPr>
                <w:rFonts w:ascii="Times New Roman" w:hAnsi="Times New Roman" w:cs="Times New Roman"/>
                <w:sz w:val="16"/>
                <w:szCs w:val="16"/>
              </w:rPr>
              <w:t>,</w:t>
            </w:r>
            <w:r>
              <w:rPr>
                <w:rFonts w:ascii="Times New Roman" w:hAnsi="Times New Roman" w:cs="Times New Roman"/>
                <w:sz w:val="16"/>
                <w:szCs w:val="16"/>
              </w:rPr>
              <w:t>000</w:t>
            </w:r>
            <w:r w:rsidRPr="00013E47">
              <w:rPr>
                <w:rFonts w:ascii="Times New Roman" w:hAnsi="Times New Roman" w:cs="Times New Roman"/>
                <w:sz w:val="16"/>
                <w:szCs w:val="16"/>
              </w:rPr>
              <w:t>,</w:t>
            </w:r>
            <w:r>
              <w:rPr>
                <w:rFonts w:ascii="Times New Roman" w:hAnsi="Times New Roman" w:cs="Times New Roman"/>
                <w:sz w:val="16"/>
                <w:szCs w:val="16"/>
              </w:rPr>
              <w:t>000</w:t>
            </w: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Insurance liabilities</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356,9</w:t>
            </w:r>
            <w:r w:rsidR="003D2D23">
              <w:rPr>
                <w:rFonts w:ascii="Times New Roman" w:hAnsi="Times New Roman" w:cs="Times New Roman"/>
                <w:sz w:val="16"/>
                <w:szCs w:val="16"/>
              </w:rPr>
              <w:t>68</w:t>
            </w:r>
            <w:r w:rsidRPr="00013E47">
              <w:rPr>
                <w:rFonts w:ascii="Times New Roman" w:hAnsi="Times New Roman" w:cs="Times New Roman"/>
                <w:sz w:val="16"/>
                <w:szCs w:val="16"/>
              </w:rPr>
              <w:t>,</w:t>
            </w:r>
            <w:r w:rsidR="003D2D23">
              <w:rPr>
                <w:rFonts w:ascii="Times New Roman" w:hAnsi="Times New Roman" w:cs="Times New Roman"/>
                <w:sz w:val="16"/>
                <w:szCs w:val="16"/>
              </w:rPr>
              <w:t>735</w:t>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3D2D23"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356,9</w:t>
            </w:r>
            <w:r>
              <w:rPr>
                <w:rFonts w:ascii="Times New Roman" w:hAnsi="Times New Roman" w:cs="Times New Roman"/>
                <w:sz w:val="16"/>
                <w:szCs w:val="16"/>
              </w:rPr>
              <w:t>68</w:t>
            </w:r>
            <w:r w:rsidRPr="00013E47">
              <w:rPr>
                <w:rFonts w:ascii="Times New Roman" w:hAnsi="Times New Roman" w:cs="Times New Roman"/>
                <w:sz w:val="16"/>
                <w:szCs w:val="16"/>
              </w:rPr>
              <w:t>,</w:t>
            </w:r>
            <w:r>
              <w:rPr>
                <w:rFonts w:ascii="Times New Roman" w:hAnsi="Times New Roman" w:cs="Times New Roman"/>
                <w:sz w:val="16"/>
                <w:szCs w:val="16"/>
              </w:rPr>
              <w:t>735</w:t>
            </w: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Due to reinsurers</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473,350,993</w:t>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473,350,993</w:t>
            </w:r>
          </w:p>
        </w:tc>
      </w:tr>
      <w:tr w:rsidR="001942F9" w:rsidRPr="00013E47" w:rsidTr="008A4E0C">
        <w:tc>
          <w:tcPr>
            <w:tcW w:w="2160" w:type="dxa"/>
            <w:tcBorders>
              <w:top w:val="nil"/>
              <w:left w:val="nil"/>
              <w:bottom w:val="nil"/>
              <w:right w:val="nil"/>
            </w:tcBorders>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Accrued commission</w:t>
            </w:r>
          </w:p>
        </w:tc>
        <w:tc>
          <w:tcPr>
            <w:tcW w:w="1138"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1942F9" w:rsidRPr="00013E47"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1942F9" w:rsidRPr="00964F32"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and brokerage expenses</w:t>
            </w:r>
          </w:p>
        </w:tc>
        <w:tc>
          <w:tcPr>
            <w:tcW w:w="1138"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52,760,201</w:t>
            </w:r>
          </w:p>
        </w:tc>
        <w:tc>
          <w:tcPr>
            <w:tcW w:w="106"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1942F9" w:rsidRPr="00013E47" w:rsidRDefault="001942F9" w:rsidP="00194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52,760,201</w:t>
            </w:r>
          </w:p>
        </w:tc>
      </w:tr>
    </w:tbl>
    <w:p w:rsidR="00BB3860" w:rsidRPr="00964F32" w:rsidRDefault="00BB3860" w:rsidP="00BB3860">
      <w:pPr>
        <w:spacing w:line="240" w:lineRule="exact"/>
        <w:jc w:val="both"/>
        <w:rPr>
          <w:rFonts w:ascii="Times New Roman" w:hAnsi="Times New Roman" w:cs="Times New Roman"/>
        </w:rPr>
      </w:pPr>
    </w:p>
    <w:p w:rsidR="006343D9" w:rsidRDefault="006343D9">
      <w:r>
        <w:br w:type="page"/>
      </w:r>
    </w:p>
    <w:tbl>
      <w:tblPr>
        <w:tblStyle w:val="TableGrid"/>
        <w:tblW w:w="9463" w:type="dxa"/>
        <w:tblInd w:w="-47" w:type="dxa"/>
        <w:tblLayout w:type="fixed"/>
        <w:tblCellMar>
          <w:left w:w="43" w:type="dxa"/>
          <w:right w:w="43" w:type="dxa"/>
        </w:tblCellMar>
        <w:tblLook w:val="04A0" w:firstRow="1" w:lastRow="0" w:firstColumn="1" w:lastColumn="0" w:noHBand="0" w:noVBand="1"/>
      </w:tblPr>
      <w:tblGrid>
        <w:gridCol w:w="2160"/>
        <w:gridCol w:w="1138"/>
        <w:gridCol w:w="106"/>
        <w:gridCol w:w="1127"/>
        <w:gridCol w:w="106"/>
        <w:gridCol w:w="1127"/>
        <w:gridCol w:w="106"/>
        <w:gridCol w:w="1127"/>
        <w:gridCol w:w="106"/>
        <w:gridCol w:w="1127"/>
        <w:gridCol w:w="106"/>
        <w:gridCol w:w="1127"/>
      </w:tblGrid>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7303" w:type="dxa"/>
            <w:gridSpan w:val="11"/>
            <w:tcBorders>
              <w:top w:val="nil"/>
              <w:left w:val="nil"/>
              <w:bottom w:val="single" w:sz="4" w:space="0" w:color="auto"/>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r w:rsidRPr="00964F32">
              <w:rPr>
                <w:rFonts w:ascii="Times New Roman" w:hAnsi="Times New Roman" w:cs="Times New Roman"/>
              </w:rPr>
              <w:t>2016 (In Baht)</w:t>
            </w: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single" w:sz="4" w:space="0" w:color="auto"/>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At call</w:t>
            </w:r>
          </w:p>
        </w:tc>
        <w:tc>
          <w:tcPr>
            <w:tcW w:w="106" w:type="dxa"/>
            <w:tcBorders>
              <w:top w:val="single" w:sz="4" w:space="0" w:color="auto"/>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Within 1 year</w:t>
            </w:r>
          </w:p>
        </w:tc>
        <w:tc>
          <w:tcPr>
            <w:tcW w:w="106" w:type="dxa"/>
            <w:tcBorders>
              <w:top w:val="single" w:sz="4" w:space="0" w:color="auto"/>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cs/>
              </w:rPr>
              <w:t xml:space="preserve">1 - 5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Over </w:t>
            </w:r>
            <w:r w:rsidRPr="00964F32">
              <w:rPr>
                <w:rFonts w:ascii="Times New Roman" w:hAnsi="Times New Roman" w:cs="Times New Roman"/>
                <w:cs/>
              </w:rPr>
              <w:t xml:space="preserve">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Unspecified</w:t>
            </w:r>
          </w:p>
        </w:tc>
        <w:tc>
          <w:tcPr>
            <w:tcW w:w="106" w:type="dxa"/>
            <w:tcBorders>
              <w:top w:val="single" w:sz="4" w:space="0" w:color="auto"/>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Total</w:t>
            </w:r>
          </w:p>
        </w:tc>
      </w:tr>
      <w:tr w:rsidR="00BB3860" w:rsidRPr="00532ECC" w:rsidTr="009F74A0">
        <w:tc>
          <w:tcPr>
            <w:tcW w:w="2160"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8" w:type="dxa"/>
            <w:tcBorders>
              <w:top w:val="single" w:sz="4" w:space="0" w:color="auto"/>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rPr>
            </w:pPr>
            <w:r w:rsidRPr="00964F32">
              <w:rPr>
                <w:rFonts w:ascii="Times New Roman" w:hAnsi="Times New Roman" w:cs="Times New Roman"/>
                <w:b/>
                <w:bCs/>
                <w:sz w:val="16"/>
                <w:szCs w:val="16"/>
              </w:rPr>
              <w:t>Financial assets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Cash and cash equivalents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56,707,826</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20,000</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56,727,826</w:t>
            </w: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Premium receivables - net</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260,002,291</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260,002,291</w:t>
            </w:r>
          </w:p>
        </w:tc>
      </w:tr>
      <w:tr w:rsidR="00BB3860" w:rsidRPr="00964F32" w:rsidTr="009F7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Accrued investment income</w:t>
            </w:r>
          </w:p>
        </w:tc>
        <w:tc>
          <w:tcPr>
            <w:tcW w:w="1138"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974,767</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974,767</w:t>
            </w:r>
          </w:p>
        </w:tc>
      </w:tr>
      <w:tr w:rsidR="00BB3860" w:rsidRPr="00964F32" w:rsidTr="009F7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Reinsurance assets</w:t>
            </w:r>
          </w:p>
        </w:tc>
        <w:tc>
          <w:tcPr>
            <w:tcW w:w="1138"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200,408,553</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200,408,553</w:t>
            </w: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Amounts due from</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ight="-43"/>
              <w:rPr>
                <w:rFonts w:ascii="Times New Roman" w:hAnsi="Times New Roman" w:cs="Times New Roman"/>
                <w:sz w:val="16"/>
                <w:szCs w:val="16"/>
              </w:rPr>
            </w:pPr>
            <w:r w:rsidRPr="00964F32">
              <w:rPr>
                <w:rFonts w:ascii="Times New Roman" w:hAnsi="Times New Roman" w:cs="Times New Roman"/>
                <w:sz w:val="16"/>
                <w:szCs w:val="16"/>
              </w:rPr>
              <w:t xml:space="preserve"> reinsurances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398,442,914</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 xml:space="preserve">398,442,914 </w:t>
            </w: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Investments in securities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89,323,651</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117,847,775</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40,342,495</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247,513,921</w:t>
            </w: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Claim receivables from </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1" w:right="40"/>
              <w:jc w:val="righ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BB3860" w:rsidRPr="00964F32" w:rsidTr="009F7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cs/>
              </w:rPr>
              <w:t xml:space="preserve"> </w:t>
            </w:r>
            <w:r w:rsidRPr="00964F32">
              <w:rPr>
                <w:rFonts w:ascii="Times New Roman" w:hAnsi="Times New Roman" w:cs="Times New Roman"/>
                <w:sz w:val="16"/>
                <w:szCs w:val="16"/>
              </w:rPr>
              <w:t>counter parties - net</w:t>
            </w:r>
          </w:p>
        </w:tc>
        <w:tc>
          <w:tcPr>
            <w:tcW w:w="1138"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3,815,364</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3,815,364</w:t>
            </w:r>
          </w:p>
        </w:tc>
      </w:tr>
      <w:tr w:rsidR="00BB3860" w:rsidRPr="00532ECC" w:rsidTr="009F74A0">
        <w:tc>
          <w:tcPr>
            <w:tcW w:w="2160"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cs/>
              </w:rPr>
            </w:pPr>
          </w:p>
        </w:tc>
        <w:tc>
          <w:tcPr>
            <w:tcW w:w="1138"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532EC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cs/>
              </w:rPr>
            </w:pPr>
            <w:r w:rsidRPr="00964F32">
              <w:rPr>
                <w:rFonts w:ascii="Times New Roman" w:hAnsi="Times New Roman" w:cs="Times New Roman"/>
                <w:b/>
                <w:bCs/>
                <w:sz w:val="16"/>
                <w:szCs w:val="16"/>
              </w:rPr>
              <w:t>Financial liabilities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Insurance liabilities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166,717,732</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166,717,732</w:t>
            </w: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Due to reinsurers</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407,868,692</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407,868,692</w:t>
            </w:r>
          </w:p>
        </w:tc>
      </w:tr>
      <w:tr w:rsidR="00BB3860" w:rsidRPr="00964F32" w:rsidTr="009F74A0">
        <w:tc>
          <w:tcPr>
            <w:tcW w:w="2160"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Accrued commission</w:t>
            </w:r>
          </w:p>
        </w:tc>
        <w:tc>
          <w:tcPr>
            <w:tcW w:w="1138"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BB3860" w:rsidRPr="00964F32" w:rsidTr="009F74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and brokerage expenses</w:t>
            </w:r>
          </w:p>
        </w:tc>
        <w:tc>
          <w:tcPr>
            <w:tcW w:w="1138"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b/>
                <w:bCs/>
                <w:sz w:val="16"/>
                <w:szCs w:val="16"/>
              </w:rPr>
            </w:pPr>
            <w:r w:rsidRPr="00964F32">
              <w:rPr>
                <w:rFonts w:ascii="Times New Roman" w:hAnsi="Times New Roman" w:cs="Times New Roman"/>
                <w:sz w:val="16"/>
                <w:szCs w:val="16"/>
              </w:rPr>
              <w:t>39,503,639</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r w:rsidRPr="00964F32">
              <w:rPr>
                <w:rFonts w:ascii="Times New Roman" w:hAnsi="Times New Roman" w:cs="Times New Roman"/>
                <w:sz w:val="16"/>
                <w:szCs w:val="16"/>
              </w:rPr>
              <w:t>-</w:t>
            </w:r>
          </w:p>
        </w:tc>
        <w:tc>
          <w:tcPr>
            <w:tcW w:w="106"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r w:rsidRPr="00964F32">
              <w:rPr>
                <w:rFonts w:ascii="Times New Roman" w:hAnsi="Times New Roman" w:cs="Times New Roman"/>
                <w:sz w:val="16"/>
                <w:szCs w:val="16"/>
              </w:rPr>
              <w:t>39,503,639</w:t>
            </w:r>
          </w:p>
        </w:tc>
      </w:tr>
    </w:tbl>
    <w:p w:rsidR="006343D9" w:rsidRDefault="006343D9" w:rsidP="00BB3860">
      <w:pPr>
        <w:spacing w:line="240" w:lineRule="exact"/>
        <w:rPr>
          <w:rFonts w:ascii="Times New Roman" w:hAnsi="Times New Roman" w:cs="Times New Roman"/>
          <w:b/>
          <w:bCs/>
        </w:rPr>
      </w:pPr>
    </w:p>
    <w:p w:rsidR="00BB3860" w:rsidRPr="00C70134" w:rsidRDefault="00BB3860" w:rsidP="00BB3860">
      <w:pPr>
        <w:spacing w:line="240" w:lineRule="exact"/>
        <w:rPr>
          <w:rFonts w:ascii="Times New Roman" w:hAnsi="Times New Roman" w:cs="Times New Roman"/>
          <w:b/>
          <w:bCs/>
        </w:rPr>
      </w:pPr>
      <w:r w:rsidRPr="00C70134">
        <w:rPr>
          <w:rFonts w:ascii="Times New Roman" w:hAnsi="Times New Roman" w:cs="Times New Roman"/>
          <w:b/>
          <w:bCs/>
        </w:rPr>
        <w:t>Foreign Currency Risk</w:t>
      </w:r>
    </w:p>
    <w:p w:rsidR="00BB3860" w:rsidRPr="00964F32" w:rsidRDefault="00BB3860" w:rsidP="00BB3860">
      <w:pPr>
        <w:spacing w:line="240" w:lineRule="exact"/>
        <w:jc w:val="both"/>
        <w:rPr>
          <w:rFonts w:ascii="Times New Roman" w:hAnsi="Times New Roman" w:cs="Times New Roman"/>
        </w:rPr>
      </w:pPr>
    </w:p>
    <w:p w:rsidR="00BB3860" w:rsidRPr="00964F32" w:rsidRDefault="00BB3860" w:rsidP="00BB3860">
      <w:pPr>
        <w:spacing w:line="240" w:lineRule="exact"/>
        <w:jc w:val="both"/>
        <w:rPr>
          <w:rFonts w:ascii="Times New Roman" w:hAnsi="Times New Roman" w:cs="Times New Roman"/>
          <w:cs/>
        </w:rPr>
      </w:pPr>
      <w:r w:rsidRPr="00964F32">
        <w:rPr>
          <w:rFonts w:ascii="Times New Roman" w:hAnsi="Times New Roman" w:cs="Times New Roman"/>
        </w:rPr>
        <w:t>The Company does not have significant commercial transactions in foreign currency, giving rise to exposure risk from changes in foreign exchange rates.</w:t>
      </w:r>
    </w:p>
    <w:p w:rsidR="00BB3860" w:rsidRPr="00964F32" w:rsidRDefault="00BB3860" w:rsidP="00BB3860">
      <w:pPr>
        <w:spacing w:line="240" w:lineRule="exact"/>
        <w:jc w:val="both"/>
        <w:rPr>
          <w:rFonts w:ascii="Times New Roman" w:hAnsi="Times New Roman" w:cs="Times New Roman"/>
        </w:rPr>
      </w:pPr>
    </w:p>
    <w:p w:rsidR="00BB3860" w:rsidRPr="00C70134" w:rsidRDefault="00BB3860" w:rsidP="00BB3860">
      <w:pPr>
        <w:spacing w:line="240" w:lineRule="exact"/>
        <w:rPr>
          <w:rFonts w:ascii="Times New Roman" w:hAnsi="Times New Roman" w:cs="Times New Roman"/>
          <w:b/>
          <w:bCs/>
        </w:rPr>
      </w:pPr>
      <w:r w:rsidRPr="00C70134">
        <w:rPr>
          <w:rFonts w:ascii="Times New Roman" w:hAnsi="Times New Roman" w:cs="Times New Roman"/>
          <w:b/>
          <w:bCs/>
        </w:rPr>
        <w:t>Credit Risk</w:t>
      </w:r>
    </w:p>
    <w:p w:rsidR="00BB3860" w:rsidRPr="00964F32" w:rsidRDefault="00BB3860" w:rsidP="00BB3860">
      <w:pPr>
        <w:spacing w:line="240" w:lineRule="exact"/>
        <w:jc w:val="both"/>
        <w:rPr>
          <w:rFonts w:ascii="Times New Roman" w:hAnsi="Times New Roman" w:cs="Times New Roman"/>
          <w:cs/>
        </w:rPr>
      </w:pPr>
    </w:p>
    <w:p w:rsidR="00BB3860" w:rsidRPr="00964F32" w:rsidRDefault="00BB3860" w:rsidP="00BB3860">
      <w:pPr>
        <w:spacing w:line="240" w:lineRule="exact"/>
        <w:jc w:val="both"/>
        <w:rPr>
          <w:rFonts w:ascii="Times New Roman" w:hAnsi="Times New Roman" w:cs="Times New Roman"/>
        </w:rPr>
      </w:pPr>
      <w:r w:rsidRPr="00964F32">
        <w:rPr>
          <w:rFonts w:ascii="Times New Roman" w:hAnsi="Times New Roman" w:cs="Times New Roman"/>
        </w:rPr>
        <w:t>Credit risk refers to the risk that counterparty will default in its contractual obligations resulting in a financial loss to the Company.  The management believes that the Company has a moderate credit risk since the Company has a large number of customers. However, the Company has an appropriate control on credit approvals and monitoring procedures for collection from customer.</w:t>
      </w:r>
    </w:p>
    <w:p w:rsidR="00BB3860" w:rsidRPr="00964F32" w:rsidRDefault="00BB3860" w:rsidP="00BB3860">
      <w:pPr>
        <w:spacing w:line="240" w:lineRule="exact"/>
        <w:jc w:val="both"/>
        <w:rPr>
          <w:rFonts w:ascii="Times New Roman" w:hAnsi="Times New Roman" w:cs="Times New Roman"/>
          <w:cs/>
        </w:rPr>
      </w:pPr>
    </w:p>
    <w:p w:rsidR="00BB3860" w:rsidRPr="00964F32" w:rsidRDefault="00BB3860" w:rsidP="00BB3860">
      <w:pPr>
        <w:spacing w:line="240" w:lineRule="exact"/>
        <w:jc w:val="both"/>
        <w:rPr>
          <w:rFonts w:ascii="Times New Roman" w:hAnsi="Times New Roman" w:cs="Times New Roman"/>
        </w:rPr>
      </w:pPr>
      <w:r w:rsidRPr="00964F32">
        <w:rPr>
          <w:rFonts w:ascii="Times New Roman" w:hAnsi="Times New Roman" w:cs="Times New Roman"/>
        </w:rPr>
        <w:t>The carrying amount of accounts receivable (net of allowance for doubtful accounts) recorded in the statement of financial position represents the maximum exposure to credit risk.</w:t>
      </w:r>
    </w:p>
    <w:p w:rsidR="00BB3860" w:rsidRPr="00964F32" w:rsidRDefault="00BB3860" w:rsidP="00BB3860">
      <w:pPr>
        <w:spacing w:line="240" w:lineRule="exact"/>
        <w:jc w:val="both"/>
        <w:rPr>
          <w:rFonts w:ascii="Times New Roman" w:hAnsi="Times New Roman" w:cs="Times New Roman"/>
          <w:b/>
          <w:bCs/>
        </w:rPr>
      </w:pPr>
    </w:p>
    <w:p w:rsidR="00BB3860" w:rsidRPr="00964F32" w:rsidRDefault="00BB3860" w:rsidP="00BB3860">
      <w:pPr>
        <w:spacing w:line="240" w:lineRule="exact"/>
        <w:rPr>
          <w:rFonts w:ascii="Times New Roman" w:hAnsi="Times New Roman" w:cs="Times New Roman"/>
          <w:b/>
          <w:bCs/>
        </w:rPr>
      </w:pPr>
      <w:r>
        <w:rPr>
          <w:rFonts w:ascii="Times New Roman" w:hAnsi="Times New Roman" w:cs="Times New Roman"/>
          <w:b/>
          <w:bCs/>
        </w:rPr>
        <w:t>Equity P</w:t>
      </w:r>
      <w:r w:rsidRPr="00964F32">
        <w:rPr>
          <w:rFonts w:ascii="Times New Roman" w:hAnsi="Times New Roman" w:cs="Times New Roman"/>
          <w:b/>
          <w:bCs/>
        </w:rPr>
        <w:t xml:space="preserve">osition </w:t>
      </w:r>
      <w:r>
        <w:rPr>
          <w:rFonts w:ascii="Times New Roman" w:hAnsi="Times New Roman" w:cs="Times New Roman"/>
          <w:b/>
          <w:bCs/>
        </w:rPr>
        <w:t>R</w:t>
      </w:r>
      <w:r w:rsidRPr="00964F32">
        <w:rPr>
          <w:rFonts w:ascii="Times New Roman" w:hAnsi="Times New Roman" w:cs="Times New Roman"/>
          <w:b/>
          <w:bCs/>
        </w:rPr>
        <w:t>isk</w:t>
      </w:r>
    </w:p>
    <w:p w:rsidR="00BB3860" w:rsidRPr="00964F32" w:rsidRDefault="00BB3860" w:rsidP="00BB3860">
      <w:pPr>
        <w:spacing w:line="240" w:lineRule="exact"/>
        <w:rPr>
          <w:rFonts w:ascii="Times New Roman" w:hAnsi="Times New Roman" w:cs="Times New Roman"/>
        </w:rPr>
      </w:pPr>
    </w:p>
    <w:p w:rsidR="00BB3860" w:rsidRDefault="00BB3860" w:rsidP="00BB3860">
      <w:pPr>
        <w:spacing w:line="240" w:lineRule="exact"/>
        <w:jc w:val="both"/>
        <w:rPr>
          <w:rFonts w:ascii="Times New Roman" w:hAnsi="Times New Roman" w:cs="Times New Roman"/>
        </w:rPr>
      </w:pPr>
      <w:r w:rsidRPr="00964F32">
        <w:rPr>
          <w:rFonts w:ascii="Times New Roman" w:hAnsi="Times New Roman" w:cs="Times New Roman"/>
        </w:rPr>
        <w:t>Equity position risk is the risk that change in the market prices of equity securities will result in fluctuations in revenues and in the value of financial assets. The Company has risk from its investments in securities of which the price will change with reference to market conditions.</w:t>
      </w:r>
    </w:p>
    <w:p w:rsidR="00BB3860" w:rsidRDefault="00BB3860" w:rsidP="00BB3860">
      <w:pPr>
        <w:spacing w:line="240" w:lineRule="exact"/>
        <w:jc w:val="both"/>
        <w:rPr>
          <w:rFonts w:ascii="Times New Roman" w:hAnsi="Times New Roman" w:cs="Times New Roman"/>
        </w:rPr>
      </w:pPr>
    </w:p>
    <w:p w:rsidR="00BB3860" w:rsidRPr="00634F1A" w:rsidRDefault="00BB3860" w:rsidP="00BB3860">
      <w:pPr>
        <w:spacing w:line="240" w:lineRule="exact"/>
        <w:jc w:val="both"/>
        <w:rPr>
          <w:rFonts w:ascii="Times New Roman" w:hAnsi="Times New Roman" w:cs="Times New Roman"/>
          <w:cs/>
        </w:rPr>
      </w:pPr>
      <w:r w:rsidRPr="00634F1A">
        <w:rPr>
          <w:rFonts w:ascii="Times New Roman" w:hAnsi="Times New Roman" w:cs="Times New Roman"/>
        </w:rPr>
        <w:t>The company has a policy to manage</w:t>
      </w:r>
      <w:r w:rsidRPr="00634F1A">
        <w:rPr>
          <w:rFonts w:ascii="Times New Roman" w:hAnsi="Times New Roman" w:cs="Times New Roman" w:hint="cs"/>
          <w:cs/>
        </w:rPr>
        <w:t xml:space="preserve"> </w:t>
      </w:r>
      <w:r w:rsidRPr="00634F1A">
        <w:rPr>
          <w:rFonts w:ascii="Times New Roman" w:hAnsi="Times New Roman" w:cs="Times New Roman"/>
        </w:rPr>
        <w:t>equity position risk by determining the proportion of investment</w:t>
      </w:r>
      <w:r>
        <w:rPr>
          <w:rFonts w:ascii="Times New Roman" w:hAnsi="Times New Roman" w:cs="Times New Roman"/>
        </w:rPr>
        <w:t>s</w:t>
      </w:r>
      <w:r w:rsidRPr="00634F1A">
        <w:rPr>
          <w:rFonts w:ascii="Times New Roman" w:hAnsi="Times New Roman" w:cs="Times New Roman"/>
        </w:rPr>
        <w:t xml:space="preserve"> according to the Office of Insurance Commission’s rules. The Company invests in marketable equity securities which purchasing and selling ha</w:t>
      </w:r>
      <w:r>
        <w:rPr>
          <w:rFonts w:ascii="Times New Roman" w:hAnsi="Times New Roman" w:cs="Times New Roman"/>
        </w:rPr>
        <w:t>ve</w:t>
      </w:r>
      <w:r w:rsidRPr="00634F1A">
        <w:rPr>
          <w:rFonts w:ascii="Times New Roman" w:hAnsi="Times New Roman" w:cs="Times New Roman"/>
        </w:rPr>
        <w:t xml:space="preserve"> liquidi</w:t>
      </w:r>
      <w:r>
        <w:rPr>
          <w:rFonts w:ascii="Times New Roman" w:hAnsi="Times New Roman" w:cs="Times New Roman"/>
        </w:rPr>
        <w:t>ty. I</w:t>
      </w:r>
      <w:r w:rsidRPr="00634F1A">
        <w:rPr>
          <w:rFonts w:ascii="Times New Roman" w:hAnsi="Times New Roman" w:cs="Times New Roman"/>
        </w:rPr>
        <w:t xml:space="preserve">nvestment </w:t>
      </w:r>
      <w:r>
        <w:rPr>
          <w:rFonts w:ascii="Times New Roman" w:hAnsi="Times New Roman" w:cs="Times New Roman"/>
        </w:rPr>
        <w:t xml:space="preserve">committee </w:t>
      </w:r>
      <w:r w:rsidRPr="00634F1A">
        <w:rPr>
          <w:rFonts w:ascii="Times New Roman" w:hAnsi="Times New Roman" w:cs="Times New Roman"/>
        </w:rPr>
        <w:t>of the Company is responsible for monitoring of changing</w:t>
      </w:r>
      <w:r>
        <w:rPr>
          <w:rFonts w:ascii="Times New Roman" w:hAnsi="Times New Roman" w:cs="Times New Roman"/>
        </w:rPr>
        <w:t xml:space="preserve"> market prices</w:t>
      </w:r>
      <w:r w:rsidRPr="00634F1A">
        <w:rPr>
          <w:rFonts w:ascii="Times New Roman" w:hAnsi="Times New Roman" w:cs="Times New Roman"/>
        </w:rPr>
        <w:t xml:space="preserve"> regularly.</w:t>
      </w:r>
    </w:p>
    <w:p w:rsidR="00BB3860" w:rsidRPr="00634F1A" w:rsidRDefault="00BB3860" w:rsidP="00BB3860">
      <w:pPr>
        <w:spacing w:line="240" w:lineRule="exact"/>
        <w:jc w:val="both"/>
        <w:rPr>
          <w:rFonts w:ascii="Times New Roman" w:hAnsi="Times New Roman" w:cs="Times New Roman"/>
        </w:rPr>
      </w:pPr>
    </w:p>
    <w:p w:rsidR="00BB3860" w:rsidRPr="00964F32" w:rsidRDefault="00BB3860" w:rsidP="00BB3860">
      <w:pPr>
        <w:spacing w:line="240" w:lineRule="exact"/>
        <w:jc w:val="both"/>
        <w:rPr>
          <w:rFonts w:ascii="Times New Roman" w:hAnsi="Times New Roman" w:cs="Times New Roman"/>
          <w:b/>
          <w:bCs/>
        </w:rPr>
      </w:pPr>
      <w:r w:rsidRPr="00964F32">
        <w:rPr>
          <w:rFonts w:ascii="Times New Roman" w:hAnsi="Times New Roman" w:cs="Times New Roman"/>
          <w:b/>
          <w:bCs/>
        </w:rPr>
        <w:t>Interest Rate Risk</w:t>
      </w:r>
    </w:p>
    <w:p w:rsidR="00BB3860" w:rsidRPr="00062C5E" w:rsidRDefault="00BB3860" w:rsidP="00062C5E">
      <w:pPr>
        <w:spacing w:line="240" w:lineRule="exact"/>
        <w:jc w:val="both"/>
        <w:rPr>
          <w:rFonts w:ascii="Times New Roman" w:hAnsi="Times New Roman" w:cs="Times New Roman"/>
        </w:rPr>
      </w:pPr>
    </w:p>
    <w:p w:rsidR="00BB3860" w:rsidRDefault="00BB3860" w:rsidP="00BB3860">
      <w:pPr>
        <w:spacing w:line="240" w:lineRule="exact"/>
        <w:jc w:val="both"/>
        <w:rPr>
          <w:rFonts w:ascii="Times New Roman" w:hAnsi="Times New Roman" w:cs="Times New Roman"/>
        </w:rPr>
      </w:pPr>
      <w:r w:rsidRPr="00964F32">
        <w:rPr>
          <w:rFonts w:ascii="Times New Roman" w:hAnsi="Times New Roman" w:cs="Times New Roman"/>
        </w:rPr>
        <w:t>Interest rate risk arises from the fluctuation of market interest rates, which may have an impact to current and future operations of the Company.</w:t>
      </w:r>
      <w:r w:rsidRPr="00964F32">
        <w:rPr>
          <w:rFonts w:ascii="Times New Roman" w:hAnsi="Times New Roman" w:cs="Times New Roman"/>
          <w:cs/>
        </w:rPr>
        <w:t xml:space="preserve"> </w:t>
      </w:r>
      <w:r w:rsidRPr="00964F32">
        <w:rPr>
          <w:rFonts w:ascii="Times New Roman" w:hAnsi="Times New Roman" w:cs="Times New Roman"/>
        </w:rPr>
        <w:t>The Company’s exposure to interest rate risk relates primarily to its deposits at financial institutions and investments in securities, which bear interest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rsidR="005C61A4" w:rsidRDefault="005C61A4" w:rsidP="00062C5E">
      <w:pPr>
        <w:spacing w:line="240" w:lineRule="exact"/>
        <w:jc w:val="both"/>
        <w:rPr>
          <w:rFonts w:ascii="Times New Roman" w:hAnsi="Times New Roman" w:cs="Times New Roman"/>
        </w:rPr>
      </w:pPr>
    </w:p>
    <w:p w:rsidR="00BB3860" w:rsidRDefault="00BB3860" w:rsidP="00062C5E">
      <w:pPr>
        <w:spacing w:line="240" w:lineRule="exact"/>
        <w:jc w:val="both"/>
        <w:rPr>
          <w:rFonts w:ascii="Times New Roman" w:hAnsi="Times New Roman" w:cs="Times New Roman"/>
        </w:rPr>
      </w:pPr>
      <w:r w:rsidRPr="00964F32">
        <w:rPr>
          <w:rFonts w:ascii="Times New Roman" w:hAnsi="Times New Roman" w:cs="Times New Roman"/>
        </w:rPr>
        <w:t>Significant financial assets and liabilities as at December 31, 201</w:t>
      </w:r>
      <w:r w:rsidR="005A4682">
        <w:rPr>
          <w:rFonts w:ascii="Times New Roman" w:hAnsi="Times New Roman" w:cs="Times New Roman"/>
        </w:rPr>
        <w:t>7</w:t>
      </w:r>
      <w:r w:rsidRPr="00964F32">
        <w:rPr>
          <w:rFonts w:ascii="Times New Roman" w:hAnsi="Times New Roman" w:cs="Times New Roman"/>
        </w:rPr>
        <w:t xml:space="preserve"> and 201</w:t>
      </w:r>
      <w:r w:rsidR="005A4682">
        <w:rPr>
          <w:rFonts w:ascii="Times New Roman" w:hAnsi="Times New Roman" w:cs="Times New Roman"/>
        </w:rPr>
        <w:t>6</w:t>
      </w:r>
      <w:r w:rsidRPr="00964F32">
        <w:rPr>
          <w:rFonts w:ascii="Times New Roman" w:hAnsi="Times New Roman" w:cs="Times New Roman"/>
        </w:rPr>
        <w:t xml:space="preserve"> classified by type of interest rates are </w:t>
      </w:r>
      <w:proofErr w:type="spellStart"/>
      <w:r w:rsidRPr="00964F32">
        <w:rPr>
          <w:rFonts w:ascii="Times New Roman" w:hAnsi="Times New Roman" w:cs="Times New Roman"/>
        </w:rPr>
        <w:t>summarised</w:t>
      </w:r>
      <w:proofErr w:type="spellEnd"/>
      <w:r w:rsidRPr="00964F32">
        <w:rPr>
          <w:rFonts w:ascii="Times New Roman" w:hAnsi="Times New Roman" w:cs="Times New Roman"/>
        </w:rPr>
        <w:t xml:space="preserve"> in the table below, with those financial assets that carry fixed interest rates further classified based on the maturity date, or the repricing date if this occurs before the maturity date.</w:t>
      </w:r>
    </w:p>
    <w:tbl>
      <w:tblPr>
        <w:tblpPr w:leftFromText="180" w:rightFromText="180" w:vertAnchor="text" w:tblpX="-47" w:tblpY="1"/>
        <w:tblOverlap w:val="never"/>
        <w:tblW w:w="9696" w:type="dxa"/>
        <w:tblLayout w:type="fixed"/>
        <w:tblCellMar>
          <w:left w:w="43" w:type="dxa"/>
          <w:right w:w="43" w:type="dxa"/>
        </w:tblCellMar>
        <w:tblLook w:val="0000" w:firstRow="0" w:lastRow="0" w:firstColumn="0" w:lastColumn="0" w:noHBand="0" w:noVBand="0"/>
      </w:tblPr>
      <w:tblGrid>
        <w:gridCol w:w="2250"/>
        <w:gridCol w:w="929"/>
        <w:gridCol w:w="106"/>
        <w:gridCol w:w="898"/>
        <w:gridCol w:w="106"/>
        <w:gridCol w:w="898"/>
        <w:gridCol w:w="106"/>
        <w:gridCol w:w="898"/>
        <w:gridCol w:w="106"/>
        <w:gridCol w:w="1083"/>
        <w:gridCol w:w="106"/>
        <w:gridCol w:w="1064"/>
        <w:gridCol w:w="106"/>
        <w:gridCol w:w="1040"/>
      </w:tblGrid>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201</w:t>
            </w:r>
            <w:r>
              <w:rPr>
                <w:rFonts w:ascii="Times New Roman" w:hAnsi="Times New Roman" w:cs="Times New Roman"/>
                <w:sz w:val="15"/>
                <w:szCs w:val="15"/>
              </w:rPr>
              <w:t>7</w:t>
            </w: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 xml:space="preserve">1 </w:t>
            </w:r>
            <w:r w:rsidRPr="00652AF5">
              <w:rPr>
                <w:rFonts w:ascii="Times New Roman" w:hAnsi="Times New Roman" w:cs="Times New Roman"/>
                <w:sz w:val="15"/>
                <w:szCs w:val="15"/>
              </w:rPr>
              <w:t>- 5 years</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3D642E" w:rsidRPr="00652AF5" w:rsidTr="007D7930">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b/>
                <w:bCs/>
                <w:sz w:val="15"/>
                <w:szCs w:val="15"/>
              </w:rPr>
            </w:pPr>
            <w:r w:rsidRPr="00652AF5">
              <w:rPr>
                <w:rFonts w:ascii="Times New Roman" w:hAnsi="Times New Roman" w:cs="Times New Roman"/>
                <w:b/>
                <w:bCs/>
                <w:sz w:val="15"/>
                <w:szCs w:val="15"/>
              </w:rPr>
              <w:t>Financial assets</w:t>
            </w:r>
          </w:p>
        </w:tc>
        <w:tc>
          <w:tcPr>
            <w:tcW w:w="929"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3D642E" w:rsidRPr="004C3C37" w:rsidTr="007D7930">
        <w:tc>
          <w:tcPr>
            <w:tcW w:w="2250" w:type="dxa"/>
          </w:tcPr>
          <w:p w:rsidR="003D642E" w:rsidRPr="00652AF5" w:rsidRDefault="003D642E" w:rsidP="008A4E0C">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Cash and cash equivalents</w:t>
            </w:r>
          </w:p>
        </w:tc>
        <w:tc>
          <w:tcPr>
            <w:tcW w:w="929"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31,078,324</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D642E" w:rsidRPr="004C3C37" w:rsidRDefault="003D642E"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84,039,423</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115,117,747</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4C3C37">
              <w:rPr>
                <w:rFonts w:ascii="Times New Roman" w:hAnsi="Times New Roman" w:cs="Times New Roman"/>
                <w:sz w:val="15"/>
                <w:szCs w:val="15"/>
              </w:rPr>
              <w:t>0.125 - 1.2</w:t>
            </w:r>
          </w:p>
        </w:tc>
      </w:tr>
      <w:tr w:rsidR="003D642E" w:rsidRPr="004C3C37" w:rsidTr="007D7930">
        <w:tc>
          <w:tcPr>
            <w:tcW w:w="2250" w:type="dxa"/>
          </w:tcPr>
          <w:p w:rsidR="003D642E" w:rsidRPr="00652AF5" w:rsidRDefault="003D642E" w:rsidP="008A4E0C">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Premium receivables - net</w:t>
            </w:r>
          </w:p>
        </w:tc>
        <w:tc>
          <w:tcPr>
            <w:tcW w:w="929"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D642E" w:rsidRPr="004C3C37" w:rsidRDefault="003D642E"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339,635,217</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339,635,217</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D642E" w:rsidRPr="004C3C37" w:rsidRDefault="007D7930"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3D642E" w:rsidRPr="004C3C37" w:rsidTr="007D7930">
        <w:tc>
          <w:tcPr>
            <w:tcW w:w="2250" w:type="dxa"/>
          </w:tcPr>
          <w:p w:rsidR="003D642E" w:rsidRPr="00652AF5" w:rsidRDefault="003D642E" w:rsidP="008A4E0C">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Accrued investment income</w:t>
            </w:r>
          </w:p>
        </w:tc>
        <w:tc>
          <w:tcPr>
            <w:tcW w:w="929"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D642E" w:rsidRPr="004C3C37" w:rsidRDefault="003D642E"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861,249</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861,249</w:t>
            </w:r>
          </w:p>
        </w:tc>
        <w:tc>
          <w:tcPr>
            <w:tcW w:w="106" w:type="dxa"/>
          </w:tcPr>
          <w:p w:rsidR="003D642E" w:rsidRPr="004C3C3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D642E" w:rsidRPr="004C3C37" w:rsidRDefault="007D7930"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315707" w:rsidRPr="004C3C37" w:rsidTr="007D7930">
        <w:tc>
          <w:tcPr>
            <w:tcW w:w="2250" w:type="dxa"/>
          </w:tcPr>
          <w:p w:rsidR="00315707" w:rsidRPr="00652AF5" w:rsidRDefault="00315707" w:rsidP="008A4E0C">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Reinsurance assets</w:t>
            </w:r>
          </w:p>
        </w:tc>
        <w:tc>
          <w:tcPr>
            <w:tcW w:w="929"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15707" w:rsidRPr="004C3C37" w:rsidRDefault="00315707"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p>
        </w:tc>
        <w:tc>
          <w:tcPr>
            <w:tcW w:w="106"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315707"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15707" w:rsidRPr="004C3C37" w:rsidTr="007D7930">
        <w:tc>
          <w:tcPr>
            <w:tcW w:w="2250" w:type="dxa"/>
          </w:tcPr>
          <w:p w:rsidR="00315707" w:rsidRPr="0031570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5"/>
                <w:szCs w:val="15"/>
              </w:rPr>
            </w:pPr>
            <w:r w:rsidRPr="00315707">
              <w:rPr>
                <w:rFonts w:ascii="Times New Roman" w:hAnsi="Times New Roman" w:cs="Times New Roman"/>
                <w:sz w:val="15"/>
                <w:szCs w:val="15"/>
              </w:rPr>
              <w:t xml:space="preserve"> - Claims liabilities</w:t>
            </w:r>
          </w:p>
        </w:tc>
        <w:tc>
          <w:tcPr>
            <w:tcW w:w="929"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15707" w:rsidRPr="004C3C37" w:rsidRDefault="00315707"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256,9</w:t>
            </w:r>
            <w:r w:rsidR="003D2D23">
              <w:rPr>
                <w:rFonts w:ascii="Times New Roman" w:hAnsi="Times New Roman" w:cs="Times New Roman"/>
                <w:sz w:val="15"/>
                <w:szCs w:val="15"/>
              </w:rPr>
              <w:t>81</w:t>
            </w:r>
            <w:r>
              <w:rPr>
                <w:rFonts w:ascii="Times New Roman" w:hAnsi="Times New Roman" w:cs="Times New Roman"/>
                <w:sz w:val="15"/>
                <w:szCs w:val="15"/>
              </w:rPr>
              <w:t>,</w:t>
            </w:r>
            <w:r w:rsidR="003D2D23">
              <w:rPr>
                <w:rFonts w:ascii="Times New Roman" w:hAnsi="Times New Roman" w:cs="Times New Roman"/>
                <w:sz w:val="15"/>
                <w:szCs w:val="15"/>
              </w:rPr>
              <w:t>017</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15707" w:rsidRPr="004C3C37" w:rsidRDefault="003D2D23"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Pr>
                <w:rFonts w:ascii="Times New Roman" w:hAnsi="Times New Roman" w:cs="Times New Roman"/>
                <w:sz w:val="15"/>
                <w:szCs w:val="15"/>
              </w:rPr>
              <w:t>256,981,017</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7D7930"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Amounts due from</w:t>
            </w:r>
          </w:p>
        </w:tc>
        <w:tc>
          <w:tcPr>
            <w:tcW w:w="929"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15707" w:rsidRPr="004C3C37" w:rsidRDefault="00315707"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reinsurance</w:t>
            </w:r>
          </w:p>
        </w:tc>
        <w:tc>
          <w:tcPr>
            <w:tcW w:w="929"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15707" w:rsidRPr="004C3C37" w:rsidRDefault="00315707"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279,500,279</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279,500,279</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7D7930"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Pr>
                <w:rFonts w:ascii="Times New Roman" w:hAnsi="Times New Roman" w:cs="Times New Roman"/>
                <w:sz w:val="15"/>
                <w:szCs w:val="15"/>
              </w:rPr>
              <w:t>-</w:t>
            </w: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Held for trading investments</w:t>
            </w:r>
          </w:p>
        </w:tc>
        <w:tc>
          <w:tcPr>
            <w:tcW w:w="929"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15707" w:rsidRPr="004C3C37" w:rsidRDefault="00315707"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135,014,239</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135,014,239</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7D7930"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Available-for-sale</w:t>
            </w:r>
          </w:p>
        </w:tc>
        <w:tc>
          <w:tcPr>
            <w:tcW w:w="929"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15707" w:rsidRPr="004C3C37" w:rsidRDefault="00315707"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 xml:space="preserve">  investments</w:t>
            </w:r>
          </w:p>
        </w:tc>
        <w:tc>
          <w:tcPr>
            <w:tcW w:w="929"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15707" w:rsidRPr="004C3C37" w:rsidRDefault="00315707"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49,780,394</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49,780,394</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7D7930"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Held-to-maturity</w:t>
            </w:r>
          </w:p>
        </w:tc>
        <w:tc>
          <w:tcPr>
            <w:tcW w:w="929"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15707" w:rsidRPr="004C3C37" w:rsidRDefault="00315707"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7D7930" w:rsidRPr="004C3C37" w:rsidTr="007D7930">
        <w:tc>
          <w:tcPr>
            <w:tcW w:w="2250" w:type="dxa"/>
          </w:tcPr>
          <w:p w:rsidR="007D7930" w:rsidRPr="00652AF5" w:rsidRDefault="007D7930" w:rsidP="007D7930">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investments</w:t>
            </w:r>
          </w:p>
        </w:tc>
        <w:tc>
          <w:tcPr>
            <w:tcW w:w="929"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138,451,234</w:t>
            </w:r>
          </w:p>
        </w:tc>
        <w:tc>
          <w:tcPr>
            <w:tcW w:w="106"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20,052,738</w:t>
            </w:r>
          </w:p>
        </w:tc>
        <w:tc>
          <w:tcPr>
            <w:tcW w:w="106"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40"/>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158,503,972</w:t>
            </w:r>
          </w:p>
        </w:tc>
        <w:tc>
          <w:tcPr>
            <w:tcW w:w="106"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7D7930"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0.65 - 3.875</w:t>
            </w: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Other investments</w:t>
            </w:r>
          </w:p>
        </w:tc>
        <w:tc>
          <w:tcPr>
            <w:tcW w:w="929" w:type="dxa"/>
            <w:tcBorders>
              <w:bottom w:val="sing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315707" w:rsidRPr="004C3C37" w:rsidRDefault="00315707"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1,550,310</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1,550,310</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7D7930" w:rsidP="007D7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138,451,234</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20,052,738</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31,078,324</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315707" w:rsidRPr="004C3C37" w:rsidRDefault="00315707"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Pr>
                <w:rFonts w:ascii="Times New Roman" w:hAnsi="Times New Roman" w:cs="Times New Roman"/>
                <w:sz w:val="15"/>
                <w:szCs w:val="15"/>
              </w:rPr>
              <w:t>1,147,</w:t>
            </w:r>
            <w:r w:rsidR="003D2D23">
              <w:rPr>
                <w:rFonts w:ascii="Times New Roman" w:hAnsi="Times New Roman" w:cs="Times New Roman"/>
                <w:sz w:val="15"/>
                <w:szCs w:val="15"/>
              </w:rPr>
              <w:t>362</w:t>
            </w:r>
            <w:r>
              <w:rPr>
                <w:rFonts w:ascii="Times New Roman" w:hAnsi="Times New Roman" w:cs="Times New Roman"/>
                <w:sz w:val="15"/>
                <w:szCs w:val="15"/>
              </w:rPr>
              <w:t>,</w:t>
            </w:r>
            <w:r w:rsidR="003D2D23">
              <w:rPr>
                <w:rFonts w:ascii="Times New Roman" w:hAnsi="Times New Roman" w:cs="Times New Roman"/>
                <w:sz w:val="15"/>
                <w:szCs w:val="15"/>
              </w:rPr>
              <w:t>128</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315707" w:rsidRPr="004C3C37" w:rsidRDefault="00315707"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1,</w:t>
            </w:r>
            <w:r>
              <w:rPr>
                <w:rFonts w:ascii="Times New Roman" w:hAnsi="Times New Roman" w:cs="Times New Roman"/>
                <w:sz w:val="15"/>
                <w:szCs w:val="15"/>
              </w:rPr>
              <w:t>336</w:t>
            </w:r>
            <w:r w:rsidRPr="004C3C37">
              <w:rPr>
                <w:rFonts w:ascii="Times New Roman" w:hAnsi="Times New Roman" w:cs="Times New Roman"/>
                <w:sz w:val="15"/>
                <w:szCs w:val="15"/>
              </w:rPr>
              <w:t>,</w:t>
            </w:r>
            <w:r>
              <w:rPr>
                <w:rFonts w:ascii="Times New Roman" w:hAnsi="Times New Roman" w:cs="Times New Roman"/>
                <w:sz w:val="15"/>
                <w:szCs w:val="15"/>
              </w:rPr>
              <w:t>9</w:t>
            </w:r>
            <w:r w:rsidR="003D2D23">
              <w:rPr>
                <w:rFonts w:ascii="Times New Roman" w:hAnsi="Times New Roman" w:cs="Times New Roman"/>
                <w:sz w:val="15"/>
                <w:szCs w:val="15"/>
              </w:rPr>
              <w:t>44</w:t>
            </w:r>
            <w:r w:rsidRPr="004C3C37">
              <w:rPr>
                <w:rFonts w:ascii="Times New Roman" w:hAnsi="Times New Roman" w:cs="Times New Roman"/>
                <w:sz w:val="15"/>
                <w:szCs w:val="15"/>
              </w:rPr>
              <w:t>,</w:t>
            </w:r>
            <w:r w:rsidR="003D2D23">
              <w:rPr>
                <w:rFonts w:ascii="Times New Roman" w:hAnsi="Times New Roman" w:cs="Times New Roman"/>
                <w:sz w:val="15"/>
                <w:szCs w:val="15"/>
              </w:rPr>
              <w:t>424</w:t>
            </w: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15707" w:rsidRPr="004C3C37" w:rsidTr="007D7930">
        <w:tc>
          <w:tcPr>
            <w:tcW w:w="2250" w:type="dxa"/>
          </w:tcPr>
          <w:p w:rsidR="00315707" w:rsidRPr="00652AF5" w:rsidRDefault="00315707" w:rsidP="00315707">
            <w:pPr>
              <w:spacing w:line="240" w:lineRule="exact"/>
              <w:ind w:right="-137"/>
              <w:rPr>
                <w:rFonts w:ascii="Times New Roman" w:hAnsi="Times New Roman" w:cs="Times New Roman"/>
                <w:sz w:val="15"/>
                <w:szCs w:val="15"/>
              </w:rPr>
            </w:pPr>
          </w:p>
        </w:tc>
        <w:tc>
          <w:tcPr>
            <w:tcW w:w="929" w:type="dxa"/>
            <w:tcBorders>
              <w:top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double" w:sz="4" w:space="0" w:color="auto"/>
            </w:tcBorders>
          </w:tcPr>
          <w:p w:rsidR="0031570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double" w:sz="4" w:space="0" w:color="auto"/>
            </w:tcBorders>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15707" w:rsidRPr="004C3C37" w:rsidRDefault="00315707" w:rsidP="0031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ED324D" w:rsidRPr="004C3C37" w:rsidTr="007D7930">
        <w:tc>
          <w:tcPr>
            <w:tcW w:w="2250" w:type="dxa"/>
          </w:tcPr>
          <w:p w:rsidR="00ED324D" w:rsidRPr="00652AF5" w:rsidRDefault="00ED324D" w:rsidP="00ED324D">
            <w:pPr>
              <w:spacing w:line="240" w:lineRule="exact"/>
              <w:ind w:left="9" w:right="-137"/>
              <w:rPr>
                <w:rFonts w:ascii="Times New Roman" w:hAnsi="Times New Roman" w:cs="Times New Roman"/>
                <w:sz w:val="15"/>
                <w:szCs w:val="15"/>
              </w:rPr>
            </w:pPr>
            <w:r w:rsidRPr="00652AF5">
              <w:rPr>
                <w:rFonts w:ascii="Times New Roman" w:hAnsi="Times New Roman" w:cs="Times New Roman"/>
                <w:b/>
                <w:bCs/>
                <w:sz w:val="15"/>
                <w:szCs w:val="15"/>
              </w:rPr>
              <w:t>Financial liabilities</w:t>
            </w:r>
          </w:p>
        </w:tc>
        <w:tc>
          <w:tcPr>
            <w:tcW w:w="929"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ED324D" w:rsidRPr="004C3C37" w:rsidTr="007D7930">
        <w:tc>
          <w:tcPr>
            <w:tcW w:w="2250" w:type="dxa"/>
          </w:tcPr>
          <w:p w:rsidR="00ED324D" w:rsidRPr="00ED324D" w:rsidRDefault="007D7930" w:rsidP="00ED324D">
            <w:pPr>
              <w:spacing w:line="240" w:lineRule="exact"/>
              <w:ind w:left="9" w:right="-137"/>
              <w:rPr>
                <w:rFonts w:ascii="Times New Roman" w:hAnsi="Times New Roman" w:cs="Times New Roman"/>
                <w:sz w:val="15"/>
                <w:szCs w:val="15"/>
              </w:rPr>
            </w:pPr>
            <w:r>
              <w:rPr>
                <w:rFonts w:ascii="Times New Roman" w:hAnsi="Times New Roman" w:cs="Times New Roman"/>
                <w:sz w:val="15"/>
                <w:szCs w:val="15"/>
              </w:rPr>
              <w:t>Borrowing</w:t>
            </w:r>
            <w:r w:rsidR="00ED324D" w:rsidRPr="00ED324D">
              <w:rPr>
                <w:rFonts w:ascii="Times New Roman" w:hAnsi="Times New Roman" w:cs="Times New Roman"/>
                <w:sz w:val="15"/>
                <w:szCs w:val="15"/>
              </w:rPr>
              <w:t xml:space="preserve"> from director</w:t>
            </w:r>
          </w:p>
        </w:tc>
        <w:tc>
          <w:tcPr>
            <w:tcW w:w="929"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30,000,000</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30,000,000</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ED324D" w:rsidRPr="004C3C37" w:rsidRDefault="007D7930"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1.50</w:t>
            </w:r>
          </w:p>
        </w:tc>
      </w:tr>
      <w:tr w:rsidR="00ED324D" w:rsidRPr="004C3C37" w:rsidTr="007D7930">
        <w:tc>
          <w:tcPr>
            <w:tcW w:w="2250" w:type="dxa"/>
          </w:tcPr>
          <w:p w:rsidR="00ED324D" w:rsidRPr="00380BF8" w:rsidRDefault="00ED324D" w:rsidP="00ED324D">
            <w:pPr>
              <w:spacing w:line="240" w:lineRule="exact"/>
              <w:ind w:left="9" w:right="-137"/>
              <w:rPr>
                <w:rFonts w:ascii="Times New Roman" w:hAnsi="Times New Roman" w:cs="Times New Roman"/>
                <w:b/>
                <w:bCs/>
                <w:sz w:val="15"/>
                <w:szCs w:val="15"/>
              </w:rPr>
            </w:pPr>
            <w:r w:rsidRPr="00380BF8">
              <w:rPr>
                <w:rFonts w:ascii="Times New Roman" w:hAnsi="Times New Roman" w:cs="Times New Roman"/>
                <w:sz w:val="15"/>
                <w:szCs w:val="15"/>
              </w:rPr>
              <w:t>Insurance liabilities</w:t>
            </w:r>
          </w:p>
        </w:tc>
        <w:tc>
          <w:tcPr>
            <w:tcW w:w="929"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ED324D" w:rsidRPr="004C3C37" w:rsidTr="007D7930">
        <w:tc>
          <w:tcPr>
            <w:tcW w:w="2250" w:type="dxa"/>
          </w:tcPr>
          <w:p w:rsidR="00ED324D" w:rsidRPr="00380BF8" w:rsidRDefault="00ED324D" w:rsidP="00ED324D">
            <w:pPr>
              <w:spacing w:line="240" w:lineRule="exact"/>
              <w:ind w:left="9" w:right="-137"/>
              <w:rPr>
                <w:rFonts w:ascii="Times New Roman" w:hAnsi="Times New Roman" w:cs="Times New Roman"/>
                <w:sz w:val="15"/>
                <w:szCs w:val="15"/>
              </w:rPr>
            </w:pPr>
            <w:r w:rsidRPr="00380BF8">
              <w:rPr>
                <w:rFonts w:ascii="Times New Roman" w:hAnsi="Times New Roman" w:cs="Times New Roman"/>
                <w:sz w:val="15"/>
                <w:szCs w:val="15"/>
              </w:rPr>
              <w:t>- Claims liabilities</w:t>
            </w:r>
          </w:p>
        </w:tc>
        <w:tc>
          <w:tcPr>
            <w:tcW w:w="929"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Pr>
          <w:p w:rsidR="00ED324D" w:rsidRPr="004C3C37" w:rsidRDefault="00ED324D"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356,9</w:t>
            </w:r>
            <w:r w:rsidR="003D2D23">
              <w:rPr>
                <w:rFonts w:ascii="Times New Roman" w:hAnsi="Times New Roman" w:cs="Times New Roman"/>
                <w:sz w:val="15"/>
                <w:szCs w:val="15"/>
              </w:rPr>
              <w:t>68</w:t>
            </w:r>
            <w:r w:rsidRPr="004C3C37">
              <w:rPr>
                <w:rFonts w:ascii="Times New Roman" w:hAnsi="Times New Roman" w:cs="Times New Roman"/>
                <w:sz w:val="15"/>
                <w:szCs w:val="15"/>
              </w:rPr>
              <w:t>,</w:t>
            </w:r>
            <w:r w:rsidR="003D2D23">
              <w:rPr>
                <w:rFonts w:ascii="Times New Roman" w:hAnsi="Times New Roman" w:cs="Times New Roman"/>
                <w:sz w:val="15"/>
                <w:szCs w:val="15"/>
              </w:rPr>
              <w:t>735</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Pr>
          <w:p w:rsidR="00ED324D" w:rsidRPr="004C3C37" w:rsidRDefault="00ED324D"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356,</w:t>
            </w:r>
            <w:r w:rsidR="003D2D23">
              <w:rPr>
                <w:rFonts w:ascii="Times New Roman" w:hAnsi="Times New Roman" w:cs="Times New Roman"/>
                <w:sz w:val="15"/>
                <w:szCs w:val="15"/>
              </w:rPr>
              <w:t>968</w:t>
            </w:r>
            <w:r w:rsidRPr="004C3C37">
              <w:rPr>
                <w:rFonts w:ascii="Times New Roman" w:hAnsi="Times New Roman" w:cs="Times New Roman"/>
                <w:sz w:val="15"/>
                <w:szCs w:val="15"/>
              </w:rPr>
              <w:t>,</w:t>
            </w:r>
            <w:r w:rsidR="003D2D23">
              <w:rPr>
                <w:rFonts w:ascii="Times New Roman" w:hAnsi="Times New Roman" w:cs="Times New Roman"/>
                <w:sz w:val="15"/>
                <w:szCs w:val="15"/>
              </w:rPr>
              <w:t>735</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r>
      <w:tr w:rsidR="00ED324D" w:rsidRPr="004C3C37" w:rsidTr="007D7930">
        <w:tc>
          <w:tcPr>
            <w:tcW w:w="2250" w:type="dxa"/>
          </w:tcPr>
          <w:p w:rsidR="00ED324D" w:rsidRPr="00380BF8" w:rsidRDefault="00ED324D" w:rsidP="00ED324D">
            <w:pPr>
              <w:spacing w:line="240" w:lineRule="exact"/>
              <w:ind w:left="9" w:right="-137"/>
              <w:rPr>
                <w:rFonts w:ascii="Times New Roman" w:hAnsi="Times New Roman" w:cs="Times New Roman"/>
                <w:sz w:val="15"/>
                <w:szCs w:val="15"/>
              </w:rPr>
            </w:pPr>
            <w:r w:rsidRPr="00380BF8">
              <w:rPr>
                <w:rFonts w:ascii="Times New Roman" w:hAnsi="Times New Roman" w:cs="Times New Roman"/>
                <w:sz w:val="15"/>
                <w:szCs w:val="15"/>
              </w:rPr>
              <w:t>Due to reinsurers</w:t>
            </w:r>
          </w:p>
        </w:tc>
        <w:tc>
          <w:tcPr>
            <w:tcW w:w="929"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473,350,993</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473,350,993</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r>
      <w:tr w:rsidR="00ED324D" w:rsidRPr="004C3C37" w:rsidTr="007D7930">
        <w:tc>
          <w:tcPr>
            <w:tcW w:w="2250" w:type="dxa"/>
          </w:tcPr>
          <w:p w:rsidR="00ED324D" w:rsidRPr="00652AF5" w:rsidRDefault="00ED324D" w:rsidP="00ED324D">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 xml:space="preserve">Accrued commission and </w:t>
            </w:r>
          </w:p>
        </w:tc>
        <w:tc>
          <w:tcPr>
            <w:tcW w:w="929"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ED324D" w:rsidRPr="004C3C37" w:rsidTr="007D7930">
        <w:tc>
          <w:tcPr>
            <w:tcW w:w="2250" w:type="dxa"/>
          </w:tcPr>
          <w:p w:rsidR="00ED324D" w:rsidRPr="00652AF5" w:rsidRDefault="00ED324D" w:rsidP="00ED324D">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 xml:space="preserve">  brokerage expenses</w:t>
            </w:r>
          </w:p>
        </w:tc>
        <w:tc>
          <w:tcPr>
            <w:tcW w:w="929" w:type="dxa"/>
            <w:tcBorders>
              <w:bottom w:val="sing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Borders>
              <w:bottom w:val="sing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Borders>
              <w:bottom w:val="sing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Borders>
              <w:bottom w:val="sing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Borders>
              <w:bottom w:val="sing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r w:rsidRPr="004C3C37">
              <w:rPr>
                <w:rFonts w:ascii="Times New Roman" w:hAnsi="Times New Roman" w:cs="Times New Roman"/>
                <w:sz w:val="15"/>
                <w:szCs w:val="15"/>
              </w:rPr>
              <w:t>52,760,201</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Borders>
              <w:bottom w:val="sing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r w:rsidRPr="004C3C37">
              <w:rPr>
                <w:rFonts w:ascii="Times New Roman" w:hAnsi="Times New Roman" w:cs="Times New Roman"/>
                <w:sz w:val="15"/>
                <w:szCs w:val="15"/>
              </w:rPr>
              <w:t>52,760,201</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r>
      <w:tr w:rsidR="00ED324D" w:rsidRPr="004C3C37" w:rsidTr="007D7930">
        <w:tc>
          <w:tcPr>
            <w:tcW w:w="2250" w:type="dxa"/>
          </w:tcPr>
          <w:p w:rsidR="00ED324D" w:rsidRPr="00652AF5" w:rsidRDefault="00ED324D" w:rsidP="00ED324D">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30,000,000</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ED324D" w:rsidRPr="004C3C37" w:rsidRDefault="00ED324D"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883,0</w:t>
            </w:r>
            <w:r w:rsidR="003D2D23">
              <w:rPr>
                <w:rFonts w:ascii="Times New Roman" w:hAnsi="Times New Roman" w:cs="Times New Roman"/>
                <w:sz w:val="15"/>
                <w:szCs w:val="15"/>
              </w:rPr>
              <w:t>79</w:t>
            </w:r>
            <w:r w:rsidRPr="004C3C37">
              <w:rPr>
                <w:rFonts w:ascii="Times New Roman" w:hAnsi="Times New Roman" w:cs="Times New Roman"/>
                <w:sz w:val="15"/>
                <w:szCs w:val="15"/>
              </w:rPr>
              <w:t>,</w:t>
            </w:r>
            <w:r w:rsidR="003D2D23">
              <w:rPr>
                <w:rFonts w:ascii="Times New Roman" w:hAnsi="Times New Roman" w:cs="Times New Roman"/>
                <w:sz w:val="15"/>
                <w:szCs w:val="15"/>
              </w:rPr>
              <w:t>929</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ED324D" w:rsidRPr="004C3C37" w:rsidRDefault="00ED324D" w:rsidP="003D2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Pr>
                <w:rFonts w:ascii="Times New Roman" w:hAnsi="Times New Roman" w:cs="Times New Roman"/>
                <w:sz w:val="15"/>
                <w:szCs w:val="15"/>
              </w:rPr>
              <w:t>91</w:t>
            </w:r>
            <w:r w:rsidRPr="004C3C37">
              <w:rPr>
                <w:rFonts w:ascii="Times New Roman" w:hAnsi="Times New Roman" w:cs="Times New Roman"/>
                <w:sz w:val="15"/>
                <w:szCs w:val="15"/>
              </w:rPr>
              <w:t>3,0</w:t>
            </w:r>
            <w:r w:rsidR="003D2D23">
              <w:rPr>
                <w:rFonts w:ascii="Times New Roman" w:hAnsi="Times New Roman" w:cs="Times New Roman"/>
                <w:sz w:val="15"/>
                <w:szCs w:val="15"/>
              </w:rPr>
              <w:t>79,929</w:t>
            </w:r>
          </w:p>
        </w:tc>
        <w:tc>
          <w:tcPr>
            <w:tcW w:w="106"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ED324D" w:rsidRPr="004C3C37" w:rsidRDefault="00ED324D" w:rsidP="00ED3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bl>
    <w:p w:rsidR="006343D9" w:rsidRDefault="006343D9"/>
    <w:tbl>
      <w:tblPr>
        <w:tblpPr w:leftFromText="180" w:rightFromText="180" w:vertAnchor="text" w:tblpX="-47" w:tblpY="1"/>
        <w:tblOverlap w:val="never"/>
        <w:tblW w:w="9696" w:type="dxa"/>
        <w:tblLayout w:type="fixed"/>
        <w:tblCellMar>
          <w:left w:w="43" w:type="dxa"/>
          <w:right w:w="43" w:type="dxa"/>
        </w:tblCellMar>
        <w:tblLook w:val="0000" w:firstRow="0" w:lastRow="0" w:firstColumn="0" w:lastColumn="0" w:noHBand="0" w:noVBand="0"/>
      </w:tblPr>
      <w:tblGrid>
        <w:gridCol w:w="2250"/>
        <w:gridCol w:w="929"/>
        <w:gridCol w:w="106"/>
        <w:gridCol w:w="898"/>
        <w:gridCol w:w="106"/>
        <w:gridCol w:w="898"/>
        <w:gridCol w:w="106"/>
        <w:gridCol w:w="898"/>
        <w:gridCol w:w="106"/>
        <w:gridCol w:w="1083"/>
        <w:gridCol w:w="106"/>
        <w:gridCol w:w="1064"/>
        <w:gridCol w:w="106"/>
        <w:gridCol w:w="1040"/>
      </w:tblGrid>
      <w:tr w:rsidR="00BB3860" w:rsidRPr="00652AF5" w:rsidTr="00805BD0">
        <w:trPr>
          <w:tblHeader/>
        </w:trPr>
        <w:tc>
          <w:tcPr>
            <w:tcW w:w="225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BB3860"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Pr>
                <w:rFonts w:ascii="Times New Roman" w:hAnsi="Times New Roman" w:cs="Times New Roman"/>
                <w:sz w:val="15"/>
                <w:szCs w:val="15"/>
              </w:rPr>
              <w:t>2016</w:t>
            </w:r>
          </w:p>
        </w:tc>
      </w:tr>
      <w:tr w:rsidR="00BB3860" w:rsidRPr="00652AF5" w:rsidTr="00805BD0">
        <w:trPr>
          <w:tblHeader/>
        </w:trPr>
        <w:tc>
          <w:tcPr>
            <w:tcW w:w="225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BB3860" w:rsidRPr="00652AF5" w:rsidTr="00805BD0">
        <w:trPr>
          <w:tblHeader/>
        </w:trPr>
        <w:tc>
          <w:tcPr>
            <w:tcW w:w="225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BB3860" w:rsidRPr="00652AF5" w:rsidTr="00805BD0">
        <w:trPr>
          <w:tblHeader/>
        </w:trPr>
        <w:tc>
          <w:tcPr>
            <w:tcW w:w="225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right="-46"/>
              <w:jc w:val="center"/>
              <w:rPr>
                <w:rFonts w:ascii="Times New Roman" w:hAnsi="Times New Roman" w:cs="Times New Roman"/>
                <w:sz w:val="15"/>
                <w:szCs w:val="15"/>
                <w:cs/>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108"/>
              <w:jc w:val="center"/>
              <w:rPr>
                <w:rFonts w:ascii="Times New Roman" w:hAnsi="Times New Roman" w:cs="Times New Roman"/>
                <w:sz w:val="15"/>
                <w:szCs w:val="15"/>
                <w:cs/>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83"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64"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BB3860" w:rsidRPr="00652AF5" w:rsidTr="00805BD0">
        <w:trPr>
          <w:tblHeader/>
        </w:trPr>
        <w:tc>
          <w:tcPr>
            <w:tcW w:w="225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BB3860" w:rsidRPr="00652AF5" w:rsidTr="00805BD0">
        <w:trPr>
          <w:tblHeader/>
        </w:trPr>
        <w:tc>
          <w:tcPr>
            <w:tcW w:w="225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 xml:space="preserve">1 </w:t>
            </w:r>
            <w:r w:rsidRPr="00652AF5">
              <w:rPr>
                <w:rFonts w:ascii="Times New Roman" w:hAnsi="Times New Roman" w:cs="Times New Roman"/>
                <w:sz w:val="15"/>
                <w:szCs w:val="15"/>
              </w:rPr>
              <w:t>- 5 years</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BB3860" w:rsidRPr="00652AF5" w:rsidTr="00805BD0">
        <w:trPr>
          <w:tblHeader/>
        </w:trPr>
        <w:tc>
          <w:tcPr>
            <w:tcW w:w="225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BB3860" w:rsidRPr="00652AF5" w:rsidTr="00805BD0">
        <w:tc>
          <w:tcPr>
            <w:tcW w:w="225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b/>
                <w:bCs/>
                <w:sz w:val="15"/>
                <w:szCs w:val="15"/>
              </w:rPr>
            </w:pPr>
            <w:r w:rsidRPr="00652AF5">
              <w:rPr>
                <w:rFonts w:ascii="Times New Roman" w:hAnsi="Times New Roman" w:cs="Times New Roman"/>
                <w:b/>
                <w:bCs/>
                <w:sz w:val="15"/>
                <w:szCs w:val="15"/>
              </w:rPr>
              <w:t>Financial assets</w:t>
            </w:r>
          </w:p>
        </w:tc>
        <w:tc>
          <w:tcPr>
            <w:tcW w:w="929"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BB3860" w:rsidRPr="00652AF5" w:rsidRDefault="00BB3860"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5A4682" w:rsidRPr="00652AF5" w:rsidTr="00805BD0">
        <w:tc>
          <w:tcPr>
            <w:tcW w:w="2250" w:type="dxa"/>
          </w:tcPr>
          <w:p w:rsidR="005A4682" w:rsidRPr="00652AF5" w:rsidRDefault="005A4682" w:rsidP="00805BD0">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Cash and cash equivalents</w:t>
            </w:r>
          </w:p>
        </w:tc>
        <w:tc>
          <w:tcPr>
            <w:tcW w:w="929"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54,135,238</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2,592,588</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56,727,826</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0.125 - 0.75</w:t>
            </w:r>
          </w:p>
        </w:tc>
      </w:tr>
      <w:tr w:rsidR="005A4682" w:rsidRPr="00652AF5" w:rsidTr="00805BD0">
        <w:tc>
          <w:tcPr>
            <w:tcW w:w="2250" w:type="dxa"/>
          </w:tcPr>
          <w:p w:rsidR="005A4682" w:rsidRPr="00652AF5" w:rsidRDefault="005A4682" w:rsidP="00805BD0">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Premium receivables - net</w:t>
            </w:r>
          </w:p>
        </w:tc>
        <w:tc>
          <w:tcPr>
            <w:tcW w:w="929"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260,002,291</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260,002,291</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5A4682" w:rsidRPr="00652AF5" w:rsidTr="00805BD0">
        <w:tc>
          <w:tcPr>
            <w:tcW w:w="2250" w:type="dxa"/>
          </w:tcPr>
          <w:p w:rsidR="005A4682" w:rsidRPr="00652AF5" w:rsidRDefault="005A4682" w:rsidP="00805BD0">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Accrued investment income</w:t>
            </w:r>
          </w:p>
        </w:tc>
        <w:tc>
          <w:tcPr>
            <w:tcW w:w="929"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974,767</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974,767</w:t>
            </w: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5A4682" w:rsidRPr="00652AF5" w:rsidTr="00805BD0">
        <w:tc>
          <w:tcPr>
            <w:tcW w:w="2250" w:type="dxa"/>
          </w:tcPr>
          <w:p w:rsidR="005A4682" w:rsidRPr="00652AF5" w:rsidRDefault="005A4682" w:rsidP="00805BD0">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Reinsurance assets</w:t>
            </w:r>
          </w:p>
        </w:tc>
        <w:tc>
          <w:tcPr>
            <w:tcW w:w="929"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5A4682" w:rsidRPr="00652AF5" w:rsidRDefault="005A4682" w:rsidP="00805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B51E2" w:rsidRPr="00652AF5" w:rsidTr="00805BD0">
        <w:tc>
          <w:tcPr>
            <w:tcW w:w="2250" w:type="dxa"/>
          </w:tcPr>
          <w:p w:rsidR="003B51E2" w:rsidRPr="00315707"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5"/>
                <w:szCs w:val="15"/>
              </w:rPr>
            </w:pPr>
            <w:r w:rsidRPr="00315707">
              <w:rPr>
                <w:rFonts w:ascii="Times New Roman" w:hAnsi="Times New Roman" w:cs="Times New Roman"/>
                <w:sz w:val="15"/>
                <w:szCs w:val="15"/>
              </w:rPr>
              <w:t xml:space="preserve"> - Claims liabilities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200,408,553</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200,408,553</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Amounts due from</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reinsurance</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 xml:space="preserve">398,442,914 </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 xml:space="preserve">398,442,914 </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Held for trading investments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7,916,703</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7,916,703</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Available-for-sale</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 xml:space="preserve">  investments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79,856,638</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79,856,638</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Held-to-maturity</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investments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cs/>
              </w:rPr>
            </w:pPr>
            <w:r w:rsidRPr="00652AF5">
              <w:rPr>
                <w:rFonts w:ascii="Times New Roman" w:hAnsi="Times New Roman" w:cs="Times New Roman"/>
                <w:sz w:val="15"/>
                <w:szCs w:val="15"/>
              </w:rPr>
              <w:t>117,847,775</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40,342,495</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158,190,270</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1 - 4.51</w:t>
            </w: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Other investments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1,550,310</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1,550,310</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Claim receivables from</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counter parties - net</w:t>
            </w:r>
          </w:p>
        </w:tc>
        <w:tc>
          <w:tcPr>
            <w:tcW w:w="929"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3,815,36</w:t>
            </w:r>
            <w:r>
              <w:rPr>
                <w:rFonts w:ascii="Times New Roman" w:hAnsi="Times New Roman" w:cs="Times New Roman"/>
                <w:sz w:val="15"/>
                <w:szCs w:val="15"/>
              </w:rPr>
              <w:t>4</w:t>
            </w:r>
            <w:r w:rsidRPr="00652AF5">
              <w:rPr>
                <w:rFonts w:ascii="Times New Roman" w:hAnsi="Times New Roman" w:cs="Times New Roman"/>
                <w:sz w:val="15"/>
                <w:szCs w:val="15"/>
              </w:rPr>
              <w:t xml:space="preserve"> </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3,815,36</w:t>
            </w:r>
            <w:r>
              <w:rPr>
                <w:rFonts w:ascii="Times New Roman" w:hAnsi="Times New Roman" w:cs="Times New Roman"/>
                <w:sz w:val="15"/>
                <w:szCs w:val="15"/>
              </w:rPr>
              <w:t>4</w:t>
            </w:r>
            <w:r w:rsidRPr="00652AF5">
              <w:rPr>
                <w:rFonts w:ascii="Times New Roman" w:hAnsi="Times New Roman" w:cs="Times New Roman"/>
                <w:sz w:val="15"/>
                <w:szCs w:val="15"/>
              </w:rPr>
              <w:t xml:space="preserve"> </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117,847,775</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40,342,495</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54,135,238</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955,560,128</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1,167,885,636</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bl>
    <w:p w:rsidR="00F73FCC" w:rsidRDefault="00F73FCC">
      <w:r>
        <w:br w:type="page"/>
      </w:r>
    </w:p>
    <w:tbl>
      <w:tblPr>
        <w:tblpPr w:leftFromText="180" w:rightFromText="180" w:vertAnchor="text" w:tblpX="-47" w:tblpY="1"/>
        <w:tblOverlap w:val="never"/>
        <w:tblW w:w="9696" w:type="dxa"/>
        <w:tblLayout w:type="fixed"/>
        <w:tblCellMar>
          <w:left w:w="43" w:type="dxa"/>
          <w:right w:w="43" w:type="dxa"/>
        </w:tblCellMar>
        <w:tblLook w:val="0000" w:firstRow="0" w:lastRow="0" w:firstColumn="0" w:lastColumn="0" w:noHBand="0" w:noVBand="0"/>
      </w:tblPr>
      <w:tblGrid>
        <w:gridCol w:w="2250"/>
        <w:gridCol w:w="929"/>
        <w:gridCol w:w="106"/>
        <w:gridCol w:w="898"/>
        <w:gridCol w:w="106"/>
        <w:gridCol w:w="898"/>
        <w:gridCol w:w="106"/>
        <w:gridCol w:w="898"/>
        <w:gridCol w:w="106"/>
        <w:gridCol w:w="1083"/>
        <w:gridCol w:w="106"/>
        <w:gridCol w:w="1064"/>
        <w:gridCol w:w="106"/>
        <w:gridCol w:w="1040"/>
      </w:tblGrid>
      <w:tr w:rsidR="00F73FCC" w:rsidRPr="00652AF5" w:rsidTr="00C5421A">
        <w:trPr>
          <w:tblHeader/>
        </w:trPr>
        <w:tc>
          <w:tcPr>
            <w:tcW w:w="225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Pr>
                <w:rFonts w:ascii="Times New Roman" w:hAnsi="Times New Roman" w:cs="Times New Roman"/>
                <w:sz w:val="15"/>
                <w:szCs w:val="15"/>
              </w:rPr>
              <w:t>2016</w:t>
            </w:r>
          </w:p>
        </w:tc>
      </w:tr>
      <w:tr w:rsidR="00F73FCC" w:rsidRPr="00652AF5" w:rsidTr="00C5421A">
        <w:trPr>
          <w:tblHeader/>
        </w:trPr>
        <w:tc>
          <w:tcPr>
            <w:tcW w:w="225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F73FCC" w:rsidRPr="00652AF5" w:rsidTr="00C5421A">
        <w:trPr>
          <w:tblHeader/>
        </w:trPr>
        <w:tc>
          <w:tcPr>
            <w:tcW w:w="225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F73FCC" w:rsidRPr="00652AF5" w:rsidTr="00C5421A">
        <w:trPr>
          <w:tblHeader/>
        </w:trPr>
        <w:tc>
          <w:tcPr>
            <w:tcW w:w="225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right="-46"/>
              <w:jc w:val="center"/>
              <w:rPr>
                <w:rFonts w:ascii="Times New Roman" w:hAnsi="Times New Roman" w:cs="Times New Roman"/>
                <w:sz w:val="15"/>
                <w:szCs w:val="15"/>
                <w:cs/>
              </w:rPr>
            </w:pPr>
          </w:p>
        </w:tc>
        <w:tc>
          <w:tcPr>
            <w:tcW w:w="898"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108"/>
              <w:jc w:val="center"/>
              <w:rPr>
                <w:rFonts w:ascii="Times New Roman" w:hAnsi="Times New Roman" w:cs="Times New Roman"/>
                <w:sz w:val="15"/>
                <w:szCs w:val="15"/>
                <w:cs/>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83"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64"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F73FCC" w:rsidRPr="00652AF5" w:rsidTr="00C5421A">
        <w:trPr>
          <w:tblHeader/>
        </w:trPr>
        <w:tc>
          <w:tcPr>
            <w:tcW w:w="225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F73FCC" w:rsidRPr="00652AF5" w:rsidTr="00C5421A">
        <w:trPr>
          <w:tblHeader/>
        </w:trPr>
        <w:tc>
          <w:tcPr>
            <w:tcW w:w="225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 xml:space="preserve">1 </w:t>
            </w:r>
            <w:r w:rsidRPr="00652AF5">
              <w:rPr>
                <w:rFonts w:ascii="Times New Roman" w:hAnsi="Times New Roman" w:cs="Times New Roman"/>
                <w:sz w:val="15"/>
                <w:szCs w:val="15"/>
              </w:rPr>
              <w:t>- 5 years</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F73FCC" w:rsidRPr="00652AF5" w:rsidTr="00C5421A">
        <w:trPr>
          <w:tblHeader/>
        </w:trPr>
        <w:tc>
          <w:tcPr>
            <w:tcW w:w="2250"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F73FCC" w:rsidRPr="00652AF5" w:rsidRDefault="00F73FCC" w:rsidP="00F73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3B51E2" w:rsidRPr="00652AF5" w:rsidTr="00805BD0">
        <w:tc>
          <w:tcPr>
            <w:tcW w:w="2250" w:type="dxa"/>
          </w:tcPr>
          <w:p w:rsidR="003B51E2" w:rsidRPr="0028191C" w:rsidRDefault="003B51E2" w:rsidP="003B51E2">
            <w:pPr>
              <w:spacing w:line="240" w:lineRule="exact"/>
              <w:ind w:right="-137"/>
              <w:rPr>
                <w:rFonts w:ascii="Times New Roman" w:hAnsi="Times New Roman" w:cs="Times New Roman"/>
                <w:sz w:val="15"/>
                <w:szCs w:val="15"/>
              </w:rPr>
            </w:pPr>
            <w:r w:rsidRPr="0028191C">
              <w:rPr>
                <w:rFonts w:ascii="Times New Roman" w:hAnsi="Times New Roman" w:cs="Times New Roman"/>
                <w:b/>
                <w:bCs/>
                <w:sz w:val="15"/>
                <w:szCs w:val="15"/>
              </w:rPr>
              <w:t>Financial liabilities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B51E2" w:rsidRPr="00652AF5" w:rsidTr="00805BD0">
        <w:tc>
          <w:tcPr>
            <w:tcW w:w="2250" w:type="dxa"/>
          </w:tcPr>
          <w:p w:rsidR="003B51E2" w:rsidRPr="0028191C" w:rsidRDefault="003B51E2" w:rsidP="003B51E2">
            <w:pPr>
              <w:spacing w:line="240" w:lineRule="exact"/>
              <w:ind w:right="-137"/>
              <w:rPr>
                <w:rFonts w:ascii="Times New Roman" w:hAnsi="Times New Roman" w:cs="Times New Roman"/>
                <w:b/>
                <w:bCs/>
                <w:sz w:val="15"/>
                <w:szCs w:val="15"/>
              </w:rPr>
            </w:pPr>
            <w:r w:rsidRPr="0028191C">
              <w:rPr>
                <w:rFonts w:ascii="Times New Roman" w:hAnsi="Times New Roman" w:cs="Times New Roman"/>
                <w:sz w:val="15"/>
                <w:szCs w:val="15"/>
              </w:rPr>
              <w:t>Insurance liabilities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B51E2" w:rsidRPr="00652AF5" w:rsidTr="00805BD0">
        <w:tc>
          <w:tcPr>
            <w:tcW w:w="2250" w:type="dxa"/>
          </w:tcPr>
          <w:p w:rsidR="003B51E2" w:rsidRPr="0028191C" w:rsidRDefault="003B51E2" w:rsidP="003B51E2">
            <w:pPr>
              <w:spacing w:line="240" w:lineRule="exact"/>
              <w:ind w:right="-137"/>
              <w:rPr>
                <w:rFonts w:ascii="Times New Roman" w:hAnsi="Times New Roman" w:cs="Times New Roman"/>
                <w:sz w:val="15"/>
                <w:szCs w:val="15"/>
              </w:rPr>
            </w:pPr>
            <w:r w:rsidRPr="0028191C">
              <w:rPr>
                <w:rFonts w:ascii="Times New Roman" w:hAnsi="Times New Roman" w:cs="Times New Roman"/>
                <w:sz w:val="15"/>
                <w:szCs w:val="15"/>
              </w:rPr>
              <w:t>- Claims liabilities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166,717,732</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166,717,732</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28191C" w:rsidRDefault="003B51E2" w:rsidP="003B51E2">
            <w:pPr>
              <w:spacing w:line="240" w:lineRule="exact"/>
              <w:ind w:right="-137"/>
              <w:rPr>
                <w:rFonts w:ascii="Times New Roman" w:hAnsi="Times New Roman" w:cs="Times New Roman"/>
                <w:sz w:val="15"/>
                <w:szCs w:val="15"/>
              </w:rPr>
            </w:pPr>
            <w:r w:rsidRPr="0028191C">
              <w:rPr>
                <w:rFonts w:ascii="Times New Roman" w:hAnsi="Times New Roman" w:cs="Times New Roman"/>
                <w:sz w:val="15"/>
                <w:szCs w:val="15"/>
              </w:rPr>
              <w:t>Due to reinsurers</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407,868,692</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407,868,692</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28191C" w:rsidRDefault="003B51E2" w:rsidP="003B51E2">
            <w:pPr>
              <w:spacing w:line="240" w:lineRule="exact"/>
              <w:ind w:right="-137"/>
              <w:rPr>
                <w:rFonts w:ascii="Times New Roman" w:hAnsi="Times New Roman" w:cs="Times New Roman"/>
                <w:sz w:val="15"/>
                <w:szCs w:val="15"/>
              </w:rPr>
            </w:pPr>
            <w:r w:rsidRPr="0028191C">
              <w:rPr>
                <w:rFonts w:ascii="Times New Roman" w:hAnsi="Times New Roman" w:cs="Times New Roman"/>
                <w:sz w:val="15"/>
                <w:szCs w:val="15"/>
              </w:rPr>
              <w:t xml:space="preserve">Accrued commission and </w:t>
            </w:r>
          </w:p>
        </w:tc>
        <w:tc>
          <w:tcPr>
            <w:tcW w:w="929"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 xml:space="preserve">  brokerage expenses</w:t>
            </w:r>
          </w:p>
        </w:tc>
        <w:tc>
          <w:tcPr>
            <w:tcW w:w="929"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39,503,639</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39,503,639</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r>
      <w:tr w:rsidR="003B51E2" w:rsidRPr="00652AF5" w:rsidTr="00805BD0">
        <w:tc>
          <w:tcPr>
            <w:tcW w:w="2250" w:type="dxa"/>
          </w:tcPr>
          <w:p w:rsidR="003B51E2" w:rsidRPr="00652AF5" w:rsidRDefault="003B51E2" w:rsidP="003B51E2">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652AF5">
              <w:rPr>
                <w:rFonts w:ascii="Times New Roman" w:hAnsi="Times New Roman" w:cs="Times New Roman"/>
                <w:sz w:val="15"/>
                <w:szCs w:val="15"/>
              </w:rPr>
              <w:t>-</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614,090,063</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652AF5">
              <w:rPr>
                <w:rFonts w:ascii="Times New Roman" w:hAnsi="Times New Roman" w:cs="Times New Roman"/>
                <w:sz w:val="15"/>
                <w:szCs w:val="15"/>
              </w:rPr>
              <w:t>614,090,063</w:t>
            </w:r>
          </w:p>
        </w:tc>
        <w:tc>
          <w:tcPr>
            <w:tcW w:w="106"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3B51E2" w:rsidRPr="00652AF5" w:rsidRDefault="003B51E2" w:rsidP="003B5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bl>
    <w:p w:rsidR="00BB3860" w:rsidRPr="00964F32" w:rsidRDefault="00BB3860" w:rsidP="00BB38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both"/>
        <w:rPr>
          <w:rFonts w:ascii="Times New Roman" w:hAnsi="Times New Roman" w:cs="Times New Roman"/>
        </w:rPr>
      </w:pPr>
    </w:p>
    <w:p w:rsidR="00BB3860" w:rsidRPr="000C6FCE" w:rsidRDefault="00BB3860" w:rsidP="00BB3860">
      <w:pPr>
        <w:spacing w:line="240" w:lineRule="exact"/>
        <w:jc w:val="both"/>
        <w:rPr>
          <w:rFonts w:ascii="Times New Roman" w:hAnsi="Times New Roman" w:cs="Times New Roman"/>
          <w:b/>
          <w:bCs/>
        </w:rPr>
      </w:pPr>
      <w:r w:rsidRPr="000C6FCE">
        <w:rPr>
          <w:rFonts w:ascii="Times New Roman" w:hAnsi="Times New Roman" w:cs="Times New Roman"/>
          <w:b/>
          <w:bCs/>
        </w:rPr>
        <w:t>Fair Value of Financial Instruments</w:t>
      </w:r>
    </w:p>
    <w:p w:rsidR="00BB3860" w:rsidRPr="00964F32" w:rsidRDefault="00BB3860" w:rsidP="00BB3860">
      <w:pPr>
        <w:pStyle w:val="10"/>
        <w:tabs>
          <w:tab w:val="clear" w:pos="1080"/>
          <w:tab w:val="left" w:pos="540"/>
        </w:tabs>
        <w:spacing w:line="240" w:lineRule="exact"/>
        <w:rPr>
          <w:rFonts w:cs="Times New Roman"/>
          <w:sz w:val="18"/>
          <w:szCs w:val="18"/>
          <w:lang w:val="en-US"/>
        </w:rPr>
      </w:pPr>
    </w:p>
    <w:p w:rsidR="00BB3860" w:rsidRPr="00964F32" w:rsidRDefault="00BB3860" w:rsidP="00BB3860">
      <w:pPr>
        <w:spacing w:line="240" w:lineRule="exact"/>
        <w:jc w:val="both"/>
        <w:rPr>
          <w:rFonts w:ascii="Times New Roman" w:hAnsi="Times New Roman" w:cs="Times New Roman"/>
        </w:rPr>
      </w:pPr>
      <w:r w:rsidRPr="00964F32">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rsidR="00BB3860" w:rsidRPr="00964F32" w:rsidRDefault="00BB3860" w:rsidP="00BB3860">
      <w:pPr>
        <w:spacing w:line="240" w:lineRule="exact"/>
        <w:jc w:val="both"/>
        <w:rPr>
          <w:rFonts w:ascii="Times New Roman" w:hAnsi="Times New Roman" w:cs="Times New Roman"/>
        </w:rPr>
      </w:pPr>
    </w:p>
    <w:p w:rsidR="00BB3860" w:rsidRPr="00964F32" w:rsidRDefault="00BB3860" w:rsidP="00BB3860">
      <w:pPr>
        <w:spacing w:line="240" w:lineRule="exact"/>
        <w:jc w:val="both"/>
        <w:rPr>
          <w:rFonts w:ascii="Times New Roman" w:hAnsi="Times New Roman" w:cs="Times New Roman"/>
        </w:rPr>
      </w:pPr>
      <w:r>
        <w:rPr>
          <w:rFonts w:ascii="Times New Roman" w:hAnsi="Times New Roman" w:cs="Times New Roman"/>
        </w:rPr>
        <w:t>P</w:t>
      </w:r>
      <w:r w:rsidRPr="00964F32">
        <w:rPr>
          <w:rFonts w:ascii="Times New Roman" w:hAnsi="Times New Roman" w:cs="Times New Roman"/>
        </w:rPr>
        <w:t>remium receivables,</w:t>
      </w:r>
      <w:r>
        <w:rPr>
          <w:rFonts w:ascii="Times New Roman" w:hAnsi="Times New Roman" w:cs="Times New Roman"/>
        </w:rPr>
        <w:t xml:space="preserve"> accrued investment income, reinsurance assets, amounts </w:t>
      </w:r>
      <w:r w:rsidRPr="00964F32">
        <w:rPr>
          <w:rFonts w:ascii="Times New Roman" w:hAnsi="Times New Roman" w:cs="Times New Roman"/>
        </w:rPr>
        <w:t>due from reinsur</w:t>
      </w:r>
      <w:r>
        <w:rPr>
          <w:rFonts w:ascii="Times New Roman" w:hAnsi="Times New Roman" w:cs="Times New Roman"/>
        </w:rPr>
        <w:t>ances</w:t>
      </w:r>
      <w:r w:rsidRPr="00964F32">
        <w:rPr>
          <w:rFonts w:ascii="Times New Roman" w:hAnsi="Times New Roman" w:cs="Times New Roman"/>
        </w:rPr>
        <w:t xml:space="preserve">, claim </w:t>
      </w:r>
      <w:r>
        <w:rPr>
          <w:rFonts w:ascii="Times New Roman" w:hAnsi="Times New Roman" w:cs="Times New Roman"/>
        </w:rPr>
        <w:t>receivables</w:t>
      </w:r>
      <w:r w:rsidRPr="00964F32">
        <w:rPr>
          <w:rFonts w:ascii="Times New Roman" w:hAnsi="Times New Roman" w:cs="Times New Roman"/>
        </w:rPr>
        <w:t xml:space="preserve"> from counter parties and other assets - the carrying values approximate their fair values due to the relatively short-term maturity of these financial assets.</w:t>
      </w:r>
    </w:p>
    <w:p w:rsidR="006343D9" w:rsidRDefault="006343D9" w:rsidP="00BB3860">
      <w:pPr>
        <w:spacing w:line="240" w:lineRule="exact"/>
        <w:jc w:val="both"/>
        <w:rPr>
          <w:rFonts w:ascii="Times New Roman" w:hAnsi="Times New Roman" w:cs="Times New Roman"/>
        </w:rPr>
      </w:pPr>
    </w:p>
    <w:p w:rsidR="00BB3860" w:rsidRPr="00964F32" w:rsidRDefault="00BB3860" w:rsidP="00BB3860">
      <w:pPr>
        <w:spacing w:line="240" w:lineRule="exact"/>
        <w:jc w:val="both"/>
        <w:rPr>
          <w:rFonts w:ascii="Times New Roman" w:hAnsi="Times New Roman" w:cs="Times New Roman"/>
        </w:rPr>
      </w:pPr>
      <w:r w:rsidRPr="00964F32">
        <w:rPr>
          <w:rFonts w:ascii="Times New Roman" w:hAnsi="Times New Roman" w:cs="Times New Roman"/>
        </w:rPr>
        <w:t>Investment in securities</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Look w:val="01E0" w:firstRow="1" w:lastRow="1" w:firstColumn="1" w:lastColumn="1" w:noHBand="0" w:noVBand="0"/>
      </w:tblPr>
      <w:tblGrid>
        <w:gridCol w:w="580"/>
        <w:gridCol w:w="8870"/>
      </w:tblGrid>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BB3860" w:rsidRPr="00964F32" w:rsidRDefault="00BB3860" w:rsidP="00BB3860">
            <w:pPr>
              <w:spacing w:line="240" w:lineRule="exact"/>
              <w:ind w:right="18"/>
              <w:jc w:val="both"/>
              <w:rPr>
                <w:rFonts w:ascii="Times New Roman" w:hAnsi="Times New Roman" w:cs="Times New Roman"/>
              </w:rPr>
            </w:pPr>
            <w:r w:rsidRPr="00964F32">
              <w:rPr>
                <w:rFonts w:ascii="Times New Roman" w:hAnsi="Times New Roman" w:cs="Times New Roman"/>
              </w:rPr>
              <w:t>The fair value of marketable securities is based on their quoted market prices.</w:t>
            </w:r>
          </w:p>
        </w:tc>
      </w:tr>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c>
          <w:tcPr>
            <w:tcW w:w="887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r>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BB3860" w:rsidRPr="00964F32" w:rsidRDefault="00BB3860" w:rsidP="00BB3860">
            <w:pPr>
              <w:spacing w:line="240" w:lineRule="exact"/>
              <w:ind w:right="18"/>
              <w:jc w:val="both"/>
              <w:rPr>
                <w:rFonts w:ascii="Times New Roman" w:hAnsi="Times New Roman" w:cs="Times New Roman"/>
                <w:cs/>
              </w:rPr>
            </w:pPr>
            <w:r w:rsidRPr="00964F32">
              <w:rPr>
                <w:rFonts w:ascii="Times New Roman" w:hAnsi="Times New Roman" w:cs="Times New Roman"/>
              </w:rPr>
              <w:t>The fair value of other securities - a reasonable estimate of fair value, which has been calculated based on the underlying net asset base for such investments, approximates their carrying values</w:t>
            </w:r>
            <w:r w:rsidRPr="00964F32">
              <w:rPr>
                <w:rFonts w:ascii="Times New Roman" w:hAnsi="Times New Roman" w:cs="Times New Roman"/>
                <w:cs/>
              </w:rPr>
              <w:t>.</w:t>
            </w:r>
          </w:p>
        </w:tc>
      </w:tr>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c>
          <w:tcPr>
            <w:tcW w:w="887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r>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BB3860" w:rsidRPr="00964F32" w:rsidRDefault="00BB3860" w:rsidP="00BB3860">
            <w:pPr>
              <w:spacing w:line="240" w:lineRule="exact"/>
              <w:ind w:right="18"/>
              <w:jc w:val="both"/>
              <w:rPr>
                <w:rFonts w:ascii="Times New Roman" w:hAnsi="Times New Roman" w:cs="Times New Roman"/>
              </w:rPr>
            </w:pPr>
            <w:r w:rsidRPr="00964F32">
              <w:rPr>
                <w:rFonts w:ascii="Times New Roman" w:hAnsi="Times New Roman" w:cs="Times New Roman"/>
              </w:rPr>
              <w:t>The fair value of deposits at financial institutions are based on their carrying value in the statement of financial position.</w:t>
            </w:r>
          </w:p>
        </w:tc>
      </w:tr>
    </w:tbl>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rPr>
          <w:rFonts w:ascii="Times New Roman" w:hAnsi="Times New Roman" w:cs="Times New Roman"/>
        </w:rPr>
      </w:pPr>
      <w:r w:rsidRPr="00964F32">
        <w:rPr>
          <w:rFonts w:ascii="Times New Roman" w:hAnsi="Times New Roman" w:cs="Times New Roman"/>
        </w:rPr>
        <w:tab/>
      </w:r>
    </w:p>
    <w:p w:rsidR="00BB3860" w:rsidRPr="00964F32" w:rsidRDefault="000C60FE" w:rsidP="00BB3860">
      <w:pPr>
        <w:spacing w:line="240" w:lineRule="exact"/>
        <w:jc w:val="both"/>
        <w:rPr>
          <w:rFonts w:ascii="Times New Roman" w:hAnsi="Times New Roman" w:cs="Times New Roman"/>
        </w:rPr>
      </w:pPr>
      <w:r>
        <w:rPr>
          <w:rFonts w:ascii="Times New Roman" w:hAnsi="Times New Roman" w:cs="Times New Roman"/>
        </w:rPr>
        <w:t>Short-term loans from director, c</w:t>
      </w:r>
      <w:r w:rsidR="00BB3860">
        <w:rPr>
          <w:rFonts w:ascii="Times New Roman" w:hAnsi="Times New Roman" w:cs="Times New Roman"/>
        </w:rPr>
        <w:t>laims liabilities, d</w:t>
      </w:r>
      <w:r w:rsidR="00BB3860" w:rsidRPr="00964F32">
        <w:rPr>
          <w:rFonts w:ascii="Times New Roman" w:hAnsi="Times New Roman" w:cs="Times New Roman"/>
        </w:rPr>
        <w:t>ue to reinsurers, accrued commission and brokerage expenses and other liabilities - the carrying values approximate their fair values due to the relatively short-term maturity of these financial liabilities</w:t>
      </w:r>
      <w:r w:rsidR="00BB3860" w:rsidRPr="00964F32">
        <w:rPr>
          <w:rFonts w:ascii="Times New Roman" w:hAnsi="Times New Roman" w:cs="Times New Roman"/>
          <w:cs/>
        </w:rPr>
        <w:t>.</w:t>
      </w:r>
    </w:p>
    <w:p w:rsidR="00BB386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1" w:hanging="540"/>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1" w:hanging="540"/>
        <w:jc w:val="both"/>
        <w:rPr>
          <w:rFonts w:ascii="Times New Roman" w:hAnsi="Times New Roman" w:cs="Times New Roman"/>
          <w:b/>
          <w:bCs/>
        </w:rPr>
      </w:pPr>
      <w:r w:rsidRPr="00964F32">
        <w:rPr>
          <w:rFonts w:ascii="Times New Roman" w:hAnsi="Times New Roman" w:cs="Times New Roman"/>
          <w:b/>
          <w:bCs/>
        </w:rPr>
        <w:t xml:space="preserve">Fair Value Measurement </w:t>
      </w:r>
    </w:p>
    <w:p w:rsidR="00BB3860" w:rsidRPr="00964F32" w:rsidRDefault="00BB3860" w:rsidP="00BB3860">
      <w:pPr>
        <w:tabs>
          <w:tab w:val="left" w:pos="540"/>
        </w:tabs>
        <w:spacing w:line="240" w:lineRule="exact"/>
        <w:ind w:right="404"/>
        <w:jc w:val="both"/>
        <w:rPr>
          <w:rFonts w:ascii="Times New Roman" w:hAnsi="Times New Roman" w:cs="Times New Roman"/>
          <w:b/>
          <w:bCs/>
        </w:rPr>
      </w:pPr>
    </w:p>
    <w:p w:rsidR="00BB3860" w:rsidRPr="00964F32" w:rsidRDefault="00BB3860" w:rsidP="00BB3860">
      <w:pPr>
        <w:spacing w:line="240" w:lineRule="exact"/>
        <w:jc w:val="thaiDistribute"/>
        <w:rPr>
          <w:rFonts w:ascii="Times New Roman" w:hAnsi="Times New Roman" w:cs="Times New Roman"/>
        </w:rPr>
      </w:pPr>
      <w:r w:rsidRPr="00964F32">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BB3860" w:rsidRPr="00964F32" w:rsidRDefault="00BB3860" w:rsidP="00BB3860">
      <w:pPr>
        <w:spacing w:line="240" w:lineRule="exact"/>
        <w:jc w:val="thaiDistribute"/>
        <w:rPr>
          <w:rFonts w:ascii="Times New Roman" w:hAnsi="Times New Roman" w:cs="Times New Roman"/>
        </w:rPr>
      </w:pPr>
    </w:p>
    <w:p w:rsidR="00BB3860" w:rsidRPr="00964F32" w:rsidRDefault="00BB3860" w:rsidP="00BB3860">
      <w:pPr>
        <w:spacing w:line="240" w:lineRule="exact"/>
        <w:jc w:val="thaiDistribute"/>
        <w:rPr>
          <w:rFonts w:ascii="Times New Roman" w:hAnsi="Times New Roman" w:cs="Times New Roman"/>
        </w:rPr>
      </w:pPr>
      <w:r w:rsidRPr="00964F32">
        <w:rPr>
          <w:rFonts w:ascii="Times New Roman" w:hAnsi="Times New Roman" w:cs="Times New Roman"/>
        </w:rPr>
        <w:t>The table below analyses financial instruments carried at fair value, by valuation method. The different levels have been defined as follows:</w:t>
      </w:r>
    </w:p>
    <w:p w:rsidR="00BB3860" w:rsidRPr="00964F32" w:rsidRDefault="00BB3860" w:rsidP="00BB3860">
      <w:pPr>
        <w:spacing w:line="240" w:lineRule="exact"/>
        <w:jc w:val="thaiDistribute"/>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964F32">
        <w:rPr>
          <w:rFonts w:ascii="Times New Roman" w:hAnsi="Times New Roman" w:cs="Times New Roman"/>
        </w:rPr>
        <w:t>Level</w:t>
      </w:r>
      <w:r w:rsidRPr="00964F32">
        <w:rPr>
          <w:rFonts w:ascii="Times New Roman" w:hAnsi="Times New Roman" w:cs="Times New Roman"/>
          <w:cs/>
        </w:rPr>
        <w:t xml:space="preserve"> </w:t>
      </w:r>
      <w:r w:rsidRPr="00964F32">
        <w:rPr>
          <w:rFonts w:ascii="Times New Roman" w:hAnsi="Times New Roman" w:cs="Times New Roman"/>
        </w:rPr>
        <w:t>1</w:t>
      </w:r>
      <w:r w:rsidRPr="00964F32">
        <w:rPr>
          <w:rFonts w:ascii="Times New Roman" w:hAnsi="Times New Roman" w:cs="Times New Roman"/>
          <w:cs/>
        </w:rPr>
        <w:tab/>
      </w:r>
      <w:r w:rsidRPr="00964F32">
        <w:rPr>
          <w:rFonts w:ascii="Times New Roman" w:hAnsi="Times New Roman" w:cs="Times New Roman"/>
        </w:rPr>
        <w:t>-</w:t>
      </w:r>
      <w:r w:rsidRPr="00964F32">
        <w:rPr>
          <w:rFonts w:ascii="Times New Roman" w:hAnsi="Times New Roman" w:cs="Times New Roman"/>
        </w:rPr>
        <w:tab/>
        <w:t xml:space="preserve">Use of quoted market prices in an observable active market for such assets or liabilities </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964F32">
        <w:rPr>
          <w:rFonts w:ascii="Times New Roman" w:hAnsi="Times New Roman" w:cs="Times New Roman"/>
        </w:rPr>
        <w:t>Level</w:t>
      </w:r>
      <w:r w:rsidRPr="00964F32">
        <w:rPr>
          <w:rFonts w:ascii="Times New Roman" w:hAnsi="Times New Roman" w:cs="Times New Roman"/>
          <w:cs/>
        </w:rPr>
        <w:t xml:space="preserve"> </w:t>
      </w:r>
      <w:r w:rsidRPr="00964F32">
        <w:rPr>
          <w:rFonts w:ascii="Times New Roman" w:hAnsi="Times New Roman" w:cs="Times New Roman"/>
        </w:rPr>
        <w:t>2</w:t>
      </w:r>
      <w:r w:rsidRPr="00964F32">
        <w:rPr>
          <w:rFonts w:ascii="Times New Roman" w:hAnsi="Times New Roman" w:cs="Times New Roman"/>
        </w:rPr>
        <w:tab/>
        <w:t>-</w:t>
      </w:r>
      <w:r w:rsidRPr="00964F32">
        <w:rPr>
          <w:rFonts w:ascii="Times New Roman" w:hAnsi="Times New Roman" w:cs="Times New Roman"/>
        </w:rPr>
        <w:tab/>
        <w:t>Use of other observable inputs for such assets or liabilities, whether directly or indirectly</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931229">
        <w:rPr>
          <w:rFonts w:ascii="Times New Roman" w:hAnsi="Times New Roman" w:cs="Times New Roman"/>
        </w:rPr>
        <w:t>Level 3</w:t>
      </w:r>
      <w:r w:rsidRPr="00931229">
        <w:rPr>
          <w:rFonts w:ascii="Times New Roman" w:hAnsi="Times New Roman" w:cs="Times New Roman"/>
        </w:rPr>
        <w:tab/>
        <w:t>-</w:t>
      </w:r>
      <w:r w:rsidRPr="00931229">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rsidR="00B30C20" w:rsidRDefault="000C60FE" w:rsidP="00B30C20">
      <w:pPr>
        <w:jc w:val="thaiDistribute"/>
        <w:rPr>
          <w:rFonts w:ascii="Times New Roman" w:hAnsi="Times New Roman" w:cs="Times New Roman"/>
        </w:rPr>
      </w:pPr>
      <w:r>
        <w:rPr>
          <w:rFonts w:ascii="Times New Roman" w:hAnsi="Times New Roman" w:cs="Times New Roman"/>
        </w:rPr>
        <w:br w:type="page"/>
      </w:r>
      <w:r w:rsidR="00B30C20" w:rsidRPr="00931229">
        <w:rPr>
          <w:rFonts w:ascii="Times New Roman" w:hAnsi="Times New Roman" w:cs="Times New Roman"/>
        </w:rPr>
        <w:lastRenderedPageBreak/>
        <w:t>As at December 31,</w:t>
      </w:r>
      <w:r w:rsidR="00B30C20" w:rsidRPr="00B30C20">
        <w:rPr>
          <w:rFonts w:ascii="Times New Roman" w:hAnsi="Times New Roman" w:cs="Times New Roman"/>
        </w:rPr>
        <w:t xml:space="preserve"> </w:t>
      </w:r>
      <w:r w:rsidR="00B30C20" w:rsidRPr="00931229">
        <w:rPr>
          <w:rFonts w:ascii="Times New Roman" w:hAnsi="Times New Roman" w:cs="Times New Roman"/>
        </w:rPr>
        <w:t>2017 and 2016, the Company had the following assets that were measured at fair value using differe</w:t>
      </w:r>
      <w:r w:rsidR="00B30C20">
        <w:rPr>
          <w:rFonts w:ascii="Times New Roman" w:hAnsi="Times New Roman" w:cs="Times New Roman"/>
        </w:rPr>
        <w:t>nt levels of inputs as follows:</w:t>
      </w:r>
    </w:p>
    <w:p w:rsidR="00B30C20" w:rsidRPr="00931229" w:rsidRDefault="00B30C20" w:rsidP="00B30C20">
      <w:pPr>
        <w:jc w:val="thaiDistribute"/>
        <w:rPr>
          <w:rFonts w:ascii="Times New Roman" w:hAnsi="Times New Roman" w:cs="Times New Roman"/>
        </w:rPr>
      </w:pPr>
    </w:p>
    <w:tbl>
      <w:tblPr>
        <w:tblStyle w:val="TableGrid"/>
        <w:tblW w:w="9536" w:type="dxa"/>
        <w:tblInd w:w="-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596"/>
        <w:gridCol w:w="1359"/>
        <w:gridCol w:w="162"/>
        <w:gridCol w:w="1359"/>
        <w:gridCol w:w="171"/>
        <w:gridCol w:w="1357"/>
        <w:gridCol w:w="173"/>
        <w:gridCol w:w="1359"/>
      </w:tblGrid>
      <w:tr w:rsidR="003D642E" w:rsidRPr="00931229" w:rsidTr="008A4E0C">
        <w:tc>
          <w:tcPr>
            <w:tcW w:w="3596" w:type="dxa"/>
          </w:tcPr>
          <w:p w:rsidR="003D642E" w:rsidRPr="00931229" w:rsidRDefault="003D642E" w:rsidP="008A4E0C">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3D642E" w:rsidRPr="00931229" w:rsidRDefault="003D642E" w:rsidP="008A4E0C">
            <w:pPr>
              <w:tabs>
                <w:tab w:val="left" w:pos="1440"/>
              </w:tabs>
              <w:jc w:val="center"/>
              <w:rPr>
                <w:rFonts w:ascii="Times New Roman" w:hAnsi="Times New Roman" w:cs="Times New Roman"/>
              </w:rPr>
            </w:pPr>
            <w:r w:rsidRPr="00931229">
              <w:rPr>
                <w:rFonts w:ascii="Times New Roman" w:hAnsi="Times New Roman" w:cs="Times New Roman"/>
              </w:rPr>
              <w:t>2017 (In Baht)</w:t>
            </w:r>
          </w:p>
        </w:tc>
      </w:tr>
      <w:tr w:rsidR="003D642E" w:rsidRPr="00931229" w:rsidTr="008A4E0C">
        <w:tc>
          <w:tcPr>
            <w:tcW w:w="3596" w:type="dxa"/>
          </w:tcPr>
          <w:p w:rsidR="003D642E" w:rsidRPr="00931229" w:rsidRDefault="003D642E" w:rsidP="008A4E0C">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3D642E" w:rsidRPr="00931229" w:rsidRDefault="003D642E" w:rsidP="008A4E0C">
            <w:pPr>
              <w:tabs>
                <w:tab w:val="left" w:pos="1440"/>
              </w:tabs>
              <w:jc w:val="center"/>
              <w:rPr>
                <w:rFonts w:ascii="Times New Roman" w:hAnsi="Times New Roman" w:cs="Times New Roman"/>
              </w:rPr>
            </w:pPr>
            <w:r w:rsidRPr="00931229">
              <w:rPr>
                <w:rFonts w:ascii="Times New Roman" w:hAnsi="Times New Roman" w:cs="Times New Roman"/>
              </w:rPr>
              <w:t>Level 1</w:t>
            </w:r>
          </w:p>
        </w:tc>
        <w:tc>
          <w:tcPr>
            <w:tcW w:w="162"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3D642E" w:rsidRPr="00931229" w:rsidRDefault="003D642E" w:rsidP="008A4E0C">
            <w:pPr>
              <w:tabs>
                <w:tab w:val="left" w:pos="1440"/>
              </w:tabs>
              <w:jc w:val="center"/>
              <w:rPr>
                <w:rFonts w:ascii="Times New Roman" w:hAnsi="Times New Roman" w:cs="Times New Roman"/>
              </w:rPr>
            </w:pPr>
            <w:r w:rsidRPr="00931229">
              <w:rPr>
                <w:rFonts w:ascii="Times New Roman" w:hAnsi="Times New Roman" w:cs="Times New Roman"/>
              </w:rPr>
              <w:t>Level 2</w:t>
            </w:r>
          </w:p>
        </w:tc>
        <w:tc>
          <w:tcPr>
            <w:tcW w:w="171"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3D642E" w:rsidRPr="00931229" w:rsidRDefault="003D642E" w:rsidP="008A4E0C">
            <w:pPr>
              <w:tabs>
                <w:tab w:val="left" w:pos="1440"/>
              </w:tabs>
              <w:jc w:val="center"/>
              <w:rPr>
                <w:rFonts w:ascii="Times New Roman" w:hAnsi="Times New Roman" w:cs="Times New Roman"/>
              </w:rPr>
            </w:pPr>
            <w:r w:rsidRPr="00931229">
              <w:rPr>
                <w:rFonts w:ascii="Times New Roman" w:hAnsi="Times New Roman" w:cs="Times New Roman"/>
              </w:rPr>
              <w:t>Level 3</w:t>
            </w:r>
          </w:p>
        </w:tc>
        <w:tc>
          <w:tcPr>
            <w:tcW w:w="173"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3D642E" w:rsidRPr="00931229" w:rsidRDefault="003D642E" w:rsidP="008A4E0C">
            <w:pPr>
              <w:tabs>
                <w:tab w:val="left" w:pos="1440"/>
              </w:tabs>
              <w:jc w:val="center"/>
              <w:rPr>
                <w:rFonts w:ascii="Times New Roman" w:hAnsi="Times New Roman" w:cs="Times New Roman"/>
                <w:cs/>
              </w:rPr>
            </w:pPr>
            <w:r w:rsidRPr="00931229">
              <w:rPr>
                <w:rFonts w:ascii="Times New Roman" w:hAnsi="Times New Roman" w:cs="Times New Roman"/>
              </w:rPr>
              <w:t>Total</w:t>
            </w:r>
          </w:p>
        </w:tc>
      </w:tr>
      <w:tr w:rsidR="003D642E" w:rsidRPr="00931229" w:rsidTr="008A4E0C">
        <w:trPr>
          <w:trHeight w:hRule="exact" w:val="144"/>
        </w:trPr>
        <w:tc>
          <w:tcPr>
            <w:tcW w:w="3596" w:type="dxa"/>
          </w:tcPr>
          <w:p w:rsidR="003D642E" w:rsidRPr="00931229" w:rsidRDefault="003D642E" w:rsidP="008A4E0C">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62" w:type="dxa"/>
          </w:tcPr>
          <w:p w:rsidR="003D642E" w:rsidRPr="00931229" w:rsidRDefault="003D642E" w:rsidP="008A4E0C">
            <w:pPr>
              <w:tabs>
                <w:tab w:val="left" w:pos="1440"/>
              </w:tabs>
              <w:jc w:val="center"/>
              <w:rPr>
                <w:rFonts w:ascii="Times New Roman" w:hAnsi="Times New Roman" w:cs="Times New Roman"/>
              </w:rPr>
            </w:pPr>
          </w:p>
        </w:tc>
        <w:tc>
          <w:tcPr>
            <w:tcW w:w="1359"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71" w:type="dxa"/>
          </w:tcPr>
          <w:p w:rsidR="003D642E" w:rsidRPr="00931229" w:rsidRDefault="003D642E" w:rsidP="008A4E0C">
            <w:pPr>
              <w:tabs>
                <w:tab w:val="left" w:pos="1440"/>
              </w:tabs>
              <w:jc w:val="center"/>
              <w:rPr>
                <w:rFonts w:ascii="Times New Roman" w:hAnsi="Times New Roman" w:cs="Times New Roman"/>
              </w:rPr>
            </w:pPr>
          </w:p>
        </w:tc>
        <w:tc>
          <w:tcPr>
            <w:tcW w:w="1357"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73" w:type="dxa"/>
          </w:tcPr>
          <w:p w:rsidR="003D642E" w:rsidRPr="00931229" w:rsidRDefault="003D642E" w:rsidP="008A4E0C">
            <w:pPr>
              <w:tabs>
                <w:tab w:val="left" w:pos="1440"/>
              </w:tabs>
              <w:jc w:val="center"/>
              <w:rPr>
                <w:rFonts w:ascii="Times New Roman" w:hAnsi="Times New Roman" w:cs="Times New Roman"/>
              </w:rPr>
            </w:pPr>
          </w:p>
        </w:tc>
        <w:tc>
          <w:tcPr>
            <w:tcW w:w="1359"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r>
      <w:tr w:rsidR="003D642E" w:rsidRPr="00931229"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931229">
              <w:rPr>
                <w:rFonts w:ascii="Times New Roman" w:hAnsi="Times New Roman" w:cs="Times New Roman"/>
                <w:b/>
                <w:bCs/>
                <w:kern w:val="28"/>
              </w:rPr>
              <w:t xml:space="preserve">Assets measured at fair value </w:t>
            </w:r>
          </w:p>
        </w:tc>
        <w:tc>
          <w:tcPr>
            <w:tcW w:w="1359" w:type="dxa"/>
          </w:tcPr>
          <w:p w:rsidR="003D642E" w:rsidRPr="00931229" w:rsidRDefault="003D642E" w:rsidP="008A4E0C">
            <w:pPr>
              <w:tabs>
                <w:tab w:val="left" w:pos="1440"/>
              </w:tabs>
              <w:jc w:val="right"/>
              <w:rPr>
                <w:rFonts w:ascii="Times New Roman" w:hAnsi="Times New Roman" w:cs="Times New Roman"/>
              </w:rPr>
            </w:pPr>
          </w:p>
        </w:tc>
        <w:tc>
          <w:tcPr>
            <w:tcW w:w="162" w:type="dxa"/>
          </w:tcPr>
          <w:p w:rsidR="003D642E" w:rsidRPr="00931229" w:rsidRDefault="003D642E" w:rsidP="008A4E0C">
            <w:pPr>
              <w:tabs>
                <w:tab w:val="left" w:pos="1440"/>
              </w:tabs>
              <w:jc w:val="right"/>
              <w:rPr>
                <w:rFonts w:ascii="Times New Roman" w:hAnsi="Times New Roman" w:cs="Times New Roman"/>
              </w:rPr>
            </w:pPr>
          </w:p>
        </w:tc>
        <w:tc>
          <w:tcPr>
            <w:tcW w:w="1359" w:type="dxa"/>
          </w:tcPr>
          <w:p w:rsidR="003D642E" w:rsidRPr="00931229" w:rsidRDefault="003D642E" w:rsidP="008A4E0C">
            <w:pPr>
              <w:tabs>
                <w:tab w:val="left" w:pos="1440"/>
              </w:tabs>
              <w:jc w:val="right"/>
              <w:rPr>
                <w:rFonts w:ascii="Times New Roman" w:hAnsi="Times New Roman" w:cs="Times New Roman"/>
              </w:rPr>
            </w:pPr>
          </w:p>
        </w:tc>
        <w:tc>
          <w:tcPr>
            <w:tcW w:w="171" w:type="dxa"/>
          </w:tcPr>
          <w:p w:rsidR="003D642E" w:rsidRPr="00931229" w:rsidRDefault="003D642E" w:rsidP="008A4E0C">
            <w:pPr>
              <w:tabs>
                <w:tab w:val="left" w:pos="1440"/>
              </w:tabs>
              <w:jc w:val="right"/>
              <w:rPr>
                <w:rFonts w:ascii="Times New Roman" w:hAnsi="Times New Roman" w:cs="Times New Roman"/>
              </w:rPr>
            </w:pPr>
          </w:p>
        </w:tc>
        <w:tc>
          <w:tcPr>
            <w:tcW w:w="1357" w:type="dxa"/>
          </w:tcPr>
          <w:p w:rsidR="003D642E" w:rsidRPr="00931229" w:rsidRDefault="003D642E" w:rsidP="008A4E0C">
            <w:pPr>
              <w:tabs>
                <w:tab w:val="left" w:pos="1440"/>
              </w:tabs>
              <w:jc w:val="right"/>
              <w:rPr>
                <w:rFonts w:ascii="Times New Roman" w:hAnsi="Times New Roman" w:cs="Times New Roman"/>
              </w:rPr>
            </w:pPr>
          </w:p>
        </w:tc>
        <w:tc>
          <w:tcPr>
            <w:tcW w:w="173" w:type="dxa"/>
          </w:tcPr>
          <w:p w:rsidR="003D642E" w:rsidRPr="00931229" w:rsidRDefault="003D642E" w:rsidP="008A4E0C">
            <w:pPr>
              <w:tabs>
                <w:tab w:val="left" w:pos="1440"/>
              </w:tabs>
              <w:jc w:val="right"/>
              <w:rPr>
                <w:rFonts w:ascii="Times New Roman" w:hAnsi="Times New Roman" w:cs="Times New Roman"/>
              </w:rPr>
            </w:pPr>
          </w:p>
        </w:tc>
        <w:tc>
          <w:tcPr>
            <w:tcW w:w="1359" w:type="dxa"/>
          </w:tcPr>
          <w:p w:rsidR="003D642E" w:rsidRPr="00931229" w:rsidRDefault="003D642E" w:rsidP="008A4E0C">
            <w:pPr>
              <w:tabs>
                <w:tab w:val="left" w:pos="1440"/>
              </w:tabs>
              <w:jc w:val="right"/>
              <w:rPr>
                <w:rFonts w:ascii="Times New Roman" w:hAnsi="Times New Roman" w:cs="Times New Roman"/>
              </w:rPr>
            </w:pPr>
          </w:p>
        </w:tc>
      </w:tr>
      <w:tr w:rsidR="003D642E" w:rsidRPr="00931229"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Held for trading investments</w:t>
            </w:r>
          </w:p>
        </w:tc>
        <w:tc>
          <w:tcPr>
            <w:tcW w:w="1359" w:type="dxa"/>
          </w:tcPr>
          <w:p w:rsidR="003D642E" w:rsidRPr="00931229" w:rsidRDefault="003D642E" w:rsidP="008A4E0C">
            <w:pPr>
              <w:tabs>
                <w:tab w:val="left" w:pos="1440"/>
              </w:tabs>
              <w:jc w:val="right"/>
              <w:rPr>
                <w:rFonts w:ascii="Times New Roman" w:hAnsi="Times New Roman" w:cs="Times New Roman"/>
              </w:rPr>
            </w:pPr>
          </w:p>
        </w:tc>
        <w:tc>
          <w:tcPr>
            <w:tcW w:w="162" w:type="dxa"/>
          </w:tcPr>
          <w:p w:rsidR="003D642E" w:rsidRPr="00931229" w:rsidRDefault="003D642E" w:rsidP="008A4E0C">
            <w:pPr>
              <w:tabs>
                <w:tab w:val="left" w:pos="1440"/>
              </w:tabs>
              <w:jc w:val="right"/>
              <w:rPr>
                <w:rFonts w:ascii="Times New Roman" w:hAnsi="Times New Roman" w:cs="Times New Roman"/>
              </w:rPr>
            </w:pPr>
          </w:p>
        </w:tc>
        <w:tc>
          <w:tcPr>
            <w:tcW w:w="1359" w:type="dxa"/>
          </w:tcPr>
          <w:p w:rsidR="003D642E" w:rsidRPr="00931229" w:rsidRDefault="003D642E" w:rsidP="008A4E0C">
            <w:pPr>
              <w:tabs>
                <w:tab w:val="left" w:pos="1440"/>
              </w:tabs>
              <w:jc w:val="right"/>
              <w:rPr>
                <w:rFonts w:ascii="Times New Roman" w:hAnsi="Times New Roman" w:cs="Times New Roman"/>
              </w:rPr>
            </w:pPr>
          </w:p>
        </w:tc>
        <w:tc>
          <w:tcPr>
            <w:tcW w:w="171" w:type="dxa"/>
          </w:tcPr>
          <w:p w:rsidR="003D642E" w:rsidRPr="00931229" w:rsidRDefault="003D642E" w:rsidP="008A4E0C">
            <w:pPr>
              <w:tabs>
                <w:tab w:val="left" w:pos="1440"/>
              </w:tabs>
              <w:jc w:val="right"/>
              <w:rPr>
                <w:rFonts w:ascii="Times New Roman" w:hAnsi="Times New Roman" w:cs="Times New Roman"/>
              </w:rPr>
            </w:pPr>
          </w:p>
        </w:tc>
        <w:tc>
          <w:tcPr>
            <w:tcW w:w="1357" w:type="dxa"/>
          </w:tcPr>
          <w:p w:rsidR="003D642E" w:rsidRPr="00931229" w:rsidRDefault="003D642E" w:rsidP="008A4E0C">
            <w:pPr>
              <w:tabs>
                <w:tab w:val="left" w:pos="1440"/>
              </w:tabs>
              <w:jc w:val="right"/>
              <w:rPr>
                <w:rFonts w:ascii="Times New Roman" w:hAnsi="Times New Roman" w:cs="Times New Roman"/>
              </w:rPr>
            </w:pPr>
          </w:p>
        </w:tc>
        <w:tc>
          <w:tcPr>
            <w:tcW w:w="173" w:type="dxa"/>
          </w:tcPr>
          <w:p w:rsidR="003D642E" w:rsidRPr="00931229" w:rsidRDefault="003D642E" w:rsidP="008A4E0C">
            <w:pPr>
              <w:tabs>
                <w:tab w:val="left" w:pos="1440"/>
              </w:tabs>
              <w:jc w:val="right"/>
              <w:rPr>
                <w:rFonts w:ascii="Times New Roman" w:hAnsi="Times New Roman" w:cs="Times New Roman"/>
              </w:rPr>
            </w:pPr>
          </w:p>
        </w:tc>
        <w:tc>
          <w:tcPr>
            <w:tcW w:w="1359" w:type="dxa"/>
          </w:tcPr>
          <w:p w:rsidR="003D642E" w:rsidRPr="00931229" w:rsidRDefault="003D642E" w:rsidP="008A4E0C">
            <w:pPr>
              <w:tabs>
                <w:tab w:val="left" w:pos="1440"/>
              </w:tabs>
              <w:jc w:val="right"/>
              <w:rPr>
                <w:rFonts w:ascii="Times New Roman" w:hAnsi="Times New Roman" w:cs="Times New Roman"/>
              </w:rPr>
            </w:pPr>
          </w:p>
        </w:tc>
      </w:tr>
      <w:tr w:rsidR="003D642E" w:rsidRPr="0084322D" w:rsidTr="008A4E0C">
        <w:tc>
          <w:tcPr>
            <w:tcW w:w="3596"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84,818,403</w:t>
            </w:r>
          </w:p>
        </w:tc>
        <w:tc>
          <w:tcPr>
            <w:tcW w:w="162" w:type="dxa"/>
          </w:tcPr>
          <w:p w:rsidR="003D642E" w:rsidRPr="0084322D" w:rsidRDefault="003D642E" w:rsidP="008A4E0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3D642E" w:rsidRPr="0084322D" w:rsidRDefault="003D642E" w:rsidP="008A4E0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3D642E" w:rsidRPr="0084322D" w:rsidRDefault="003D642E" w:rsidP="008A4E0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84,818,403</w:t>
            </w:r>
          </w:p>
        </w:tc>
      </w:tr>
      <w:tr w:rsidR="003D642E" w:rsidRPr="0084322D"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Unit trusts</w:t>
            </w: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84322D" w:rsidRDefault="003D642E" w:rsidP="008A4E0C">
            <w:pPr>
              <w:tabs>
                <w:tab w:val="clear" w:pos="680"/>
                <w:tab w:val="clear" w:pos="907"/>
              </w:tabs>
              <w:ind w:right="142"/>
              <w:jc w:val="right"/>
              <w:rPr>
                <w:rFonts w:ascii="Times New Roman" w:eastAsia="Cordia New" w:hAnsi="Times New Roman" w:cs="Times New Roman"/>
              </w:rPr>
            </w:pPr>
            <w:r w:rsidRPr="0084322D">
              <w:rPr>
                <w:rFonts w:ascii="Times New Roman" w:eastAsia="Cordia New" w:hAnsi="Times New Roman" w:cs="Times New Roman"/>
              </w:rPr>
              <w:t>50,195,836</w:t>
            </w:r>
          </w:p>
        </w:tc>
        <w:tc>
          <w:tcPr>
            <w:tcW w:w="171"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7"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84322D" w:rsidRDefault="003D642E" w:rsidP="008A4E0C">
            <w:pPr>
              <w:tabs>
                <w:tab w:val="clear" w:pos="680"/>
                <w:tab w:val="clear" w:pos="907"/>
              </w:tabs>
              <w:ind w:right="142"/>
              <w:jc w:val="right"/>
              <w:rPr>
                <w:rFonts w:ascii="Times New Roman" w:eastAsia="Cordia New" w:hAnsi="Times New Roman" w:cs="Times New Roman"/>
              </w:rPr>
            </w:pPr>
            <w:r w:rsidRPr="0084322D">
              <w:rPr>
                <w:rFonts w:ascii="Times New Roman" w:eastAsia="Cordia New" w:hAnsi="Times New Roman" w:cs="Times New Roman"/>
              </w:rPr>
              <w:t>50,195,836</w:t>
            </w:r>
          </w:p>
        </w:tc>
      </w:tr>
      <w:tr w:rsidR="003D642E" w:rsidRPr="00931229"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Available-for-sale investments</w:t>
            </w: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3D642E" w:rsidRPr="0084322D" w:rsidRDefault="003D642E" w:rsidP="008A4E0C">
            <w:pPr>
              <w:tabs>
                <w:tab w:val="left" w:pos="1440"/>
              </w:tabs>
              <w:jc w:val="right"/>
              <w:rPr>
                <w:rFonts w:ascii="Times New Roman" w:eastAsia="Cordia New" w:hAnsi="Times New Roman" w:cs="Times New Roman"/>
              </w:rPr>
            </w:pPr>
          </w:p>
        </w:tc>
        <w:tc>
          <w:tcPr>
            <w:tcW w:w="1359" w:type="dxa"/>
          </w:tcPr>
          <w:p w:rsidR="003D642E" w:rsidRPr="0084322D" w:rsidRDefault="003D642E" w:rsidP="008A4E0C">
            <w:pPr>
              <w:tabs>
                <w:tab w:val="left" w:pos="1440"/>
              </w:tabs>
              <w:jc w:val="right"/>
              <w:rPr>
                <w:rFonts w:ascii="Times New Roman" w:eastAsia="Cordia New" w:hAnsi="Times New Roman" w:cs="Times New Roman"/>
              </w:rPr>
            </w:pPr>
          </w:p>
        </w:tc>
        <w:tc>
          <w:tcPr>
            <w:tcW w:w="171" w:type="dxa"/>
          </w:tcPr>
          <w:p w:rsidR="003D642E" w:rsidRPr="0084322D" w:rsidRDefault="003D642E" w:rsidP="008A4E0C">
            <w:pPr>
              <w:tabs>
                <w:tab w:val="left" w:pos="1440"/>
              </w:tabs>
              <w:jc w:val="right"/>
              <w:rPr>
                <w:rFonts w:ascii="Times New Roman" w:eastAsia="Cordia New" w:hAnsi="Times New Roman" w:cs="Times New Roman"/>
              </w:rPr>
            </w:pPr>
          </w:p>
        </w:tc>
        <w:tc>
          <w:tcPr>
            <w:tcW w:w="1357" w:type="dxa"/>
          </w:tcPr>
          <w:p w:rsidR="003D642E" w:rsidRPr="0084322D" w:rsidRDefault="003D642E" w:rsidP="008A4E0C">
            <w:pPr>
              <w:tabs>
                <w:tab w:val="left" w:pos="1440"/>
              </w:tabs>
              <w:rPr>
                <w:rFonts w:ascii="Times New Roman" w:eastAsia="Cordia New" w:hAnsi="Times New Roman" w:cs="Times New Roman"/>
              </w:rPr>
            </w:pPr>
          </w:p>
        </w:tc>
        <w:tc>
          <w:tcPr>
            <w:tcW w:w="173" w:type="dxa"/>
          </w:tcPr>
          <w:p w:rsidR="003D642E" w:rsidRPr="0084322D" w:rsidRDefault="003D642E" w:rsidP="008A4E0C">
            <w:pPr>
              <w:tabs>
                <w:tab w:val="left" w:pos="1440"/>
              </w:tabs>
              <w:jc w:val="right"/>
              <w:rPr>
                <w:rFonts w:ascii="Times New Roman" w:eastAsia="Cordia New" w:hAnsi="Times New Roman" w:cs="Times New Roman"/>
              </w:rPr>
            </w:pP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r>
      <w:tr w:rsidR="003D642E" w:rsidRPr="0084322D" w:rsidTr="008A4E0C">
        <w:tc>
          <w:tcPr>
            <w:tcW w:w="3596"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524</w:t>
            </w:r>
          </w:p>
        </w:tc>
        <w:tc>
          <w:tcPr>
            <w:tcW w:w="162"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7"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524</w:t>
            </w:r>
          </w:p>
        </w:tc>
      </w:tr>
      <w:tr w:rsidR="003D642E" w:rsidRPr="0084322D"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Unit trusts</w:t>
            </w:r>
          </w:p>
        </w:tc>
        <w:tc>
          <w:tcPr>
            <w:tcW w:w="1359" w:type="dxa"/>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cs/>
              </w:rPr>
              <w:t>49</w:t>
            </w:r>
            <w:r w:rsidRPr="0084322D">
              <w:rPr>
                <w:rFonts w:ascii="Times New Roman" w:eastAsia="Cordia New" w:hAnsi="Times New Roman" w:cs="Times New Roman"/>
              </w:rPr>
              <w:t>,</w:t>
            </w:r>
            <w:r w:rsidRPr="0084322D">
              <w:rPr>
                <w:rFonts w:ascii="Times New Roman" w:eastAsia="Cordia New" w:hAnsi="Times New Roman" w:cs="Times New Roman"/>
                <w:cs/>
              </w:rPr>
              <w:t>055</w:t>
            </w:r>
            <w:r w:rsidRPr="0084322D">
              <w:rPr>
                <w:rFonts w:ascii="Times New Roman" w:eastAsia="Cordia New" w:hAnsi="Times New Roman" w:cs="Times New Roman"/>
              </w:rPr>
              <w:t>,</w:t>
            </w:r>
            <w:r w:rsidRPr="0084322D">
              <w:rPr>
                <w:rFonts w:ascii="Times New Roman" w:eastAsia="Cordia New" w:hAnsi="Times New Roman" w:cs="Times New Roman"/>
                <w:cs/>
              </w:rPr>
              <w:t>880</w:t>
            </w:r>
          </w:p>
        </w:tc>
        <w:tc>
          <w:tcPr>
            <w:tcW w:w="162" w:type="dxa"/>
          </w:tcPr>
          <w:p w:rsidR="003D642E" w:rsidRPr="0084322D" w:rsidRDefault="003D642E" w:rsidP="008A4E0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cs/>
              </w:rPr>
              <w:t>723</w:t>
            </w:r>
            <w:r w:rsidRPr="0084322D">
              <w:rPr>
                <w:rFonts w:ascii="Times New Roman" w:eastAsia="Cordia New" w:hAnsi="Times New Roman" w:cs="Times New Roman"/>
              </w:rPr>
              <w:t>,</w:t>
            </w:r>
            <w:r w:rsidRPr="0084322D">
              <w:rPr>
                <w:rFonts w:ascii="Times New Roman" w:eastAsia="Cordia New" w:hAnsi="Times New Roman" w:cs="Times New Roman"/>
                <w:cs/>
              </w:rPr>
              <w:t>990</w:t>
            </w:r>
          </w:p>
        </w:tc>
        <w:tc>
          <w:tcPr>
            <w:tcW w:w="171" w:type="dxa"/>
          </w:tcPr>
          <w:p w:rsidR="003D642E" w:rsidRPr="0084322D" w:rsidRDefault="003D642E" w:rsidP="008A4E0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3D642E" w:rsidRPr="0084322D" w:rsidRDefault="003D642E" w:rsidP="008A4E0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right="142"/>
              <w:jc w:val="right"/>
              <w:rPr>
                <w:rFonts w:ascii="Times New Roman" w:eastAsia="Cordia New" w:hAnsi="Times New Roman" w:cs="Times New Roman"/>
              </w:rPr>
            </w:pPr>
            <w:r w:rsidRPr="0084322D">
              <w:rPr>
                <w:rFonts w:ascii="Times New Roman" w:eastAsia="Cordia New" w:hAnsi="Times New Roman" w:cs="Times New Roman"/>
              </w:rPr>
              <w:t>49,779,870</w:t>
            </w:r>
          </w:p>
        </w:tc>
      </w:tr>
      <w:tr w:rsidR="003D642E" w:rsidRPr="00931229"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Property, plant and equipment</w:t>
            </w: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7" w:type="dxa"/>
          </w:tcPr>
          <w:p w:rsidR="003D642E" w:rsidRPr="0084322D" w:rsidRDefault="003D642E" w:rsidP="008A4E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3D642E" w:rsidRPr="00931229"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 building and office equipment</w:t>
            </w: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7" w:type="dxa"/>
          </w:tcPr>
          <w:p w:rsidR="003D642E" w:rsidRPr="0084322D" w:rsidRDefault="003D642E" w:rsidP="008A4E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3D642E" w:rsidRPr="0084322D"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931229">
              <w:rPr>
                <w:rFonts w:ascii="Times New Roman" w:hAnsi="Times New Roman" w:cs="Times New Roman"/>
                <w:kern w:val="28"/>
              </w:rPr>
              <w:t>at appraisal value</w:t>
            </w: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7" w:type="dxa"/>
          </w:tcPr>
          <w:p w:rsidR="003D642E" w:rsidRPr="0084322D" w:rsidRDefault="003D642E" w:rsidP="008A4E0C">
            <w:pPr>
              <w:tabs>
                <w:tab w:val="clear" w:pos="680"/>
                <w:tab w:val="clear" w:pos="907"/>
              </w:tabs>
              <w:ind w:right="142"/>
              <w:jc w:val="right"/>
              <w:rPr>
                <w:rFonts w:ascii="Times New Roman" w:eastAsia="Cordia New" w:hAnsi="Times New Roman" w:cs="Times New Roman"/>
              </w:rPr>
            </w:pPr>
            <w:r w:rsidRPr="0084322D">
              <w:rPr>
                <w:rFonts w:ascii="Times New Roman" w:eastAsia="Cordia New" w:hAnsi="Times New Roman" w:cs="Times New Roman"/>
              </w:rPr>
              <w:t>144,826,811</w:t>
            </w:r>
          </w:p>
        </w:tc>
        <w:tc>
          <w:tcPr>
            <w:tcW w:w="173" w:type="dxa"/>
          </w:tcPr>
          <w:p w:rsidR="003D642E" w:rsidRPr="0084322D" w:rsidRDefault="003D642E" w:rsidP="008A4E0C">
            <w:pPr>
              <w:tabs>
                <w:tab w:val="left" w:pos="1440"/>
              </w:tabs>
              <w:ind w:right="142"/>
              <w:jc w:val="right"/>
              <w:rPr>
                <w:rFonts w:ascii="Times New Roman" w:eastAsia="Cordia New" w:hAnsi="Times New Roman" w:cs="Times New Roman"/>
              </w:rPr>
            </w:pPr>
          </w:p>
        </w:tc>
        <w:tc>
          <w:tcPr>
            <w:tcW w:w="1359" w:type="dxa"/>
          </w:tcPr>
          <w:p w:rsidR="003D642E" w:rsidRPr="0084322D" w:rsidRDefault="003D642E" w:rsidP="008A4E0C">
            <w:pPr>
              <w:tabs>
                <w:tab w:val="clear" w:pos="680"/>
                <w:tab w:val="clear" w:pos="907"/>
              </w:tabs>
              <w:ind w:right="142"/>
              <w:jc w:val="right"/>
              <w:rPr>
                <w:rFonts w:ascii="Times New Roman" w:eastAsia="Cordia New" w:hAnsi="Times New Roman" w:cs="Times New Roman"/>
              </w:rPr>
            </w:pPr>
            <w:r w:rsidRPr="0084322D">
              <w:rPr>
                <w:rFonts w:ascii="Times New Roman" w:eastAsia="Cordia New" w:hAnsi="Times New Roman" w:cs="Times New Roman"/>
              </w:rPr>
              <w:t>144,826,811</w:t>
            </w:r>
          </w:p>
        </w:tc>
      </w:tr>
      <w:tr w:rsidR="003D642E" w:rsidRPr="0084322D"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Total</w:t>
            </w:r>
          </w:p>
        </w:tc>
        <w:tc>
          <w:tcPr>
            <w:tcW w:w="1359" w:type="dxa"/>
            <w:tcBorders>
              <w:top w:val="single" w:sz="4" w:space="0" w:color="auto"/>
              <w:bottom w:val="double" w:sz="4" w:space="0" w:color="auto"/>
            </w:tcBorders>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133,874,807</w:t>
            </w:r>
          </w:p>
        </w:tc>
        <w:tc>
          <w:tcPr>
            <w:tcW w:w="162" w:type="dxa"/>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50,919,826</w:t>
            </w:r>
          </w:p>
        </w:tc>
        <w:tc>
          <w:tcPr>
            <w:tcW w:w="171" w:type="dxa"/>
          </w:tcPr>
          <w:p w:rsidR="003D642E" w:rsidRPr="0084322D" w:rsidRDefault="003D642E" w:rsidP="008A4E0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144,826,811</w:t>
            </w:r>
          </w:p>
        </w:tc>
        <w:tc>
          <w:tcPr>
            <w:tcW w:w="173" w:type="dxa"/>
          </w:tcPr>
          <w:p w:rsidR="003D642E" w:rsidRPr="0084322D" w:rsidRDefault="003D642E" w:rsidP="008A4E0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3D642E" w:rsidRPr="0084322D"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329,621,444</w:t>
            </w:r>
          </w:p>
        </w:tc>
      </w:tr>
    </w:tbl>
    <w:p w:rsidR="003D642E" w:rsidRPr="00931229" w:rsidRDefault="003D642E"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Style w:val="TableGrid"/>
        <w:tblW w:w="9554" w:type="dxa"/>
        <w:tblInd w:w="-1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18"/>
        <w:gridCol w:w="3596"/>
        <w:gridCol w:w="1359"/>
        <w:gridCol w:w="162"/>
        <w:gridCol w:w="1359"/>
        <w:gridCol w:w="171"/>
        <w:gridCol w:w="1357"/>
        <w:gridCol w:w="173"/>
        <w:gridCol w:w="1359"/>
      </w:tblGrid>
      <w:tr w:rsidR="00B30C20" w:rsidRPr="00931229" w:rsidTr="00A83768">
        <w:tc>
          <w:tcPr>
            <w:tcW w:w="3614" w:type="dxa"/>
            <w:gridSpan w:val="2"/>
          </w:tcPr>
          <w:p w:rsidR="00B30C20" w:rsidRPr="00931229" w:rsidRDefault="00B30C20" w:rsidP="00A83768">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B30C20" w:rsidRPr="00931229" w:rsidRDefault="00B30C20" w:rsidP="00A83768">
            <w:pPr>
              <w:tabs>
                <w:tab w:val="left" w:pos="1440"/>
              </w:tabs>
              <w:jc w:val="center"/>
              <w:rPr>
                <w:rFonts w:ascii="Times New Roman" w:hAnsi="Times New Roman" w:cs="Times New Roman"/>
              </w:rPr>
            </w:pPr>
            <w:r w:rsidRPr="00931229">
              <w:rPr>
                <w:rFonts w:ascii="Times New Roman" w:hAnsi="Times New Roman" w:cs="Times New Roman"/>
              </w:rPr>
              <w:t xml:space="preserve"> 2016 (In Baht)</w:t>
            </w:r>
          </w:p>
        </w:tc>
      </w:tr>
      <w:tr w:rsidR="00B30C20" w:rsidRPr="00931229" w:rsidTr="00A83768">
        <w:tc>
          <w:tcPr>
            <w:tcW w:w="3614" w:type="dxa"/>
            <w:gridSpan w:val="2"/>
          </w:tcPr>
          <w:p w:rsidR="00B30C20" w:rsidRPr="00931229" w:rsidRDefault="00B30C20" w:rsidP="00A83768">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B30C20" w:rsidRPr="00931229" w:rsidRDefault="00B30C20" w:rsidP="00A83768">
            <w:pPr>
              <w:tabs>
                <w:tab w:val="left" w:pos="1440"/>
              </w:tabs>
              <w:jc w:val="center"/>
              <w:rPr>
                <w:rFonts w:ascii="Times New Roman" w:hAnsi="Times New Roman" w:cs="Times New Roman"/>
              </w:rPr>
            </w:pPr>
            <w:r w:rsidRPr="00931229">
              <w:rPr>
                <w:rFonts w:ascii="Times New Roman" w:hAnsi="Times New Roman" w:cs="Times New Roman"/>
              </w:rPr>
              <w:t>Level 1</w:t>
            </w:r>
          </w:p>
        </w:tc>
        <w:tc>
          <w:tcPr>
            <w:tcW w:w="162" w:type="dxa"/>
            <w:tcBorders>
              <w:top w:val="single" w:sz="4" w:space="0" w:color="auto"/>
            </w:tcBorders>
          </w:tcPr>
          <w:p w:rsidR="00B30C20" w:rsidRPr="00931229" w:rsidRDefault="00B30C20" w:rsidP="00A83768">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B30C20" w:rsidRPr="00931229" w:rsidRDefault="00B30C20" w:rsidP="00A83768">
            <w:pPr>
              <w:tabs>
                <w:tab w:val="left" w:pos="1440"/>
              </w:tabs>
              <w:jc w:val="center"/>
              <w:rPr>
                <w:rFonts w:ascii="Times New Roman" w:hAnsi="Times New Roman" w:cs="Times New Roman"/>
              </w:rPr>
            </w:pPr>
            <w:r w:rsidRPr="00931229">
              <w:rPr>
                <w:rFonts w:ascii="Times New Roman" w:hAnsi="Times New Roman" w:cs="Times New Roman"/>
              </w:rPr>
              <w:t>Level 2</w:t>
            </w:r>
          </w:p>
        </w:tc>
        <w:tc>
          <w:tcPr>
            <w:tcW w:w="171" w:type="dxa"/>
            <w:tcBorders>
              <w:top w:val="single" w:sz="4" w:space="0" w:color="auto"/>
            </w:tcBorders>
          </w:tcPr>
          <w:p w:rsidR="00B30C20" w:rsidRPr="00931229" w:rsidRDefault="00B30C20" w:rsidP="00A83768">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B30C20" w:rsidRPr="00931229" w:rsidRDefault="00B30C20" w:rsidP="00A83768">
            <w:pPr>
              <w:tabs>
                <w:tab w:val="left" w:pos="1440"/>
              </w:tabs>
              <w:jc w:val="center"/>
              <w:rPr>
                <w:rFonts w:ascii="Times New Roman" w:hAnsi="Times New Roman" w:cs="Times New Roman"/>
              </w:rPr>
            </w:pPr>
            <w:r w:rsidRPr="00931229">
              <w:rPr>
                <w:rFonts w:ascii="Times New Roman" w:hAnsi="Times New Roman" w:cs="Times New Roman"/>
              </w:rPr>
              <w:t>Level 3</w:t>
            </w:r>
          </w:p>
        </w:tc>
        <w:tc>
          <w:tcPr>
            <w:tcW w:w="173" w:type="dxa"/>
            <w:tcBorders>
              <w:top w:val="single" w:sz="4" w:space="0" w:color="auto"/>
            </w:tcBorders>
          </w:tcPr>
          <w:p w:rsidR="00B30C20" w:rsidRPr="00931229" w:rsidRDefault="00B30C20" w:rsidP="00A83768">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B30C20" w:rsidRPr="00931229" w:rsidRDefault="00B30C20" w:rsidP="00A83768">
            <w:pPr>
              <w:tabs>
                <w:tab w:val="left" w:pos="1440"/>
              </w:tabs>
              <w:jc w:val="center"/>
              <w:rPr>
                <w:rFonts w:ascii="Times New Roman" w:hAnsi="Times New Roman" w:cs="Times New Roman"/>
                <w:cs/>
              </w:rPr>
            </w:pPr>
            <w:r w:rsidRPr="00931229">
              <w:rPr>
                <w:rFonts w:ascii="Times New Roman" w:hAnsi="Times New Roman" w:cs="Times New Roman"/>
              </w:rPr>
              <w:t>Total</w:t>
            </w:r>
          </w:p>
        </w:tc>
      </w:tr>
      <w:tr w:rsidR="00B30C20" w:rsidRPr="00931229" w:rsidTr="00A83768">
        <w:trPr>
          <w:trHeight w:hRule="exact" w:val="144"/>
        </w:trPr>
        <w:tc>
          <w:tcPr>
            <w:tcW w:w="3614" w:type="dxa"/>
            <w:gridSpan w:val="2"/>
          </w:tcPr>
          <w:p w:rsidR="00B30C20" w:rsidRPr="00931229" w:rsidRDefault="00B30C20" w:rsidP="00A83768">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B30C20" w:rsidRPr="00931229" w:rsidRDefault="00B30C20" w:rsidP="00A83768">
            <w:pPr>
              <w:tabs>
                <w:tab w:val="left" w:pos="1440"/>
              </w:tabs>
              <w:jc w:val="center"/>
              <w:rPr>
                <w:rFonts w:ascii="Times New Roman" w:hAnsi="Times New Roman" w:cs="Times New Roman"/>
              </w:rPr>
            </w:pPr>
          </w:p>
        </w:tc>
        <w:tc>
          <w:tcPr>
            <w:tcW w:w="162" w:type="dxa"/>
          </w:tcPr>
          <w:p w:rsidR="00B30C20" w:rsidRPr="00931229" w:rsidRDefault="00B30C20" w:rsidP="00A83768">
            <w:pPr>
              <w:tabs>
                <w:tab w:val="left" w:pos="1440"/>
              </w:tabs>
              <w:jc w:val="center"/>
              <w:rPr>
                <w:rFonts w:ascii="Times New Roman" w:hAnsi="Times New Roman" w:cs="Times New Roman"/>
              </w:rPr>
            </w:pPr>
          </w:p>
        </w:tc>
        <w:tc>
          <w:tcPr>
            <w:tcW w:w="1359" w:type="dxa"/>
            <w:tcBorders>
              <w:top w:val="single" w:sz="4" w:space="0" w:color="auto"/>
            </w:tcBorders>
          </w:tcPr>
          <w:p w:rsidR="00B30C20" w:rsidRPr="00931229" w:rsidRDefault="00B30C20" w:rsidP="00A83768">
            <w:pPr>
              <w:tabs>
                <w:tab w:val="left" w:pos="1440"/>
              </w:tabs>
              <w:jc w:val="center"/>
              <w:rPr>
                <w:rFonts w:ascii="Times New Roman" w:hAnsi="Times New Roman" w:cs="Times New Roman"/>
              </w:rPr>
            </w:pPr>
          </w:p>
        </w:tc>
        <w:tc>
          <w:tcPr>
            <w:tcW w:w="171" w:type="dxa"/>
          </w:tcPr>
          <w:p w:rsidR="00B30C20" w:rsidRPr="00931229" w:rsidRDefault="00B30C20" w:rsidP="00A83768">
            <w:pPr>
              <w:tabs>
                <w:tab w:val="left" w:pos="1440"/>
              </w:tabs>
              <w:jc w:val="center"/>
              <w:rPr>
                <w:rFonts w:ascii="Times New Roman" w:hAnsi="Times New Roman" w:cs="Times New Roman"/>
              </w:rPr>
            </w:pPr>
          </w:p>
        </w:tc>
        <w:tc>
          <w:tcPr>
            <w:tcW w:w="1357" w:type="dxa"/>
            <w:tcBorders>
              <w:top w:val="single" w:sz="4" w:space="0" w:color="auto"/>
            </w:tcBorders>
          </w:tcPr>
          <w:p w:rsidR="00B30C20" w:rsidRPr="00931229" w:rsidRDefault="00B30C20" w:rsidP="00A83768">
            <w:pPr>
              <w:tabs>
                <w:tab w:val="left" w:pos="1440"/>
              </w:tabs>
              <w:jc w:val="center"/>
              <w:rPr>
                <w:rFonts w:ascii="Times New Roman" w:hAnsi="Times New Roman" w:cs="Times New Roman"/>
              </w:rPr>
            </w:pPr>
          </w:p>
        </w:tc>
        <w:tc>
          <w:tcPr>
            <w:tcW w:w="173" w:type="dxa"/>
          </w:tcPr>
          <w:p w:rsidR="00B30C20" w:rsidRPr="00931229" w:rsidRDefault="00B30C20" w:rsidP="00A83768">
            <w:pPr>
              <w:tabs>
                <w:tab w:val="left" w:pos="1440"/>
              </w:tabs>
              <w:jc w:val="center"/>
              <w:rPr>
                <w:rFonts w:ascii="Times New Roman" w:hAnsi="Times New Roman" w:cs="Times New Roman"/>
              </w:rPr>
            </w:pPr>
          </w:p>
        </w:tc>
        <w:tc>
          <w:tcPr>
            <w:tcW w:w="1359" w:type="dxa"/>
            <w:tcBorders>
              <w:top w:val="single" w:sz="4" w:space="0" w:color="auto"/>
            </w:tcBorders>
          </w:tcPr>
          <w:p w:rsidR="00B30C20" w:rsidRPr="00931229" w:rsidRDefault="00B30C20" w:rsidP="00A83768">
            <w:pPr>
              <w:tabs>
                <w:tab w:val="left" w:pos="1440"/>
              </w:tabs>
              <w:jc w:val="center"/>
              <w:rPr>
                <w:rFonts w:ascii="Times New Roman" w:hAnsi="Times New Roman" w:cs="Times New Roman"/>
              </w:rPr>
            </w:pPr>
          </w:p>
        </w:tc>
      </w:tr>
      <w:tr w:rsidR="00B30C20" w:rsidRPr="00931229" w:rsidTr="00A83768">
        <w:tc>
          <w:tcPr>
            <w:tcW w:w="3614" w:type="dxa"/>
            <w:gridSpan w:val="2"/>
            <w:vAlign w:val="bottom"/>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931229">
              <w:rPr>
                <w:rFonts w:ascii="Times New Roman" w:hAnsi="Times New Roman" w:cs="Times New Roman"/>
                <w:b/>
                <w:bCs/>
                <w:kern w:val="28"/>
              </w:rPr>
              <w:t xml:space="preserve">Assets measured at fair value </w:t>
            </w:r>
          </w:p>
        </w:tc>
        <w:tc>
          <w:tcPr>
            <w:tcW w:w="1359" w:type="dxa"/>
          </w:tcPr>
          <w:p w:rsidR="00B30C20" w:rsidRPr="00931229" w:rsidRDefault="00B30C20" w:rsidP="00A83768">
            <w:pPr>
              <w:tabs>
                <w:tab w:val="left" w:pos="1440"/>
              </w:tabs>
              <w:jc w:val="right"/>
              <w:rPr>
                <w:rFonts w:ascii="Times New Roman" w:hAnsi="Times New Roman" w:cs="Times New Roman"/>
              </w:rPr>
            </w:pP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left" w:pos="1440"/>
              </w:tabs>
              <w:jc w:val="right"/>
              <w:rPr>
                <w:rFonts w:ascii="Times New Roman" w:hAnsi="Times New Roman" w:cs="Times New Roman"/>
              </w:rPr>
            </w:pP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tabs>
                <w:tab w:val="left" w:pos="1440"/>
              </w:tabs>
              <w:jc w:val="right"/>
              <w:rPr>
                <w:rFonts w:ascii="Times New Roman" w:hAnsi="Times New Roman" w:cs="Times New Roman"/>
              </w:rPr>
            </w:pP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left" w:pos="1440"/>
              </w:tabs>
              <w:jc w:val="right"/>
              <w:rPr>
                <w:rFonts w:ascii="Times New Roman" w:hAnsi="Times New Roman" w:cs="Times New Roman"/>
              </w:rPr>
            </w:pPr>
          </w:p>
        </w:tc>
      </w:tr>
      <w:tr w:rsidR="00B30C20" w:rsidRPr="00931229" w:rsidTr="00A83768">
        <w:tc>
          <w:tcPr>
            <w:tcW w:w="3614" w:type="dxa"/>
            <w:gridSpan w:val="2"/>
            <w:vAlign w:val="bottom"/>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Held for trading investments</w:t>
            </w:r>
          </w:p>
        </w:tc>
        <w:tc>
          <w:tcPr>
            <w:tcW w:w="1359" w:type="dxa"/>
          </w:tcPr>
          <w:p w:rsidR="00B30C20" w:rsidRPr="00931229" w:rsidRDefault="00B30C20" w:rsidP="00A83768">
            <w:pPr>
              <w:tabs>
                <w:tab w:val="left" w:pos="1440"/>
              </w:tabs>
              <w:jc w:val="right"/>
              <w:rPr>
                <w:rFonts w:ascii="Times New Roman" w:hAnsi="Times New Roman" w:cs="Times New Roman"/>
              </w:rPr>
            </w:pP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left" w:pos="1440"/>
              </w:tabs>
              <w:jc w:val="right"/>
              <w:rPr>
                <w:rFonts w:ascii="Times New Roman" w:hAnsi="Times New Roman" w:cs="Times New Roman"/>
              </w:rPr>
            </w:pP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tabs>
                <w:tab w:val="left" w:pos="1440"/>
              </w:tabs>
              <w:jc w:val="right"/>
              <w:rPr>
                <w:rFonts w:ascii="Times New Roman" w:hAnsi="Times New Roman" w:cs="Times New Roman"/>
              </w:rPr>
            </w:pP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left" w:pos="1440"/>
              </w:tabs>
              <w:jc w:val="right"/>
              <w:rPr>
                <w:rFonts w:ascii="Times New Roman" w:hAnsi="Times New Roman" w:cs="Times New Roman"/>
              </w:rPr>
            </w:pPr>
          </w:p>
        </w:tc>
      </w:tr>
      <w:tr w:rsidR="00B30C20" w:rsidRPr="00931229" w:rsidTr="00A83768">
        <w:tc>
          <w:tcPr>
            <w:tcW w:w="3614" w:type="dxa"/>
            <w:gridSpan w:val="2"/>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heme="minorBidi"/>
                <w:kern w:val="28"/>
              </w:rPr>
              <w:t xml:space="preserve">-  </w:t>
            </w:r>
            <w:r w:rsidRPr="00931229">
              <w:rPr>
                <w:rFonts w:ascii="Times New Roman" w:hAnsi="Times New Roman" w:cs="Times New Roman"/>
                <w:kern w:val="28"/>
              </w:rPr>
              <w:t>Marketable equity securities</w:t>
            </w: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7,916,703</w:t>
            </w: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B30C20" w:rsidRPr="00931229" w:rsidTr="00A83768">
        <w:tc>
          <w:tcPr>
            <w:tcW w:w="3614" w:type="dxa"/>
            <w:gridSpan w:val="2"/>
            <w:vAlign w:val="bottom"/>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rPr>
            </w:pPr>
            <w:r w:rsidRPr="00931229">
              <w:rPr>
                <w:rFonts w:ascii="Times New Roman" w:hAnsi="Times New Roman" w:cs="Times New Roman"/>
              </w:rPr>
              <w:t>Available-for-sale investments</w:t>
            </w: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left" w:pos="1440"/>
              </w:tabs>
              <w:jc w:val="right"/>
              <w:rPr>
                <w:rFonts w:ascii="Times New Roman" w:hAnsi="Times New Roman" w:cs="Times New Roman"/>
              </w:rPr>
            </w:pP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tabs>
                <w:tab w:val="left" w:pos="1440"/>
              </w:tabs>
              <w:rPr>
                <w:rFonts w:ascii="Times New Roman" w:hAnsi="Times New Roman" w:cs="Times New Roman"/>
              </w:rPr>
            </w:pP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B30C20" w:rsidRPr="00931229" w:rsidTr="00A83768">
        <w:tc>
          <w:tcPr>
            <w:tcW w:w="3614" w:type="dxa"/>
            <w:gridSpan w:val="2"/>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heme="minorBidi"/>
                <w:kern w:val="28"/>
              </w:rPr>
            </w:pPr>
            <w:r w:rsidRPr="00931229">
              <w:rPr>
                <w:rFonts w:ascii="Times New Roman" w:hAnsi="Times New Roman" w:cstheme="minorBidi"/>
                <w:kern w:val="28"/>
              </w:rPr>
              <w:t>-  Marketable equity securities</w:t>
            </w: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26,317,176</w:t>
            </w: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26,317,176</w:t>
            </w:r>
          </w:p>
        </w:tc>
      </w:tr>
      <w:tr w:rsidR="00B30C20" w:rsidRPr="00931229" w:rsidTr="00A83768">
        <w:tc>
          <w:tcPr>
            <w:tcW w:w="3614" w:type="dxa"/>
            <w:gridSpan w:val="2"/>
            <w:vAlign w:val="bottom"/>
          </w:tcPr>
          <w:p w:rsidR="00B30C20" w:rsidRPr="00931229" w:rsidRDefault="00B30C20" w:rsidP="00A837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74"/>
              <w:textAlignment w:val="baseline"/>
              <w:rPr>
                <w:rFonts w:ascii="Times New Roman" w:hAnsi="Times New Roman" w:cstheme="minorBidi"/>
                <w:kern w:val="28"/>
                <w:szCs w:val="18"/>
              </w:rPr>
            </w:pPr>
            <w:r w:rsidRPr="00931229">
              <w:rPr>
                <w:rFonts w:ascii="Times New Roman" w:hAnsi="Times New Roman" w:cstheme="minorBidi"/>
                <w:kern w:val="28"/>
                <w:szCs w:val="18"/>
              </w:rPr>
              <w:t>-  Unit trusts</w:t>
            </w: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52,866,380</w:t>
            </w: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673,082</w:t>
            </w: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B30C20" w:rsidRPr="00931229" w:rsidTr="00A83768">
        <w:trPr>
          <w:gridBefore w:val="1"/>
          <w:wBefore w:w="18" w:type="dxa"/>
        </w:trPr>
        <w:tc>
          <w:tcPr>
            <w:tcW w:w="3596" w:type="dxa"/>
            <w:vAlign w:val="bottom"/>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Property, plant and equipment</w:t>
            </w: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B30C20" w:rsidRPr="00931229" w:rsidTr="00A83768">
        <w:trPr>
          <w:gridBefore w:val="1"/>
          <w:wBefore w:w="18" w:type="dxa"/>
        </w:trPr>
        <w:tc>
          <w:tcPr>
            <w:tcW w:w="3596" w:type="dxa"/>
            <w:vAlign w:val="bottom"/>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 building and office equipment</w:t>
            </w: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93"/>
              <w:jc w:val="center"/>
              <w:rPr>
                <w:rFonts w:ascii="Times New Roman" w:eastAsia="Cordia New" w:hAnsi="Times New Roman" w:cs="Times New Roman"/>
              </w:rPr>
            </w:pP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eastAsia="Cordia New" w:hAnsi="Times New Roman" w:cs="Times New Roman"/>
              </w:rPr>
            </w:pPr>
          </w:p>
        </w:tc>
      </w:tr>
      <w:tr w:rsidR="00B30C20" w:rsidRPr="00931229" w:rsidTr="00A83768">
        <w:trPr>
          <w:gridBefore w:val="1"/>
          <w:wBefore w:w="18" w:type="dxa"/>
        </w:trPr>
        <w:tc>
          <w:tcPr>
            <w:tcW w:w="3596" w:type="dxa"/>
            <w:vAlign w:val="bottom"/>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931229">
              <w:rPr>
                <w:rFonts w:ascii="Times New Roman" w:hAnsi="Times New Roman" w:cs="Times New Roman"/>
                <w:kern w:val="28"/>
              </w:rPr>
              <w:t>at appraisal value</w:t>
            </w: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r>
      <w:tr w:rsidR="00B30C20" w:rsidRPr="00931229" w:rsidTr="00A83768">
        <w:tc>
          <w:tcPr>
            <w:tcW w:w="3614" w:type="dxa"/>
            <w:gridSpan w:val="2"/>
            <w:vAlign w:val="bottom"/>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Times New Roman" w:hAnsi="Times New Roman" w:cs="Times New Roman"/>
              </w:rPr>
            </w:pPr>
            <w:r w:rsidRPr="00931229">
              <w:rPr>
                <w:rFonts w:ascii="Times New Roman" w:hAnsi="Times New Roman"/>
              </w:rPr>
              <w:t>Total</w:t>
            </w:r>
          </w:p>
        </w:tc>
        <w:tc>
          <w:tcPr>
            <w:tcW w:w="1359" w:type="dxa"/>
            <w:tcBorders>
              <w:top w:val="single" w:sz="4" w:space="0" w:color="auto"/>
              <w:bottom w:val="double" w:sz="4" w:space="0" w:color="auto"/>
            </w:tcBorders>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87,100,259</w:t>
            </w:r>
          </w:p>
        </w:tc>
        <w:tc>
          <w:tcPr>
            <w:tcW w:w="162" w:type="dxa"/>
          </w:tcPr>
          <w:p w:rsidR="00B30C20" w:rsidRPr="00931229" w:rsidRDefault="00B30C20" w:rsidP="00A83768">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673,082</w:t>
            </w:r>
          </w:p>
        </w:tc>
        <w:tc>
          <w:tcPr>
            <w:tcW w:w="171" w:type="dxa"/>
          </w:tcPr>
          <w:p w:rsidR="00B30C20" w:rsidRPr="00931229" w:rsidRDefault="00B30C20" w:rsidP="00A83768">
            <w:pPr>
              <w:tabs>
                <w:tab w:val="left" w:pos="1440"/>
              </w:tabs>
              <w:jc w:val="right"/>
              <w:rPr>
                <w:rFonts w:ascii="Times New Roman" w:hAnsi="Times New Roman" w:cs="Times New Roman"/>
              </w:rPr>
            </w:pPr>
          </w:p>
        </w:tc>
        <w:tc>
          <w:tcPr>
            <w:tcW w:w="1357" w:type="dxa"/>
            <w:tcBorders>
              <w:top w:val="single" w:sz="4" w:space="0" w:color="auto"/>
              <w:bottom w:val="double" w:sz="4" w:space="0" w:color="auto"/>
            </w:tcBorders>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146,187,918</w:t>
            </w:r>
          </w:p>
        </w:tc>
        <w:tc>
          <w:tcPr>
            <w:tcW w:w="173" w:type="dxa"/>
          </w:tcPr>
          <w:p w:rsidR="00B30C20" w:rsidRPr="00931229" w:rsidRDefault="00B30C20" w:rsidP="00A83768">
            <w:pPr>
              <w:tabs>
                <w:tab w:val="left" w:pos="1440"/>
              </w:tabs>
              <w:jc w:val="right"/>
              <w:rPr>
                <w:rFonts w:ascii="Times New Roman" w:hAnsi="Times New Roman" w:cs="Times New Roman"/>
              </w:rPr>
            </w:pPr>
          </w:p>
        </w:tc>
        <w:tc>
          <w:tcPr>
            <w:tcW w:w="1359" w:type="dxa"/>
            <w:tcBorders>
              <w:top w:val="single" w:sz="4" w:space="0" w:color="auto"/>
              <w:bottom w:val="double" w:sz="4" w:space="0" w:color="auto"/>
            </w:tcBorders>
          </w:tcPr>
          <w:p w:rsidR="00B30C20" w:rsidRPr="00931229"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931229">
              <w:rPr>
                <w:rFonts w:ascii="Times New Roman" w:eastAsia="Cordia New" w:hAnsi="Times New Roman" w:cs="Times New Roman"/>
              </w:rPr>
              <w:t>233,961,259</w:t>
            </w:r>
          </w:p>
        </w:tc>
      </w:tr>
    </w:tbl>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31229">
        <w:rPr>
          <w:rFonts w:ascii="Times New Roman" w:hAnsi="Times New Roman" w:cs="Times New Roman"/>
        </w:rPr>
        <w:t>Fair value at the level 2 of investments in unit trusts are measured based on the net asset value which were announced by securities companies.</w:t>
      </w:r>
    </w:p>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31229">
        <w:rPr>
          <w:rFonts w:ascii="Times New Roman" w:hAnsi="Times New Roman" w:cs="Times New Roman"/>
        </w:rPr>
        <w:t xml:space="preserve">Fair value at the level 3 of land, building and office equipment at appraisal value are measured based on valuation performed by independent </w:t>
      </w:r>
      <w:proofErr w:type="spellStart"/>
      <w:r w:rsidRPr="00931229">
        <w:rPr>
          <w:rFonts w:ascii="Times New Roman" w:hAnsi="Times New Roman" w:cs="Times New Roman"/>
        </w:rPr>
        <w:t>valuers</w:t>
      </w:r>
      <w:proofErr w:type="spellEnd"/>
      <w:r w:rsidRPr="00931229">
        <w:rPr>
          <w:rFonts w:ascii="Times New Roman" w:hAnsi="Times New Roman" w:cs="Times New Roman"/>
        </w:rPr>
        <w:t xml:space="preserve"> which were determined based on market approach.</w:t>
      </w:r>
    </w:p>
    <w:p w:rsidR="00BB3860" w:rsidRPr="00561E14" w:rsidRDefault="00BB3860"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BB3860" w:rsidRPr="00561E14" w:rsidRDefault="00BB3860"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594474" w:rsidRPr="00931229" w:rsidRDefault="00DF50B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b/>
          <w:bCs/>
        </w:rPr>
        <w:t>2</w:t>
      </w:r>
      <w:r w:rsidR="00BB3860">
        <w:rPr>
          <w:rFonts w:ascii="Times New Roman" w:hAnsi="Times New Roman" w:cs="Times New Roman"/>
          <w:b/>
          <w:bCs/>
        </w:rPr>
        <w:t>8</w:t>
      </w:r>
      <w:r w:rsidRPr="00931229">
        <w:rPr>
          <w:rFonts w:ascii="Times New Roman" w:hAnsi="Times New Roman" w:cs="Times New Roman"/>
          <w:b/>
          <w:bCs/>
        </w:rPr>
        <w:t>.</w:t>
      </w:r>
      <w:r w:rsidRPr="00931229">
        <w:rPr>
          <w:rFonts w:ascii="Times New Roman" w:hAnsi="Times New Roman" w:cs="Times New Roman"/>
          <w:b/>
          <w:bCs/>
        </w:rPr>
        <w:tab/>
      </w:r>
      <w:r w:rsidR="00594474" w:rsidRPr="00931229">
        <w:rPr>
          <w:rFonts w:ascii="Times New Roman" w:hAnsi="Times New Roman" w:cs="Times New Roman"/>
          <w:b/>
          <w:bCs/>
        </w:rPr>
        <w:t>FINANCIAL INFORMATION BY SEGMENT</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Operating segment information is reported in a manner consistent with the internal reports that are regularly reviewed by the chief operating decision maker</w:t>
      </w:r>
      <w:r w:rsidRPr="00931229">
        <w:rPr>
          <w:rFonts w:ascii="Times New Roman" w:hAnsi="Times New Roman" w:cstheme="minorBidi" w:hint="cs"/>
          <w:cs/>
        </w:rPr>
        <w:t xml:space="preserve"> </w:t>
      </w:r>
      <w:r w:rsidRPr="00931229">
        <w:rPr>
          <w:rFonts w:ascii="Times New Roman" w:hAnsi="Times New Roman" w:cs="Times New Roman"/>
        </w:rPr>
        <w:t>in order to make decisions about the allocation of resources to the segment and assess its performance. The chief operating decision maker has been identified as Chief Executive Officer.</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 xml:space="preserve">For management purposes, the Company is </w:t>
      </w:r>
      <w:proofErr w:type="spellStart"/>
      <w:r w:rsidRPr="00931229">
        <w:rPr>
          <w:rFonts w:ascii="Times New Roman" w:hAnsi="Times New Roman" w:cs="Times New Roman"/>
        </w:rPr>
        <w:t>organised</w:t>
      </w:r>
      <w:proofErr w:type="spellEnd"/>
      <w:r w:rsidRPr="00931229">
        <w:rPr>
          <w:rFonts w:ascii="Times New Roman" w:hAnsi="Times New Roman" w:cs="Times New Roman"/>
        </w:rPr>
        <w:t xml:space="preserve"> into business units based on its products, which consisted of Fire, Marine and transportation, Motor and Miscellaneous (including Personal Accident) as </w:t>
      </w:r>
      <w:r w:rsidR="000C2089" w:rsidRPr="00931229">
        <w:rPr>
          <w:rFonts w:ascii="Times New Roman" w:hAnsi="Times New Roman" w:cs="Times New Roman"/>
        </w:rPr>
        <w:t>discussed in Note 2</w:t>
      </w:r>
      <w:r w:rsidR="008A5202">
        <w:rPr>
          <w:rFonts w:ascii="Times New Roman" w:hAnsi="Times New Roman" w:cs="Times New Roman"/>
        </w:rPr>
        <w:t>4</w:t>
      </w:r>
      <w:r w:rsidRPr="00931229">
        <w:rPr>
          <w:rFonts w:ascii="Times New Roman" w:hAnsi="Times New Roman" w:cs="Times New Roman"/>
        </w:rPr>
        <w:t>.</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The chief operating decision maker</w:t>
      </w:r>
      <w:r w:rsidRPr="00931229">
        <w:rPr>
          <w:rFonts w:ascii="Times New Roman" w:hAnsi="Times New Roman" w:cstheme="minorBidi" w:hint="cs"/>
          <w:cs/>
        </w:rPr>
        <w:t xml:space="preserve"> </w:t>
      </w:r>
      <w:r w:rsidRPr="00931229">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rsidR="00594474" w:rsidRPr="00931229" w:rsidRDefault="00594474" w:rsidP="00931229">
      <w:pPr>
        <w:jc w:val="both"/>
        <w:rPr>
          <w:rFonts w:ascii="Times New Roman" w:hAnsi="Times New Roman" w:cs="Times New Roman"/>
        </w:rPr>
      </w:pPr>
    </w:p>
    <w:p w:rsidR="00594474" w:rsidRPr="00931229" w:rsidRDefault="005944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31229">
        <w:rPr>
          <w:rFonts w:ascii="Times New Roman" w:hAnsi="Times New Roman" w:cs="Times New Roman"/>
        </w:rPr>
        <w:t>The Company operates in Thailand only. As a result, all of the revenues and assets as reflected in these financial statements pertain exclusively to this geographical reportable segment.</w:t>
      </w:r>
    </w:p>
    <w:p w:rsidR="00B30C20" w:rsidRDefault="0010296E" w:rsidP="00B30C20">
      <w:pPr>
        <w:spacing w:line="240" w:lineRule="exact"/>
        <w:jc w:val="both"/>
        <w:rPr>
          <w:rFonts w:ascii="Times New Roman" w:hAnsi="Times New Roman" w:cs="Times New Roman"/>
        </w:rPr>
      </w:pPr>
      <w:r>
        <w:rPr>
          <w:rFonts w:ascii="Times New Roman" w:hAnsi="Times New Roman" w:cs="Times New Roman"/>
        </w:rPr>
        <w:br w:type="page"/>
      </w:r>
      <w:r w:rsidR="00B30C20" w:rsidRPr="00964F32">
        <w:rPr>
          <w:rFonts w:ascii="Times New Roman" w:hAnsi="Times New Roman" w:cs="Times New Roman"/>
        </w:rPr>
        <w:lastRenderedPageBreak/>
        <w:t xml:space="preserve">For </w:t>
      </w:r>
      <w:r w:rsidR="00B30C20">
        <w:rPr>
          <w:rFonts w:ascii="Times New Roman" w:hAnsi="Times New Roman" w:cs="Times New Roman"/>
        </w:rPr>
        <w:t>the year ended December 31, 2017</w:t>
      </w:r>
      <w:r w:rsidR="00B30C20" w:rsidRPr="00964F32">
        <w:rPr>
          <w:rFonts w:ascii="Times New Roman" w:hAnsi="Times New Roman" w:cs="Times New Roman"/>
        </w:rPr>
        <w:t xml:space="preserve">, the </w:t>
      </w:r>
      <w:r w:rsidR="00B30C20" w:rsidRPr="00D0152C">
        <w:rPr>
          <w:rFonts w:ascii="Times New Roman" w:hAnsi="Times New Roman" w:cs="Times New Roman"/>
        </w:rPr>
        <w:t>Company has premium written, which is attributable to motor</w:t>
      </w:r>
      <w:r w:rsidR="00D0152C" w:rsidRPr="00D0152C">
        <w:rPr>
          <w:rFonts w:ascii="Times New Roman" w:hAnsi="Times New Roman" w:cs="Times New Roman"/>
        </w:rPr>
        <w:t>, fire and miscellaneous</w:t>
      </w:r>
      <w:r w:rsidR="00B30C20" w:rsidRPr="00D0152C">
        <w:rPr>
          <w:rFonts w:ascii="Times New Roman" w:hAnsi="Times New Roman" w:cs="Times New Roman"/>
        </w:rPr>
        <w:t xml:space="preserve"> insurances from two major agent and broker</w:t>
      </w:r>
      <w:r w:rsidR="00D0152C" w:rsidRPr="00D0152C">
        <w:rPr>
          <w:rFonts w:ascii="Times New Roman" w:hAnsi="Times New Roman" w:cs="Times New Roman"/>
        </w:rPr>
        <w:t>s</w:t>
      </w:r>
      <w:r w:rsidR="00B30C20" w:rsidRPr="00D0152C">
        <w:rPr>
          <w:rFonts w:ascii="Times New Roman" w:hAnsi="Times New Roman" w:cs="Times New Roman"/>
        </w:rPr>
        <w:t xml:space="preserve"> </w:t>
      </w:r>
      <w:proofErr w:type="spellStart"/>
      <w:r w:rsidR="00B30C20" w:rsidRPr="00D0152C">
        <w:rPr>
          <w:rFonts w:ascii="Times New Roman" w:hAnsi="Times New Roman" w:cs="Times New Roman"/>
        </w:rPr>
        <w:t>totalling</w:t>
      </w:r>
      <w:proofErr w:type="spellEnd"/>
      <w:r w:rsidR="00B30C20" w:rsidRPr="00D0152C">
        <w:rPr>
          <w:rFonts w:ascii="Times New Roman" w:hAnsi="Times New Roman" w:cs="Times New Roman"/>
        </w:rPr>
        <w:t xml:space="preserve"> Baht </w:t>
      </w:r>
      <w:r w:rsidR="00D0152C" w:rsidRPr="00D0152C">
        <w:rPr>
          <w:rFonts w:ascii="Times New Roman" w:hAnsi="Times New Roman" w:cs="Times New Roman"/>
        </w:rPr>
        <w:t>252.1</w:t>
      </w:r>
      <w:r w:rsidR="00B30C20" w:rsidRPr="00D0152C">
        <w:rPr>
          <w:rFonts w:ascii="Times New Roman" w:hAnsi="Times New Roman" w:cs="Times New Roman"/>
        </w:rPr>
        <w:t xml:space="preserve"> million and for the</w:t>
      </w:r>
      <w:r w:rsidR="00B30C20" w:rsidRPr="00964F32">
        <w:rPr>
          <w:rFonts w:ascii="Times New Roman" w:hAnsi="Times New Roman" w:cs="Times New Roman"/>
        </w:rPr>
        <w:t xml:space="preserve"> year ended</w:t>
      </w:r>
      <w:r w:rsidR="00B30C20" w:rsidRPr="00B30C20">
        <w:rPr>
          <w:rFonts w:ascii="Times New Roman" w:hAnsi="Times New Roman" w:cs="Times New Roman"/>
        </w:rPr>
        <w:t xml:space="preserve"> </w:t>
      </w:r>
      <w:r w:rsidR="00B30C20" w:rsidRPr="00964F32">
        <w:rPr>
          <w:rFonts w:ascii="Times New Roman" w:hAnsi="Times New Roman" w:cs="Times New Roman"/>
        </w:rPr>
        <w:t xml:space="preserve">December 31, 2016, the Company has premium written, which is attributable to motor insurances from two major agent and broker </w:t>
      </w:r>
      <w:proofErr w:type="spellStart"/>
      <w:r w:rsidR="00B30C20" w:rsidRPr="00964F32">
        <w:rPr>
          <w:rFonts w:ascii="Times New Roman" w:hAnsi="Times New Roman" w:cs="Times New Roman"/>
        </w:rPr>
        <w:t>tota</w:t>
      </w:r>
      <w:r w:rsidR="00B30C20">
        <w:rPr>
          <w:rFonts w:ascii="Times New Roman" w:hAnsi="Times New Roman" w:cs="Times New Roman"/>
        </w:rPr>
        <w:t>l</w:t>
      </w:r>
      <w:r w:rsidR="00B30C20" w:rsidRPr="00964F32">
        <w:rPr>
          <w:rFonts w:ascii="Times New Roman" w:hAnsi="Times New Roman" w:cs="Times New Roman"/>
        </w:rPr>
        <w:t>ling</w:t>
      </w:r>
      <w:proofErr w:type="spellEnd"/>
      <w:r w:rsidR="00B30C20" w:rsidRPr="00964F32">
        <w:rPr>
          <w:rFonts w:ascii="Times New Roman" w:hAnsi="Times New Roman" w:cs="Times New Roman"/>
        </w:rPr>
        <w:t xml:space="preserve"> Baht 266.5 million.</w:t>
      </w:r>
    </w:p>
    <w:p w:rsidR="008B543C" w:rsidRDefault="008B543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17D7A" w:rsidRPr="00931229" w:rsidRDefault="00D17D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 xml:space="preserve">The following table presents segment assets and liabilities of the Company’s operation </w:t>
      </w:r>
      <w:r w:rsidR="003F063B" w:rsidRPr="00931229">
        <w:rPr>
          <w:rFonts w:ascii="Times New Roman" w:hAnsi="Times New Roman" w:cs="Times New Roman"/>
        </w:rPr>
        <w:t xml:space="preserve">segments </w:t>
      </w:r>
      <w:r w:rsidR="00166ACA" w:rsidRPr="00931229">
        <w:rPr>
          <w:rFonts w:ascii="Times New Roman" w:hAnsi="Times New Roman" w:cs="Times New Roman"/>
        </w:rPr>
        <w:t>as at</w:t>
      </w:r>
      <w:r w:rsidR="006B7117" w:rsidRPr="00931229">
        <w:rPr>
          <w:rFonts w:ascii="Times New Roman" w:hAnsi="Times New Roman" w:cs="Times New Roman"/>
        </w:rPr>
        <w:t xml:space="preserve"> </w:t>
      </w:r>
      <w:r w:rsidR="00CC385D" w:rsidRPr="00931229">
        <w:rPr>
          <w:rFonts w:ascii="Times New Roman" w:hAnsi="Times New Roman" w:cs="Times New Roman"/>
        </w:rPr>
        <w:t xml:space="preserve">December 31, </w:t>
      </w:r>
      <w:r w:rsidR="00497733" w:rsidRPr="00931229">
        <w:rPr>
          <w:rFonts w:ascii="Times New Roman" w:hAnsi="Times New Roman" w:cs="Times New Roman"/>
        </w:rPr>
        <w:t xml:space="preserve">2017 and </w:t>
      </w:r>
      <w:r w:rsidR="00CC385D" w:rsidRPr="00931229">
        <w:rPr>
          <w:rFonts w:ascii="Times New Roman" w:hAnsi="Times New Roman" w:cs="Times New Roman"/>
        </w:rPr>
        <w:t>2016</w:t>
      </w:r>
      <w:r w:rsidRPr="00931229">
        <w:rPr>
          <w:rFonts w:ascii="Times New Roman" w:hAnsi="Times New Roman" w:cs="Times New Roman"/>
        </w:rPr>
        <w:t>.</w:t>
      </w:r>
    </w:p>
    <w:p w:rsidR="00CC385D" w:rsidRPr="00931229" w:rsidRDefault="00CC385D" w:rsidP="00931229">
      <w:pPr>
        <w:spacing w:line="240" w:lineRule="exact"/>
        <w:jc w:val="both"/>
        <w:rPr>
          <w:rFonts w:ascii="Times New Roman" w:hAnsi="Times New Roman" w:cs="Times New Roman"/>
        </w:rPr>
      </w:pPr>
    </w:p>
    <w:tbl>
      <w:tblPr>
        <w:tblW w:w="9396" w:type="dxa"/>
        <w:tblInd w:w="-29" w:type="dxa"/>
        <w:tblLayout w:type="fixed"/>
        <w:tblCellMar>
          <w:left w:w="29" w:type="dxa"/>
          <w:right w:w="29"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CC385D" w:rsidRPr="00931229" w:rsidTr="002139FC">
        <w:tc>
          <w:tcPr>
            <w:tcW w:w="2369" w:type="dxa"/>
          </w:tcPr>
          <w:p w:rsidR="00CC385D" w:rsidRPr="00931229" w:rsidRDefault="00CC385D" w:rsidP="0010296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CC385D" w:rsidRPr="00931229" w:rsidRDefault="009E14EE"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 xml:space="preserve">2017 </w:t>
            </w:r>
            <w:r w:rsidR="00CC385D" w:rsidRPr="00931229">
              <w:rPr>
                <w:rFonts w:ascii="Times New Roman" w:hAnsi="Times New Roman" w:cs="Times New Roman"/>
              </w:rPr>
              <w:t>(In Baht)</w:t>
            </w:r>
          </w:p>
        </w:tc>
      </w:tr>
      <w:tr w:rsidR="00CC385D" w:rsidRPr="00931229" w:rsidTr="002139FC">
        <w:tc>
          <w:tcPr>
            <w:tcW w:w="2369" w:type="dxa"/>
          </w:tcPr>
          <w:p w:rsidR="00CC385D" w:rsidRPr="00931229" w:rsidRDefault="00CC385D" w:rsidP="0010296E">
            <w:pPr>
              <w:spacing w:line="240" w:lineRule="exact"/>
              <w:ind w:right="-43"/>
              <w:jc w:val="right"/>
              <w:rPr>
                <w:rFonts w:ascii="Times New Roman" w:hAnsi="Times New Roman" w:cs="Times New Roman"/>
              </w:rPr>
            </w:pPr>
          </w:p>
        </w:tc>
        <w:tc>
          <w:tcPr>
            <w:tcW w:w="1198" w:type="dxa"/>
            <w:tcBorders>
              <w:top w:val="single" w:sz="4" w:space="0" w:color="auto"/>
            </w:tcBorders>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931229"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31229">
              <w:rPr>
                <w:rFonts w:ascii="Times New Roman" w:hAnsi="Times New Roman" w:cs="Times New Roman"/>
              </w:rPr>
              <w:t>Marine and</w:t>
            </w:r>
          </w:p>
        </w:tc>
        <w:tc>
          <w:tcPr>
            <w:tcW w:w="235" w:type="dxa"/>
            <w:tcBorders>
              <w:top w:val="single" w:sz="4" w:space="0" w:color="auto"/>
            </w:tcBorders>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CC385D" w:rsidRPr="00931229" w:rsidRDefault="00CC385D" w:rsidP="0010296E">
            <w:pPr>
              <w:tabs>
                <w:tab w:val="clear" w:pos="907"/>
                <w:tab w:val="decimal" w:pos="816"/>
              </w:tabs>
              <w:spacing w:line="240" w:lineRule="exact"/>
              <w:jc w:val="center"/>
              <w:rPr>
                <w:rFonts w:ascii="Times New Roman" w:hAnsi="Times New Roman" w:cs="Times New Roman"/>
              </w:rPr>
            </w:pPr>
          </w:p>
        </w:tc>
      </w:tr>
      <w:tr w:rsidR="00CC385D" w:rsidRPr="00931229" w:rsidTr="002139FC">
        <w:tc>
          <w:tcPr>
            <w:tcW w:w="2369" w:type="dxa"/>
          </w:tcPr>
          <w:p w:rsidR="00CC385D" w:rsidRPr="00931229" w:rsidRDefault="00CC385D" w:rsidP="0010296E">
            <w:pPr>
              <w:spacing w:line="240" w:lineRule="exact"/>
              <w:ind w:right="-43"/>
              <w:jc w:val="right"/>
              <w:rPr>
                <w:rFonts w:ascii="Times New Roman" w:hAnsi="Times New Roman" w:cs="Times New Roman"/>
              </w:rPr>
            </w:pPr>
          </w:p>
        </w:tc>
        <w:tc>
          <w:tcPr>
            <w:tcW w:w="1198" w:type="dxa"/>
            <w:tcBorders>
              <w:bottom w:val="single" w:sz="4" w:space="0" w:color="auto"/>
            </w:tcBorders>
          </w:tcPr>
          <w:p w:rsidR="00CC385D" w:rsidRPr="00931229"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31229">
              <w:rPr>
                <w:rFonts w:ascii="Times New Roman" w:hAnsi="Times New Roman" w:cs="Times New Roman"/>
              </w:rPr>
              <w:t>Fire</w:t>
            </w:r>
          </w:p>
        </w:tc>
        <w:tc>
          <w:tcPr>
            <w:tcW w:w="235" w:type="dxa"/>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931229"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transportation</w:t>
            </w:r>
          </w:p>
        </w:tc>
        <w:tc>
          <w:tcPr>
            <w:tcW w:w="235" w:type="dxa"/>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931229"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Motor</w:t>
            </w:r>
          </w:p>
        </w:tc>
        <w:tc>
          <w:tcPr>
            <w:tcW w:w="235" w:type="dxa"/>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CC385D" w:rsidRPr="00931229"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Miscellaneous</w:t>
            </w:r>
          </w:p>
        </w:tc>
        <w:tc>
          <w:tcPr>
            <w:tcW w:w="235" w:type="dxa"/>
          </w:tcPr>
          <w:p w:rsidR="00CC385D" w:rsidRPr="00931229"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CC385D" w:rsidRPr="00931229" w:rsidRDefault="00CC385D" w:rsidP="0010296E">
            <w:pPr>
              <w:tabs>
                <w:tab w:val="clear" w:pos="907"/>
                <w:tab w:val="decimal" w:pos="816"/>
              </w:tabs>
              <w:spacing w:line="240" w:lineRule="exact"/>
              <w:jc w:val="center"/>
              <w:rPr>
                <w:rFonts w:ascii="Times New Roman" w:hAnsi="Times New Roman" w:cs="Times New Roman"/>
              </w:rPr>
            </w:pPr>
            <w:r w:rsidRPr="00931229">
              <w:rPr>
                <w:rFonts w:ascii="Times New Roman" w:hAnsi="Times New Roman" w:cs="Times New Roman"/>
              </w:rPr>
              <w:t>Total</w:t>
            </w:r>
          </w:p>
        </w:tc>
      </w:tr>
      <w:tr w:rsidR="00CC385D" w:rsidRPr="00931229" w:rsidTr="002139FC">
        <w:trPr>
          <w:trHeight w:val="89"/>
        </w:trPr>
        <w:tc>
          <w:tcPr>
            <w:tcW w:w="2369" w:type="dxa"/>
          </w:tcPr>
          <w:p w:rsidR="00CC385D" w:rsidRPr="00931229" w:rsidRDefault="00CC385D" w:rsidP="0010296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CC385D" w:rsidRPr="00931229" w:rsidRDefault="00CC385D" w:rsidP="0010296E">
            <w:pPr>
              <w:tabs>
                <w:tab w:val="left" w:pos="2880"/>
              </w:tabs>
              <w:spacing w:line="240" w:lineRule="exact"/>
              <w:rPr>
                <w:rFonts w:ascii="Times New Roman" w:hAnsi="Times New Roman" w:cs="Times New Roman"/>
                <w:sz w:val="10"/>
                <w:szCs w:val="10"/>
              </w:rPr>
            </w:pPr>
          </w:p>
        </w:tc>
        <w:tc>
          <w:tcPr>
            <w:tcW w:w="235" w:type="dxa"/>
          </w:tcPr>
          <w:p w:rsidR="00CC385D" w:rsidRPr="00931229"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05" w:type="dxa"/>
          </w:tcPr>
          <w:p w:rsidR="00CC385D" w:rsidRPr="00931229"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931229"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05" w:type="dxa"/>
          </w:tcPr>
          <w:p w:rsidR="00CC385D" w:rsidRPr="00931229"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931229"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196" w:type="dxa"/>
          </w:tcPr>
          <w:p w:rsidR="00CC385D" w:rsidRPr="00931229" w:rsidRDefault="00CC385D" w:rsidP="0010296E">
            <w:pPr>
              <w:tabs>
                <w:tab w:val="left" w:pos="2880"/>
              </w:tabs>
              <w:spacing w:line="240" w:lineRule="exact"/>
              <w:jc w:val="right"/>
              <w:rPr>
                <w:rFonts w:ascii="Times New Roman" w:hAnsi="Times New Roman" w:cs="Times New Roman"/>
                <w:sz w:val="10"/>
                <w:szCs w:val="10"/>
              </w:rPr>
            </w:pPr>
          </w:p>
        </w:tc>
        <w:tc>
          <w:tcPr>
            <w:tcW w:w="235" w:type="dxa"/>
          </w:tcPr>
          <w:p w:rsidR="00CC385D" w:rsidRPr="00931229" w:rsidRDefault="00CC385D" w:rsidP="0010296E">
            <w:pPr>
              <w:tabs>
                <w:tab w:val="clear" w:pos="907"/>
                <w:tab w:val="decimal" w:pos="816"/>
              </w:tabs>
              <w:spacing w:line="240" w:lineRule="exact"/>
              <w:jc w:val="right"/>
              <w:rPr>
                <w:rFonts w:ascii="Times New Roman" w:hAnsi="Times New Roman" w:cs="Times New Roman"/>
                <w:sz w:val="10"/>
                <w:szCs w:val="10"/>
              </w:rPr>
            </w:pPr>
          </w:p>
        </w:tc>
        <w:tc>
          <w:tcPr>
            <w:tcW w:w="1283" w:type="dxa"/>
          </w:tcPr>
          <w:p w:rsidR="00CC385D" w:rsidRPr="00931229" w:rsidRDefault="00CC385D" w:rsidP="0010296E">
            <w:pPr>
              <w:tabs>
                <w:tab w:val="left" w:pos="2880"/>
              </w:tabs>
              <w:spacing w:line="240" w:lineRule="exact"/>
              <w:jc w:val="right"/>
              <w:rPr>
                <w:rFonts w:ascii="Times New Roman" w:hAnsi="Times New Roman" w:cs="Times New Roman"/>
                <w:sz w:val="10"/>
                <w:szCs w:val="10"/>
              </w:rPr>
            </w:pPr>
          </w:p>
        </w:tc>
      </w:tr>
      <w:tr w:rsidR="00F22DC5" w:rsidRPr="00931229" w:rsidTr="002139FC">
        <w:tc>
          <w:tcPr>
            <w:tcW w:w="2369" w:type="dxa"/>
          </w:tcPr>
          <w:p w:rsidR="00F22DC5" w:rsidRPr="00931229" w:rsidRDefault="00F22DC5" w:rsidP="0010296E">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Assets</w:t>
            </w:r>
          </w:p>
        </w:tc>
        <w:tc>
          <w:tcPr>
            <w:tcW w:w="1198" w:type="dxa"/>
          </w:tcPr>
          <w:p w:rsidR="00F22DC5" w:rsidRPr="0082331D" w:rsidRDefault="00F22DC5" w:rsidP="0010296E">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24,273,045</w:t>
            </w:r>
          </w:p>
        </w:tc>
        <w:tc>
          <w:tcPr>
            <w:tcW w:w="235" w:type="dxa"/>
          </w:tcPr>
          <w:p w:rsidR="00F22DC5" w:rsidRPr="0082331D" w:rsidRDefault="00F22DC5" w:rsidP="0010296E">
            <w:pPr>
              <w:tabs>
                <w:tab w:val="left" w:pos="2880"/>
              </w:tabs>
              <w:spacing w:line="240" w:lineRule="exact"/>
              <w:ind w:right="72"/>
              <w:rPr>
                <w:rFonts w:ascii="Times New Roman" w:hAnsi="Times New Roman" w:cs="Times New Roman"/>
              </w:rPr>
            </w:pPr>
          </w:p>
        </w:tc>
        <w:tc>
          <w:tcPr>
            <w:tcW w:w="1205" w:type="dxa"/>
          </w:tcPr>
          <w:p w:rsidR="00F22DC5" w:rsidRPr="0082331D" w:rsidRDefault="00F22DC5" w:rsidP="0010296E">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2,056,289</w:t>
            </w:r>
          </w:p>
        </w:tc>
        <w:tc>
          <w:tcPr>
            <w:tcW w:w="235" w:type="dxa"/>
          </w:tcPr>
          <w:p w:rsidR="00F22DC5" w:rsidRPr="0082331D" w:rsidRDefault="00F22DC5" w:rsidP="0010296E">
            <w:pPr>
              <w:tabs>
                <w:tab w:val="left" w:pos="2880"/>
              </w:tabs>
              <w:spacing w:line="240" w:lineRule="exact"/>
              <w:ind w:right="72"/>
              <w:rPr>
                <w:rFonts w:ascii="Times New Roman" w:hAnsi="Times New Roman" w:cs="Times New Roman"/>
              </w:rPr>
            </w:pPr>
          </w:p>
        </w:tc>
        <w:tc>
          <w:tcPr>
            <w:tcW w:w="1205" w:type="dxa"/>
          </w:tcPr>
          <w:p w:rsidR="00F22DC5" w:rsidRPr="0082331D" w:rsidRDefault="00F22DC5" w:rsidP="003D2D23">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603,5</w:t>
            </w:r>
            <w:r w:rsidR="003D2D23">
              <w:rPr>
                <w:rFonts w:ascii="Times New Roman" w:hAnsi="Times New Roman" w:cs="Times New Roman"/>
              </w:rPr>
              <w:t>74</w:t>
            </w:r>
            <w:r w:rsidRPr="0082331D">
              <w:rPr>
                <w:rFonts w:ascii="Times New Roman" w:hAnsi="Times New Roman" w:cs="Times New Roman"/>
              </w:rPr>
              <w:t>,</w:t>
            </w:r>
            <w:r w:rsidR="003D2D23">
              <w:rPr>
                <w:rFonts w:ascii="Times New Roman" w:hAnsi="Times New Roman" w:cs="Times New Roman"/>
              </w:rPr>
              <w:t>725</w:t>
            </w:r>
          </w:p>
        </w:tc>
        <w:tc>
          <w:tcPr>
            <w:tcW w:w="235" w:type="dxa"/>
          </w:tcPr>
          <w:p w:rsidR="00F22DC5" w:rsidRPr="0082331D" w:rsidRDefault="00F22DC5" w:rsidP="0010296E">
            <w:pPr>
              <w:tabs>
                <w:tab w:val="left" w:pos="2880"/>
              </w:tabs>
              <w:spacing w:line="240" w:lineRule="exact"/>
              <w:ind w:right="72"/>
              <w:rPr>
                <w:rFonts w:ascii="Times New Roman" w:hAnsi="Times New Roman" w:cs="Times New Roman"/>
              </w:rPr>
            </w:pPr>
          </w:p>
        </w:tc>
        <w:tc>
          <w:tcPr>
            <w:tcW w:w="1196" w:type="dxa"/>
          </w:tcPr>
          <w:p w:rsidR="00F22DC5" w:rsidRPr="0082331D" w:rsidRDefault="00F22DC5" w:rsidP="0010296E">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392,604,919</w:t>
            </w:r>
          </w:p>
        </w:tc>
        <w:tc>
          <w:tcPr>
            <w:tcW w:w="235" w:type="dxa"/>
          </w:tcPr>
          <w:p w:rsidR="00F22DC5" w:rsidRPr="0082331D" w:rsidRDefault="00F22DC5" w:rsidP="0010296E">
            <w:pPr>
              <w:tabs>
                <w:tab w:val="left" w:pos="2880"/>
              </w:tabs>
              <w:spacing w:line="240" w:lineRule="exact"/>
              <w:ind w:right="72"/>
              <w:rPr>
                <w:rFonts w:ascii="Times New Roman" w:hAnsi="Times New Roman" w:cs="Times New Roman"/>
              </w:rPr>
            </w:pPr>
          </w:p>
        </w:tc>
        <w:tc>
          <w:tcPr>
            <w:tcW w:w="1283" w:type="dxa"/>
          </w:tcPr>
          <w:p w:rsidR="00F22DC5" w:rsidRPr="0082331D" w:rsidRDefault="00F22DC5" w:rsidP="003D2D23">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1,022,5</w:t>
            </w:r>
            <w:r w:rsidR="003D2D23">
              <w:rPr>
                <w:rFonts w:ascii="Times New Roman" w:hAnsi="Times New Roman" w:cs="Times New Roman"/>
              </w:rPr>
              <w:t>08</w:t>
            </w:r>
            <w:r w:rsidRPr="0082331D">
              <w:rPr>
                <w:rFonts w:ascii="Times New Roman" w:hAnsi="Times New Roman" w:cs="Times New Roman"/>
              </w:rPr>
              <w:t>,</w:t>
            </w:r>
            <w:r w:rsidR="003D2D23">
              <w:rPr>
                <w:rFonts w:ascii="Times New Roman" w:hAnsi="Times New Roman" w:cs="Times New Roman"/>
              </w:rPr>
              <w:t>978</w:t>
            </w:r>
          </w:p>
        </w:tc>
      </w:tr>
      <w:tr w:rsidR="00F22DC5" w:rsidRPr="00931229" w:rsidTr="002139FC">
        <w:tc>
          <w:tcPr>
            <w:tcW w:w="2369" w:type="dxa"/>
          </w:tcPr>
          <w:p w:rsidR="00F22DC5" w:rsidRPr="00931229" w:rsidRDefault="00F22DC5" w:rsidP="0010296E">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Unallocated assets</w:t>
            </w:r>
          </w:p>
        </w:tc>
        <w:tc>
          <w:tcPr>
            <w:tcW w:w="1198" w:type="dxa"/>
          </w:tcPr>
          <w:p w:rsidR="00F22DC5" w:rsidRPr="00931229"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931229"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196"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22DC5" w:rsidRPr="0082331D" w:rsidRDefault="00F22DC5" w:rsidP="0010296E">
            <w:pPr>
              <w:tabs>
                <w:tab w:val="clear" w:pos="680"/>
                <w:tab w:val="clear" w:pos="907"/>
              </w:tabs>
              <w:spacing w:line="240" w:lineRule="exact"/>
              <w:ind w:right="81"/>
              <w:jc w:val="right"/>
              <w:rPr>
                <w:rFonts w:ascii="Times New Roman" w:hAnsi="Times New Roman" w:cs="Times New Roman"/>
              </w:rPr>
            </w:pPr>
            <w:r w:rsidRPr="0082331D">
              <w:rPr>
                <w:rFonts w:ascii="Times New Roman" w:hAnsi="Times New Roman" w:cs="Times New Roman"/>
              </w:rPr>
              <w:t xml:space="preserve"> 674,416,893 </w:t>
            </w:r>
          </w:p>
        </w:tc>
      </w:tr>
      <w:tr w:rsidR="00F22DC5" w:rsidRPr="00931229" w:rsidTr="002139FC">
        <w:tc>
          <w:tcPr>
            <w:tcW w:w="2369" w:type="dxa"/>
          </w:tcPr>
          <w:p w:rsidR="00F22DC5" w:rsidRPr="00931229" w:rsidRDefault="00F22DC5" w:rsidP="0010296E">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F22DC5" w:rsidRPr="00931229"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931229"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196"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F22DC5" w:rsidRPr="0082331D" w:rsidRDefault="00F22DC5" w:rsidP="003D2D23">
            <w:pPr>
              <w:tabs>
                <w:tab w:val="clear" w:pos="680"/>
                <w:tab w:val="clear" w:pos="907"/>
              </w:tabs>
              <w:spacing w:line="240" w:lineRule="exact"/>
              <w:ind w:right="81"/>
              <w:jc w:val="right"/>
              <w:rPr>
                <w:rFonts w:ascii="Times New Roman" w:hAnsi="Times New Roman" w:cs="Times New Roman"/>
              </w:rPr>
            </w:pPr>
            <w:r w:rsidRPr="0082331D">
              <w:rPr>
                <w:rFonts w:ascii="Times New Roman" w:hAnsi="Times New Roman" w:cs="Times New Roman"/>
              </w:rPr>
              <w:t xml:space="preserve"> 1,696,9</w:t>
            </w:r>
            <w:r w:rsidR="003D2D23">
              <w:rPr>
                <w:rFonts w:ascii="Times New Roman" w:hAnsi="Times New Roman" w:cs="Times New Roman"/>
              </w:rPr>
              <w:t>25,871</w:t>
            </w:r>
            <w:r w:rsidRPr="0082331D">
              <w:rPr>
                <w:rFonts w:ascii="Times New Roman" w:hAnsi="Times New Roman" w:cs="Times New Roman"/>
              </w:rPr>
              <w:t xml:space="preserve"> </w:t>
            </w:r>
          </w:p>
        </w:tc>
      </w:tr>
      <w:tr w:rsidR="00F22DC5" w:rsidRPr="00931229" w:rsidTr="00C712EA">
        <w:tc>
          <w:tcPr>
            <w:tcW w:w="2369" w:type="dxa"/>
          </w:tcPr>
          <w:p w:rsidR="00F22DC5" w:rsidRPr="00931229" w:rsidRDefault="00F22DC5" w:rsidP="0010296E">
            <w:pPr>
              <w:tabs>
                <w:tab w:val="clear" w:pos="907"/>
                <w:tab w:val="left" w:pos="900"/>
                <w:tab w:val="left" w:pos="2880"/>
              </w:tabs>
              <w:spacing w:line="240" w:lineRule="exact"/>
              <w:rPr>
                <w:rFonts w:ascii="Times New Roman" w:hAnsi="Times New Roman" w:cs="Times New Roman"/>
                <w:b/>
                <w:bCs/>
                <w:sz w:val="10"/>
                <w:szCs w:val="10"/>
              </w:rPr>
            </w:pPr>
          </w:p>
        </w:tc>
        <w:tc>
          <w:tcPr>
            <w:tcW w:w="1198" w:type="dxa"/>
          </w:tcPr>
          <w:p w:rsidR="00F22DC5" w:rsidRPr="00771F83"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771F83"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771F83"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771F83"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771F83"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771F83" w:rsidRDefault="00F22DC5" w:rsidP="0010296E">
            <w:pPr>
              <w:tabs>
                <w:tab w:val="left" w:pos="2880"/>
              </w:tabs>
              <w:spacing w:line="240" w:lineRule="exact"/>
              <w:ind w:right="72"/>
              <w:jc w:val="right"/>
              <w:rPr>
                <w:rFonts w:ascii="Times New Roman" w:hAnsi="Times New Roman" w:cs="Times New Roman"/>
              </w:rPr>
            </w:pPr>
          </w:p>
        </w:tc>
        <w:tc>
          <w:tcPr>
            <w:tcW w:w="1196" w:type="dxa"/>
          </w:tcPr>
          <w:p w:rsidR="00F22DC5" w:rsidRPr="00771F83"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771F83" w:rsidRDefault="00F22DC5" w:rsidP="0010296E">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F22DC5" w:rsidRPr="00771F83" w:rsidRDefault="00F22DC5" w:rsidP="0010296E">
            <w:pPr>
              <w:tabs>
                <w:tab w:val="left" w:pos="2880"/>
              </w:tabs>
              <w:spacing w:line="240" w:lineRule="exact"/>
              <w:ind w:right="72"/>
              <w:jc w:val="right"/>
              <w:rPr>
                <w:rFonts w:ascii="Times New Roman" w:hAnsi="Times New Roman" w:cs="Times New Roman"/>
              </w:rPr>
            </w:pPr>
          </w:p>
        </w:tc>
      </w:tr>
      <w:tr w:rsidR="00F22DC5" w:rsidRPr="00931229" w:rsidTr="002139FC">
        <w:tc>
          <w:tcPr>
            <w:tcW w:w="2369" w:type="dxa"/>
          </w:tcPr>
          <w:p w:rsidR="00F22DC5" w:rsidRPr="00931229" w:rsidRDefault="00F22DC5" w:rsidP="0010296E">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Liabilities</w:t>
            </w:r>
          </w:p>
        </w:tc>
        <w:tc>
          <w:tcPr>
            <w:tcW w:w="1198" w:type="dxa"/>
          </w:tcPr>
          <w:p w:rsidR="00F22DC5" w:rsidRPr="0082331D" w:rsidRDefault="00F22DC5" w:rsidP="0010296E">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40,445,068</w:t>
            </w:r>
          </w:p>
        </w:tc>
        <w:tc>
          <w:tcPr>
            <w:tcW w:w="235" w:type="dxa"/>
          </w:tcPr>
          <w:p w:rsidR="00F22DC5" w:rsidRPr="0082331D" w:rsidRDefault="00F22DC5" w:rsidP="0010296E">
            <w:pPr>
              <w:tabs>
                <w:tab w:val="left" w:pos="2880"/>
              </w:tabs>
              <w:spacing w:line="240" w:lineRule="exact"/>
              <w:ind w:right="72"/>
              <w:rPr>
                <w:rFonts w:ascii="Times New Roman" w:hAnsi="Times New Roman" w:cs="Times New Roman"/>
              </w:rPr>
            </w:pPr>
          </w:p>
        </w:tc>
        <w:tc>
          <w:tcPr>
            <w:tcW w:w="1205" w:type="dxa"/>
          </w:tcPr>
          <w:p w:rsidR="00F22DC5" w:rsidRPr="0082331D" w:rsidRDefault="003D2D23" w:rsidP="0010296E">
            <w:pPr>
              <w:tabs>
                <w:tab w:val="left" w:pos="2880"/>
              </w:tabs>
              <w:spacing w:line="240" w:lineRule="exact"/>
              <w:ind w:right="72"/>
              <w:jc w:val="right"/>
              <w:rPr>
                <w:rFonts w:ascii="Times New Roman" w:hAnsi="Times New Roman" w:cs="Times New Roman"/>
              </w:rPr>
            </w:pPr>
            <w:r>
              <w:rPr>
                <w:rFonts w:ascii="Times New Roman" w:hAnsi="Times New Roman" w:cs="Times New Roman"/>
              </w:rPr>
              <w:t>6,664,199</w:t>
            </w:r>
          </w:p>
        </w:tc>
        <w:tc>
          <w:tcPr>
            <w:tcW w:w="235" w:type="dxa"/>
          </w:tcPr>
          <w:p w:rsidR="00F22DC5" w:rsidRPr="0082331D" w:rsidRDefault="00F22DC5" w:rsidP="0010296E">
            <w:pPr>
              <w:tabs>
                <w:tab w:val="left" w:pos="2880"/>
              </w:tabs>
              <w:spacing w:line="240" w:lineRule="exact"/>
              <w:ind w:right="72"/>
              <w:rPr>
                <w:rFonts w:ascii="Times New Roman" w:hAnsi="Times New Roman" w:cs="Times New Roman"/>
              </w:rPr>
            </w:pPr>
          </w:p>
        </w:tc>
        <w:tc>
          <w:tcPr>
            <w:tcW w:w="1205" w:type="dxa"/>
          </w:tcPr>
          <w:p w:rsidR="00F22DC5" w:rsidRPr="0082331D" w:rsidRDefault="00F22DC5" w:rsidP="003D2D23">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909,</w:t>
            </w:r>
            <w:r w:rsidR="003D2D23">
              <w:rPr>
                <w:rFonts w:ascii="Times New Roman" w:hAnsi="Times New Roman" w:cs="Times New Roman"/>
              </w:rPr>
              <w:t>862</w:t>
            </w:r>
            <w:r w:rsidRPr="0082331D">
              <w:rPr>
                <w:rFonts w:ascii="Times New Roman" w:hAnsi="Times New Roman" w:cs="Times New Roman"/>
              </w:rPr>
              <w:t>,</w:t>
            </w:r>
            <w:r w:rsidR="003D2D23">
              <w:rPr>
                <w:rFonts w:ascii="Times New Roman" w:hAnsi="Times New Roman" w:cs="Times New Roman"/>
              </w:rPr>
              <w:t>140</w:t>
            </w:r>
          </w:p>
        </w:tc>
        <w:tc>
          <w:tcPr>
            <w:tcW w:w="235" w:type="dxa"/>
          </w:tcPr>
          <w:p w:rsidR="00F22DC5" w:rsidRPr="0082331D" w:rsidRDefault="00F22DC5" w:rsidP="0010296E">
            <w:pPr>
              <w:tabs>
                <w:tab w:val="left" w:pos="2880"/>
              </w:tabs>
              <w:spacing w:line="240" w:lineRule="exact"/>
              <w:ind w:right="72"/>
              <w:rPr>
                <w:rFonts w:ascii="Times New Roman" w:hAnsi="Times New Roman" w:cs="Times New Roman"/>
              </w:rPr>
            </w:pPr>
          </w:p>
        </w:tc>
        <w:tc>
          <w:tcPr>
            <w:tcW w:w="1196" w:type="dxa"/>
          </w:tcPr>
          <w:p w:rsidR="00F22DC5" w:rsidRPr="0082331D" w:rsidRDefault="00F22DC5" w:rsidP="0010296E">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432,892,597</w:t>
            </w:r>
          </w:p>
        </w:tc>
        <w:tc>
          <w:tcPr>
            <w:tcW w:w="235" w:type="dxa"/>
          </w:tcPr>
          <w:p w:rsidR="00F22DC5" w:rsidRPr="0082331D" w:rsidDel="001E262A" w:rsidRDefault="00F22DC5" w:rsidP="0010296E">
            <w:pPr>
              <w:tabs>
                <w:tab w:val="left" w:pos="2880"/>
              </w:tabs>
              <w:spacing w:line="240" w:lineRule="exact"/>
              <w:ind w:right="72"/>
              <w:jc w:val="right"/>
              <w:rPr>
                <w:rFonts w:ascii="Times New Roman" w:hAnsi="Times New Roman" w:cs="Times New Roman"/>
              </w:rPr>
            </w:pPr>
          </w:p>
        </w:tc>
        <w:tc>
          <w:tcPr>
            <w:tcW w:w="1283" w:type="dxa"/>
          </w:tcPr>
          <w:p w:rsidR="00F22DC5" w:rsidRPr="0082331D" w:rsidRDefault="00F22DC5" w:rsidP="003D2D23">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 xml:space="preserve"> 1,389,8</w:t>
            </w:r>
            <w:r w:rsidR="003D2D23">
              <w:rPr>
                <w:rFonts w:ascii="Times New Roman" w:hAnsi="Times New Roman" w:cs="Times New Roman"/>
              </w:rPr>
              <w:t>64</w:t>
            </w:r>
            <w:r w:rsidRPr="0082331D">
              <w:rPr>
                <w:rFonts w:ascii="Times New Roman" w:hAnsi="Times New Roman" w:cs="Times New Roman"/>
              </w:rPr>
              <w:t>,</w:t>
            </w:r>
            <w:r w:rsidR="003D2D23">
              <w:rPr>
                <w:rFonts w:ascii="Times New Roman" w:hAnsi="Times New Roman" w:cs="Times New Roman"/>
              </w:rPr>
              <w:t>004</w:t>
            </w:r>
            <w:r w:rsidRPr="0082331D">
              <w:rPr>
                <w:rFonts w:ascii="Times New Roman" w:hAnsi="Times New Roman" w:cs="Times New Roman"/>
              </w:rPr>
              <w:t xml:space="preserve"> </w:t>
            </w:r>
          </w:p>
        </w:tc>
      </w:tr>
      <w:tr w:rsidR="00F22DC5" w:rsidRPr="00931229" w:rsidTr="002139FC">
        <w:tc>
          <w:tcPr>
            <w:tcW w:w="2369" w:type="dxa"/>
          </w:tcPr>
          <w:p w:rsidR="00F22DC5" w:rsidRPr="00931229" w:rsidRDefault="00F22DC5" w:rsidP="0010296E">
            <w:pPr>
              <w:tabs>
                <w:tab w:val="left" w:pos="2880"/>
              </w:tabs>
              <w:spacing w:line="240" w:lineRule="exact"/>
              <w:ind w:left="29"/>
              <w:rPr>
                <w:rFonts w:ascii="Times New Roman" w:hAnsi="Times New Roman" w:cs="Times New Roman"/>
              </w:rPr>
            </w:pPr>
            <w:r w:rsidRPr="00931229">
              <w:rPr>
                <w:rFonts w:ascii="Times New Roman" w:hAnsi="Times New Roman" w:cs="Times New Roman"/>
              </w:rPr>
              <w:t>Unallocated liabilities</w:t>
            </w:r>
          </w:p>
        </w:tc>
        <w:tc>
          <w:tcPr>
            <w:tcW w:w="1198" w:type="dxa"/>
          </w:tcPr>
          <w:p w:rsidR="00F22DC5" w:rsidRPr="00931229"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931229"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196"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F22DC5" w:rsidRPr="0082331D" w:rsidRDefault="00F22DC5" w:rsidP="0010296E">
            <w:pPr>
              <w:tabs>
                <w:tab w:val="clear" w:pos="680"/>
                <w:tab w:val="clear" w:pos="907"/>
              </w:tabs>
              <w:spacing w:line="240" w:lineRule="exact"/>
              <w:ind w:right="81"/>
              <w:jc w:val="right"/>
              <w:rPr>
                <w:rFonts w:ascii="Times New Roman" w:hAnsi="Times New Roman" w:cs="Times New Roman"/>
              </w:rPr>
            </w:pPr>
            <w:r w:rsidRPr="0082331D">
              <w:rPr>
                <w:rFonts w:ascii="Times New Roman" w:hAnsi="Times New Roman" w:cs="Times New Roman"/>
              </w:rPr>
              <w:t xml:space="preserve"> 110,617,513 </w:t>
            </w:r>
          </w:p>
        </w:tc>
      </w:tr>
      <w:tr w:rsidR="00F22DC5" w:rsidRPr="00931229" w:rsidTr="003A0556">
        <w:tc>
          <w:tcPr>
            <w:tcW w:w="2369" w:type="dxa"/>
          </w:tcPr>
          <w:p w:rsidR="00F22DC5" w:rsidRPr="00931229" w:rsidRDefault="00F22DC5" w:rsidP="0010296E">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F22DC5" w:rsidRPr="00931229"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931229"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20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196"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235" w:type="dxa"/>
          </w:tcPr>
          <w:p w:rsidR="00F22DC5" w:rsidRPr="00E50744" w:rsidRDefault="00F22DC5" w:rsidP="0010296E">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F22DC5" w:rsidRPr="0082331D" w:rsidRDefault="00F22DC5" w:rsidP="003D2D23">
            <w:pPr>
              <w:tabs>
                <w:tab w:val="clear" w:pos="680"/>
                <w:tab w:val="clear" w:pos="907"/>
              </w:tabs>
              <w:spacing w:line="240" w:lineRule="exact"/>
              <w:ind w:right="81"/>
              <w:jc w:val="right"/>
              <w:rPr>
                <w:rFonts w:ascii="Times New Roman" w:hAnsi="Times New Roman" w:cs="Times New Roman"/>
              </w:rPr>
            </w:pPr>
            <w:r w:rsidRPr="0082331D">
              <w:rPr>
                <w:rFonts w:ascii="Times New Roman" w:hAnsi="Times New Roman" w:cs="Times New Roman"/>
              </w:rPr>
              <w:t xml:space="preserve"> 1,500,4</w:t>
            </w:r>
            <w:r w:rsidR="003D2D23">
              <w:rPr>
                <w:rFonts w:ascii="Times New Roman" w:hAnsi="Times New Roman" w:cs="Times New Roman"/>
              </w:rPr>
              <w:t>81,517</w:t>
            </w:r>
            <w:r w:rsidRPr="0082331D">
              <w:rPr>
                <w:rFonts w:ascii="Times New Roman" w:hAnsi="Times New Roman" w:cs="Times New Roman"/>
              </w:rPr>
              <w:t xml:space="preserve"> </w:t>
            </w:r>
          </w:p>
        </w:tc>
      </w:tr>
    </w:tbl>
    <w:p w:rsidR="003A0556" w:rsidRPr="006E2D6D" w:rsidRDefault="003A0556" w:rsidP="006E2D6D">
      <w:pPr>
        <w:spacing w:line="240" w:lineRule="exact"/>
        <w:jc w:val="both"/>
        <w:rPr>
          <w:rFonts w:ascii="Times New Roman" w:hAnsi="Times New Roman" w:cs="Times New Roman"/>
        </w:rPr>
      </w:pPr>
    </w:p>
    <w:tbl>
      <w:tblPr>
        <w:tblW w:w="9396" w:type="dxa"/>
        <w:tblInd w:w="-29" w:type="dxa"/>
        <w:tblLayout w:type="fixed"/>
        <w:tblCellMar>
          <w:left w:w="43" w:type="dxa"/>
          <w:right w:w="43"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41772E" w:rsidRPr="00931229" w:rsidTr="00F52B29">
        <w:tc>
          <w:tcPr>
            <w:tcW w:w="2369" w:type="dxa"/>
          </w:tcPr>
          <w:p w:rsidR="0041772E" w:rsidRPr="00931229" w:rsidRDefault="0041772E" w:rsidP="005F52B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2016 (In Baht)</w:t>
            </w:r>
          </w:p>
        </w:tc>
      </w:tr>
      <w:tr w:rsidR="0041772E" w:rsidRPr="00931229" w:rsidTr="00F52B29">
        <w:tc>
          <w:tcPr>
            <w:tcW w:w="2369" w:type="dxa"/>
          </w:tcPr>
          <w:p w:rsidR="0041772E" w:rsidRPr="00931229" w:rsidRDefault="0041772E" w:rsidP="005F52BE">
            <w:pPr>
              <w:spacing w:line="240" w:lineRule="exact"/>
              <w:ind w:right="-43"/>
              <w:jc w:val="right"/>
              <w:rPr>
                <w:rFonts w:ascii="Times New Roman" w:hAnsi="Times New Roman" w:cs="Times New Roman"/>
              </w:rPr>
            </w:pPr>
          </w:p>
        </w:tc>
        <w:tc>
          <w:tcPr>
            <w:tcW w:w="1198"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31229">
              <w:rPr>
                <w:rFonts w:ascii="Times New Roman" w:hAnsi="Times New Roman" w:cs="Times New Roman"/>
              </w:rPr>
              <w:t>Marine and</w:t>
            </w:r>
          </w:p>
        </w:tc>
        <w:tc>
          <w:tcPr>
            <w:tcW w:w="23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41772E" w:rsidRPr="00931229" w:rsidRDefault="0041772E" w:rsidP="005F52BE">
            <w:pPr>
              <w:tabs>
                <w:tab w:val="clear" w:pos="907"/>
                <w:tab w:val="decimal" w:pos="816"/>
              </w:tabs>
              <w:spacing w:line="240" w:lineRule="exact"/>
              <w:jc w:val="center"/>
              <w:rPr>
                <w:rFonts w:ascii="Times New Roman" w:hAnsi="Times New Roman" w:cs="Times New Roman"/>
              </w:rPr>
            </w:pPr>
          </w:p>
        </w:tc>
      </w:tr>
      <w:tr w:rsidR="0041772E" w:rsidRPr="00931229" w:rsidTr="00F52B29">
        <w:tc>
          <w:tcPr>
            <w:tcW w:w="2369" w:type="dxa"/>
          </w:tcPr>
          <w:p w:rsidR="0041772E" w:rsidRPr="00931229" w:rsidRDefault="0041772E" w:rsidP="005F52BE">
            <w:pPr>
              <w:spacing w:line="240" w:lineRule="exact"/>
              <w:ind w:right="-43"/>
              <w:jc w:val="right"/>
              <w:rPr>
                <w:rFonts w:ascii="Times New Roman" w:hAnsi="Times New Roman" w:cs="Times New Roman"/>
              </w:rPr>
            </w:pPr>
          </w:p>
        </w:tc>
        <w:tc>
          <w:tcPr>
            <w:tcW w:w="1198" w:type="dxa"/>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31229">
              <w:rPr>
                <w:rFonts w:ascii="Times New Roman" w:hAnsi="Times New Roman" w:cs="Times New Roman"/>
              </w:rPr>
              <w:t>Fire</w:t>
            </w:r>
          </w:p>
        </w:tc>
        <w:tc>
          <w:tcPr>
            <w:tcW w:w="235" w:type="dxa"/>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transportation</w:t>
            </w:r>
          </w:p>
        </w:tc>
        <w:tc>
          <w:tcPr>
            <w:tcW w:w="235" w:type="dxa"/>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Motor</w:t>
            </w:r>
          </w:p>
        </w:tc>
        <w:tc>
          <w:tcPr>
            <w:tcW w:w="235" w:type="dxa"/>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Miscellaneous</w:t>
            </w:r>
          </w:p>
        </w:tc>
        <w:tc>
          <w:tcPr>
            <w:tcW w:w="235" w:type="dxa"/>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41772E" w:rsidRPr="00931229" w:rsidRDefault="0041772E" w:rsidP="005F52BE">
            <w:pPr>
              <w:tabs>
                <w:tab w:val="clear" w:pos="907"/>
                <w:tab w:val="decimal" w:pos="816"/>
              </w:tabs>
              <w:spacing w:line="240" w:lineRule="exact"/>
              <w:jc w:val="center"/>
              <w:rPr>
                <w:rFonts w:ascii="Times New Roman" w:hAnsi="Times New Roman" w:cs="Times New Roman"/>
              </w:rPr>
            </w:pPr>
            <w:r w:rsidRPr="00931229">
              <w:rPr>
                <w:rFonts w:ascii="Times New Roman" w:hAnsi="Times New Roman" w:cs="Times New Roman"/>
              </w:rPr>
              <w:t>Total</w:t>
            </w:r>
          </w:p>
        </w:tc>
      </w:tr>
      <w:tr w:rsidR="0041772E" w:rsidRPr="00931229" w:rsidTr="00F52B29">
        <w:tc>
          <w:tcPr>
            <w:tcW w:w="2369"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196"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83"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r>
      <w:tr w:rsidR="0041772E" w:rsidRPr="00931229" w:rsidTr="00F52B29">
        <w:tc>
          <w:tcPr>
            <w:tcW w:w="2369" w:type="dxa"/>
          </w:tcPr>
          <w:p w:rsidR="0041772E" w:rsidRPr="00931229" w:rsidRDefault="0041772E" w:rsidP="005F52BE">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Assets</w:t>
            </w:r>
          </w:p>
        </w:tc>
        <w:tc>
          <w:tcPr>
            <w:tcW w:w="1198"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28,326,277</w:t>
            </w: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2,616,402</w:t>
            </w: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494,335,703</w:t>
            </w: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196"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520,257,846</w:t>
            </w:r>
          </w:p>
        </w:tc>
        <w:tc>
          <w:tcPr>
            <w:tcW w:w="235"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1283"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1,045,536,228</w:t>
            </w:r>
          </w:p>
        </w:tc>
      </w:tr>
      <w:tr w:rsidR="0041772E" w:rsidRPr="00931229" w:rsidTr="00F52B29">
        <w:tc>
          <w:tcPr>
            <w:tcW w:w="2369" w:type="dxa"/>
          </w:tcPr>
          <w:p w:rsidR="0041772E" w:rsidRPr="00931229" w:rsidRDefault="0041772E" w:rsidP="005F52BE">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Unallocated assets</w:t>
            </w:r>
          </w:p>
        </w:tc>
        <w:tc>
          <w:tcPr>
            <w:tcW w:w="1198"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cs/>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196"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537,534,361</w:t>
            </w:r>
          </w:p>
        </w:tc>
      </w:tr>
      <w:tr w:rsidR="0041772E" w:rsidRPr="00931229" w:rsidTr="00F52B29">
        <w:tc>
          <w:tcPr>
            <w:tcW w:w="2369" w:type="dxa"/>
          </w:tcPr>
          <w:p w:rsidR="0041772E" w:rsidRPr="00931229" w:rsidRDefault="0041772E" w:rsidP="005F52BE">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1,583,070,589</w:t>
            </w:r>
          </w:p>
        </w:tc>
      </w:tr>
      <w:tr w:rsidR="0041772E" w:rsidRPr="00931229" w:rsidTr="00F52B29">
        <w:tc>
          <w:tcPr>
            <w:tcW w:w="2369"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198" w:type="dxa"/>
            <w:vAlign w:val="bottom"/>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c>
          <w:tcPr>
            <w:tcW w:w="235" w:type="dxa"/>
            <w:vAlign w:val="bottom"/>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c>
          <w:tcPr>
            <w:tcW w:w="1205" w:type="dxa"/>
            <w:vAlign w:val="bottom"/>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c>
          <w:tcPr>
            <w:tcW w:w="235" w:type="dxa"/>
            <w:vAlign w:val="bottom"/>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c>
          <w:tcPr>
            <w:tcW w:w="1205" w:type="dxa"/>
            <w:vAlign w:val="bottom"/>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c>
          <w:tcPr>
            <w:tcW w:w="235" w:type="dxa"/>
            <w:vAlign w:val="bottom"/>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c>
          <w:tcPr>
            <w:tcW w:w="1196" w:type="dxa"/>
            <w:vAlign w:val="bottom"/>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c>
          <w:tcPr>
            <w:tcW w:w="235" w:type="dxa"/>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c>
          <w:tcPr>
            <w:tcW w:w="1283" w:type="dxa"/>
            <w:tcBorders>
              <w:top w:val="single" w:sz="4" w:space="0" w:color="auto"/>
            </w:tcBorders>
            <w:vAlign w:val="bottom"/>
          </w:tcPr>
          <w:p w:rsidR="0041772E" w:rsidRPr="00931229" w:rsidRDefault="0041772E" w:rsidP="005F52BE">
            <w:pPr>
              <w:tabs>
                <w:tab w:val="left" w:pos="2880"/>
              </w:tabs>
              <w:spacing w:line="240" w:lineRule="exact"/>
              <w:rPr>
                <w:rFonts w:ascii="Times New Roman" w:hAnsi="Times New Roman" w:cs="Times New Roman"/>
                <w:b/>
                <w:bCs/>
                <w:sz w:val="10"/>
                <w:szCs w:val="10"/>
                <w:cs/>
              </w:rPr>
            </w:pPr>
          </w:p>
        </w:tc>
      </w:tr>
      <w:tr w:rsidR="0041772E" w:rsidRPr="00931229" w:rsidTr="00F52B29">
        <w:tc>
          <w:tcPr>
            <w:tcW w:w="2369" w:type="dxa"/>
          </w:tcPr>
          <w:p w:rsidR="0041772E" w:rsidRPr="00931229" w:rsidRDefault="0041772E" w:rsidP="005F52BE">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Liabilities</w:t>
            </w:r>
          </w:p>
        </w:tc>
        <w:tc>
          <w:tcPr>
            <w:tcW w:w="1198"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42,934,201</w:t>
            </w:r>
          </w:p>
        </w:tc>
        <w:tc>
          <w:tcPr>
            <w:tcW w:w="235" w:type="dxa"/>
          </w:tcPr>
          <w:p w:rsidR="0041772E" w:rsidRPr="00931229" w:rsidRDefault="0041772E" w:rsidP="005F52BE">
            <w:pPr>
              <w:tabs>
                <w:tab w:val="left" w:pos="2880"/>
              </w:tabs>
              <w:spacing w:line="240" w:lineRule="exact"/>
              <w:ind w:right="72"/>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6,877,317</w:t>
            </w: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815,233,327</w:t>
            </w: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359,455,383</w:t>
            </w:r>
          </w:p>
        </w:tc>
        <w:tc>
          <w:tcPr>
            <w:tcW w:w="235"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1283" w:type="dxa"/>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1,224,500,228</w:t>
            </w:r>
          </w:p>
        </w:tc>
      </w:tr>
      <w:tr w:rsidR="0041772E" w:rsidRPr="00931229" w:rsidTr="00F52B29">
        <w:tc>
          <w:tcPr>
            <w:tcW w:w="2369" w:type="dxa"/>
          </w:tcPr>
          <w:p w:rsidR="0041772E" w:rsidRPr="00931229" w:rsidRDefault="0041772E" w:rsidP="005F52BE">
            <w:pPr>
              <w:tabs>
                <w:tab w:val="left" w:pos="2880"/>
              </w:tabs>
              <w:spacing w:line="240" w:lineRule="exact"/>
              <w:ind w:left="29"/>
              <w:rPr>
                <w:rFonts w:ascii="Times New Roman" w:hAnsi="Times New Roman" w:cs="Times New Roman"/>
              </w:rPr>
            </w:pPr>
            <w:r w:rsidRPr="00931229">
              <w:rPr>
                <w:rFonts w:ascii="Times New Roman" w:hAnsi="Times New Roman" w:cs="Times New Roman"/>
              </w:rPr>
              <w:t>Unallocated liabilities</w:t>
            </w:r>
          </w:p>
        </w:tc>
        <w:tc>
          <w:tcPr>
            <w:tcW w:w="1198"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106,944,634</w:t>
            </w:r>
          </w:p>
        </w:tc>
      </w:tr>
      <w:tr w:rsidR="0041772E" w:rsidRPr="00931229" w:rsidTr="00F52B29">
        <w:tc>
          <w:tcPr>
            <w:tcW w:w="2369" w:type="dxa"/>
          </w:tcPr>
          <w:p w:rsidR="0041772E" w:rsidRPr="00931229" w:rsidRDefault="0041772E" w:rsidP="005F52BE">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20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RDefault="0041772E" w:rsidP="005F52BE">
            <w:pPr>
              <w:tabs>
                <w:tab w:val="left" w:pos="2880"/>
              </w:tabs>
              <w:spacing w:line="240" w:lineRule="exact"/>
              <w:ind w:right="72"/>
              <w:jc w:val="right"/>
              <w:rPr>
                <w:rFonts w:ascii="Times New Roman" w:hAnsi="Times New Roman" w:cs="Times New Roman"/>
              </w:rPr>
            </w:pPr>
          </w:p>
        </w:tc>
        <w:tc>
          <w:tcPr>
            <w:tcW w:w="1196"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235" w:type="dxa"/>
          </w:tcPr>
          <w:p w:rsidR="0041772E" w:rsidRPr="00931229" w:rsidDel="001E262A" w:rsidRDefault="0041772E" w:rsidP="005F52BE">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41772E" w:rsidRPr="00931229" w:rsidRDefault="0041772E" w:rsidP="005F52BE">
            <w:pPr>
              <w:tabs>
                <w:tab w:val="left" w:pos="2880"/>
              </w:tabs>
              <w:spacing w:line="240" w:lineRule="exact"/>
              <w:ind w:right="72"/>
              <w:jc w:val="right"/>
              <w:rPr>
                <w:rFonts w:ascii="Times New Roman" w:hAnsi="Times New Roman" w:cs="Times New Roman"/>
              </w:rPr>
            </w:pPr>
            <w:r w:rsidRPr="00931229">
              <w:rPr>
                <w:rFonts w:ascii="Times New Roman" w:hAnsi="Times New Roman" w:cs="Times New Roman"/>
              </w:rPr>
              <w:t>1,331,444,862</w:t>
            </w:r>
          </w:p>
        </w:tc>
      </w:tr>
    </w:tbl>
    <w:p w:rsidR="00F7338C" w:rsidRPr="00F9511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F7338C" w:rsidRPr="00F9511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3F2E41" w:rsidRPr="00931229" w:rsidRDefault="003F2E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B30C20">
        <w:rPr>
          <w:rFonts w:ascii="Times New Roman" w:hAnsi="Times New Roman" w:cs="Times New Roman"/>
          <w:b/>
          <w:bCs/>
        </w:rPr>
        <w:t>9</w:t>
      </w:r>
      <w:r w:rsidRPr="00931229">
        <w:rPr>
          <w:rFonts w:ascii="Times New Roman" w:hAnsi="Times New Roman" w:cs="Times New Roman"/>
          <w:b/>
          <w:bCs/>
        </w:rPr>
        <w:t>.</w:t>
      </w:r>
      <w:r w:rsidRPr="00931229">
        <w:rPr>
          <w:rFonts w:ascii="Times New Roman" w:hAnsi="Times New Roman" w:cs="Times New Roman"/>
          <w:b/>
          <w:bCs/>
        </w:rPr>
        <w:tab/>
        <w:t>ASSETS PLEDGED WITH THE REGISTRAR</w:t>
      </w:r>
    </w:p>
    <w:p w:rsidR="003F2E41" w:rsidRPr="00931229" w:rsidRDefault="003F2E41" w:rsidP="00931229">
      <w:pPr>
        <w:spacing w:line="240" w:lineRule="exact"/>
        <w:jc w:val="both"/>
        <w:rPr>
          <w:rFonts w:ascii="Times New Roman" w:hAnsi="Times New Roman" w:cs="Times New Roman"/>
        </w:rPr>
      </w:pPr>
    </w:p>
    <w:p w:rsidR="003F2E41" w:rsidRPr="00931229" w:rsidRDefault="003F2E41" w:rsidP="00931229">
      <w:pPr>
        <w:spacing w:line="240" w:lineRule="exact"/>
        <w:jc w:val="both"/>
        <w:rPr>
          <w:rFonts w:ascii="Times New Roman" w:hAnsi="Times New Roman" w:cs="Times New Roman"/>
        </w:rPr>
      </w:pPr>
      <w:r w:rsidRPr="00931229">
        <w:rPr>
          <w:rFonts w:ascii="Times New Roman" w:hAnsi="Times New Roman" w:cs="Times New Roman"/>
        </w:rPr>
        <w:t>As at</w:t>
      </w:r>
      <w:r w:rsidR="00F7338C" w:rsidRPr="00931229">
        <w:rPr>
          <w:rFonts w:ascii="Times New Roman" w:hAnsi="Times New Roman" w:cs="Times New Roman"/>
        </w:rPr>
        <w:t xml:space="preserve"> </w:t>
      </w:r>
      <w:r w:rsidR="005B78FE" w:rsidRPr="00931229">
        <w:rPr>
          <w:rFonts w:ascii="Times New Roman" w:hAnsi="Times New Roman" w:cs="Times New Roman"/>
        </w:rPr>
        <w:t>December 31, 2017 and 2016</w:t>
      </w:r>
      <w:r w:rsidRPr="00931229">
        <w:rPr>
          <w:rFonts w:ascii="Times New Roman" w:hAnsi="Times New Roman" w:cs="Times New Roman"/>
        </w:rPr>
        <w:t>, assets were pledged with the Registrar in accordance with the Non-Life Insurance Act as follows:</w:t>
      </w:r>
    </w:p>
    <w:p w:rsidR="00D1757E" w:rsidRPr="00931229"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06"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3"/>
        <w:gridCol w:w="1575"/>
        <w:gridCol w:w="236"/>
        <w:gridCol w:w="1492"/>
      </w:tblGrid>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31229">
              <w:rPr>
                <w:rFonts w:ascii="Times New Roman" w:hAnsi="Times New Roman" w:cs="Times New Roman"/>
              </w:rPr>
              <w:t>In Baht</w:t>
            </w:r>
          </w:p>
        </w:tc>
      </w:tr>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75" w:type="dxa"/>
            <w:tcBorders>
              <w:top w:val="single" w:sz="4" w:space="0" w:color="auto"/>
              <w:left w:val="nil"/>
              <w:bottom w:val="single" w:sz="4" w:space="0" w:color="auto"/>
              <w:right w:val="nil"/>
            </w:tcBorders>
          </w:tcPr>
          <w:p w:rsidR="00B73967"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2" w:type="dxa"/>
            <w:tcBorders>
              <w:top w:val="nil"/>
              <w:left w:val="nil"/>
              <w:bottom w:val="single" w:sz="4" w:space="0" w:color="auto"/>
              <w:right w:val="nil"/>
            </w:tcBorders>
          </w:tcPr>
          <w:p w:rsidR="00B73967" w:rsidRPr="00931229" w:rsidRDefault="000033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75"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F22DC5" w:rsidRPr="00931229" w:rsidTr="00F45A33">
        <w:tc>
          <w:tcPr>
            <w:tcW w:w="6003" w:type="dxa"/>
            <w:tcBorders>
              <w:top w:val="nil"/>
              <w:left w:val="nil"/>
              <w:bottom w:val="nil"/>
              <w:right w:val="nil"/>
            </w:tcBorders>
          </w:tcPr>
          <w:p w:rsidR="00F22DC5" w:rsidRPr="00931229" w:rsidRDefault="00F22DC5" w:rsidP="00F22DC5">
            <w:pPr>
              <w:spacing w:line="240" w:lineRule="exact"/>
              <w:jc w:val="both"/>
              <w:rPr>
                <w:rFonts w:ascii="Times New Roman" w:hAnsi="Times New Roman" w:cs="Times New Roman"/>
                <w:b/>
                <w:bCs/>
              </w:rPr>
            </w:pPr>
            <w:r w:rsidRPr="00931229">
              <w:rPr>
                <w:rFonts w:ascii="Times New Roman" w:hAnsi="Times New Roman" w:cs="Times New Roman"/>
                <w:szCs w:val="22"/>
              </w:rPr>
              <w:t>Deposits at banks with maturity of more than 3 months</w:t>
            </w:r>
          </w:p>
        </w:tc>
        <w:tc>
          <w:tcPr>
            <w:tcW w:w="1575" w:type="dxa"/>
            <w:tcBorders>
              <w:top w:val="nil"/>
              <w:left w:val="nil"/>
              <w:bottom w:val="double" w:sz="4" w:space="0" w:color="auto"/>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31229">
              <w:rPr>
                <w:rFonts w:ascii="Times New Roman" w:eastAsia="Cordia New" w:hAnsi="Times New Roman" w:cs="Times New Roman"/>
              </w:rPr>
              <w:t>14,000,000</w:t>
            </w:r>
          </w:p>
        </w:tc>
        <w:tc>
          <w:tcPr>
            <w:tcW w:w="236" w:type="dxa"/>
            <w:tcBorders>
              <w:top w:val="nil"/>
              <w:left w:val="nil"/>
              <w:bottom w:val="nil"/>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492" w:type="dxa"/>
            <w:tcBorders>
              <w:top w:val="nil"/>
              <w:left w:val="nil"/>
              <w:bottom w:val="double" w:sz="4" w:space="0" w:color="auto"/>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31229">
              <w:rPr>
                <w:rFonts w:ascii="Times New Roman" w:eastAsia="Cordia New" w:hAnsi="Times New Roman" w:cs="Times New Roman"/>
              </w:rPr>
              <w:t>14,000,000</w:t>
            </w:r>
          </w:p>
        </w:tc>
      </w:tr>
    </w:tbl>
    <w:p w:rsidR="00CF2894" w:rsidRPr="00CF2894" w:rsidRDefault="00CF2894" w:rsidP="00CF2894">
      <w:pPr>
        <w:spacing w:line="240" w:lineRule="exact"/>
        <w:jc w:val="both"/>
        <w:rPr>
          <w:rFonts w:ascii="Times New Roman" w:hAnsi="Times New Roman" w:cs="Times New Roman"/>
        </w:rPr>
      </w:pPr>
    </w:p>
    <w:p w:rsidR="00CF2894" w:rsidRPr="00CF2894" w:rsidRDefault="00CF2894" w:rsidP="00CF2894">
      <w:pPr>
        <w:spacing w:line="240" w:lineRule="exact"/>
        <w:jc w:val="both"/>
        <w:rPr>
          <w:rFonts w:ascii="Times New Roman" w:hAnsi="Times New Roman" w:cs="Times New Roman"/>
        </w:rPr>
      </w:pPr>
    </w:p>
    <w:p w:rsidR="003F2E41" w:rsidRPr="00931229" w:rsidRDefault="00B30C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30</w:t>
      </w:r>
      <w:r w:rsidR="003F2E41" w:rsidRPr="00931229">
        <w:rPr>
          <w:rFonts w:ascii="Times New Roman" w:hAnsi="Times New Roman" w:cs="Times New Roman"/>
          <w:b/>
          <w:bCs/>
        </w:rPr>
        <w:t>.</w:t>
      </w:r>
      <w:r w:rsidR="003F2E41" w:rsidRPr="00931229">
        <w:rPr>
          <w:rFonts w:ascii="Times New Roman" w:hAnsi="Times New Roman" w:cs="Times New Roman"/>
          <w:b/>
          <w:bCs/>
        </w:rPr>
        <w:tab/>
        <w:t>ASSETS RESERVED WITH THE REGISTRAR</w:t>
      </w:r>
    </w:p>
    <w:p w:rsidR="003F2E41" w:rsidRPr="00931229" w:rsidRDefault="003F2E41" w:rsidP="00931229">
      <w:pPr>
        <w:spacing w:line="240" w:lineRule="exact"/>
        <w:jc w:val="both"/>
        <w:rPr>
          <w:rFonts w:ascii="Times New Roman" w:hAnsi="Times New Roman" w:cs="Times New Roman"/>
        </w:rPr>
      </w:pPr>
    </w:p>
    <w:p w:rsidR="003F2E41" w:rsidRPr="00931229" w:rsidRDefault="00D23E1C"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5B78FE" w:rsidRPr="00931229">
        <w:rPr>
          <w:rFonts w:ascii="Times New Roman" w:hAnsi="Times New Roman" w:cs="Times New Roman"/>
        </w:rPr>
        <w:t>December 31, 2017 and 2016</w:t>
      </w:r>
      <w:r w:rsidR="003F2E41" w:rsidRPr="00931229">
        <w:rPr>
          <w:rFonts w:ascii="Times New Roman" w:hAnsi="Times New Roman" w:cs="Times New Roman"/>
        </w:rPr>
        <w:t>, assets were pledged as policy reserve with the Registrar in accordance with the Non-Life Insurance Act as follows:</w:t>
      </w:r>
    </w:p>
    <w:p w:rsidR="00D1757E" w:rsidRPr="00931229"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6"/>
        <w:gridCol w:w="236"/>
        <w:gridCol w:w="1495"/>
      </w:tblGrid>
      <w:tr w:rsidR="00B73967" w:rsidRPr="00931229" w:rsidTr="00F52B29">
        <w:tc>
          <w:tcPr>
            <w:tcW w:w="6057"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31229">
              <w:rPr>
                <w:rFonts w:ascii="Times New Roman" w:hAnsi="Times New Roman" w:cs="Times New Roman"/>
              </w:rPr>
              <w:t>In Baht</w:t>
            </w:r>
          </w:p>
        </w:tc>
      </w:tr>
      <w:tr w:rsidR="008E58AE" w:rsidRPr="00931229" w:rsidTr="00F52B29">
        <w:tc>
          <w:tcPr>
            <w:tcW w:w="6057"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5" w:type="dxa"/>
            <w:tcBorders>
              <w:top w:val="single" w:sz="4" w:space="0" w:color="auto"/>
              <w:left w:val="nil"/>
              <w:bottom w:val="single" w:sz="4" w:space="0" w:color="auto"/>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8E58AE" w:rsidRPr="00931229" w:rsidTr="00F52B29">
        <w:tc>
          <w:tcPr>
            <w:tcW w:w="6057"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495" w:type="dxa"/>
            <w:tcBorders>
              <w:top w:val="nil"/>
              <w:left w:val="nil"/>
              <w:bottom w:val="nil"/>
              <w:right w:val="nil"/>
            </w:tcBorders>
          </w:tcPr>
          <w:p w:rsidR="008E58AE"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F22DC5" w:rsidRPr="00931229" w:rsidTr="00F52B29">
        <w:tc>
          <w:tcPr>
            <w:tcW w:w="6057" w:type="dxa"/>
            <w:tcBorders>
              <w:top w:val="nil"/>
              <w:left w:val="nil"/>
              <w:bottom w:val="nil"/>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Thai government bonds</w:t>
            </w:r>
          </w:p>
        </w:tc>
        <w:tc>
          <w:tcPr>
            <w:tcW w:w="1536" w:type="dxa"/>
            <w:tcBorders>
              <w:top w:val="nil"/>
              <w:left w:val="nil"/>
              <w:bottom w:val="nil"/>
              <w:right w:val="nil"/>
            </w:tcBorders>
          </w:tcPr>
          <w:p w:rsidR="00F22DC5" w:rsidRPr="000457D2"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457D2">
              <w:rPr>
                <w:rFonts w:ascii="Times New Roman" w:eastAsia="Cordia New" w:hAnsi="Times New Roman" w:cs="Times New Roman"/>
              </w:rPr>
              <w:t>20,052,738</w:t>
            </w:r>
          </w:p>
        </w:tc>
        <w:tc>
          <w:tcPr>
            <w:tcW w:w="236" w:type="dxa"/>
            <w:tcBorders>
              <w:top w:val="nil"/>
              <w:left w:val="nil"/>
              <w:bottom w:val="nil"/>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nil"/>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 xml:space="preserve">20,089,264 </w:t>
            </w:r>
          </w:p>
        </w:tc>
      </w:tr>
      <w:tr w:rsidR="00F22DC5" w:rsidRPr="00931229" w:rsidTr="00F52B29">
        <w:tc>
          <w:tcPr>
            <w:tcW w:w="6057" w:type="dxa"/>
            <w:tcBorders>
              <w:top w:val="nil"/>
              <w:left w:val="nil"/>
              <w:bottom w:val="nil"/>
              <w:right w:val="nil"/>
            </w:tcBorders>
          </w:tcPr>
          <w:p w:rsidR="00F22DC5" w:rsidRPr="00931229" w:rsidRDefault="00F22DC5" w:rsidP="00F22DC5">
            <w:pPr>
              <w:spacing w:line="240" w:lineRule="exact"/>
              <w:jc w:val="both"/>
              <w:rPr>
                <w:rFonts w:ascii="Times New Roman" w:hAnsi="Times New Roman" w:cs="Times New Roman"/>
                <w:b/>
                <w:bCs/>
              </w:rPr>
            </w:pPr>
            <w:r w:rsidRPr="00931229">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F22DC5" w:rsidRPr="000457D2"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457D2">
              <w:rPr>
                <w:rFonts w:ascii="Times New Roman" w:eastAsia="Cordia New" w:hAnsi="Times New Roman" w:cs="Times New Roman"/>
              </w:rPr>
              <w:t>79,732,644</w:t>
            </w:r>
          </w:p>
        </w:tc>
        <w:tc>
          <w:tcPr>
            <w:tcW w:w="236" w:type="dxa"/>
            <w:tcBorders>
              <w:top w:val="nil"/>
              <w:left w:val="nil"/>
              <w:bottom w:val="nil"/>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single" w:sz="4" w:space="0" w:color="auto"/>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 xml:space="preserve">59,072,594 </w:t>
            </w:r>
          </w:p>
        </w:tc>
      </w:tr>
      <w:tr w:rsidR="00F22DC5" w:rsidRPr="00931229" w:rsidTr="00F52B29">
        <w:tc>
          <w:tcPr>
            <w:tcW w:w="6057" w:type="dxa"/>
            <w:tcBorders>
              <w:top w:val="nil"/>
              <w:left w:val="nil"/>
              <w:bottom w:val="nil"/>
              <w:right w:val="nil"/>
            </w:tcBorders>
          </w:tcPr>
          <w:p w:rsidR="00F22DC5" w:rsidRPr="00931229" w:rsidRDefault="00F22DC5" w:rsidP="00F22DC5">
            <w:pPr>
              <w:spacing w:line="240" w:lineRule="exact"/>
              <w:jc w:val="both"/>
              <w:rPr>
                <w:rFonts w:ascii="Times New Roman" w:hAnsi="Times New Roman" w:cs="Times New Roman"/>
              </w:rPr>
            </w:pPr>
            <w:r w:rsidRPr="00931229">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F22DC5" w:rsidRPr="000457D2"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457D2">
              <w:rPr>
                <w:rFonts w:ascii="Times New Roman" w:eastAsia="Cordia New" w:hAnsi="Times New Roman" w:cs="Times New Roman"/>
              </w:rPr>
              <w:t>99,785,382</w:t>
            </w:r>
          </w:p>
        </w:tc>
        <w:tc>
          <w:tcPr>
            <w:tcW w:w="236" w:type="dxa"/>
            <w:tcBorders>
              <w:top w:val="nil"/>
              <w:left w:val="nil"/>
              <w:bottom w:val="nil"/>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495" w:type="dxa"/>
            <w:tcBorders>
              <w:top w:val="single" w:sz="4" w:space="0" w:color="auto"/>
              <w:left w:val="nil"/>
              <w:bottom w:val="double" w:sz="4" w:space="0" w:color="auto"/>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79,161,858</w:t>
            </w:r>
          </w:p>
        </w:tc>
      </w:tr>
    </w:tbl>
    <w:p w:rsidR="003F2E41" w:rsidRPr="00931229" w:rsidRDefault="006B3E2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3</w:t>
      </w:r>
      <w:r w:rsidR="00B30C20">
        <w:rPr>
          <w:rFonts w:ascii="Times New Roman" w:hAnsi="Times New Roman" w:cs="Times New Roman"/>
          <w:b/>
          <w:bCs/>
        </w:rPr>
        <w:t>1</w:t>
      </w:r>
      <w:r w:rsidR="003F2E41" w:rsidRPr="00931229">
        <w:rPr>
          <w:rFonts w:ascii="Times New Roman" w:hAnsi="Times New Roman" w:cs="Times New Roman"/>
          <w:b/>
          <w:bCs/>
        </w:rPr>
        <w:t>.</w:t>
      </w:r>
      <w:r w:rsidR="003F2E41" w:rsidRPr="00931229">
        <w:rPr>
          <w:rFonts w:ascii="Times New Roman" w:hAnsi="Times New Roman" w:cs="Times New Roman"/>
          <w:b/>
          <w:bCs/>
        </w:rPr>
        <w:tab/>
        <w:t>RESTRICTED ASSETS AND COMMITMENT</w:t>
      </w:r>
    </w:p>
    <w:p w:rsidR="003F2E41" w:rsidRPr="00931229" w:rsidRDefault="003F2E41" w:rsidP="00931229">
      <w:pPr>
        <w:spacing w:line="240" w:lineRule="exact"/>
        <w:jc w:val="both"/>
        <w:rPr>
          <w:rFonts w:ascii="Times New Roman" w:hAnsi="Times New Roman" w:cs="Times New Roman"/>
        </w:rPr>
      </w:pPr>
    </w:p>
    <w:p w:rsidR="003F2E41" w:rsidRPr="00931229" w:rsidRDefault="00FF2326"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5B78FE" w:rsidRPr="00931229">
        <w:rPr>
          <w:rFonts w:ascii="Times New Roman" w:hAnsi="Times New Roman" w:cs="Times New Roman"/>
        </w:rPr>
        <w:t>December 31, 2017 and 2016</w:t>
      </w:r>
      <w:r w:rsidRPr="00931229">
        <w:rPr>
          <w:rFonts w:ascii="Times New Roman" w:hAnsi="Times New Roman" w:cs="Times New Roman"/>
        </w:rPr>
        <w:t>, the Company had</w:t>
      </w:r>
    </w:p>
    <w:p w:rsidR="004F45B0" w:rsidRPr="00931229" w:rsidRDefault="004F45B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4F45B0" w:rsidRPr="00931229" w:rsidRDefault="004F45B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a)</w:t>
      </w:r>
      <w:r w:rsidRPr="00931229">
        <w:rPr>
          <w:rFonts w:ascii="Times New Roman" w:hAnsi="Times New Roman" w:cs="Times New Roman"/>
        </w:rPr>
        <w:tab/>
        <w:t>Assets were deposited with a security company for the Company’s asset backing insurance liabilities as follows:</w:t>
      </w:r>
    </w:p>
    <w:p w:rsidR="00FF2326" w:rsidRPr="00931229" w:rsidRDefault="00FF2326" w:rsidP="00931229">
      <w:pPr>
        <w:spacing w:line="240" w:lineRule="exact"/>
        <w:rPr>
          <w:rFonts w:ascii="Times New Roman" w:hAnsi="Times New Roman" w:cs="Times New Roman"/>
        </w:rPr>
      </w:pPr>
    </w:p>
    <w:tbl>
      <w:tblPr>
        <w:tblW w:w="93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4"/>
        <w:gridCol w:w="1530"/>
        <w:gridCol w:w="236"/>
        <w:gridCol w:w="1501"/>
      </w:tblGrid>
      <w:tr w:rsidR="006A37CE" w:rsidRPr="00931229" w:rsidTr="006B3E29">
        <w:tc>
          <w:tcPr>
            <w:tcW w:w="6084"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A37CE" w:rsidRPr="00931229" w:rsidTr="006B3E29">
        <w:tc>
          <w:tcPr>
            <w:tcW w:w="6084"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1" w:type="dxa"/>
            <w:tcBorders>
              <w:top w:val="nil"/>
              <w:left w:val="nil"/>
              <w:bottom w:val="single" w:sz="4" w:space="0" w:color="auto"/>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 w:val="left" w:pos="540"/>
                <w:tab w:val="center" w:pos="662"/>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6A37CE" w:rsidRPr="00931229" w:rsidTr="006B3E29">
        <w:tc>
          <w:tcPr>
            <w:tcW w:w="6084"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6A37CE" w:rsidRPr="00931229" w:rsidTr="006B3E29">
        <w:tc>
          <w:tcPr>
            <w:tcW w:w="6084"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Saving accounts</w:t>
            </w:r>
          </w:p>
        </w:tc>
        <w:tc>
          <w:tcPr>
            <w:tcW w:w="1530" w:type="dxa"/>
            <w:tcBorders>
              <w:top w:val="nil"/>
              <w:left w:val="nil"/>
              <w:bottom w:val="nil"/>
              <w:right w:val="nil"/>
            </w:tcBorders>
          </w:tcPr>
          <w:p w:rsidR="006A37CE" w:rsidRPr="004172F3"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31,054,793</w:t>
            </w: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54,093,981</w:t>
            </w:r>
          </w:p>
        </w:tc>
      </w:tr>
      <w:tr w:rsidR="006A37CE" w:rsidRPr="00931229" w:rsidTr="006B3E29">
        <w:tc>
          <w:tcPr>
            <w:tcW w:w="6084"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Held for trading investments</w:t>
            </w:r>
          </w:p>
        </w:tc>
        <w:tc>
          <w:tcPr>
            <w:tcW w:w="1530" w:type="dxa"/>
            <w:tcBorders>
              <w:top w:val="nil"/>
              <w:left w:val="nil"/>
              <w:bottom w:val="nil"/>
              <w:right w:val="nil"/>
            </w:tcBorders>
          </w:tcPr>
          <w:p w:rsidR="006A37CE" w:rsidRPr="004172F3"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6A37CE" w:rsidRPr="00931229" w:rsidTr="006B3E29">
        <w:tc>
          <w:tcPr>
            <w:tcW w:w="6084" w:type="dxa"/>
            <w:tcBorders>
              <w:top w:val="nil"/>
              <w:left w:val="nil"/>
              <w:bottom w:val="nil"/>
              <w:right w:val="nil"/>
            </w:tcBorders>
          </w:tcPr>
          <w:p w:rsidR="006A37CE" w:rsidRPr="00931229" w:rsidRDefault="006A37CE" w:rsidP="008A4E0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Marketable equity securities</w:t>
            </w:r>
          </w:p>
        </w:tc>
        <w:tc>
          <w:tcPr>
            <w:tcW w:w="1530" w:type="dxa"/>
            <w:tcBorders>
              <w:top w:val="nil"/>
              <w:left w:val="nil"/>
              <w:bottom w:val="nil"/>
              <w:right w:val="nil"/>
            </w:tcBorders>
          </w:tcPr>
          <w:p w:rsidR="006A37CE" w:rsidRPr="004172F3" w:rsidRDefault="006A37CE"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84,</w:t>
            </w:r>
            <w:r w:rsidR="006B3E29">
              <w:rPr>
                <w:rFonts w:ascii="Times New Roman" w:eastAsia="Cordia New" w:hAnsi="Times New Roman" w:cs="Times New Roman"/>
              </w:rPr>
              <w:t>776</w:t>
            </w:r>
            <w:r w:rsidRPr="004172F3">
              <w:rPr>
                <w:rFonts w:ascii="Times New Roman" w:eastAsia="Cordia New" w:hAnsi="Times New Roman" w:cs="Times New Roman"/>
              </w:rPr>
              <w:t>,</w:t>
            </w:r>
            <w:r w:rsidR="006B3E29">
              <w:rPr>
                <w:rFonts w:ascii="Times New Roman" w:eastAsia="Cordia New" w:hAnsi="Times New Roman" w:cs="Times New Roman"/>
              </w:rPr>
              <w:t>475</w:t>
            </w: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7,916,703</w:t>
            </w:r>
          </w:p>
        </w:tc>
      </w:tr>
      <w:tr w:rsidR="006A37CE" w:rsidRPr="00931229" w:rsidTr="006B3E29">
        <w:tc>
          <w:tcPr>
            <w:tcW w:w="6084" w:type="dxa"/>
            <w:tcBorders>
              <w:top w:val="nil"/>
              <w:left w:val="nil"/>
              <w:bottom w:val="nil"/>
              <w:right w:val="nil"/>
            </w:tcBorders>
          </w:tcPr>
          <w:p w:rsidR="006A37CE" w:rsidRPr="00931229" w:rsidRDefault="006A37CE" w:rsidP="008A4E0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Unit trusts</w:t>
            </w:r>
          </w:p>
        </w:tc>
        <w:tc>
          <w:tcPr>
            <w:tcW w:w="1530" w:type="dxa"/>
            <w:tcBorders>
              <w:top w:val="nil"/>
              <w:left w:val="nil"/>
              <w:bottom w:val="nil"/>
              <w:right w:val="nil"/>
            </w:tcBorders>
          </w:tcPr>
          <w:p w:rsidR="006A37CE" w:rsidRPr="004172F3" w:rsidRDefault="006A37CE"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50,195,8</w:t>
            </w:r>
            <w:r w:rsidR="006B3E29">
              <w:rPr>
                <w:rFonts w:ascii="Times New Roman" w:eastAsia="Cordia New" w:hAnsi="Times New Roman" w:cs="Times New Roman"/>
              </w:rPr>
              <w:t>36</w:t>
            </w: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1"/>
              </w:tabs>
              <w:spacing w:line="240" w:lineRule="exact"/>
              <w:ind w:left="-108" w:right="205"/>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r>
      <w:tr w:rsidR="006A37CE" w:rsidRPr="00931229" w:rsidTr="006B3E29">
        <w:tc>
          <w:tcPr>
            <w:tcW w:w="6084"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Available-for-sale investments</w:t>
            </w:r>
          </w:p>
        </w:tc>
        <w:tc>
          <w:tcPr>
            <w:tcW w:w="1530" w:type="dxa"/>
            <w:tcBorders>
              <w:top w:val="nil"/>
              <w:left w:val="nil"/>
              <w:bottom w:val="nil"/>
              <w:right w:val="nil"/>
            </w:tcBorders>
          </w:tcPr>
          <w:p w:rsidR="006A37CE" w:rsidRPr="004172F3"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6A37CE" w:rsidRPr="00931229" w:rsidTr="006B3E29">
        <w:tc>
          <w:tcPr>
            <w:tcW w:w="6084" w:type="dxa"/>
            <w:tcBorders>
              <w:top w:val="nil"/>
              <w:left w:val="nil"/>
              <w:bottom w:val="nil"/>
              <w:right w:val="nil"/>
            </w:tcBorders>
          </w:tcPr>
          <w:p w:rsidR="006A37CE" w:rsidRPr="00931229" w:rsidRDefault="006A37CE" w:rsidP="008A4E0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Marketable equity securities</w:t>
            </w:r>
          </w:p>
        </w:tc>
        <w:tc>
          <w:tcPr>
            <w:tcW w:w="1530"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1"/>
              </w:tabs>
              <w:spacing w:line="240" w:lineRule="exact"/>
              <w:ind w:left="-108" w:right="205"/>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26,316,576</w:t>
            </w:r>
          </w:p>
        </w:tc>
      </w:tr>
      <w:tr w:rsidR="006A37CE" w:rsidRPr="00931229" w:rsidTr="006B3E29">
        <w:tc>
          <w:tcPr>
            <w:tcW w:w="6084" w:type="dxa"/>
            <w:tcBorders>
              <w:top w:val="nil"/>
              <w:left w:val="nil"/>
              <w:bottom w:val="nil"/>
              <w:right w:val="nil"/>
            </w:tcBorders>
          </w:tcPr>
          <w:p w:rsidR="006A37CE" w:rsidRPr="00931229" w:rsidRDefault="006A37CE" w:rsidP="008A4E0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Unit trusts</w:t>
            </w:r>
          </w:p>
        </w:tc>
        <w:tc>
          <w:tcPr>
            <w:tcW w:w="1530" w:type="dxa"/>
            <w:tcBorders>
              <w:top w:val="nil"/>
              <w:left w:val="nil"/>
              <w:bottom w:val="nil"/>
              <w:right w:val="nil"/>
            </w:tcBorders>
          </w:tcPr>
          <w:p w:rsidR="006A37CE" w:rsidRPr="004172F3" w:rsidRDefault="006A37CE"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4</w:t>
            </w:r>
            <w:r w:rsidR="006B3E29">
              <w:rPr>
                <w:rFonts w:ascii="Times New Roman" w:eastAsia="Cordia New" w:hAnsi="Times New Roman" w:cs="Times New Roman"/>
              </w:rPr>
              <w:t>9</w:t>
            </w:r>
            <w:r w:rsidRPr="004172F3">
              <w:rPr>
                <w:rFonts w:ascii="Times New Roman" w:eastAsia="Cordia New" w:hAnsi="Times New Roman" w:cs="Times New Roman"/>
              </w:rPr>
              <w:t>,</w:t>
            </w:r>
            <w:r w:rsidR="006B3E29">
              <w:rPr>
                <w:rFonts w:ascii="Times New Roman" w:eastAsia="Cordia New" w:hAnsi="Times New Roman" w:cs="Times New Roman"/>
              </w:rPr>
              <w:t>779</w:t>
            </w:r>
            <w:r w:rsidRPr="004172F3">
              <w:rPr>
                <w:rFonts w:ascii="Times New Roman" w:eastAsia="Cordia New" w:hAnsi="Times New Roman" w:cs="Times New Roman"/>
              </w:rPr>
              <w:t>,</w:t>
            </w:r>
            <w:r w:rsidR="006B3E29">
              <w:rPr>
                <w:rFonts w:ascii="Times New Roman" w:eastAsia="Cordia New" w:hAnsi="Times New Roman" w:cs="Times New Roman"/>
              </w:rPr>
              <w:t>870</w:t>
            </w: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53,539,462</w:t>
            </w:r>
          </w:p>
        </w:tc>
      </w:tr>
      <w:tr w:rsidR="006A37CE" w:rsidRPr="00931229" w:rsidTr="006B3E29">
        <w:tc>
          <w:tcPr>
            <w:tcW w:w="6084"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Held-to-maturity investments</w:t>
            </w:r>
          </w:p>
        </w:tc>
        <w:tc>
          <w:tcPr>
            <w:tcW w:w="1530" w:type="dxa"/>
            <w:tcBorders>
              <w:top w:val="nil"/>
              <w:left w:val="nil"/>
              <w:bottom w:val="nil"/>
              <w:right w:val="nil"/>
            </w:tcBorders>
          </w:tcPr>
          <w:p w:rsidR="006A37CE" w:rsidRPr="004172F3"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6B3E29" w:rsidRPr="00931229" w:rsidTr="006B3E29">
        <w:tc>
          <w:tcPr>
            <w:tcW w:w="6084" w:type="dxa"/>
            <w:tcBorders>
              <w:top w:val="nil"/>
              <w:left w:val="nil"/>
              <w:bottom w:val="nil"/>
              <w:right w:val="nil"/>
            </w:tcBorders>
          </w:tcPr>
          <w:p w:rsidR="006B3E29" w:rsidRPr="00931229" w:rsidRDefault="006B3E29" w:rsidP="006B3E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State enterprise securities</w:t>
            </w:r>
          </w:p>
        </w:tc>
        <w:tc>
          <w:tcPr>
            <w:tcW w:w="1530"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1"/>
              </w:tabs>
              <w:spacing w:line="240" w:lineRule="exact"/>
              <w:ind w:left="-108" w:right="205"/>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c>
          <w:tcPr>
            <w:tcW w:w="236"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40,470,158</w:t>
            </w:r>
          </w:p>
        </w:tc>
      </w:tr>
      <w:tr w:rsidR="006B3E29" w:rsidRPr="00931229" w:rsidTr="006B3E29">
        <w:tc>
          <w:tcPr>
            <w:tcW w:w="6084" w:type="dxa"/>
            <w:tcBorders>
              <w:top w:val="nil"/>
              <w:left w:val="nil"/>
              <w:bottom w:val="nil"/>
              <w:right w:val="nil"/>
            </w:tcBorders>
          </w:tcPr>
          <w:p w:rsidR="006B3E29" w:rsidRPr="00931229" w:rsidRDefault="006B3E29" w:rsidP="006B3E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931229">
              <w:rPr>
                <w:rFonts w:ascii="Times New Roman" w:eastAsia="Cordia New" w:hAnsi="Times New Roman" w:cs="Times New Roman"/>
              </w:rPr>
              <w:t>Deposits at banks with maturity of more</w:t>
            </w:r>
            <w:r w:rsidRPr="00931229">
              <w:rPr>
                <w:rFonts w:ascii="Times New Roman" w:eastAsia="Cordia New" w:hAnsi="Times New Roman" w:cs="Times New Roman"/>
                <w:cs/>
              </w:rPr>
              <w:t xml:space="preserve"> </w:t>
            </w:r>
            <w:r w:rsidRPr="00931229">
              <w:rPr>
                <w:rFonts w:ascii="Times New Roman" w:eastAsia="Cordia New" w:hAnsi="Times New Roman" w:cs="Times New Roman"/>
              </w:rPr>
              <w:t>than 3 months</w:t>
            </w:r>
          </w:p>
        </w:tc>
        <w:tc>
          <w:tcPr>
            <w:tcW w:w="1530" w:type="dxa"/>
            <w:tcBorders>
              <w:top w:val="nil"/>
              <w:left w:val="nil"/>
              <w:bottom w:val="nil"/>
              <w:right w:val="nil"/>
            </w:tcBorders>
          </w:tcPr>
          <w:p w:rsidR="006B3E29" w:rsidRPr="004172F3"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41,936,398</w:t>
            </w:r>
          </w:p>
        </w:tc>
        <w:tc>
          <w:tcPr>
            <w:tcW w:w="236"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20,183,048</w:t>
            </w:r>
          </w:p>
        </w:tc>
      </w:tr>
      <w:tr w:rsidR="006B3E29" w:rsidRPr="00931229" w:rsidTr="006B3E29">
        <w:tc>
          <w:tcPr>
            <w:tcW w:w="6084"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Other investments</w:t>
            </w:r>
          </w:p>
        </w:tc>
        <w:tc>
          <w:tcPr>
            <w:tcW w:w="1530" w:type="dxa"/>
            <w:tcBorders>
              <w:top w:val="nil"/>
              <w:left w:val="nil"/>
              <w:bottom w:val="nil"/>
              <w:right w:val="nil"/>
            </w:tcBorders>
          </w:tcPr>
          <w:p w:rsidR="006B3E29" w:rsidRPr="004172F3"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6B3E29" w:rsidRPr="00931229" w:rsidTr="006B3E29">
        <w:tc>
          <w:tcPr>
            <w:tcW w:w="6084" w:type="dxa"/>
            <w:tcBorders>
              <w:top w:val="nil"/>
              <w:left w:val="nil"/>
              <w:bottom w:val="nil"/>
              <w:right w:val="nil"/>
            </w:tcBorders>
          </w:tcPr>
          <w:p w:rsidR="006B3E29" w:rsidRPr="00931229" w:rsidRDefault="006B3E29" w:rsidP="006B3E2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Non-marketable equity securities</w:t>
            </w:r>
          </w:p>
        </w:tc>
        <w:tc>
          <w:tcPr>
            <w:tcW w:w="1530" w:type="dxa"/>
            <w:tcBorders>
              <w:top w:val="nil"/>
              <w:left w:val="nil"/>
              <w:bottom w:val="single" w:sz="4" w:space="0" w:color="auto"/>
              <w:right w:val="nil"/>
            </w:tcBorders>
          </w:tcPr>
          <w:p w:rsidR="006B3E29" w:rsidRPr="004172F3"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1,550,310</w:t>
            </w:r>
          </w:p>
        </w:tc>
        <w:tc>
          <w:tcPr>
            <w:tcW w:w="236"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single" w:sz="4" w:space="0" w:color="auto"/>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1,550,310</w:t>
            </w:r>
          </w:p>
        </w:tc>
      </w:tr>
      <w:tr w:rsidR="006B3E29" w:rsidRPr="00931229" w:rsidTr="006B3E29">
        <w:tc>
          <w:tcPr>
            <w:tcW w:w="6084" w:type="dxa"/>
            <w:tcBorders>
              <w:top w:val="nil"/>
              <w:left w:val="nil"/>
              <w:bottom w:val="nil"/>
              <w:right w:val="nil"/>
            </w:tcBorders>
          </w:tcPr>
          <w:p w:rsidR="006B3E29" w:rsidRPr="00931229" w:rsidRDefault="006B3E29" w:rsidP="006B3E29">
            <w:pPr>
              <w:spacing w:line="240" w:lineRule="exact"/>
              <w:jc w:val="both"/>
              <w:rPr>
                <w:rFonts w:ascii="Times New Roman" w:hAnsi="Times New Roman" w:cs="Times New Roman"/>
              </w:rPr>
            </w:pPr>
            <w:r w:rsidRPr="00931229">
              <w:rPr>
                <w:rFonts w:ascii="Times New Roman" w:hAnsi="Times New Roman" w:cs="Times New Roman"/>
              </w:rPr>
              <w:t>Total</w:t>
            </w:r>
          </w:p>
        </w:tc>
        <w:tc>
          <w:tcPr>
            <w:tcW w:w="1530" w:type="dxa"/>
            <w:tcBorders>
              <w:top w:val="single" w:sz="4" w:space="0" w:color="auto"/>
              <w:left w:val="nil"/>
              <w:bottom w:val="double" w:sz="4" w:space="0" w:color="auto"/>
              <w:right w:val="nil"/>
            </w:tcBorders>
          </w:tcPr>
          <w:p w:rsidR="006B3E29" w:rsidRPr="004172F3"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259,</w:t>
            </w:r>
            <w:r>
              <w:rPr>
                <w:rFonts w:ascii="Times New Roman" w:eastAsia="Cordia New" w:hAnsi="Times New Roman" w:cs="Times New Roman"/>
              </w:rPr>
              <w:t>293</w:t>
            </w:r>
            <w:r w:rsidRPr="004172F3">
              <w:rPr>
                <w:rFonts w:ascii="Times New Roman" w:eastAsia="Cordia New" w:hAnsi="Times New Roman" w:cs="Times New Roman"/>
              </w:rPr>
              <w:t>,</w:t>
            </w:r>
            <w:r>
              <w:rPr>
                <w:rFonts w:ascii="Times New Roman" w:eastAsia="Cordia New" w:hAnsi="Times New Roman" w:cs="Times New Roman"/>
              </w:rPr>
              <w:t>682</w:t>
            </w:r>
          </w:p>
        </w:tc>
        <w:tc>
          <w:tcPr>
            <w:tcW w:w="236" w:type="dxa"/>
            <w:tcBorders>
              <w:top w:val="nil"/>
              <w:left w:val="nil"/>
              <w:bottom w:val="nil"/>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single" w:sz="4" w:space="0" w:color="auto"/>
              <w:left w:val="nil"/>
              <w:bottom w:val="double" w:sz="4" w:space="0" w:color="auto"/>
              <w:right w:val="nil"/>
            </w:tcBorders>
          </w:tcPr>
          <w:p w:rsidR="006B3E29" w:rsidRPr="00931229" w:rsidRDefault="006B3E29" w:rsidP="006B3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204,070,238</w:t>
            </w:r>
          </w:p>
        </w:tc>
      </w:tr>
    </w:tbl>
    <w:p w:rsidR="006A37CE" w:rsidRPr="00931229" w:rsidRDefault="006A37C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b)</w:t>
      </w:r>
      <w:r w:rsidRPr="00931229">
        <w:rPr>
          <w:rFonts w:ascii="Times New Roman" w:hAnsi="Times New Roman" w:cs="Times New Roman"/>
        </w:rPr>
        <w:tab/>
        <w:t xml:space="preserve">Assets were collateral as pledge with a court for any </w:t>
      </w:r>
      <w:r w:rsidRPr="00931229">
        <w:rPr>
          <w:rFonts w:ascii="Times New Roman" w:eastAsia="Cordia New" w:hAnsi="Times New Roman" w:cs="Times New Roman"/>
        </w:rPr>
        <w:t>insured who was accused as a driver</w:t>
      </w:r>
      <w:r w:rsidRPr="00931229">
        <w:rPr>
          <w:rFonts w:ascii="Times New Roman" w:hAnsi="Times New Roman" w:cs="Times New Roman"/>
        </w:rPr>
        <w:t xml:space="preserve"> as follows:</w:t>
      </w: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656"/>
        </w:tabs>
        <w:spacing w:line="240" w:lineRule="exact"/>
        <w:ind w:left="-108" w:right="-108"/>
        <w:jc w:val="center"/>
        <w:rPr>
          <w:rFonts w:ascii="Times New Roman" w:hAnsi="Times New Roman" w:cs="Times New Roman"/>
        </w:rPr>
      </w:pP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30"/>
        <w:gridCol w:w="238"/>
        <w:gridCol w:w="1499"/>
      </w:tblGrid>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38"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9" w:type="dxa"/>
            <w:tcBorders>
              <w:top w:val="single" w:sz="4" w:space="0" w:color="auto"/>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8"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9"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E94CB2" w:rsidRPr="00931229" w:rsidTr="00F52B29">
        <w:tc>
          <w:tcPr>
            <w:tcW w:w="6075" w:type="dxa"/>
            <w:tcBorders>
              <w:top w:val="nil"/>
              <w:left w:val="nil"/>
              <w:bottom w:val="nil"/>
              <w:right w:val="nil"/>
            </w:tcBorders>
          </w:tcPr>
          <w:p w:rsidR="00E94CB2" w:rsidRPr="00931229" w:rsidRDefault="00E94CB2" w:rsidP="00E9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Deposits at banks with maturity of more</w:t>
            </w:r>
            <w:r w:rsidRPr="00931229">
              <w:rPr>
                <w:rFonts w:ascii="Times New Roman" w:eastAsia="Cordia New" w:hAnsi="Times New Roman" w:cs="Times New Roman"/>
                <w:cs/>
              </w:rPr>
              <w:t xml:space="preserve"> </w:t>
            </w:r>
            <w:r w:rsidRPr="00931229">
              <w:rPr>
                <w:rFonts w:ascii="Times New Roman" w:eastAsia="Cordia New" w:hAnsi="Times New Roman" w:cs="Times New Roman"/>
              </w:rPr>
              <w:t>than 3 months</w:t>
            </w:r>
          </w:p>
        </w:tc>
        <w:tc>
          <w:tcPr>
            <w:tcW w:w="1530" w:type="dxa"/>
            <w:tcBorders>
              <w:top w:val="nil"/>
              <w:left w:val="nil"/>
              <w:bottom w:val="double" w:sz="4" w:space="0" w:color="auto"/>
              <w:right w:val="nil"/>
            </w:tcBorders>
          </w:tcPr>
          <w:p w:rsidR="00E94CB2" w:rsidRPr="00931229" w:rsidRDefault="00E94CB2" w:rsidP="00E9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1"/>
              </w:tabs>
              <w:spacing w:line="240" w:lineRule="exact"/>
              <w:ind w:left="-108" w:right="205"/>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c>
          <w:tcPr>
            <w:tcW w:w="238" w:type="dxa"/>
            <w:tcBorders>
              <w:top w:val="nil"/>
              <w:left w:val="nil"/>
              <w:bottom w:val="nil"/>
              <w:right w:val="nil"/>
            </w:tcBorders>
          </w:tcPr>
          <w:p w:rsidR="00E94CB2" w:rsidRPr="00931229" w:rsidRDefault="00E94CB2" w:rsidP="00E9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9" w:type="dxa"/>
            <w:tcBorders>
              <w:top w:val="nil"/>
              <w:left w:val="nil"/>
              <w:bottom w:val="double" w:sz="4" w:space="0" w:color="auto"/>
              <w:right w:val="nil"/>
            </w:tcBorders>
            <w:vAlign w:val="bottom"/>
          </w:tcPr>
          <w:p w:rsidR="00E94CB2" w:rsidRPr="00931229" w:rsidRDefault="00E94CB2" w:rsidP="00E9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1,491,523</w:t>
            </w:r>
          </w:p>
        </w:tc>
      </w:tr>
    </w:tbl>
    <w:p w:rsidR="00F7338C" w:rsidRPr="00467123"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F7338C" w:rsidRPr="00467123"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Pr>
          <w:rFonts w:ascii="Times New Roman" w:hAnsi="Times New Roman" w:cs="Times New Roman"/>
          <w:b/>
          <w:bCs/>
        </w:rPr>
        <w:t>2</w:t>
      </w:r>
      <w:r w:rsidRPr="00964F32">
        <w:rPr>
          <w:rFonts w:ascii="Times New Roman" w:hAnsi="Times New Roman" w:cs="Times New Roman"/>
          <w:b/>
          <w:bCs/>
        </w:rPr>
        <w:t>.</w:t>
      </w:r>
      <w:r w:rsidRPr="00964F32">
        <w:rPr>
          <w:rFonts w:ascii="Times New Roman" w:hAnsi="Times New Roman" w:cs="Times New Roman"/>
          <w:b/>
          <w:bCs/>
        </w:rPr>
        <w:tab/>
        <w:t>CONTRIBUTION TO NON-LIFE GUARANTEE FUND</w:t>
      </w:r>
    </w:p>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r>
        <w:rPr>
          <w:rFonts w:ascii="Times New Roman" w:hAnsi="Times New Roman" w:cs="Times New Roman"/>
        </w:rPr>
        <w:t>As at December 31, 2017</w:t>
      </w:r>
      <w:r w:rsidRPr="00964F32">
        <w:rPr>
          <w:rFonts w:ascii="Times New Roman" w:hAnsi="Times New Roman" w:cs="Times New Roman"/>
        </w:rPr>
        <w:t xml:space="preserve"> and 201</w:t>
      </w:r>
      <w:r>
        <w:rPr>
          <w:rFonts w:ascii="Times New Roman" w:hAnsi="Times New Roman" w:cs="Times New Roman"/>
        </w:rPr>
        <w:t>6</w:t>
      </w:r>
      <w:r w:rsidRPr="00964F32">
        <w:rPr>
          <w:rFonts w:ascii="Times New Roman" w:hAnsi="Times New Roman" w:cs="Times New Roman"/>
        </w:rPr>
        <w:t>, the Company has contributed to Non-Life Guarantee Fund as follows:</w:t>
      </w:r>
    </w:p>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485"/>
        <w:gridCol w:w="270"/>
        <w:gridCol w:w="1530"/>
      </w:tblGrid>
      <w:tr w:rsidR="00B30C20" w:rsidRPr="00964F32" w:rsidTr="00F5177E">
        <w:tc>
          <w:tcPr>
            <w:tcW w:w="6075" w:type="dxa"/>
            <w:tcBorders>
              <w:top w:val="nil"/>
              <w:left w:val="nil"/>
              <w:bottom w:val="nil"/>
              <w:right w:val="nil"/>
            </w:tcBorders>
          </w:tcPr>
          <w:p w:rsidR="00B30C20" w:rsidRPr="00964F32"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top w:val="nil"/>
              <w:left w:val="nil"/>
              <w:bottom w:val="single" w:sz="4" w:space="0" w:color="auto"/>
              <w:right w:val="nil"/>
            </w:tcBorders>
          </w:tcPr>
          <w:p w:rsidR="00B30C20" w:rsidRPr="00964F32"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B30C20" w:rsidRPr="00964F32" w:rsidTr="00F5177E">
        <w:tc>
          <w:tcPr>
            <w:tcW w:w="6075" w:type="dxa"/>
            <w:tcBorders>
              <w:top w:val="nil"/>
              <w:left w:val="nil"/>
              <w:bottom w:val="nil"/>
              <w:right w:val="nil"/>
            </w:tcBorders>
          </w:tcPr>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nil"/>
              <w:left w:val="nil"/>
              <w:bottom w:val="single" w:sz="4" w:space="0" w:color="auto"/>
              <w:right w:val="nil"/>
            </w:tcBorders>
          </w:tcPr>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Pr>
                <w:rFonts w:ascii="Times New Roman" w:hAnsi="Times New Roman" w:cs="Times New Roman"/>
              </w:rPr>
              <w:t>7</w:t>
            </w:r>
          </w:p>
        </w:tc>
        <w:tc>
          <w:tcPr>
            <w:tcW w:w="270" w:type="dxa"/>
            <w:tcBorders>
              <w:top w:val="single" w:sz="4" w:space="0" w:color="auto"/>
              <w:left w:val="nil"/>
              <w:bottom w:val="nil"/>
              <w:right w:val="nil"/>
            </w:tcBorders>
          </w:tcPr>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tcBorders>
              <w:top w:val="single" w:sz="4" w:space="0" w:color="auto"/>
              <w:left w:val="nil"/>
              <w:bottom w:val="single" w:sz="4" w:space="0" w:color="auto"/>
              <w:right w:val="nil"/>
            </w:tcBorders>
          </w:tcPr>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2016</w:t>
            </w:r>
          </w:p>
        </w:tc>
      </w:tr>
      <w:tr w:rsidR="00B30C20" w:rsidRPr="00964F32" w:rsidTr="00F5177E">
        <w:tc>
          <w:tcPr>
            <w:tcW w:w="6075" w:type="dxa"/>
            <w:tcBorders>
              <w:top w:val="nil"/>
              <w:left w:val="nil"/>
              <w:bottom w:val="nil"/>
              <w:right w:val="nil"/>
            </w:tcBorders>
          </w:tcPr>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single" w:sz="4" w:space="0" w:color="auto"/>
              <w:left w:val="nil"/>
              <w:bottom w:val="nil"/>
              <w:right w:val="nil"/>
            </w:tcBorders>
          </w:tcPr>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30" w:type="dxa"/>
            <w:tcBorders>
              <w:top w:val="nil"/>
              <w:left w:val="nil"/>
              <w:bottom w:val="nil"/>
              <w:right w:val="nil"/>
            </w:tcBorders>
          </w:tcPr>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24D4C" w:rsidRPr="00964F32"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Accumulated contribution to Non-Life Guarantee fund, beginning of year</w:t>
            </w:r>
          </w:p>
        </w:tc>
        <w:tc>
          <w:tcPr>
            <w:tcW w:w="1485" w:type="dxa"/>
          </w:tcPr>
          <w:p w:rsidR="00A24D4C" w:rsidRPr="003E0955"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3E0955">
              <w:rPr>
                <w:rFonts w:ascii="Times New Roman" w:eastAsia="Cordia New" w:hAnsi="Times New Roman" w:cs="Times New Roman"/>
              </w:rPr>
              <w:t>18,831,480</w:t>
            </w:r>
          </w:p>
        </w:tc>
        <w:tc>
          <w:tcPr>
            <w:tcW w:w="270" w:type="dxa"/>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vAlign w:val="bottom"/>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964F32">
              <w:rPr>
                <w:rFonts w:ascii="Times New Roman" w:eastAsia="Cordia New" w:hAnsi="Times New Roman" w:cs="Times New Roman"/>
              </w:rPr>
              <w:t>16,511,908</w:t>
            </w:r>
          </w:p>
        </w:tc>
      </w:tr>
      <w:tr w:rsidR="00A24D4C" w:rsidRPr="00964F32"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szCs w:val="22"/>
              </w:rPr>
            </w:pPr>
            <w:r w:rsidRPr="00964F32">
              <w:rPr>
                <w:rFonts w:ascii="Times New Roman" w:hAnsi="Times New Roman" w:cs="Times New Roman"/>
                <w:szCs w:val="22"/>
              </w:rPr>
              <w:t>Contribution to Non-Life Guarantee fund during the year</w:t>
            </w:r>
          </w:p>
        </w:tc>
        <w:tc>
          <w:tcPr>
            <w:tcW w:w="1485" w:type="dxa"/>
            <w:tcBorders>
              <w:bottom w:val="single" w:sz="4" w:space="0" w:color="auto"/>
            </w:tcBorders>
          </w:tcPr>
          <w:p w:rsidR="00A24D4C" w:rsidRPr="003E0955"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3E0955">
              <w:rPr>
                <w:rFonts w:ascii="Times New Roman" w:eastAsia="Cordia New" w:hAnsi="Times New Roman" w:cs="Times New Roman"/>
              </w:rPr>
              <w:t>2,042,695</w:t>
            </w:r>
          </w:p>
        </w:tc>
        <w:tc>
          <w:tcPr>
            <w:tcW w:w="270" w:type="dxa"/>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Borders>
              <w:bottom w:val="single" w:sz="4" w:space="0" w:color="auto"/>
            </w:tcBorders>
            <w:vAlign w:val="bottom"/>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cs/>
              </w:rPr>
            </w:pPr>
            <w:r w:rsidRPr="00964F32">
              <w:rPr>
                <w:rFonts w:ascii="Times New Roman" w:eastAsia="Cordia New" w:hAnsi="Times New Roman" w:cs="Times New Roman"/>
              </w:rPr>
              <w:t>2,319,572</w:t>
            </w:r>
          </w:p>
        </w:tc>
      </w:tr>
      <w:tr w:rsidR="00A24D4C" w:rsidRPr="00964F32"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Accumulated contribution to Non-Life Guarantee fund, end of year</w:t>
            </w:r>
          </w:p>
        </w:tc>
        <w:tc>
          <w:tcPr>
            <w:tcW w:w="1485" w:type="dxa"/>
            <w:tcBorders>
              <w:top w:val="single" w:sz="4" w:space="0" w:color="auto"/>
              <w:bottom w:val="double" w:sz="4" w:space="0" w:color="auto"/>
            </w:tcBorders>
          </w:tcPr>
          <w:p w:rsidR="00A24D4C" w:rsidRPr="003E0955"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3E0955">
              <w:rPr>
                <w:rFonts w:ascii="Times New Roman" w:eastAsia="Cordia New" w:hAnsi="Times New Roman" w:cs="Times New Roman"/>
              </w:rPr>
              <w:t>20,874,175</w:t>
            </w:r>
          </w:p>
        </w:tc>
        <w:tc>
          <w:tcPr>
            <w:tcW w:w="270" w:type="dxa"/>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Borders>
              <w:top w:val="single" w:sz="4" w:space="0" w:color="auto"/>
              <w:bottom w:val="double" w:sz="4" w:space="0" w:color="auto"/>
            </w:tcBorders>
            <w:vAlign w:val="bottom"/>
          </w:tcPr>
          <w:p w:rsidR="00A24D4C" w:rsidRPr="00964F32"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964F32">
              <w:rPr>
                <w:rFonts w:ascii="Times New Roman" w:eastAsia="Cordia New" w:hAnsi="Times New Roman" w:cs="Times New Roman"/>
              </w:rPr>
              <w:t>18,831,480</w:t>
            </w:r>
          </w:p>
        </w:tc>
      </w:tr>
    </w:tbl>
    <w:p w:rsidR="00884811" w:rsidRPr="00931229" w:rsidRDefault="000E49F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B30C20">
        <w:rPr>
          <w:rFonts w:ascii="Times New Roman" w:hAnsi="Times New Roman" w:cs="Times New Roman"/>
          <w:b/>
          <w:bCs/>
        </w:rPr>
        <w:lastRenderedPageBreak/>
        <w:t>33</w:t>
      </w:r>
      <w:r w:rsidR="00884811" w:rsidRPr="00931229">
        <w:rPr>
          <w:rFonts w:ascii="Times New Roman" w:hAnsi="Times New Roman" w:cs="Times New Roman"/>
          <w:b/>
          <w:bCs/>
        </w:rPr>
        <w:t>.</w:t>
      </w:r>
      <w:r w:rsidR="00884811" w:rsidRPr="00931229">
        <w:rPr>
          <w:rFonts w:ascii="Times New Roman" w:hAnsi="Times New Roman" w:cs="Times New Roman"/>
          <w:b/>
          <w:bCs/>
        </w:rPr>
        <w:tab/>
      </w:r>
      <w:r w:rsidR="002279E9" w:rsidRPr="00931229">
        <w:rPr>
          <w:rFonts w:ascii="Times New Roman" w:hAnsi="Times New Roman" w:cs="Times New Roman"/>
          <w:b/>
          <w:bCs/>
        </w:rPr>
        <w:t>COMMITMENTS</w:t>
      </w:r>
      <w:r w:rsidR="002279E9" w:rsidRPr="00931229" w:rsidDel="002279E9">
        <w:rPr>
          <w:rFonts w:ascii="Times New Roman" w:hAnsi="Times New Roman" w:cs="Times New Roman"/>
          <w:b/>
          <w:bCs/>
        </w:rPr>
        <w:t xml:space="preserve"> </w:t>
      </w:r>
    </w:p>
    <w:p w:rsidR="00884811" w:rsidRPr="00931229" w:rsidRDefault="00884811" w:rsidP="00931229">
      <w:pPr>
        <w:spacing w:line="240" w:lineRule="exact"/>
        <w:jc w:val="both"/>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a)</w:t>
      </w:r>
      <w:r w:rsidRPr="00931229">
        <w:rPr>
          <w:rFonts w:ascii="Times New Roman" w:hAnsi="Times New Roman" w:cs="Times New Roman"/>
        </w:rPr>
        <w:tab/>
        <w:t xml:space="preserve">Long-term lease agreements </w:t>
      </w:r>
    </w:p>
    <w:p w:rsidR="002279E9" w:rsidRPr="00931229" w:rsidRDefault="002279E9" w:rsidP="00931229">
      <w:pPr>
        <w:spacing w:line="240" w:lineRule="exact"/>
        <w:jc w:val="both"/>
        <w:rPr>
          <w:rFonts w:ascii="Times New Roman" w:hAnsi="Times New Roman" w:cs="Times New Roman"/>
        </w:rPr>
      </w:pPr>
    </w:p>
    <w:p w:rsidR="002279E9" w:rsidRPr="00931229" w:rsidRDefault="002279E9"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5B78FE" w:rsidRPr="00931229">
        <w:rPr>
          <w:rFonts w:ascii="Times New Roman" w:hAnsi="Times New Roman" w:cs="Times New Roman"/>
        </w:rPr>
        <w:t>December 31, 2017 and 2016</w:t>
      </w:r>
      <w:r w:rsidRPr="00931229">
        <w:rPr>
          <w:rFonts w:ascii="Times New Roman" w:hAnsi="Times New Roman" w:cs="Times New Roman"/>
        </w:rPr>
        <w:t>, the Company had various lease agreements for office building, vehicle</w:t>
      </w:r>
      <w:r w:rsidR="002758F1">
        <w:rPr>
          <w:rFonts w:ascii="Times New Roman" w:hAnsi="Times New Roman" w:cs="Times New Roman"/>
        </w:rPr>
        <w:t>s</w:t>
      </w:r>
      <w:r w:rsidRPr="00931229">
        <w:rPr>
          <w:rFonts w:ascii="Times New Roman" w:hAnsi="Times New Roman" w:cs="Times New Roman"/>
        </w:rPr>
        <w:t xml:space="preserve"> and office equipment for operation, which will </w:t>
      </w:r>
      <w:r w:rsidRPr="008020B5">
        <w:rPr>
          <w:rFonts w:ascii="Times New Roman" w:hAnsi="Times New Roman" w:cs="Times New Roman"/>
        </w:rPr>
        <w:t>expire in 2021. The</w:t>
      </w:r>
      <w:r w:rsidRPr="00931229">
        <w:rPr>
          <w:rFonts w:ascii="Times New Roman" w:hAnsi="Times New Roman" w:cs="Times New Roman"/>
        </w:rPr>
        <w:t xml:space="preserve"> totals</w:t>
      </w:r>
      <w:r w:rsidRPr="00931229">
        <w:rPr>
          <w:rFonts w:ascii="Times New Roman" w:hAnsi="Times New Roman" w:cs="Times New Roman"/>
          <w:cs/>
        </w:rPr>
        <w:t xml:space="preserve"> </w:t>
      </w:r>
      <w:r w:rsidRPr="00931229">
        <w:rPr>
          <w:rFonts w:ascii="Times New Roman" w:hAnsi="Times New Roman" w:cs="Times New Roman"/>
        </w:rPr>
        <w:t>of future minimum lease payment under operating leases for each period are as follows:</w:t>
      </w: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521"/>
        <w:gridCol w:w="236"/>
        <w:gridCol w:w="1519"/>
      </w:tblGrid>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76"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36"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2279E9" w:rsidRPr="00931229" w:rsidRDefault="008E58A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2279E9" w:rsidRPr="00931229" w:rsidTr="00F52B29">
        <w:tc>
          <w:tcPr>
            <w:tcW w:w="607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9"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24D4C"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A24D4C" w:rsidRPr="00931229" w:rsidRDefault="00A24D4C" w:rsidP="00A24D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Not later than 1 year</w:t>
            </w:r>
          </w:p>
        </w:tc>
        <w:tc>
          <w:tcPr>
            <w:tcW w:w="1521" w:type="dxa"/>
          </w:tcPr>
          <w:p w:rsidR="00A24D4C" w:rsidRPr="000F7191"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4,733,951</w:t>
            </w:r>
          </w:p>
        </w:tc>
        <w:tc>
          <w:tcPr>
            <w:tcW w:w="236"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4,531,910</w:t>
            </w:r>
          </w:p>
        </w:tc>
      </w:tr>
      <w:tr w:rsidR="00A24D4C"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A24D4C" w:rsidRPr="00931229" w:rsidRDefault="00A24D4C" w:rsidP="00A24D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Later than 1 year and not later than 5 years</w:t>
            </w:r>
          </w:p>
        </w:tc>
        <w:tc>
          <w:tcPr>
            <w:tcW w:w="1521" w:type="dxa"/>
          </w:tcPr>
          <w:p w:rsidR="00A24D4C" w:rsidRPr="000F7191"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2,896,938</w:t>
            </w:r>
          </w:p>
        </w:tc>
        <w:tc>
          <w:tcPr>
            <w:tcW w:w="236"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4,408,040</w:t>
            </w:r>
          </w:p>
        </w:tc>
      </w:tr>
      <w:tr w:rsidR="00A24D4C"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A24D4C" w:rsidRPr="00931229" w:rsidRDefault="00A24D4C" w:rsidP="00A24D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Later than 5 years</w:t>
            </w:r>
          </w:p>
        </w:tc>
        <w:tc>
          <w:tcPr>
            <w:tcW w:w="1521" w:type="dxa"/>
            <w:tcBorders>
              <w:bottom w:val="single" w:sz="4" w:space="0" w:color="auto"/>
            </w:tcBorders>
          </w:tcPr>
          <w:p w:rsidR="00A24D4C" w:rsidRPr="000F7191"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97"/>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w:t>
            </w:r>
            <w:r>
              <w:rPr>
                <w:rFonts w:ascii="Times New Roman" w:eastAsia="Cordia New" w:hAnsi="Times New Roman" w:cs="Times New Roman"/>
              </w:rPr>
              <w:tab/>
            </w:r>
          </w:p>
        </w:tc>
        <w:tc>
          <w:tcPr>
            <w:tcW w:w="236"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19" w:type="dxa"/>
            <w:tcBorders>
              <w:bottom w:val="single" w:sz="4" w:space="0" w:color="auto"/>
            </w:tcBorders>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85"/>
              <w:jc w:val="right"/>
              <w:rPr>
                <w:rFonts w:ascii="Times New Roman" w:hAnsi="Times New Roman" w:cs="Times New Roman"/>
              </w:rPr>
            </w:pPr>
            <w:r w:rsidRPr="00931229">
              <w:rPr>
                <w:rFonts w:ascii="Times New Roman" w:hAnsi="Times New Roman" w:cs="Times New Roman"/>
              </w:rPr>
              <w:t xml:space="preserve">              -</w:t>
            </w:r>
          </w:p>
        </w:tc>
      </w:tr>
      <w:tr w:rsidR="00A24D4C" w:rsidRPr="00931229" w:rsidTr="00F52B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tcPr>
          <w:p w:rsidR="00A24D4C" w:rsidRPr="00931229" w:rsidRDefault="00A24D4C" w:rsidP="00A24D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Total</w:t>
            </w:r>
          </w:p>
        </w:tc>
        <w:tc>
          <w:tcPr>
            <w:tcW w:w="1521" w:type="dxa"/>
            <w:tcBorders>
              <w:top w:val="single" w:sz="4" w:space="0" w:color="auto"/>
              <w:bottom w:val="double" w:sz="4" w:space="0" w:color="auto"/>
            </w:tcBorders>
          </w:tcPr>
          <w:p w:rsidR="00A24D4C" w:rsidRPr="000F7191"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7,630,889</w:t>
            </w:r>
          </w:p>
        </w:tc>
        <w:tc>
          <w:tcPr>
            <w:tcW w:w="236"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Borders>
              <w:top w:val="single" w:sz="4" w:space="0" w:color="auto"/>
              <w:bottom w:val="double" w:sz="4" w:space="0" w:color="auto"/>
            </w:tcBorders>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8,939,950</w:t>
            </w:r>
          </w:p>
        </w:tc>
      </w:tr>
    </w:tbl>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931229">
        <w:rPr>
          <w:rFonts w:ascii="Times New Roman" w:hAnsi="Times New Roman" w:cs="Times New Roman"/>
        </w:rPr>
        <w:t>b)</w:t>
      </w:r>
      <w:r w:rsidRPr="00931229">
        <w:rPr>
          <w:rFonts w:ascii="Times New Roman" w:hAnsi="Times New Roman" w:cs="Times New Roman"/>
        </w:rPr>
        <w:tab/>
        <w:t xml:space="preserve">As at </w:t>
      </w:r>
      <w:r w:rsidR="005B78FE" w:rsidRPr="00931229">
        <w:rPr>
          <w:rFonts w:ascii="Times New Roman" w:hAnsi="Times New Roman" w:cs="Times New Roman"/>
        </w:rPr>
        <w:t>December 31, 2017 and 2016</w:t>
      </w:r>
      <w:r w:rsidRPr="00931229">
        <w:rPr>
          <w:rFonts w:ascii="Times New Roman" w:hAnsi="Times New Roman" w:cs="Times New Roman"/>
        </w:rPr>
        <w:t xml:space="preserve">, the Company had commitment under the agreements for software development amounting to Baht </w:t>
      </w:r>
      <w:r w:rsidR="00CD3BF8" w:rsidRPr="00CD3BF8">
        <w:rPr>
          <w:rFonts w:ascii="Times New Roman" w:hAnsi="Times New Roman" w:cs="Times New Roman"/>
        </w:rPr>
        <w:t>5.0</w:t>
      </w:r>
      <w:r w:rsidR="00F7338C" w:rsidRPr="005B78FE">
        <w:rPr>
          <w:rFonts w:ascii="Times New Roman" w:hAnsi="Times New Roman" w:cs="Times New Roman"/>
          <w:color w:val="FF0000"/>
        </w:rPr>
        <w:t xml:space="preserve"> </w:t>
      </w:r>
      <w:r w:rsidR="008E58AE" w:rsidRPr="00931229">
        <w:rPr>
          <w:rFonts w:ascii="Times New Roman" w:hAnsi="Times New Roman" w:cs="Times New Roman"/>
        </w:rPr>
        <w:t xml:space="preserve">million and Baht </w:t>
      </w:r>
      <w:r w:rsidRPr="00931229">
        <w:rPr>
          <w:rFonts w:ascii="Times New Roman" w:hAnsi="Times New Roman" w:cs="Times New Roman"/>
        </w:rPr>
        <w:t>6</w:t>
      </w:r>
      <w:r w:rsidR="00EE75AF" w:rsidRPr="00931229">
        <w:rPr>
          <w:rFonts w:ascii="Times New Roman" w:hAnsi="Times New Roman" w:cs="Times New Roman"/>
        </w:rPr>
        <w:t>.0</w:t>
      </w:r>
      <w:r w:rsidRPr="00931229">
        <w:rPr>
          <w:rFonts w:ascii="Times New Roman" w:hAnsi="Times New Roman" w:cs="Times New Roman"/>
        </w:rPr>
        <w:t xml:space="preserve"> million</w:t>
      </w:r>
      <w:r w:rsidR="008E58AE" w:rsidRPr="00931229">
        <w:rPr>
          <w:rFonts w:ascii="Times New Roman" w:hAnsi="Times New Roman" w:cs="Times New Roman"/>
        </w:rPr>
        <w:t>, respectively.</w:t>
      </w:r>
      <w:r w:rsidRPr="00931229">
        <w:rPr>
          <w:rFonts w:ascii="Times New Roman" w:hAnsi="Times New Roman" w:cs="Times New Roman"/>
        </w:rPr>
        <w:t xml:space="preserve"> </w:t>
      </w:r>
    </w:p>
    <w:p w:rsidR="00F5177E" w:rsidRDefault="00F517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5177E" w:rsidRDefault="00F517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DE377D"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B30C20">
        <w:rPr>
          <w:rFonts w:ascii="Times New Roman" w:hAnsi="Times New Roman" w:cs="Times New Roman"/>
          <w:b/>
          <w:bCs/>
        </w:rPr>
        <w:t>4</w:t>
      </w:r>
      <w:r w:rsidR="00DE377D" w:rsidRPr="00931229">
        <w:rPr>
          <w:rFonts w:ascii="Times New Roman" w:hAnsi="Times New Roman" w:cs="Times New Roman"/>
          <w:b/>
          <w:bCs/>
        </w:rPr>
        <w:t>.</w:t>
      </w:r>
      <w:r w:rsidR="00DE377D" w:rsidRPr="00931229">
        <w:rPr>
          <w:rFonts w:ascii="Times New Roman" w:hAnsi="Times New Roman" w:cs="Times New Roman"/>
          <w:b/>
          <w:bCs/>
        </w:rPr>
        <w:tab/>
      </w:r>
      <w:r w:rsidR="00451255" w:rsidRPr="00931229">
        <w:rPr>
          <w:rFonts w:ascii="Times New Roman" w:hAnsi="Times New Roman" w:cs="Times New Roman"/>
          <w:b/>
          <w:bCs/>
        </w:rPr>
        <w:t xml:space="preserve">LITIGATION </w:t>
      </w:r>
    </w:p>
    <w:p w:rsidR="00DE377D" w:rsidRPr="00931229" w:rsidRDefault="00DE377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45B67" w:rsidRPr="00931229" w:rsidRDefault="00DE06BB" w:rsidP="00931229">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As at </w:t>
      </w:r>
      <w:r w:rsidR="005B78FE" w:rsidRPr="00931229">
        <w:rPr>
          <w:rFonts w:ascii="Times New Roman" w:hAnsi="Times New Roman" w:cs="Times New Roman"/>
        </w:rPr>
        <w:t>December 31, 2017 and 2016</w:t>
      </w:r>
      <w:r w:rsidRPr="00931229">
        <w:rPr>
          <w:rFonts w:ascii="Times New Roman" w:hAnsi="Times New Roman" w:cs="Times New Roman"/>
        </w:rPr>
        <w:t>, the Company had been sued</w:t>
      </w:r>
      <w:r w:rsidR="002D3A03" w:rsidRPr="00931229">
        <w:rPr>
          <w:rFonts w:ascii="Times New Roman" w:hAnsi="Times New Roman" w:cs="Times New Roman"/>
        </w:rPr>
        <w:t xml:space="preserve"> by various policyholders</w:t>
      </w:r>
      <w:r w:rsidR="004F45B0" w:rsidRPr="00931229">
        <w:rPr>
          <w:rFonts w:ascii="Times New Roman" w:hAnsi="Times New Roman" w:cs="Times New Roman"/>
        </w:rPr>
        <w:t xml:space="preserve"> for total capital sum</w:t>
      </w:r>
      <w:r w:rsidR="007E35BE" w:rsidRPr="00931229">
        <w:rPr>
          <w:rFonts w:ascii="Times New Roman" w:hAnsi="Times New Roman" w:cs="Times New Roman"/>
        </w:rPr>
        <w:t xml:space="preserve"> </w:t>
      </w:r>
      <w:r w:rsidR="002279E9" w:rsidRPr="00931229">
        <w:rPr>
          <w:rFonts w:ascii="Times New Roman" w:hAnsi="Times New Roman" w:cs="Times New Roman"/>
        </w:rPr>
        <w:t xml:space="preserve">(only the portion </w:t>
      </w:r>
      <w:r w:rsidR="004148E9" w:rsidRPr="00931229">
        <w:rPr>
          <w:rFonts w:ascii="Times New Roman" w:hAnsi="Times New Roman" w:cs="Times New Roman"/>
        </w:rPr>
        <w:t>the Company is the joint defenda</w:t>
      </w:r>
      <w:r w:rsidR="002279E9" w:rsidRPr="00931229">
        <w:rPr>
          <w:rFonts w:ascii="Times New Roman" w:hAnsi="Times New Roman" w:cs="Times New Roman"/>
        </w:rPr>
        <w:t xml:space="preserve">nt) </w:t>
      </w:r>
      <w:r w:rsidRPr="00931229">
        <w:rPr>
          <w:rFonts w:ascii="Times New Roman" w:hAnsi="Times New Roman" w:cs="Times New Roman"/>
        </w:rPr>
        <w:t>of Baht</w:t>
      </w:r>
      <w:r w:rsidR="00B17B18" w:rsidRPr="00931229">
        <w:rPr>
          <w:rFonts w:ascii="Times New Roman" w:hAnsi="Times New Roman" w:cs="Times New Roman"/>
        </w:rPr>
        <w:t xml:space="preserve"> </w:t>
      </w:r>
      <w:r w:rsidR="008A4E0C">
        <w:rPr>
          <w:rFonts w:ascii="Times New Roman" w:hAnsi="Times New Roman" w:cs="Times New Roman"/>
        </w:rPr>
        <w:t>116.7</w:t>
      </w:r>
      <w:r w:rsidR="008E58AE" w:rsidRPr="00931229">
        <w:rPr>
          <w:rFonts w:ascii="Times New Roman" w:hAnsi="Times New Roman" w:cs="Times New Roman"/>
        </w:rPr>
        <w:t xml:space="preserve"> </w:t>
      </w:r>
      <w:r w:rsidRPr="00931229">
        <w:rPr>
          <w:rFonts w:ascii="Times New Roman" w:hAnsi="Times New Roman" w:cs="Times New Roman"/>
        </w:rPr>
        <w:t>million</w:t>
      </w:r>
      <w:r w:rsidR="003F063B" w:rsidRPr="00931229">
        <w:rPr>
          <w:rFonts w:ascii="Times New Roman" w:hAnsi="Times New Roman" w:cs="Times New Roman"/>
        </w:rPr>
        <w:t xml:space="preserve"> and Baht </w:t>
      </w:r>
      <w:r w:rsidR="008E58AE" w:rsidRPr="00931229">
        <w:rPr>
          <w:rFonts w:ascii="Times New Roman" w:hAnsi="Times New Roman" w:cs="Times New Roman"/>
        </w:rPr>
        <w:t xml:space="preserve">10.6 </w:t>
      </w:r>
      <w:r w:rsidR="00E13E22" w:rsidRPr="00931229">
        <w:rPr>
          <w:rFonts w:ascii="Times New Roman" w:hAnsi="Times New Roman" w:cs="Times New Roman"/>
        </w:rPr>
        <w:t>million, respectively</w:t>
      </w:r>
      <w:r w:rsidR="00042575" w:rsidRPr="00931229">
        <w:rPr>
          <w:rFonts w:ascii="Times New Roman" w:hAnsi="Times New Roman" w:cs="Times New Roman"/>
        </w:rPr>
        <w:t xml:space="preserve">. </w:t>
      </w:r>
      <w:r w:rsidRPr="00931229">
        <w:rPr>
          <w:rFonts w:ascii="Times New Roman" w:hAnsi="Times New Roman" w:cs="Times New Roman"/>
        </w:rPr>
        <w:t xml:space="preserve">However, the liabilities that may arise as a result of such cases have a value not exceeding the policy coverage of Baht </w:t>
      </w:r>
      <w:r w:rsidR="008A4E0C">
        <w:rPr>
          <w:rFonts w:ascii="Times New Roman" w:hAnsi="Times New Roman" w:cs="Times New Roman"/>
        </w:rPr>
        <w:t>43.5</w:t>
      </w:r>
      <w:r w:rsidR="008E58AE" w:rsidRPr="00931229">
        <w:rPr>
          <w:rFonts w:ascii="Times New Roman" w:hAnsi="Times New Roman" w:cs="Times New Roman"/>
        </w:rPr>
        <w:t xml:space="preserve"> </w:t>
      </w:r>
      <w:r w:rsidRPr="00931229">
        <w:rPr>
          <w:rFonts w:ascii="Times New Roman" w:hAnsi="Times New Roman" w:cs="Times New Roman"/>
        </w:rPr>
        <w:t>million</w:t>
      </w:r>
      <w:r w:rsidR="003F063B" w:rsidRPr="00931229">
        <w:rPr>
          <w:rFonts w:ascii="Times New Roman" w:hAnsi="Times New Roman" w:cs="Times New Roman"/>
        </w:rPr>
        <w:t xml:space="preserve"> and Baht </w:t>
      </w:r>
      <w:r w:rsidR="008E58AE" w:rsidRPr="00931229">
        <w:rPr>
          <w:rFonts w:ascii="Times New Roman" w:hAnsi="Times New Roman" w:cs="Times New Roman"/>
        </w:rPr>
        <w:t xml:space="preserve">5.1 </w:t>
      </w:r>
      <w:r w:rsidR="00E13E22" w:rsidRPr="00931229">
        <w:rPr>
          <w:rFonts w:ascii="Times New Roman" w:hAnsi="Times New Roman" w:cs="Times New Roman"/>
        </w:rPr>
        <w:t>million, respectively</w:t>
      </w:r>
      <w:r w:rsidR="00671F8B" w:rsidRPr="00931229">
        <w:rPr>
          <w:rFonts w:ascii="Times New Roman" w:hAnsi="Times New Roman" w:cs="Times New Roman"/>
        </w:rPr>
        <w:t xml:space="preserve">. </w:t>
      </w:r>
      <w:r w:rsidR="008745B6" w:rsidRPr="00931229">
        <w:rPr>
          <w:rFonts w:ascii="Times New Roman" w:hAnsi="Times New Roman" w:cs="Times New Roman"/>
        </w:rPr>
        <w:t xml:space="preserve">The Company has provided provision for loss on such litigation claim of Baht </w:t>
      </w:r>
      <w:r w:rsidR="008A4E0C">
        <w:rPr>
          <w:rFonts w:ascii="Times New Roman" w:hAnsi="Times New Roman" w:cs="Times New Roman"/>
        </w:rPr>
        <w:t>12</w:t>
      </w:r>
      <w:r w:rsidR="00420E69">
        <w:rPr>
          <w:rFonts w:ascii="Times New Roman" w:hAnsi="Times New Roman" w:cs="Times New Roman"/>
        </w:rPr>
        <w:t>.</w:t>
      </w:r>
      <w:r w:rsidR="008A4E0C">
        <w:rPr>
          <w:rFonts w:ascii="Times New Roman" w:hAnsi="Times New Roman" w:cs="Times New Roman"/>
        </w:rPr>
        <w:t>6</w:t>
      </w:r>
      <w:r w:rsidR="00F7338C" w:rsidRPr="00931229">
        <w:rPr>
          <w:rFonts w:ascii="Times New Roman" w:hAnsi="Times New Roman" w:cs="Times New Roman"/>
        </w:rPr>
        <w:t xml:space="preserve"> </w:t>
      </w:r>
      <w:r w:rsidR="008745B6" w:rsidRPr="00931229">
        <w:rPr>
          <w:rFonts w:ascii="Times New Roman" w:hAnsi="Times New Roman" w:cs="Times New Roman"/>
        </w:rPr>
        <w:t xml:space="preserve">million as a part of </w:t>
      </w:r>
      <w:r w:rsidR="00D02C39" w:rsidRPr="00931229">
        <w:rPr>
          <w:rFonts w:ascii="Times New Roman" w:hAnsi="Times New Roman" w:cs="Times New Roman"/>
        </w:rPr>
        <w:t>claim</w:t>
      </w:r>
      <w:r w:rsidR="008745B6" w:rsidRPr="00931229">
        <w:rPr>
          <w:rFonts w:ascii="Times New Roman" w:hAnsi="Times New Roman" w:cs="Times New Roman"/>
        </w:rPr>
        <w:t xml:space="preserve"> liabilities as at </w:t>
      </w:r>
      <w:r w:rsidR="005B78FE">
        <w:rPr>
          <w:rFonts w:ascii="Times New Roman" w:hAnsi="Times New Roman" w:cs="Times New Roman"/>
        </w:rPr>
        <w:t>Dec</w:t>
      </w:r>
      <w:r w:rsidR="009E781E">
        <w:rPr>
          <w:rFonts w:ascii="Times New Roman" w:hAnsi="Times New Roman" w:cs="Times New Roman"/>
        </w:rPr>
        <w: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w:t>
      </w:r>
      <w:r w:rsidR="005B78FE">
        <w:rPr>
          <w:rFonts w:ascii="Times New Roman" w:hAnsi="Times New Roman" w:cs="Times New Roman"/>
        </w:rPr>
        <w:t>1</w:t>
      </w:r>
      <w:r w:rsidR="008745B6" w:rsidRPr="00931229">
        <w:rPr>
          <w:rFonts w:ascii="Times New Roman" w:hAnsi="Times New Roman" w:cs="Times New Roman"/>
        </w:rPr>
        <w:t>, 2017 (2016: Nil). The Company’s management believes that this amount is adequate to absorb the possible losses. However, such cases are under the consideration of the Courts, which the ultimate outcome cannot presently be determined.</w:t>
      </w:r>
    </w:p>
    <w:p w:rsidR="00845B67" w:rsidRPr="00931229" w:rsidRDefault="00845B67"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AE7BB5" w:rsidRPr="00DD508B" w:rsidRDefault="00AE7BB5" w:rsidP="00AE7BB5">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DD508B">
        <w:rPr>
          <w:rFonts w:ascii="Times New Roman" w:hAnsi="Times New Roman" w:cs="Times New Roman"/>
        </w:rPr>
        <w:t>On December 28, 2016, the Company received a statement loss advice from an insurance company</w:t>
      </w:r>
      <w:r w:rsidRPr="00DD508B">
        <w:rPr>
          <w:rFonts w:ascii="Times New Roman" w:hAnsi="Times New Roman" w:cstheme="minorBidi" w:hint="cs"/>
          <w:cs/>
        </w:rPr>
        <w:t xml:space="preserve"> </w:t>
      </w:r>
      <w:r w:rsidRPr="00DD508B">
        <w:rPr>
          <w:rFonts w:ascii="Times New Roman" w:hAnsi="Times New Roman" w:cstheme="minorBidi"/>
        </w:rPr>
        <w:t>from reinsurance business</w:t>
      </w:r>
      <w:r w:rsidRPr="00DD508B">
        <w:rPr>
          <w:rFonts w:ascii="Times New Roman" w:hAnsi="Times New Roman" w:cs="Times New Roman"/>
        </w:rPr>
        <w:t xml:space="preserve"> for a claim of a miscellaneous insurance policy issued in 2011 regarding flood incident in 2011. This insurance company requests the Company to pay claim liabilities under reinsurance contract of Baht 32.0 million (included interest of Baht 6.2 million), which the Company was sued from such insurance company in October 2013 and had done a mediation in February 2015. In connection with such mediation, the Company already paid to such insurance company of Baht 11.5 million in September 2016. Subsequently in May 2017, after investigation found such insurance company </w:t>
      </w:r>
      <w:proofErr w:type="spellStart"/>
      <w:r w:rsidRPr="00DD508B">
        <w:rPr>
          <w:rFonts w:ascii="Times New Roman" w:hAnsi="Times New Roman" w:cs="Times New Roman"/>
        </w:rPr>
        <w:t>can not</w:t>
      </w:r>
      <w:proofErr w:type="spellEnd"/>
      <w:r w:rsidRPr="00DD508B">
        <w:rPr>
          <w:rFonts w:ascii="Times New Roman" w:hAnsi="Times New Roman" w:cs="Times New Roman"/>
        </w:rPr>
        <w:t xml:space="preserve"> agree claim amount with an insurer and </w:t>
      </w:r>
      <w:r w:rsidRPr="00DD508B">
        <w:rPr>
          <w:rFonts w:ascii="Times New Roman" w:hAnsi="Times New Roman"/>
        </w:rPr>
        <w:t xml:space="preserve">the court </w:t>
      </w:r>
      <w:r w:rsidRPr="00DD508B">
        <w:rPr>
          <w:rFonts w:ascii="Times New Roman" w:hAnsi="Times New Roman" w:cs="Times New Roman"/>
        </w:rPr>
        <w:t>case is under the consideration of the Courts</w:t>
      </w:r>
      <w:r w:rsidRPr="00DD508B">
        <w:rPr>
          <w:rFonts w:ascii="Times New Roman" w:hAnsi="Times New Roman"/>
        </w:rPr>
        <w:t xml:space="preserve">. </w:t>
      </w:r>
      <w:r>
        <w:rPr>
          <w:rFonts w:ascii="Times New Roman" w:hAnsi="Times New Roman"/>
        </w:rPr>
        <w:t>T</w:t>
      </w:r>
      <w:r w:rsidRPr="00DD508B">
        <w:rPr>
          <w:rFonts w:ascii="Times New Roman" w:hAnsi="Times New Roman" w:cs="Times New Roman"/>
        </w:rPr>
        <w:t>he Company then recorded additional claim</w:t>
      </w:r>
      <w:r>
        <w:rPr>
          <w:rFonts w:ascii="Times New Roman" w:hAnsi="Times New Roman" w:cs="Times New Roman"/>
        </w:rPr>
        <w:t xml:space="preserve"> which such insurance company additional claimed of Baht 33.3 million and</w:t>
      </w:r>
      <w:r w:rsidRPr="00DD508B">
        <w:rPr>
          <w:rFonts w:ascii="Times New Roman" w:hAnsi="Times New Roman" w:cs="Times New Roman"/>
        </w:rPr>
        <w:t xml:space="preserve"> claim recovery from reinsurer</w:t>
      </w:r>
      <w:r>
        <w:rPr>
          <w:rFonts w:ascii="Times New Roman" w:hAnsi="Times New Roman" w:cs="Times New Roman"/>
        </w:rPr>
        <w:t>s</w:t>
      </w:r>
      <w:r w:rsidRPr="00DD508B">
        <w:rPr>
          <w:rFonts w:ascii="Times New Roman" w:hAnsi="Times New Roman" w:cs="Times New Roman"/>
        </w:rPr>
        <w:t xml:space="preserve"> </w:t>
      </w:r>
      <w:r>
        <w:rPr>
          <w:rFonts w:ascii="Times New Roman" w:hAnsi="Times New Roman" w:cs="Times New Roman"/>
        </w:rPr>
        <w:t>of</w:t>
      </w:r>
      <w:r w:rsidRPr="00DD508B">
        <w:rPr>
          <w:rFonts w:ascii="Times New Roman" w:hAnsi="Times New Roman" w:cs="Times New Roman"/>
        </w:rPr>
        <w:t xml:space="preserve"> Baht 29.9 million in the financial statements for year ended December 31, 2017</w:t>
      </w:r>
      <w:r>
        <w:rPr>
          <w:rFonts w:ascii="Times New Roman" w:hAnsi="Times New Roman" w:cs="Times New Roman"/>
        </w:rPr>
        <w:t>, which t</w:t>
      </w:r>
      <w:r w:rsidRPr="00931229">
        <w:rPr>
          <w:rFonts w:ascii="Times New Roman" w:hAnsi="Times New Roman" w:cs="Times New Roman"/>
        </w:rPr>
        <w:t>he Company’s management believes that this amount is adequate to absorb the possible losses. However, such cases are under the consideration of the Courts, which the ultimate outcome cannot presently be determined.</w:t>
      </w:r>
    </w:p>
    <w:p w:rsidR="00AE7BB5" w:rsidRDefault="00AE7BB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AE7BB5" w:rsidRPr="00AE7BB5" w:rsidRDefault="00AE7BB5" w:rsidP="00AE7B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rPr>
      </w:pPr>
      <w:r w:rsidRPr="00BB379C">
        <w:rPr>
          <w:rFonts w:ascii="Times New Roman" w:hAnsi="Times New Roman"/>
        </w:rPr>
        <w:t xml:space="preserve">In this regard, however, such claim recovery from two reinsurance companies of Baht </w:t>
      </w:r>
      <w:r>
        <w:rPr>
          <w:rFonts w:ascii="Times New Roman" w:hAnsi="Times New Roman"/>
        </w:rPr>
        <w:t>12.7</w:t>
      </w:r>
      <w:r w:rsidRPr="00BB379C">
        <w:rPr>
          <w:rFonts w:ascii="Times New Roman" w:hAnsi="Times New Roman"/>
        </w:rPr>
        <w:t xml:space="preserve"> million have been negotiated under the arbitration process with the Company. According to the amended final award together with dissenting opinions by party-appointed arbitrator dated July 21, 2017, the tribunal orders such two reinsurance companies to pay the Company</w:t>
      </w:r>
      <w:r w:rsidRPr="00BB379C">
        <w:rPr>
          <w:rFonts w:ascii="Times New Roman" w:hAnsi="Times New Roman" w:hint="cs"/>
          <w:cs/>
        </w:rPr>
        <w:t xml:space="preserve"> </w:t>
      </w:r>
      <w:r w:rsidRPr="00BB379C">
        <w:rPr>
          <w:rFonts w:ascii="Times New Roman" w:hAnsi="Times New Roman"/>
        </w:rPr>
        <w:t>claims by relative proportion of liabilities under the reinsurance agreement if the said reinsurance claims become due and can be ascertained by the final court judgment.</w:t>
      </w:r>
      <w:r w:rsidRPr="00BB379C">
        <w:rPr>
          <w:rFonts w:ascii="Times New Roman" w:hAnsi="Times New Roman" w:hint="cs"/>
          <w:cs/>
        </w:rPr>
        <w:t xml:space="preserve"> </w:t>
      </w:r>
      <w:r w:rsidRPr="00BB379C">
        <w:rPr>
          <w:rFonts w:ascii="Times New Roman" w:hAnsi="Times New Roman"/>
        </w:rPr>
        <w:t>The Company’s management believes that the Company will receive such claim recovery at full amount.</w:t>
      </w:r>
    </w:p>
    <w:p w:rsidR="00845B67" w:rsidRPr="00931229" w:rsidRDefault="00845B67"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594DC3" w:rsidRPr="00AE7BB5" w:rsidRDefault="00845B67" w:rsidP="00AE7BB5">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AE7BB5">
        <w:rPr>
          <w:rFonts w:ascii="Times New Roman" w:hAnsi="Times New Roman" w:cs="Times New Roman"/>
        </w:rPr>
        <w:t xml:space="preserve">On September 16, 2016, the Company received a notification letter from the OIC informing the Company to pay fines </w:t>
      </w:r>
      <w:proofErr w:type="spellStart"/>
      <w:r w:rsidRPr="00AE7BB5">
        <w:rPr>
          <w:rFonts w:ascii="Times New Roman" w:hAnsi="Times New Roman" w:cs="Times New Roman"/>
        </w:rPr>
        <w:t>totalling</w:t>
      </w:r>
      <w:proofErr w:type="spellEnd"/>
      <w:r w:rsidRPr="00AE7BB5">
        <w:rPr>
          <w:rFonts w:ascii="Times New Roman" w:hAnsi="Times New Roman" w:cs="Times New Roman"/>
        </w:rPr>
        <w:t xml:space="preserve"> approximately Baht 5.4 million, claiming that the Company has prolonged the payment for claim of a motor insurance policy. In this connection, the Company defended that as insurance conditions did not cover such claim according to the insurance policy, the Company had denied to pay such claim. However, the Company already paid such claim to the beneficiary of insurance policy according to the notification letter from the OIC. Subsequently on June 13, 2017, the management decided to pay such fines as notification from the OIC. The Company paid such fines to the OIC on June 23, 2017 and recorded as expense in the statement of </w:t>
      </w:r>
      <w:r w:rsidR="00DD6B21" w:rsidRPr="00AE7BB5">
        <w:rPr>
          <w:rFonts w:ascii="Times New Roman" w:hAnsi="Times New Roman" w:cs="Times New Roman"/>
        </w:rPr>
        <w:t xml:space="preserve">comprehensive </w:t>
      </w:r>
      <w:r w:rsidRPr="00AE7BB5">
        <w:rPr>
          <w:rFonts w:ascii="Times New Roman" w:hAnsi="Times New Roman" w:cs="Times New Roman"/>
        </w:rPr>
        <w:t xml:space="preserve">income for the </w:t>
      </w:r>
      <w:r w:rsidR="005B78FE" w:rsidRPr="00AE7BB5">
        <w:rPr>
          <w:rFonts w:ascii="Times New Roman" w:hAnsi="Times New Roman" w:cs="Times New Roman"/>
        </w:rPr>
        <w:t>year</w:t>
      </w:r>
      <w:r w:rsidRPr="00AE7BB5">
        <w:rPr>
          <w:rFonts w:ascii="Times New Roman" w:hAnsi="Times New Roman" w:cs="Times New Roman"/>
        </w:rPr>
        <w:t xml:space="preserve"> ended </w:t>
      </w:r>
      <w:r w:rsidR="005B78FE" w:rsidRPr="00AE7BB5">
        <w:rPr>
          <w:rFonts w:ascii="Times New Roman" w:hAnsi="Times New Roman" w:cs="Times New Roman"/>
        </w:rPr>
        <w:t>Dec</w:t>
      </w:r>
      <w:r w:rsidR="009E781E" w:rsidRPr="00AE7BB5">
        <w:rPr>
          <w:rFonts w:ascii="Times New Roman" w:hAnsi="Times New Roman" w:cs="Times New Roman"/>
        </w:rPr>
        <w:t>ember</w:t>
      </w:r>
      <w:r w:rsidR="009E781E" w:rsidRPr="00AE7BB5" w:rsidDel="009E781E">
        <w:rPr>
          <w:rFonts w:ascii="Times New Roman" w:hAnsi="Times New Roman" w:cs="Times New Roman"/>
        </w:rPr>
        <w:t xml:space="preserve"> </w:t>
      </w:r>
      <w:r w:rsidR="005B78FE" w:rsidRPr="00AE7BB5">
        <w:rPr>
          <w:rFonts w:ascii="Times New Roman" w:hAnsi="Times New Roman" w:cs="Times New Roman"/>
        </w:rPr>
        <w:t>31</w:t>
      </w:r>
      <w:r w:rsidRPr="00AE7BB5">
        <w:rPr>
          <w:rFonts w:ascii="Times New Roman" w:hAnsi="Times New Roman" w:cs="Times New Roman"/>
        </w:rPr>
        <w:t>, 2017</w:t>
      </w:r>
      <w:r w:rsidR="00453B04" w:rsidRPr="00AE7BB5">
        <w:rPr>
          <w:rFonts w:ascii="Times New Roman" w:hAnsi="Times New Roman" w:cs="Times New Roman"/>
        </w:rPr>
        <w:t>.</w:t>
      </w:r>
    </w:p>
    <w:p w:rsidR="0087348E" w:rsidRPr="00964F32" w:rsidRDefault="00824B77" w:rsidP="0087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87348E" w:rsidRPr="00964F32">
        <w:rPr>
          <w:rFonts w:ascii="Times New Roman" w:hAnsi="Times New Roman" w:cs="Times New Roman"/>
          <w:b/>
          <w:bCs/>
        </w:rPr>
        <w:lastRenderedPageBreak/>
        <w:t>3</w:t>
      </w:r>
      <w:r w:rsidR="0087348E">
        <w:rPr>
          <w:rFonts w:ascii="Times New Roman" w:hAnsi="Times New Roman" w:cs="Times New Roman"/>
          <w:b/>
          <w:bCs/>
        </w:rPr>
        <w:t>5</w:t>
      </w:r>
      <w:r w:rsidR="0087348E" w:rsidRPr="00964F32">
        <w:rPr>
          <w:rFonts w:ascii="Times New Roman" w:hAnsi="Times New Roman" w:cs="Times New Roman"/>
          <w:b/>
          <w:bCs/>
        </w:rPr>
        <w:t>.</w:t>
      </w:r>
      <w:r w:rsidR="0087348E" w:rsidRPr="00964F32">
        <w:rPr>
          <w:rFonts w:ascii="Times New Roman" w:hAnsi="Times New Roman" w:cs="Times New Roman"/>
          <w:b/>
          <w:bCs/>
        </w:rPr>
        <w:tab/>
        <w:t>CAPITAL MANAGEMENT</w:t>
      </w:r>
    </w:p>
    <w:p w:rsidR="0087348E" w:rsidRPr="00964F32" w:rsidRDefault="0087348E" w:rsidP="0087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7348E" w:rsidRPr="00964F32" w:rsidRDefault="0087348E" w:rsidP="0087348E">
      <w:pPr>
        <w:spacing w:line="240" w:lineRule="exact"/>
        <w:jc w:val="both"/>
        <w:rPr>
          <w:rFonts w:ascii="Times New Roman" w:hAnsi="Times New Roman" w:cs="Times New Roman"/>
        </w:rPr>
      </w:pPr>
      <w:r w:rsidRPr="00964F32">
        <w:rPr>
          <w:rFonts w:ascii="Times New Roman" w:hAnsi="Times New Roman" w:cs="Times New Roman"/>
        </w:rPr>
        <w:t>The primary objectives of the Company’s capital management are to ensure that it has an appropriate financial structure, presences the ability to continue its business as a going concern and to maintain capital reserve in accordance with Notifications of the OIC.</w:t>
      </w:r>
    </w:p>
    <w:p w:rsidR="00824B77" w:rsidRDefault="00824B7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p>
    <w:p w:rsidR="00824B77" w:rsidRDefault="00824B7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p>
    <w:p w:rsidR="00DE06BB"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87348E">
        <w:rPr>
          <w:rFonts w:ascii="Times New Roman" w:hAnsi="Times New Roman" w:cs="Times New Roman"/>
          <w:b/>
          <w:bCs/>
        </w:rPr>
        <w:t>6</w:t>
      </w:r>
      <w:r w:rsidR="00665F87" w:rsidRPr="00931229">
        <w:rPr>
          <w:rFonts w:ascii="Times New Roman" w:hAnsi="Times New Roman" w:cs="Times New Roman"/>
          <w:b/>
          <w:bCs/>
        </w:rPr>
        <w:t>.</w:t>
      </w:r>
      <w:r w:rsidR="00DE06BB" w:rsidRPr="00931229">
        <w:rPr>
          <w:rFonts w:ascii="Times New Roman" w:hAnsi="Times New Roman" w:cs="Times New Roman"/>
          <w:b/>
          <w:bCs/>
        </w:rPr>
        <w:tab/>
        <w:t>OTHERS</w:t>
      </w:r>
    </w:p>
    <w:p w:rsidR="00DE06BB" w:rsidRPr="00931229" w:rsidRDefault="00DE06B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0853A6" w:rsidRPr="00931229" w:rsidRDefault="00DE06BB" w:rsidP="0093122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As at December 31,</w:t>
      </w:r>
      <w:r w:rsidR="00802186" w:rsidRPr="00931229">
        <w:rPr>
          <w:rFonts w:ascii="Times New Roman" w:hAnsi="Times New Roman" w:cs="Times New Roman"/>
        </w:rPr>
        <w:t xml:space="preserve"> </w:t>
      </w:r>
      <w:r w:rsidR="005B78FE" w:rsidRPr="00931229">
        <w:rPr>
          <w:rFonts w:ascii="Times New Roman" w:hAnsi="Times New Roman" w:cs="Times New Roman"/>
        </w:rPr>
        <w:t xml:space="preserve">2017 and </w:t>
      </w:r>
      <w:r w:rsidR="00802186" w:rsidRPr="00931229">
        <w:rPr>
          <w:rFonts w:ascii="Times New Roman" w:hAnsi="Times New Roman" w:cs="Times New Roman"/>
        </w:rPr>
        <w:t>201</w:t>
      </w:r>
      <w:r w:rsidR="002279E9" w:rsidRPr="00931229">
        <w:rPr>
          <w:rFonts w:ascii="Times New Roman" w:hAnsi="Times New Roman" w:cs="Times New Roman"/>
        </w:rPr>
        <w:t>6</w:t>
      </w:r>
      <w:r w:rsidRPr="00931229">
        <w:rPr>
          <w:rFonts w:ascii="Times New Roman" w:hAnsi="Times New Roman" w:cs="Times New Roman"/>
        </w:rPr>
        <w:t xml:space="preserve">, the Company </w:t>
      </w:r>
      <w:r w:rsidR="000B066C" w:rsidRPr="00931229">
        <w:rPr>
          <w:rFonts w:ascii="Times New Roman" w:hAnsi="Times New Roman" w:cs="Times New Roman"/>
        </w:rPr>
        <w:t xml:space="preserve">had </w:t>
      </w:r>
      <w:r w:rsidR="00131E41" w:rsidRPr="00931229">
        <w:rPr>
          <w:rFonts w:ascii="Times New Roman" w:hAnsi="Times New Roman" w:cs="Times New Roman"/>
        </w:rPr>
        <w:t>bank overdraft line and</w:t>
      </w:r>
      <w:r w:rsidR="000B066C" w:rsidRPr="00931229">
        <w:rPr>
          <w:rFonts w:ascii="Times New Roman" w:hAnsi="Times New Roman" w:cs="Times New Roman"/>
        </w:rPr>
        <w:t xml:space="preserve"> bank guarantees</w:t>
      </w:r>
      <w:r w:rsidR="00F809AC" w:rsidRPr="00931229">
        <w:rPr>
          <w:rFonts w:ascii="Times New Roman" w:hAnsi="Times New Roman" w:cs="Times New Roman"/>
        </w:rPr>
        <w:t xml:space="preserve"> issued by </w:t>
      </w:r>
      <w:r w:rsidR="00131E41" w:rsidRPr="00931229">
        <w:rPr>
          <w:rFonts w:ascii="Times New Roman" w:hAnsi="Times New Roman" w:cs="Times New Roman"/>
        </w:rPr>
        <w:t>local bank</w:t>
      </w:r>
      <w:r w:rsidR="00F809AC" w:rsidRPr="00931229">
        <w:rPr>
          <w:rFonts w:ascii="Times New Roman" w:hAnsi="Times New Roman" w:cs="Times New Roman"/>
        </w:rPr>
        <w:t>s</w:t>
      </w:r>
      <w:r w:rsidR="000B066C" w:rsidRPr="00931229">
        <w:rPr>
          <w:rFonts w:ascii="Times New Roman" w:hAnsi="Times New Roman" w:cs="Times New Roman"/>
        </w:rPr>
        <w:t xml:space="preserve"> in favor of the Company</w:t>
      </w:r>
      <w:r w:rsidR="00131E41" w:rsidRPr="00931229">
        <w:rPr>
          <w:rFonts w:ascii="Times New Roman" w:hAnsi="Times New Roman" w:cs="Times New Roman"/>
        </w:rPr>
        <w:t>, which were guaranteed b</w:t>
      </w:r>
      <w:r w:rsidR="00F13A21" w:rsidRPr="00931229">
        <w:rPr>
          <w:rFonts w:ascii="Times New Roman" w:hAnsi="Times New Roman" w:cs="Times New Roman"/>
        </w:rPr>
        <w:t xml:space="preserve">y </w:t>
      </w:r>
      <w:r w:rsidR="0022675F" w:rsidRPr="00931229">
        <w:rPr>
          <w:rFonts w:ascii="Times New Roman" w:hAnsi="Times New Roman" w:cs="Times New Roman"/>
        </w:rPr>
        <w:t xml:space="preserve">fixed </w:t>
      </w:r>
      <w:r w:rsidR="00846D78" w:rsidRPr="00931229">
        <w:rPr>
          <w:rFonts w:ascii="Times New Roman" w:hAnsi="Times New Roman" w:cs="Times New Roman"/>
        </w:rPr>
        <w:t>deposit</w:t>
      </w:r>
      <w:r w:rsidR="00327E36" w:rsidRPr="00931229">
        <w:rPr>
          <w:rFonts w:ascii="Times New Roman" w:hAnsi="Times New Roman" w:cs="Times New Roman"/>
        </w:rPr>
        <w:t xml:space="preserve"> </w:t>
      </w:r>
      <w:r w:rsidR="00327E36" w:rsidRPr="008020B5">
        <w:rPr>
          <w:rFonts w:ascii="Times New Roman" w:hAnsi="Times New Roman" w:cs="Times New Roman"/>
        </w:rPr>
        <w:t>of Baht 2.0</w:t>
      </w:r>
      <w:r w:rsidR="00327E36" w:rsidRPr="00931229">
        <w:rPr>
          <w:rFonts w:ascii="Times New Roman" w:hAnsi="Times New Roman" w:cs="Times New Roman"/>
        </w:rPr>
        <w:t xml:space="preserve"> million</w:t>
      </w:r>
      <w:r w:rsidR="00846D78" w:rsidRPr="00931229">
        <w:rPr>
          <w:rFonts w:ascii="Times New Roman" w:hAnsi="Times New Roman" w:cs="Times New Roman"/>
        </w:rPr>
        <w:t xml:space="preserve">, </w:t>
      </w:r>
      <w:r w:rsidR="00F13A21" w:rsidRPr="00931229">
        <w:rPr>
          <w:rFonts w:ascii="Times New Roman" w:hAnsi="Times New Roman" w:cs="Times New Roman"/>
        </w:rPr>
        <w:t>certain land</w:t>
      </w:r>
      <w:r w:rsidR="005273FA" w:rsidRPr="00931229">
        <w:rPr>
          <w:rFonts w:ascii="Times New Roman" w:hAnsi="Times New Roman" w:cs="Times New Roman"/>
        </w:rPr>
        <w:t xml:space="preserve"> and buildings</w:t>
      </w:r>
      <w:r w:rsidR="00F13A21" w:rsidRPr="00931229">
        <w:rPr>
          <w:rFonts w:ascii="Times New Roman" w:hAnsi="Times New Roman" w:cs="Times New Roman"/>
        </w:rPr>
        <w:t xml:space="preserve"> as discussed in N</w:t>
      </w:r>
      <w:r w:rsidR="00131E41" w:rsidRPr="00931229">
        <w:rPr>
          <w:rFonts w:ascii="Times New Roman" w:hAnsi="Times New Roman" w:cs="Times New Roman"/>
        </w:rPr>
        <w:t>ote</w:t>
      </w:r>
      <w:r w:rsidR="00846D78" w:rsidRPr="00931229">
        <w:rPr>
          <w:rFonts w:ascii="Times New Roman" w:hAnsi="Times New Roman" w:cs="Times New Roman"/>
        </w:rPr>
        <w:t>s</w:t>
      </w:r>
      <w:r w:rsidR="00131E41" w:rsidRPr="00931229">
        <w:rPr>
          <w:rFonts w:ascii="Times New Roman" w:hAnsi="Times New Roman" w:cs="Times New Roman"/>
        </w:rPr>
        <w:t xml:space="preserve"> </w:t>
      </w:r>
      <w:r w:rsidR="002279E9" w:rsidRPr="00931229">
        <w:rPr>
          <w:rFonts w:ascii="Times New Roman" w:hAnsi="Times New Roman" w:cs="Times New Roman"/>
        </w:rPr>
        <w:t>9</w:t>
      </w:r>
      <w:r w:rsidR="00846D78" w:rsidRPr="00931229">
        <w:rPr>
          <w:rFonts w:ascii="Times New Roman" w:hAnsi="Times New Roman" w:cs="Times New Roman"/>
        </w:rPr>
        <w:t xml:space="preserve"> and </w:t>
      </w:r>
      <w:r w:rsidR="002279E9" w:rsidRPr="00931229">
        <w:rPr>
          <w:rFonts w:ascii="Times New Roman" w:hAnsi="Times New Roman" w:cs="Times New Roman"/>
        </w:rPr>
        <w:t>10</w:t>
      </w:r>
      <w:r w:rsidR="00D1757E" w:rsidRPr="00931229">
        <w:rPr>
          <w:rFonts w:ascii="Times New Roman" w:hAnsi="Times New Roman" w:cs="Times New Roman"/>
        </w:rPr>
        <w:t xml:space="preserve"> </w:t>
      </w:r>
      <w:r w:rsidR="002C5801" w:rsidRPr="00931229">
        <w:rPr>
          <w:rFonts w:ascii="Times New Roman" w:hAnsi="Times New Roman" w:cs="Times New Roman"/>
        </w:rPr>
        <w:t>as follow</w:t>
      </w:r>
      <w:r w:rsidR="00131E41" w:rsidRPr="00931229">
        <w:rPr>
          <w:rFonts w:ascii="Times New Roman" w:hAnsi="Times New Roman" w:cs="Times New Roman"/>
        </w:rPr>
        <w:t>s</w:t>
      </w:r>
      <w:r w:rsidR="004A6FC8" w:rsidRPr="00931229">
        <w:rPr>
          <w:rFonts w:ascii="Times New Roman" w:hAnsi="Times New Roman" w:cs="Times New Roman"/>
        </w:rPr>
        <w:t>:</w:t>
      </w:r>
    </w:p>
    <w:p w:rsidR="000853A6" w:rsidRPr="00931229"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tbl>
      <w:tblPr>
        <w:tblW w:w="88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580"/>
        <w:gridCol w:w="1537"/>
        <w:gridCol w:w="250"/>
        <w:gridCol w:w="1508"/>
      </w:tblGrid>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5" w:type="dxa"/>
            <w:gridSpan w:val="3"/>
            <w:tcBorders>
              <w:top w:val="nil"/>
              <w:left w:val="nil"/>
              <w:bottom w:val="single" w:sz="4" w:space="0" w:color="auto"/>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7" w:type="dxa"/>
            <w:tcBorders>
              <w:top w:val="single" w:sz="4" w:space="0" w:color="auto"/>
              <w:left w:val="nil"/>
              <w:bottom w:val="single" w:sz="4" w:space="0" w:color="auto"/>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c>
          <w:tcPr>
            <w:tcW w:w="250" w:type="dxa"/>
            <w:tcBorders>
              <w:top w:val="single" w:sz="4" w:space="0" w:color="auto"/>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8" w:type="dxa"/>
            <w:tcBorders>
              <w:top w:val="single" w:sz="4" w:space="0" w:color="auto"/>
              <w:left w:val="nil"/>
              <w:bottom w:val="single" w:sz="4" w:space="0" w:color="auto"/>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2016</w:t>
            </w:r>
          </w:p>
        </w:tc>
      </w:tr>
      <w:tr w:rsidR="000853A6" w:rsidRPr="00931229" w:rsidTr="00A45B45">
        <w:tc>
          <w:tcPr>
            <w:tcW w:w="558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7" w:type="dxa"/>
            <w:tcBorders>
              <w:top w:val="single" w:sz="4" w:space="0" w:color="auto"/>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50"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8" w:type="dxa"/>
            <w:tcBorders>
              <w:top w:val="nil"/>
              <w:left w:val="nil"/>
              <w:bottom w:val="nil"/>
              <w:right w:val="nil"/>
            </w:tcBorders>
          </w:tcPr>
          <w:p w:rsidR="000853A6" w:rsidRPr="00931229"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A24D4C"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A24D4C" w:rsidRPr="00931229" w:rsidRDefault="00A24D4C" w:rsidP="00A24D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Bank overdrafts</w:t>
            </w:r>
          </w:p>
        </w:tc>
        <w:tc>
          <w:tcPr>
            <w:tcW w:w="1537" w:type="dxa"/>
          </w:tcPr>
          <w:p w:rsidR="00A24D4C" w:rsidRPr="0028662C"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28662C">
              <w:rPr>
                <w:rFonts w:ascii="Times New Roman" w:eastAsia="Cordia New" w:hAnsi="Times New Roman" w:cs="Times New Roman"/>
              </w:rPr>
              <w:t>7,000,000</w:t>
            </w:r>
          </w:p>
        </w:tc>
        <w:tc>
          <w:tcPr>
            <w:tcW w:w="250"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6,550,000</w:t>
            </w:r>
          </w:p>
        </w:tc>
      </w:tr>
      <w:tr w:rsidR="00A24D4C"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A24D4C" w:rsidRPr="00931229" w:rsidRDefault="00A24D4C" w:rsidP="00A24D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Letter of guarantees (in the normal course of business of the Company)</w:t>
            </w:r>
          </w:p>
        </w:tc>
        <w:tc>
          <w:tcPr>
            <w:tcW w:w="1537" w:type="dxa"/>
            <w:tcBorders>
              <w:bottom w:val="single" w:sz="4" w:space="0" w:color="auto"/>
            </w:tcBorders>
          </w:tcPr>
          <w:p w:rsidR="00A24D4C" w:rsidRPr="0028662C"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28662C">
              <w:rPr>
                <w:rFonts w:ascii="Times New Roman" w:eastAsia="Cordia New" w:hAnsi="Times New Roman" w:cs="Times New Roman"/>
              </w:rPr>
              <w:t>20,000,000</w:t>
            </w:r>
          </w:p>
        </w:tc>
        <w:tc>
          <w:tcPr>
            <w:tcW w:w="250"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08" w:type="dxa"/>
            <w:tcBorders>
              <w:bottom w:val="single" w:sz="4" w:space="0" w:color="auto"/>
            </w:tcBorders>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20,000,000</w:t>
            </w:r>
          </w:p>
        </w:tc>
      </w:tr>
      <w:tr w:rsidR="00A24D4C"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A24D4C" w:rsidRPr="00931229" w:rsidRDefault="00A24D4C" w:rsidP="00A24D4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Total</w:t>
            </w:r>
          </w:p>
        </w:tc>
        <w:tc>
          <w:tcPr>
            <w:tcW w:w="1537" w:type="dxa"/>
            <w:tcBorders>
              <w:top w:val="single" w:sz="4" w:space="0" w:color="auto"/>
              <w:bottom w:val="double" w:sz="4" w:space="0" w:color="auto"/>
            </w:tcBorders>
          </w:tcPr>
          <w:p w:rsidR="00A24D4C" w:rsidRPr="0028662C"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28662C">
              <w:rPr>
                <w:rFonts w:ascii="Times New Roman" w:eastAsia="Cordia New" w:hAnsi="Times New Roman" w:cs="Times New Roman"/>
              </w:rPr>
              <w:t>27,000,000</w:t>
            </w:r>
          </w:p>
        </w:tc>
        <w:tc>
          <w:tcPr>
            <w:tcW w:w="250" w:type="dxa"/>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Borders>
              <w:top w:val="single" w:sz="4" w:space="0" w:color="auto"/>
              <w:bottom w:val="double" w:sz="4" w:space="0" w:color="auto"/>
            </w:tcBorders>
          </w:tcPr>
          <w:p w:rsidR="00A24D4C" w:rsidRPr="00931229" w:rsidRDefault="00A24D4C" w:rsidP="00A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931229">
              <w:rPr>
                <w:rFonts w:ascii="Times New Roman" w:eastAsia="Cordia New" w:hAnsi="Times New Roman" w:cs="Times New Roman"/>
              </w:rPr>
              <w:t>26,550,000</w:t>
            </w:r>
          </w:p>
        </w:tc>
      </w:tr>
    </w:tbl>
    <w:p w:rsidR="000853A6" w:rsidRPr="00931229" w:rsidRDefault="000853A6" w:rsidP="00931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166D0" w:rsidRPr="00771F83" w:rsidRDefault="008018D4" w:rsidP="00771F83">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F12A83">
        <w:rPr>
          <w:rFonts w:ascii="Times New Roman" w:hAnsi="Times New Roman" w:cs="Times New Roman"/>
        </w:rPr>
        <w:t xml:space="preserve">On October 1, 2011, the Company entered into a marketing service agreement with a local company. Such local company will provide consultancy for product marketing, advice for technology usage, pre-insurance </w:t>
      </w:r>
      <w:r w:rsidR="00B432CD" w:rsidRPr="008166D0">
        <w:rPr>
          <w:rFonts w:ascii="Times New Roman" w:hAnsi="Times New Roman" w:cs="Times New Roman"/>
        </w:rPr>
        <w:t>s</w:t>
      </w:r>
      <w:r w:rsidRPr="008166D0">
        <w:rPr>
          <w:rFonts w:ascii="Times New Roman" w:hAnsi="Times New Roman" w:cs="Times New Roman"/>
        </w:rPr>
        <w:t>urvey</w:t>
      </w:r>
      <w:r w:rsidR="00B432CD" w:rsidRPr="008166D0">
        <w:rPr>
          <w:rFonts w:ascii="Times New Roman" w:hAnsi="Times New Roman" w:cs="Times New Roman"/>
        </w:rPr>
        <w:t xml:space="preserve"> and</w:t>
      </w:r>
      <w:r w:rsidRPr="008166D0">
        <w:rPr>
          <w:rFonts w:ascii="Times New Roman" w:hAnsi="Times New Roman" w:cs="Times New Roman"/>
        </w:rPr>
        <w:t xml:space="preserve"> </w:t>
      </w:r>
      <w:r w:rsidR="00B432CD" w:rsidRPr="008166D0">
        <w:rPr>
          <w:rFonts w:ascii="Times New Roman" w:hAnsi="Times New Roman" w:cs="Times New Roman"/>
        </w:rPr>
        <w:t>i</w:t>
      </w:r>
      <w:r w:rsidRPr="008166D0">
        <w:rPr>
          <w:rFonts w:ascii="Times New Roman" w:hAnsi="Times New Roman" w:cs="Times New Roman"/>
        </w:rPr>
        <w:t>mplement sales promotion and marketing plans. The Company is commit</w:t>
      </w:r>
      <w:r w:rsidR="00B432CD" w:rsidRPr="008166D0">
        <w:rPr>
          <w:rFonts w:ascii="Times New Roman" w:hAnsi="Times New Roman" w:cs="Times New Roman"/>
        </w:rPr>
        <w:t xml:space="preserve">ted to </w:t>
      </w:r>
      <w:r w:rsidR="00472089" w:rsidRPr="008166D0">
        <w:rPr>
          <w:rFonts w:ascii="Times New Roman" w:hAnsi="Times New Roman" w:cs="Times New Roman"/>
        </w:rPr>
        <w:t>pay service fee not more than</w:t>
      </w:r>
      <w:r w:rsidR="00B432CD" w:rsidRPr="008166D0">
        <w:rPr>
          <w:rFonts w:ascii="Times New Roman" w:hAnsi="Times New Roman" w:cs="Times New Roman"/>
        </w:rPr>
        <w:t xml:space="preserve"> Baht 2</w:t>
      </w:r>
      <w:r w:rsidRPr="008166D0">
        <w:rPr>
          <w:rFonts w:ascii="Times New Roman" w:hAnsi="Times New Roman" w:cs="Times New Roman"/>
        </w:rPr>
        <w:t>.5 million per month</w:t>
      </w:r>
      <w:r w:rsidR="00F05008" w:rsidRPr="008166D0">
        <w:rPr>
          <w:rFonts w:ascii="Times New Roman" w:hAnsi="Times New Roman" w:cs="Times New Roman"/>
        </w:rPr>
        <w:t>,</w:t>
      </w:r>
      <w:r w:rsidR="00B432CD" w:rsidRPr="008166D0">
        <w:rPr>
          <w:rFonts w:ascii="Times New Roman" w:hAnsi="Times New Roman" w:cs="Times New Roman"/>
        </w:rPr>
        <w:t xml:space="preserve"> not </w:t>
      </w:r>
      <w:r w:rsidR="00F05008" w:rsidRPr="008166D0">
        <w:rPr>
          <w:rFonts w:ascii="Times New Roman" w:hAnsi="Times New Roman" w:cs="Times New Roman"/>
        </w:rPr>
        <w:t>more than</w:t>
      </w:r>
      <w:r w:rsidR="00472089" w:rsidRPr="008166D0">
        <w:rPr>
          <w:rFonts w:ascii="Times New Roman" w:hAnsi="Times New Roman" w:cs="Times New Roman"/>
        </w:rPr>
        <w:t xml:space="preserve"> </w:t>
      </w:r>
      <w:r w:rsidR="00B432CD" w:rsidRPr="008166D0">
        <w:rPr>
          <w:rFonts w:ascii="Times New Roman" w:hAnsi="Times New Roman" w:cs="Times New Roman"/>
        </w:rPr>
        <w:t>Baht 30 million per year</w:t>
      </w:r>
      <w:r w:rsidRPr="008166D0">
        <w:rPr>
          <w:rFonts w:ascii="Times New Roman" w:hAnsi="Times New Roman" w:cs="Times New Roman"/>
        </w:rPr>
        <w:t xml:space="preserve">. </w:t>
      </w:r>
      <w:r w:rsidR="00B432CD" w:rsidRPr="008166D0">
        <w:rPr>
          <w:rFonts w:ascii="Times New Roman" w:hAnsi="Times New Roman" w:cs="Times New Roman"/>
        </w:rPr>
        <w:t>E</w:t>
      </w:r>
      <w:r w:rsidRPr="008166D0">
        <w:rPr>
          <w:rFonts w:ascii="Times New Roman" w:hAnsi="Times New Roman" w:cs="Times New Roman"/>
        </w:rPr>
        <w:t>ither party can terminate the agree</w:t>
      </w:r>
      <w:r w:rsidR="00472089" w:rsidRPr="008166D0">
        <w:rPr>
          <w:rFonts w:ascii="Times New Roman" w:hAnsi="Times New Roman" w:cs="Times New Roman"/>
        </w:rPr>
        <w:t>ment by giving the other party an advance</w:t>
      </w:r>
      <w:r w:rsidRPr="008166D0">
        <w:rPr>
          <w:rFonts w:ascii="Times New Roman" w:hAnsi="Times New Roman" w:cs="Times New Roman"/>
        </w:rPr>
        <w:t xml:space="preserve"> written termination notice at least 30 days</w:t>
      </w:r>
      <w:r w:rsidR="00906ADF" w:rsidRPr="008166D0">
        <w:rPr>
          <w:rFonts w:ascii="Times New Roman" w:hAnsi="Times New Roman" w:cs="Times New Roman"/>
        </w:rPr>
        <w:t xml:space="preserve">. </w:t>
      </w:r>
    </w:p>
    <w:p w:rsidR="008166D0" w:rsidRPr="00771F83" w:rsidRDefault="008166D0"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166D0" w:rsidRPr="00771F83" w:rsidRDefault="008166D0" w:rsidP="00771F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771F83">
        <w:rPr>
          <w:rFonts w:ascii="Times New Roman" w:hAnsi="Times New Roman" w:cs="Times New Roman"/>
        </w:rPr>
        <w:t>Subsequently in J</w:t>
      </w:r>
      <w:r w:rsidR="009634F4" w:rsidRPr="00771F83">
        <w:rPr>
          <w:rFonts w:ascii="Times New Roman" w:hAnsi="Times New Roman" w:cs="Times New Roman"/>
        </w:rPr>
        <w:t>uly 2017, the Company stopped</w:t>
      </w:r>
      <w:r w:rsidRPr="00771F83">
        <w:rPr>
          <w:rFonts w:ascii="Times New Roman" w:hAnsi="Times New Roman" w:cs="Times New Roman"/>
        </w:rPr>
        <w:t xml:space="preserve"> receiv</w:t>
      </w:r>
      <w:r w:rsidR="009634F4" w:rsidRPr="00771F83">
        <w:rPr>
          <w:rFonts w:ascii="Times New Roman" w:hAnsi="Times New Roman" w:cs="Times New Roman"/>
        </w:rPr>
        <w:t>ing</w:t>
      </w:r>
      <w:r w:rsidRPr="00771F83">
        <w:rPr>
          <w:rFonts w:ascii="Times New Roman" w:hAnsi="Times New Roman" w:cs="Times New Roman"/>
        </w:rPr>
        <w:t xml:space="preserve"> marketing service from such local company because the marketing service agreement has been amended and has not </w:t>
      </w:r>
      <w:r w:rsidR="009634F4" w:rsidRPr="00771F83">
        <w:rPr>
          <w:rFonts w:ascii="Times New Roman" w:hAnsi="Times New Roman" w:cs="Times New Roman"/>
        </w:rPr>
        <w:t xml:space="preserve">presently </w:t>
      </w:r>
      <w:r w:rsidRPr="00771F83">
        <w:rPr>
          <w:rFonts w:ascii="Times New Roman" w:hAnsi="Times New Roman" w:cs="Times New Roman"/>
        </w:rPr>
        <w:t>be</w:t>
      </w:r>
      <w:r w:rsidR="009634F4" w:rsidRPr="00771F83">
        <w:rPr>
          <w:rFonts w:ascii="Times New Roman" w:hAnsi="Times New Roman" w:cs="Times New Roman"/>
        </w:rPr>
        <w:t>en</w:t>
      </w:r>
      <w:r w:rsidRPr="00771F83">
        <w:rPr>
          <w:rFonts w:ascii="Times New Roman" w:hAnsi="Times New Roman" w:cs="Times New Roman"/>
        </w:rPr>
        <w:t xml:space="preserve"> agreed by </w:t>
      </w:r>
      <w:r w:rsidR="00AB1D9D">
        <w:rPr>
          <w:rFonts w:ascii="Times New Roman" w:hAnsi="Times New Roman" w:cs="Times New Roman"/>
        </w:rPr>
        <w:t>both parties</w:t>
      </w:r>
      <w:r w:rsidR="009634F4" w:rsidRPr="00771F83">
        <w:rPr>
          <w:rFonts w:ascii="Times New Roman" w:hAnsi="Times New Roman" w:cs="Times New Roman"/>
        </w:rPr>
        <w:t>.</w:t>
      </w:r>
    </w:p>
    <w:p w:rsidR="00F5177E" w:rsidRPr="005D2F5F" w:rsidRDefault="00F5177E"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451255" w:rsidRDefault="00451255"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5D2F5F" w:rsidRPr="00BA5BED"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b/>
          <w:bCs/>
        </w:rPr>
      </w:pPr>
      <w:r>
        <w:rPr>
          <w:rFonts w:ascii="Times New Roman" w:hAnsi="Times New Roman"/>
          <w:b/>
          <w:bCs/>
        </w:rPr>
        <w:t>37</w:t>
      </w:r>
      <w:r w:rsidRPr="00BA5BED">
        <w:rPr>
          <w:rFonts w:ascii="Times New Roman" w:hAnsi="Times New Roman"/>
          <w:b/>
          <w:bCs/>
        </w:rPr>
        <w:t>.</w:t>
      </w:r>
      <w:r w:rsidRPr="00BA5BED">
        <w:rPr>
          <w:rFonts w:ascii="Times New Roman" w:hAnsi="Times New Roman"/>
          <w:b/>
          <w:bCs/>
        </w:rPr>
        <w:tab/>
        <w:t xml:space="preserve">THAI </w:t>
      </w:r>
      <w:r>
        <w:rPr>
          <w:rFonts w:ascii="Times New Roman" w:hAnsi="Times New Roman"/>
          <w:b/>
          <w:bCs/>
        </w:rPr>
        <w:t>FINANCIAL REPORTING S</w:t>
      </w:r>
      <w:r w:rsidRPr="00BA5BED">
        <w:rPr>
          <w:rFonts w:ascii="Times New Roman" w:hAnsi="Times New Roman"/>
          <w:b/>
          <w:bCs/>
        </w:rPr>
        <w:t xml:space="preserve">TANDARDS NOT YET </w:t>
      </w:r>
      <w:r>
        <w:rPr>
          <w:rFonts w:ascii="Times New Roman" w:hAnsi="Times New Roman"/>
          <w:b/>
          <w:bCs/>
        </w:rPr>
        <w:t>ADOPTED</w:t>
      </w:r>
    </w:p>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rPr>
      </w:pPr>
    </w:p>
    <w:p w:rsidR="005D2F5F" w:rsidRPr="004C0862"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C0862">
        <w:rPr>
          <w:rFonts w:ascii="Times New Roman" w:hAnsi="Times New Roman" w:cs="Times New Roman"/>
        </w:rPr>
        <w:t>The Company</w:t>
      </w:r>
      <w:r w:rsidR="00F96FFE">
        <w:rPr>
          <w:rFonts w:ascii="Times New Roman" w:hAnsi="Times New Roman" w:cs="Times New Roman"/>
        </w:rPr>
        <w:t xml:space="preserve"> </w:t>
      </w:r>
      <w:r w:rsidRPr="004C0862">
        <w:rPr>
          <w:rFonts w:ascii="Times New Roman" w:hAnsi="Times New Roman" w:cs="Times New Roman"/>
        </w:rPr>
        <w:t xml:space="preserve">has not </w:t>
      </w:r>
      <w:r>
        <w:rPr>
          <w:rFonts w:ascii="Times New Roman" w:hAnsi="Times New Roman" w:cs="Times New Roman"/>
        </w:rPr>
        <w:t>adopted</w:t>
      </w:r>
      <w:r w:rsidRPr="004C0862">
        <w:rPr>
          <w:rFonts w:ascii="Times New Roman" w:hAnsi="Times New Roman" w:cs="Times New Roman"/>
        </w:rPr>
        <w:t xml:space="preserve"> revised Thai </w:t>
      </w:r>
      <w:r>
        <w:rPr>
          <w:rFonts w:ascii="Times New Roman" w:hAnsi="Times New Roman" w:cs="Times New Roman"/>
        </w:rPr>
        <w:t>Financial Reporting Standards</w:t>
      </w:r>
      <w:r w:rsidRPr="004C0862">
        <w:rPr>
          <w:rFonts w:ascii="Times New Roman" w:hAnsi="Times New Roman" w:cs="Times New Roman"/>
        </w:rPr>
        <w:t xml:space="preserve"> (T</w:t>
      </w:r>
      <w:r>
        <w:rPr>
          <w:rFonts w:ascii="Times New Roman" w:hAnsi="Times New Roman" w:cs="Times New Roman"/>
        </w:rPr>
        <w:t>FRS</w:t>
      </w:r>
      <w:r w:rsidRPr="004C0862">
        <w:rPr>
          <w:rFonts w:ascii="Times New Roman" w:hAnsi="Times New Roman" w:cs="Times New Roman"/>
        </w:rPr>
        <w:t xml:space="preserve">) that have been issued but are not yet effective </w:t>
      </w:r>
      <w:r>
        <w:rPr>
          <w:rFonts w:ascii="Times New Roman" w:hAnsi="Times New Roman" w:cs="Times New Roman"/>
        </w:rPr>
        <w:t xml:space="preserve">at the reporting date </w:t>
      </w:r>
      <w:r w:rsidRPr="004C0862">
        <w:rPr>
          <w:rFonts w:ascii="Times New Roman" w:hAnsi="Times New Roman" w:cs="Times New Roman"/>
        </w:rPr>
        <w:t>as follows:</w:t>
      </w:r>
    </w:p>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rPr>
      </w:pPr>
    </w:p>
    <w:tbl>
      <w:tblPr>
        <w:tblStyle w:val="TableGrid"/>
        <w:tblW w:w="9461"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1863"/>
        <w:gridCol w:w="164"/>
        <w:gridCol w:w="5740"/>
        <w:gridCol w:w="164"/>
        <w:gridCol w:w="1530"/>
      </w:tblGrid>
      <w:tr w:rsidR="005D2F5F" w:rsidRPr="005D2F5F" w:rsidTr="008667EA">
        <w:trPr>
          <w:tblHeader/>
        </w:trPr>
        <w:tc>
          <w:tcPr>
            <w:tcW w:w="1863" w:type="dxa"/>
            <w:tcBorders>
              <w:bottom w:val="single" w:sz="4" w:space="0" w:color="auto"/>
            </w:tcBorders>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r w:rsidRPr="005D2F5F">
              <w:rPr>
                <w:rFonts w:ascii="Times New Roman" w:hAnsi="Times New Roman" w:cs="Times New Roman"/>
                <w:sz w:val="16"/>
                <w:szCs w:val="16"/>
              </w:rPr>
              <w:t>TFRS</w:t>
            </w:r>
          </w:p>
        </w:tc>
        <w:tc>
          <w:tcPr>
            <w:tcW w:w="164" w:type="dxa"/>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c>
          <w:tcPr>
            <w:tcW w:w="5740" w:type="dxa"/>
            <w:tcBorders>
              <w:bottom w:val="single" w:sz="4" w:space="0" w:color="auto"/>
            </w:tcBorders>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r w:rsidRPr="005D2F5F">
              <w:rPr>
                <w:rFonts w:ascii="Times New Roman" w:hAnsi="Times New Roman" w:cs="Times New Roman"/>
                <w:sz w:val="16"/>
                <w:szCs w:val="16"/>
              </w:rPr>
              <w:t>Topic</w:t>
            </w:r>
          </w:p>
        </w:tc>
        <w:tc>
          <w:tcPr>
            <w:tcW w:w="164" w:type="dxa"/>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c>
          <w:tcPr>
            <w:tcW w:w="1530" w:type="dxa"/>
            <w:tcBorders>
              <w:bottom w:val="single" w:sz="4" w:space="0" w:color="auto"/>
            </w:tcBorders>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r w:rsidRPr="005D2F5F">
              <w:rPr>
                <w:rFonts w:ascii="Times New Roman" w:hAnsi="Times New Roman" w:cs="Times New Roman"/>
                <w:sz w:val="16"/>
                <w:szCs w:val="16"/>
              </w:rPr>
              <w:t>Effective date</w:t>
            </w:r>
          </w:p>
        </w:tc>
      </w:tr>
      <w:tr w:rsidR="005D2F5F" w:rsidRPr="005D2F5F" w:rsidTr="008667EA">
        <w:trPr>
          <w:tblHeader/>
        </w:trPr>
        <w:tc>
          <w:tcPr>
            <w:tcW w:w="1863" w:type="dxa"/>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c>
          <w:tcPr>
            <w:tcW w:w="164" w:type="dxa"/>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c>
          <w:tcPr>
            <w:tcW w:w="5740" w:type="dxa"/>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c>
          <w:tcPr>
            <w:tcW w:w="164" w:type="dxa"/>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c>
          <w:tcPr>
            <w:tcW w:w="1530" w:type="dxa"/>
          </w:tcPr>
          <w:p w:rsidR="005D2F5F" w:rsidRPr="005D2F5F"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2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Share-based Payment</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3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Business Combinations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4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Insurance Contracts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5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Non-current Assets held for Sale and Discontinued Operations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6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Exploration for and Evaluation of Mineral Resources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8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Operating Segments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10</w:t>
            </w:r>
            <w:r w:rsidRPr="005D2F5F">
              <w:rPr>
                <w:rFonts w:ascii="Times New Roman" w:hAnsi="Times New Roman" w:cs="Times New Roman"/>
                <w:sz w:val="16"/>
                <w:szCs w:val="16"/>
                <w:cs/>
              </w:rPr>
              <w:t xml:space="preserve"> </w:t>
            </w:r>
            <w:r w:rsidRPr="005D2F5F">
              <w:rPr>
                <w:rFonts w:ascii="Times New Roman" w:hAnsi="Times New Roman" w:cs="Times New Roman"/>
                <w:sz w:val="16"/>
                <w:szCs w:val="16"/>
              </w:rPr>
              <w:t>(revised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Consolidated Financial Statements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11</w:t>
            </w:r>
            <w:r w:rsidRPr="005D2F5F">
              <w:rPr>
                <w:rFonts w:ascii="Times New Roman" w:hAnsi="Times New Roman" w:cs="Times New Roman"/>
                <w:sz w:val="16"/>
                <w:szCs w:val="16"/>
                <w:cs/>
              </w:rPr>
              <w:t xml:space="preserve"> </w:t>
            </w:r>
            <w:r w:rsidRPr="005D2F5F">
              <w:rPr>
                <w:rFonts w:ascii="Times New Roman" w:hAnsi="Times New Roman" w:cs="Times New Roman"/>
                <w:sz w:val="16"/>
                <w:szCs w:val="16"/>
              </w:rPr>
              <w:t>(revised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Joint Arrangements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12</w:t>
            </w:r>
            <w:r w:rsidRPr="005D2F5F">
              <w:rPr>
                <w:rFonts w:ascii="Times New Roman" w:hAnsi="Times New Roman" w:cs="Times New Roman"/>
                <w:sz w:val="16"/>
                <w:szCs w:val="16"/>
                <w:cs/>
              </w:rPr>
              <w:t xml:space="preserve"> </w:t>
            </w:r>
            <w:r w:rsidRPr="005D2F5F">
              <w:rPr>
                <w:rFonts w:ascii="Times New Roman" w:hAnsi="Times New Roman" w:cs="Times New Roman"/>
                <w:sz w:val="16"/>
                <w:szCs w:val="16"/>
              </w:rPr>
              <w:t>(revised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Disclosure of Interests in Other Entities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TFRS 13</w:t>
            </w:r>
            <w:r w:rsidRPr="005D2F5F">
              <w:rPr>
                <w:rFonts w:ascii="Times New Roman" w:hAnsi="Times New Roman" w:cs="Times New Roman"/>
                <w:sz w:val="16"/>
                <w:szCs w:val="16"/>
                <w:cs/>
              </w:rPr>
              <w:t xml:space="preserve"> </w:t>
            </w:r>
            <w:r w:rsidRPr="005D2F5F">
              <w:rPr>
                <w:rFonts w:ascii="Times New Roman" w:hAnsi="Times New Roman" w:cs="Times New Roman"/>
                <w:sz w:val="16"/>
                <w:szCs w:val="16"/>
              </w:rPr>
              <w:t>(revised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Fair Value Measurement</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1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Presentation of Financial Statements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2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Inventories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7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Statement of Cash Flows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8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Accounting Policies, Changes in Accounting Estimates and Errors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10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Events after the Reporting Period</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11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Construction Contracts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12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Income Taxes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16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Property, Plant and Equipment</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17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Leases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18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Revenue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19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Employee Benefits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20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Accounting for Government Grants and Disclosure of Government Assistance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lastRenderedPageBreak/>
              <w:t>TAS 21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The Effects of Changes in Foreign Exchange Rates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23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Borrowing Costs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24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Related Party Disclosures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26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Accounting and Reporting by Retirement Benefit Plans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27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Separate Financial Statements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28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Investments in Associates and Joint Ventures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29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Financial Reporting in Hyperinflationary Economies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33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Earnings per Share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34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Interim Financial Reporting</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36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Impairment of Assets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37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Provisions, Contingent Liabilities and Contingent Assets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38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Intangible Assets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40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Investment Property</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TAS 41 (revised 2017)</w:t>
            </w:r>
          </w:p>
        </w:tc>
        <w:tc>
          <w:tcPr>
            <w:tcW w:w="164" w:type="dxa"/>
          </w:tcPr>
          <w:p w:rsidR="005D2F5F" w:rsidRPr="005D2F5F" w:rsidRDefault="005D2F5F" w:rsidP="005D2F5F">
            <w:pPr>
              <w:pStyle w:val="BodyText"/>
              <w:spacing w:after="0"/>
              <w:ind w:left="252" w:hanging="252"/>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52"/>
              <w:rPr>
                <w:rFonts w:ascii="Times New Roman" w:hAnsi="Times New Roman" w:cs="Times New Roman"/>
                <w:sz w:val="16"/>
                <w:szCs w:val="16"/>
              </w:rPr>
            </w:pPr>
            <w:r w:rsidRPr="005D2F5F">
              <w:rPr>
                <w:rFonts w:ascii="Times New Roman" w:hAnsi="Times New Roman" w:cs="Times New Roman"/>
                <w:sz w:val="16"/>
                <w:szCs w:val="16"/>
              </w:rPr>
              <w:t>Agriculture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1 (revised 2017)</w:t>
            </w:r>
          </w:p>
        </w:tc>
        <w:tc>
          <w:tcPr>
            <w:tcW w:w="164" w:type="dxa"/>
          </w:tcPr>
          <w:p w:rsidR="005D2F5F" w:rsidRPr="005D2F5F" w:rsidRDefault="005D2F5F" w:rsidP="005D2F5F">
            <w:pPr>
              <w:pStyle w:val="BodyText"/>
              <w:spacing w:after="0"/>
              <w:jc w:val="thaiDistribute"/>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Changes in Existing Decommissioning, Restoration and Similar Liabilities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4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Determining whether an Arrangement contains a Lease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5 (revised 2017)</w:t>
            </w:r>
          </w:p>
        </w:tc>
        <w:tc>
          <w:tcPr>
            <w:tcW w:w="164" w:type="dxa"/>
          </w:tcPr>
          <w:p w:rsidR="005D2F5F" w:rsidRPr="005D2F5F" w:rsidRDefault="005D2F5F" w:rsidP="005D2F5F">
            <w:pPr>
              <w:pStyle w:val="BodyText"/>
              <w:spacing w:after="0"/>
              <w:jc w:val="thaiDistribute"/>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Rights to Interests arising from Decommissioning, Restoration and Environmental Rehabilitation Funds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7 (revised 2017)</w:t>
            </w:r>
          </w:p>
        </w:tc>
        <w:tc>
          <w:tcPr>
            <w:tcW w:w="164" w:type="dxa"/>
          </w:tcPr>
          <w:p w:rsidR="005D2F5F" w:rsidRPr="005D2F5F" w:rsidRDefault="005D2F5F" w:rsidP="005D2F5F">
            <w:pPr>
              <w:pStyle w:val="BodyText"/>
              <w:spacing w:after="0"/>
              <w:jc w:val="thaiDistribute"/>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Applying the Restatement Approach under TAS 29 (revised 2017) Financial Reporting in Hyperinflationary Economies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10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Interim Financial Reporting and Impairment</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12 (revised 2017)</w:t>
            </w:r>
          </w:p>
        </w:tc>
        <w:tc>
          <w:tcPr>
            <w:tcW w:w="164" w:type="dxa"/>
          </w:tcPr>
          <w:p w:rsidR="005D2F5F" w:rsidRPr="005D2F5F" w:rsidRDefault="005D2F5F" w:rsidP="005D2F5F">
            <w:pPr>
              <w:pStyle w:val="BodyText"/>
              <w:spacing w:after="0"/>
              <w:ind w:left="252" w:hanging="270"/>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70"/>
              <w:rPr>
                <w:rFonts w:ascii="Times New Roman" w:hAnsi="Times New Roman" w:cs="Times New Roman"/>
                <w:sz w:val="16"/>
                <w:szCs w:val="16"/>
              </w:rPr>
            </w:pPr>
            <w:r w:rsidRPr="005D2F5F">
              <w:rPr>
                <w:rFonts w:ascii="Times New Roman" w:hAnsi="Times New Roman" w:cs="Times New Roman"/>
                <w:sz w:val="16"/>
                <w:szCs w:val="16"/>
              </w:rPr>
              <w:t>Service Concession Arrangements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13 (revised 2017)</w:t>
            </w:r>
          </w:p>
        </w:tc>
        <w:tc>
          <w:tcPr>
            <w:tcW w:w="164" w:type="dxa"/>
          </w:tcPr>
          <w:p w:rsidR="005D2F5F" w:rsidRPr="005D2F5F" w:rsidRDefault="005D2F5F" w:rsidP="005D2F5F">
            <w:pPr>
              <w:pStyle w:val="BodyText"/>
              <w:spacing w:after="0"/>
              <w:ind w:left="252" w:hanging="270"/>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70"/>
              <w:rPr>
                <w:rFonts w:ascii="Times New Roman" w:hAnsi="Times New Roman" w:cs="Times New Roman"/>
                <w:sz w:val="16"/>
                <w:szCs w:val="16"/>
              </w:rPr>
            </w:pPr>
            <w:r w:rsidRPr="005D2F5F">
              <w:rPr>
                <w:rFonts w:ascii="Times New Roman" w:hAnsi="Times New Roman" w:cs="Times New Roman"/>
                <w:sz w:val="16"/>
                <w:szCs w:val="16"/>
              </w:rPr>
              <w:t xml:space="preserve">Customer Loyalty </w:t>
            </w:r>
            <w:proofErr w:type="spellStart"/>
            <w:r w:rsidRPr="005D2F5F">
              <w:rPr>
                <w:rFonts w:ascii="Times New Roman" w:hAnsi="Times New Roman" w:cs="Times New Roman"/>
                <w:sz w:val="16"/>
                <w:szCs w:val="16"/>
              </w:rPr>
              <w:t>Programmes</w:t>
            </w:r>
            <w:proofErr w:type="spellEnd"/>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14</w:t>
            </w:r>
            <w:r w:rsidRPr="005D2F5F">
              <w:rPr>
                <w:rFonts w:ascii="Times New Roman" w:hAnsi="Times New Roman" w:cs="Times New Roman"/>
                <w:sz w:val="16"/>
                <w:szCs w:val="16"/>
                <w:cs/>
              </w:rPr>
              <w:t xml:space="preserve"> </w:t>
            </w:r>
            <w:r w:rsidRPr="005D2F5F">
              <w:rPr>
                <w:rFonts w:ascii="Times New Roman" w:hAnsi="Times New Roman" w:cs="Times New Roman"/>
                <w:sz w:val="16"/>
                <w:szCs w:val="16"/>
              </w:rPr>
              <w:t>(revised 2017)</w:t>
            </w:r>
          </w:p>
        </w:tc>
        <w:tc>
          <w:tcPr>
            <w:tcW w:w="164" w:type="dxa"/>
          </w:tcPr>
          <w:p w:rsidR="005D2F5F" w:rsidRPr="005D2F5F" w:rsidRDefault="005D2F5F" w:rsidP="005D2F5F">
            <w:pPr>
              <w:pStyle w:val="BodyText"/>
              <w:spacing w:after="0"/>
              <w:ind w:left="252" w:hanging="27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 xml:space="preserve">TAS 19 (revised 2017) </w:t>
            </w:r>
            <w:r w:rsidR="00517FC7">
              <w:rPr>
                <w:rFonts w:ascii="Times New Roman" w:hAnsi="Times New Roman" w:cs="Times New Roman"/>
                <w:sz w:val="16"/>
                <w:szCs w:val="16"/>
              </w:rPr>
              <w:t xml:space="preserve">- </w:t>
            </w:r>
            <w:r w:rsidRPr="005D2F5F">
              <w:rPr>
                <w:rFonts w:ascii="Times New Roman" w:hAnsi="Times New Roman" w:cs="Times New Roman"/>
                <w:sz w:val="16"/>
                <w:szCs w:val="16"/>
              </w:rPr>
              <w:t>The Limit on a Defined Benefit Asset, Minimum Funding Requirements and their Interaction</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15 (revised 2017)</w:t>
            </w:r>
          </w:p>
        </w:tc>
        <w:tc>
          <w:tcPr>
            <w:tcW w:w="164" w:type="dxa"/>
          </w:tcPr>
          <w:p w:rsidR="005D2F5F" w:rsidRPr="005D2F5F" w:rsidRDefault="005D2F5F" w:rsidP="005D2F5F">
            <w:pPr>
              <w:pStyle w:val="BodyText"/>
              <w:spacing w:after="0"/>
              <w:ind w:left="252" w:hanging="27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Agreements for the Construction of Real Estate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17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Distributions of Non-cash Assets to Owners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18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Transfers of Assets from Customers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20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Stripping Costs in the Production Phase of a Surface Mine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TFRIC 21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Levies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TSIC 10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4C6513" w:rsidP="005D2F5F">
            <w:pPr>
              <w:pStyle w:val="BodyText"/>
              <w:spacing w:after="0"/>
              <w:rPr>
                <w:rFonts w:ascii="Times New Roman" w:hAnsi="Times New Roman" w:cs="Times New Roman"/>
                <w:sz w:val="16"/>
                <w:szCs w:val="16"/>
              </w:rPr>
            </w:pPr>
            <w:r>
              <w:rPr>
                <w:rFonts w:ascii="Times New Roman" w:hAnsi="Times New Roman" w:cs="Times New Roman"/>
                <w:sz w:val="16"/>
                <w:szCs w:val="16"/>
              </w:rPr>
              <w:t>Government Assistance-</w:t>
            </w:r>
            <w:r w:rsidR="005D2F5F" w:rsidRPr="005D2F5F">
              <w:rPr>
                <w:rFonts w:ascii="Times New Roman" w:hAnsi="Times New Roman" w:cs="Times New Roman"/>
                <w:sz w:val="16"/>
                <w:szCs w:val="16"/>
              </w:rPr>
              <w:t>No Specific Relation to Operating Activities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rPr>
                <w:rFonts w:ascii="Times New Roman" w:hAnsi="Times New Roman" w:cs="Times New Roman"/>
                <w:sz w:val="16"/>
                <w:szCs w:val="16"/>
              </w:rPr>
            </w:pPr>
            <w:r w:rsidRPr="005D2F5F">
              <w:rPr>
                <w:rFonts w:ascii="Times New Roman" w:hAnsi="Times New Roman" w:cs="Times New Roman"/>
                <w:sz w:val="16"/>
                <w:szCs w:val="16"/>
              </w:rPr>
              <w:t>TSIC 15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Operating Leases-Incentives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rPr>
                <w:rFonts w:ascii="Times New Roman" w:hAnsi="Times New Roman" w:cs="Times New Roman"/>
                <w:sz w:val="16"/>
                <w:szCs w:val="16"/>
              </w:rPr>
            </w:pPr>
            <w:r w:rsidRPr="005D2F5F">
              <w:rPr>
                <w:rFonts w:ascii="Times New Roman" w:hAnsi="Times New Roman" w:cs="Times New Roman"/>
                <w:sz w:val="16"/>
                <w:szCs w:val="16"/>
              </w:rPr>
              <w:t>TSIC 25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17FC7">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Income Taxes</w:t>
            </w:r>
            <w:r w:rsidR="00517FC7">
              <w:rPr>
                <w:rFonts w:ascii="Times New Roman" w:hAnsi="Times New Roman" w:cs="Times New Roman"/>
                <w:sz w:val="16"/>
                <w:szCs w:val="16"/>
              </w:rPr>
              <w:t>-</w:t>
            </w:r>
            <w:r w:rsidRPr="005D2F5F">
              <w:rPr>
                <w:rFonts w:ascii="Times New Roman" w:hAnsi="Times New Roman" w:cs="Times New Roman"/>
                <w:sz w:val="16"/>
                <w:szCs w:val="16"/>
              </w:rPr>
              <w:t>Changes in the Tax Status of an Entity or its Shareholders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rPr>
                <w:rFonts w:ascii="Times New Roman" w:hAnsi="Times New Roman" w:cs="Times New Roman"/>
                <w:sz w:val="16"/>
                <w:szCs w:val="16"/>
              </w:rPr>
            </w:pPr>
            <w:r w:rsidRPr="005D2F5F">
              <w:rPr>
                <w:rFonts w:ascii="Times New Roman" w:hAnsi="Times New Roman" w:cs="Times New Roman"/>
                <w:sz w:val="16"/>
                <w:szCs w:val="16"/>
              </w:rPr>
              <w:t>TSIC 27 (revised 2017)</w:t>
            </w:r>
          </w:p>
        </w:tc>
        <w:tc>
          <w:tcPr>
            <w:tcW w:w="164" w:type="dxa"/>
          </w:tcPr>
          <w:p w:rsidR="005D2F5F" w:rsidRPr="005D2F5F" w:rsidRDefault="005D2F5F" w:rsidP="005D2F5F">
            <w:pPr>
              <w:pStyle w:val="BodyText"/>
              <w:spacing w:after="0"/>
              <w:jc w:val="thaiDistribute"/>
              <w:rPr>
                <w:rFonts w:ascii="Times New Roman" w:hAnsi="Times New Roman" w:cs="Times New Roman"/>
                <w:sz w:val="16"/>
                <w:szCs w:val="16"/>
              </w:rPr>
            </w:pPr>
          </w:p>
        </w:tc>
        <w:tc>
          <w:tcPr>
            <w:tcW w:w="5740" w:type="dxa"/>
          </w:tcPr>
          <w:p w:rsidR="005D2F5F" w:rsidRPr="005D2F5F" w:rsidRDefault="005D2F5F" w:rsidP="005D2F5F">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Evaluating the Substance of Transactions Involving the Legal Form of a Lease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TSIC 29 (revised 2017)</w:t>
            </w:r>
          </w:p>
        </w:tc>
        <w:tc>
          <w:tcPr>
            <w:tcW w:w="164" w:type="dxa"/>
          </w:tcPr>
          <w:p w:rsidR="005D2F5F" w:rsidRPr="005D2F5F" w:rsidRDefault="005D2F5F" w:rsidP="005D2F5F">
            <w:pPr>
              <w:pStyle w:val="BodyText"/>
              <w:spacing w:after="0"/>
              <w:ind w:left="252" w:hanging="270"/>
              <w:rPr>
                <w:rFonts w:ascii="Times New Roman" w:hAnsi="Times New Roman" w:cs="Times New Roman"/>
                <w:sz w:val="16"/>
                <w:szCs w:val="16"/>
              </w:rPr>
            </w:pPr>
          </w:p>
        </w:tc>
        <w:tc>
          <w:tcPr>
            <w:tcW w:w="5740" w:type="dxa"/>
          </w:tcPr>
          <w:p w:rsidR="005D2F5F" w:rsidRPr="005D2F5F" w:rsidRDefault="005D2F5F" w:rsidP="005D2F5F">
            <w:pPr>
              <w:pStyle w:val="BodyText"/>
              <w:spacing w:after="0"/>
              <w:ind w:left="252" w:hanging="270"/>
              <w:rPr>
                <w:rFonts w:ascii="Times New Roman" w:hAnsi="Times New Roman" w:cs="Times New Roman"/>
                <w:sz w:val="16"/>
                <w:szCs w:val="16"/>
              </w:rPr>
            </w:pPr>
            <w:r w:rsidRPr="005D2F5F">
              <w:rPr>
                <w:rFonts w:ascii="Times New Roman" w:hAnsi="Times New Roman" w:cs="Times New Roman"/>
                <w:sz w:val="16"/>
                <w:szCs w:val="16"/>
              </w:rPr>
              <w:t>Service Concession Arrangements Disclosure</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pStyle w:val="BodyText"/>
              <w:spacing w:after="0"/>
              <w:ind w:right="-405"/>
              <w:rPr>
                <w:rFonts w:ascii="Times New Roman" w:hAnsi="Times New Roman" w:cs="Times New Roman"/>
                <w:sz w:val="16"/>
                <w:szCs w:val="16"/>
              </w:rPr>
            </w:pPr>
            <w:r w:rsidRPr="005D2F5F">
              <w:rPr>
                <w:rFonts w:ascii="Times New Roman" w:hAnsi="Times New Roman" w:cs="Times New Roman"/>
                <w:sz w:val="16"/>
                <w:szCs w:val="16"/>
              </w:rPr>
              <w:t>TSIC 31 (revised 2017)</w:t>
            </w:r>
          </w:p>
        </w:tc>
        <w:tc>
          <w:tcPr>
            <w:tcW w:w="164" w:type="dxa"/>
          </w:tcPr>
          <w:p w:rsidR="005D2F5F" w:rsidRPr="005D2F5F" w:rsidRDefault="005D2F5F" w:rsidP="005D2F5F">
            <w:pPr>
              <w:pStyle w:val="BodyText"/>
              <w:spacing w:after="0"/>
              <w:ind w:left="252" w:hanging="270"/>
              <w:rPr>
                <w:rFonts w:ascii="Times New Roman" w:hAnsi="Times New Roman" w:cs="Times New Roman"/>
                <w:sz w:val="16"/>
                <w:szCs w:val="16"/>
              </w:rPr>
            </w:pPr>
          </w:p>
        </w:tc>
        <w:tc>
          <w:tcPr>
            <w:tcW w:w="5740" w:type="dxa"/>
          </w:tcPr>
          <w:p w:rsidR="005D2F5F" w:rsidRPr="005D2F5F" w:rsidRDefault="00517FC7" w:rsidP="005D2F5F">
            <w:pPr>
              <w:pStyle w:val="BodyText"/>
              <w:spacing w:after="0"/>
              <w:rPr>
                <w:rFonts w:ascii="Times New Roman" w:hAnsi="Times New Roman" w:cs="Times New Roman"/>
                <w:sz w:val="16"/>
                <w:szCs w:val="16"/>
              </w:rPr>
            </w:pPr>
            <w:r>
              <w:rPr>
                <w:rFonts w:ascii="Times New Roman" w:hAnsi="Times New Roman" w:cs="Times New Roman"/>
                <w:sz w:val="16"/>
                <w:szCs w:val="16"/>
              </w:rPr>
              <w:t>Revenue-</w:t>
            </w:r>
            <w:r w:rsidR="005D2F5F" w:rsidRPr="005D2F5F">
              <w:rPr>
                <w:rFonts w:ascii="Times New Roman" w:hAnsi="Times New Roman" w:cs="Times New Roman"/>
                <w:sz w:val="16"/>
                <w:szCs w:val="16"/>
              </w:rPr>
              <w:t>Barter Transactions Involving Advertising Services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r w:rsidR="005D2F5F" w:rsidRPr="005D2F5F" w:rsidTr="008667EA">
        <w:tc>
          <w:tcPr>
            <w:tcW w:w="1863" w:type="dxa"/>
          </w:tcPr>
          <w:p w:rsidR="005D2F5F" w:rsidRPr="005D2F5F" w:rsidRDefault="005D2F5F" w:rsidP="005D2F5F">
            <w:pPr>
              <w:rPr>
                <w:rFonts w:ascii="Times New Roman" w:hAnsi="Times New Roman" w:cs="Times New Roman"/>
                <w:sz w:val="16"/>
                <w:szCs w:val="16"/>
              </w:rPr>
            </w:pPr>
            <w:r w:rsidRPr="005D2F5F">
              <w:rPr>
                <w:rFonts w:ascii="Times New Roman" w:hAnsi="Times New Roman" w:cs="Times New Roman"/>
                <w:sz w:val="16"/>
                <w:szCs w:val="16"/>
              </w:rPr>
              <w:t>TSIC 32 (revised 2017)</w:t>
            </w:r>
          </w:p>
        </w:tc>
        <w:tc>
          <w:tcPr>
            <w:tcW w:w="164" w:type="dxa"/>
          </w:tcPr>
          <w:p w:rsidR="005D2F5F" w:rsidRPr="005D2F5F" w:rsidRDefault="005D2F5F" w:rsidP="005D2F5F">
            <w:pPr>
              <w:pStyle w:val="BodyText"/>
              <w:spacing w:after="0"/>
              <w:rPr>
                <w:rFonts w:ascii="Times New Roman" w:hAnsi="Times New Roman" w:cs="Times New Roman"/>
                <w:sz w:val="16"/>
                <w:szCs w:val="16"/>
              </w:rPr>
            </w:pPr>
          </w:p>
        </w:tc>
        <w:tc>
          <w:tcPr>
            <w:tcW w:w="5740" w:type="dxa"/>
          </w:tcPr>
          <w:p w:rsidR="005D2F5F" w:rsidRPr="005D2F5F" w:rsidRDefault="005D2F5F" w:rsidP="00517FC7">
            <w:pPr>
              <w:pStyle w:val="BodyText"/>
              <w:spacing w:after="0"/>
              <w:rPr>
                <w:rFonts w:ascii="Times New Roman" w:hAnsi="Times New Roman" w:cs="Times New Roman"/>
                <w:sz w:val="16"/>
                <w:szCs w:val="16"/>
              </w:rPr>
            </w:pPr>
            <w:r w:rsidRPr="005D2F5F">
              <w:rPr>
                <w:rFonts w:ascii="Times New Roman" w:hAnsi="Times New Roman" w:cs="Times New Roman"/>
                <w:sz w:val="16"/>
                <w:szCs w:val="16"/>
              </w:rPr>
              <w:t>Intangible Assets</w:t>
            </w:r>
            <w:r w:rsidR="00517FC7">
              <w:rPr>
                <w:rFonts w:ascii="Times New Roman" w:hAnsi="Times New Roman" w:cs="Times New Roman"/>
                <w:sz w:val="16"/>
                <w:szCs w:val="16"/>
              </w:rPr>
              <w:t>-</w:t>
            </w:r>
            <w:r w:rsidRPr="005D2F5F">
              <w:rPr>
                <w:rFonts w:ascii="Times New Roman" w:hAnsi="Times New Roman" w:cs="Times New Roman"/>
                <w:sz w:val="16"/>
                <w:szCs w:val="16"/>
              </w:rPr>
              <w:t>Web Site Costs</w:t>
            </w:r>
          </w:p>
        </w:tc>
        <w:tc>
          <w:tcPr>
            <w:tcW w:w="164" w:type="dxa"/>
          </w:tcPr>
          <w:p w:rsidR="005D2F5F" w:rsidRPr="005D2F5F" w:rsidRDefault="005D2F5F" w:rsidP="005D2F5F">
            <w:pPr>
              <w:jc w:val="center"/>
              <w:rPr>
                <w:rFonts w:ascii="Times New Roman" w:hAnsi="Times New Roman" w:cs="Times New Roman"/>
                <w:sz w:val="16"/>
                <w:szCs w:val="16"/>
              </w:rPr>
            </w:pPr>
          </w:p>
        </w:tc>
        <w:tc>
          <w:tcPr>
            <w:tcW w:w="1530" w:type="dxa"/>
          </w:tcPr>
          <w:p w:rsidR="005D2F5F" w:rsidRPr="005D2F5F" w:rsidRDefault="005D2F5F" w:rsidP="005D2F5F">
            <w:pPr>
              <w:jc w:val="center"/>
              <w:rPr>
                <w:rFonts w:ascii="Times New Roman" w:hAnsi="Times New Roman" w:cs="Times New Roman"/>
                <w:sz w:val="16"/>
                <w:szCs w:val="16"/>
              </w:rPr>
            </w:pPr>
            <w:r w:rsidRPr="005D2F5F">
              <w:rPr>
                <w:rFonts w:ascii="Times New Roman" w:hAnsi="Times New Roman" w:cs="Times New Roman"/>
                <w:sz w:val="16"/>
                <w:szCs w:val="16"/>
              </w:rPr>
              <w:t>2018</w:t>
            </w:r>
          </w:p>
        </w:tc>
      </w:tr>
    </w:tbl>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rPr>
      </w:pPr>
    </w:p>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50371">
        <w:rPr>
          <w:rFonts w:ascii="Times New Roman" w:hAnsi="Times New Roman" w:cs="Times New Roman"/>
        </w:rPr>
        <w:t>Management expects to adopt and apply these revised TFRSs in accordance with the FAP’s announcement and is presently considering the potential impact on the Company’s financial statements of these revised TFRSs.</w:t>
      </w:r>
    </w:p>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8667EA" w:rsidRPr="005D2F5F" w:rsidRDefault="008667EA"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884811"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5738A0">
        <w:rPr>
          <w:rFonts w:ascii="Times New Roman" w:hAnsi="Times New Roman" w:cs="Times New Roman"/>
          <w:b/>
          <w:bCs/>
        </w:rPr>
        <w:t>8</w:t>
      </w:r>
      <w:r w:rsidR="00884811" w:rsidRPr="00931229">
        <w:rPr>
          <w:rFonts w:ascii="Times New Roman" w:hAnsi="Times New Roman" w:cs="Times New Roman"/>
          <w:b/>
          <w:bCs/>
        </w:rPr>
        <w:t>.</w:t>
      </w:r>
      <w:r w:rsidR="00884811" w:rsidRPr="00931229">
        <w:rPr>
          <w:rFonts w:ascii="Times New Roman" w:hAnsi="Times New Roman" w:cs="Times New Roman"/>
          <w:b/>
          <w:bCs/>
        </w:rPr>
        <w:tab/>
        <w:t>APPROVAL OF FINANCIAL STATEMENTS</w:t>
      </w:r>
    </w:p>
    <w:p w:rsidR="00884811" w:rsidRPr="00931229" w:rsidRDefault="008848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964F32" w:rsidRDefault="00592D43" w:rsidP="00931229">
      <w:pPr>
        <w:spacing w:line="240" w:lineRule="exact"/>
        <w:jc w:val="both"/>
        <w:rPr>
          <w:rFonts w:ascii="Times New Roman" w:hAnsi="Times New Roman" w:cs="Times New Roman"/>
        </w:rPr>
      </w:pPr>
      <w:r w:rsidRPr="00931229">
        <w:rPr>
          <w:rFonts w:ascii="Times New Roman" w:hAnsi="Times New Roman" w:cs="Times New Roman"/>
        </w:rPr>
        <w:t xml:space="preserve">The Company’s </w:t>
      </w:r>
      <w:r w:rsidR="00F322CE" w:rsidRPr="00931229">
        <w:rPr>
          <w:rFonts w:ascii="Times New Roman" w:hAnsi="Times New Roman" w:cs="Times New Roman"/>
        </w:rPr>
        <w:t>d</w:t>
      </w:r>
      <w:r w:rsidRPr="00931229">
        <w:rPr>
          <w:rFonts w:ascii="Times New Roman" w:hAnsi="Times New Roman" w:cs="Times New Roman"/>
        </w:rPr>
        <w:t>irectors ha</w:t>
      </w:r>
      <w:r w:rsidR="0058612E" w:rsidRPr="00931229">
        <w:rPr>
          <w:rFonts w:ascii="Times New Roman" w:hAnsi="Times New Roman" w:cs="Times New Roman"/>
        </w:rPr>
        <w:t>ve</w:t>
      </w:r>
      <w:r w:rsidRPr="00931229">
        <w:rPr>
          <w:rFonts w:ascii="Times New Roman" w:hAnsi="Times New Roman" w:cs="Times New Roman"/>
        </w:rPr>
        <w:t xml:space="preserve"> authorized these</w:t>
      </w:r>
      <w:r w:rsidR="00D17D7A" w:rsidRPr="00931229">
        <w:rPr>
          <w:rFonts w:ascii="Times New Roman" w:hAnsi="Times New Roman" w:cs="Times New Roman"/>
        </w:rPr>
        <w:t xml:space="preserve"> </w:t>
      </w:r>
      <w:r w:rsidRPr="00931229">
        <w:rPr>
          <w:rFonts w:ascii="Times New Roman" w:hAnsi="Times New Roman" w:cs="Times New Roman"/>
        </w:rPr>
        <w:t>financial statements for issue on</w:t>
      </w:r>
      <w:r w:rsidR="005F54BE" w:rsidRPr="00931229">
        <w:rPr>
          <w:rFonts w:ascii="Times New Roman" w:hAnsi="Times New Roman" w:cs="Times New Roman"/>
        </w:rPr>
        <w:t xml:space="preserve"> </w:t>
      </w:r>
      <w:r w:rsidR="00F5177E">
        <w:rPr>
          <w:rFonts w:ascii="Times New Roman" w:hAnsi="Times New Roman" w:cs="Times New Roman"/>
        </w:rPr>
        <w:t>February</w:t>
      </w:r>
      <w:r w:rsidR="009E781E" w:rsidRPr="00931229">
        <w:rPr>
          <w:rFonts w:ascii="Times New Roman" w:hAnsi="Times New Roman" w:cs="Times New Roman"/>
        </w:rPr>
        <w:t xml:space="preserve"> </w:t>
      </w:r>
      <w:r w:rsidR="00F5177E">
        <w:rPr>
          <w:rFonts w:ascii="Times New Roman" w:hAnsi="Times New Roman" w:cs="Times New Roman"/>
        </w:rPr>
        <w:t>28</w:t>
      </w:r>
      <w:r w:rsidR="008E09A6" w:rsidRPr="00931229">
        <w:rPr>
          <w:rFonts w:ascii="Times New Roman" w:hAnsi="Times New Roman" w:cs="Times New Roman"/>
        </w:rPr>
        <w:t>,</w:t>
      </w:r>
      <w:r w:rsidRPr="00931229">
        <w:rPr>
          <w:rFonts w:ascii="Times New Roman" w:hAnsi="Times New Roman" w:cs="Times New Roman"/>
        </w:rPr>
        <w:t xml:space="preserve"> 201</w:t>
      </w:r>
      <w:r w:rsidR="00F5177E">
        <w:rPr>
          <w:rFonts w:ascii="Times New Roman" w:hAnsi="Times New Roman" w:cs="Times New Roman"/>
        </w:rPr>
        <w:t>8</w:t>
      </w:r>
      <w:r w:rsidRPr="00931229">
        <w:rPr>
          <w:rFonts w:ascii="Times New Roman" w:hAnsi="Times New Roman" w:cs="Times New Roman"/>
        </w:rPr>
        <w:t>.</w:t>
      </w:r>
    </w:p>
    <w:sectPr w:rsidR="00301800" w:rsidRPr="00964F32" w:rsidSect="009B071A">
      <w:headerReference w:type="default" r:id="rId8"/>
      <w:footerReference w:type="even" r:id="rId9"/>
      <w:footerReference w:type="default" r:id="rId10"/>
      <w:headerReference w:type="first" r:id="rId11"/>
      <w:footerReference w:type="first" r:id="rId12"/>
      <w:type w:val="continuous"/>
      <w:pgSz w:w="11909" w:h="16834" w:code="9"/>
      <w:pgMar w:top="1296" w:right="1152" w:bottom="432" w:left="1440" w:header="475" w:footer="432" w:gutter="0"/>
      <w:pgNumType w:start="1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1BB" w:rsidRDefault="009151BB">
      <w:r>
        <w:separator/>
      </w:r>
    </w:p>
  </w:endnote>
  <w:endnote w:type="continuationSeparator" w:id="0">
    <w:p w:rsidR="009151BB" w:rsidRDefault="0091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21A" w:rsidRDefault="00C5421A"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C5421A" w:rsidRDefault="00C5421A"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21A" w:rsidRPr="00226C89" w:rsidRDefault="00C5421A"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7E04D6">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rsidR="00C5421A" w:rsidRPr="005D35D7" w:rsidRDefault="00C5421A">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7E04D6">
          <w:rPr>
            <w:rFonts w:ascii="Times New Roman" w:hAnsi="Times New Roman" w:cs="Times New Roman"/>
            <w:noProof/>
          </w:rPr>
          <w:t>12</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1BB" w:rsidRDefault="009151BB">
      <w:r>
        <w:separator/>
      </w:r>
    </w:p>
  </w:footnote>
  <w:footnote w:type="continuationSeparator" w:id="0">
    <w:p w:rsidR="009151BB" w:rsidRDefault="00915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21A" w:rsidRDefault="00C5421A"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C5421A" w:rsidRDefault="00C5421A" w:rsidP="00666A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C5421A" w:rsidRDefault="00C5421A"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C5421A" w:rsidRPr="000B3EE4" w:rsidRDefault="00C5421A" w:rsidP="00BE02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sidRPr="000B3EE4">
      <w:rPr>
        <w:rFonts w:ascii="Times New Roman" w:hAnsi="Times New Roman" w:cs="Times New Roman"/>
        <w:b/>
        <w:bCs/>
      </w:rPr>
      <w:t>Notes to</w:t>
    </w:r>
    <w:r>
      <w:rPr>
        <w:rFonts w:ascii="Times New Roman" w:hAnsi="Times New Roman" w:cs="Times New Roman"/>
        <w:b/>
        <w:bCs/>
      </w:rPr>
      <w:t xml:space="preserve"> Financial Statements (Continued)</w:t>
    </w:r>
  </w:p>
  <w:p w:rsidR="00C5421A" w:rsidRPr="000B3EE4" w:rsidRDefault="00C5421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December 31</w:t>
    </w:r>
    <w:r w:rsidRPr="000B3EE4">
      <w:rPr>
        <w:rFonts w:ascii="Times New Roman" w:hAnsi="Times New Roman" w:cs="Times New Roman"/>
        <w:b/>
        <w:bCs/>
      </w:rPr>
      <w:t>, 201</w:t>
    </w:r>
    <w:r>
      <w:rPr>
        <w:rFonts w:ascii="Times New Roman" w:hAnsi="Times New Roman" w:cs="Times New Roman"/>
        <w:b/>
        <w:bCs/>
      </w:rPr>
      <w:t xml:space="preserve">7 </w:t>
    </w:r>
  </w:p>
  <w:p w:rsidR="00C5421A" w:rsidRPr="00781D5B" w:rsidRDefault="00C5421A"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C5421A" w:rsidRPr="00781D5B" w:rsidRDefault="00C5421A"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21A" w:rsidRDefault="00C5421A"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C5421A" w:rsidRDefault="00C5421A" w:rsidP="00DF1C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C5421A" w:rsidRDefault="00C5421A" w:rsidP="009C1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C5421A" w:rsidRPr="000B3EE4" w:rsidRDefault="00C5421A" w:rsidP="00946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sidRPr="000B3EE4">
      <w:rPr>
        <w:rFonts w:ascii="Times New Roman" w:hAnsi="Times New Roman" w:cs="Times New Roman"/>
        <w:b/>
        <w:bCs/>
      </w:rPr>
      <w:t>Notes to</w:t>
    </w:r>
    <w:r>
      <w:rPr>
        <w:rFonts w:ascii="Times New Roman" w:hAnsi="Times New Roman" w:cs="Times New Roman"/>
        <w:b/>
        <w:bCs/>
      </w:rPr>
      <w:t xml:space="preserve"> Financial Statements</w:t>
    </w:r>
  </w:p>
  <w:p w:rsidR="00C5421A" w:rsidRPr="000B3EE4" w:rsidRDefault="00C5421A"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December 31</w:t>
    </w:r>
    <w:r w:rsidRPr="000B3EE4">
      <w:rPr>
        <w:rFonts w:ascii="Times New Roman" w:hAnsi="Times New Roman" w:cs="Times New Roman"/>
        <w:b/>
        <w:bCs/>
      </w:rPr>
      <w:t>, 201</w:t>
    </w:r>
    <w:r>
      <w:rPr>
        <w:rFonts w:ascii="Times New Roman" w:hAnsi="Times New Roman" w:cs="Times New Roman"/>
        <w:b/>
        <w:bCs/>
      </w:rPr>
      <w:t xml:space="preserve">7 </w:t>
    </w:r>
  </w:p>
  <w:p w:rsidR="00C5421A" w:rsidRPr="00781D5B" w:rsidRDefault="00C5421A"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C5421A" w:rsidRPr="00781D5B" w:rsidRDefault="00C5421A"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422DBD"/>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0A78D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8E0AE2"/>
    <w:multiLevelType w:val="hybridMultilevel"/>
    <w:tmpl w:val="5EF6577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3"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7112E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7"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32"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3"/>
  </w:num>
  <w:num w:numId="13">
    <w:abstractNumId w:val="29"/>
  </w:num>
  <w:num w:numId="14">
    <w:abstractNumId w:val="19"/>
  </w:num>
  <w:num w:numId="15">
    <w:abstractNumId w:val="21"/>
  </w:num>
  <w:num w:numId="16">
    <w:abstractNumId w:val="31"/>
  </w:num>
  <w:num w:numId="17">
    <w:abstractNumId w:val="27"/>
  </w:num>
  <w:num w:numId="18">
    <w:abstractNumId w:val="18"/>
  </w:num>
  <w:num w:numId="19">
    <w:abstractNumId w:val="26"/>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4"/>
  </w:num>
  <w:num w:numId="23">
    <w:abstractNumId w:val="12"/>
  </w:num>
  <w:num w:numId="24">
    <w:abstractNumId w:val="25"/>
  </w:num>
  <w:num w:numId="25">
    <w:abstractNumId w:val="35"/>
  </w:num>
  <w:num w:numId="26">
    <w:abstractNumId w:val="33"/>
  </w:num>
  <w:num w:numId="27">
    <w:abstractNumId w:val="15"/>
  </w:num>
  <w:num w:numId="28">
    <w:abstractNumId w:val="23"/>
  </w:num>
  <w:num w:numId="29">
    <w:abstractNumId w:val="23"/>
  </w:num>
  <w:num w:numId="30">
    <w:abstractNumId w:val="14"/>
  </w:num>
  <w:num w:numId="31">
    <w:abstractNumId w:val="10"/>
  </w:num>
  <w:num w:numId="32">
    <w:abstractNumId w:val="36"/>
  </w:num>
  <w:num w:numId="33">
    <w:abstractNumId w:val="32"/>
  </w:num>
  <w:num w:numId="34">
    <w:abstractNumId w:val="30"/>
  </w:num>
  <w:num w:numId="35">
    <w:abstractNumId w:val="24"/>
  </w:num>
  <w:num w:numId="36">
    <w:abstractNumId w:val="16"/>
  </w:num>
  <w:num w:numId="37">
    <w:abstractNumId w:val="11"/>
  </w:num>
  <w:num w:numId="38">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F1E"/>
    <w:rsid w:val="00002F43"/>
    <w:rsid w:val="00002FC9"/>
    <w:rsid w:val="00003358"/>
    <w:rsid w:val="000033A9"/>
    <w:rsid w:val="00003523"/>
    <w:rsid w:val="00003DA2"/>
    <w:rsid w:val="00004178"/>
    <w:rsid w:val="000051ED"/>
    <w:rsid w:val="0000529E"/>
    <w:rsid w:val="00005492"/>
    <w:rsid w:val="00005D24"/>
    <w:rsid w:val="00005DBC"/>
    <w:rsid w:val="000061B2"/>
    <w:rsid w:val="00006BAB"/>
    <w:rsid w:val="000076E0"/>
    <w:rsid w:val="00007752"/>
    <w:rsid w:val="000101A3"/>
    <w:rsid w:val="00010613"/>
    <w:rsid w:val="0001153F"/>
    <w:rsid w:val="0001174B"/>
    <w:rsid w:val="00011DDC"/>
    <w:rsid w:val="00012814"/>
    <w:rsid w:val="00012833"/>
    <w:rsid w:val="00012FC1"/>
    <w:rsid w:val="00013283"/>
    <w:rsid w:val="00013C2A"/>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4586"/>
    <w:rsid w:val="000245F0"/>
    <w:rsid w:val="00024EAB"/>
    <w:rsid w:val="000261B6"/>
    <w:rsid w:val="000261DA"/>
    <w:rsid w:val="00026AC3"/>
    <w:rsid w:val="00026E6B"/>
    <w:rsid w:val="00026E6E"/>
    <w:rsid w:val="00030060"/>
    <w:rsid w:val="000309C8"/>
    <w:rsid w:val="00031353"/>
    <w:rsid w:val="000318D1"/>
    <w:rsid w:val="000325D0"/>
    <w:rsid w:val="00032F55"/>
    <w:rsid w:val="00033064"/>
    <w:rsid w:val="00033532"/>
    <w:rsid w:val="00033606"/>
    <w:rsid w:val="00033739"/>
    <w:rsid w:val="00033D8F"/>
    <w:rsid w:val="00033F19"/>
    <w:rsid w:val="00033FFF"/>
    <w:rsid w:val="00034291"/>
    <w:rsid w:val="000342EA"/>
    <w:rsid w:val="00034344"/>
    <w:rsid w:val="000347AC"/>
    <w:rsid w:val="00034A9A"/>
    <w:rsid w:val="00035A5B"/>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338"/>
    <w:rsid w:val="00043E26"/>
    <w:rsid w:val="00043E4A"/>
    <w:rsid w:val="000446F6"/>
    <w:rsid w:val="000469CE"/>
    <w:rsid w:val="00046A01"/>
    <w:rsid w:val="00046BAD"/>
    <w:rsid w:val="00046C3A"/>
    <w:rsid w:val="00047471"/>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507F"/>
    <w:rsid w:val="000560F3"/>
    <w:rsid w:val="000565B5"/>
    <w:rsid w:val="00056615"/>
    <w:rsid w:val="000567B0"/>
    <w:rsid w:val="000568F5"/>
    <w:rsid w:val="0005698A"/>
    <w:rsid w:val="00056A6D"/>
    <w:rsid w:val="00056A75"/>
    <w:rsid w:val="00057A11"/>
    <w:rsid w:val="000606EF"/>
    <w:rsid w:val="000606F3"/>
    <w:rsid w:val="00060D19"/>
    <w:rsid w:val="000617D0"/>
    <w:rsid w:val="00062289"/>
    <w:rsid w:val="00062A65"/>
    <w:rsid w:val="00062B80"/>
    <w:rsid w:val="00062C5E"/>
    <w:rsid w:val="00063258"/>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9DB"/>
    <w:rsid w:val="00070DF2"/>
    <w:rsid w:val="00070FA8"/>
    <w:rsid w:val="000722DD"/>
    <w:rsid w:val="00072A7B"/>
    <w:rsid w:val="00072E49"/>
    <w:rsid w:val="00072FCE"/>
    <w:rsid w:val="00073100"/>
    <w:rsid w:val="000738A7"/>
    <w:rsid w:val="00073A12"/>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370A"/>
    <w:rsid w:val="000842D6"/>
    <w:rsid w:val="000845E6"/>
    <w:rsid w:val="000853A6"/>
    <w:rsid w:val="0008571E"/>
    <w:rsid w:val="000859CB"/>
    <w:rsid w:val="00085D9D"/>
    <w:rsid w:val="000860B8"/>
    <w:rsid w:val="0008616E"/>
    <w:rsid w:val="00086AF7"/>
    <w:rsid w:val="00087BF1"/>
    <w:rsid w:val="000904D3"/>
    <w:rsid w:val="00092207"/>
    <w:rsid w:val="00092662"/>
    <w:rsid w:val="00092DDC"/>
    <w:rsid w:val="00092E32"/>
    <w:rsid w:val="00092E58"/>
    <w:rsid w:val="000930D3"/>
    <w:rsid w:val="00093162"/>
    <w:rsid w:val="00093269"/>
    <w:rsid w:val="000934C9"/>
    <w:rsid w:val="0009393F"/>
    <w:rsid w:val="00093AFC"/>
    <w:rsid w:val="00093B7B"/>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50D"/>
    <w:rsid w:val="000A1891"/>
    <w:rsid w:val="000A2249"/>
    <w:rsid w:val="000A2F0B"/>
    <w:rsid w:val="000A3350"/>
    <w:rsid w:val="000A39BD"/>
    <w:rsid w:val="000A3AF7"/>
    <w:rsid w:val="000A4475"/>
    <w:rsid w:val="000A4578"/>
    <w:rsid w:val="000A4765"/>
    <w:rsid w:val="000A4B5E"/>
    <w:rsid w:val="000A58A8"/>
    <w:rsid w:val="000A60AF"/>
    <w:rsid w:val="000A6594"/>
    <w:rsid w:val="000A6636"/>
    <w:rsid w:val="000A6A32"/>
    <w:rsid w:val="000A7A98"/>
    <w:rsid w:val="000A7AB5"/>
    <w:rsid w:val="000B066C"/>
    <w:rsid w:val="000B075A"/>
    <w:rsid w:val="000B0812"/>
    <w:rsid w:val="000B1385"/>
    <w:rsid w:val="000B21F2"/>
    <w:rsid w:val="000B2779"/>
    <w:rsid w:val="000B4341"/>
    <w:rsid w:val="000B4B47"/>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C2"/>
    <w:rsid w:val="000C4055"/>
    <w:rsid w:val="000C43B1"/>
    <w:rsid w:val="000C52CF"/>
    <w:rsid w:val="000C60FE"/>
    <w:rsid w:val="000C6412"/>
    <w:rsid w:val="000C67E0"/>
    <w:rsid w:val="000C6AF7"/>
    <w:rsid w:val="000C6FCE"/>
    <w:rsid w:val="000C7DF4"/>
    <w:rsid w:val="000C7EDA"/>
    <w:rsid w:val="000D01C7"/>
    <w:rsid w:val="000D09C0"/>
    <w:rsid w:val="000D1276"/>
    <w:rsid w:val="000D1C6A"/>
    <w:rsid w:val="000D1FA1"/>
    <w:rsid w:val="000D3D8C"/>
    <w:rsid w:val="000D3F14"/>
    <w:rsid w:val="000D478D"/>
    <w:rsid w:val="000D47FC"/>
    <w:rsid w:val="000D4990"/>
    <w:rsid w:val="000D5A72"/>
    <w:rsid w:val="000D60F1"/>
    <w:rsid w:val="000D6447"/>
    <w:rsid w:val="000D6BFF"/>
    <w:rsid w:val="000D6C35"/>
    <w:rsid w:val="000D71FE"/>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9FE"/>
    <w:rsid w:val="000E4A69"/>
    <w:rsid w:val="000E4C8C"/>
    <w:rsid w:val="000E561A"/>
    <w:rsid w:val="000E5C04"/>
    <w:rsid w:val="000E5C8A"/>
    <w:rsid w:val="000E779C"/>
    <w:rsid w:val="000E7B62"/>
    <w:rsid w:val="000E7EEA"/>
    <w:rsid w:val="000F0238"/>
    <w:rsid w:val="000F103C"/>
    <w:rsid w:val="000F12CF"/>
    <w:rsid w:val="000F1A35"/>
    <w:rsid w:val="000F1ED6"/>
    <w:rsid w:val="000F2072"/>
    <w:rsid w:val="000F272F"/>
    <w:rsid w:val="000F2D70"/>
    <w:rsid w:val="000F324C"/>
    <w:rsid w:val="000F3477"/>
    <w:rsid w:val="000F3559"/>
    <w:rsid w:val="000F3579"/>
    <w:rsid w:val="000F3952"/>
    <w:rsid w:val="000F3BA5"/>
    <w:rsid w:val="000F4025"/>
    <w:rsid w:val="000F466D"/>
    <w:rsid w:val="000F4830"/>
    <w:rsid w:val="000F5553"/>
    <w:rsid w:val="000F5EB4"/>
    <w:rsid w:val="000F6E76"/>
    <w:rsid w:val="000F72B0"/>
    <w:rsid w:val="000F7410"/>
    <w:rsid w:val="000F7AEA"/>
    <w:rsid w:val="001009F5"/>
    <w:rsid w:val="0010106F"/>
    <w:rsid w:val="00101574"/>
    <w:rsid w:val="00102282"/>
    <w:rsid w:val="0010296E"/>
    <w:rsid w:val="00102B41"/>
    <w:rsid w:val="001039DC"/>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678"/>
    <w:rsid w:val="0011208C"/>
    <w:rsid w:val="001125B0"/>
    <w:rsid w:val="00112806"/>
    <w:rsid w:val="001131B2"/>
    <w:rsid w:val="001142C4"/>
    <w:rsid w:val="0011431E"/>
    <w:rsid w:val="001146C8"/>
    <w:rsid w:val="00114D49"/>
    <w:rsid w:val="0011616E"/>
    <w:rsid w:val="001161F6"/>
    <w:rsid w:val="001162B7"/>
    <w:rsid w:val="00116788"/>
    <w:rsid w:val="0011684B"/>
    <w:rsid w:val="00117863"/>
    <w:rsid w:val="0012025F"/>
    <w:rsid w:val="00120540"/>
    <w:rsid w:val="0012123E"/>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785"/>
    <w:rsid w:val="00131CFF"/>
    <w:rsid w:val="00131E41"/>
    <w:rsid w:val="00132019"/>
    <w:rsid w:val="0013214C"/>
    <w:rsid w:val="001324A1"/>
    <w:rsid w:val="001325F1"/>
    <w:rsid w:val="00133CA6"/>
    <w:rsid w:val="00133E73"/>
    <w:rsid w:val="001340F8"/>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6FC"/>
    <w:rsid w:val="00140C85"/>
    <w:rsid w:val="00140DE7"/>
    <w:rsid w:val="001410F0"/>
    <w:rsid w:val="00141305"/>
    <w:rsid w:val="00141463"/>
    <w:rsid w:val="00141A55"/>
    <w:rsid w:val="00141B10"/>
    <w:rsid w:val="00142467"/>
    <w:rsid w:val="00143618"/>
    <w:rsid w:val="00143DB4"/>
    <w:rsid w:val="001466BF"/>
    <w:rsid w:val="00146AC7"/>
    <w:rsid w:val="00146CF0"/>
    <w:rsid w:val="00146EB3"/>
    <w:rsid w:val="00147126"/>
    <w:rsid w:val="001478B7"/>
    <w:rsid w:val="00147955"/>
    <w:rsid w:val="00147B4A"/>
    <w:rsid w:val="0015003D"/>
    <w:rsid w:val="001509A4"/>
    <w:rsid w:val="00150B63"/>
    <w:rsid w:val="00151C5E"/>
    <w:rsid w:val="00151D62"/>
    <w:rsid w:val="00151E3F"/>
    <w:rsid w:val="001523C6"/>
    <w:rsid w:val="0015243F"/>
    <w:rsid w:val="001525A5"/>
    <w:rsid w:val="00152D5B"/>
    <w:rsid w:val="00153400"/>
    <w:rsid w:val="001537CB"/>
    <w:rsid w:val="00153B2E"/>
    <w:rsid w:val="00153FEA"/>
    <w:rsid w:val="001546C6"/>
    <w:rsid w:val="00154903"/>
    <w:rsid w:val="00154DD3"/>
    <w:rsid w:val="00155058"/>
    <w:rsid w:val="0015519B"/>
    <w:rsid w:val="00155397"/>
    <w:rsid w:val="00155546"/>
    <w:rsid w:val="001560E9"/>
    <w:rsid w:val="001561B2"/>
    <w:rsid w:val="001565A7"/>
    <w:rsid w:val="001568AC"/>
    <w:rsid w:val="001571AB"/>
    <w:rsid w:val="00157451"/>
    <w:rsid w:val="0015759C"/>
    <w:rsid w:val="00160122"/>
    <w:rsid w:val="00160279"/>
    <w:rsid w:val="00160470"/>
    <w:rsid w:val="001618B3"/>
    <w:rsid w:val="00161AC9"/>
    <w:rsid w:val="001621F3"/>
    <w:rsid w:val="00163094"/>
    <w:rsid w:val="00163529"/>
    <w:rsid w:val="00163AB5"/>
    <w:rsid w:val="00163D8B"/>
    <w:rsid w:val="00164BA1"/>
    <w:rsid w:val="001650E1"/>
    <w:rsid w:val="001653E1"/>
    <w:rsid w:val="0016544C"/>
    <w:rsid w:val="00165857"/>
    <w:rsid w:val="00165AC4"/>
    <w:rsid w:val="00165B83"/>
    <w:rsid w:val="00165C34"/>
    <w:rsid w:val="0016613E"/>
    <w:rsid w:val="001668AC"/>
    <w:rsid w:val="00166ACA"/>
    <w:rsid w:val="00167BB8"/>
    <w:rsid w:val="0017038A"/>
    <w:rsid w:val="001703E5"/>
    <w:rsid w:val="001707E7"/>
    <w:rsid w:val="00170945"/>
    <w:rsid w:val="00170A0F"/>
    <w:rsid w:val="00171154"/>
    <w:rsid w:val="00171237"/>
    <w:rsid w:val="00171F72"/>
    <w:rsid w:val="00171F87"/>
    <w:rsid w:val="00172182"/>
    <w:rsid w:val="00172238"/>
    <w:rsid w:val="001729FB"/>
    <w:rsid w:val="00173414"/>
    <w:rsid w:val="00173A86"/>
    <w:rsid w:val="00173E9C"/>
    <w:rsid w:val="00173EF7"/>
    <w:rsid w:val="00174104"/>
    <w:rsid w:val="001748F7"/>
    <w:rsid w:val="00174BEC"/>
    <w:rsid w:val="00174C5F"/>
    <w:rsid w:val="00175176"/>
    <w:rsid w:val="001752C4"/>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5694"/>
    <w:rsid w:val="00185804"/>
    <w:rsid w:val="001864D0"/>
    <w:rsid w:val="001869BA"/>
    <w:rsid w:val="00186BD8"/>
    <w:rsid w:val="00186DED"/>
    <w:rsid w:val="00187A3A"/>
    <w:rsid w:val="00190905"/>
    <w:rsid w:val="00190E1E"/>
    <w:rsid w:val="001913D5"/>
    <w:rsid w:val="001914DC"/>
    <w:rsid w:val="00191C74"/>
    <w:rsid w:val="00192743"/>
    <w:rsid w:val="001935A7"/>
    <w:rsid w:val="001942F9"/>
    <w:rsid w:val="00194A88"/>
    <w:rsid w:val="00194C85"/>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4B9A"/>
    <w:rsid w:val="001A54B6"/>
    <w:rsid w:val="001A54F3"/>
    <w:rsid w:val="001A60F7"/>
    <w:rsid w:val="001A6121"/>
    <w:rsid w:val="001A6FA7"/>
    <w:rsid w:val="001A701A"/>
    <w:rsid w:val="001A7625"/>
    <w:rsid w:val="001B0154"/>
    <w:rsid w:val="001B077D"/>
    <w:rsid w:val="001B0784"/>
    <w:rsid w:val="001B0808"/>
    <w:rsid w:val="001B080A"/>
    <w:rsid w:val="001B086B"/>
    <w:rsid w:val="001B0B0A"/>
    <w:rsid w:val="001B166D"/>
    <w:rsid w:val="001B251A"/>
    <w:rsid w:val="001B271A"/>
    <w:rsid w:val="001B2BB8"/>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AE9"/>
    <w:rsid w:val="001C0B18"/>
    <w:rsid w:val="001C0D01"/>
    <w:rsid w:val="001C1BDD"/>
    <w:rsid w:val="001C2202"/>
    <w:rsid w:val="001C22E9"/>
    <w:rsid w:val="001C33C3"/>
    <w:rsid w:val="001C36BB"/>
    <w:rsid w:val="001C36C1"/>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20FF"/>
    <w:rsid w:val="001D2A7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1CAA"/>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415"/>
    <w:rsid w:val="00200B47"/>
    <w:rsid w:val="00200E87"/>
    <w:rsid w:val="00201443"/>
    <w:rsid w:val="00201F85"/>
    <w:rsid w:val="00201F8D"/>
    <w:rsid w:val="0020297E"/>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07952"/>
    <w:rsid w:val="00210562"/>
    <w:rsid w:val="00210AEA"/>
    <w:rsid w:val="00210EA8"/>
    <w:rsid w:val="00211578"/>
    <w:rsid w:val="002117E0"/>
    <w:rsid w:val="00212328"/>
    <w:rsid w:val="00212952"/>
    <w:rsid w:val="0021369E"/>
    <w:rsid w:val="002137ED"/>
    <w:rsid w:val="002139FC"/>
    <w:rsid w:val="00213F70"/>
    <w:rsid w:val="00213F85"/>
    <w:rsid w:val="002144F2"/>
    <w:rsid w:val="00214D26"/>
    <w:rsid w:val="00214DEC"/>
    <w:rsid w:val="00215616"/>
    <w:rsid w:val="00216783"/>
    <w:rsid w:val="00217304"/>
    <w:rsid w:val="002173EB"/>
    <w:rsid w:val="00217527"/>
    <w:rsid w:val="00217CDC"/>
    <w:rsid w:val="002209C9"/>
    <w:rsid w:val="00220E2B"/>
    <w:rsid w:val="002214CC"/>
    <w:rsid w:val="00221A16"/>
    <w:rsid w:val="00221AB0"/>
    <w:rsid w:val="00222620"/>
    <w:rsid w:val="0022269D"/>
    <w:rsid w:val="00223567"/>
    <w:rsid w:val="00224199"/>
    <w:rsid w:val="00224D27"/>
    <w:rsid w:val="00225AE3"/>
    <w:rsid w:val="0022602F"/>
    <w:rsid w:val="0022675F"/>
    <w:rsid w:val="00226C89"/>
    <w:rsid w:val="00227056"/>
    <w:rsid w:val="0022729F"/>
    <w:rsid w:val="002275D0"/>
    <w:rsid w:val="002278E5"/>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4300"/>
    <w:rsid w:val="002346FB"/>
    <w:rsid w:val="00234BF9"/>
    <w:rsid w:val="00234D56"/>
    <w:rsid w:val="00234F52"/>
    <w:rsid w:val="00235974"/>
    <w:rsid w:val="00235A49"/>
    <w:rsid w:val="00235AF0"/>
    <w:rsid w:val="00236608"/>
    <w:rsid w:val="00236A79"/>
    <w:rsid w:val="00236E4C"/>
    <w:rsid w:val="00240232"/>
    <w:rsid w:val="002402C6"/>
    <w:rsid w:val="002409BF"/>
    <w:rsid w:val="00240D37"/>
    <w:rsid w:val="00240E8C"/>
    <w:rsid w:val="00240F34"/>
    <w:rsid w:val="00240FC1"/>
    <w:rsid w:val="00242029"/>
    <w:rsid w:val="002421F6"/>
    <w:rsid w:val="002422FE"/>
    <w:rsid w:val="00242362"/>
    <w:rsid w:val="00242405"/>
    <w:rsid w:val="0024334D"/>
    <w:rsid w:val="0024336F"/>
    <w:rsid w:val="00243E1A"/>
    <w:rsid w:val="00243F79"/>
    <w:rsid w:val="00244EDB"/>
    <w:rsid w:val="00245019"/>
    <w:rsid w:val="002457D2"/>
    <w:rsid w:val="00245F67"/>
    <w:rsid w:val="00246183"/>
    <w:rsid w:val="00246251"/>
    <w:rsid w:val="0024669B"/>
    <w:rsid w:val="0024670A"/>
    <w:rsid w:val="00246BEA"/>
    <w:rsid w:val="00246ED2"/>
    <w:rsid w:val="00246F4B"/>
    <w:rsid w:val="0024721F"/>
    <w:rsid w:val="002474B9"/>
    <w:rsid w:val="00247A22"/>
    <w:rsid w:val="00247A23"/>
    <w:rsid w:val="00247CD9"/>
    <w:rsid w:val="002500B6"/>
    <w:rsid w:val="00250788"/>
    <w:rsid w:val="00250AF6"/>
    <w:rsid w:val="00251337"/>
    <w:rsid w:val="002513E5"/>
    <w:rsid w:val="002515FC"/>
    <w:rsid w:val="00252370"/>
    <w:rsid w:val="00252784"/>
    <w:rsid w:val="00252E3E"/>
    <w:rsid w:val="00253063"/>
    <w:rsid w:val="002535CB"/>
    <w:rsid w:val="00253742"/>
    <w:rsid w:val="00254BDA"/>
    <w:rsid w:val="00254CE5"/>
    <w:rsid w:val="002552EF"/>
    <w:rsid w:val="0025601F"/>
    <w:rsid w:val="002563DE"/>
    <w:rsid w:val="0025673E"/>
    <w:rsid w:val="00260109"/>
    <w:rsid w:val="00260295"/>
    <w:rsid w:val="00260873"/>
    <w:rsid w:val="0026209C"/>
    <w:rsid w:val="00262863"/>
    <w:rsid w:val="00262B5B"/>
    <w:rsid w:val="00264100"/>
    <w:rsid w:val="002645DD"/>
    <w:rsid w:val="002646AF"/>
    <w:rsid w:val="00264CAD"/>
    <w:rsid w:val="0026590A"/>
    <w:rsid w:val="00265A9A"/>
    <w:rsid w:val="00265EE7"/>
    <w:rsid w:val="00266003"/>
    <w:rsid w:val="002663CC"/>
    <w:rsid w:val="00266C5F"/>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0FE2"/>
    <w:rsid w:val="00271405"/>
    <w:rsid w:val="002716B9"/>
    <w:rsid w:val="002717D8"/>
    <w:rsid w:val="00271943"/>
    <w:rsid w:val="00271B8E"/>
    <w:rsid w:val="0027212F"/>
    <w:rsid w:val="00273433"/>
    <w:rsid w:val="00273C7E"/>
    <w:rsid w:val="00273D59"/>
    <w:rsid w:val="0027475E"/>
    <w:rsid w:val="00274B79"/>
    <w:rsid w:val="00274C51"/>
    <w:rsid w:val="00274FC6"/>
    <w:rsid w:val="002752AC"/>
    <w:rsid w:val="002758F1"/>
    <w:rsid w:val="00275C99"/>
    <w:rsid w:val="0027621A"/>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357C"/>
    <w:rsid w:val="00283E24"/>
    <w:rsid w:val="00284B06"/>
    <w:rsid w:val="00284F96"/>
    <w:rsid w:val="00285B89"/>
    <w:rsid w:val="00285D4C"/>
    <w:rsid w:val="00285EBE"/>
    <w:rsid w:val="002869AE"/>
    <w:rsid w:val="00287099"/>
    <w:rsid w:val="0028780F"/>
    <w:rsid w:val="00287F27"/>
    <w:rsid w:val="0029018C"/>
    <w:rsid w:val="00290C78"/>
    <w:rsid w:val="00293A39"/>
    <w:rsid w:val="00293E69"/>
    <w:rsid w:val="0029430D"/>
    <w:rsid w:val="00294521"/>
    <w:rsid w:val="00294C38"/>
    <w:rsid w:val="00294E09"/>
    <w:rsid w:val="002952EA"/>
    <w:rsid w:val="002956B4"/>
    <w:rsid w:val="0029653C"/>
    <w:rsid w:val="00296F31"/>
    <w:rsid w:val="00297086"/>
    <w:rsid w:val="00297A96"/>
    <w:rsid w:val="002A00A7"/>
    <w:rsid w:val="002A024B"/>
    <w:rsid w:val="002A0537"/>
    <w:rsid w:val="002A09C2"/>
    <w:rsid w:val="002A0D98"/>
    <w:rsid w:val="002A1F6A"/>
    <w:rsid w:val="002A213E"/>
    <w:rsid w:val="002A232A"/>
    <w:rsid w:val="002A246C"/>
    <w:rsid w:val="002A2508"/>
    <w:rsid w:val="002A2CD4"/>
    <w:rsid w:val="002A2E0A"/>
    <w:rsid w:val="002A2EA1"/>
    <w:rsid w:val="002A2EEF"/>
    <w:rsid w:val="002A335E"/>
    <w:rsid w:val="002A343E"/>
    <w:rsid w:val="002A34F5"/>
    <w:rsid w:val="002A38C3"/>
    <w:rsid w:val="002A3BBE"/>
    <w:rsid w:val="002A3CA1"/>
    <w:rsid w:val="002A3E44"/>
    <w:rsid w:val="002A3F6F"/>
    <w:rsid w:val="002A42D2"/>
    <w:rsid w:val="002A4526"/>
    <w:rsid w:val="002A53BF"/>
    <w:rsid w:val="002A5ECC"/>
    <w:rsid w:val="002A6025"/>
    <w:rsid w:val="002A6988"/>
    <w:rsid w:val="002A70F6"/>
    <w:rsid w:val="002A7130"/>
    <w:rsid w:val="002A7F54"/>
    <w:rsid w:val="002B0AA4"/>
    <w:rsid w:val="002B0C57"/>
    <w:rsid w:val="002B0CB7"/>
    <w:rsid w:val="002B1560"/>
    <w:rsid w:val="002B17D9"/>
    <w:rsid w:val="002B1928"/>
    <w:rsid w:val="002B25C7"/>
    <w:rsid w:val="002B2C69"/>
    <w:rsid w:val="002B2DCE"/>
    <w:rsid w:val="002B3422"/>
    <w:rsid w:val="002B3684"/>
    <w:rsid w:val="002B391A"/>
    <w:rsid w:val="002B4018"/>
    <w:rsid w:val="002B417F"/>
    <w:rsid w:val="002B4A00"/>
    <w:rsid w:val="002B4D70"/>
    <w:rsid w:val="002B4DA7"/>
    <w:rsid w:val="002B5065"/>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416C"/>
    <w:rsid w:val="002C422D"/>
    <w:rsid w:val="002C444C"/>
    <w:rsid w:val="002C48CC"/>
    <w:rsid w:val="002C49CC"/>
    <w:rsid w:val="002C4C19"/>
    <w:rsid w:val="002C5248"/>
    <w:rsid w:val="002C5801"/>
    <w:rsid w:val="002C5C56"/>
    <w:rsid w:val="002C5DE3"/>
    <w:rsid w:val="002C62E0"/>
    <w:rsid w:val="002C69E1"/>
    <w:rsid w:val="002C7911"/>
    <w:rsid w:val="002D00D9"/>
    <w:rsid w:val="002D064A"/>
    <w:rsid w:val="002D1F98"/>
    <w:rsid w:val="002D22D5"/>
    <w:rsid w:val="002D2336"/>
    <w:rsid w:val="002D2C2E"/>
    <w:rsid w:val="002D2F25"/>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AA4"/>
    <w:rsid w:val="002D6C95"/>
    <w:rsid w:val="002D6D13"/>
    <w:rsid w:val="002D7000"/>
    <w:rsid w:val="002D7869"/>
    <w:rsid w:val="002D7E7A"/>
    <w:rsid w:val="002E026D"/>
    <w:rsid w:val="002E06D4"/>
    <w:rsid w:val="002E1136"/>
    <w:rsid w:val="002E148F"/>
    <w:rsid w:val="002E1B88"/>
    <w:rsid w:val="002E1E9B"/>
    <w:rsid w:val="002E1EEF"/>
    <w:rsid w:val="002E2056"/>
    <w:rsid w:val="002E206F"/>
    <w:rsid w:val="002E24A7"/>
    <w:rsid w:val="002E27F4"/>
    <w:rsid w:val="002E28E8"/>
    <w:rsid w:val="002E345E"/>
    <w:rsid w:val="002E35ED"/>
    <w:rsid w:val="002E36A4"/>
    <w:rsid w:val="002E37F3"/>
    <w:rsid w:val="002E4C04"/>
    <w:rsid w:val="002E582A"/>
    <w:rsid w:val="002E5D0E"/>
    <w:rsid w:val="002E5EC1"/>
    <w:rsid w:val="002E5F6D"/>
    <w:rsid w:val="002E637E"/>
    <w:rsid w:val="002E69EF"/>
    <w:rsid w:val="002E7599"/>
    <w:rsid w:val="002E75B8"/>
    <w:rsid w:val="002E76EC"/>
    <w:rsid w:val="002E78F9"/>
    <w:rsid w:val="002E7BD3"/>
    <w:rsid w:val="002F0672"/>
    <w:rsid w:val="002F0B9B"/>
    <w:rsid w:val="002F19F6"/>
    <w:rsid w:val="002F206F"/>
    <w:rsid w:val="002F2730"/>
    <w:rsid w:val="002F2C74"/>
    <w:rsid w:val="002F36AC"/>
    <w:rsid w:val="002F394A"/>
    <w:rsid w:val="002F3EC8"/>
    <w:rsid w:val="002F48AE"/>
    <w:rsid w:val="002F4B1A"/>
    <w:rsid w:val="002F52CB"/>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7F3"/>
    <w:rsid w:val="003050CF"/>
    <w:rsid w:val="003060E9"/>
    <w:rsid w:val="00306821"/>
    <w:rsid w:val="0030694B"/>
    <w:rsid w:val="00306E24"/>
    <w:rsid w:val="0030740C"/>
    <w:rsid w:val="00307732"/>
    <w:rsid w:val="00307FB1"/>
    <w:rsid w:val="00310458"/>
    <w:rsid w:val="0031061D"/>
    <w:rsid w:val="00310769"/>
    <w:rsid w:val="00312792"/>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19B5"/>
    <w:rsid w:val="003222AA"/>
    <w:rsid w:val="003227A2"/>
    <w:rsid w:val="003228B0"/>
    <w:rsid w:val="003229AD"/>
    <w:rsid w:val="00322E33"/>
    <w:rsid w:val="00323512"/>
    <w:rsid w:val="003235BE"/>
    <w:rsid w:val="00323FB2"/>
    <w:rsid w:val="003243BF"/>
    <w:rsid w:val="00324669"/>
    <w:rsid w:val="00324820"/>
    <w:rsid w:val="003248FD"/>
    <w:rsid w:val="003252A3"/>
    <w:rsid w:val="0032587E"/>
    <w:rsid w:val="00325E0D"/>
    <w:rsid w:val="00325E44"/>
    <w:rsid w:val="00325F69"/>
    <w:rsid w:val="00326174"/>
    <w:rsid w:val="0032669E"/>
    <w:rsid w:val="00326787"/>
    <w:rsid w:val="0032689E"/>
    <w:rsid w:val="00327E36"/>
    <w:rsid w:val="003302CA"/>
    <w:rsid w:val="003309B0"/>
    <w:rsid w:val="00330CAB"/>
    <w:rsid w:val="00330D67"/>
    <w:rsid w:val="00330D6E"/>
    <w:rsid w:val="00331F54"/>
    <w:rsid w:val="003325BE"/>
    <w:rsid w:val="00332948"/>
    <w:rsid w:val="00332A4E"/>
    <w:rsid w:val="0033353E"/>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9A2"/>
    <w:rsid w:val="00341661"/>
    <w:rsid w:val="00341A05"/>
    <w:rsid w:val="00341A42"/>
    <w:rsid w:val="00341C65"/>
    <w:rsid w:val="00342FC5"/>
    <w:rsid w:val="003439B4"/>
    <w:rsid w:val="00343DA2"/>
    <w:rsid w:val="0034445C"/>
    <w:rsid w:val="00344476"/>
    <w:rsid w:val="00344BFF"/>
    <w:rsid w:val="00344CB2"/>
    <w:rsid w:val="0034531A"/>
    <w:rsid w:val="00345CC4"/>
    <w:rsid w:val="00345DD5"/>
    <w:rsid w:val="00347ED0"/>
    <w:rsid w:val="00351170"/>
    <w:rsid w:val="00351836"/>
    <w:rsid w:val="00351CB4"/>
    <w:rsid w:val="003520DD"/>
    <w:rsid w:val="00352768"/>
    <w:rsid w:val="003536E9"/>
    <w:rsid w:val="003538AB"/>
    <w:rsid w:val="00354F0F"/>
    <w:rsid w:val="0035567A"/>
    <w:rsid w:val="003557B5"/>
    <w:rsid w:val="00355BBE"/>
    <w:rsid w:val="00355C6C"/>
    <w:rsid w:val="00355FE3"/>
    <w:rsid w:val="003569AF"/>
    <w:rsid w:val="00356BE4"/>
    <w:rsid w:val="00357853"/>
    <w:rsid w:val="00357AA4"/>
    <w:rsid w:val="00357FA8"/>
    <w:rsid w:val="0036000F"/>
    <w:rsid w:val="0036040C"/>
    <w:rsid w:val="00360F77"/>
    <w:rsid w:val="00361129"/>
    <w:rsid w:val="00361209"/>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913"/>
    <w:rsid w:val="00366B98"/>
    <w:rsid w:val="00366C84"/>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F63"/>
    <w:rsid w:val="00374653"/>
    <w:rsid w:val="00375168"/>
    <w:rsid w:val="003752D0"/>
    <w:rsid w:val="0037575C"/>
    <w:rsid w:val="00375B3F"/>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925"/>
    <w:rsid w:val="00391D4B"/>
    <w:rsid w:val="00391DC3"/>
    <w:rsid w:val="00392358"/>
    <w:rsid w:val="00392449"/>
    <w:rsid w:val="00392592"/>
    <w:rsid w:val="003933CF"/>
    <w:rsid w:val="003934B3"/>
    <w:rsid w:val="003937FD"/>
    <w:rsid w:val="0039380B"/>
    <w:rsid w:val="0039394C"/>
    <w:rsid w:val="00393A02"/>
    <w:rsid w:val="0039434E"/>
    <w:rsid w:val="003943AB"/>
    <w:rsid w:val="0039445A"/>
    <w:rsid w:val="0039483D"/>
    <w:rsid w:val="00394BBC"/>
    <w:rsid w:val="00394C19"/>
    <w:rsid w:val="00394D42"/>
    <w:rsid w:val="003952A5"/>
    <w:rsid w:val="00395659"/>
    <w:rsid w:val="00395C20"/>
    <w:rsid w:val="00396CA2"/>
    <w:rsid w:val="00397020"/>
    <w:rsid w:val="0039718F"/>
    <w:rsid w:val="003A0004"/>
    <w:rsid w:val="003A012D"/>
    <w:rsid w:val="003A021D"/>
    <w:rsid w:val="003A04CB"/>
    <w:rsid w:val="003A0556"/>
    <w:rsid w:val="003A0595"/>
    <w:rsid w:val="003A06E3"/>
    <w:rsid w:val="003A0BAD"/>
    <w:rsid w:val="003A0EEB"/>
    <w:rsid w:val="003A12F4"/>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893"/>
    <w:rsid w:val="003A6CEF"/>
    <w:rsid w:val="003A7098"/>
    <w:rsid w:val="003A7302"/>
    <w:rsid w:val="003A74D6"/>
    <w:rsid w:val="003A755F"/>
    <w:rsid w:val="003B0DF4"/>
    <w:rsid w:val="003B0E8A"/>
    <w:rsid w:val="003B14EA"/>
    <w:rsid w:val="003B1C13"/>
    <w:rsid w:val="003B25B4"/>
    <w:rsid w:val="003B2A12"/>
    <w:rsid w:val="003B2A39"/>
    <w:rsid w:val="003B32A3"/>
    <w:rsid w:val="003B3B23"/>
    <w:rsid w:val="003B4CEE"/>
    <w:rsid w:val="003B4FCF"/>
    <w:rsid w:val="003B51E2"/>
    <w:rsid w:val="003B56EB"/>
    <w:rsid w:val="003B678E"/>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50D1"/>
    <w:rsid w:val="003C5131"/>
    <w:rsid w:val="003C5DF3"/>
    <w:rsid w:val="003C6000"/>
    <w:rsid w:val="003C62C4"/>
    <w:rsid w:val="003C652B"/>
    <w:rsid w:val="003C6734"/>
    <w:rsid w:val="003C6744"/>
    <w:rsid w:val="003C750D"/>
    <w:rsid w:val="003C757F"/>
    <w:rsid w:val="003C7FD7"/>
    <w:rsid w:val="003D0900"/>
    <w:rsid w:val="003D0E13"/>
    <w:rsid w:val="003D10C6"/>
    <w:rsid w:val="003D14FB"/>
    <w:rsid w:val="003D1A20"/>
    <w:rsid w:val="003D1CDB"/>
    <w:rsid w:val="003D23EA"/>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154"/>
    <w:rsid w:val="003D747C"/>
    <w:rsid w:val="003D759E"/>
    <w:rsid w:val="003E057D"/>
    <w:rsid w:val="003E0703"/>
    <w:rsid w:val="003E1337"/>
    <w:rsid w:val="003E1553"/>
    <w:rsid w:val="003E18E8"/>
    <w:rsid w:val="003E21C8"/>
    <w:rsid w:val="003E22B2"/>
    <w:rsid w:val="003E2C01"/>
    <w:rsid w:val="003E2CB8"/>
    <w:rsid w:val="003E30D5"/>
    <w:rsid w:val="003E31FA"/>
    <w:rsid w:val="003E34BD"/>
    <w:rsid w:val="003E3518"/>
    <w:rsid w:val="003E392F"/>
    <w:rsid w:val="003E4AF8"/>
    <w:rsid w:val="003E530C"/>
    <w:rsid w:val="003E58A2"/>
    <w:rsid w:val="003E58F3"/>
    <w:rsid w:val="003E5C6D"/>
    <w:rsid w:val="003E6E85"/>
    <w:rsid w:val="003E73E9"/>
    <w:rsid w:val="003E74C0"/>
    <w:rsid w:val="003E7908"/>
    <w:rsid w:val="003E7BC8"/>
    <w:rsid w:val="003E7E45"/>
    <w:rsid w:val="003E7E9F"/>
    <w:rsid w:val="003F063B"/>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A13"/>
    <w:rsid w:val="003F4E9B"/>
    <w:rsid w:val="003F5480"/>
    <w:rsid w:val="003F5565"/>
    <w:rsid w:val="003F5999"/>
    <w:rsid w:val="003F5FA0"/>
    <w:rsid w:val="003F61DE"/>
    <w:rsid w:val="003F76F2"/>
    <w:rsid w:val="003F7E3D"/>
    <w:rsid w:val="003F7EF7"/>
    <w:rsid w:val="004003FA"/>
    <w:rsid w:val="00400505"/>
    <w:rsid w:val="00400E80"/>
    <w:rsid w:val="0040192D"/>
    <w:rsid w:val="00401A76"/>
    <w:rsid w:val="00401EA3"/>
    <w:rsid w:val="00401ED2"/>
    <w:rsid w:val="00402AE4"/>
    <w:rsid w:val="00403E2C"/>
    <w:rsid w:val="00403E91"/>
    <w:rsid w:val="00404A89"/>
    <w:rsid w:val="004050E0"/>
    <w:rsid w:val="00405223"/>
    <w:rsid w:val="00405903"/>
    <w:rsid w:val="00406C5F"/>
    <w:rsid w:val="00406D46"/>
    <w:rsid w:val="00406F6C"/>
    <w:rsid w:val="0040700E"/>
    <w:rsid w:val="00407345"/>
    <w:rsid w:val="00407AA8"/>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49A"/>
    <w:rsid w:val="0041772E"/>
    <w:rsid w:val="004178DD"/>
    <w:rsid w:val="0041799D"/>
    <w:rsid w:val="00417AC4"/>
    <w:rsid w:val="00417D84"/>
    <w:rsid w:val="004206E4"/>
    <w:rsid w:val="004209B2"/>
    <w:rsid w:val="00420E69"/>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679B"/>
    <w:rsid w:val="00426D11"/>
    <w:rsid w:val="004270F7"/>
    <w:rsid w:val="004275AD"/>
    <w:rsid w:val="004275B3"/>
    <w:rsid w:val="00430013"/>
    <w:rsid w:val="0043054D"/>
    <w:rsid w:val="0043072E"/>
    <w:rsid w:val="00430BAE"/>
    <w:rsid w:val="00430E1E"/>
    <w:rsid w:val="00430F85"/>
    <w:rsid w:val="004317BD"/>
    <w:rsid w:val="004317F9"/>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37B05"/>
    <w:rsid w:val="0044029A"/>
    <w:rsid w:val="004402E5"/>
    <w:rsid w:val="004409E9"/>
    <w:rsid w:val="00440C9C"/>
    <w:rsid w:val="00440EF3"/>
    <w:rsid w:val="00440F93"/>
    <w:rsid w:val="004422D9"/>
    <w:rsid w:val="00442AAE"/>
    <w:rsid w:val="0044326F"/>
    <w:rsid w:val="00443922"/>
    <w:rsid w:val="00444DAD"/>
    <w:rsid w:val="00445895"/>
    <w:rsid w:val="00445AEB"/>
    <w:rsid w:val="00445DC7"/>
    <w:rsid w:val="00445E7D"/>
    <w:rsid w:val="0044651A"/>
    <w:rsid w:val="0044681D"/>
    <w:rsid w:val="00446A21"/>
    <w:rsid w:val="00446C06"/>
    <w:rsid w:val="0044731F"/>
    <w:rsid w:val="00447811"/>
    <w:rsid w:val="00450379"/>
    <w:rsid w:val="00450524"/>
    <w:rsid w:val="00450769"/>
    <w:rsid w:val="00450C7E"/>
    <w:rsid w:val="00450F15"/>
    <w:rsid w:val="00451255"/>
    <w:rsid w:val="004513B1"/>
    <w:rsid w:val="00451480"/>
    <w:rsid w:val="00452A45"/>
    <w:rsid w:val="00452C84"/>
    <w:rsid w:val="00452D19"/>
    <w:rsid w:val="004533DA"/>
    <w:rsid w:val="004536F3"/>
    <w:rsid w:val="00453B04"/>
    <w:rsid w:val="004542AE"/>
    <w:rsid w:val="00454A4D"/>
    <w:rsid w:val="00454AAB"/>
    <w:rsid w:val="00454D08"/>
    <w:rsid w:val="00455164"/>
    <w:rsid w:val="004554FB"/>
    <w:rsid w:val="00455BE2"/>
    <w:rsid w:val="00456A32"/>
    <w:rsid w:val="0045738F"/>
    <w:rsid w:val="004609C6"/>
    <w:rsid w:val="0046132D"/>
    <w:rsid w:val="00461489"/>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5767"/>
    <w:rsid w:val="00465DBA"/>
    <w:rsid w:val="00466083"/>
    <w:rsid w:val="004660AC"/>
    <w:rsid w:val="004666D1"/>
    <w:rsid w:val="004667AE"/>
    <w:rsid w:val="004670AD"/>
    <w:rsid w:val="00467123"/>
    <w:rsid w:val="00467A5E"/>
    <w:rsid w:val="00467F73"/>
    <w:rsid w:val="004702E6"/>
    <w:rsid w:val="004711AF"/>
    <w:rsid w:val="0047136C"/>
    <w:rsid w:val="00471861"/>
    <w:rsid w:val="00472089"/>
    <w:rsid w:val="00472157"/>
    <w:rsid w:val="0047234B"/>
    <w:rsid w:val="00472776"/>
    <w:rsid w:val="00472AC5"/>
    <w:rsid w:val="00473446"/>
    <w:rsid w:val="0047429A"/>
    <w:rsid w:val="00474EB5"/>
    <w:rsid w:val="00474FA2"/>
    <w:rsid w:val="0047553E"/>
    <w:rsid w:val="00475D33"/>
    <w:rsid w:val="0047626A"/>
    <w:rsid w:val="004763C5"/>
    <w:rsid w:val="004778F5"/>
    <w:rsid w:val="00477A54"/>
    <w:rsid w:val="00477E74"/>
    <w:rsid w:val="00477E80"/>
    <w:rsid w:val="00477FD8"/>
    <w:rsid w:val="00480442"/>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63"/>
    <w:rsid w:val="0049027F"/>
    <w:rsid w:val="00490778"/>
    <w:rsid w:val="0049109B"/>
    <w:rsid w:val="00491509"/>
    <w:rsid w:val="004921BC"/>
    <w:rsid w:val="004921F4"/>
    <w:rsid w:val="00492425"/>
    <w:rsid w:val="004924E1"/>
    <w:rsid w:val="004930CC"/>
    <w:rsid w:val="0049311D"/>
    <w:rsid w:val="004931C8"/>
    <w:rsid w:val="00493328"/>
    <w:rsid w:val="004937AA"/>
    <w:rsid w:val="00493928"/>
    <w:rsid w:val="0049479F"/>
    <w:rsid w:val="004947DE"/>
    <w:rsid w:val="00494C5A"/>
    <w:rsid w:val="00494DF3"/>
    <w:rsid w:val="0049500D"/>
    <w:rsid w:val="00495084"/>
    <w:rsid w:val="00496CDB"/>
    <w:rsid w:val="00496E3E"/>
    <w:rsid w:val="00497381"/>
    <w:rsid w:val="00497733"/>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697"/>
    <w:rsid w:val="004A6FC8"/>
    <w:rsid w:val="004A7840"/>
    <w:rsid w:val="004B01FE"/>
    <w:rsid w:val="004B07D6"/>
    <w:rsid w:val="004B0A4D"/>
    <w:rsid w:val="004B0E31"/>
    <w:rsid w:val="004B149C"/>
    <w:rsid w:val="004B16C1"/>
    <w:rsid w:val="004B18D8"/>
    <w:rsid w:val="004B1A35"/>
    <w:rsid w:val="004B1BE4"/>
    <w:rsid w:val="004B1E44"/>
    <w:rsid w:val="004B2314"/>
    <w:rsid w:val="004B2412"/>
    <w:rsid w:val="004B2962"/>
    <w:rsid w:val="004B2D14"/>
    <w:rsid w:val="004B3368"/>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B7CB8"/>
    <w:rsid w:val="004C0763"/>
    <w:rsid w:val="004C2133"/>
    <w:rsid w:val="004C2550"/>
    <w:rsid w:val="004C263E"/>
    <w:rsid w:val="004C27E9"/>
    <w:rsid w:val="004C388D"/>
    <w:rsid w:val="004C3C49"/>
    <w:rsid w:val="004C50D0"/>
    <w:rsid w:val="004C55A5"/>
    <w:rsid w:val="004C5648"/>
    <w:rsid w:val="004C5BFD"/>
    <w:rsid w:val="004C64AA"/>
    <w:rsid w:val="004C6513"/>
    <w:rsid w:val="004C6B22"/>
    <w:rsid w:val="004C7C8F"/>
    <w:rsid w:val="004C7F4D"/>
    <w:rsid w:val="004D0AD0"/>
    <w:rsid w:val="004D1093"/>
    <w:rsid w:val="004D110A"/>
    <w:rsid w:val="004D1396"/>
    <w:rsid w:val="004D1F90"/>
    <w:rsid w:val="004D2498"/>
    <w:rsid w:val="004D273C"/>
    <w:rsid w:val="004D3072"/>
    <w:rsid w:val="004D30B0"/>
    <w:rsid w:val="004D38E7"/>
    <w:rsid w:val="004D3F4F"/>
    <w:rsid w:val="004D4708"/>
    <w:rsid w:val="004D4EB7"/>
    <w:rsid w:val="004D545B"/>
    <w:rsid w:val="004D792D"/>
    <w:rsid w:val="004D79E2"/>
    <w:rsid w:val="004E0309"/>
    <w:rsid w:val="004E0AA6"/>
    <w:rsid w:val="004E100D"/>
    <w:rsid w:val="004E10C9"/>
    <w:rsid w:val="004E1E4B"/>
    <w:rsid w:val="004E24A1"/>
    <w:rsid w:val="004E28F5"/>
    <w:rsid w:val="004E2A55"/>
    <w:rsid w:val="004E2B3B"/>
    <w:rsid w:val="004E3205"/>
    <w:rsid w:val="004E3963"/>
    <w:rsid w:val="004E3B1B"/>
    <w:rsid w:val="004E4956"/>
    <w:rsid w:val="004E4A6C"/>
    <w:rsid w:val="004E520A"/>
    <w:rsid w:val="004E5B8A"/>
    <w:rsid w:val="004E65FB"/>
    <w:rsid w:val="004E6641"/>
    <w:rsid w:val="004E6695"/>
    <w:rsid w:val="004E6D16"/>
    <w:rsid w:val="004E6D7E"/>
    <w:rsid w:val="004E7517"/>
    <w:rsid w:val="004E7584"/>
    <w:rsid w:val="004E7A72"/>
    <w:rsid w:val="004E7B2F"/>
    <w:rsid w:val="004F0337"/>
    <w:rsid w:val="004F045E"/>
    <w:rsid w:val="004F1C59"/>
    <w:rsid w:val="004F2CF1"/>
    <w:rsid w:val="004F3190"/>
    <w:rsid w:val="004F3270"/>
    <w:rsid w:val="004F347E"/>
    <w:rsid w:val="004F3592"/>
    <w:rsid w:val="004F3C08"/>
    <w:rsid w:val="004F44C7"/>
    <w:rsid w:val="004F45B0"/>
    <w:rsid w:val="004F4AED"/>
    <w:rsid w:val="004F559A"/>
    <w:rsid w:val="004F5CAF"/>
    <w:rsid w:val="004F647B"/>
    <w:rsid w:val="004F68D9"/>
    <w:rsid w:val="004F76AD"/>
    <w:rsid w:val="004F7797"/>
    <w:rsid w:val="004F7D64"/>
    <w:rsid w:val="005008E8"/>
    <w:rsid w:val="005015D7"/>
    <w:rsid w:val="005017A3"/>
    <w:rsid w:val="00501AA9"/>
    <w:rsid w:val="00502092"/>
    <w:rsid w:val="00502242"/>
    <w:rsid w:val="005024B8"/>
    <w:rsid w:val="005037EA"/>
    <w:rsid w:val="0050399F"/>
    <w:rsid w:val="00503D53"/>
    <w:rsid w:val="00504042"/>
    <w:rsid w:val="0050433F"/>
    <w:rsid w:val="00504640"/>
    <w:rsid w:val="00504EC2"/>
    <w:rsid w:val="00505089"/>
    <w:rsid w:val="00505300"/>
    <w:rsid w:val="00505751"/>
    <w:rsid w:val="0050620F"/>
    <w:rsid w:val="00506268"/>
    <w:rsid w:val="00506665"/>
    <w:rsid w:val="00506710"/>
    <w:rsid w:val="0050688C"/>
    <w:rsid w:val="00507124"/>
    <w:rsid w:val="00507AA1"/>
    <w:rsid w:val="005100BD"/>
    <w:rsid w:val="005116BD"/>
    <w:rsid w:val="005119B6"/>
    <w:rsid w:val="00511A0C"/>
    <w:rsid w:val="00512013"/>
    <w:rsid w:val="00512288"/>
    <w:rsid w:val="00512841"/>
    <w:rsid w:val="00512E59"/>
    <w:rsid w:val="00514599"/>
    <w:rsid w:val="0051478E"/>
    <w:rsid w:val="005147C5"/>
    <w:rsid w:val="005157E5"/>
    <w:rsid w:val="00515861"/>
    <w:rsid w:val="005160AF"/>
    <w:rsid w:val="005167C2"/>
    <w:rsid w:val="00516814"/>
    <w:rsid w:val="00517020"/>
    <w:rsid w:val="00517A58"/>
    <w:rsid w:val="00517FC7"/>
    <w:rsid w:val="0052001D"/>
    <w:rsid w:val="00520277"/>
    <w:rsid w:val="005204B3"/>
    <w:rsid w:val="00520553"/>
    <w:rsid w:val="0052061C"/>
    <w:rsid w:val="005214EA"/>
    <w:rsid w:val="00521DE3"/>
    <w:rsid w:val="005221C9"/>
    <w:rsid w:val="00522648"/>
    <w:rsid w:val="005228F9"/>
    <w:rsid w:val="00522955"/>
    <w:rsid w:val="00522974"/>
    <w:rsid w:val="00522A81"/>
    <w:rsid w:val="00522C07"/>
    <w:rsid w:val="005241AD"/>
    <w:rsid w:val="00524593"/>
    <w:rsid w:val="00524D2B"/>
    <w:rsid w:val="00525D27"/>
    <w:rsid w:val="00525E11"/>
    <w:rsid w:val="00525FB3"/>
    <w:rsid w:val="0052609E"/>
    <w:rsid w:val="0052679D"/>
    <w:rsid w:val="005269C5"/>
    <w:rsid w:val="00526E0C"/>
    <w:rsid w:val="005270B8"/>
    <w:rsid w:val="00527125"/>
    <w:rsid w:val="00527180"/>
    <w:rsid w:val="00527185"/>
    <w:rsid w:val="00527215"/>
    <w:rsid w:val="005273FA"/>
    <w:rsid w:val="00527493"/>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3E5"/>
    <w:rsid w:val="0053555B"/>
    <w:rsid w:val="00535C35"/>
    <w:rsid w:val="00536713"/>
    <w:rsid w:val="005368F4"/>
    <w:rsid w:val="00536D2C"/>
    <w:rsid w:val="00537E98"/>
    <w:rsid w:val="00540288"/>
    <w:rsid w:val="005408D4"/>
    <w:rsid w:val="00541072"/>
    <w:rsid w:val="005425B8"/>
    <w:rsid w:val="0054294B"/>
    <w:rsid w:val="00543F07"/>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62D7"/>
    <w:rsid w:val="0056090A"/>
    <w:rsid w:val="00560997"/>
    <w:rsid w:val="005609C8"/>
    <w:rsid w:val="00560DA5"/>
    <w:rsid w:val="00561241"/>
    <w:rsid w:val="005612BE"/>
    <w:rsid w:val="00561E14"/>
    <w:rsid w:val="005620A9"/>
    <w:rsid w:val="0056243C"/>
    <w:rsid w:val="00562850"/>
    <w:rsid w:val="00562F0D"/>
    <w:rsid w:val="00563573"/>
    <w:rsid w:val="00563FD4"/>
    <w:rsid w:val="00564E37"/>
    <w:rsid w:val="00565080"/>
    <w:rsid w:val="005651D9"/>
    <w:rsid w:val="00565AEF"/>
    <w:rsid w:val="00566070"/>
    <w:rsid w:val="00567519"/>
    <w:rsid w:val="005700ED"/>
    <w:rsid w:val="00570174"/>
    <w:rsid w:val="00570B85"/>
    <w:rsid w:val="005710C8"/>
    <w:rsid w:val="0057152B"/>
    <w:rsid w:val="00571AF2"/>
    <w:rsid w:val="00572973"/>
    <w:rsid w:val="00572BDD"/>
    <w:rsid w:val="00572D9D"/>
    <w:rsid w:val="00572F41"/>
    <w:rsid w:val="005731AF"/>
    <w:rsid w:val="005738A0"/>
    <w:rsid w:val="00573FDB"/>
    <w:rsid w:val="00574B17"/>
    <w:rsid w:val="00574BD8"/>
    <w:rsid w:val="0057516B"/>
    <w:rsid w:val="00575510"/>
    <w:rsid w:val="00576BE7"/>
    <w:rsid w:val="00577023"/>
    <w:rsid w:val="005774FD"/>
    <w:rsid w:val="00577C92"/>
    <w:rsid w:val="005801EF"/>
    <w:rsid w:val="005809C5"/>
    <w:rsid w:val="005812DA"/>
    <w:rsid w:val="005812EC"/>
    <w:rsid w:val="0058232D"/>
    <w:rsid w:val="00582512"/>
    <w:rsid w:val="0058263B"/>
    <w:rsid w:val="0058280A"/>
    <w:rsid w:val="00582AF0"/>
    <w:rsid w:val="00583E8D"/>
    <w:rsid w:val="005843BA"/>
    <w:rsid w:val="0058449C"/>
    <w:rsid w:val="00584671"/>
    <w:rsid w:val="00584D41"/>
    <w:rsid w:val="00584F7A"/>
    <w:rsid w:val="005851CD"/>
    <w:rsid w:val="00585991"/>
    <w:rsid w:val="00585BF0"/>
    <w:rsid w:val="00585F3C"/>
    <w:rsid w:val="00585FF7"/>
    <w:rsid w:val="0058612E"/>
    <w:rsid w:val="00586CB5"/>
    <w:rsid w:val="005872AE"/>
    <w:rsid w:val="00590138"/>
    <w:rsid w:val="005911D6"/>
    <w:rsid w:val="005917D2"/>
    <w:rsid w:val="00591956"/>
    <w:rsid w:val="00591ABB"/>
    <w:rsid w:val="00591C47"/>
    <w:rsid w:val="005926D3"/>
    <w:rsid w:val="0059283C"/>
    <w:rsid w:val="00592933"/>
    <w:rsid w:val="00592A08"/>
    <w:rsid w:val="00592AA4"/>
    <w:rsid w:val="00592D43"/>
    <w:rsid w:val="00592DCF"/>
    <w:rsid w:val="005937B8"/>
    <w:rsid w:val="0059404C"/>
    <w:rsid w:val="0059415F"/>
    <w:rsid w:val="0059420B"/>
    <w:rsid w:val="00594474"/>
    <w:rsid w:val="00594B2B"/>
    <w:rsid w:val="00594BEE"/>
    <w:rsid w:val="00594DC3"/>
    <w:rsid w:val="00594EF1"/>
    <w:rsid w:val="00595C66"/>
    <w:rsid w:val="00595CA8"/>
    <w:rsid w:val="00596C82"/>
    <w:rsid w:val="0059710A"/>
    <w:rsid w:val="00597365"/>
    <w:rsid w:val="00597954"/>
    <w:rsid w:val="00597CBD"/>
    <w:rsid w:val="005A00B4"/>
    <w:rsid w:val="005A0D20"/>
    <w:rsid w:val="005A1433"/>
    <w:rsid w:val="005A1672"/>
    <w:rsid w:val="005A33E9"/>
    <w:rsid w:val="005A34CF"/>
    <w:rsid w:val="005A3B08"/>
    <w:rsid w:val="005A3B9E"/>
    <w:rsid w:val="005A3FA4"/>
    <w:rsid w:val="005A425A"/>
    <w:rsid w:val="005A4682"/>
    <w:rsid w:val="005A4FC4"/>
    <w:rsid w:val="005A523F"/>
    <w:rsid w:val="005A547A"/>
    <w:rsid w:val="005A5B20"/>
    <w:rsid w:val="005A6702"/>
    <w:rsid w:val="005A791F"/>
    <w:rsid w:val="005A798F"/>
    <w:rsid w:val="005B08C0"/>
    <w:rsid w:val="005B08E3"/>
    <w:rsid w:val="005B0E10"/>
    <w:rsid w:val="005B0E85"/>
    <w:rsid w:val="005B0F8E"/>
    <w:rsid w:val="005B139B"/>
    <w:rsid w:val="005B16A0"/>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3011"/>
    <w:rsid w:val="005C3052"/>
    <w:rsid w:val="005C3704"/>
    <w:rsid w:val="005C38D3"/>
    <w:rsid w:val="005C3B69"/>
    <w:rsid w:val="005C3C46"/>
    <w:rsid w:val="005C4800"/>
    <w:rsid w:val="005C4867"/>
    <w:rsid w:val="005C49D3"/>
    <w:rsid w:val="005C4E87"/>
    <w:rsid w:val="005C50FF"/>
    <w:rsid w:val="005C519C"/>
    <w:rsid w:val="005C5456"/>
    <w:rsid w:val="005C56CE"/>
    <w:rsid w:val="005C6083"/>
    <w:rsid w:val="005C60B3"/>
    <w:rsid w:val="005C61A4"/>
    <w:rsid w:val="005C6537"/>
    <w:rsid w:val="005C66F0"/>
    <w:rsid w:val="005C69C3"/>
    <w:rsid w:val="005C6C1B"/>
    <w:rsid w:val="005C6F98"/>
    <w:rsid w:val="005C79DA"/>
    <w:rsid w:val="005C7AB4"/>
    <w:rsid w:val="005D03D0"/>
    <w:rsid w:val="005D19D9"/>
    <w:rsid w:val="005D1AA3"/>
    <w:rsid w:val="005D2409"/>
    <w:rsid w:val="005D2B57"/>
    <w:rsid w:val="005D2F5F"/>
    <w:rsid w:val="005D3306"/>
    <w:rsid w:val="005D35D7"/>
    <w:rsid w:val="005D37A4"/>
    <w:rsid w:val="005D37B6"/>
    <w:rsid w:val="005D39BA"/>
    <w:rsid w:val="005D3C05"/>
    <w:rsid w:val="005D3EB2"/>
    <w:rsid w:val="005D3EB8"/>
    <w:rsid w:val="005D3F59"/>
    <w:rsid w:val="005D43E7"/>
    <w:rsid w:val="005D47C4"/>
    <w:rsid w:val="005D488F"/>
    <w:rsid w:val="005D48AC"/>
    <w:rsid w:val="005D517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5283"/>
    <w:rsid w:val="005E52CE"/>
    <w:rsid w:val="005E57C3"/>
    <w:rsid w:val="005E5988"/>
    <w:rsid w:val="005E598D"/>
    <w:rsid w:val="005E626E"/>
    <w:rsid w:val="005E632E"/>
    <w:rsid w:val="005E752E"/>
    <w:rsid w:val="005E7744"/>
    <w:rsid w:val="005E7D1A"/>
    <w:rsid w:val="005F0509"/>
    <w:rsid w:val="005F094F"/>
    <w:rsid w:val="005F16A3"/>
    <w:rsid w:val="005F17FC"/>
    <w:rsid w:val="005F194C"/>
    <w:rsid w:val="005F2172"/>
    <w:rsid w:val="005F2823"/>
    <w:rsid w:val="005F301D"/>
    <w:rsid w:val="005F352A"/>
    <w:rsid w:val="005F390A"/>
    <w:rsid w:val="005F3BB5"/>
    <w:rsid w:val="005F3BCB"/>
    <w:rsid w:val="005F3DB3"/>
    <w:rsid w:val="005F3EE3"/>
    <w:rsid w:val="005F411A"/>
    <w:rsid w:val="005F45B2"/>
    <w:rsid w:val="005F4B3D"/>
    <w:rsid w:val="005F52BE"/>
    <w:rsid w:val="005F54BE"/>
    <w:rsid w:val="005F5AFA"/>
    <w:rsid w:val="005F5D05"/>
    <w:rsid w:val="005F60E4"/>
    <w:rsid w:val="005F6CA9"/>
    <w:rsid w:val="005F70ED"/>
    <w:rsid w:val="005F76D9"/>
    <w:rsid w:val="005F77F9"/>
    <w:rsid w:val="005F791C"/>
    <w:rsid w:val="005F7CA4"/>
    <w:rsid w:val="005F7ED8"/>
    <w:rsid w:val="00600298"/>
    <w:rsid w:val="0060032B"/>
    <w:rsid w:val="00600567"/>
    <w:rsid w:val="006005B2"/>
    <w:rsid w:val="00600642"/>
    <w:rsid w:val="00600AAE"/>
    <w:rsid w:val="00600E26"/>
    <w:rsid w:val="0060102C"/>
    <w:rsid w:val="0060118A"/>
    <w:rsid w:val="006017F6"/>
    <w:rsid w:val="00601A03"/>
    <w:rsid w:val="00602CCD"/>
    <w:rsid w:val="00602FD3"/>
    <w:rsid w:val="006035BC"/>
    <w:rsid w:val="00604413"/>
    <w:rsid w:val="0060452B"/>
    <w:rsid w:val="00604FCA"/>
    <w:rsid w:val="006053AC"/>
    <w:rsid w:val="006055AA"/>
    <w:rsid w:val="006056DD"/>
    <w:rsid w:val="00606009"/>
    <w:rsid w:val="00606302"/>
    <w:rsid w:val="00607926"/>
    <w:rsid w:val="00607C65"/>
    <w:rsid w:val="00607EC6"/>
    <w:rsid w:val="0061037E"/>
    <w:rsid w:val="00610878"/>
    <w:rsid w:val="00610E80"/>
    <w:rsid w:val="00611509"/>
    <w:rsid w:val="00611F88"/>
    <w:rsid w:val="00612717"/>
    <w:rsid w:val="00612AE5"/>
    <w:rsid w:val="00612FFD"/>
    <w:rsid w:val="00613194"/>
    <w:rsid w:val="00614A01"/>
    <w:rsid w:val="00614A7B"/>
    <w:rsid w:val="00614B02"/>
    <w:rsid w:val="00614C09"/>
    <w:rsid w:val="00614C28"/>
    <w:rsid w:val="006156AC"/>
    <w:rsid w:val="00615CAF"/>
    <w:rsid w:val="006169AE"/>
    <w:rsid w:val="00616F88"/>
    <w:rsid w:val="00617908"/>
    <w:rsid w:val="00617C39"/>
    <w:rsid w:val="00617C78"/>
    <w:rsid w:val="006207C8"/>
    <w:rsid w:val="00620CC1"/>
    <w:rsid w:val="006214E2"/>
    <w:rsid w:val="00621807"/>
    <w:rsid w:val="00621C29"/>
    <w:rsid w:val="00621E34"/>
    <w:rsid w:val="00622180"/>
    <w:rsid w:val="006221E7"/>
    <w:rsid w:val="006223D5"/>
    <w:rsid w:val="00622C8D"/>
    <w:rsid w:val="0062346F"/>
    <w:rsid w:val="006235F2"/>
    <w:rsid w:val="00623707"/>
    <w:rsid w:val="0062370C"/>
    <w:rsid w:val="00623961"/>
    <w:rsid w:val="00623AA0"/>
    <w:rsid w:val="006240D6"/>
    <w:rsid w:val="00624BCF"/>
    <w:rsid w:val="00625121"/>
    <w:rsid w:val="00625299"/>
    <w:rsid w:val="00625D30"/>
    <w:rsid w:val="006260CA"/>
    <w:rsid w:val="0062761D"/>
    <w:rsid w:val="00627A3F"/>
    <w:rsid w:val="00627B81"/>
    <w:rsid w:val="00627DB2"/>
    <w:rsid w:val="00627E9B"/>
    <w:rsid w:val="00627FC2"/>
    <w:rsid w:val="006301D0"/>
    <w:rsid w:val="00631097"/>
    <w:rsid w:val="006310B8"/>
    <w:rsid w:val="0063148F"/>
    <w:rsid w:val="0063264A"/>
    <w:rsid w:val="00633EFA"/>
    <w:rsid w:val="0063414F"/>
    <w:rsid w:val="006343D9"/>
    <w:rsid w:val="006348DB"/>
    <w:rsid w:val="00634F1A"/>
    <w:rsid w:val="00635071"/>
    <w:rsid w:val="006356BB"/>
    <w:rsid w:val="00635BC0"/>
    <w:rsid w:val="00635F71"/>
    <w:rsid w:val="00636A95"/>
    <w:rsid w:val="00636B20"/>
    <w:rsid w:val="00636DF8"/>
    <w:rsid w:val="00636E40"/>
    <w:rsid w:val="00637519"/>
    <w:rsid w:val="00637826"/>
    <w:rsid w:val="00637FA4"/>
    <w:rsid w:val="00640525"/>
    <w:rsid w:val="0064096F"/>
    <w:rsid w:val="00641BD3"/>
    <w:rsid w:val="00641C68"/>
    <w:rsid w:val="0064290A"/>
    <w:rsid w:val="00642ED2"/>
    <w:rsid w:val="00643012"/>
    <w:rsid w:val="00643EEA"/>
    <w:rsid w:val="00644A97"/>
    <w:rsid w:val="00644FF1"/>
    <w:rsid w:val="00645622"/>
    <w:rsid w:val="00645659"/>
    <w:rsid w:val="006458B7"/>
    <w:rsid w:val="00645929"/>
    <w:rsid w:val="00645F67"/>
    <w:rsid w:val="00645FAE"/>
    <w:rsid w:val="0064610C"/>
    <w:rsid w:val="006464A1"/>
    <w:rsid w:val="00646609"/>
    <w:rsid w:val="006473A5"/>
    <w:rsid w:val="00647759"/>
    <w:rsid w:val="00650406"/>
    <w:rsid w:val="006508FF"/>
    <w:rsid w:val="00651819"/>
    <w:rsid w:val="0065185D"/>
    <w:rsid w:val="00651974"/>
    <w:rsid w:val="00651992"/>
    <w:rsid w:val="00651D1A"/>
    <w:rsid w:val="00652416"/>
    <w:rsid w:val="00652AD7"/>
    <w:rsid w:val="00652AF5"/>
    <w:rsid w:val="006532A1"/>
    <w:rsid w:val="00653BD5"/>
    <w:rsid w:val="00653C7E"/>
    <w:rsid w:val="00653DEF"/>
    <w:rsid w:val="0065543B"/>
    <w:rsid w:val="0065582D"/>
    <w:rsid w:val="00655A03"/>
    <w:rsid w:val="00655F86"/>
    <w:rsid w:val="0065615A"/>
    <w:rsid w:val="006572CC"/>
    <w:rsid w:val="00657674"/>
    <w:rsid w:val="0065776C"/>
    <w:rsid w:val="006577C6"/>
    <w:rsid w:val="00660224"/>
    <w:rsid w:val="006604FD"/>
    <w:rsid w:val="00660915"/>
    <w:rsid w:val="00660BC3"/>
    <w:rsid w:val="00660E22"/>
    <w:rsid w:val="00660E6D"/>
    <w:rsid w:val="00660EA3"/>
    <w:rsid w:val="0066195D"/>
    <w:rsid w:val="00661A2F"/>
    <w:rsid w:val="00662A0D"/>
    <w:rsid w:val="00662B36"/>
    <w:rsid w:val="0066304C"/>
    <w:rsid w:val="00663704"/>
    <w:rsid w:val="00663ABF"/>
    <w:rsid w:val="00663AF9"/>
    <w:rsid w:val="00664963"/>
    <w:rsid w:val="00664BB4"/>
    <w:rsid w:val="00664CFE"/>
    <w:rsid w:val="00665042"/>
    <w:rsid w:val="00665B2C"/>
    <w:rsid w:val="00665F87"/>
    <w:rsid w:val="00666170"/>
    <w:rsid w:val="00666383"/>
    <w:rsid w:val="006664EF"/>
    <w:rsid w:val="006665BD"/>
    <w:rsid w:val="00666AF7"/>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52"/>
    <w:rsid w:val="00675307"/>
    <w:rsid w:val="00675601"/>
    <w:rsid w:val="00676163"/>
    <w:rsid w:val="006765DE"/>
    <w:rsid w:val="00676793"/>
    <w:rsid w:val="00676859"/>
    <w:rsid w:val="00676C80"/>
    <w:rsid w:val="006778A0"/>
    <w:rsid w:val="006807FA"/>
    <w:rsid w:val="00680A80"/>
    <w:rsid w:val="00680B3C"/>
    <w:rsid w:val="006812AD"/>
    <w:rsid w:val="00681444"/>
    <w:rsid w:val="0068153F"/>
    <w:rsid w:val="00681A15"/>
    <w:rsid w:val="00681FB4"/>
    <w:rsid w:val="006820D4"/>
    <w:rsid w:val="00682569"/>
    <w:rsid w:val="0068262A"/>
    <w:rsid w:val="00682BF1"/>
    <w:rsid w:val="00682DBC"/>
    <w:rsid w:val="006832CC"/>
    <w:rsid w:val="00683987"/>
    <w:rsid w:val="00684527"/>
    <w:rsid w:val="0068529A"/>
    <w:rsid w:val="006856C8"/>
    <w:rsid w:val="00685745"/>
    <w:rsid w:val="006857ED"/>
    <w:rsid w:val="00685C41"/>
    <w:rsid w:val="00685CC4"/>
    <w:rsid w:val="00685EDD"/>
    <w:rsid w:val="006865EB"/>
    <w:rsid w:val="00686BED"/>
    <w:rsid w:val="00686F0F"/>
    <w:rsid w:val="0068774F"/>
    <w:rsid w:val="00687B69"/>
    <w:rsid w:val="00687D84"/>
    <w:rsid w:val="00691321"/>
    <w:rsid w:val="0069152F"/>
    <w:rsid w:val="0069164C"/>
    <w:rsid w:val="00691C77"/>
    <w:rsid w:val="00692CAA"/>
    <w:rsid w:val="00692D03"/>
    <w:rsid w:val="00692F12"/>
    <w:rsid w:val="00693128"/>
    <w:rsid w:val="006937BB"/>
    <w:rsid w:val="006942F7"/>
    <w:rsid w:val="0069600A"/>
    <w:rsid w:val="00696101"/>
    <w:rsid w:val="00696881"/>
    <w:rsid w:val="00696D57"/>
    <w:rsid w:val="00696D59"/>
    <w:rsid w:val="0069797A"/>
    <w:rsid w:val="006A013B"/>
    <w:rsid w:val="006A05FA"/>
    <w:rsid w:val="006A0802"/>
    <w:rsid w:val="006A0E17"/>
    <w:rsid w:val="006A1104"/>
    <w:rsid w:val="006A18B2"/>
    <w:rsid w:val="006A18E8"/>
    <w:rsid w:val="006A1A87"/>
    <w:rsid w:val="006A1D03"/>
    <w:rsid w:val="006A216E"/>
    <w:rsid w:val="006A226D"/>
    <w:rsid w:val="006A233E"/>
    <w:rsid w:val="006A282F"/>
    <w:rsid w:val="006A2F85"/>
    <w:rsid w:val="006A30CA"/>
    <w:rsid w:val="006A37CE"/>
    <w:rsid w:val="006A39BC"/>
    <w:rsid w:val="006A3A5D"/>
    <w:rsid w:val="006A3B1E"/>
    <w:rsid w:val="006A3DBF"/>
    <w:rsid w:val="006A3E55"/>
    <w:rsid w:val="006A4111"/>
    <w:rsid w:val="006A41D7"/>
    <w:rsid w:val="006A4382"/>
    <w:rsid w:val="006A441C"/>
    <w:rsid w:val="006A4E08"/>
    <w:rsid w:val="006A542A"/>
    <w:rsid w:val="006A5467"/>
    <w:rsid w:val="006A58A5"/>
    <w:rsid w:val="006A5DF3"/>
    <w:rsid w:val="006A60E5"/>
    <w:rsid w:val="006A6669"/>
    <w:rsid w:val="006A6802"/>
    <w:rsid w:val="006A7087"/>
    <w:rsid w:val="006A70F9"/>
    <w:rsid w:val="006A7A95"/>
    <w:rsid w:val="006B05F0"/>
    <w:rsid w:val="006B0CC3"/>
    <w:rsid w:val="006B0E81"/>
    <w:rsid w:val="006B1003"/>
    <w:rsid w:val="006B107B"/>
    <w:rsid w:val="006B12AB"/>
    <w:rsid w:val="006B1319"/>
    <w:rsid w:val="006B323F"/>
    <w:rsid w:val="006B3A4E"/>
    <w:rsid w:val="006B3D20"/>
    <w:rsid w:val="006B3E29"/>
    <w:rsid w:val="006B477D"/>
    <w:rsid w:val="006B5150"/>
    <w:rsid w:val="006B53FD"/>
    <w:rsid w:val="006B5D8C"/>
    <w:rsid w:val="006B6257"/>
    <w:rsid w:val="006B62EB"/>
    <w:rsid w:val="006B666B"/>
    <w:rsid w:val="006B6B0A"/>
    <w:rsid w:val="006B6D31"/>
    <w:rsid w:val="006B7117"/>
    <w:rsid w:val="006B7BED"/>
    <w:rsid w:val="006C00B5"/>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D5B"/>
    <w:rsid w:val="006C4E3D"/>
    <w:rsid w:val="006C560B"/>
    <w:rsid w:val="006C5AC6"/>
    <w:rsid w:val="006C675A"/>
    <w:rsid w:val="006C69F0"/>
    <w:rsid w:val="006C76E4"/>
    <w:rsid w:val="006C7C3D"/>
    <w:rsid w:val="006D0E51"/>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416"/>
    <w:rsid w:val="006D78FF"/>
    <w:rsid w:val="006D79ED"/>
    <w:rsid w:val="006E06FE"/>
    <w:rsid w:val="006E0809"/>
    <w:rsid w:val="006E0F19"/>
    <w:rsid w:val="006E17AF"/>
    <w:rsid w:val="006E2D6D"/>
    <w:rsid w:val="006E30B0"/>
    <w:rsid w:val="006E341E"/>
    <w:rsid w:val="006E3E57"/>
    <w:rsid w:val="006E42D7"/>
    <w:rsid w:val="006E465D"/>
    <w:rsid w:val="006E4C19"/>
    <w:rsid w:val="006E4F5B"/>
    <w:rsid w:val="006E54D8"/>
    <w:rsid w:val="006E5759"/>
    <w:rsid w:val="006E64CD"/>
    <w:rsid w:val="006E6969"/>
    <w:rsid w:val="006E73CF"/>
    <w:rsid w:val="006E7D0C"/>
    <w:rsid w:val="006E7FE7"/>
    <w:rsid w:val="006F00EA"/>
    <w:rsid w:val="006F078E"/>
    <w:rsid w:val="006F0B63"/>
    <w:rsid w:val="006F10D1"/>
    <w:rsid w:val="006F17B4"/>
    <w:rsid w:val="006F1F10"/>
    <w:rsid w:val="006F20D7"/>
    <w:rsid w:val="006F2BF8"/>
    <w:rsid w:val="006F2EE2"/>
    <w:rsid w:val="006F316B"/>
    <w:rsid w:val="006F3A0D"/>
    <w:rsid w:val="006F44C7"/>
    <w:rsid w:val="006F4DDD"/>
    <w:rsid w:val="006F4F39"/>
    <w:rsid w:val="006F55EC"/>
    <w:rsid w:val="006F5A3C"/>
    <w:rsid w:val="006F5EA9"/>
    <w:rsid w:val="006F600A"/>
    <w:rsid w:val="006F61A8"/>
    <w:rsid w:val="006F63F1"/>
    <w:rsid w:val="006F646C"/>
    <w:rsid w:val="006F69C8"/>
    <w:rsid w:val="006F7424"/>
    <w:rsid w:val="006F7AAE"/>
    <w:rsid w:val="0070004F"/>
    <w:rsid w:val="00700332"/>
    <w:rsid w:val="007005CB"/>
    <w:rsid w:val="00700F77"/>
    <w:rsid w:val="007011FB"/>
    <w:rsid w:val="0070140C"/>
    <w:rsid w:val="00701802"/>
    <w:rsid w:val="00701905"/>
    <w:rsid w:val="00701C87"/>
    <w:rsid w:val="007021EC"/>
    <w:rsid w:val="00702CEA"/>
    <w:rsid w:val="00702EEB"/>
    <w:rsid w:val="0070305B"/>
    <w:rsid w:val="007039D2"/>
    <w:rsid w:val="00704114"/>
    <w:rsid w:val="00704FDC"/>
    <w:rsid w:val="00705CE2"/>
    <w:rsid w:val="0070611D"/>
    <w:rsid w:val="00706168"/>
    <w:rsid w:val="007066B7"/>
    <w:rsid w:val="00706847"/>
    <w:rsid w:val="00706B35"/>
    <w:rsid w:val="00710027"/>
    <w:rsid w:val="007100FB"/>
    <w:rsid w:val="00710AA2"/>
    <w:rsid w:val="00710BB9"/>
    <w:rsid w:val="00710DC6"/>
    <w:rsid w:val="007112F4"/>
    <w:rsid w:val="00711C3C"/>
    <w:rsid w:val="00711F5A"/>
    <w:rsid w:val="00712070"/>
    <w:rsid w:val="007125A3"/>
    <w:rsid w:val="00712EF2"/>
    <w:rsid w:val="007131E9"/>
    <w:rsid w:val="007135B0"/>
    <w:rsid w:val="00713CA5"/>
    <w:rsid w:val="007141D2"/>
    <w:rsid w:val="00714B7A"/>
    <w:rsid w:val="00714FB2"/>
    <w:rsid w:val="00715586"/>
    <w:rsid w:val="007155E3"/>
    <w:rsid w:val="0071773D"/>
    <w:rsid w:val="007179CD"/>
    <w:rsid w:val="00717C7F"/>
    <w:rsid w:val="00717D49"/>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69A9"/>
    <w:rsid w:val="007272F9"/>
    <w:rsid w:val="00727700"/>
    <w:rsid w:val="00727FB7"/>
    <w:rsid w:val="0073069C"/>
    <w:rsid w:val="00730961"/>
    <w:rsid w:val="00730B20"/>
    <w:rsid w:val="00730B61"/>
    <w:rsid w:val="0073107A"/>
    <w:rsid w:val="007311F9"/>
    <w:rsid w:val="00731311"/>
    <w:rsid w:val="0073162D"/>
    <w:rsid w:val="00731B68"/>
    <w:rsid w:val="00732138"/>
    <w:rsid w:val="00732497"/>
    <w:rsid w:val="007328C9"/>
    <w:rsid w:val="00732D2B"/>
    <w:rsid w:val="00732FA5"/>
    <w:rsid w:val="00733BB9"/>
    <w:rsid w:val="0073546A"/>
    <w:rsid w:val="0073577E"/>
    <w:rsid w:val="007358DD"/>
    <w:rsid w:val="007362E2"/>
    <w:rsid w:val="00736479"/>
    <w:rsid w:val="00736881"/>
    <w:rsid w:val="007369E5"/>
    <w:rsid w:val="00736D59"/>
    <w:rsid w:val="00736EEB"/>
    <w:rsid w:val="0073740C"/>
    <w:rsid w:val="0073741F"/>
    <w:rsid w:val="00740B03"/>
    <w:rsid w:val="0074101D"/>
    <w:rsid w:val="00741209"/>
    <w:rsid w:val="00741626"/>
    <w:rsid w:val="00741867"/>
    <w:rsid w:val="00741C8F"/>
    <w:rsid w:val="00741D1B"/>
    <w:rsid w:val="007421B7"/>
    <w:rsid w:val="007427D0"/>
    <w:rsid w:val="00742C70"/>
    <w:rsid w:val="0074313B"/>
    <w:rsid w:val="00743624"/>
    <w:rsid w:val="007439DC"/>
    <w:rsid w:val="00743BA7"/>
    <w:rsid w:val="00743DFE"/>
    <w:rsid w:val="007443EF"/>
    <w:rsid w:val="007445F7"/>
    <w:rsid w:val="0074545F"/>
    <w:rsid w:val="00745FC9"/>
    <w:rsid w:val="00746530"/>
    <w:rsid w:val="00746C5E"/>
    <w:rsid w:val="00746D94"/>
    <w:rsid w:val="007470AF"/>
    <w:rsid w:val="0074743C"/>
    <w:rsid w:val="007475CD"/>
    <w:rsid w:val="0074761C"/>
    <w:rsid w:val="007478B1"/>
    <w:rsid w:val="00747992"/>
    <w:rsid w:val="007505A1"/>
    <w:rsid w:val="00750AF5"/>
    <w:rsid w:val="00750CF8"/>
    <w:rsid w:val="007514BF"/>
    <w:rsid w:val="00751CCA"/>
    <w:rsid w:val="007523EC"/>
    <w:rsid w:val="007524D6"/>
    <w:rsid w:val="0075366E"/>
    <w:rsid w:val="007549BD"/>
    <w:rsid w:val="00754B2C"/>
    <w:rsid w:val="00754D9C"/>
    <w:rsid w:val="00755D93"/>
    <w:rsid w:val="00756EB6"/>
    <w:rsid w:val="0075789C"/>
    <w:rsid w:val="00757A28"/>
    <w:rsid w:val="007600A6"/>
    <w:rsid w:val="007602CA"/>
    <w:rsid w:val="0076085A"/>
    <w:rsid w:val="00760A0A"/>
    <w:rsid w:val="00760B36"/>
    <w:rsid w:val="00760D76"/>
    <w:rsid w:val="007612E6"/>
    <w:rsid w:val="0076133C"/>
    <w:rsid w:val="007616C3"/>
    <w:rsid w:val="0076226D"/>
    <w:rsid w:val="00762FD3"/>
    <w:rsid w:val="00763ED2"/>
    <w:rsid w:val="007641E8"/>
    <w:rsid w:val="007643D2"/>
    <w:rsid w:val="00764481"/>
    <w:rsid w:val="00765E83"/>
    <w:rsid w:val="00765F8F"/>
    <w:rsid w:val="007666EB"/>
    <w:rsid w:val="00767DE6"/>
    <w:rsid w:val="00770927"/>
    <w:rsid w:val="00770B9A"/>
    <w:rsid w:val="00770C73"/>
    <w:rsid w:val="00771295"/>
    <w:rsid w:val="007718DB"/>
    <w:rsid w:val="00771F83"/>
    <w:rsid w:val="007722F4"/>
    <w:rsid w:val="007727C7"/>
    <w:rsid w:val="00772F8F"/>
    <w:rsid w:val="007730FE"/>
    <w:rsid w:val="0077371A"/>
    <w:rsid w:val="00773816"/>
    <w:rsid w:val="00773BC6"/>
    <w:rsid w:val="00774D34"/>
    <w:rsid w:val="00774F2D"/>
    <w:rsid w:val="00774F90"/>
    <w:rsid w:val="00774FBC"/>
    <w:rsid w:val="007760DE"/>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5657"/>
    <w:rsid w:val="00785B84"/>
    <w:rsid w:val="00786109"/>
    <w:rsid w:val="00786824"/>
    <w:rsid w:val="00786F80"/>
    <w:rsid w:val="00787550"/>
    <w:rsid w:val="00787A66"/>
    <w:rsid w:val="00787D73"/>
    <w:rsid w:val="00790021"/>
    <w:rsid w:val="0079028A"/>
    <w:rsid w:val="007903A9"/>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237"/>
    <w:rsid w:val="007968B8"/>
    <w:rsid w:val="00796A50"/>
    <w:rsid w:val="00796B25"/>
    <w:rsid w:val="00796F38"/>
    <w:rsid w:val="0079775F"/>
    <w:rsid w:val="00797B36"/>
    <w:rsid w:val="00797C0E"/>
    <w:rsid w:val="00797D8A"/>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3F2E"/>
    <w:rsid w:val="007B4203"/>
    <w:rsid w:val="007B5C6C"/>
    <w:rsid w:val="007B5FB4"/>
    <w:rsid w:val="007B62A4"/>
    <w:rsid w:val="007B6F01"/>
    <w:rsid w:val="007B6F83"/>
    <w:rsid w:val="007B77A1"/>
    <w:rsid w:val="007B7B4D"/>
    <w:rsid w:val="007B7CFB"/>
    <w:rsid w:val="007C022B"/>
    <w:rsid w:val="007C0B6D"/>
    <w:rsid w:val="007C109A"/>
    <w:rsid w:val="007C12A4"/>
    <w:rsid w:val="007C13B4"/>
    <w:rsid w:val="007C157D"/>
    <w:rsid w:val="007C19F0"/>
    <w:rsid w:val="007C1F00"/>
    <w:rsid w:val="007C2675"/>
    <w:rsid w:val="007C2869"/>
    <w:rsid w:val="007C292E"/>
    <w:rsid w:val="007C3009"/>
    <w:rsid w:val="007C389A"/>
    <w:rsid w:val="007C3958"/>
    <w:rsid w:val="007C3B5B"/>
    <w:rsid w:val="007C44A4"/>
    <w:rsid w:val="007C4F36"/>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568"/>
    <w:rsid w:val="007D3643"/>
    <w:rsid w:val="007D39D6"/>
    <w:rsid w:val="007D46B7"/>
    <w:rsid w:val="007D4A85"/>
    <w:rsid w:val="007D4D06"/>
    <w:rsid w:val="007D52FC"/>
    <w:rsid w:val="007D5531"/>
    <w:rsid w:val="007D577B"/>
    <w:rsid w:val="007D584E"/>
    <w:rsid w:val="007D5A36"/>
    <w:rsid w:val="007D6302"/>
    <w:rsid w:val="007D66AF"/>
    <w:rsid w:val="007D6C23"/>
    <w:rsid w:val="007D70A9"/>
    <w:rsid w:val="007D792C"/>
    <w:rsid w:val="007D7930"/>
    <w:rsid w:val="007D7D39"/>
    <w:rsid w:val="007D7E6A"/>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426"/>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E0B"/>
    <w:rsid w:val="007E7F51"/>
    <w:rsid w:val="007F01FB"/>
    <w:rsid w:val="007F0371"/>
    <w:rsid w:val="007F0502"/>
    <w:rsid w:val="007F0E82"/>
    <w:rsid w:val="007F0E9A"/>
    <w:rsid w:val="007F12A2"/>
    <w:rsid w:val="007F28C8"/>
    <w:rsid w:val="007F29AA"/>
    <w:rsid w:val="007F29DF"/>
    <w:rsid w:val="007F36A3"/>
    <w:rsid w:val="007F3BFD"/>
    <w:rsid w:val="007F3D92"/>
    <w:rsid w:val="007F4207"/>
    <w:rsid w:val="007F4454"/>
    <w:rsid w:val="007F48B0"/>
    <w:rsid w:val="007F4B40"/>
    <w:rsid w:val="007F564A"/>
    <w:rsid w:val="007F5650"/>
    <w:rsid w:val="007F56AB"/>
    <w:rsid w:val="007F5872"/>
    <w:rsid w:val="007F5ACB"/>
    <w:rsid w:val="007F5B54"/>
    <w:rsid w:val="007F5B9C"/>
    <w:rsid w:val="007F67DF"/>
    <w:rsid w:val="007F69B7"/>
    <w:rsid w:val="007F6BA1"/>
    <w:rsid w:val="007F6C49"/>
    <w:rsid w:val="007F6F84"/>
    <w:rsid w:val="007F7619"/>
    <w:rsid w:val="008011DC"/>
    <w:rsid w:val="008012A7"/>
    <w:rsid w:val="008013E1"/>
    <w:rsid w:val="008017A3"/>
    <w:rsid w:val="008018D4"/>
    <w:rsid w:val="00801CCD"/>
    <w:rsid w:val="00801F20"/>
    <w:rsid w:val="008020B5"/>
    <w:rsid w:val="00802186"/>
    <w:rsid w:val="0080257D"/>
    <w:rsid w:val="00802748"/>
    <w:rsid w:val="00802E50"/>
    <w:rsid w:val="00802E5B"/>
    <w:rsid w:val="00802F85"/>
    <w:rsid w:val="0080398A"/>
    <w:rsid w:val="00803E4C"/>
    <w:rsid w:val="00804268"/>
    <w:rsid w:val="00804801"/>
    <w:rsid w:val="00805089"/>
    <w:rsid w:val="008053B6"/>
    <w:rsid w:val="00805883"/>
    <w:rsid w:val="00805B34"/>
    <w:rsid w:val="00805BD0"/>
    <w:rsid w:val="00805EBE"/>
    <w:rsid w:val="00806718"/>
    <w:rsid w:val="00806918"/>
    <w:rsid w:val="008069BF"/>
    <w:rsid w:val="00806CC3"/>
    <w:rsid w:val="00806D53"/>
    <w:rsid w:val="00806DD3"/>
    <w:rsid w:val="00806ECB"/>
    <w:rsid w:val="00806FD0"/>
    <w:rsid w:val="00807774"/>
    <w:rsid w:val="00807901"/>
    <w:rsid w:val="00807933"/>
    <w:rsid w:val="00811655"/>
    <w:rsid w:val="00811966"/>
    <w:rsid w:val="008119B8"/>
    <w:rsid w:val="008126C4"/>
    <w:rsid w:val="00812FDD"/>
    <w:rsid w:val="00813086"/>
    <w:rsid w:val="00813293"/>
    <w:rsid w:val="008133E2"/>
    <w:rsid w:val="00814049"/>
    <w:rsid w:val="008142D7"/>
    <w:rsid w:val="00814697"/>
    <w:rsid w:val="00814733"/>
    <w:rsid w:val="00814832"/>
    <w:rsid w:val="008151E7"/>
    <w:rsid w:val="008159FF"/>
    <w:rsid w:val="00815A70"/>
    <w:rsid w:val="00816621"/>
    <w:rsid w:val="008166D0"/>
    <w:rsid w:val="00816D4B"/>
    <w:rsid w:val="00817B65"/>
    <w:rsid w:val="00817F6E"/>
    <w:rsid w:val="0082036A"/>
    <w:rsid w:val="00820735"/>
    <w:rsid w:val="00820FEC"/>
    <w:rsid w:val="0082105E"/>
    <w:rsid w:val="00821985"/>
    <w:rsid w:val="00821CF5"/>
    <w:rsid w:val="00821FEC"/>
    <w:rsid w:val="0082225B"/>
    <w:rsid w:val="0082232F"/>
    <w:rsid w:val="008230D7"/>
    <w:rsid w:val="00823A33"/>
    <w:rsid w:val="00823DBF"/>
    <w:rsid w:val="00823E06"/>
    <w:rsid w:val="00824297"/>
    <w:rsid w:val="0082492D"/>
    <w:rsid w:val="00824B77"/>
    <w:rsid w:val="00824B79"/>
    <w:rsid w:val="00825BB6"/>
    <w:rsid w:val="00825CF5"/>
    <w:rsid w:val="0082624B"/>
    <w:rsid w:val="00826809"/>
    <w:rsid w:val="00826E2A"/>
    <w:rsid w:val="00826E6F"/>
    <w:rsid w:val="008278DE"/>
    <w:rsid w:val="00827E47"/>
    <w:rsid w:val="00830395"/>
    <w:rsid w:val="0083067A"/>
    <w:rsid w:val="00831CEC"/>
    <w:rsid w:val="00831EBF"/>
    <w:rsid w:val="00832067"/>
    <w:rsid w:val="00832320"/>
    <w:rsid w:val="00832436"/>
    <w:rsid w:val="00832475"/>
    <w:rsid w:val="00832824"/>
    <w:rsid w:val="00832868"/>
    <w:rsid w:val="00832AE1"/>
    <w:rsid w:val="00832AF3"/>
    <w:rsid w:val="008330B5"/>
    <w:rsid w:val="0083310B"/>
    <w:rsid w:val="008339F9"/>
    <w:rsid w:val="008348F9"/>
    <w:rsid w:val="00834949"/>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EDD"/>
    <w:rsid w:val="008426CA"/>
    <w:rsid w:val="00842F37"/>
    <w:rsid w:val="00843196"/>
    <w:rsid w:val="008437A6"/>
    <w:rsid w:val="00843FF1"/>
    <w:rsid w:val="008442DB"/>
    <w:rsid w:val="00844474"/>
    <w:rsid w:val="00845090"/>
    <w:rsid w:val="00845242"/>
    <w:rsid w:val="008457AD"/>
    <w:rsid w:val="00845A72"/>
    <w:rsid w:val="00845B67"/>
    <w:rsid w:val="00846528"/>
    <w:rsid w:val="00846766"/>
    <w:rsid w:val="0084698C"/>
    <w:rsid w:val="00846D78"/>
    <w:rsid w:val="0084731E"/>
    <w:rsid w:val="00847689"/>
    <w:rsid w:val="0084792B"/>
    <w:rsid w:val="00850483"/>
    <w:rsid w:val="00850C9F"/>
    <w:rsid w:val="00851427"/>
    <w:rsid w:val="00851B2A"/>
    <w:rsid w:val="00851CEF"/>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AE4"/>
    <w:rsid w:val="00857B4B"/>
    <w:rsid w:val="00857E06"/>
    <w:rsid w:val="00861352"/>
    <w:rsid w:val="00862B54"/>
    <w:rsid w:val="00862C26"/>
    <w:rsid w:val="00862D8E"/>
    <w:rsid w:val="008632C3"/>
    <w:rsid w:val="00863A31"/>
    <w:rsid w:val="0086459D"/>
    <w:rsid w:val="00864B6C"/>
    <w:rsid w:val="00864C62"/>
    <w:rsid w:val="00864F0F"/>
    <w:rsid w:val="008650DD"/>
    <w:rsid w:val="008657EA"/>
    <w:rsid w:val="00865EE2"/>
    <w:rsid w:val="008667EA"/>
    <w:rsid w:val="008668AC"/>
    <w:rsid w:val="00867FE8"/>
    <w:rsid w:val="0087065C"/>
    <w:rsid w:val="008706D0"/>
    <w:rsid w:val="008713A2"/>
    <w:rsid w:val="0087183B"/>
    <w:rsid w:val="00871E45"/>
    <w:rsid w:val="00872894"/>
    <w:rsid w:val="008728B6"/>
    <w:rsid w:val="00872CDD"/>
    <w:rsid w:val="00872D6D"/>
    <w:rsid w:val="0087348E"/>
    <w:rsid w:val="0087373A"/>
    <w:rsid w:val="008742AA"/>
    <w:rsid w:val="008744D2"/>
    <w:rsid w:val="008745B6"/>
    <w:rsid w:val="008757D8"/>
    <w:rsid w:val="00875980"/>
    <w:rsid w:val="00875BC6"/>
    <w:rsid w:val="00875EFE"/>
    <w:rsid w:val="00880F81"/>
    <w:rsid w:val="00881A6F"/>
    <w:rsid w:val="00881FBD"/>
    <w:rsid w:val="008825F1"/>
    <w:rsid w:val="008831B2"/>
    <w:rsid w:val="0088371F"/>
    <w:rsid w:val="00884811"/>
    <w:rsid w:val="00884949"/>
    <w:rsid w:val="00884BD9"/>
    <w:rsid w:val="0088607A"/>
    <w:rsid w:val="00886567"/>
    <w:rsid w:val="00886DB6"/>
    <w:rsid w:val="00886FCC"/>
    <w:rsid w:val="008872E7"/>
    <w:rsid w:val="00887523"/>
    <w:rsid w:val="00890C6A"/>
    <w:rsid w:val="00891029"/>
    <w:rsid w:val="0089118B"/>
    <w:rsid w:val="00891510"/>
    <w:rsid w:val="0089191C"/>
    <w:rsid w:val="00891BCD"/>
    <w:rsid w:val="0089236E"/>
    <w:rsid w:val="00892573"/>
    <w:rsid w:val="008925A6"/>
    <w:rsid w:val="00892904"/>
    <w:rsid w:val="00892A1D"/>
    <w:rsid w:val="00892EA1"/>
    <w:rsid w:val="00893676"/>
    <w:rsid w:val="00893A8D"/>
    <w:rsid w:val="00894422"/>
    <w:rsid w:val="008946B8"/>
    <w:rsid w:val="008953D2"/>
    <w:rsid w:val="0089616F"/>
    <w:rsid w:val="0089629F"/>
    <w:rsid w:val="0089684E"/>
    <w:rsid w:val="00896853"/>
    <w:rsid w:val="00896CF3"/>
    <w:rsid w:val="008973F4"/>
    <w:rsid w:val="008974E1"/>
    <w:rsid w:val="0089773D"/>
    <w:rsid w:val="00897CB9"/>
    <w:rsid w:val="00897F63"/>
    <w:rsid w:val="008A1344"/>
    <w:rsid w:val="008A1621"/>
    <w:rsid w:val="008A1915"/>
    <w:rsid w:val="008A2444"/>
    <w:rsid w:val="008A3410"/>
    <w:rsid w:val="008A41F7"/>
    <w:rsid w:val="008A4350"/>
    <w:rsid w:val="008A4443"/>
    <w:rsid w:val="008A4E0C"/>
    <w:rsid w:val="008A5202"/>
    <w:rsid w:val="008A52BF"/>
    <w:rsid w:val="008A54B6"/>
    <w:rsid w:val="008A5925"/>
    <w:rsid w:val="008A6AB9"/>
    <w:rsid w:val="008A7317"/>
    <w:rsid w:val="008B03E6"/>
    <w:rsid w:val="008B08BB"/>
    <w:rsid w:val="008B1180"/>
    <w:rsid w:val="008B1A80"/>
    <w:rsid w:val="008B2BC7"/>
    <w:rsid w:val="008B2D35"/>
    <w:rsid w:val="008B2D45"/>
    <w:rsid w:val="008B3899"/>
    <w:rsid w:val="008B3A7A"/>
    <w:rsid w:val="008B3CD7"/>
    <w:rsid w:val="008B3DCC"/>
    <w:rsid w:val="008B4D89"/>
    <w:rsid w:val="008B51B5"/>
    <w:rsid w:val="008B5270"/>
    <w:rsid w:val="008B543C"/>
    <w:rsid w:val="008B5481"/>
    <w:rsid w:val="008B5925"/>
    <w:rsid w:val="008B5BB9"/>
    <w:rsid w:val="008B5D42"/>
    <w:rsid w:val="008B6375"/>
    <w:rsid w:val="008B6500"/>
    <w:rsid w:val="008B69A0"/>
    <w:rsid w:val="008B6B76"/>
    <w:rsid w:val="008B6F00"/>
    <w:rsid w:val="008B738E"/>
    <w:rsid w:val="008B755B"/>
    <w:rsid w:val="008B7C36"/>
    <w:rsid w:val="008C0A6E"/>
    <w:rsid w:val="008C1049"/>
    <w:rsid w:val="008C1F9F"/>
    <w:rsid w:val="008C202C"/>
    <w:rsid w:val="008C2032"/>
    <w:rsid w:val="008C232D"/>
    <w:rsid w:val="008C233B"/>
    <w:rsid w:val="008C234B"/>
    <w:rsid w:val="008C276B"/>
    <w:rsid w:val="008C2A3F"/>
    <w:rsid w:val="008C3B2D"/>
    <w:rsid w:val="008C3CA0"/>
    <w:rsid w:val="008C3DAB"/>
    <w:rsid w:val="008C4BE9"/>
    <w:rsid w:val="008C5E8F"/>
    <w:rsid w:val="008C5F3D"/>
    <w:rsid w:val="008C6620"/>
    <w:rsid w:val="008C6D95"/>
    <w:rsid w:val="008C7917"/>
    <w:rsid w:val="008C7E39"/>
    <w:rsid w:val="008C7F17"/>
    <w:rsid w:val="008D0818"/>
    <w:rsid w:val="008D188D"/>
    <w:rsid w:val="008D1BBF"/>
    <w:rsid w:val="008D1BDE"/>
    <w:rsid w:val="008D1FD7"/>
    <w:rsid w:val="008D204F"/>
    <w:rsid w:val="008D2271"/>
    <w:rsid w:val="008D28CE"/>
    <w:rsid w:val="008D2983"/>
    <w:rsid w:val="008D4480"/>
    <w:rsid w:val="008D4571"/>
    <w:rsid w:val="008D4810"/>
    <w:rsid w:val="008D4914"/>
    <w:rsid w:val="008D4FFA"/>
    <w:rsid w:val="008D5899"/>
    <w:rsid w:val="008D5CA9"/>
    <w:rsid w:val="008D737D"/>
    <w:rsid w:val="008D7386"/>
    <w:rsid w:val="008E00E3"/>
    <w:rsid w:val="008E0230"/>
    <w:rsid w:val="008E0605"/>
    <w:rsid w:val="008E099C"/>
    <w:rsid w:val="008E09A6"/>
    <w:rsid w:val="008E0D4D"/>
    <w:rsid w:val="008E0EA1"/>
    <w:rsid w:val="008E20D3"/>
    <w:rsid w:val="008E25F7"/>
    <w:rsid w:val="008E2762"/>
    <w:rsid w:val="008E290D"/>
    <w:rsid w:val="008E2CCD"/>
    <w:rsid w:val="008E360C"/>
    <w:rsid w:val="008E4263"/>
    <w:rsid w:val="008E4345"/>
    <w:rsid w:val="008E47F6"/>
    <w:rsid w:val="008E560D"/>
    <w:rsid w:val="008E58AE"/>
    <w:rsid w:val="008E5D46"/>
    <w:rsid w:val="008E6146"/>
    <w:rsid w:val="008E63E1"/>
    <w:rsid w:val="008E667F"/>
    <w:rsid w:val="008E66C4"/>
    <w:rsid w:val="008E6B1D"/>
    <w:rsid w:val="008E6C30"/>
    <w:rsid w:val="008E6E9E"/>
    <w:rsid w:val="008E7FAE"/>
    <w:rsid w:val="008F0072"/>
    <w:rsid w:val="008F09C1"/>
    <w:rsid w:val="008F2093"/>
    <w:rsid w:val="008F23AF"/>
    <w:rsid w:val="008F2F60"/>
    <w:rsid w:val="008F347B"/>
    <w:rsid w:val="008F4AD9"/>
    <w:rsid w:val="008F529C"/>
    <w:rsid w:val="008F533A"/>
    <w:rsid w:val="008F55B8"/>
    <w:rsid w:val="008F55D2"/>
    <w:rsid w:val="008F67A7"/>
    <w:rsid w:val="008F6D33"/>
    <w:rsid w:val="008F6D7F"/>
    <w:rsid w:val="008F76F1"/>
    <w:rsid w:val="008F797D"/>
    <w:rsid w:val="008F7E60"/>
    <w:rsid w:val="008F7EA6"/>
    <w:rsid w:val="00900E2C"/>
    <w:rsid w:val="00900EAA"/>
    <w:rsid w:val="0090187B"/>
    <w:rsid w:val="00901E5D"/>
    <w:rsid w:val="00902090"/>
    <w:rsid w:val="0090224A"/>
    <w:rsid w:val="009030B4"/>
    <w:rsid w:val="00903843"/>
    <w:rsid w:val="00903984"/>
    <w:rsid w:val="0090410A"/>
    <w:rsid w:val="00904142"/>
    <w:rsid w:val="00904C97"/>
    <w:rsid w:val="00904FBC"/>
    <w:rsid w:val="0090525E"/>
    <w:rsid w:val="00905EA0"/>
    <w:rsid w:val="00906661"/>
    <w:rsid w:val="00906ADF"/>
    <w:rsid w:val="00906F30"/>
    <w:rsid w:val="00907792"/>
    <w:rsid w:val="009079FA"/>
    <w:rsid w:val="00907C2F"/>
    <w:rsid w:val="00910029"/>
    <w:rsid w:val="00910E5A"/>
    <w:rsid w:val="00910EA4"/>
    <w:rsid w:val="009114FA"/>
    <w:rsid w:val="00911893"/>
    <w:rsid w:val="00911CF4"/>
    <w:rsid w:val="0091206C"/>
    <w:rsid w:val="009128DB"/>
    <w:rsid w:val="00913B7B"/>
    <w:rsid w:val="00913E49"/>
    <w:rsid w:val="00913FD4"/>
    <w:rsid w:val="009146AE"/>
    <w:rsid w:val="009149A2"/>
    <w:rsid w:val="009151BB"/>
    <w:rsid w:val="009153D8"/>
    <w:rsid w:val="0091544B"/>
    <w:rsid w:val="0091557B"/>
    <w:rsid w:val="00915664"/>
    <w:rsid w:val="00915762"/>
    <w:rsid w:val="00915DFA"/>
    <w:rsid w:val="0091683B"/>
    <w:rsid w:val="00916F33"/>
    <w:rsid w:val="00916F91"/>
    <w:rsid w:val="00917A6B"/>
    <w:rsid w:val="00917A7D"/>
    <w:rsid w:val="009205D6"/>
    <w:rsid w:val="00920A66"/>
    <w:rsid w:val="00920F22"/>
    <w:rsid w:val="009213FE"/>
    <w:rsid w:val="00921ADE"/>
    <w:rsid w:val="009223B8"/>
    <w:rsid w:val="00922ACC"/>
    <w:rsid w:val="0092395B"/>
    <w:rsid w:val="00924AE7"/>
    <w:rsid w:val="00924F56"/>
    <w:rsid w:val="00925E4B"/>
    <w:rsid w:val="009264FD"/>
    <w:rsid w:val="0092672D"/>
    <w:rsid w:val="00926CDF"/>
    <w:rsid w:val="00926D88"/>
    <w:rsid w:val="00926DA6"/>
    <w:rsid w:val="00927B8E"/>
    <w:rsid w:val="00930A90"/>
    <w:rsid w:val="00930C86"/>
    <w:rsid w:val="00931229"/>
    <w:rsid w:val="00931280"/>
    <w:rsid w:val="0093257E"/>
    <w:rsid w:val="00933022"/>
    <w:rsid w:val="00933905"/>
    <w:rsid w:val="00933BEB"/>
    <w:rsid w:val="00933E83"/>
    <w:rsid w:val="00934A0B"/>
    <w:rsid w:val="00934EA5"/>
    <w:rsid w:val="0093566C"/>
    <w:rsid w:val="009357E4"/>
    <w:rsid w:val="00935FB7"/>
    <w:rsid w:val="00936A8B"/>
    <w:rsid w:val="0093782C"/>
    <w:rsid w:val="00937DCA"/>
    <w:rsid w:val="00940B35"/>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594D"/>
    <w:rsid w:val="00946595"/>
    <w:rsid w:val="009468B1"/>
    <w:rsid w:val="009469A3"/>
    <w:rsid w:val="0094793F"/>
    <w:rsid w:val="00947DB0"/>
    <w:rsid w:val="009505F1"/>
    <w:rsid w:val="009507BB"/>
    <w:rsid w:val="00950F15"/>
    <w:rsid w:val="00951490"/>
    <w:rsid w:val="00952011"/>
    <w:rsid w:val="009523E9"/>
    <w:rsid w:val="0095273D"/>
    <w:rsid w:val="00952CFA"/>
    <w:rsid w:val="0095326C"/>
    <w:rsid w:val="00954095"/>
    <w:rsid w:val="00954360"/>
    <w:rsid w:val="009544DF"/>
    <w:rsid w:val="009545B3"/>
    <w:rsid w:val="009549B8"/>
    <w:rsid w:val="009549F1"/>
    <w:rsid w:val="00957039"/>
    <w:rsid w:val="00957846"/>
    <w:rsid w:val="00957B4C"/>
    <w:rsid w:val="00961470"/>
    <w:rsid w:val="0096176E"/>
    <w:rsid w:val="00961AC4"/>
    <w:rsid w:val="00961F41"/>
    <w:rsid w:val="009620FA"/>
    <w:rsid w:val="00962B98"/>
    <w:rsid w:val="0096318E"/>
    <w:rsid w:val="009631F2"/>
    <w:rsid w:val="009632BE"/>
    <w:rsid w:val="009634F4"/>
    <w:rsid w:val="0096358B"/>
    <w:rsid w:val="0096377B"/>
    <w:rsid w:val="009637A0"/>
    <w:rsid w:val="00963930"/>
    <w:rsid w:val="00963AE4"/>
    <w:rsid w:val="00964F32"/>
    <w:rsid w:val="00965121"/>
    <w:rsid w:val="00965711"/>
    <w:rsid w:val="00965CB2"/>
    <w:rsid w:val="0096604F"/>
    <w:rsid w:val="0096635F"/>
    <w:rsid w:val="00966B34"/>
    <w:rsid w:val="00966D64"/>
    <w:rsid w:val="00967218"/>
    <w:rsid w:val="00967579"/>
    <w:rsid w:val="00967768"/>
    <w:rsid w:val="0097186E"/>
    <w:rsid w:val="0097228C"/>
    <w:rsid w:val="009729F8"/>
    <w:rsid w:val="00972CD2"/>
    <w:rsid w:val="009730A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D84"/>
    <w:rsid w:val="00983543"/>
    <w:rsid w:val="00983B65"/>
    <w:rsid w:val="00983D36"/>
    <w:rsid w:val="0098434D"/>
    <w:rsid w:val="0098475A"/>
    <w:rsid w:val="00984C5E"/>
    <w:rsid w:val="00984F6C"/>
    <w:rsid w:val="009851B0"/>
    <w:rsid w:val="00985E3B"/>
    <w:rsid w:val="00986621"/>
    <w:rsid w:val="0098664A"/>
    <w:rsid w:val="009866F4"/>
    <w:rsid w:val="00986B8B"/>
    <w:rsid w:val="0098726F"/>
    <w:rsid w:val="009877FF"/>
    <w:rsid w:val="0098785F"/>
    <w:rsid w:val="00987CEF"/>
    <w:rsid w:val="00990316"/>
    <w:rsid w:val="0099094B"/>
    <w:rsid w:val="00990E9B"/>
    <w:rsid w:val="00991299"/>
    <w:rsid w:val="00991F5E"/>
    <w:rsid w:val="009925E2"/>
    <w:rsid w:val="009926FA"/>
    <w:rsid w:val="009929D6"/>
    <w:rsid w:val="00992D9D"/>
    <w:rsid w:val="00993337"/>
    <w:rsid w:val="00993545"/>
    <w:rsid w:val="0099389D"/>
    <w:rsid w:val="00994229"/>
    <w:rsid w:val="009943DD"/>
    <w:rsid w:val="00994548"/>
    <w:rsid w:val="00994CBD"/>
    <w:rsid w:val="00994DBA"/>
    <w:rsid w:val="00995E87"/>
    <w:rsid w:val="00995FA1"/>
    <w:rsid w:val="009964B0"/>
    <w:rsid w:val="00996F2A"/>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97B"/>
    <w:rsid w:val="009A3F1B"/>
    <w:rsid w:val="009A6160"/>
    <w:rsid w:val="009A6AEF"/>
    <w:rsid w:val="009A741D"/>
    <w:rsid w:val="009A7953"/>
    <w:rsid w:val="009B071A"/>
    <w:rsid w:val="009B0A1C"/>
    <w:rsid w:val="009B1134"/>
    <w:rsid w:val="009B153B"/>
    <w:rsid w:val="009B16F0"/>
    <w:rsid w:val="009B2146"/>
    <w:rsid w:val="009B2B3A"/>
    <w:rsid w:val="009B2B75"/>
    <w:rsid w:val="009B2E96"/>
    <w:rsid w:val="009B3460"/>
    <w:rsid w:val="009B4C71"/>
    <w:rsid w:val="009B4F41"/>
    <w:rsid w:val="009B507B"/>
    <w:rsid w:val="009B532A"/>
    <w:rsid w:val="009B5439"/>
    <w:rsid w:val="009B5966"/>
    <w:rsid w:val="009B5A58"/>
    <w:rsid w:val="009B5B54"/>
    <w:rsid w:val="009B5FEB"/>
    <w:rsid w:val="009B62B7"/>
    <w:rsid w:val="009B69C7"/>
    <w:rsid w:val="009B6ABF"/>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52D5"/>
    <w:rsid w:val="009D5367"/>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27DB"/>
    <w:rsid w:val="009E3C4F"/>
    <w:rsid w:val="009E46F8"/>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F04A5"/>
    <w:rsid w:val="009F0F75"/>
    <w:rsid w:val="009F1496"/>
    <w:rsid w:val="009F1CB6"/>
    <w:rsid w:val="009F1E40"/>
    <w:rsid w:val="009F20A3"/>
    <w:rsid w:val="009F23B8"/>
    <w:rsid w:val="009F2766"/>
    <w:rsid w:val="009F2A44"/>
    <w:rsid w:val="009F2C00"/>
    <w:rsid w:val="009F34A4"/>
    <w:rsid w:val="009F35D5"/>
    <w:rsid w:val="009F37E3"/>
    <w:rsid w:val="009F39F4"/>
    <w:rsid w:val="009F454E"/>
    <w:rsid w:val="009F493D"/>
    <w:rsid w:val="009F4C6C"/>
    <w:rsid w:val="009F4FA0"/>
    <w:rsid w:val="009F5516"/>
    <w:rsid w:val="009F55E1"/>
    <w:rsid w:val="009F5819"/>
    <w:rsid w:val="009F6259"/>
    <w:rsid w:val="009F665B"/>
    <w:rsid w:val="009F6E3A"/>
    <w:rsid w:val="009F745C"/>
    <w:rsid w:val="009F74A0"/>
    <w:rsid w:val="009F7B6C"/>
    <w:rsid w:val="009F7D34"/>
    <w:rsid w:val="009F7EFF"/>
    <w:rsid w:val="00A00240"/>
    <w:rsid w:val="00A00A3D"/>
    <w:rsid w:val="00A015A4"/>
    <w:rsid w:val="00A02A97"/>
    <w:rsid w:val="00A02B6F"/>
    <w:rsid w:val="00A02DE8"/>
    <w:rsid w:val="00A038D2"/>
    <w:rsid w:val="00A046C3"/>
    <w:rsid w:val="00A04D4F"/>
    <w:rsid w:val="00A055BF"/>
    <w:rsid w:val="00A059C2"/>
    <w:rsid w:val="00A05C20"/>
    <w:rsid w:val="00A066B2"/>
    <w:rsid w:val="00A0686F"/>
    <w:rsid w:val="00A06C19"/>
    <w:rsid w:val="00A070C5"/>
    <w:rsid w:val="00A073B7"/>
    <w:rsid w:val="00A076CC"/>
    <w:rsid w:val="00A0782F"/>
    <w:rsid w:val="00A07A14"/>
    <w:rsid w:val="00A10217"/>
    <w:rsid w:val="00A1039E"/>
    <w:rsid w:val="00A11797"/>
    <w:rsid w:val="00A11A70"/>
    <w:rsid w:val="00A11AA8"/>
    <w:rsid w:val="00A11DD2"/>
    <w:rsid w:val="00A121E8"/>
    <w:rsid w:val="00A122E8"/>
    <w:rsid w:val="00A12546"/>
    <w:rsid w:val="00A12974"/>
    <w:rsid w:val="00A12F1B"/>
    <w:rsid w:val="00A1300D"/>
    <w:rsid w:val="00A137CB"/>
    <w:rsid w:val="00A1416D"/>
    <w:rsid w:val="00A144D2"/>
    <w:rsid w:val="00A1452E"/>
    <w:rsid w:val="00A14641"/>
    <w:rsid w:val="00A14EE0"/>
    <w:rsid w:val="00A15415"/>
    <w:rsid w:val="00A15946"/>
    <w:rsid w:val="00A15ECA"/>
    <w:rsid w:val="00A16071"/>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887"/>
    <w:rsid w:val="00A3516D"/>
    <w:rsid w:val="00A35E6C"/>
    <w:rsid w:val="00A35E7C"/>
    <w:rsid w:val="00A35FE7"/>
    <w:rsid w:val="00A3677B"/>
    <w:rsid w:val="00A36A33"/>
    <w:rsid w:val="00A37191"/>
    <w:rsid w:val="00A37260"/>
    <w:rsid w:val="00A37DC9"/>
    <w:rsid w:val="00A40391"/>
    <w:rsid w:val="00A40505"/>
    <w:rsid w:val="00A40BF6"/>
    <w:rsid w:val="00A412AF"/>
    <w:rsid w:val="00A41472"/>
    <w:rsid w:val="00A419D2"/>
    <w:rsid w:val="00A41EF3"/>
    <w:rsid w:val="00A42CBF"/>
    <w:rsid w:val="00A4367B"/>
    <w:rsid w:val="00A436C6"/>
    <w:rsid w:val="00A43FD8"/>
    <w:rsid w:val="00A4443E"/>
    <w:rsid w:val="00A44840"/>
    <w:rsid w:val="00A45285"/>
    <w:rsid w:val="00A452F8"/>
    <w:rsid w:val="00A4587E"/>
    <w:rsid w:val="00A45B45"/>
    <w:rsid w:val="00A46198"/>
    <w:rsid w:val="00A4640D"/>
    <w:rsid w:val="00A46A85"/>
    <w:rsid w:val="00A4710A"/>
    <w:rsid w:val="00A473BB"/>
    <w:rsid w:val="00A50328"/>
    <w:rsid w:val="00A50992"/>
    <w:rsid w:val="00A50DBE"/>
    <w:rsid w:val="00A53347"/>
    <w:rsid w:val="00A5353F"/>
    <w:rsid w:val="00A5359B"/>
    <w:rsid w:val="00A538C3"/>
    <w:rsid w:val="00A53B74"/>
    <w:rsid w:val="00A54175"/>
    <w:rsid w:val="00A550C0"/>
    <w:rsid w:val="00A55A02"/>
    <w:rsid w:val="00A55A18"/>
    <w:rsid w:val="00A55BCC"/>
    <w:rsid w:val="00A566BD"/>
    <w:rsid w:val="00A56A5D"/>
    <w:rsid w:val="00A57536"/>
    <w:rsid w:val="00A57C48"/>
    <w:rsid w:val="00A60333"/>
    <w:rsid w:val="00A603B3"/>
    <w:rsid w:val="00A60CDA"/>
    <w:rsid w:val="00A60DAF"/>
    <w:rsid w:val="00A61018"/>
    <w:rsid w:val="00A61598"/>
    <w:rsid w:val="00A6183B"/>
    <w:rsid w:val="00A62CA5"/>
    <w:rsid w:val="00A62D97"/>
    <w:rsid w:val="00A6357B"/>
    <w:rsid w:val="00A63595"/>
    <w:rsid w:val="00A639F8"/>
    <w:rsid w:val="00A63FDA"/>
    <w:rsid w:val="00A643B8"/>
    <w:rsid w:val="00A64A41"/>
    <w:rsid w:val="00A64B65"/>
    <w:rsid w:val="00A64E35"/>
    <w:rsid w:val="00A64EB0"/>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EE"/>
    <w:rsid w:val="00A74DDF"/>
    <w:rsid w:val="00A75A47"/>
    <w:rsid w:val="00A762D6"/>
    <w:rsid w:val="00A76619"/>
    <w:rsid w:val="00A767A3"/>
    <w:rsid w:val="00A768D3"/>
    <w:rsid w:val="00A76AAA"/>
    <w:rsid w:val="00A804D8"/>
    <w:rsid w:val="00A804E8"/>
    <w:rsid w:val="00A809CB"/>
    <w:rsid w:val="00A8176B"/>
    <w:rsid w:val="00A828A5"/>
    <w:rsid w:val="00A82986"/>
    <w:rsid w:val="00A82B54"/>
    <w:rsid w:val="00A8331A"/>
    <w:rsid w:val="00A83768"/>
    <w:rsid w:val="00A83D11"/>
    <w:rsid w:val="00A83D14"/>
    <w:rsid w:val="00A83E4E"/>
    <w:rsid w:val="00A846C8"/>
    <w:rsid w:val="00A84EA0"/>
    <w:rsid w:val="00A84EE3"/>
    <w:rsid w:val="00A873EA"/>
    <w:rsid w:val="00A8749B"/>
    <w:rsid w:val="00A90341"/>
    <w:rsid w:val="00A90614"/>
    <w:rsid w:val="00A90A70"/>
    <w:rsid w:val="00A90D0B"/>
    <w:rsid w:val="00A90E6A"/>
    <w:rsid w:val="00A915ED"/>
    <w:rsid w:val="00A917B8"/>
    <w:rsid w:val="00A91D63"/>
    <w:rsid w:val="00A9287B"/>
    <w:rsid w:val="00A92A2D"/>
    <w:rsid w:val="00A92C80"/>
    <w:rsid w:val="00A92E5C"/>
    <w:rsid w:val="00A9314E"/>
    <w:rsid w:val="00A934BD"/>
    <w:rsid w:val="00A93B1E"/>
    <w:rsid w:val="00A93DBB"/>
    <w:rsid w:val="00A94136"/>
    <w:rsid w:val="00A94526"/>
    <w:rsid w:val="00A9493A"/>
    <w:rsid w:val="00A95151"/>
    <w:rsid w:val="00A951A4"/>
    <w:rsid w:val="00A95447"/>
    <w:rsid w:val="00A9606B"/>
    <w:rsid w:val="00A96447"/>
    <w:rsid w:val="00A96876"/>
    <w:rsid w:val="00A96FB8"/>
    <w:rsid w:val="00A97AC5"/>
    <w:rsid w:val="00A97BA1"/>
    <w:rsid w:val="00A97DAE"/>
    <w:rsid w:val="00A97E19"/>
    <w:rsid w:val="00AA0D00"/>
    <w:rsid w:val="00AA23E8"/>
    <w:rsid w:val="00AA244F"/>
    <w:rsid w:val="00AA2510"/>
    <w:rsid w:val="00AA31C2"/>
    <w:rsid w:val="00AA392C"/>
    <w:rsid w:val="00AA3D89"/>
    <w:rsid w:val="00AA41DA"/>
    <w:rsid w:val="00AA47B3"/>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D6E"/>
    <w:rsid w:val="00AB1086"/>
    <w:rsid w:val="00AB156A"/>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FD5"/>
    <w:rsid w:val="00AC4987"/>
    <w:rsid w:val="00AC52C4"/>
    <w:rsid w:val="00AC564D"/>
    <w:rsid w:val="00AC5B31"/>
    <w:rsid w:val="00AC5FD7"/>
    <w:rsid w:val="00AC62DC"/>
    <w:rsid w:val="00AC6ACD"/>
    <w:rsid w:val="00AC7071"/>
    <w:rsid w:val="00AC726E"/>
    <w:rsid w:val="00AC729F"/>
    <w:rsid w:val="00AC744C"/>
    <w:rsid w:val="00AC77DC"/>
    <w:rsid w:val="00AC792D"/>
    <w:rsid w:val="00AC7D39"/>
    <w:rsid w:val="00AC7F11"/>
    <w:rsid w:val="00AD02B4"/>
    <w:rsid w:val="00AD0C7A"/>
    <w:rsid w:val="00AD12FF"/>
    <w:rsid w:val="00AD16C5"/>
    <w:rsid w:val="00AD1755"/>
    <w:rsid w:val="00AD1B3D"/>
    <w:rsid w:val="00AD1EB2"/>
    <w:rsid w:val="00AD2122"/>
    <w:rsid w:val="00AD2F05"/>
    <w:rsid w:val="00AD3545"/>
    <w:rsid w:val="00AD4001"/>
    <w:rsid w:val="00AD418D"/>
    <w:rsid w:val="00AD433E"/>
    <w:rsid w:val="00AD4456"/>
    <w:rsid w:val="00AD5204"/>
    <w:rsid w:val="00AD5385"/>
    <w:rsid w:val="00AD555F"/>
    <w:rsid w:val="00AD5766"/>
    <w:rsid w:val="00AD5D0F"/>
    <w:rsid w:val="00AD6106"/>
    <w:rsid w:val="00AD668E"/>
    <w:rsid w:val="00AD7609"/>
    <w:rsid w:val="00AD77AE"/>
    <w:rsid w:val="00AD7EA2"/>
    <w:rsid w:val="00AE06CB"/>
    <w:rsid w:val="00AE0F33"/>
    <w:rsid w:val="00AE13C7"/>
    <w:rsid w:val="00AE1608"/>
    <w:rsid w:val="00AE1D26"/>
    <w:rsid w:val="00AE1E02"/>
    <w:rsid w:val="00AE247E"/>
    <w:rsid w:val="00AE30B6"/>
    <w:rsid w:val="00AE3296"/>
    <w:rsid w:val="00AE33F4"/>
    <w:rsid w:val="00AE37EB"/>
    <w:rsid w:val="00AE40DB"/>
    <w:rsid w:val="00AE4B00"/>
    <w:rsid w:val="00AE4C1F"/>
    <w:rsid w:val="00AE56A9"/>
    <w:rsid w:val="00AE5B9F"/>
    <w:rsid w:val="00AE5C0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BC2"/>
    <w:rsid w:val="00AF3C3A"/>
    <w:rsid w:val="00AF40DD"/>
    <w:rsid w:val="00AF4E67"/>
    <w:rsid w:val="00AF54B7"/>
    <w:rsid w:val="00AF54C2"/>
    <w:rsid w:val="00AF66EE"/>
    <w:rsid w:val="00AF6C0C"/>
    <w:rsid w:val="00AF6F81"/>
    <w:rsid w:val="00AF71D7"/>
    <w:rsid w:val="00AF754C"/>
    <w:rsid w:val="00AF7A9E"/>
    <w:rsid w:val="00B007E5"/>
    <w:rsid w:val="00B00F01"/>
    <w:rsid w:val="00B01C47"/>
    <w:rsid w:val="00B01DCE"/>
    <w:rsid w:val="00B01E6B"/>
    <w:rsid w:val="00B02458"/>
    <w:rsid w:val="00B02637"/>
    <w:rsid w:val="00B027FD"/>
    <w:rsid w:val="00B0351E"/>
    <w:rsid w:val="00B03575"/>
    <w:rsid w:val="00B03AEA"/>
    <w:rsid w:val="00B0411B"/>
    <w:rsid w:val="00B043B1"/>
    <w:rsid w:val="00B043F4"/>
    <w:rsid w:val="00B04549"/>
    <w:rsid w:val="00B051F9"/>
    <w:rsid w:val="00B05B77"/>
    <w:rsid w:val="00B05BA3"/>
    <w:rsid w:val="00B05F16"/>
    <w:rsid w:val="00B068E2"/>
    <w:rsid w:val="00B06C47"/>
    <w:rsid w:val="00B06EB3"/>
    <w:rsid w:val="00B074DF"/>
    <w:rsid w:val="00B07637"/>
    <w:rsid w:val="00B07851"/>
    <w:rsid w:val="00B07A49"/>
    <w:rsid w:val="00B10A0E"/>
    <w:rsid w:val="00B10CC6"/>
    <w:rsid w:val="00B11CD0"/>
    <w:rsid w:val="00B12013"/>
    <w:rsid w:val="00B1203D"/>
    <w:rsid w:val="00B1303C"/>
    <w:rsid w:val="00B13257"/>
    <w:rsid w:val="00B133AD"/>
    <w:rsid w:val="00B137BD"/>
    <w:rsid w:val="00B137DB"/>
    <w:rsid w:val="00B13858"/>
    <w:rsid w:val="00B139F5"/>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B5"/>
    <w:rsid w:val="00B220C0"/>
    <w:rsid w:val="00B221B3"/>
    <w:rsid w:val="00B23340"/>
    <w:rsid w:val="00B23548"/>
    <w:rsid w:val="00B235AD"/>
    <w:rsid w:val="00B23F1C"/>
    <w:rsid w:val="00B25CD7"/>
    <w:rsid w:val="00B26715"/>
    <w:rsid w:val="00B26997"/>
    <w:rsid w:val="00B26D58"/>
    <w:rsid w:val="00B270B5"/>
    <w:rsid w:val="00B27362"/>
    <w:rsid w:val="00B27F74"/>
    <w:rsid w:val="00B3065C"/>
    <w:rsid w:val="00B30C20"/>
    <w:rsid w:val="00B30E42"/>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6354"/>
    <w:rsid w:val="00B36E63"/>
    <w:rsid w:val="00B36F61"/>
    <w:rsid w:val="00B378E2"/>
    <w:rsid w:val="00B400F2"/>
    <w:rsid w:val="00B406C9"/>
    <w:rsid w:val="00B4087C"/>
    <w:rsid w:val="00B40AB1"/>
    <w:rsid w:val="00B41360"/>
    <w:rsid w:val="00B4167B"/>
    <w:rsid w:val="00B42176"/>
    <w:rsid w:val="00B42BF1"/>
    <w:rsid w:val="00B430F6"/>
    <w:rsid w:val="00B432CD"/>
    <w:rsid w:val="00B4338A"/>
    <w:rsid w:val="00B43513"/>
    <w:rsid w:val="00B4396E"/>
    <w:rsid w:val="00B43AAA"/>
    <w:rsid w:val="00B43DDC"/>
    <w:rsid w:val="00B449BA"/>
    <w:rsid w:val="00B45399"/>
    <w:rsid w:val="00B45682"/>
    <w:rsid w:val="00B4647B"/>
    <w:rsid w:val="00B46741"/>
    <w:rsid w:val="00B46AA7"/>
    <w:rsid w:val="00B46C4C"/>
    <w:rsid w:val="00B475F8"/>
    <w:rsid w:val="00B50D24"/>
    <w:rsid w:val="00B50DCF"/>
    <w:rsid w:val="00B50E5F"/>
    <w:rsid w:val="00B50E7A"/>
    <w:rsid w:val="00B511E7"/>
    <w:rsid w:val="00B519E0"/>
    <w:rsid w:val="00B519F7"/>
    <w:rsid w:val="00B5284B"/>
    <w:rsid w:val="00B52CD5"/>
    <w:rsid w:val="00B52D94"/>
    <w:rsid w:val="00B532D0"/>
    <w:rsid w:val="00B54197"/>
    <w:rsid w:val="00B543AA"/>
    <w:rsid w:val="00B54573"/>
    <w:rsid w:val="00B547DA"/>
    <w:rsid w:val="00B54818"/>
    <w:rsid w:val="00B54D9C"/>
    <w:rsid w:val="00B54FD5"/>
    <w:rsid w:val="00B55183"/>
    <w:rsid w:val="00B55DD2"/>
    <w:rsid w:val="00B5669C"/>
    <w:rsid w:val="00B56DDF"/>
    <w:rsid w:val="00B571A0"/>
    <w:rsid w:val="00B571E6"/>
    <w:rsid w:val="00B57225"/>
    <w:rsid w:val="00B5750B"/>
    <w:rsid w:val="00B57A3F"/>
    <w:rsid w:val="00B57D74"/>
    <w:rsid w:val="00B60751"/>
    <w:rsid w:val="00B60F65"/>
    <w:rsid w:val="00B6133D"/>
    <w:rsid w:val="00B6157E"/>
    <w:rsid w:val="00B615D5"/>
    <w:rsid w:val="00B61A3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DD6"/>
    <w:rsid w:val="00B67FA0"/>
    <w:rsid w:val="00B704AD"/>
    <w:rsid w:val="00B70654"/>
    <w:rsid w:val="00B708AC"/>
    <w:rsid w:val="00B7110F"/>
    <w:rsid w:val="00B7112B"/>
    <w:rsid w:val="00B719B1"/>
    <w:rsid w:val="00B71D56"/>
    <w:rsid w:val="00B71FDF"/>
    <w:rsid w:val="00B7206F"/>
    <w:rsid w:val="00B72835"/>
    <w:rsid w:val="00B729DD"/>
    <w:rsid w:val="00B72F75"/>
    <w:rsid w:val="00B736EE"/>
    <w:rsid w:val="00B73967"/>
    <w:rsid w:val="00B73B0C"/>
    <w:rsid w:val="00B73C4A"/>
    <w:rsid w:val="00B73CEE"/>
    <w:rsid w:val="00B73F51"/>
    <w:rsid w:val="00B754FC"/>
    <w:rsid w:val="00B755C6"/>
    <w:rsid w:val="00B758B2"/>
    <w:rsid w:val="00B75BED"/>
    <w:rsid w:val="00B76767"/>
    <w:rsid w:val="00B76C14"/>
    <w:rsid w:val="00B76CA1"/>
    <w:rsid w:val="00B76D19"/>
    <w:rsid w:val="00B76E1A"/>
    <w:rsid w:val="00B77C5B"/>
    <w:rsid w:val="00B8047F"/>
    <w:rsid w:val="00B805C4"/>
    <w:rsid w:val="00B80BBB"/>
    <w:rsid w:val="00B80ECD"/>
    <w:rsid w:val="00B815A6"/>
    <w:rsid w:val="00B8249F"/>
    <w:rsid w:val="00B830F0"/>
    <w:rsid w:val="00B831A6"/>
    <w:rsid w:val="00B835E5"/>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90D82"/>
    <w:rsid w:val="00B90EE7"/>
    <w:rsid w:val="00B90FC7"/>
    <w:rsid w:val="00B9165F"/>
    <w:rsid w:val="00B91E2A"/>
    <w:rsid w:val="00B92902"/>
    <w:rsid w:val="00B92F44"/>
    <w:rsid w:val="00B93802"/>
    <w:rsid w:val="00B9382F"/>
    <w:rsid w:val="00B9396D"/>
    <w:rsid w:val="00B9403C"/>
    <w:rsid w:val="00B9474D"/>
    <w:rsid w:val="00B954BF"/>
    <w:rsid w:val="00B958E8"/>
    <w:rsid w:val="00B95F91"/>
    <w:rsid w:val="00B969CA"/>
    <w:rsid w:val="00B97437"/>
    <w:rsid w:val="00B97972"/>
    <w:rsid w:val="00BA016A"/>
    <w:rsid w:val="00BA0E4A"/>
    <w:rsid w:val="00BA1241"/>
    <w:rsid w:val="00BA14D3"/>
    <w:rsid w:val="00BA2054"/>
    <w:rsid w:val="00BA2341"/>
    <w:rsid w:val="00BA2502"/>
    <w:rsid w:val="00BA29C9"/>
    <w:rsid w:val="00BA3846"/>
    <w:rsid w:val="00BA3A50"/>
    <w:rsid w:val="00BA3A62"/>
    <w:rsid w:val="00BA48D0"/>
    <w:rsid w:val="00BA4ED4"/>
    <w:rsid w:val="00BA4FA1"/>
    <w:rsid w:val="00BA5100"/>
    <w:rsid w:val="00BA5512"/>
    <w:rsid w:val="00BA59BD"/>
    <w:rsid w:val="00BA75EE"/>
    <w:rsid w:val="00BA77DA"/>
    <w:rsid w:val="00BB05CB"/>
    <w:rsid w:val="00BB0A3C"/>
    <w:rsid w:val="00BB0D5D"/>
    <w:rsid w:val="00BB121E"/>
    <w:rsid w:val="00BB138C"/>
    <w:rsid w:val="00BB1795"/>
    <w:rsid w:val="00BB30BC"/>
    <w:rsid w:val="00BB3860"/>
    <w:rsid w:val="00BB4214"/>
    <w:rsid w:val="00BB525B"/>
    <w:rsid w:val="00BB55E2"/>
    <w:rsid w:val="00BB595A"/>
    <w:rsid w:val="00BB5F27"/>
    <w:rsid w:val="00BB6F8E"/>
    <w:rsid w:val="00BB733E"/>
    <w:rsid w:val="00BB7979"/>
    <w:rsid w:val="00BC0567"/>
    <w:rsid w:val="00BC0722"/>
    <w:rsid w:val="00BC074E"/>
    <w:rsid w:val="00BC0AE7"/>
    <w:rsid w:val="00BC0C6A"/>
    <w:rsid w:val="00BC11E3"/>
    <w:rsid w:val="00BC27F0"/>
    <w:rsid w:val="00BC28DC"/>
    <w:rsid w:val="00BC2C90"/>
    <w:rsid w:val="00BC2FE8"/>
    <w:rsid w:val="00BC3294"/>
    <w:rsid w:val="00BC34CA"/>
    <w:rsid w:val="00BC37CD"/>
    <w:rsid w:val="00BC3B68"/>
    <w:rsid w:val="00BC3C02"/>
    <w:rsid w:val="00BC3C34"/>
    <w:rsid w:val="00BC4C3A"/>
    <w:rsid w:val="00BC4CC1"/>
    <w:rsid w:val="00BC50D4"/>
    <w:rsid w:val="00BC5997"/>
    <w:rsid w:val="00BC5B9B"/>
    <w:rsid w:val="00BC6280"/>
    <w:rsid w:val="00BC64F5"/>
    <w:rsid w:val="00BC7CC0"/>
    <w:rsid w:val="00BC7F71"/>
    <w:rsid w:val="00BD0EFC"/>
    <w:rsid w:val="00BD1415"/>
    <w:rsid w:val="00BD1609"/>
    <w:rsid w:val="00BD1BCC"/>
    <w:rsid w:val="00BD1C64"/>
    <w:rsid w:val="00BD245C"/>
    <w:rsid w:val="00BD24EB"/>
    <w:rsid w:val="00BD3345"/>
    <w:rsid w:val="00BD33DB"/>
    <w:rsid w:val="00BD3B1A"/>
    <w:rsid w:val="00BD4423"/>
    <w:rsid w:val="00BD4DB7"/>
    <w:rsid w:val="00BD4E60"/>
    <w:rsid w:val="00BD4FBF"/>
    <w:rsid w:val="00BD5264"/>
    <w:rsid w:val="00BD6517"/>
    <w:rsid w:val="00BD6666"/>
    <w:rsid w:val="00BD7E31"/>
    <w:rsid w:val="00BE0131"/>
    <w:rsid w:val="00BE02B9"/>
    <w:rsid w:val="00BE0816"/>
    <w:rsid w:val="00BE15E9"/>
    <w:rsid w:val="00BE1C40"/>
    <w:rsid w:val="00BE21D0"/>
    <w:rsid w:val="00BE300F"/>
    <w:rsid w:val="00BE310F"/>
    <w:rsid w:val="00BE3C0F"/>
    <w:rsid w:val="00BE3D77"/>
    <w:rsid w:val="00BE400F"/>
    <w:rsid w:val="00BE42EC"/>
    <w:rsid w:val="00BE4585"/>
    <w:rsid w:val="00BE460B"/>
    <w:rsid w:val="00BE4889"/>
    <w:rsid w:val="00BE4F1D"/>
    <w:rsid w:val="00BE4FDF"/>
    <w:rsid w:val="00BE506A"/>
    <w:rsid w:val="00BE5537"/>
    <w:rsid w:val="00BE5A7E"/>
    <w:rsid w:val="00BE6424"/>
    <w:rsid w:val="00BE66C0"/>
    <w:rsid w:val="00BE6A7A"/>
    <w:rsid w:val="00BE6BAE"/>
    <w:rsid w:val="00BF0127"/>
    <w:rsid w:val="00BF0235"/>
    <w:rsid w:val="00BF025A"/>
    <w:rsid w:val="00BF02E8"/>
    <w:rsid w:val="00BF0F84"/>
    <w:rsid w:val="00BF2619"/>
    <w:rsid w:val="00BF3547"/>
    <w:rsid w:val="00BF3830"/>
    <w:rsid w:val="00BF3CDE"/>
    <w:rsid w:val="00BF3DF8"/>
    <w:rsid w:val="00BF3F0A"/>
    <w:rsid w:val="00BF44C7"/>
    <w:rsid w:val="00BF4707"/>
    <w:rsid w:val="00BF4F13"/>
    <w:rsid w:val="00BF4F41"/>
    <w:rsid w:val="00BF4F61"/>
    <w:rsid w:val="00BF638A"/>
    <w:rsid w:val="00BF6557"/>
    <w:rsid w:val="00BF6732"/>
    <w:rsid w:val="00BF6940"/>
    <w:rsid w:val="00BF7B98"/>
    <w:rsid w:val="00BF7C61"/>
    <w:rsid w:val="00BF7E35"/>
    <w:rsid w:val="00C00D2E"/>
    <w:rsid w:val="00C012F1"/>
    <w:rsid w:val="00C01921"/>
    <w:rsid w:val="00C01ED1"/>
    <w:rsid w:val="00C02237"/>
    <w:rsid w:val="00C0224E"/>
    <w:rsid w:val="00C02AF7"/>
    <w:rsid w:val="00C02E49"/>
    <w:rsid w:val="00C02F47"/>
    <w:rsid w:val="00C03303"/>
    <w:rsid w:val="00C03585"/>
    <w:rsid w:val="00C03B54"/>
    <w:rsid w:val="00C03C5E"/>
    <w:rsid w:val="00C04552"/>
    <w:rsid w:val="00C04741"/>
    <w:rsid w:val="00C0476B"/>
    <w:rsid w:val="00C04F88"/>
    <w:rsid w:val="00C05019"/>
    <w:rsid w:val="00C052EE"/>
    <w:rsid w:val="00C05C16"/>
    <w:rsid w:val="00C060B6"/>
    <w:rsid w:val="00C07D49"/>
    <w:rsid w:val="00C10239"/>
    <w:rsid w:val="00C10C98"/>
    <w:rsid w:val="00C11B4B"/>
    <w:rsid w:val="00C12379"/>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3023"/>
    <w:rsid w:val="00C23330"/>
    <w:rsid w:val="00C240CF"/>
    <w:rsid w:val="00C241D5"/>
    <w:rsid w:val="00C24BD8"/>
    <w:rsid w:val="00C252AE"/>
    <w:rsid w:val="00C2552C"/>
    <w:rsid w:val="00C25827"/>
    <w:rsid w:val="00C259FF"/>
    <w:rsid w:val="00C2606B"/>
    <w:rsid w:val="00C26781"/>
    <w:rsid w:val="00C26ACE"/>
    <w:rsid w:val="00C26BC2"/>
    <w:rsid w:val="00C2728F"/>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CB"/>
    <w:rsid w:val="00C34C44"/>
    <w:rsid w:val="00C355A8"/>
    <w:rsid w:val="00C357ED"/>
    <w:rsid w:val="00C35D7F"/>
    <w:rsid w:val="00C3683B"/>
    <w:rsid w:val="00C36FE9"/>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B5A"/>
    <w:rsid w:val="00C51E58"/>
    <w:rsid w:val="00C528B4"/>
    <w:rsid w:val="00C528C6"/>
    <w:rsid w:val="00C52F20"/>
    <w:rsid w:val="00C536EA"/>
    <w:rsid w:val="00C53CBB"/>
    <w:rsid w:val="00C5421A"/>
    <w:rsid w:val="00C544AD"/>
    <w:rsid w:val="00C54874"/>
    <w:rsid w:val="00C54C70"/>
    <w:rsid w:val="00C5601D"/>
    <w:rsid w:val="00C5602F"/>
    <w:rsid w:val="00C56624"/>
    <w:rsid w:val="00C56858"/>
    <w:rsid w:val="00C56A78"/>
    <w:rsid w:val="00C56CC5"/>
    <w:rsid w:val="00C57D4E"/>
    <w:rsid w:val="00C607B7"/>
    <w:rsid w:val="00C61DFF"/>
    <w:rsid w:val="00C636E7"/>
    <w:rsid w:val="00C63763"/>
    <w:rsid w:val="00C63991"/>
    <w:rsid w:val="00C64014"/>
    <w:rsid w:val="00C6499B"/>
    <w:rsid w:val="00C65362"/>
    <w:rsid w:val="00C6566A"/>
    <w:rsid w:val="00C656BF"/>
    <w:rsid w:val="00C658E4"/>
    <w:rsid w:val="00C6599A"/>
    <w:rsid w:val="00C65D4C"/>
    <w:rsid w:val="00C6625A"/>
    <w:rsid w:val="00C663B5"/>
    <w:rsid w:val="00C66BBB"/>
    <w:rsid w:val="00C66F9B"/>
    <w:rsid w:val="00C67F18"/>
    <w:rsid w:val="00C70049"/>
    <w:rsid w:val="00C70134"/>
    <w:rsid w:val="00C70286"/>
    <w:rsid w:val="00C70406"/>
    <w:rsid w:val="00C7040F"/>
    <w:rsid w:val="00C7114D"/>
    <w:rsid w:val="00C712EA"/>
    <w:rsid w:val="00C71E90"/>
    <w:rsid w:val="00C7219D"/>
    <w:rsid w:val="00C721CB"/>
    <w:rsid w:val="00C7241B"/>
    <w:rsid w:val="00C728DC"/>
    <w:rsid w:val="00C728FD"/>
    <w:rsid w:val="00C72BEF"/>
    <w:rsid w:val="00C736C7"/>
    <w:rsid w:val="00C74991"/>
    <w:rsid w:val="00C75574"/>
    <w:rsid w:val="00C756BC"/>
    <w:rsid w:val="00C75E3F"/>
    <w:rsid w:val="00C75F7B"/>
    <w:rsid w:val="00C7637C"/>
    <w:rsid w:val="00C764E4"/>
    <w:rsid w:val="00C7783F"/>
    <w:rsid w:val="00C77A03"/>
    <w:rsid w:val="00C80B52"/>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7579"/>
    <w:rsid w:val="00C87764"/>
    <w:rsid w:val="00C87A42"/>
    <w:rsid w:val="00C90A23"/>
    <w:rsid w:val="00C910F7"/>
    <w:rsid w:val="00C91237"/>
    <w:rsid w:val="00C91DC6"/>
    <w:rsid w:val="00C91FA9"/>
    <w:rsid w:val="00C921E1"/>
    <w:rsid w:val="00C922BF"/>
    <w:rsid w:val="00C92A4F"/>
    <w:rsid w:val="00C93E2F"/>
    <w:rsid w:val="00C93FCA"/>
    <w:rsid w:val="00C944AD"/>
    <w:rsid w:val="00C94651"/>
    <w:rsid w:val="00C9485F"/>
    <w:rsid w:val="00C94E7B"/>
    <w:rsid w:val="00C95133"/>
    <w:rsid w:val="00C955FE"/>
    <w:rsid w:val="00C9579B"/>
    <w:rsid w:val="00C95B2A"/>
    <w:rsid w:val="00C95DC4"/>
    <w:rsid w:val="00C96069"/>
    <w:rsid w:val="00C96DE6"/>
    <w:rsid w:val="00C96EB3"/>
    <w:rsid w:val="00C96FD6"/>
    <w:rsid w:val="00C97053"/>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E15"/>
    <w:rsid w:val="00CA2E4A"/>
    <w:rsid w:val="00CA2E55"/>
    <w:rsid w:val="00CA34CC"/>
    <w:rsid w:val="00CA3D6D"/>
    <w:rsid w:val="00CA448F"/>
    <w:rsid w:val="00CA4A5C"/>
    <w:rsid w:val="00CA4E99"/>
    <w:rsid w:val="00CA5108"/>
    <w:rsid w:val="00CA5ADE"/>
    <w:rsid w:val="00CA6547"/>
    <w:rsid w:val="00CA6B74"/>
    <w:rsid w:val="00CA6CE5"/>
    <w:rsid w:val="00CA6E7C"/>
    <w:rsid w:val="00CB08DE"/>
    <w:rsid w:val="00CB13EF"/>
    <w:rsid w:val="00CB1685"/>
    <w:rsid w:val="00CB1ABC"/>
    <w:rsid w:val="00CB1EB9"/>
    <w:rsid w:val="00CB2103"/>
    <w:rsid w:val="00CB214B"/>
    <w:rsid w:val="00CB2432"/>
    <w:rsid w:val="00CB2698"/>
    <w:rsid w:val="00CB29A1"/>
    <w:rsid w:val="00CB2A40"/>
    <w:rsid w:val="00CB2D60"/>
    <w:rsid w:val="00CB2F54"/>
    <w:rsid w:val="00CB30B4"/>
    <w:rsid w:val="00CB3143"/>
    <w:rsid w:val="00CB3980"/>
    <w:rsid w:val="00CB3C1B"/>
    <w:rsid w:val="00CB4E72"/>
    <w:rsid w:val="00CB5516"/>
    <w:rsid w:val="00CB67DC"/>
    <w:rsid w:val="00CB6CCF"/>
    <w:rsid w:val="00CB6EA2"/>
    <w:rsid w:val="00CB73A6"/>
    <w:rsid w:val="00CB7AAE"/>
    <w:rsid w:val="00CC0421"/>
    <w:rsid w:val="00CC07DB"/>
    <w:rsid w:val="00CC0C39"/>
    <w:rsid w:val="00CC0D6E"/>
    <w:rsid w:val="00CC10C0"/>
    <w:rsid w:val="00CC151B"/>
    <w:rsid w:val="00CC1557"/>
    <w:rsid w:val="00CC190D"/>
    <w:rsid w:val="00CC27AA"/>
    <w:rsid w:val="00CC2928"/>
    <w:rsid w:val="00CC385D"/>
    <w:rsid w:val="00CC46BC"/>
    <w:rsid w:val="00CC4B6B"/>
    <w:rsid w:val="00CC50F5"/>
    <w:rsid w:val="00CC5997"/>
    <w:rsid w:val="00CC6C44"/>
    <w:rsid w:val="00CC7CCA"/>
    <w:rsid w:val="00CD133F"/>
    <w:rsid w:val="00CD14C0"/>
    <w:rsid w:val="00CD32D0"/>
    <w:rsid w:val="00CD3963"/>
    <w:rsid w:val="00CD3BF8"/>
    <w:rsid w:val="00CD3C41"/>
    <w:rsid w:val="00CD3DC0"/>
    <w:rsid w:val="00CD400D"/>
    <w:rsid w:val="00CD44E1"/>
    <w:rsid w:val="00CD450B"/>
    <w:rsid w:val="00CD4ACB"/>
    <w:rsid w:val="00CD4CB7"/>
    <w:rsid w:val="00CD72B8"/>
    <w:rsid w:val="00CD772C"/>
    <w:rsid w:val="00CD7DEE"/>
    <w:rsid w:val="00CE05AB"/>
    <w:rsid w:val="00CE063A"/>
    <w:rsid w:val="00CE1153"/>
    <w:rsid w:val="00CE1E9E"/>
    <w:rsid w:val="00CE2A6F"/>
    <w:rsid w:val="00CE353E"/>
    <w:rsid w:val="00CE3DF3"/>
    <w:rsid w:val="00CE43B4"/>
    <w:rsid w:val="00CE451B"/>
    <w:rsid w:val="00CE4AD9"/>
    <w:rsid w:val="00CE5111"/>
    <w:rsid w:val="00CE597D"/>
    <w:rsid w:val="00CE5D1B"/>
    <w:rsid w:val="00CE5EF2"/>
    <w:rsid w:val="00CE67C5"/>
    <w:rsid w:val="00CE73AE"/>
    <w:rsid w:val="00CE7799"/>
    <w:rsid w:val="00CE7B3E"/>
    <w:rsid w:val="00CE7BC4"/>
    <w:rsid w:val="00CF10E4"/>
    <w:rsid w:val="00CF1280"/>
    <w:rsid w:val="00CF1469"/>
    <w:rsid w:val="00CF183A"/>
    <w:rsid w:val="00CF184B"/>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6156"/>
    <w:rsid w:val="00CF61E4"/>
    <w:rsid w:val="00CF623A"/>
    <w:rsid w:val="00CF63BF"/>
    <w:rsid w:val="00CF67A5"/>
    <w:rsid w:val="00CF6A31"/>
    <w:rsid w:val="00CF6CC7"/>
    <w:rsid w:val="00CF6E8C"/>
    <w:rsid w:val="00CF7C88"/>
    <w:rsid w:val="00D0061D"/>
    <w:rsid w:val="00D0152C"/>
    <w:rsid w:val="00D01AB6"/>
    <w:rsid w:val="00D01F27"/>
    <w:rsid w:val="00D01FF3"/>
    <w:rsid w:val="00D020FB"/>
    <w:rsid w:val="00D0298A"/>
    <w:rsid w:val="00D02C39"/>
    <w:rsid w:val="00D02C75"/>
    <w:rsid w:val="00D02E92"/>
    <w:rsid w:val="00D02FDD"/>
    <w:rsid w:val="00D04147"/>
    <w:rsid w:val="00D04602"/>
    <w:rsid w:val="00D05063"/>
    <w:rsid w:val="00D057CB"/>
    <w:rsid w:val="00D05F13"/>
    <w:rsid w:val="00D06811"/>
    <w:rsid w:val="00D06CB1"/>
    <w:rsid w:val="00D06F06"/>
    <w:rsid w:val="00D0745C"/>
    <w:rsid w:val="00D0792C"/>
    <w:rsid w:val="00D07A9D"/>
    <w:rsid w:val="00D07CBD"/>
    <w:rsid w:val="00D07D85"/>
    <w:rsid w:val="00D10011"/>
    <w:rsid w:val="00D10383"/>
    <w:rsid w:val="00D1095F"/>
    <w:rsid w:val="00D10B1C"/>
    <w:rsid w:val="00D10D48"/>
    <w:rsid w:val="00D11051"/>
    <w:rsid w:val="00D11682"/>
    <w:rsid w:val="00D118FC"/>
    <w:rsid w:val="00D11CFB"/>
    <w:rsid w:val="00D1200B"/>
    <w:rsid w:val="00D122FE"/>
    <w:rsid w:val="00D1270B"/>
    <w:rsid w:val="00D127FC"/>
    <w:rsid w:val="00D12C4F"/>
    <w:rsid w:val="00D12F66"/>
    <w:rsid w:val="00D13FCC"/>
    <w:rsid w:val="00D1417F"/>
    <w:rsid w:val="00D14ABB"/>
    <w:rsid w:val="00D14EC1"/>
    <w:rsid w:val="00D14FDB"/>
    <w:rsid w:val="00D165F3"/>
    <w:rsid w:val="00D16975"/>
    <w:rsid w:val="00D17281"/>
    <w:rsid w:val="00D1757E"/>
    <w:rsid w:val="00D17B09"/>
    <w:rsid w:val="00D17D7A"/>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4C9"/>
    <w:rsid w:val="00D32575"/>
    <w:rsid w:val="00D32847"/>
    <w:rsid w:val="00D32D3A"/>
    <w:rsid w:val="00D33158"/>
    <w:rsid w:val="00D343F5"/>
    <w:rsid w:val="00D34595"/>
    <w:rsid w:val="00D34B80"/>
    <w:rsid w:val="00D35232"/>
    <w:rsid w:val="00D3604B"/>
    <w:rsid w:val="00D365C2"/>
    <w:rsid w:val="00D3679D"/>
    <w:rsid w:val="00D36FDE"/>
    <w:rsid w:val="00D370DB"/>
    <w:rsid w:val="00D37807"/>
    <w:rsid w:val="00D37A8F"/>
    <w:rsid w:val="00D37E98"/>
    <w:rsid w:val="00D41B78"/>
    <w:rsid w:val="00D41C22"/>
    <w:rsid w:val="00D424A9"/>
    <w:rsid w:val="00D42952"/>
    <w:rsid w:val="00D45225"/>
    <w:rsid w:val="00D4531A"/>
    <w:rsid w:val="00D45410"/>
    <w:rsid w:val="00D45F01"/>
    <w:rsid w:val="00D461C2"/>
    <w:rsid w:val="00D4732C"/>
    <w:rsid w:val="00D47667"/>
    <w:rsid w:val="00D47CD3"/>
    <w:rsid w:val="00D50121"/>
    <w:rsid w:val="00D508BD"/>
    <w:rsid w:val="00D50DE5"/>
    <w:rsid w:val="00D5101B"/>
    <w:rsid w:val="00D51915"/>
    <w:rsid w:val="00D51CFB"/>
    <w:rsid w:val="00D51F25"/>
    <w:rsid w:val="00D51F2F"/>
    <w:rsid w:val="00D5215C"/>
    <w:rsid w:val="00D529FB"/>
    <w:rsid w:val="00D52AB2"/>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604B7"/>
    <w:rsid w:val="00D617E3"/>
    <w:rsid w:val="00D61ADF"/>
    <w:rsid w:val="00D62681"/>
    <w:rsid w:val="00D63638"/>
    <w:rsid w:val="00D63D09"/>
    <w:rsid w:val="00D64154"/>
    <w:rsid w:val="00D64633"/>
    <w:rsid w:val="00D64642"/>
    <w:rsid w:val="00D647F6"/>
    <w:rsid w:val="00D6486C"/>
    <w:rsid w:val="00D649CE"/>
    <w:rsid w:val="00D65051"/>
    <w:rsid w:val="00D66D8F"/>
    <w:rsid w:val="00D672BD"/>
    <w:rsid w:val="00D67348"/>
    <w:rsid w:val="00D67465"/>
    <w:rsid w:val="00D67586"/>
    <w:rsid w:val="00D67720"/>
    <w:rsid w:val="00D67CCB"/>
    <w:rsid w:val="00D70910"/>
    <w:rsid w:val="00D70E6E"/>
    <w:rsid w:val="00D70E75"/>
    <w:rsid w:val="00D71275"/>
    <w:rsid w:val="00D712C8"/>
    <w:rsid w:val="00D7188F"/>
    <w:rsid w:val="00D71B0B"/>
    <w:rsid w:val="00D71CD2"/>
    <w:rsid w:val="00D71F3F"/>
    <w:rsid w:val="00D71F44"/>
    <w:rsid w:val="00D725B6"/>
    <w:rsid w:val="00D73CD7"/>
    <w:rsid w:val="00D74AAA"/>
    <w:rsid w:val="00D74B3F"/>
    <w:rsid w:val="00D74B58"/>
    <w:rsid w:val="00D74C61"/>
    <w:rsid w:val="00D74D1A"/>
    <w:rsid w:val="00D74D57"/>
    <w:rsid w:val="00D756A6"/>
    <w:rsid w:val="00D758AB"/>
    <w:rsid w:val="00D75A79"/>
    <w:rsid w:val="00D75C17"/>
    <w:rsid w:val="00D75CE9"/>
    <w:rsid w:val="00D761A0"/>
    <w:rsid w:val="00D7654B"/>
    <w:rsid w:val="00D76CD7"/>
    <w:rsid w:val="00D775A2"/>
    <w:rsid w:val="00D77D37"/>
    <w:rsid w:val="00D80DBA"/>
    <w:rsid w:val="00D80EEF"/>
    <w:rsid w:val="00D82942"/>
    <w:rsid w:val="00D832DD"/>
    <w:rsid w:val="00D8347C"/>
    <w:rsid w:val="00D8378E"/>
    <w:rsid w:val="00D8450D"/>
    <w:rsid w:val="00D84773"/>
    <w:rsid w:val="00D84B7C"/>
    <w:rsid w:val="00D85D02"/>
    <w:rsid w:val="00D85D09"/>
    <w:rsid w:val="00D85E7A"/>
    <w:rsid w:val="00D86A1B"/>
    <w:rsid w:val="00D86E48"/>
    <w:rsid w:val="00D87364"/>
    <w:rsid w:val="00D87B19"/>
    <w:rsid w:val="00D87BD3"/>
    <w:rsid w:val="00D90778"/>
    <w:rsid w:val="00D91607"/>
    <w:rsid w:val="00D917E5"/>
    <w:rsid w:val="00D91B62"/>
    <w:rsid w:val="00D91CDE"/>
    <w:rsid w:val="00D91DD4"/>
    <w:rsid w:val="00D92C32"/>
    <w:rsid w:val="00D9316F"/>
    <w:rsid w:val="00D94B15"/>
    <w:rsid w:val="00D94EC1"/>
    <w:rsid w:val="00D9551A"/>
    <w:rsid w:val="00D95FC1"/>
    <w:rsid w:val="00D965D4"/>
    <w:rsid w:val="00D9686A"/>
    <w:rsid w:val="00DA04AA"/>
    <w:rsid w:val="00DA057C"/>
    <w:rsid w:val="00DA19C4"/>
    <w:rsid w:val="00DA1AA9"/>
    <w:rsid w:val="00DA202F"/>
    <w:rsid w:val="00DA250F"/>
    <w:rsid w:val="00DA2940"/>
    <w:rsid w:val="00DA2D20"/>
    <w:rsid w:val="00DA3160"/>
    <w:rsid w:val="00DA35A0"/>
    <w:rsid w:val="00DA3842"/>
    <w:rsid w:val="00DA4D3A"/>
    <w:rsid w:val="00DA4EB8"/>
    <w:rsid w:val="00DA5019"/>
    <w:rsid w:val="00DA585D"/>
    <w:rsid w:val="00DA587A"/>
    <w:rsid w:val="00DA5A76"/>
    <w:rsid w:val="00DA5F6F"/>
    <w:rsid w:val="00DA6344"/>
    <w:rsid w:val="00DA66D1"/>
    <w:rsid w:val="00DA6A70"/>
    <w:rsid w:val="00DA6C94"/>
    <w:rsid w:val="00DA6D37"/>
    <w:rsid w:val="00DA7178"/>
    <w:rsid w:val="00DA72BD"/>
    <w:rsid w:val="00DA736D"/>
    <w:rsid w:val="00DA75EC"/>
    <w:rsid w:val="00DA7E1E"/>
    <w:rsid w:val="00DB1D5A"/>
    <w:rsid w:val="00DB345B"/>
    <w:rsid w:val="00DB38D1"/>
    <w:rsid w:val="00DB40F1"/>
    <w:rsid w:val="00DB4460"/>
    <w:rsid w:val="00DB47B0"/>
    <w:rsid w:val="00DB4B3F"/>
    <w:rsid w:val="00DB4E83"/>
    <w:rsid w:val="00DB4F5F"/>
    <w:rsid w:val="00DB505D"/>
    <w:rsid w:val="00DB51F9"/>
    <w:rsid w:val="00DB54A8"/>
    <w:rsid w:val="00DB554E"/>
    <w:rsid w:val="00DB57ED"/>
    <w:rsid w:val="00DB58E3"/>
    <w:rsid w:val="00DB5B3A"/>
    <w:rsid w:val="00DB5CBE"/>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2B7"/>
    <w:rsid w:val="00DC233C"/>
    <w:rsid w:val="00DC30C3"/>
    <w:rsid w:val="00DC30CD"/>
    <w:rsid w:val="00DC37A1"/>
    <w:rsid w:val="00DC44DE"/>
    <w:rsid w:val="00DC4700"/>
    <w:rsid w:val="00DC473E"/>
    <w:rsid w:val="00DC49C3"/>
    <w:rsid w:val="00DC4C07"/>
    <w:rsid w:val="00DC4E5B"/>
    <w:rsid w:val="00DC61D8"/>
    <w:rsid w:val="00DC66EE"/>
    <w:rsid w:val="00DC724C"/>
    <w:rsid w:val="00DC7A34"/>
    <w:rsid w:val="00DC7CC2"/>
    <w:rsid w:val="00DC7FEE"/>
    <w:rsid w:val="00DD015B"/>
    <w:rsid w:val="00DD0362"/>
    <w:rsid w:val="00DD07AF"/>
    <w:rsid w:val="00DD0895"/>
    <w:rsid w:val="00DD0C91"/>
    <w:rsid w:val="00DD0EA8"/>
    <w:rsid w:val="00DD1184"/>
    <w:rsid w:val="00DD1205"/>
    <w:rsid w:val="00DD1208"/>
    <w:rsid w:val="00DD1214"/>
    <w:rsid w:val="00DD12D3"/>
    <w:rsid w:val="00DD133A"/>
    <w:rsid w:val="00DD1343"/>
    <w:rsid w:val="00DD1D02"/>
    <w:rsid w:val="00DD1D6D"/>
    <w:rsid w:val="00DD1E57"/>
    <w:rsid w:val="00DD28E4"/>
    <w:rsid w:val="00DD2A2C"/>
    <w:rsid w:val="00DD2D57"/>
    <w:rsid w:val="00DD2F40"/>
    <w:rsid w:val="00DD3055"/>
    <w:rsid w:val="00DD342F"/>
    <w:rsid w:val="00DD36B6"/>
    <w:rsid w:val="00DD36F5"/>
    <w:rsid w:val="00DD3C93"/>
    <w:rsid w:val="00DD4546"/>
    <w:rsid w:val="00DD47D3"/>
    <w:rsid w:val="00DD5866"/>
    <w:rsid w:val="00DD5B1C"/>
    <w:rsid w:val="00DD616B"/>
    <w:rsid w:val="00DD6B21"/>
    <w:rsid w:val="00DD7A48"/>
    <w:rsid w:val="00DE005F"/>
    <w:rsid w:val="00DE06BB"/>
    <w:rsid w:val="00DE0716"/>
    <w:rsid w:val="00DE18C0"/>
    <w:rsid w:val="00DE1B83"/>
    <w:rsid w:val="00DE1D3F"/>
    <w:rsid w:val="00DE24F8"/>
    <w:rsid w:val="00DE2583"/>
    <w:rsid w:val="00DE377D"/>
    <w:rsid w:val="00DE3E50"/>
    <w:rsid w:val="00DE40C1"/>
    <w:rsid w:val="00DE4A9E"/>
    <w:rsid w:val="00DE4ACB"/>
    <w:rsid w:val="00DE4BE3"/>
    <w:rsid w:val="00DE551A"/>
    <w:rsid w:val="00DE5D8B"/>
    <w:rsid w:val="00DE5FA2"/>
    <w:rsid w:val="00DE69C1"/>
    <w:rsid w:val="00DE7784"/>
    <w:rsid w:val="00DF006D"/>
    <w:rsid w:val="00DF0784"/>
    <w:rsid w:val="00DF186B"/>
    <w:rsid w:val="00DF19C7"/>
    <w:rsid w:val="00DF1B64"/>
    <w:rsid w:val="00DF1CAA"/>
    <w:rsid w:val="00DF229E"/>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6111"/>
    <w:rsid w:val="00DF63A3"/>
    <w:rsid w:val="00DF6480"/>
    <w:rsid w:val="00DF6702"/>
    <w:rsid w:val="00DF70FA"/>
    <w:rsid w:val="00DF7380"/>
    <w:rsid w:val="00DF77F5"/>
    <w:rsid w:val="00DF79B7"/>
    <w:rsid w:val="00DF7C06"/>
    <w:rsid w:val="00DF7FEF"/>
    <w:rsid w:val="00E001D9"/>
    <w:rsid w:val="00E00EA3"/>
    <w:rsid w:val="00E016DD"/>
    <w:rsid w:val="00E01D1B"/>
    <w:rsid w:val="00E01E5C"/>
    <w:rsid w:val="00E01F65"/>
    <w:rsid w:val="00E020F7"/>
    <w:rsid w:val="00E0217F"/>
    <w:rsid w:val="00E02629"/>
    <w:rsid w:val="00E02777"/>
    <w:rsid w:val="00E02A3A"/>
    <w:rsid w:val="00E0310E"/>
    <w:rsid w:val="00E03636"/>
    <w:rsid w:val="00E0379A"/>
    <w:rsid w:val="00E03876"/>
    <w:rsid w:val="00E0387C"/>
    <w:rsid w:val="00E03B51"/>
    <w:rsid w:val="00E04241"/>
    <w:rsid w:val="00E0436C"/>
    <w:rsid w:val="00E0469C"/>
    <w:rsid w:val="00E04A59"/>
    <w:rsid w:val="00E05377"/>
    <w:rsid w:val="00E058C0"/>
    <w:rsid w:val="00E05BAD"/>
    <w:rsid w:val="00E06B72"/>
    <w:rsid w:val="00E0719E"/>
    <w:rsid w:val="00E07620"/>
    <w:rsid w:val="00E078C7"/>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FC0"/>
    <w:rsid w:val="00E2264D"/>
    <w:rsid w:val="00E22936"/>
    <w:rsid w:val="00E22A1B"/>
    <w:rsid w:val="00E22AF0"/>
    <w:rsid w:val="00E23695"/>
    <w:rsid w:val="00E24701"/>
    <w:rsid w:val="00E25506"/>
    <w:rsid w:val="00E257F5"/>
    <w:rsid w:val="00E264D1"/>
    <w:rsid w:val="00E26649"/>
    <w:rsid w:val="00E272E8"/>
    <w:rsid w:val="00E277FA"/>
    <w:rsid w:val="00E27B0A"/>
    <w:rsid w:val="00E27EA2"/>
    <w:rsid w:val="00E30602"/>
    <w:rsid w:val="00E30A12"/>
    <w:rsid w:val="00E30DE0"/>
    <w:rsid w:val="00E30F50"/>
    <w:rsid w:val="00E30F64"/>
    <w:rsid w:val="00E3114B"/>
    <w:rsid w:val="00E31C9F"/>
    <w:rsid w:val="00E31FE4"/>
    <w:rsid w:val="00E32110"/>
    <w:rsid w:val="00E3248E"/>
    <w:rsid w:val="00E32BCB"/>
    <w:rsid w:val="00E33500"/>
    <w:rsid w:val="00E33D88"/>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3C8"/>
    <w:rsid w:val="00E4181D"/>
    <w:rsid w:val="00E41DE9"/>
    <w:rsid w:val="00E4257F"/>
    <w:rsid w:val="00E42A13"/>
    <w:rsid w:val="00E42D5B"/>
    <w:rsid w:val="00E42FE6"/>
    <w:rsid w:val="00E43005"/>
    <w:rsid w:val="00E432DB"/>
    <w:rsid w:val="00E433D9"/>
    <w:rsid w:val="00E4378D"/>
    <w:rsid w:val="00E4387C"/>
    <w:rsid w:val="00E44434"/>
    <w:rsid w:val="00E44E8E"/>
    <w:rsid w:val="00E45904"/>
    <w:rsid w:val="00E45ABF"/>
    <w:rsid w:val="00E460B6"/>
    <w:rsid w:val="00E464E2"/>
    <w:rsid w:val="00E468DF"/>
    <w:rsid w:val="00E468EA"/>
    <w:rsid w:val="00E46C47"/>
    <w:rsid w:val="00E46DFF"/>
    <w:rsid w:val="00E474E8"/>
    <w:rsid w:val="00E474F1"/>
    <w:rsid w:val="00E47514"/>
    <w:rsid w:val="00E479D8"/>
    <w:rsid w:val="00E47B00"/>
    <w:rsid w:val="00E47BF0"/>
    <w:rsid w:val="00E47E3C"/>
    <w:rsid w:val="00E504ED"/>
    <w:rsid w:val="00E50744"/>
    <w:rsid w:val="00E509E3"/>
    <w:rsid w:val="00E5160F"/>
    <w:rsid w:val="00E51AA2"/>
    <w:rsid w:val="00E523CD"/>
    <w:rsid w:val="00E527A2"/>
    <w:rsid w:val="00E5297D"/>
    <w:rsid w:val="00E532A7"/>
    <w:rsid w:val="00E542C4"/>
    <w:rsid w:val="00E54960"/>
    <w:rsid w:val="00E54A0A"/>
    <w:rsid w:val="00E55C1B"/>
    <w:rsid w:val="00E55EEB"/>
    <w:rsid w:val="00E57362"/>
    <w:rsid w:val="00E57B0B"/>
    <w:rsid w:val="00E57B10"/>
    <w:rsid w:val="00E605D8"/>
    <w:rsid w:val="00E60936"/>
    <w:rsid w:val="00E60A1D"/>
    <w:rsid w:val="00E60A45"/>
    <w:rsid w:val="00E60D6F"/>
    <w:rsid w:val="00E60FBD"/>
    <w:rsid w:val="00E6121D"/>
    <w:rsid w:val="00E6176E"/>
    <w:rsid w:val="00E61BB2"/>
    <w:rsid w:val="00E62324"/>
    <w:rsid w:val="00E63570"/>
    <w:rsid w:val="00E63ABC"/>
    <w:rsid w:val="00E63B9B"/>
    <w:rsid w:val="00E63C9F"/>
    <w:rsid w:val="00E63ED2"/>
    <w:rsid w:val="00E6421B"/>
    <w:rsid w:val="00E64BA5"/>
    <w:rsid w:val="00E65ABC"/>
    <w:rsid w:val="00E65CEF"/>
    <w:rsid w:val="00E66262"/>
    <w:rsid w:val="00E66538"/>
    <w:rsid w:val="00E6693F"/>
    <w:rsid w:val="00E669FB"/>
    <w:rsid w:val="00E673A6"/>
    <w:rsid w:val="00E6771C"/>
    <w:rsid w:val="00E678A4"/>
    <w:rsid w:val="00E67C08"/>
    <w:rsid w:val="00E67DAF"/>
    <w:rsid w:val="00E703D6"/>
    <w:rsid w:val="00E7068D"/>
    <w:rsid w:val="00E70A40"/>
    <w:rsid w:val="00E70E61"/>
    <w:rsid w:val="00E71336"/>
    <w:rsid w:val="00E721CC"/>
    <w:rsid w:val="00E72B23"/>
    <w:rsid w:val="00E72BC0"/>
    <w:rsid w:val="00E72DB5"/>
    <w:rsid w:val="00E72F1C"/>
    <w:rsid w:val="00E731F9"/>
    <w:rsid w:val="00E736D0"/>
    <w:rsid w:val="00E7374B"/>
    <w:rsid w:val="00E740F4"/>
    <w:rsid w:val="00E74279"/>
    <w:rsid w:val="00E74B94"/>
    <w:rsid w:val="00E74FCC"/>
    <w:rsid w:val="00E750C7"/>
    <w:rsid w:val="00E752BB"/>
    <w:rsid w:val="00E75709"/>
    <w:rsid w:val="00E75E13"/>
    <w:rsid w:val="00E75E84"/>
    <w:rsid w:val="00E761FD"/>
    <w:rsid w:val="00E76362"/>
    <w:rsid w:val="00E765F5"/>
    <w:rsid w:val="00E767D6"/>
    <w:rsid w:val="00E76B51"/>
    <w:rsid w:val="00E76DF1"/>
    <w:rsid w:val="00E777E0"/>
    <w:rsid w:val="00E77D1F"/>
    <w:rsid w:val="00E80989"/>
    <w:rsid w:val="00E80C90"/>
    <w:rsid w:val="00E817A1"/>
    <w:rsid w:val="00E81ABF"/>
    <w:rsid w:val="00E8254B"/>
    <w:rsid w:val="00E82822"/>
    <w:rsid w:val="00E828FA"/>
    <w:rsid w:val="00E82C6B"/>
    <w:rsid w:val="00E82EFB"/>
    <w:rsid w:val="00E83069"/>
    <w:rsid w:val="00E83284"/>
    <w:rsid w:val="00E83A1D"/>
    <w:rsid w:val="00E83C4D"/>
    <w:rsid w:val="00E842AD"/>
    <w:rsid w:val="00E84764"/>
    <w:rsid w:val="00E84DC6"/>
    <w:rsid w:val="00E852AF"/>
    <w:rsid w:val="00E85359"/>
    <w:rsid w:val="00E85473"/>
    <w:rsid w:val="00E867B3"/>
    <w:rsid w:val="00E86B3E"/>
    <w:rsid w:val="00E901E7"/>
    <w:rsid w:val="00E906BA"/>
    <w:rsid w:val="00E90745"/>
    <w:rsid w:val="00E913A1"/>
    <w:rsid w:val="00E918E3"/>
    <w:rsid w:val="00E92299"/>
    <w:rsid w:val="00E922F7"/>
    <w:rsid w:val="00E92A63"/>
    <w:rsid w:val="00E92C51"/>
    <w:rsid w:val="00E92E4B"/>
    <w:rsid w:val="00E93353"/>
    <w:rsid w:val="00E933E5"/>
    <w:rsid w:val="00E937FC"/>
    <w:rsid w:val="00E93D03"/>
    <w:rsid w:val="00E9411E"/>
    <w:rsid w:val="00E9473A"/>
    <w:rsid w:val="00E94CB2"/>
    <w:rsid w:val="00E95DD9"/>
    <w:rsid w:val="00E96B81"/>
    <w:rsid w:val="00E96DC0"/>
    <w:rsid w:val="00E97065"/>
    <w:rsid w:val="00E97BB9"/>
    <w:rsid w:val="00E97D51"/>
    <w:rsid w:val="00EA067C"/>
    <w:rsid w:val="00EA0CF9"/>
    <w:rsid w:val="00EA0EC5"/>
    <w:rsid w:val="00EA12E4"/>
    <w:rsid w:val="00EA1341"/>
    <w:rsid w:val="00EA1C34"/>
    <w:rsid w:val="00EA200D"/>
    <w:rsid w:val="00EA26A3"/>
    <w:rsid w:val="00EA2CCD"/>
    <w:rsid w:val="00EA2D02"/>
    <w:rsid w:val="00EA337E"/>
    <w:rsid w:val="00EA3D87"/>
    <w:rsid w:val="00EA5680"/>
    <w:rsid w:val="00EA5E16"/>
    <w:rsid w:val="00EA5FC8"/>
    <w:rsid w:val="00EA6254"/>
    <w:rsid w:val="00EA631B"/>
    <w:rsid w:val="00EA6862"/>
    <w:rsid w:val="00EA71EC"/>
    <w:rsid w:val="00EA7473"/>
    <w:rsid w:val="00EA772D"/>
    <w:rsid w:val="00EA7869"/>
    <w:rsid w:val="00EB02E0"/>
    <w:rsid w:val="00EB071D"/>
    <w:rsid w:val="00EB146D"/>
    <w:rsid w:val="00EB1710"/>
    <w:rsid w:val="00EB1A67"/>
    <w:rsid w:val="00EB1BAA"/>
    <w:rsid w:val="00EB1C3D"/>
    <w:rsid w:val="00EB1DF9"/>
    <w:rsid w:val="00EB305E"/>
    <w:rsid w:val="00EB35A4"/>
    <w:rsid w:val="00EB3991"/>
    <w:rsid w:val="00EB3D1C"/>
    <w:rsid w:val="00EB45E0"/>
    <w:rsid w:val="00EB4ACC"/>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3BA"/>
    <w:rsid w:val="00EC76C3"/>
    <w:rsid w:val="00EC7744"/>
    <w:rsid w:val="00EC784D"/>
    <w:rsid w:val="00EC789B"/>
    <w:rsid w:val="00EC7A5A"/>
    <w:rsid w:val="00EC7C8D"/>
    <w:rsid w:val="00EC7CEF"/>
    <w:rsid w:val="00ED038D"/>
    <w:rsid w:val="00ED0E26"/>
    <w:rsid w:val="00ED0FDF"/>
    <w:rsid w:val="00ED20E0"/>
    <w:rsid w:val="00ED240F"/>
    <w:rsid w:val="00ED25A3"/>
    <w:rsid w:val="00ED3214"/>
    <w:rsid w:val="00ED324D"/>
    <w:rsid w:val="00ED3283"/>
    <w:rsid w:val="00ED3604"/>
    <w:rsid w:val="00ED3C38"/>
    <w:rsid w:val="00ED3F68"/>
    <w:rsid w:val="00ED42F1"/>
    <w:rsid w:val="00ED469B"/>
    <w:rsid w:val="00ED47F4"/>
    <w:rsid w:val="00ED76E8"/>
    <w:rsid w:val="00EE06CC"/>
    <w:rsid w:val="00EE0CD0"/>
    <w:rsid w:val="00EE11BF"/>
    <w:rsid w:val="00EE1306"/>
    <w:rsid w:val="00EE15BC"/>
    <w:rsid w:val="00EE1BB4"/>
    <w:rsid w:val="00EE1CD3"/>
    <w:rsid w:val="00EE2194"/>
    <w:rsid w:val="00EE2209"/>
    <w:rsid w:val="00EE240A"/>
    <w:rsid w:val="00EE25C4"/>
    <w:rsid w:val="00EE2C3B"/>
    <w:rsid w:val="00EE342D"/>
    <w:rsid w:val="00EE3A8A"/>
    <w:rsid w:val="00EE51EB"/>
    <w:rsid w:val="00EE54DF"/>
    <w:rsid w:val="00EE5DDA"/>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327A"/>
    <w:rsid w:val="00EF339A"/>
    <w:rsid w:val="00EF3E21"/>
    <w:rsid w:val="00EF4037"/>
    <w:rsid w:val="00EF4260"/>
    <w:rsid w:val="00EF5203"/>
    <w:rsid w:val="00EF5513"/>
    <w:rsid w:val="00EF5C0C"/>
    <w:rsid w:val="00EF6369"/>
    <w:rsid w:val="00EF78AB"/>
    <w:rsid w:val="00F0023C"/>
    <w:rsid w:val="00F01316"/>
    <w:rsid w:val="00F01426"/>
    <w:rsid w:val="00F0194C"/>
    <w:rsid w:val="00F01ECE"/>
    <w:rsid w:val="00F0217D"/>
    <w:rsid w:val="00F021F6"/>
    <w:rsid w:val="00F025D7"/>
    <w:rsid w:val="00F02930"/>
    <w:rsid w:val="00F02DCD"/>
    <w:rsid w:val="00F03ED2"/>
    <w:rsid w:val="00F04397"/>
    <w:rsid w:val="00F0491E"/>
    <w:rsid w:val="00F04B0F"/>
    <w:rsid w:val="00F04BC7"/>
    <w:rsid w:val="00F05008"/>
    <w:rsid w:val="00F05948"/>
    <w:rsid w:val="00F059C5"/>
    <w:rsid w:val="00F05C06"/>
    <w:rsid w:val="00F0649A"/>
    <w:rsid w:val="00F07002"/>
    <w:rsid w:val="00F072FC"/>
    <w:rsid w:val="00F07AB2"/>
    <w:rsid w:val="00F100AE"/>
    <w:rsid w:val="00F102AA"/>
    <w:rsid w:val="00F10675"/>
    <w:rsid w:val="00F10777"/>
    <w:rsid w:val="00F10E26"/>
    <w:rsid w:val="00F11969"/>
    <w:rsid w:val="00F119B3"/>
    <w:rsid w:val="00F11A6F"/>
    <w:rsid w:val="00F12391"/>
    <w:rsid w:val="00F12A83"/>
    <w:rsid w:val="00F12E44"/>
    <w:rsid w:val="00F1382F"/>
    <w:rsid w:val="00F13925"/>
    <w:rsid w:val="00F13A21"/>
    <w:rsid w:val="00F14FF7"/>
    <w:rsid w:val="00F15131"/>
    <w:rsid w:val="00F15A3C"/>
    <w:rsid w:val="00F16F8A"/>
    <w:rsid w:val="00F17C14"/>
    <w:rsid w:val="00F17CB3"/>
    <w:rsid w:val="00F203C4"/>
    <w:rsid w:val="00F20439"/>
    <w:rsid w:val="00F20709"/>
    <w:rsid w:val="00F20A18"/>
    <w:rsid w:val="00F20A81"/>
    <w:rsid w:val="00F20F66"/>
    <w:rsid w:val="00F210A2"/>
    <w:rsid w:val="00F21D21"/>
    <w:rsid w:val="00F2238F"/>
    <w:rsid w:val="00F223B6"/>
    <w:rsid w:val="00F22DC5"/>
    <w:rsid w:val="00F22FB4"/>
    <w:rsid w:val="00F22FC4"/>
    <w:rsid w:val="00F23355"/>
    <w:rsid w:val="00F23772"/>
    <w:rsid w:val="00F23BE8"/>
    <w:rsid w:val="00F23C81"/>
    <w:rsid w:val="00F24378"/>
    <w:rsid w:val="00F24C10"/>
    <w:rsid w:val="00F25055"/>
    <w:rsid w:val="00F250C2"/>
    <w:rsid w:val="00F25365"/>
    <w:rsid w:val="00F255C9"/>
    <w:rsid w:val="00F26058"/>
    <w:rsid w:val="00F26312"/>
    <w:rsid w:val="00F26488"/>
    <w:rsid w:val="00F26669"/>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45F9"/>
    <w:rsid w:val="00F347EF"/>
    <w:rsid w:val="00F3537D"/>
    <w:rsid w:val="00F35583"/>
    <w:rsid w:val="00F3598B"/>
    <w:rsid w:val="00F35F2A"/>
    <w:rsid w:val="00F35F9A"/>
    <w:rsid w:val="00F36286"/>
    <w:rsid w:val="00F36506"/>
    <w:rsid w:val="00F36C6D"/>
    <w:rsid w:val="00F36D40"/>
    <w:rsid w:val="00F36E40"/>
    <w:rsid w:val="00F36F95"/>
    <w:rsid w:val="00F36FCF"/>
    <w:rsid w:val="00F37220"/>
    <w:rsid w:val="00F3725D"/>
    <w:rsid w:val="00F3736D"/>
    <w:rsid w:val="00F37410"/>
    <w:rsid w:val="00F374F4"/>
    <w:rsid w:val="00F378F4"/>
    <w:rsid w:val="00F37996"/>
    <w:rsid w:val="00F37A5C"/>
    <w:rsid w:val="00F400FB"/>
    <w:rsid w:val="00F40419"/>
    <w:rsid w:val="00F40678"/>
    <w:rsid w:val="00F40DB4"/>
    <w:rsid w:val="00F41770"/>
    <w:rsid w:val="00F41D05"/>
    <w:rsid w:val="00F4206D"/>
    <w:rsid w:val="00F42144"/>
    <w:rsid w:val="00F42919"/>
    <w:rsid w:val="00F42D58"/>
    <w:rsid w:val="00F42DF7"/>
    <w:rsid w:val="00F42EFB"/>
    <w:rsid w:val="00F43037"/>
    <w:rsid w:val="00F438DF"/>
    <w:rsid w:val="00F44324"/>
    <w:rsid w:val="00F4438F"/>
    <w:rsid w:val="00F4493B"/>
    <w:rsid w:val="00F452EC"/>
    <w:rsid w:val="00F45A33"/>
    <w:rsid w:val="00F469CC"/>
    <w:rsid w:val="00F46A2C"/>
    <w:rsid w:val="00F46B20"/>
    <w:rsid w:val="00F46CAA"/>
    <w:rsid w:val="00F47386"/>
    <w:rsid w:val="00F47427"/>
    <w:rsid w:val="00F47534"/>
    <w:rsid w:val="00F478F8"/>
    <w:rsid w:val="00F506B0"/>
    <w:rsid w:val="00F50D2D"/>
    <w:rsid w:val="00F51353"/>
    <w:rsid w:val="00F5177E"/>
    <w:rsid w:val="00F51D58"/>
    <w:rsid w:val="00F51E49"/>
    <w:rsid w:val="00F51FD2"/>
    <w:rsid w:val="00F522BE"/>
    <w:rsid w:val="00F524FA"/>
    <w:rsid w:val="00F52B29"/>
    <w:rsid w:val="00F530B1"/>
    <w:rsid w:val="00F53135"/>
    <w:rsid w:val="00F54038"/>
    <w:rsid w:val="00F5426B"/>
    <w:rsid w:val="00F548AF"/>
    <w:rsid w:val="00F55874"/>
    <w:rsid w:val="00F55A8F"/>
    <w:rsid w:val="00F56861"/>
    <w:rsid w:val="00F56A18"/>
    <w:rsid w:val="00F56ACA"/>
    <w:rsid w:val="00F575BA"/>
    <w:rsid w:val="00F57867"/>
    <w:rsid w:val="00F622CC"/>
    <w:rsid w:val="00F6367D"/>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F9D"/>
    <w:rsid w:val="00F720B4"/>
    <w:rsid w:val="00F72459"/>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7C9"/>
    <w:rsid w:val="00F84F8E"/>
    <w:rsid w:val="00F84F92"/>
    <w:rsid w:val="00F853C6"/>
    <w:rsid w:val="00F8557E"/>
    <w:rsid w:val="00F85DFA"/>
    <w:rsid w:val="00F85EBD"/>
    <w:rsid w:val="00F85F8A"/>
    <w:rsid w:val="00F872A3"/>
    <w:rsid w:val="00F8733D"/>
    <w:rsid w:val="00F87403"/>
    <w:rsid w:val="00F87478"/>
    <w:rsid w:val="00F90135"/>
    <w:rsid w:val="00F91223"/>
    <w:rsid w:val="00F916BA"/>
    <w:rsid w:val="00F91C86"/>
    <w:rsid w:val="00F92364"/>
    <w:rsid w:val="00F92FC0"/>
    <w:rsid w:val="00F93CA8"/>
    <w:rsid w:val="00F94473"/>
    <w:rsid w:val="00F94B87"/>
    <w:rsid w:val="00F94CCF"/>
    <w:rsid w:val="00F94E22"/>
    <w:rsid w:val="00F950F0"/>
    <w:rsid w:val="00F95119"/>
    <w:rsid w:val="00F9535C"/>
    <w:rsid w:val="00F956DC"/>
    <w:rsid w:val="00F96FFE"/>
    <w:rsid w:val="00F97049"/>
    <w:rsid w:val="00F97838"/>
    <w:rsid w:val="00FA0D77"/>
    <w:rsid w:val="00FA0DAF"/>
    <w:rsid w:val="00FA0DD5"/>
    <w:rsid w:val="00FA1952"/>
    <w:rsid w:val="00FA20AE"/>
    <w:rsid w:val="00FA235E"/>
    <w:rsid w:val="00FA2D09"/>
    <w:rsid w:val="00FA306D"/>
    <w:rsid w:val="00FA3C57"/>
    <w:rsid w:val="00FA48D4"/>
    <w:rsid w:val="00FA4AEA"/>
    <w:rsid w:val="00FA4DA5"/>
    <w:rsid w:val="00FA507E"/>
    <w:rsid w:val="00FA5FE2"/>
    <w:rsid w:val="00FA6BCF"/>
    <w:rsid w:val="00FA72E1"/>
    <w:rsid w:val="00FA773E"/>
    <w:rsid w:val="00FA7D3C"/>
    <w:rsid w:val="00FB0E00"/>
    <w:rsid w:val="00FB168C"/>
    <w:rsid w:val="00FB1E73"/>
    <w:rsid w:val="00FB3061"/>
    <w:rsid w:val="00FB3919"/>
    <w:rsid w:val="00FB393A"/>
    <w:rsid w:val="00FB39D1"/>
    <w:rsid w:val="00FB3CCE"/>
    <w:rsid w:val="00FB4333"/>
    <w:rsid w:val="00FB4394"/>
    <w:rsid w:val="00FB485E"/>
    <w:rsid w:val="00FB48EA"/>
    <w:rsid w:val="00FB5456"/>
    <w:rsid w:val="00FB5D0E"/>
    <w:rsid w:val="00FB5E77"/>
    <w:rsid w:val="00FB60B9"/>
    <w:rsid w:val="00FB65C0"/>
    <w:rsid w:val="00FB6D09"/>
    <w:rsid w:val="00FB71D3"/>
    <w:rsid w:val="00FB77CD"/>
    <w:rsid w:val="00FB7828"/>
    <w:rsid w:val="00FC019F"/>
    <w:rsid w:val="00FC032C"/>
    <w:rsid w:val="00FC040C"/>
    <w:rsid w:val="00FC0CF8"/>
    <w:rsid w:val="00FC0D19"/>
    <w:rsid w:val="00FC16F4"/>
    <w:rsid w:val="00FC1744"/>
    <w:rsid w:val="00FC1A39"/>
    <w:rsid w:val="00FC1C01"/>
    <w:rsid w:val="00FC1F08"/>
    <w:rsid w:val="00FC313E"/>
    <w:rsid w:val="00FC3E54"/>
    <w:rsid w:val="00FC4130"/>
    <w:rsid w:val="00FC4198"/>
    <w:rsid w:val="00FC468A"/>
    <w:rsid w:val="00FC48C8"/>
    <w:rsid w:val="00FC4E17"/>
    <w:rsid w:val="00FC5820"/>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4A7F"/>
    <w:rsid w:val="00FD4EAA"/>
    <w:rsid w:val="00FD57F8"/>
    <w:rsid w:val="00FD5A6F"/>
    <w:rsid w:val="00FD5DB4"/>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98C"/>
    <w:rsid w:val="00FF0EF2"/>
    <w:rsid w:val="00FF10D7"/>
    <w:rsid w:val="00FF16D7"/>
    <w:rsid w:val="00FF1B3E"/>
    <w:rsid w:val="00FF1B71"/>
    <w:rsid w:val="00FF1EAA"/>
    <w:rsid w:val="00FF2326"/>
    <w:rsid w:val="00FF260C"/>
    <w:rsid w:val="00FF294A"/>
    <w:rsid w:val="00FF30DF"/>
    <w:rsid w:val="00FF3755"/>
    <w:rsid w:val="00FF4AED"/>
    <w:rsid w:val="00FF4B02"/>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6C3D7A-8AB9-4740-AEDB-7ECB0BBE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2377</TotalTime>
  <Pages>39</Pages>
  <Words>16569</Words>
  <Characters>94444</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110792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BP</cp:lastModifiedBy>
  <cp:revision>691</cp:revision>
  <cp:lastPrinted>2018-02-28T08:42:00Z</cp:lastPrinted>
  <dcterms:created xsi:type="dcterms:W3CDTF">2017-02-26T17:44:00Z</dcterms:created>
  <dcterms:modified xsi:type="dcterms:W3CDTF">2018-02-28T08:55:00Z</dcterms:modified>
</cp:coreProperties>
</file>