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52312" w:rsidRPr="00D0412E" w:rsidRDefault="00E52312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Title"/>
      <w:bookmarkStart w:id="1" w:name="_GoBack"/>
      <w:bookmarkEnd w:id="1"/>
    </w:p>
    <w:p w:rsidR="005E6A21" w:rsidRPr="00D0412E" w:rsidRDefault="005E6A21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="Angsana New" w:hAnsi="Angsana New"/>
          <w:b/>
          <w:bCs/>
          <w:sz w:val="30"/>
          <w:szCs w:val="30"/>
        </w:rPr>
      </w:pPr>
    </w:p>
    <w:p w:rsidR="004109A4" w:rsidRPr="00D0412E" w:rsidRDefault="004109A4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="Angsana New" w:hAnsi="Angsana New"/>
          <w:b/>
          <w:bCs/>
          <w:sz w:val="30"/>
          <w:szCs w:val="30"/>
        </w:rPr>
      </w:pPr>
    </w:p>
    <w:p w:rsidR="00596EC9" w:rsidRPr="00D0412E" w:rsidRDefault="00596EC9" w:rsidP="00E52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0412E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proofErr w:type="spellStart"/>
      <w:r w:rsidR="002F1B58" w:rsidRPr="00D0412E">
        <w:rPr>
          <w:rFonts w:ascii="Angsana New" w:hAnsi="Angsana New"/>
          <w:b/>
          <w:bCs/>
          <w:sz w:val="52"/>
          <w:szCs w:val="52"/>
          <w:cs/>
        </w:rPr>
        <w:t>บูติคนิวซิตี้</w:t>
      </w:r>
      <w:proofErr w:type="spellEnd"/>
      <w:r w:rsidRPr="00D0412E">
        <w:rPr>
          <w:rFonts w:ascii="Angsana New" w:hAnsi="Angsana New"/>
          <w:b/>
          <w:bCs/>
          <w:sz w:val="52"/>
          <w:szCs w:val="52"/>
          <w:cs/>
        </w:rPr>
        <w:t xml:space="preserve"> จำกัด </w:t>
      </w:r>
      <w:bookmarkStart w:id="2" w:name="SubTitle"/>
      <w:r w:rsidRPr="00D0412E">
        <w:rPr>
          <w:rFonts w:ascii="Angsana New" w:hAnsi="Angsana New"/>
          <w:b/>
          <w:bCs/>
          <w:sz w:val="52"/>
          <w:szCs w:val="52"/>
        </w:rPr>
        <w:t>(</w:t>
      </w:r>
      <w:r w:rsidRPr="00D0412E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D0412E">
        <w:rPr>
          <w:rFonts w:ascii="Angsana New" w:hAnsi="Angsana New"/>
          <w:b/>
          <w:bCs/>
          <w:sz w:val="52"/>
          <w:szCs w:val="52"/>
        </w:rPr>
        <w:t>)</w:t>
      </w:r>
      <w:r w:rsidR="00CA6322" w:rsidRPr="00D0412E">
        <w:rPr>
          <w:rFonts w:ascii="Angsana New" w:hAnsi="Angsana New"/>
          <w:b/>
          <w:bCs/>
          <w:sz w:val="52"/>
          <w:szCs w:val="52"/>
        </w:rPr>
        <w:t xml:space="preserve"> </w:t>
      </w:r>
    </w:p>
    <w:bookmarkEnd w:id="0"/>
    <w:p w:rsidR="00C70D6F" w:rsidRPr="00D0412E" w:rsidRDefault="00C70D6F" w:rsidP="009F74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90" w:right="-25"/>
        <w:jc w:val="center"/>
        <w:rPr>
          <w:rFonts w:ascii="Angsana New" w:hAnsi="Angsana New"/>
          <w:b/>
          <w:bCs/>
          <w:sz w:val="32"/>
          <w:szCs w:val="32"/>
        </w:rPr>
      </w:pPr>
    </w:p>
    <w:p w:rsidR="00FA421F" w:rsidRPr="00D0412E" w:rsidRDefault="002951A1" w:rsidP="00185AC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3" w:name="ExtraText"/>
      <w:bookmarkEnd w:id="2"/>
      <w:bookmarkEnd w:id="3"/>
      <w:r w:rsidRPr="00D0412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</w:t>
      </w:r>
      <w:r w:rsidR="008072EF" w:rsidRPr="00D0412E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</w:t>
      </w:r>
      <w:r w:rsidR="00185ACB" w:rsidRPr="00D0412E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8F25AE" w:rsidRPr="00D0412E">
        <w:rPr>
          <w:rFonts w:ascii="Angsana New" w:hAnsi="Angsana New" w:cs="Angsana New"/>
          <w:b w:val="0"/>
          <w:bCs w:val="0"/>
          <w:sz w:val="32"/>
          <w:szCs w:val="32"/>
          <w:cs/>
        </w:rPr>
        <w:t>ปี</w:t>
      </w:r>
      <w:r w:rsidR="00FA421F" w:rsidRPr="00D0412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FA421F" w:rsidRPr="00D0412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185ACB" w:rsidRPr="00D0412E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F816E2" w:rsidRPr="00D0412E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185ACB" w:rsidRPr="00D0412E">
        <w:rPr>
          <w:rFonts w:ascii="Angsana New" w:hAnsi="Angsana New" w:cs="Angsana New"/>
          <w:b w:val="0"/>
          <w:bCs w:val="0"/>
          <w:sz w:val="32"/>
          <w:szCs w:val="32"/>
          <w:cs/>
        </w:rPr>
        <w:t>ธันวาคม</w:t>
      </w:r>
      <w:r w:rsidR="00FA421F" w:rsidRPr="00D0412E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7554CD" w:rsidRPr="00D0412E">
        <w:rPr>
          <w:rFonts w:ascii="Angsana New" w:hAnsi="Angsana New" w:cs="Angsana New"/>
          <w:b w:val="0"/>
          <w:bCs w:val="0"/>
          <w:sz w:val="32"/>
          <w:szCs w:val="32"/>
        </w:rPr>
        <w:t>2560</w:t>
      </w:r>
    </w:p>
    <w:p w:rsidR="004E44FE" w:rsidRPr="00D0412E" w:rsidRDefault="004E44FE" w:rsidP="004E44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0412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4E44FE" w:rsidRPr="00D0412E" w:rsidRDefault="004E44FE" w:rsidP="004E44F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0412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8F25AE" w:rsidRPr="00D0412E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D0412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C722F5" w:rsidRDefault="00C722F5" w:rsidP="008F25AE">
      <w:pPr>
        <w:pStyle w:val="Heading5"/>
        <w:spacing w:line="240" w:lineRule="auto"/>
        <w:rPr>
          <w:rFonts w:ascii="Angsana New" w:hAnsi="Angsana New" w:cs="Angsana New"/>
        </w:rPr>
        <w:sectPr w:rsidR="00C722F5" w:rsidSect="00C722F5">
          <w:headerReference w:type="default" r:id="rId8"/>
          <w:footerReference w:type="default" r:id="rId9"/>
          <w:type w:val="evenPage"/>
          <w:pgSz w:w="11909" w:h="16834" w:code="9"/>
          <w:pgMar w:top="691" w:right="1152" w:bottom="720" w:left="1152" w:header="720" w:footer="720" w:gutter="0"/>
          <w:cols w:space="720"/>
          <w:docGrid w:linePitch="245"/>
        </w:sectPr>
      </w:pPr>
    </w:p>
    <w:p w:rsidR="00DC4558" w:rsidRDefault="00DC4558" w:rsidP="008F25AE">
      <w:pPr>
        <w:pStyle w:val="Heading5"/>
        <w:spacing w:line="240" w:lineRule="auto"/>
        <w:rPr>
          <w:rFonts w:ascii="Angsana New" w:hAnsi="Angsana New" w:cs="Angsana New"/>
        </w:rPr>
      </w:pPr>
    </w:p>
    <w:p w:rsidR="00797CA7" w:rsidRPr="00D0412E" w:rsidRDefault="00797CA7" w:rsidP="00797CA7">
      <w:pPr>
        <w:pStyle w:val="Heading5"/>
        <w:spacing w:line="240" w:lineRule="auto"/>
        <w:rPr>
          <w:rFonts w:ascii="Angsana New" w:hAnsi="Angsana New" w:cs="Angsana New"/>
        </w:rPr>
      </w:pPr>
      <w:r w:rsidRPr="00D0412E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:rsidR="00797CA7" w:rsidRPr="00D0412E" w:rsidRDefault="00797CA7" w:rsidP="0079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/>
          <w:b/>
          <w:bCs/>
          <w:sz w:val="30"/>
          <w:szCs w:val="30"/>
        </w:rPr>
      </w:pPr>
    </w:p>
    <w:p w:rsidR="00797CA7" w:rsidRPr="00D0412E" w:rsidRDefault="00797CA7" w:rsidP="0079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/>
          <w:b/>
          <w:bCs/>
          <w:sz w:val="30"/>
          <w:szCs w:val="30"/>
        </w:rPr>
      </w:pPr>
      <w:r w:rsidRPr="00D0412E">
        <w:rPr>
          <w:rFonts w:ascii="Angsana New" w:hAnsi="Angsana New"/>
          <w:b/>
          <w:bCs/>
          <w:sz w:val="30"/>
          <w:szCs w:val="30"/>
          <w:cs/>
        </w:rPr>
        <w:t xml:space="preserve">เสนอ  ผู้ถือหุ้นบริษัท </w:t>
      </w:r>
      <w:proofErr w:type="spellStart"/>
      <w:r w:rsidRPr="00D0412E">
        <w:rPr>
          <w:rFonts w:ascii="Angsana New" w:hAnsi="Angsana New"/>
          <w:b/>
          <w:bCs/>
          <w:sz w:val="30"/>
          <w:szCs w:val="30"/>
          <w:cs/>
        </w:rPr>
        <w:t>บูติคนิวซิตี้</w:t>
      </w:r>
      <w:proofErr w:type="spellEnd"/>
      <w:r w:rsidRPr="00D0412E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Pr="00D0412E">
        <w:rPr>
          <w:rFonts w:ascii="Angsana New" w:hAnsi="Angsana New"/>
          <w:b/>
          <w:bCs/>
          <w:sz w:val="30"/>
          <w:szCs w:val="30"/>
        </w:rPr>
        <w:t>(</w:t>
      </w:r>
      <w:r w:rsidRPr="00D0412E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D0412E">
        <w:rPr>
          <w:rFonts w:ascii="Angsana New" w:hAnsi="Angsana New"/>
          <w:b/>
          <w:bCs/>
          <w:sz w:val="30"/>
          <w:szCs w:val="30"/>
        </w:rPr>
        <w:t>)</w:t>
      </w:r>
    </w:p>
    <w:p w:rsidR="00797CA7" w:rsidRPr="00D0412E" w:rsidRDefault="00797CA7" w:rsidP="00797CA7">
      <w:pPr>
        <w:pStyle w:val="a"/>
        <w:tabs>
          <w:tab w:val="clear" w:pos="1080"/>
        </w:tabs>
        <w:ind w:right="-25"/>
        <w:jc w:val="both"/>
        <w:rPr>
          <w:rFonts w:ascii="Angsana New" w:hAnsi="Angsana New" w:cs="Angsana New"/>
          <w:b/>
          <w:bCs/>
          <w:lang w:val="en-US"/>
        </w:rPr>
      </w:pPr>
    </w:p>
    <w:p w:rsidR="00797CA7" w:rsidRPr="00D0412E" w:rsidRDefault="00797CA7" w:rsidP="00797CA7">
      <w:pPr>
        <w:jc w:val="thaiDistribute"/>
        <w:rPr>
          <w:rFonts w:ascii="Angsana New" w:eastAsia="Batang" w:hAnsi="Angsana New"/>
          <w:i/>
          <w:iCs/>
          <w:sz w:val="30"/>
          <w:szCs w:val="30"/>
          <w:cs/>
          <w:lang w:val="th-TH"/>
        </w:rPr>
      </w:pPr>
      <w:r w:rsidRPr="00D0412E">
        <w:rPr>
          <w:rFonts w:ascii="Angsana New" w:eastAsia="Batang" w:hAnsi="Angsana New"/>
          <w:i/>
          <w:iCs/>
          <w:sz w:val="30"/>
          <w:szCs w:val="30"/>
          <w:cs/>
          <w:lang w:val="th-TH"/>
        </w:rPr>
        <w:t>ความเห็น</w:t>
      </w:r>
    </w:p>
    <w:p w:rsidR="00797CA7" w:rsidRPr="00D0412E" w:rsidRDefault="00797CA7" w:rsidP="00797CA7">
      <w:pPr>
        <w:jc w:val="thaiDistribute"/>
        <w:rPr>
          <w:rFonts w:ascii="Angsana New" w:eastAsia="Batang" w:hAnsi="Angsana New"/>
          <w:sz w:val="30"/>
          <w:szCs w:val="30"/>
          <w:cs/>
          <w:lang w:val="th-TH"/>
        </w:rPr>
      </w:pPr>
    </w:p>
    <w:p w:rsidR="00797CA7" w:rsidRPr="008D6E8C" w:rsidRDefault="00797CA7" w:rsidP="00797CA7">
      <w:pPr>
        <w:pStyle w:val="a1"/>
        <w:tabs>
          <w:tab w:val="clear" w:pos="1080"/>
        </w:tabs>
        <w:jc w:val="thaiDistribute"/>
        <w:rPr>
          <w:rFonts w:ascii="Angsana New" w:hAnsi="Angsana New"/>
          <w:spacing w:val="-2"/>
          <w:lang w:val="en-US"/>
        </w:rPr>
      </w:pPr>
      <w:r w:rsidRPr="008D6E8C">
        <w:rPr>
          <w:rFonts w:ascii="Angsana New" w:hAnsi="Angsana New"/>
          <w:spacing w:val="-2"/>
          <w:cs/>
        </w:rPr>
        <w:t xml:space="preserve">ข้าพเจ้าได้ตรวจสอบงบการเงินที่แสดงเงินลงทุนตามวิธีส่วนได้เสียและงบการเงินเฉพาะกิจการของบริษัท </w:t>
      </w:r>
      <w:proofErr w:type="spellStart"/>
      <w:r w:rsidRPr="008D6E8C">
        <w:rPr>
          <w:rFonts w:ascii="Angsana New" w:hAnsi="Angsana New"/>
          <w:spacing w:val="-2"/>
          <w:cs/>
        </w:rPr>
        <w:t>บูติคนิวซิตี้</w:t>
      </w:r>
      <w:proofErr w:type="spellEnd"/>
      <w:r w:rsidRPr="008D6E8C">
        <w:rPr>
          <w:rFonts w:ascii="Angsana New" w:hAnsi="Angsana New"/>
          <w:spacing w:val="-2"/>
          <w:cs/>
        </w:rPr>
        <w:t xml:space="preserve"> จำกัด (มหาชน) (บริษัท) ซึ่งประกอบด้วยงบแสดงฐานะการเงินที่แสดงเงินลงทุนตามวิธีส่วนได้เสียและงบแสดงฐานะการเงินเฉพาะกิจการ ณ วันที่ 31 ธันวาคม 2560 งบกำไรขาดทุนเบ็ดเสร็จที่แสดงเงินลงทุนตามวิธีส่วนได้เสียและงบกำไรขาดทุนเบ็ดเสร็จเฉพาะกิจการ 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:rsidR="00797CA7" w:rsidRPr="00DC4558" w:rsidRDefault="00797CA7" w:rsidP="00797CA7">
      <w:pPr>
        <w:pStyle w:val="a1"/>
        <w:tabs>
          <w:tab w:val="clear" w:pos="1080"/>
        </w:tabs>
        <w:jc w:val="thaiDistribute"/>
        <w:rPr>
          <w:rFonts w:ascii="Angsana New" w:hAnsi="Angsana New"/>
          <w:spacing w:val="-2"/>
          <w:cs/>
        </w:rPr>
      </w:pPr>
    </w:p>
    <w:p w:rsidR="00797CA7" w:rsidRPr="00DC4558" w:rsidRDefault="00797CA7" w:rsidP="00797CA7">
      <w:pPr>
        <w:pStyle w:val="a1"/>
        <w:tabs>
          <w:tab w:val="clear" w:pos="1080"/>
        </w:tabs>
        <w:jc w:val="thaiDistribute"/>
        <w:rPr>
          <w:rFonts w:ascii="Angsana New" w:hAnsi="Angsana New"/>
          <w:spacing w:val="-2"/>
          <w:rtl/>
          <w:cs/>
        </w:rPr>
      </w:pPr>
      <w:r w:rsidRPr="00DC4558">
        <w:rPr>
          <w:rFonts w:ascii="Angsana New" w:hAnsi="Angsana New"/>
          <w:spacing w:val="-2"/>
          <w:cs/>
        </w:rPr>
        <w:t xml:space="preserve">ข้าพเจ้าเห็นว่า งบการเงินที่แสดงเงินลงทุนตามวิธีส่วนได้เสียและงบการเงินเฉพาะกิจการข้างต้นนี้แสดงฐานะการเงินของบริษัท ณ วันที่ </w:t>
      </w:r>
      <w:r w:rsidRPr="00CE428B">
        <w:rPr>
          <w:rFonts w:ascii="Angsana New" w:hAnsi="Angsana New"/>
          <w:spacing w:val="-2"/>
          <w:cs/>
        </w:rPr>
        <w:t>31 ธันวาคม 2560</w:t>
      </w:r>
      <w:r w:rsidRPr="00DC4558">
        <w:rPr>
          <w:rFonts w:ascii="Angsana New" w:hAnsi="Angsana New"/>
          <w:spacing w:val="-2"/>
          <w:cs/>
        </w:rPr>
        <w:t xml:space="preserve"> ผลการดำเนินงานและกระแสเงินสด</w:t>
      </w:r>
      <w:r>
        <w:rPr>
          <w:rFonts w:ascii="Angsana New" w:hAnsi="Angsana New" w:hint="cs"/>
          <w:spacing w:val="-2"/>
          <w:cs/>
        </w:rPr>
        <w:t xml:space="preserve"> </w:t>
      </w:r>
      <w:r w:rsidRPr="00DC4558">
        <w:rPr>
          <w:rFonts w:ascii="Angsana New" w:hAnsi="Angsana New"/>
          <w:spacing w:val="-2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797CA7" w:rsidRPr="00DC4558" w:rsidRDefault="00797CA7" w:rsidP="00797CA7">
      <w:pPr>
        <w:jc w:val="thaiDistribute"/>
        <w:outlineLvl w:val="0"/>
        <w:rPr>
          <w:rFonts w:ascii="Angsana New" w:hAnsi="Angsana New"/>
          <w:i/>
          <w:iCs/>
          <w:spacing w:val="-2"/>
          <w:sz w:val="30"/>
          <w:szCs w:val="30"/>
        </w:rPr>
      </w:pPr>
    </w:p>
    <w:p w:rsidR="00797CA7" w:rsidRPr="00DC4558" w:rsidRDefault="00797CA7" w:rsidP="00797CA7">
      <w:pPr>
        <w:jc w:val="thaiDistribute"/>
        <w:rPr>
          <w:rFonts w:ascii="Angsana New" w:eastAsia="Batang" w:hAnsi="Angsana New"/>
          <w:i/>
          <w:iCs/>
          <w:spacing w:val="-2"/>
          <w:sz w:val="30"/>
          <w:szCs w:val="30"/>
          <w:cs/>
          <w:lang w:val="th-TH"/>
        </w:rPr>
      </w:pPr>
      <w:r w:rsidRPr="00DC4558">
        <w:rPr>
          <w:rFonts w:ascii="Angsana New" w:eastAsia="Batang" w:hAnsi="Angsana New"/>
          <w:i/>
          <w:iCs/>
          <w:spacing w:val="-2"/>
          <w:sz w:val="30"/>
          <w:szCs w:val="30"/>
          <w:cs/>
          <w:lang w:val="th-TH"/>
        </w:rPr>
        <w:t>เกณฑ์ในการแสดงความเห็น</w:t>
      </w:r>
    </w:p>
    <w:p w:rsidR="00797CA7" w:rsidRPr="00DC4558" w:rsidRDefault="00797CA7" w:rsidP="00797CA7">
      <w:pPr>
        <w:jc w:val="thaiDistribute"/>
        <w:rPr>
          <w:rFonts w:ascii="Angsana New" w:eastAsia="Calibri" w:hAnsi="Angsana New"/>
          <w:b/>
          <w:bCs/>
          <w:spacing w:val="-2"/>
          <w:sz w:val="30"/>
          <w:szCs w:val="30"/>
        </w:rPr>
      </w:pPr>
    </w:p>
    <w:p w:rsidR="00797CA7" w:rsidRDefault="00797CA7" w:rsidP="00797CA7">
      <w:pPr>
        <w:pStyle w:val="a1"/>
        <w:tabs>
          <w:tab w:val="clear" w:pos="1080"/>
        </w:tabs>
        <w:jc w:val="thaiDistribute"/>
        <w:rPr>
          <w:rFonts w:ascii="Angsana New" w:hAnsi="Angsana New"/>
          <w:spacing w:val="-2"/>
        </w:rPr>
      </w:pPr>
      <w:r w:rsidRPr="00DC4558">
        <w:rPr>
          <w:rFonts w:ascii="Angsana New" w:hAnsi="Angsana New"/>
          <w:spacing w:val="-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DC4558">
        <w:rPr>
          <w:rFonts w:ascii="Angsana New" w:hAnsi="Angsana New" w:hint="cs"/>
          <w:spacing w:val="-2"/>
          <w:cs/>
        </w:rPr>
        <w:t>วรรค</w:t>
      </w:r>
      <w:r w:rsidRPr="00DC4558">
        <w:rPr>
          <w:rFonts w:ascii="Angsana New" w:hAnsi="Angsana New"/>
          <w:i/>
          <w:iCs/>
          <w:spacing w:val="-2"/>
          <w:cs/>
        </w:rPr>
        <w:t>ความรับผิดชอบของผู้สอบบัญชีต่อการตรวจสอบงบการเงินที่แสดงเงินลงทุนตามวิธีส่วนได้เสียแล</w:t>
      </w:r>
      <w:r w:rsidRPr="00DC4558">
        <w:rPr>
          <w:rFonts w:ascii="Angsana New" w:hAnsi="Angsana New" w:hint="cs"/>
          <w:i/>
          <w:iCs/>
          <w:spacing w:val="-2"/>
          <w:cs/>
        </w:rPr>
        <w:t>ะ</w:t>
      </w:r>
      <w:r>
        <w:rPr>
          <w:rFonts w:ascii="Angsana New" w:hAnsi="Angsana New"/>
          <w:i/>
          <w:iCs/>
          <w:spacing w:val="-2"/>
          <w:cs/>
        </w:rPr>
        <w:t>งบการเงินเฉพาะกิจกา</w:t>
      </w:r>
      <w:r>
        <w:rPr>
          <w:rFonts w:ascii="Angsana New" w:hAnsi="Angsana New" w:hint="cs"/>
          <w:i/>
          <w:iCs/>
          <w:spacing w:val="-2"/>
          <w:cs/>
          <w:lang w:val="en-US"/>
        </w:rPr>
        <w:t>รใ</w:t>
      </w:r>
      <w:r w:rsidRPr="00DC4558">
        <w:rPr>
          <w:rFonts w:ascii="Angsana New" w:hAnsi="Angsana New"/>
          <w:spacing w:val="-2"/>
          <w:cs/>
        </w:rPr>
        <w:t>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ที่แสดงเงินลงทุนตามวิธีส่วนได้เสีย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C722F5" w:rsidRPr="00C722F5" w:rsidRDefault="00C722F5" w:rsidP="00797CA7">
      <w:pPr>
        <w:pStyle w:val="a1"/>
        <w:tabs>
          <w:tab w:val="clear" w:pos="1080"/>
        </w:tabs>
        <w:jc w:val="thaiDistribute"/>
        <w:rPr>
          <w:rFonts w:ascii="Angsana New" w:hAnsi="Angsana New" w:hint="cs"/>
          <w:spacing w:val="-2"/>
          <w:lang w:val="en-US"/>
        </w:rPr>
      </w:pPr>
    </w:p>
    <w:p w:rsidR="00797CA7" w:rsidRPr="00D0412E" w:rsidRDefault="00797CA7" w:rsidP="00797CA7">
      <w:pPr>
        <w:pStyle w:val="a1"/>
        <w:tabs>
          <w:tab w:val="clear" w:pos="1080"/>
        </w:tabs>
        <w:jc w:val="thaiDistribute"/>
        <w:rPr>
          <w:rFonts w:ascii="Angsana New" w:hAnsi="Angsana New"/>
          <w:i/>
          <w:iCs/>
          <w:cs/>
        </w:rPr>
        <w:sectPr w:rsidR="00797CA7" w:rsidRPr="00D0412E" w:rsidSect="00C722F5">
          <w:pgSz w:w="11909" w:h="16834" w:code="9"/>
          <w:pgMar w:top="691" w:right="1152" w:bottom="720" w:left="1152" w:header="720" w:footer="720" w:gutter="0"/>
          <w:cols w:space="720"/>
          <w:docGrid w:linePitch="245"/>
        </w:sectPr>
      </w:pPr>
    </w:p>
    <w:p w:rsidR="004E00F7" w:rsidRPr="00D0412E" w:rsidRDefault="004E00F7" w:rsidP="004E00F7">
      <w:pPr>
        <w:jc w:val="thaiDistribute"/>
        <w:rPr>
          <w:rFonts w:ascii="Angsana New" w:eastAsia="Batang" w:hAnsi="Angsana New"/>
          <w:i/>
          <w:iCs/>
          <w:sz w:val="30"/>
          <w:szCs w:val="30"/>
          <w:cs/>
          <w:lang w:val="th-TH"/>
        </w:rPr>
      </w:pPr>
      <w:r w:rsidRPr="00D0412E">
        <w:rPr>
          <w:rFonts w:ascii="Angsana New" w:eastAsia="Batang" w:hAnsi="Angsana New"/>
          <w:i/>
          <w:iCs/>
          <w:sz w:val="30"/>
          <w:szCs w:val="30"/>
          <w:cs/>
          <w:lang w:val="th-TH"/>
        </w:rPr>
        <w:lastRenderedPageBreak/>
        <w:t>เรื่องสำคัญในการตรวจสอบ</w:t>
      </w:r>
    </w:p>
    <w:p w:rsidR="004E00F7" w:rsidRPr="00797CA7" w:rsidRDefault="004E00F7" w:rsidP="004E00F7">
      <w:pPr>
        <w:jc w:val="thaiDistribute"/>
        <w:rPr>
          <w:rFonts w:ascii="Angsana New" w:eastAsia="Calibri" w:hAnsi="Angsana New"/>
          <w:sz w:val="6"/>
          <w:szCs w:val="6"/>
        </w:rPr>
      </w:pPr>
    </w:p>
    <w:p w:rsidR="004E00F7" w:rsidRPr="00D0412E" w:rsidRDefault="004E00F7" w:rsidP="004E00F7">
      <w:pPr>
        <w:pStyle w:val="a1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D0412E">
        <w:rPr>
          <w:rFonts w:ascii="Angsana New" w:hAnsi="Angsana New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ที่แสดงเงินลงทุนตามวิธีส่วนได้เสีย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ที่แสดงเงินลงทุนตามวิธีส่วนได้เสีย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4E00F7" w:rsidRPr="00797CA7" w:rsidRDefault="004E00F7" w:rsidP="004E00F7">
      <w:pPr>
        <w:autoSpaceDE w:val="0"/>
        <w:autoSpaceDN w:val="0"/>
        <w:adjustRightInd w:val="0"/>
        <w:jc w:val="thaiDistribute"/>
        <w:rPr>
          <w:rFonts w:ascii="Angsana New" w:hAnsi="Angsana New"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3"/>
        <w:gridCol w:w="4992"/>
      </w:tblGrid>
      <w:tr w:rsidR="00CB1534" w:rsidRPr="00D0412E" w:rsidTr="0012512A">
        <w:tc>
          <w:tcPr>
            <w:tcW w:w="9738" w:type="dxa"/>
            <w:gridSpan w:val="2"/>
            <w:shd w:val="clear" w:color="auto" w:fill="auto"/>
          </w:tcPr>
          <w:p w:rsidR="004E00F7" w:rsidRPr="00D0412E" w:rsidRDefault="00D87BFA" w:rsidP="00CB153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มูลค่าของ</w:t>
            </w:r>
            <w:r w:rsidR="0095569C" w:rsidRPr="00D0412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</w:tr>
      <w:tr w:rsidR="00CB1534" w:rsidRPr="00D0412E" w:rsidTr="0012512A">
        <w:tc>
          <w:tcPr>
            <w:tcW w:w="9738" w:type="dxa"/>
            <w:gridSpan w:val="2"/>
            <w:shd w:val="clear" w:color="auto" w:fill="auto"/>
          </w:tcPr>
          <w:p w:rsidR="004E00F7" w:rsidRPr="00D0412E" w:rsidRDefault="004E00F7" w:rsidP="00C904D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412E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D87BFA" w:rsidRPr="00D0412E">
              <w:rPr>
                <w:rFonts w:ascii="Angsana New" w:hAnsi="Angsana New"/>
                <w:sz w:val="30"/>
                <w:szCs w:val="30"/>
                <w:cs/>
              </w:rPr>
              <w:t>ประกอบงบการเงินข้อ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87BFA" w:rsidRPr="00D0412E">
              <w:rPr>
                <w:rFonts w:ascii="Angsana New" w:hAnsi="Angsana New"/>
                <w:sz w:val="30"/>
                <w:szCs w:val="30"/>
              </w:rPr>
              <w:t>3</w:t>
            </w:r>
            <w:r w:rsidR="005D2413" w:rsidRPr="00D0412E">
              <w:rPr>
                <w:rFonts w:ascii="Angsana New" w:hAnsi="Angsana New"/>
                <w:sz w:val="30"/>
                <w:szCs w:val="30"/>
                <w:cs/>
              </w:rPr>
              <w:t xml:space="preserve"> (จ)</w:t>
            </w:r>
            <w:r w:rsidR="00D87BFA" w:rsidRPr="00D041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87BFA" w:rsidRPr="00D0412E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C904DB">
              <w:rPr>
                <w:rFonts w:ascii="Angsana New" w:hAnsi="Angsana New"/>
                <w:sz w:val="30"/>
                <w:szCs w:val="30"/>
              </w:rPr>
              <w:t>9</w:t>
            </w:r>
            <w:r w:rsidRPr="00D0412E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ของงบการเงินที่แสดงเงินลงทุนตามวิธีส่วนได้เสียและงบการเงินเฉพาะกิจการ </w:t>
            </w:r>
          </w:p>
        </w:tc>
      </w:tr>
      <w:tr w:rsidR="00CB1534" w:rsidRPr="00D0412E" w:rsidTr="0012512A">
        <w:tc>
          <w:tcPr>
            <w:tcW w:w="4675" w:type="dxa"/>
            <w:shd w:val="clear" w:color="auto" w:fill="auto"/>
          </w:tcPr>
          <w:p w:rsidR="004E00F7" w:rsidRPr="00D0412E" w:rsidRDefault="004E00F7" w:rsidP="00CB153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63" w:type="dxa"/>
            <w:shd w:val="clear" w:color="auto" w:fill="auto"/>
          </w:tcPr>
          <w:p w:rsidR="004E00F7" w:rsidRPr="00D0412E" w:rsidRDefault="004E00F7" w:rsidP="00CB153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847B9" w:rsidRPr="00D0412E" w:rsidTr="0012512A">
        <w:trPr>
          <w:trHeight w:val="9487"/>
        </w:trPr>
        <w:tc>
          <w:tcPr>
            <w:tcW w:w="4675" w:type="dxa"/>
          </w:tcPr>
          <w:p w:rsidR="00797CA7" w:rsidRPr="00D0412E" w:rsidRDefault="00797CA7" w:rsidP="00797CA7">
            <w:pPr>
              <w:pStyle w:val="BodyText"/>
              <w:spacing w:after="0"/>
              <w:jc w:val="thaiDistribute"/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</w:pPr>
            <w:r w:rsidRPr="00D0412E"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  <w:t>สินค้าคงเหลือของบริษัทมีจำนวนเงินที่เป็นสาระสำคัญต่องบการเงิน ซึ่งวัดมูลค่าด้วยราคาทุนหรือมูลค่าสุทธิที่จะได้รับแล้วแต่ราคาใดจะต่ำกว่า เนื่องจากเป็นสินค้าแฟชั่นที่มีการแข่งขันสูงและมีการเปลี่ยนแปลงความนิยมอย่างรวดเร็ว ดังนั้นบริษัทจึงมีความเสี่ยงที่สินค้าคงเหลือจะแสดงมูลค่าสูงเกินกว่ามูลค่าสุทธิที่จะได้รับ จากการลดมูลค่าและการล้าสมัยของสินค้าคงเหลือ บริษัท</w:t>
            </w:r>
            <w:r w:rsidRPr="00D0412E">
              <w:rPr>
                <w:rFonts w:ascii="Angsana New" w:eastAsia="Batang" w:hAnsi="Angsana New"/>
                <w:spacing w:val="-6"/>
                <w:sz w:val="30"/>
                <w:szCs w:val="30"/>
                <w:cs/>
                <w:lang w:val="th-TH"/>
              </w:rPr>
              <w:t xml:space="preserve">พิจารณาประมาณการมูลค่าสินค้าคงเหลือลดลงและสินค้าล้าสมัย </w:t>
            </w:r>
            <w:r w:rsidRPr="00D0412E"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  <w:t>ซึ่งมีการใช้ดุลยพินิจในการประมาณการโดยฝ่ายบริหาร ดังนั้น ข้าพเจ้าพิจารณาว่าเรื่องดังกล่าวเป็นเรื่องสำคัญ</w:t>
            </w:r>
          </w:p>
          <w:p w:rsidR="006847B9" w:rsidRPr="00D0412E" w:rsidRDefault="006847B9" w:rsidP="006847B9">
            <w:pPr>
              <w:spacing w:after="120"/>
              <w:ind w:right="93"/>
              <w:jc w:val="thaiDistribute"/>
              <w:outlineLvl w:val="0"/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063" w:type="dxa"/>
          </w:tcPr>
          <w:p w:rsidR="00797CA7" w:rsidRPr="00D0412E" w:rsidRDefault="00797CA7" w:rsidP="00797CA7">
            <w:pPr>
              <w:pStyle w:val="BodyText"/>
              <w:spacing w:after="0"/>
              <w:jc w:val="thaiDistribute"/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</w:pPr>
            <w:r w:rsidRPr="00D0412E"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  <w:t>ข้าพเจ้ากำหนดวิธีการตรวจสอบเพื่อประเมินความเหมาะสมของการพิจารณามูลค่าของสินค้าคงเหลือและสินค้าล้าสมัยรวมถึง</w:t>
            </w:r>
          </w:p>
          <w:p w:rsidR="00797CA7" w:rsidRPr="00D0412E" w:rsidRDefault="00797CA7" w:rsidP="00797CA7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</w:pPr>
            <w:r w:rsidRPr="00D0412E"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  <w:t>การทำความเข้าใจเกี่ยวกับนโยบายและวิธีการที่ฝ่ายบริหารของบริษัทใช้ในการประมาณการการลดลงของมูลค่าสินค้าคงเหลือ</w:t>
            </w:r>
          </w:p>
          <w:p w:rsidR="00797CA7" w:rsidRPr="00D0412E" w:rsidRDefault="00797CA7" w:rsidP="00797CA7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</w:pPr>
            <w:r w:rsidRPr="00D0412E"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  <w:t>การสุ่มเลือกตัวอย่างรายการในรายงานอายุสินค้าคงเหลือ เพื่อพิจารณาว่ารายการสินค้าคงเหลือดังกล่าวมีการจัดประเภทในแต่ละช่วงอายุอย่างเหมาะสมหรือไม่</w:t>
            </w:r>
          </w:p>
          <w:p w:rsidR="00797CA7" w:rsidRPr="00D0412E" w:rsidRDefault="00797CA7" w:rsidP="00797CA7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</w:pPr>
            <w:r w:rsidRPr="00D0412E"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  <w:t>การสุ่มตัวอย่างทดสอบมูลค่าสุทธิที่จะได้รับของสินค้าคงเหลือ กับเอกสารการขายภายหลังวันที่สิ้นปีว่า</w:t>
            </w:r>
            <w:r w:rsidRPr="00D0412E">
              <w:rPr>
                <w:rFonts w:ascii="Angsana New" w:eastAsia="Batang" w:hAnsi="Angsana New"/>
                <w:sz w:val="30"/>
                <w:szCs w:val="30"/>
                <w:cs/>
              </w:rPr>
              <w:t>มี</w:t>
            </w:r>
            <w:r w:rsidRPr="00D0412E"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  <w:t>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มูลค่าสินค้าคงเหลืออย่างเหมาะสมและเพียงพอหรือไม่</w:t>
            </w:r>
          </w:p>
          <w:p w:rsidR="00797CA7" w:rsidRDefault="00797CA7" w:rsidP="00797CA7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</w:pPr>
            <w:r w:rsidRPr="00D0412E"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  <w:t>พิจารณาความถูกต้องของการประมาณการมูลค่าลดลงของสินค้าคงเหลือในอดีตเพื่อประเมินความเหมาะสมของการตั้งสมมติฐานที่ใช้ในปีปัจจุบัน และประเมินความสมเหตุสมผลของสมมติฐานที่ฝ่ายบริหารใช้ในการพิจารณาสินค้าที่ค้างนาน และการขายในราคาที่ต่ำกว่าทุน รวมถึงค่าใช้จ่ายในการขายที่เกี่ยวข้องเพื่อพิจารณาความเหมาะสมของการลดลงของมูลค่าสินค้าคงเหลือ</w:t>
            </w:r>
          </w:p>
          <w:p w:rsidR="0012512A" w:rsidRPr="00D0412E" w:rsidRDefault="00797CA7" w:rsidP="00797CA7">
            <w:pPr>
              <w:pStyle w:val="BodyText"/>
              <w:widowControl w:val="0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</w:pPr>
            <w:r w:rsidRPr="0012512A">
              <w:rPr>
                <w:rFonts w:ascii="Angsana New" w:eastAsia="Batang" w:hAnsi="Angsana New"/>
                <w:sz w:val="30"/>
                <w:szCs w:val="30"/>
                <w:cs/>
                <w:lang w:val="th-TH"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:rsidR="0095569C" w:rsidRPr="00D0412E" w:rsidRDefault="0095569C" w:rsidP="0095569C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0412E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:rsidR="0095569C" w:rsidRPr="00D0412E" w:rsidRDefault="0095569C" w:rsidP="0095569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95569C" w:rsidRPr="00D0412E" w:rsidRDefault="0095569C" w:rsidP="0095569C">
      <w:pPr>
        <w:pStyle w:val="a1"/>
        <w:tabs>
          <w:tab w:val="clear" w:pos="1080"/>
        </w:tabs>
        <w:jc w:val="thaiDistribute"/>
        <w:rPr>
          <w:rFonts w:ascii="Angsana New" w:hAnsi="Angsana New"/>
          <w:cs/>
        </w:rPr>
      </w:pPr>
      <w:r w:rsidRPr="00D0412E">
        <w:rPr>
          <w:rFonts w:ascii="Angsana New" w:hAnsi="Angsana New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ที่แสดงเงินลงทุนตามวิธีส่วนได้เสีย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95569C" w:rsidRPr="00D0412E" w:rsidRDefault="0095569C" w:rsidP="0095569C">
      <w:pPr>
        <w:pStyle w:val="a1"/>
        <w:tabs>
          <w:tab w:val="clear" w:pos="1080"/>
        </w:tabs>
        <w:jc w:val="thaiDistribute"/>
        <w:rPr>
          <w:rFonts w:ascii="Angsana New" w:hAnsi="Angsana New"/>
          <w:cs/>
        </w:rPr>
      </w:pPr>
    </w:p>
    <w:p w:rsidR="0095569C" w:rsidRPr="00D0412E" w:rsidRDefault="0095569C" w:rsidP="0095569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D0412E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D0412E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D0412E">
        <w:rPr>
          <w:rFonts w:ascii="Angsana New" w:eastAsia="Calibri" w:hAnsi="Angsana New"/>
          <w:sz w:val="30"/>
          <w:szCs w:val="30"/>
          <w:cs/>
        </w:rPr>
        <w:t>ไม่ครอบคลุมถึง    ข้อมูลอื่นและข้าพเจ้าไม่ได้ให้ความเชื่อมั่นต่อข้อมูลอื่น</w:t>
      </w:r>
      <w:r w:rsidRPr="00D0412E">
        <w:rPr>
          <w:rFonts w:ascii="Angsana New" w:eastAsia="Calibri" w:hAnsi="Angsana New"/>
          <w:sz w:val="30"/>
          <w:szCs w:val="30"/>
        </w:rPr>
        <w:t xml:space="preserve"> </w:t>
      </w:r>
    </w:p>
    <w:p w:rsidR="0095569C" w:rsidRPr="00D0412E" w:rsidRDefault="0095569C" w:rsidP="0095569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:rsidR="0095569C" w:rsidRPr="00D0412E" w:rsidRDefault="0095569C" w:rsidP="0095569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D0412E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D0412E">
        <w:rPr>
          <w:rFonts w:ascii="Angsana New" w:hAnsi="Angsana New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D0412E">
        <w:rPr>
          <w:rFonts w:ascii="Angsana New" w:eastAsia="Calibri" w:hAnsi="Angsana New"/>
          <w:sz w:val="30"/>
          <w:szCs w:val="30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D0412E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D0412E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D0412E">
        <w:rPr>
          <w:rFonts w:ascii="Angsana New" w:eastAsia="Calibri" w:hAnsi="Angsana New"/>
          <w:sz w:val="30"/>
          <w:szCs w:val="30"/>
        </w:rPr>
        <w:t xml:space="preserve"> </w:t>
      </w:r>
      <w:r w:rsidRPr="00D0412E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0412E">
        <w:rPr>
          <w:rFonts w:ascii="Angsana New" w:eastAsia="Calibri" w:hAnsi="Angsana New"/>
          <w:sz w:val="30"/>
          <w:szCs w:val="30"/>
        </w:rPr>
        <w:t xml:space="preserve"> </w:t>
      </w:r>
    </w:p>
    <w:p w:rsidR="0095569C" w:rsidRPr="00D0412E" w:rsidRDefault="0095569C" w:rsidP="0095569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95569C" w:rsidRPr="008944F8" w:rsidRDefault="0095569C" w:rsidP="0095569C">
      <w:pPr>
        <w:jc w:val="thaiDistribute"/>
        <w:rPr>
          <w:rFonts w:ascii="Angsana New" w:eastAsia="Calibri" w:hAnsi="Angsana New"/>
          <w:i/>
          <w:iCs/>
          <w:spacing w:val="-2"/>
          <w:sz w:val="30"/>
          <w:szCs w:val="30"/>
        </w:rPr>
      </w:pPr>
      <w:r w:rsidRPr="008944F8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8944F8">
        <w:rPr>
          <w:rFonts w:ascii="Angsana New" w:hAnsi="Angsana New"/>
          <w:i/>
          <w:iCs/>
          <w:spacing w:val="-2"/>
          <w:sz w:val="30"/>
          <w:szCs w:val="30"/>
          <w:cs/>
        </w:rPr>
        <w:t>ที่แสดงเงินลงทุนตามวิธีส่วนได้เสียและ</w:t>
      </w:r>
      <w:r w:rsidR="00950770">
        <w:rPr>
          <w:rFonts w:ascii="Angsana New" w:hAnsi="Angsana New"/>
          <w:i/>
          <w:iCs/>
          <w:spacing w:val="-2"/>
          <w:sz w:val="30"/>
          <w:szCs w:val="30"/>
        </w:rPr>
        <w:br/>
      </w:r>
      <w:r w:rsidRPr="008944F8">
        <w:rPr>
          <w:rFonts w:ascii="Angsana New" w:hAnsi="Angsana New"/>
          <w:i/>
          <w:iCs/>
          <w:spacing w:val="-2"/>
          <w:sz w:val="30"/>
          <w:szCs w:val="30"/>
          <w:cs/>
        </w:rPr>
        <w:t>งบการเงินเฉพาะกิจการ</w:t>
      </w:r>
    </w:p>
    <w:p w:rsidR="0095569C" w:rsidRPr="00D0412E" w:rsidRDefault="0095569C" w:rsidP="0095569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95569C" w:rsidRPr="008944F8" w:rsidRDefault="0095569C" w:rsidP="0095569C">
      <w:pPr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8944F8">
        <w:rPr>
          <w:rFonts w:ascii="Angsana New" w:eastAsia="Calibri" w:hAnsi="Angsana New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8944F8">
        <w:rPr>
          <w:rFonts w:ascii="Angsana New" w:hAnsi="Angsana New"/>
          <w:spacing w:val="-4"/>
          <w:sz w:val="30"/>
          <w:szCs w:val="30"/>
          <w:cs/>
        </w:rPr>
        <w:t>ที่แสดงเงินลงทุนตามวิธีส่วนได้เสี</w:t>
      </w:r>
      <w:r w:rsidR="008944F8" w:rsidRPr="008944F8">
        <w:rPr>
          <w:rFonts w:ascii="Angsana New" w:hAnsi="Angsana New"/>
          <w:spacing w:val="-4"/>
          <w:sz w:val="30"/>
          <w:szCs w:val="30"/>
          <w:cs/>
        </w:rPr>
        <w:t>ยและงบการเงิน</w:t>
      </w:r>
      <w:r w:rsidRPr="008944F8">
        <w:rPr>
          <w:rFonts w:ascii="Angsana New" w:hAnsi="Angsana New"/>
          <w:spacing w:val="-4"/>
          <w:sz w:val="30"/>
          <w:szCs w:val="30"/>
          <w:cs/>
        </w:rPr>
        <w:t>เฉพาะกิจการ</w:t>
      </w:r>
      <w:r w:rsidRPr="008944F8">
        <w:rPr>
          <w:rFonts w:ascii="Angsana New" w:eastAsia="Calibri" w:hAnsi="Angsana New"/>
          <w:spacing w:val="-4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8944F8">
        <w:rPr>
          <w:rFonts w:ascii="Angsana New" w:hAnsi="Angsana New"/>
          <w:spacing w:val="-4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8944F8">
        <w:rPr>
          <w:rFonts w:ascii="Angsana New" w:eastAsia="Calibri" w:hAnsi="Angsana New"/>
          <w:spacing w:val="-4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227605" w:rsidRPr="00D0412E" w:rsidRDefault="00227605" w:rsidP="0095569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95569C" w:rsidRPr="00D0412E" w:rsidRDefault="0095569C" w:rsidP="0095569C">
      <w:pPr>
        <w:jc w:val="thaiDistribute"/>
        <w:rPr>
          <w:rFonts w:ascii="Angsana New" w:eastAsia="Calibri" w:hAnsi="Angsana New"/>
          <w:sz w:val="30"/>
          <w:szCs w:val="30"/>
        </w:rPr>
      </w:pPr>
      <w:r w:rsidRPr="00D0412E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D0412E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="00687D13" w:rsidRPr="00D0412E">
        <w:rPr>
          <w:rFonts w:ascii="Angsana New" w:eastAsia="Calibri" w:hAnsi="Angsana New"/>
          <w:sz w:val="30"/>
          <w:szCs w:val="30"/>
        </w:rPr>
        <w:t xml:space="preserve"> </w:t>
      </w:r>
      <w:r w:rsidRPr="00D0412E">
        <w:rPr>
          <w:rFonts w:ascii="Angsana New" w:eastAsia="Calibri" w:hAnsi="Angsana New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950770">
        <w:rPr>
          <w:rFonts w:ascii="Angsana New" w:eastAsia="Calibri" w:hAnsi="Angsana New"/>
          <w:sz w:val="30"/>
          <w:szCs w:val="30"/>
        </w:rPr>
        <w:t xml:space="preserve"> </w:t>
      </w:r>
      <w:r w:rsidRPr="00D0412E">
        <w:rPr>
          <w:rFonts w:ascii="Angsana New" w:eastAsia="Calibri" w:hAnsi="Angsana New"/>
          <w:sz w:val="30"/>
          <w:szCs w:val="30"/>
          <w:cs/>
        </w:rPr>
        <w:t>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:rsidR="005D2413" w:rsidRPr="00D0412E" w:rsidRDefault="005D2413" w:rsidP="0095569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95569C" w:rsidRPr="00D0412E" w:rsidRDefault="0095569C" w:rsidP="0095569C">
      <w:pPr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D0412E">
        <w:rPr>
          <w:rFonts w:ascii="Angsana New" w:hAnsi="Angsana New"/>
          <w:sz w:val="30"/>
          <w:szCs w:val="30"/>
          <w:cs/>
        </w:rPr>
        <w:t>บริษัท</w:t>
      </w:r>
    </w:p>
    <w:p w:rsidR="0095569C" w:rsidRPr="00D0412E" w:rsidRDefault="0095569C" w:rsidP="0095569C">
      <w:pPr>
        <w:jc w:val="thaiDistribute"/>
        <w:rPr>
          <w:rFonts w:ascii="Angsana New" w:hAnsi="Angsana New"/>
          <w:sz w:val="30"/>
          <w:szCs w:val="30"/>
        </w:rPr>
      </w:pPr>
    </w:p>
    <w:p w:rsidR="005D2413" w:rsidRPr="00D0412E" w:rsidRDefault="005D2413" w:rsidP="0095569C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5D2413" w:rsidRPr="00D0412E" w:rsidRDefault="005D2413" w:rsidP="0095569C">
      <w:pPr>
        <w:jc w:val="thaiDistribute"/>
        <w:rPr>
          <w:rFonts w:ascii="Angsana New" w:hAnsi="Angsana New"/>
          <w:sz w:val="30"/>
          <w:szCs w:val="30"/>
        </w:rPr>
      </w:pPr>
    </w:p>
    <w:p w:rsidR="006847B9" w:rsidRDefault="006847B9" w:rsidP="0095569C">
      <w:pPr>
        <w:jc w:val="thaiDistribute"/>
        <w:rPr>
          <w:rFonts w:ascii="Angsana New" w:hAnsi="Angsana New"/>
          <w:sz w:val="30"/>
          <w:szCs w:val="30"/>
        </w:rPr>
      </w:pPr>
    </w:p>
    <w:p w:rsidR="009577E0" w:rsidRDefault="009577E0" w:rsidP="0095569C">
      <w:pPr>
        <w:jc w:val="thaiDistribute"/>
        <w:rPr>
          <w:rFonts w:ascii="Angsana New" w:hAnsi="Angsana New"/>
          <w:sz w:val="30"/>
          <w:szCs w:val="30"/>
        </w:rPr>
      </w:pPr>
    </w:p>
    <w:p w:rsidR="009577E0" w:rsidRPr="00D0412E" w:rsidRDefault="009577E0" w:rsidP="0095569C">
      <w:pPr>
        <w:jc w:val="thaiDistribute"/>
        <w:rPr>
          <w:rFonts w:ascii="Angsana New" w:hAnsi="Angsana New"/>
          <w:sz w:val="30"/>
          <w:szCs w:val="30"/>
        </w:rPr>
      </w:pPr>
    </w:p>
    <w:p w:rsidR="005C55AB" w:rsidRDefault="005C55AB" w:rsidP="0095569C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97CA7" w:rsidRPr="00797CA7" w:rsidRDefault="00797CA7" w:rsidP="0095569C">
      <w:pPr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95569C" w:rsidRPr="00D0412E" w:rsidRDefault="0095569C" w:rsidP="0095569C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0412E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เฉพาะกิจการ</w:t>
      </w:r>
    </w:p>
    <w:p w:rsidR="0095569C" w:rsidRPr="00D0412E" w:rsidRDefault="0095569C" w:rsidP="0095569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95569C" w:rsidRPr="00D0412E" w:rsidRDefault="0095569C" w:rsidP="0095569C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D0412E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0412E">
        <w:rPr>
          <w:rFonts w:ascii="Angsana New" w:hAnsi="Angsana New"/>
          <w:sz w:val="30"/>
          <w:szCs w:val="30"/>
          <w:cs/>
        </w:rPr>
        <w:t>ที่แสดงเงินลงทุน</w:t>
      </w:r>
      <w:r w:rsidR="00687D13" w:rsidRPr="00D0412E">
        <w:rPr>
          <w:rFonts w:ascii="Angsana New" w:hAnsi="Angsana New"/>
          <w:sz w:val="30"/>
          <w:szCs w:val="30"/>
        </w:rPr>
        <w:t xml:space="preserve">           </w:t>
      </w:r>
      <w:r w:rsidRPr="00D0412E">
        <w:rPr>
          <w:rFonts w:ascii="Angsana New" w:hAnsi="Angsana New"/>
          <w:sz w:val="30"/>
          <w:szCs w:val="30"/>
          <w:cs/>
        </w:rPr>
        <w:t>ตามวิธีส่วนได้เสียและงบการเงินเฉพาะกิจการ</w:t>
      </w:r>
      <w:r w:rsidRPr="00D0412E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="00687D13" w:rsidRPr="00D0412E">
        <w:rPr>
          <w:rFonts w:ascii="Angsana New" w:eastAsia="Calibri" w:hAnsi="Angsana New"/>
          <w:sz w:val="30"/>
          <w:szCs w:val="30"/>
        </w:rPr>
        <w:t xml:space="preserve">         </w:t>
      </w:r>
      <w:r w:rsidRPr="00D0412E">
        <w:rPr>
          <w:rFonts w:ascii="Angsana New" w:eastAsia="Calibri" w:hAnsi="Angsana New"/>
          <w:sz w:val="30"/>
          <w:szCs w:val="30"/>
          <w:cs/>
        </w:rPr>
        <w:t>ตามมาตรฐานการสอบบัญชีจะสามารถตรวจพบข้อมูลที่ขัดต่อข้อเท็จจริงอัน</w:t>
      </w:r>
      <w:r w:rsidR="00687D13" w:rsidRPr="00D0412E">
        <w:rPr>
          <w:rFonts w:ascii="Angsana New" w:eastAsia="Calibri" w:hAnsi="Angsana New"/>
          <w:sz w:val="30"/>
          <w:szCs w:val="30"/>
          <w:cs/>
        </w:rPr>
        <w:t>เป็นสาระสำคัญที่มีอยู่ได้เสมอไป</w:t>
      </w:r>
      <w:r w:rsidR="00687D13" w:rsidRPr="00D0412E">
        <w:rPr>
          <w:rFonts w:ascii="Angsana New" w:eastAsia="Calibri" w:hAnsi="Angsana New"/>
          <w:sz w:val="30"/>
          <w:szCs w:val="30"/>
        </w:rPr>
        <w:t xml:space="preserve"> </w:t>
      </w:r>
      <w:r w:rsidRPr="00D0412E">
        <w:rPr>
          <w:rFonts w:ascii="Angsana New" w:eastAsia="Calibri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</w:t>
      </w:r>
      <w:r w:rsidR="00687D13" w:rsidRPr="00D0412E">
        <w:rPr>
          <w:rFonts w:ascii="Angsana New" w:eastAsia="Calibri" w:hAnsi="Angsana New"/>
          <w:sz w:val="30"/>
          <w:szCs w:val="30"/>
        </w:rPr>
        <w:t xml:space="preserve">  </w:t>
      </w:r>
      <w:r w:rsidRPr="00D0412E">
        <w:rPr>
          <w:rFonts w:ascii="Angsana New" w:eastAsia="Calibri" w:hAnsi="Angsana New"/>
          <w:sz w:val="30"/>
          <w:szCs w:val="30"/>
          <w:cs/>
        </w:rPr>
        <w:t>ที่ขัดต่อข้อเท็จจริงแต่ละรายการหรือทุกรายการรวมกันจะมีผ</w:t>
      </w:r>
      <w:r w:rsidRPr="00D0412E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ที่แสดงเงินลงทุนตามวิธีส่วนได้เสียและงบการเงินเฉพาะกิจการเหล่านี้</w:t>
      </w:r>
    </w:p>
    <w:p w:rsidR="0095569C" w:rsidRPr="00D0412E" w:rsidRDefault="0095569C" w:rsidP="0095569C">
      <w:pPr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rtl/>
          <w:cs/>
        </w:rPr>
        <w:t xml:space="preserve"> </w:t>
      </w:r>
    </w:p>
    <w:p w:rsidR="0095569C" w:rsidRPr="00D0412E" w:rsidRDefault="0095569C" w:rsidP="0095569C">
      <w:pPr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95569C" w:rsidRPr="00D0412E" w:rsidRDefault="0095569C" w:rsidP="0095569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0412E">
        <w:rPr>
          <w:rFonts w:ascii="Angsana New" w:hAnsi="Angsana New"/>
          <w:sz w:val="30"/>
          <w:szCs w:val="30"/>
          <w:cs/>
        </w:rPr>
        <w:t>ที่แสดง</w:t>
      </w:r>
      <w:r w:rsidR="005C55AB">
        <w:rPr>
          <w:rFonts w:ascii="Angsana New" w:hAnsi="Angsana New"/>
          <w:sz w:val="30"/>
          <w:szCs w:val="30"/>
        </w:rPr>
        <w:br/>
      </w:r>
      <w:r w:rsidRPr="00D0412E">
        <w:rPr>
          <w:rFonts w:ascii="Angsana New" w:hAnsi="Angsana New"/>
          <w:sz w:val="30"/>
          <w:szCs w:val="30"/>
          <w:cs/>
        </w:rPr>
        <w:t>เงินลงทุนตามวิธีส่วนได้เสียและงบการเงินเฉพาะกิจการ</w:t>
      </w:r>
      <w:r w:rsidRPr="00D0412E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0412E">
        <w:rPr>
          <w:rFonts w:ascii="Angsana New" w:hAnsi="Angsana New"/>
          <w:sz w:val="30"/>
          <w:szCs w:val="30"/>
          <w:cs/>
        </w:rPr>
        <w:t>ายใน</w:t>
      </w:r>
    </w:p>
    <w:p w:rsidR="0095569C" w:rsidRPr="00D0412E" w:rsidRDefault="0095569C" w:rsidP="0095569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687D13" w:rsidRPr="00D0412E">
        <w:rPr>
          <w:rFonts w:ascii="Angsana New" w:eastAsia="Calibri" w:hAnsi="Angsana New"/>
          <w:sz w:val="30"/>
          <w:szCs w:val="30"/>
        </w:rPr>
        <w:t xml:space="preserve">    </w:t>
      </w:r>
      <w:r w:rsidRPr="00D0412E">
        <w:rPr>
          <w:rFonts w:ascii="Angsana New" w:eastAsia="Calibri" w:hAnsi="Angsana New"/>
          <w:sz w:val="30"/>
          <w:szCs w:val="30"/>
          <w:cs/>
        </w:rPr>
        <w:t>ของ</w:t>
      </w:r>
      <w:r w:rsidRPr="00D0412E">
        <w:rPr>
          <w:rFonts w:ascii="Angsana New" w:hAnsi="Angsana New"/>
          <w:sz w:val="30"/>
          <w:szCs w:val="30"/>
          <w:cs/>
        </w:rPr>
        <w:t>บริษัท</w:t>
      </w:r>
    </w:p>
    <w:p w:rsidR="0062259F" w:rsidRPr="008944F8" w:rsidRDefault="0095569C" w:rsidP="0062259F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0412E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797CA7" w:rsidRPr="00B36EB3" w:rsidRDefault="00797CA7" w:rsidP="00797CA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40" w:hanging="540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B36EB3">
        <w:rPr>
          <w:rFonts w:ascii="Angsana New" w:hAnsi="Angsana New"/>
          <w:spacing w:val="-2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>
        <w:rPr>
          <w:rFonts w:ascii="Angsana New" w:hAnsi="Angsana New"/>
          <w:spacing w:val="-2"/>
          <w:sz w:val="30"/>
          <w:szCs w:val="30"/>
        </w:rPr>
        <w:br/>
      </w:r>
      <w:r w:rsidRPr="00B36EB3">
        <w:rPr>
          <w:rFonts w:ascii="Angsana New" w:hAnsi="Angsana New"/>
          <w:spacing w:val="-2"/>
          <w:sz w:val="30"/>
          <w:szCs w:val="30"/>
          <w:cs/>
        </w:rPr>
        <w:t>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</w:t>
      </w:r>
      <w:r w:rsidRPr="00B36EB3">
        <w:rPr>
          <w:rFonts w:ascii="Angsana New" w:hAnsi="Angsana New" w:hint="cs"/>
          <w:spacing w:val="-2"/>
          <w:sz w:val="30"/>
          <w:szCs w:val="30"/>
          <w:cs/>
        </w:rPr>
        <w:t>ข้าพเจ้า</w:t>
      </w:r>
      <w:r w:rsidRPr="00B36EB3">
        <w:rPr>
          <w:rFonts w:ascii="Angsana New" w:hAnsi="Angsana New"/>
          <w:spacing w:val="-2"/>
          <w:sz w:val="30"/>
          <w:szCs w:val="30"/>
          <w:cs/>
        </w:rPr>
        <w:t>โดยให้ข้อสังเกตถึง</w:t>
      </w:r>
      <w:r>
        <w:rPr>
          <w:rFonts w:ascii="Angsana New" w:hAnsi="Angsana New"/>
          <w:spacing w:val="-2"/>
          <w:sz w:val="30"/>
          <w:szCs w:val="30"/>
        </w:rPr>
        <w:br/>
      </w:r>
      <w:r w:rsidRPr="00B36EB3">
        <w:rPr>
          <w:rFonts w:ascii="Angsana New" w:hAnsi="Angsana New"/>
          <w:spacing w:val="-2"/>
          <w:sz w:val="30"/>
          <w:szCs w:val="30"/>
          <w:cs/>
        </w:rPr>
        <w:t>การเปิดเผยข้อมูลในงบการเงินที่แสดงเงินลงทุนตามวิธีส่วนได้เสียและงบการเงินเฉพาะกิจการที่เกี่ยวข้อง หรือถ้า</w:t>
      </w:r>
      <w:r>
        <w:rPr>
          <w:rFonts w:ascii="Angsana New" w:hAnsi="Angsana New"/>
          <w:spacing w:val="-2"/>
          <w:sz w:val="30"/>
          <w:szCs w:val="30"/>
        </w:rPr>
        <w:br/>
      </w:r>
      <w:r w:rsidRPr="00B36EB3">
        <w:rPr>
          <w:rFonts w:ascii="Angsana New" w:hAnsi="Angsana New"/>
          <w:spacing w:val="-2"/>
          <w:sz w:val="30"/>
          <w:szCs w:val="30"/>
          <w:cs/>
        </w:rPr>
        <w:t>การเปิดเผยข้อมูล</w:t>
      </w:r>
      <w:r w:rsidRPr="00B36EB3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Pr="00B36EB3">
        <w:rPr>
          <w:rFonts w:ascii="Angsana New" w:hAnsi="Angsana New"/>
          <w:spacing w:val="-2"/>
          <w:sz w:val="30"/>
          <w:szCs w:val="30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>
        <w:rPr>
          <w:rFonts w:ascii="Angsana New" w:hAnsi="Angsana New"/>
          <w:spacing w:val="-2"/>
          <w:sz w:val="30"/>
          <w:szCs w:val="30"/>
        </w:rPr>
        <w:br/>
      </w:r>
      <w:r w:rsidRPr="00B36EB3">
        <w:rPr>
          <w:rFonts w:ascii="Angsana New" w:hAnsi="Angsana New"/>
          <w:spacing w:val="-2"/>
          <w:sz w:val="30"/>
          <w:szCs w:val="30"/>
          <w:cs/>
        </w:rPr>
        <w:t xml:space="preserve">ในอนาคตอาจเป็นเหตุให้บริษัทต้องหยุดการดำเนินงานต่อเนื่อง </w:t>
      </w:r>
    </w:p>
    <w:p w:rsidR="00797CA7" w:rsidRDefault="00797CA7" w:rsidP="0079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:rsidR="00797CA7" w:rsidRPr="00797CA7" w:rsidRDefault="00797CA7" w:rsidP="00797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20"/>
          <w:szCs w:val="20"/>
        </w:rPr>
      </w:pPr>
    </w:p>
    <w:p w:rsidR="0095569C" w:rsidRPr="00D0412E" w:rsidRDefault="0095569C" w:rsidP="0095569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ที่แสดงเงินลงทุนตามวิธีส่วนได้เสียและงบการเงินเฉพาะกิจการโดยรวม รวมถึงการเปิดเผย</w:t>
      </w:r>
      <w:r w:rsidR="00466A96">
        <w:rPr>
          <w:rFonts w:ascii="Angsana New" w:hAnsi="Angsana New" w:hint="cs"/>
          <w:sz w:val="30"/>
          <w:szCs w:val="30"/>
          <w:cs/>
        </w:rPr>
        <w:t>ข้อมูล</w:t>
      </w:r>
      <w:r w:rsidRPr="00D0412E">
        <w:rPr>
          <w:rFonts w:ascii="Angsana New" w:hAnsi="Angsana New"/>
          <w:sz w:val="30"/>
          <w:szCs w:val="30"/>
          <w:cs/>
        </w:rPr>
        <w:t>ว่างบการเงินที่แสดงเงินลงทุนตามวิธีส่วนได้เสียและงบการเงินเฉพาะกิจการแสดงรายการและเหตุการณ์ในรูปแบบที่ทำให้มีการนำ</w:t>
      </w:r>
      <w:r w:rsidR="00466A96">
        <w:rPr>
          <w:rFonts w:ascii="Angsana New" w:hAnsi="Angsana New"/>
          <w:sz w:val="30"/>
          <w:szCs w:val="30"/>
          <w:cs/>
        </w:rPr>
        <w:t>เสนอข้อมูลโดยถูกต้องตามที่ควรหรือไม่</w:t>
      </w:r>
    </w:p>
    <w:p w:rsidR="00797CA7" w:rsidRPr="004305ED" w:rsidRDefault="00797CA7" w:rsidP="00797CA7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4305ED">
        <w:rPr>
          <w:rFonts w:ascii="Angsana New" w:hAnsi="Angsana New"/>
          <w:color w:val="000000"/>
          <w:sz w:val="30"/>
          <w:szCs w:val="30"/>
          <w:cs/>
        </w:rPr>
        <w:t>ได้</w:t>
      </w:r>
      <w:r w:rsidRPr="004305ED">
        <w:rPr>
          <w:rFonts w:ascii="Angsana New" w:hAnsi="Angsana New" w:hint="cs"/>
          <w:color w:val="000000"/>
          <w:sz w:val="30"/>
          <w:szCs w:val="30"/>
          <w:cs/>
        </w:rPr>
        <w:t>รับ</w:t>
      </w:r>
      <w:r w:rsidRPr="004305ED">
        <w:rPr>
          <w:rFonts w:ascii="Angsana New" w:hAnsi="Angsana New"/>
          <w:color w:val="000000"/>
          <w:sz w:val="30"/>
          <w:szCs w:val="30"/>
          <w:cs/>
        </w:rPr>
        <w:t>หลักฐานการสอบบัญชีที่เหมาะสมอย่างเพียงพอ</w:t>
      </w:r>
      <w:r w:rsidRPr="004305ED">
        <w:rPr>
          <w:rFonts w:ascii="Angsana New" w:hAnsi="Angsana New"/>
          <w:sz w:val="30"/>
          <w:szCs w:val="30"/>
          <w:cs/>
        </w:rPr>
        <w:t>เกี่ยวกับข้อมูลทางการเงินของ</w:t>
      </w:r>
      <w:r w:rsidRPr="004305ED">
        <w:rPr>
          <w:rFonts w:ascii="Angsana New" w:hAnsi="Angsana New" w:hint="cs"/>
          <w:sz w:val="30"/>
          <w:szCs w:val="30"/>
          <w:cs/>
        </w:rPr>
        <w:t>เงินลงทุนที่บันทึกตามวิธี</w:t>
      </w:r>
      <w:r w:rsidRPr="004305ED">
        <w:rPr>
          <w:rFonts w:ascii="Angsana New" w:hAnsi="Angsana New"/>
          <w:sz w:val="30"/>
          <w:szCs w:val="30"/>
          <w:cs/>
        </w:rPr>
        <w:br/>
      </w:r>
      <w:r w:rsidRPr="004305ED">
        <w:rPr>
          <w:rFonts w:ascii="Angsana New" w:hAnsi="Angsana New" w:hint="cs"/>
          <w:sz w:val="30"/>
          <w:szCs w:val="30"/>
          <w:cs/>
        </w:rPr>
        <w:t>ส่วนได้เสียของบริษัท</w:t>
      </w:r>
      <w:r w:rsidRPr="004305ED">
        <w:rPr>
          <w:rFonts w:ascii="Angsana New" w:hAnsi="Angsana New"/>
          <w:sz w:val="30"/>
          <w:szCs w:val="30"/>
          <w:cs/>
        </w:rPr>
        <w:t>เพื่อแสดงความเห็นต่องบการเงินที่แสดงเงินลงทุนตามวิธีส่วนได้เสีย</w:t>
      </w:r>
      <w:r w:rsidRPr="004305ED">
        <w:rPr>
          <w:rFonts w:ascii="Angsana New" w:hAnsi="Angsana New"/>
          <w:sz w:val="30"/>
          <w:szCs w:val="30"/>
        </w:rPr>
        <w:t xml:space="preserve"> </w:t>
      </w:r>
      <w:r w:rsidRPr="004305ED">
        <w:rPr>
          <w:rFonts w:ascii="Angsana New" w:hAnsi="Angsana New"/>
          <w:sz w:val="30"/>
          <w:szCs w:val="30"/>
          <w:cs/>
        </w:rPr>
        <w:t>ข้าพเจ้ารับผิดชอบ</w:t>
      </w:r>
      <w:r>
        <w:rPr>
          <w:rFonts w:ascii="Angsana New" w:hAnsi="Angsana New"/>
          <w:sz w:val="30"/>
          <w:szCs w:val="30"/>
          <w:cs/>
        </w:rPr>
        <w:br/>
        <w:t>ต่อ</w:t>
      </w:r>
      <w:r w:rsidRPr="004305ED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4305ED">
        <w:rPr>
          <w:rFonts w:ascii="Angsana New" w:hAnsi="Angsana New"/>
          <w:sz w:val="30"/>
          <w:szCs w:val="30"/>
          <w:cs/>
        </w:rPr>
        <w:t>และการปฏิบัติงานตรวจสอบงบการเงินที่แสดงเงินลงทุนตามวิธี</w:t>
      </w:r>
      <w:r>
        <w:rPr>
          <w:rFonts w:ascii="Angsana New" w:hAnsi="Angsana New"/>
          <w:sz w:val="30"/>
          <w:szCs w:val="30"/>
          <w:cs/>
        </w:rPr>
        <w:br/>
      </w:r>
      <w:r w:rsidRPr="004305ED">
        <w:rPr>
          <w:rFonts w:ascii="Angsana New" w:hAnsi="Angsana New"/>
          <w:sz w:val="30"/>
          <w:szCs w:val="30"/>
          <w:cs/>
        </w:rPr>
        <w:t>ส่วนได้เสี</w:t>
      </w:r>
      <w:r w:rsidRPr="004305ED">
        <w:rPr>
          <w:rFonts w:ascii="Angsana New" w:hAnsi="Angsana New" w:hint="cs"/>
          <w:sz w:val="30"/>
          <w:szCs w:val="30"/>
          <w:cs/>
        </w:rPr>
        <w:t>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305ED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687D13" w:rsidRPr="00D0412E" w:rsidRDefault="00687D13" w:rsidP="00687D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95569C" w:rsidRPr="00D0412E" w:rsidRDefault="0095569C" w:rsidP="0095569C">
      <w:pPr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616ECC" w:rsidRPr="00616ECC">
        <w:rPr>
          <w:rFonts w:ascii="Angsana New" w:eastAsia="Calibri" w:hAnsi="Angsana New"/>
          <w:sz w:val="30"/>
          <w:szCs w:val="30"/>
          <w:cs/>
        </w:rPr>
        <w:t>ในเรื่องต่าง ๆ ที่สำคัญซึ่งรวมถึง</w:t>
      </w:r>
      <w:r w:rsidRPr="00D0412E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616ECC">
        <w:rPr>
          <w:rFonts w:ascii="Angsana New" w:eastAsia="Calibri" w:hAnsi="Angsana New" w:hint="cs"/>
          <w:sz w:val="30"/>
          <w:szCs w:val="30"/>
          <w:cs/>
        </w:rPr>
        <w:t>หาก</w:t>
      </w:r>
      <w:r w:rsidRPr="00D0412E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D0412E">
        <w:rPr>
          <w:rFonts w:ascii="Angsana New" w:hAnsi="Angsana New"/>
          <w:sz w:val="30"/>
          <w:szCs w:val="30"/>
          <w:cs/>
        </w:rPr>
        <w:t>งข้าพเจ้า</w:t>
      </w:r>
    </w:p>
    <w:p w:rsidR="0095569C" w:rsidRPr="00D0412E" w:rsidRDefault="0095569C" w:rsidP="0095569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95569C" w:rsidRPr="00D0412E" w:rsidRDefault="0095569C" w:rsidP="0095569C">
      <w:pPr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687D13" w:rsidRPr="00D0412E">
        <w:rPr>
          <w:rFonts w:ascii="Angsana New" w:eastAsia="Calibri" w:hAnsi="Angsana New"/>
          <w:sz w:val="30"/>
          <w:szCs w:val="30"/>
        </w:rPr>
        <w:t xml:space="preserve">       </w:t>
      </w:r>
      <w:r w:rsidRPr="00D0412E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687D13" w:rsidRPr="00D0412E">
        <w:rPr>
          <w:rFonts w:ascii="Angsana New" w:eastAsia="Calibri" w:hAnsi="Angsana New"/>
          <w:sz w:val="30"/>
          <w:szCs w:val="30"/>
        </w:rPr>
        <w:t xml:space="preserve">     </w:t>
      </w:r>
      <w:r w:rsidRPr="00D0412E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0412E">
        <w:rPr>
          <w:rFonts w:ascii="Angsana New" w:hAnsi="Angsana New"/>
          <w:sz w:val="30"/>
          <w:szCs w:val="30"/>
          <w:cs/>
        </w:rPr>
        <w:t>อิสระ</w:t>
      </w:r>
    </w:p>
    <w:p w:rsidR="0095569C" w:rsidRPr="00D0412E" w:rsidRDefault="0095569C" w:rsidP="0095569C">
      <w:pPr>
        <w:jc w:val="thaiDistribute"/>
        <w:rPr>
          <w:rFonts w:ascii="Angsana New" w:hAnsi="Angsana New"/>
          <w:sz w:val="30"/>
          <w:szCs w:val="30"/>
          <w:rtl/>
          <w:cs/>
        </w:rPr>
      </w:pPr>
    </w:p>
    <w:p w:rsidR="0095569C" w:rsidRPr="00D0412E" w:rsidRDefault="0095569C" w:rsidP="0095569C">
      <w:pPr>
        <w:jc w:val="thaiDistribute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687D13" w:rsidRPr="00D0412E"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D0412E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 w:rsidR="001B44C5">
        <w:rPr>
          <w:rFonts w:ascii="Angsana New" w:hAnsi="Angsana New"/>
          <w:sz w:val="30"/>
          <w:szCs w:val="30"/>
          <w:cs/>
        </w:rPr>
        <w:br/>
      </w:r>
      <w:r w:rsidRPr="00D0412E"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และงบการเงินเฉพาะกิจการในงวดปัจจุบันและกำหนดเป็นเรื่องสำคัญ</w:t>
      </w:r>
      <w:r w:rsidR="00797CA7">
        <w:rPr>
          <w:rFonts w:ascii="Angsana New" w:hAnsi="Angsana New"/>
          <w:sz w:val="30"/>
          <w:szCs w:val="30"/>
        </w:rPr>
        <w:br/>
      </w:r>
      <w:r w:rsidRPr="00D0412E">
        <w:rPr>
          <w:rFonts w:ascii="Angsana New" w:hAnsi="Angsana New"/>
          <w:sz w:val="30"/>
          <w:szCs w:val="30"/>
          <w:cs/>
        </w:rPr>
        <w:t>ในการตรวจสอบ</w:t>
      </w:r>
      <w:r w:rsidR="008944F8">
        <w:rPr>
          <w:rFonts w:ascii="Angsana New" w:hAnsi="Angsana New"/>
          <w:sz w:val="30"/>
          <w:szCs w:val="30"/>
        </w:rPr>
        <w:t xml:space="preserve"> </w:t>
      </w:r>
      <w:r w:rsidRPr="00D0412E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</w:t>
      </w:r>
      <w:r w:rsidR="00797CA7">
        <w:rPr>
          <w:rFonts w:ascii="Angsana New" w:hAnsi="Angsana New"/>
          <w:sz w:val="30"/>
          <w:szCs w:val="30"/>
        </w:rPr>
        <w:br/>
      </w:r>
      <w:r w:rsidRPr="00D0412E">
        <w:rPr>
          <w:rFonts w:ascii="Angsana New" w:hAnsi="Angsana New"/>
          <w:sz w:val="30"/>
          <w:szCs w:val="30"/>
          <w:cs/>
        </w:rPr>
        <w:t>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="00797CA7">
        <w:rPr>
          <w:rFonts w:ascii="Angsana New" w:hAnsi="Angsana New"/>
          <w:sz w:val="30"/>
          <w:szCs w:val="30"/>
        </w:rPr>
        <w:br/>
      </w:r>
      <w:r w:rsidRPr="00D0412E">
        <w:rPr>
          <w:rFonts w:ascii="Angsana New" w:hAnsi="Angsana New"/>
          <w:sz w:val="30"/>
          <w:szCs w:val="30"/>
          <w:cs/>
        </w:rPr>
        <w:t xml:space="preserve">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ED5E40" w:rsidRDefault="00ED5E40" w:rsidP="00774D2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62347B" w:rsidRPr="00D0412E" w:rsidRDefault="0062347B" w:rsidP="00774D2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62259F" w:rsidRPr="00D0412E" w:rsidRDefault="0062259F" w:rsidP="00774D2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62259F" w:rsidRPr="00D0412E" w:rsidRDefault="0062259F" w:rsidP="00774D2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ED5E40" w:rsidRPr="00D0412E" w:rsidRDefault="00ED5E40" w:rsidP="0077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/>
          <w:sz w:val="30"/>
          <w:szCs w:val="30"/>
          <w:cs/>
        </w:rPr>
      </w:pPr>
      <w:r w:rsidRPr="00D0412E">
        <w:rPr>
          <w:rFonts w:ascii="Angsana New" w:hAnsi="Angsana New"/>
          <w:sz w:val="30"/>
          <w:szCs w:val="30"/>
          <w:cs/>
        </w:rPr>
        <w:t>(</w:t>
      </w:r>
      <w:proofErr w:type="spellStart"/>
      <w:r w:rsidR="003A4D3A">
        <w:rPr>
          <w:rFonts w:ascii="Angsana New" w:hAnsi="Angsana New" w:hint="cs"/>
          <w:sz w:val="30"/>
          <w:szCs w:val="30"/>
          <w:cs/>
        </w:rPr>
        <w:t>อรวรรณ</w:t>
      </w:r>
      <w:proofErr w:type="spellEnd"/>
      <w:r w:rsidR="003A4D3A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="003A4D3A">
        <w:rPr>
          <w:rFonts w:ascii="Angsana New" w:hAnsi="Angsana New" w:hint="cs"/>
          <w:sz w:val="30"/>
          <w:szCs w:val="30"/>
          <w:cs/>
        </w:rPr>
        <w:t>ศิ</w:t>
      </w:r>
      <w:proofErr w:type="spellEnd"/>
      <w:r w:rsidR="003A4D3A">
        <w:rPr>
          <w:rFonts w:ascii="Angsana New" w:hAnsi="Angsana New" w:hint="cs"/>
          <w:sz w:val="30"/>
          <w:szCs w:val="30"/>
          <w:cs/>
        </w:rPr>
        <w:t>ริ</w:t>
      </w:r>
      <w:proofErr w:type="spellStart"/>
      <w:r w:rsidR="003A4D3A">
        <w:rPr>
          <w:rFonts w:ascii="Angsana New" w:hAnsi="Angsana New" w:hint="cs"/>
          <w:sz w:val="30"/>
          <w:szCs w:val="30"/>
          <w:cs/>
        </w:rPr>
        <w:t>รัตน</w:t>
      </w:r>
      <w:proofErr w:type="spellEnd"/>
      <w:r w:rsidR="003A4D3A">
        <w:rPr>
          <w:rFonts w:ascii="Angsana New" w:hAnsi="Angsana New" w:hint="cs"/>
          <w:sz w:val="30"/>
          <w:szCs w:val="30"/>
          <w:cs/>
        </w:rPr>
        <w:t>วงศ์</w:t>
      </w:r>
      <w:r w:rsidRPr="00D0412E">
        <w:rPr>
          <w:rFonts w:ascii="Angsana New" w:hAnsi="Angsana New"/>
          <w:sz w:val="30"/>
          <w:szCs w:val="30"/>
          <w:cs/>
        </w:rPr>
        <w:t>)</w:t>
      </w:r>
    </w:p>
    <w:p w:rsidR="00ED5E40" w:rsidRPr="00D0412E" w:rsidRDefault="00ED5E40" w:rsidP="0077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ED5E40" w:rsidRPr="00D0412E" w:rsidRDefault="00ED5E40" w:rsidP="0077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A4D3A">
        <w:rPr>
          <w:rFonts w:ascii="Angsana New" w:hAnsi="Angsana New"/>
          <w:sz w:val="30"/>
          <w:szCs w:val="30"/>
        </w:rPr>
        <w:t>3757</w:t>
      </w:r>
    </w:p>
    <w:p w:rsidR="00ED5E40" w:rsidRPr="00D0412E" w:rsidRDefault="00ED5E40" w:rsidP="0077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/>
          <w:sz w:val="30"/>
          <w:szCs w:val="30"/>
        </w:rPr>
      </w:pPr>
    </w:p>
    <w:p w:rsidR="00ED5E40" w:rsidRPr="00D0412E" w:rsidRDefault="00ED5E40" w:rsidP="0077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D0412E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D0412E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D0412E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D0412E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ED5E40" w:rsidRPr="00D0412E" w:rsidRDefault="00ED5E40" w:rsidP="00ED5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/>
          <w:sz w:val="30"/>
          <w:szCs w:val="30"/>
        </w:rPr>
      </w:pPr>
      <w:r w:rsidRPr="00D0412E">
        <w:rPr>
          <w:rFonts w:ascii="Angsana New" w:hAnsi="Angsana New"/>
          <w:sz w:val="30"/>
          <w:szCs w:val="30"/>
          <w:cs/>
        </w:rPr>
        <w:t xml:space="preserve">กรุงเทพมหานคร </w:t>
      </w:r>
    </w:p>
    <w:p w:rsidR="002A63FF" w:rsidRDefault="00AC45DB" w:rsidP="00894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both"/>
        <w:rPr>
          <w:rFonts w:ascii="Angsana New" w:hAnsi="Angsana New"/>
          <w:sz w:val="30"/>
          <w:szCs w:val="30"/>
        </w:rPr>
      </w:pPr>
      <w:r w:rsidRPr="00AC45DB">
        <w:rPr>
          <w:rFonts w:ascii="Angsana New" w:hAnsi="Angsana New"/>
          <w:sz w:val="30"/>
          <w:szCs w:val="30"/>
        </w:rPr>
        <w:t>28</w:t>
      </w:r>
      <w:r w:rsidR="009D6FCD" w:rsidRPr="00AC45DB">
        <w:rPr>
          <w:rFonts w:ascii="Angsana New" w:hAnsi="Angsana New"/>
          <w:sz w:val="30"/>
          <w:szCs w:val="30"/>
        </w:rPr>
        <w:t xml:space="preserve"> </w:t>
      </w:r>
      <w:r w:rsidR="009D6FCD" w:rsidRPr="00AC45DB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A10831">
        <w:rPr>
          <w:rFonts w:ascii="Angsana New" w:hAnsi="Angsana New"/>
          <w:sz w:val="30"/>
          <w:szCs w:val="30"/>
        </w:rPr>
        <w:t>25</w:t>
      </w:r>
      <w:r w:rsidR="001B44C5">
        <w:rPr>
          <w:rFonts w:ascii="Angsana New" w:hAnsi="Angsana New"/>
          <w:sz w:val="30"/>
          <w:szCs w:val="30"/>
        </w:rPr>
        <w:t>61</w:t>
      </w:r>
    </w:p>
    <w:p w:rsidR="000E123F" w:rsidRPr="00D0412E" w:rsidRDefault="000E1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"/>
          <w:szCs w:val="2"/>
        </w:rPr>
      </w:pPr>
    </w:p>
    <w:p w:rsidR="004E44FE" w:rsidRPr="00D0412E" w:rsidRDefault="004E44FE" w:rsidP="00AE0A36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ind w:right="-25"/>
        <w:rPr>
          <w:rFonts w:ascii="Angsana New" w:hAnsi="Angsana New" w:cs="Angsana New"/>
          <w:sz w:val="2"/>
          <w:szCs w:val="2"/>
        </w:rPr>
      </w:pPr>
    </w:p>
    <w:sectPr w:rsidR="004E44FE" w:rsidRPr="00D0412E" w:rsidSect="00C722F5">
      <w:headerReference w:type="default" r:id="rId10"/>
      <w:footerReference w:type="default" r:id="rId11"/>
      <w:pgSz w:w="11909" w:h="16834" w:code="9"/>
      <w:pgMar w:top="691" w:right="1152" w:bottom="720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B90" w:rsidRDefault="00685B90">
      <w:r>
        <w:separator/>
      </w:r>
    </w:p>
  </w:endnote>
  <w:endnote w:type="continuationSeparator" w:id="0">
    <w:p w:rsidR="00685B90" w:rsidRDefault="00685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B09" w:rsidRPr="00D63DD1" w:rsidRDefault="001F6B09" w:rsidP="00D63DD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B09" w:rsidRDefault="001F6B09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C722F5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B90" w:rsidRDefault="00685B90">
      <w:r>
        <w:separator/>
      </w:r>
    </w:p>
  </w:footnote>
  <w:footnote w:type="continuationSeparator" w:id="0">
    <w:p w:rsidR="00685B90" w:rsidRDefault="00685B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B09" w:rsidRPr="00625C90" w:rsidRDefault="001F6B09" w:rsidP="00AE0A36">
    <w:pPr>
      <w:pStyle w:val="Header"/>
      <w:rPr>
        <w:rFonts w:ascii="Angsana New" w:hAnsi="Angsana New"/>
        <w:sz w:val="32"/>
        <w:szCs w:val="32"/>
      </w:rPr>
    </w:pPr>
  </w:p>
  <w:p w:rsidR="001F6B09" w:rsidRPr="00625C90" w:rsidRDefault="001F6B09" w:rsidP="00AE0A36">
    <w:pPr>
      <w:pStyle w:val="Header"/>
      <w:rPr>
        <w:rFonts w:ascii="Angsana New" w:hAnsi="Angsana New"/>
        <w:sz w:val="32"/>
        <w:szCs w:val="32"/>
      </w:rPr>
    </w:pPr>
  </w:p>
  <w:p w:rsidR="001F6B09" w:rsidRPr="00625C90" w:rsidRDefault="001F6B09" w:rsidP="00AE0A36">
    <w:pPr>
      <w:pStyle w:val="Header"/>
      <w:rPr>
        <w:rFonts w:ascii="Angsana New" w:hAnsi="Angsana New"/>
        <w:sz w:val="32"/>
        <w:szCs w:val="32"/>
      </w:rPr>
    </w:pPr>
  </w:p>
  <w:p w:rsidR="001F6B09" w:rsidRPr="00625C90" w:rsidRDefault="001F6B09" w:rsidP="00AE0A36">
    <w:pPr>
      <w:pStyle w:val="Header"/>
      <w:rPr>
        <w:rFonts w:ascii="Angsana New" w:hAnsi="Angsana New"/>
        <w:sz w:val="32"/>
        <w:szCs w:val="32"/>
      </w:rPr>
    </w:pPr>
  </w:p>
  <w:p w:rsidR="001F6B09" w:rsidRPr="00625C90" w:rsidRDefault="001F6B09" w:rsidP="00AE0A36">
    <w:pPr>
      <w:pStyle w:val="Header"/>
      <w:rPr>
        <w:rFonts w:ascii="Angsana New" w:hAnsi="Angsana New"/>
        <w:sz w:val="32"/>
        <w:szCs w:val="32"/>
      </w:rPr>
    </w:pPr>
  </w:p>
  <w:p w:rsidR="001F6B09" w:rsidRPr="00625C90" w:rsidRDefault="001F6B09" w:rsidP="00AE0A36">
    <w:pPr>
      <w:pStyle w:val="Header"/>
      <w:rPr>
        <w:rFonts w:ascii="Angsana New" w:hAnsi="Angsana New"/>
        <w:sz w:val="32"/>
        <w:szCs w:val="32"/>
      </w:rPr>
    </w:pPr>
  </w:p>
  <w:p w:rsidR="001F6B09" w:rsidRPr="00625C90" w:rsidRDefault="001F6B09" w:rsidP="00AE0A36">
    <w:pPr>
      <w:pStyle w:val="Header"/>
      <w:rPr>
        <w:rFonts w:ascii="Angsana New" w:hAnsi="Angsana New"/>
        <w:sz w:val="32"/>
        <w:szCs w:val="32"/>
      </w:rPr>
    </w:pPr>
  </w:p>
  <w:p w:rsidR="001F6B09" w:rsidRPr="00625C90" w:rsidRDefault="001F6B09" w:rsidP="00AE0A36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B09" w:rsidRPr="006D5242" w:rsidRDefault="001F6B09" w:rsidP="00F35CB7">
    <w:pPr>
      <w:pStyle w:val="a"/>
      <w:tabs>
        <w:tab w:val="clear" w:pos="1080"/>
      </w:tabs>
      <w:rPr>
        <w:rFonts w:ascii="Angsana New" w:hAnsi="Angsana New" w:cs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5EE4B098"/>
    <w:lvl w:ilvl="0" w:tplc="3448039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6A0200F"/>
    <w:multiLevelType w:val="hybridMultilevel"/>
    <w:tmpl w:val="B55AB65E"/>
    <w:lvl w:ilvl="0" w:tplc="7A06ACE8">
      <w:start w:val="31"/>
      <w:numFmt w:val="bullet"/>
      <w:lvlText w:val="-"/>
      <w:lvlJc w:val="left"/>
      <w:pPr>
        <w:ind w:left="5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3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42795ACF"/>
    <w:multiLevelType w:val="singleLevel"/>
    <w:tmpl w:val="4124521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E47DDA"/>
    <w:multiLevelType w:val="hybridMultilevel"/>
    <w:tmpl w:val="CE449F0E"/>
    <w:lvl w:ilvl="0" w:tplc="0F64CC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D1E58FA"/>
    <w:multiLevelType w:val="hybridMultilevel"/>
    <w:tmpl w:val="00A28296"/>
    <w:lvl w:ilvl="0" w:tplc="4F9ED1C4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7" w15:restartNumberingAfterBreak="0">
    <w:nsid w:val="7A513E3D"/>
    <w:multiLevelType w:val="hybridMultilevel"/>
    <w:tmpl w:val="834A2736"/>
    <w:lvl w:ilvl="0" w:tplc="924281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D4F1479"/>
    <w:multiLevelType w:val="multilevel"/>
    <w:tmpl w:val="145EC2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3"/>
  </w:num>
  <w:num w:numId="14">
    <w:abstractNumId w:val="16"/>
  </w:num>
  <w:num w:numId="15">
    <w:abstractNumId w:val="18"/>
  </w:num>
  <w:num w:numId="16">
    <w:abstractNumId w:val="10"/>
  </w:num>
  <w:num w:numId="17">
    <w:abstractNumId w:val="28"/>
  </w:num>
  <w:num w:numId="18">
    <w:abstractNumId w:val="25"/>
  </w:num>
  <w:num w:numId="19">
    <w:abstractNumId w:val="27"/>
  </w:num>
  <w:num w:numId="20">
    <w:abstractNumId w:val="24"/>
  </w:num>
  <w:num w:numId="21">
    <w:abstractNumId w:val="26"/>
  </w:num>
  <w:num w:numId="22">
    <w:abstractNumId w:val="19"/>
  </w:num>
  <w:num w:numId="23">
    <w:abstractNumId w:val="13"/>
  </w:num>
  <w:num w:numId="24">
    <w:abstractNumId w:val="12"/>
  </w:num>
  <w:num w:numId="25">
    <w:abstractNumId w:val="14"/>
  </w:num>
  <w:num w:numId="26">
    <w:abstractNumId w:val="11"/>
  </w:num>
  <w:num w:numId="27">
    <w:abstractNumId w:val="21"/>
  </w:num>
  <w:num w:numId="28">
    <w:abstractNumId w:val="22"/>
  </w:num>
  <w:num w:numId="29">
    <w:abstractNumId w:val="2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8AA"/>
    <w:rsid w:val="00000085"/>
    <w:rsid w:val="00000120"/>
    <w:rsid w:val="00000270"/>
    <w:rsid w:val="000008C6"/>
    <w:rsid w:val="00000C63"/>
    <w:rsid w:val="00000D3C"/>
    <w:rsid w:val="00000FCC"/>
    <w:rsid w:val="000013EF"/>
    <w:rsid w:val="000014F9"/>
    <w:rsid w:val="00001FE4"/>
    <w:rsid w:val="00002E13"/>
    <w:rsid w:val="00003841"/>
    <w:rsid w:val="00003F06"/>
    <w:rsid w:val="0000408F"/>
    <w:rsid w:val="00004384"/>
    <w:rsid w:val="000046D9"/>
    <w:rsid w:val="0000470A"/>
    <w:rsid w:val="00004CF7"/>
    <w:rsid w:val="00004D5E"/>
    <w:rsid w:val="00005BC6"/>
    <w:rsid w:val="00006369"/>
    <w:rsid w:val="00006644"/>
    <w:rsid w:val="00006828"/>
    <w:rsid w:val="00006A6E"/>
    <w:rsid w:val="00006DD7"/>
    <w:rsid w:val="00006E25"/>
    <w:rsid w:val="000075D7"/>
    <w:rsid w:val="000077F3"/>
    <w:rsid w:val="00007CD9"/>
    <w:rsid w:val="00007F3F"/>
    <w:rsid w:val="00010BC1"/>
    <w:rsid w:val="00010D16"/>
    <w:rsid w:val="00010FFA"/>
    <w:rsid w:val="000110E5"/>
    <w:rsid w:val="0001112F"/>
    <w:rsid w:val="00011653"/>
    <w:rsid w:val="000121DE"/>
    <w:rsid w:val="00012286"/>
    <w:rsid w:val="0001238B"/>
    <w:rsid w:val="00012912"/>
    <w:rsid w:val="00012A18"/>
    <w:rsid w:val="000149E3"/>
    <w:rsid w:val="0001594B"/>
    <w:rsid w:val="00015B89"/>
    <w:rsid w:val="00015FEF"/>
    <w:rsid w:val="000166E2"/>
    <w:rsid w:val="0001681F"/>
    <w:rsid w:val="00016AB4"/>
    <w:rsid w:val="00016E0A"/>
    <w:rsid w:val="00017154"/>
    <w:rsid w:val="00017245"/>
    <w:rsid w:val="000177DB"/>
    <w:rsid w:val="000178E1"/>
    <w:rsid w:val="00017B3F"/>
    <w:rsid w:val="00017BFB"/>
    <w:rsid w:val="00017FA9"/>
    <w:rsid w:val="000207AB"/>
    <w:rsid w:val="000209DA"/>
    <w:rsid w:val="000209E6"/>
    <w:rsid w:val="00020D30"/>
    <w:rsid w:val="00021066"/>
    <w:rsid w:val="00021774"/>
    <w:rsid w:val="00021855"/>
    <w:rsid w:val="00021C9B"/>
    <w:rsid w:val="00021F87"/>
    <w:rsid w:val="000220CB"/>
    <w:rsid w:val="000224FB"/>
    <w:rsid w:val="000225A2"/>
    <w:rsid w:val="000225C9"/>
    <w:rsid w:val="00022E75"/>
    <w:rsid w:val="00022F5F"/>
    <w:rsid w:val="00022F64"/>
    <w:rsid w:val="00023390"/>
    <w:rsid w:val="00024262"/>
    <w:rsid w:val="00024399"/>
    <w:rsid w:val="00024576"/>
    <w:rsid w:val="00024B4B"/>
    <w:rsid w:val="00024B89"/>
    <w:rsid w:val="00025454"/>
    <w:rsid w:val="00025792"/>
    <w:rsid w:val="00025D9D"/>
    <w:rsid w:val="00026361"/>
    <w:rsid w:val="000266B1"/>
    <w:rsid w:val="000268F5"/>
    <w:rsid w:val="000279CB"/>
    <w:rsid w:val="00030417"/>
    <w:rsid w:val="000307F0"/>
    <w:rsid w:val="00030A5E"/>
    <w:rsid w:val="00030BBC"/>
    <w:rsid w:val="00030EA7"/>
    <w:rsid w:val="00031099"/>
    <w:rsid w:val="0003179B"/>
    <w:rsid w:val="00031891"/>
    <w:rsid w:val="000318EC"/>
    <w:rsid w:val="00031B45"/>
    <w:rsid w:val="000321BA"/>
    <w:rsid w:val="0003242D"/>
    <w:rsid w:val="0003290E"/>
    <w:rsid w:val="000336AA"/>
    <w:rsid w:val="00033E43"/>
    <w:rsid w:val="00035110"/>
    <w:rsid w:val="00035992"/>
    <w:rsid w:val="00035A14"/>
    <w:rsid w:val="00035C68"/>
    <w:rsid w:val="00035CF4"/>
    <w:rsid w:val="00036256"/>
    <w:rsid w:val="000364D0"/>
    <w:rsid w:val="00036C82"/>
    <w:rsid w:val="00037264"/>
    <w:rsid w:val="0003741C"/>
    <w:rsid w:val="0003742A"/>
    <w:rsid w:val="00037845"/>
    <w:rsid w:val="00037962"/>
    <w:rsid w:val="00037E17"/>
    <w:rsid w:val="000400CD"/>
    <w:rsid w:val="00040568"/>
    <w:rsid w:val="0004076C"/>
    <w:rsid w:val="0004091F"/>
    <w:rsid w:val="00040EF7"/>
    <w:rsid w:val="0004198F"/>
    <w:rsid w:val="00041ACE"/>
    <w:rsid w:val="00041F1F"/>
    <w:rsid w:val="00042092"/>
    <w:rsid w:val="000425D4"/>
    <w:rsid w:val="00042BB5"/>
    <w:rsid w:val="000435C1"/>
    <w:rsid w:val="00043819"/>
    <w:rsid w:val="00043D19"/>
    <w:rsid w:val="0004402A"/>
    <w:rsid w:val="00044151"/>
    <w:rsid w:val="000441F9"/>
    <w:rsid w:val="00044490"/>
    <w:rsid w:val="0004455D"/>
    <w:rsid w:val="00044B3E"/>
    <w:rsid w:val="00045260"/>
    <w:rsid w:val="00045879"/>
    <w:rsid w:val="000458D0"/>
    <w:rsid w:val="00045917"/>
    <w:rsid w:val="00045A2F"/>
    <w:rsid w:val="000460F5"/>
    <w:rsid w:val="00046860"/>
    <w:rsid w:val="00046DFF"/>
    <w:rsid w:val="00046EDB"/>
    <w:rsid w:val="000476AD"/>
    <w:rsid w:val="00047C87"/>
    <w:rsid w:val="000500C0"/>
    <w:rsid w:val="00050366"/>
    <w:rsid w:val="00050781"/>
    <w:rsid w:val="00050925"/>
    <w:rsid w:val="00050A7D"/>
    <w:rsid w:val="000512EF"/>
    <w:rsid w:val="00051BCA"/>
    <w:rsid w:val="00052029"/>
    <w:rsid w:val="00052077"/>
    <w:rsid w:val="00052411"/>
    <w:rsid w:val="000525BF"/>
    <w:rsid w:val="00052645"/>
    <w:rsid w:val="000527A5"/>
    <w:rsid w:val="00052E96"/>
    <w:rsid w:val="00052EEC"/>
    <w:rsid w:val="00053186"/>
    <w:rsid w:val="0005321E"/>
    <w:rsid w:val="00053690"/>
    <w:rsid w:val="000539B5"/>
    <w:rsid w:val="00053B3B"/>
    <w:rsid w:val="00053C57"/>
    <w:rsid w:val="000546A5"/>
    <w:rsid w:val="00054B5F"/>
    <w:rsid w:val="00054D7D"/>
    <w:rsid w:val="00054E19"/>
    <w:rsid w:val="000551B3"/>
    <w:rsid w:val="00055376"/>
    <w:rsid w:val="00055979"/>
    <w:rsid w:val="00055BC0"/>
    <w:rsid w:val="0005710D"/>
    <w:rsid w:val="0005746A"/>
    <w:rsid w:val="000577CA"/>
    <w:rsid w:val="00057ACB"/>
    <w:rsid w:val="00057B95"/>
    <w:rsid w:val="00060185"/>
    <w:rsid w:val="000602F2"/>
    <w:rsid w:val="000604CF"/>
    <w:rsid w:val="00060511"/>
    <w:rsid w:val="00060916"/>
    <w:rsid w:val="00060B86"/>
    <w:rsid w:val="00061115"/>
    <w:rsid w:val="0006121E"/>
    <w:rsid w:val="00061227"/>
    <w:rsid w:val="0006152A"/>
    <w:rsid w:val="00061904"/>
    <w:rsid w:val="0006196F"/>
    <w:rsid w:val="00061A41"/>
    <w:rsid w:val="00061D7A"/>
    <w:rsid w:val="00061E7D"/>
    <w:rsid w:val="00062096"/>
    <w:rsid w:val="00062249"/>
    <w:rsid w:val="0006254C"/>
    <w:rsid w:val="000628CC"/>
    <w:rsid w:val="000629EB"/>
    <w:rsid w:val="00063126"/>
    <w:rsid w:val="000632BA"/>
    <w:rsid w:val="00063A06"/>
    <w:rsid w:val="00063A4E"/>
    <w:rsid w:val="00063F10"/>
    <w:rsid w:val="00063FA8"/>
    <w:rsid w:val="0006430B"/>
    <w:rsid w:val="00064719"/>
    <w:rsid w:val="00064B23"/>
    <w:rsid w:val="00064B52"/>
    <w:rsid w:val="00064BD9"/>
    <w:rsid w:val="0006502D"/>
    <w:rsid w:val="00065064"/>
    <w:rsid w:val="000650B6"/>
    <w:rsid w:val="00065903"/>
    <w:rsid w:val="000659B8"/>
    <w:rsid w:val="000660A7"/>
    <w:rsid w:val="000660DE"/>
    <w:rsid w:val="00067171"/>
    <w:rsid w:val="00067203"/>
    <w:rsid w:val="000675EF"/>
    <w:rsid w:val="00067C87"/>
    <w:rsid w:val="00070147"/>
    <w:rsid w:val="00070506"/>
    <w:rsid w:val="000705E9"/>
    <w:rsid w:val="000706C3"/>
    <w:rsid w:val="00070A53"/>
    <w:rsid w:val="00070E51"/>
    <w:rsid w:val="00070E8A"/>
    <w:rsid w:val="00071458"/>
    <w:rsid w:val="000714F4"/>
    <w:rsid w:val="0007186F"/>
    <w:rsid w:val="00071C3A"/>
    <w:rsid w:val="00071D13"/>
    <w:rsid w:val="00071D28"/>
    <w:rsid w:val="00072C13"/>
    <w:rsid w:val="00072DFC"/>
    <w:rsid w:val="00072E92"/>
    <w:rsid w:val="00073819"/>
    <w:rsid w:val="00073CBD"/>
    <w:rsid w:val="00073D93"/>
    <w:rsid w:val="00073E8E"/>
    <w:rsid w:val="00073F9A"/>
    <w:rsid w:val="00073FF0"/>
    <w:rsid w:val="00074372"/>
    <w:rsid w:val="0007467F"/>
    <w:rsid w:val="000749DA"/>
    <w:rsid w:val="00074D34"/>
    <w:rsid w:val="0007613F"/>
    <w:rsid w:val="00076A66"/>
    <w:rsid w:val="00076B7C"/>
    <w:rsid w:val="00076CD4"/>
    <w:rsid w:val="000772BF"/>
    <w:rsid w:val="00077521"/>
    <w:rsid w:val="000775A5"/>
    <w:rsid w:val="00077DA1"/>
    <w:rsid w:val="000800E1"/>
    <w:rsid w:val="00081A25"/>
    <w:rsid w:val="00081FA4"/>
    <w:rsid w:val="00082309"/>
    <w:rsid w:val="00082CC5"/>
    <w:rsid w:val="00082E0F"/>
    <w:rsid w:val="00083269"/>
    <w:rsid w:val="00083B36"/>
    <w:rsid w:val="00084026"/>
    <w:rsid w:val="000844E5"/>
    <w:rsid w:val="000845F1"/>
    <w:rsid w:val="00084A26"/>
    <w:rsid w:val="00085112"/>
    <w:rsid w:val="0008527F"/>
    <w:rsid w:val="000854CF"/>
    <w:rsid w:val="00085959"/>
    <w:rsid w:val="00085B13"/>
    <w:rsid w:val="00085CBE"/>
    <w:rsid w:val="00085FFB"/>
    <w:rsid w:val="000866CF"/>
    <w:rsid w:val="000871BC"/>
    <w:rsid w:val="000902BB"/>
    <w:rsid w:val="00090335"/>
    <w:rsid w:val="0009063E"/>
    <w:rsid w:val="00090925"/>
    <w:rsid w:val="000909E8"/>
    <w:rsid w:val="00091262"/>
    <w:rsid w:val="0009129B"/>
    <w:rsid w:val="00091326"/>
    <w:rsid w:val="0009177E"/>
    <w:rsid w:val="0009189A"/>
    <w:rsid w:val="000919CA"/>
    <w:rsid w:val="00091A97"/>
    <w:rsid w:val="00091BD6"/>
    <w:rsid w:val="00091E63"/>
    <w:rsid w:val="00092309"/>
    <w:rsid w:val="00092441"/>
    <w:rsid w:val="00092643"/>
    <w:rsid w:val="000926E3"/>
    <w:rsid w:val="00092A12"/>
    <w:rsid w:val="00092C02"/>
    <w:rsid w:val="00092CF8"/>
    <w:rsid w:val="00092F6C"/>
    <w:rsid w:val="00092F8A"/>
    <w:rsid w:val="0009305C"/>
    <w:rsid w:val="000937C4"/>
    <w:rsid w:val="00093B92"/>
    <w:rsid w:val="000945DB"/>
    <w:rsid w:val="000948E4"/>
    <w:rsid w:val="00094E36"/>
    <w:rsid w:val="00094E91"/>
    <w:rsid w:val="00094FC4"/>
    <w:rsid w:val="0009508A"/>
    <w:rsid w:val="000952EF"/>
    <w:rsid w:val="000954A5"/>
    <w:rsid w:val="00095585"/>
    <w:rsid w:val="000959B4"/>
    <w:rsid w:val="00095B29"/>
    <w:rsid w:val="000961B7"/>
    <w:rsid w:val="00096349"/>
    <w:rsid w:val="0009642F"/>
    <w:rsid w:val="000966DB"/>
    <w:rsid w:val="00096F8A"/>
    <w:rsid w:val="000975B2"/>
    <w:rsid w:val="000976F9"/>
    <w:rsid w:val="00097A05"/>
    <w:rsid w:val="00097B05"/>
    <w:rsid w:val="00097C3E"/>
    <w:rsid w:val="000A000F"/>
    <w:rsid w:val="000A018D"/>
    <w:rsid w:val="000A025C"/>
    <w:rsid w:val="000A03B6"/>
    <w:rsid w:val="000A0D74"/>
    <w:rsid w:val="000A0F74"/>
    <w:rsid w:val="000A10F3"/>
    <w:rsid w:val="000A19C1"/>
    <w:rsid w:val="000A1ADA"/>
    <w:rsid w:val="000A22DF"/>
    <w:rsid w:val="000A2438"/>
    <w:rsid w:val="000A263E"/>
    <w:rsid w:val="000A28EC"/>
    <w:rsid w:val="000A2FBD"/>
    <w:rsid w:val="000A3902"/>
    <w:rsid w:val="000A3C75"/>
    <w:rsid w:val="000A41FE"/>
    <w:rsid w:val="000A42AD"/>
    <w:rsid w:val="000A43E4"/>
    <w:rsid w:val="000A4A15"/>
    <w:rsid w:val="000A4F83"/>
    <w:rsid w:val="000A58C0"/>
    <w:rsid w:val="000A5A35"/>
    <w:rsid w:val="000A60C6"/>
    <w:rsid w:val="000A6399"/>
    <w:rsid w:val="000A674B"/>
    <w:rsid w:val="000A6825"/>
    <w:rsid w:val="000A6F1A"/>
    <w:rsid w:val="000A75F1"/>
    <w:rsid w:val="000A7823"/>
    <w:rsid w:val="000A7849"/>
    <w:rsid w:val="000A7B2A"/>
    <w:rsid w:val="000A7DCC"/>
    <w:rsid w:val="000A7EE2"/>
    <w:rsid w:val="000A7EF3"/>
    <w:rsid w:val="000B08D1"/>
    <w:rsid w:val="000B12E4"/>
    <w:rsid w:val="000B149C"/>
    <w:rsid w:val="000B232C"/>
    <w:rsid w:val="000B2706"/>
    <w:rsid w:val="000B2911"/>
    <w:rsid w:val="000B3372"/>
    <w:rsid w:val="000B3E3F"/>
    <w:rsid w:val="000B4D02"/>
    <w:rsid w:val="000B51D9"/>
    <w:rsid w:val="000B577E"/>
    <w:rsid w:val="000B6245"/>
    <w:rsid w:val="000B6BEE"/>
    <w:rsid w:val="000B707D"/>
    <w:rsid w:val="000B7222"/>
    <w:rsid w:val="000B74FF"/>
    <w:rsid w:val="000B795D"/>
    <w:rsid w:val="000B7A98"/>
    <w:rsid w:val="000B7B67"/>
    <w:rsid w:val="000B7F87"/>
    <w:rsid w:val="000C0A52"/>
    <w:rsid w:val="000C0B42"/>
    <w:rsid w:val="000C0BB2"/>
    <w:rsid w:val="000C0E28"/>
    <w:rsid w:val="000C1AC2"/>
    <w:rsid w:val="000C2126"/>
    <w:rsid w:val="000C23BB"/>
    <w:rsid w:val="000C23D5"/>
    <w:rsid w:val="000C25CD"/>
    <w:rsid w:val="000C28C4"/>
    <w:rsid w:val="000C34CB"/>
    <w:rsid w:val="000C383A"/>
    <w:rsid w:val="000C3A1A"/>
    <w:rsid w:val="000C3DD9"/>
    <w:rsid w:val="000C4917"/>
    <w:rsid w:val="000C4E1A"/>
    <w:rsid w:val="000C4F5A"/>
    <w:rsid w:val="000C57FC"/>
    <w:rsid w:val="000C5A25"/>
    <w:rsid w:val="000C5EC4"/>
    <w:rsid w:val="000C7120"/>
    <w:rsid w:val="000C738E"/>
    <w:rsid w:val="000C761A"/>
    <w:rsid w:val="000C7E1A"/>
    <w:rsid w:val="000D05BA"/>
    <w:rsid w:val="000D06C8"/>
    <w:rsid w:val="000D09E6"/>
    <w:rsid w:val="000D1265"/>
    <w:rsid w:val="000D153E"/>
    <w:rsid w:val="000D16ED"/>
    <w:rsid w:val="000D1FD1"/>
    <w:rsid w:val="000D20D9"/>
    <w:rsid w:val="000D23E4"/>
    <w:rsid w:val="000D25A2"/>
    <w:rsid w:val="000D289C"/>
    <w:rsid w:val="000D2B28"/>
    <w:rsid w:val="000D3187"/>
    <w:rsid w:val="000D4163"/>
    <w:rsid w:val="000D41EE"/>
    <w:rsid w:val="000D42AE"/>
    <w:rsid w:val="000D4452"/>
    <w:rsid w:val="000D46BF"/>
    <w:rsid w:val="000D5347"/>
    <w:rsid w:val="000D56CC"/>
    <w:rsid w:val="000D57C7"/>
    <w:rsid w:val="000D640B"/>
    <w:rsid w:val="000D6C20"/>
    <w:rsid w:val="000D6E2B"/>
    <w:rsid w:val="000D7338"/>
    <w:rsid w:val="000D7732"/>
    <w:rsid w:val="000D7ACA"/>
    <w:rsid w:val="000D7AE2"/>
    <w:rsid w:val="000D7B8E"/>
    <w:rsid w:val="000D7DA7"/>
    <w:rsid w:val="000E08FF"/>
    <w:rsid w:val="000E09C4"/>
    <w:rsid w:val="000E0C1E"/>
    <w:rsid w:val="000E1192"/>
    <w:rsid w:val="000E123F"/>
    <w:rsid w:val="000E1769"/>
    <w:rsid w:val="000E1E16"/>
    <w:rsid w:val="000E1F73"/>
    <w:rsid w:val="000E2023"/>
    <w:rsid w:val="000E2103"/>
    <w:rsid w:val="000E250C"/>
    <w:rsid w:val="000E258E"/>
    <w:rsid w:val="000E25F9"/>
    <w:rsid w:val="000E2B69"/>
    <w:rsid w:val="000E2DB4"/>
    <w:rsid w:val="000E2F28"/>
    <w:rsid w:val="000E3015"/>
    <w:rsid w:val="000E35C3"/>
    <w:rsid w:val="000E3693"/>
    <w:rsid w:val="000E3795"/>
    <w:rsid w:val="000E39BC"/>
    <w:rsid w:val="000E3D01"/>
    <w:rsid w:val="000E4637"/>
    <w:rsid w:val="000E582E"/>
    <w:rsid w:val="000E6E86"/>
    <w:rsid w:val="000E73DD"/>
    <w:rsid w:val="000E7BCD"/>
    <w:rsid w:val="000F00C6"/>
    <w:rsid w:val="000F0D75"/>
    <w:rsid w:val="000F117D"/>
    <w:rsid w:val="000F14A3"/>
    <w:rsid w:val="000F1F73"/>
    <w:rsid w:val="000F2207"/>
    <w:rsid w:val="000F2225"/>
    <w:rsid w:val="000F28DD"/>
    <w:rsid w:val="000F2A66"/>
    <w:rsid w:val="000F37BB"/>
    <w:rsid w:val="000F3F2A"/>
    <w:rsid w:val="000F41D6"/>
    <w:rsid w:val="000F4CBA"/>
    <w:rsid w:val="000F4CC4"/>
    <w:rsid w:val="000F4EE3"/>
    <w:rsid w:val="000F5471"/>
    <w:rsid w:val="000F5510"/>
    <w:rsid w:val="000F58E3"/>
    <w:rsid w:val="000F645D"/>
    <w:rsid w:val="000F6529"/>
    <w:rsid w:val="000F6605"/>
    <w:rsid w:val="000F6A54"/>
    <w:rsid w:val="000F7427"/>
    <w:rsid w:val="000F773E"/>
    <w:rsid w:val="000F7946"/>
    <w:rsid w:val="000F79E8"/>
    <w:rsid w:val="000F7E36"/>
    <w:rsid w:val="000F7F43"/>
    <w:rsid w:val="0010033D"/>
    <w:rsid w:val="0010036A"/>
    <w:rsid w:val="0010066C"/>
    <w:rsid w:val="00100956"/>
    <w:rsid w:val="001009AF"/>
    <w:rsid w:val="00100E77"/>
    <w:rsid w:val="00101027"/>
    <w:rsid w:val="0010103B"/>
    <w:rsid w:val="00101CB2"/>
    <w:rsid w:val="0010206F"/>
    <w:rsid w:val="0010231D"/>
    <w:rsid w:val="00102346"/>
    <w:rsid w:val="0010241E"/>
    <w:rsid w:val="0010259C"/>
    <w:rsid w:val="00102906"/>
    <w:rsid w:val="00102B7A"/>
    <w:rsid w:val="00102BCE"/>
    <w:rsid w:val="00103261"/>
    <w:rsid w:val="0010331E"/>
    <w:rsid w:val="0010345A"/>
    <w:rsid w:val="0010363D"/>
    <w:rsid w:val="00103684"/>
    <w:rsid w:val="001039AD"/>
    <w:rsid w:val="001047BB"/>
    <w:rsid w:val="00104FFA"/>
    <w:rsid w:val="001058C1"/>
    <w:rsid w:val="0010624C"/>
    <w:rsid w:val="001063BB"/>
    <w:rsid w:val="001064CD"/>
    <w:rsid w:val="00106C39"/>
    <w:rsid w:val="00106C99"/>
    <w:rsid w:val="00107276"/>
    <w:rsid w:val="001072E2"/>
    <w:rsid w:val="00107A19"/>
    <w:rsid w:val="00107D50"/>
    <w:rsid w:val="00107D5F"/>
    <w:rsid w:val="001107A1"/>
    <w:rsid w:val="001109C6"/>
    <w:rsid w:val="001109D0"/>
    <w:rsid w:val="00110AFA"/>
    <w:rsid w:val="00110FC3"/>
    <w:rsid w:val="00111185"/>
    <w:rsid w:val="00111309"/>
    <w:rsid w:val="00111A71"/>
    <w:rsid w:val="001125E7"/>
    <w:rsid w:val="00112CCF"/>
    <w:rsid w:val="00113064"/>
    <w:rsid w:val="00113937"/>
    <w:rsid w:val="00113A7F"/>
    <w:rsid w:val="00113B23"/>
    <w:rsid w:val="001142E2"/>
    <w:rsid w:val="00114976"/>
    <w:rsid w:val="00114DDE"/>
    <w:rsid w:val="00114E04"/>
    <w:rsid w:val="00115011"/>
    <w:rsid w:val="0011538E"/>
    <w:rsid w:val="00115652"/>
    <w:rsid w:val="001157FF"/>
    <w:rsid w:val="0011591F"/>
    <w:rsid w:val="0011599C"/>
    <w:rsid w:val="00115C3D"/>
    <w:rsid w:val="00115D8D"/>
    <w:rsid w:val="001162F1"/>
    <w:rsid w:val="00116558"/>
    <w:rsid w:val="001165BB"/>
    <w:rsid w:val="001169A2"/>
    <w:rsid w:val="00116EA8"/>
    <w:rsid w:val="00117CDF"/>
    <w:rsid w:val="00117DF7"/>
    <w:rsid w:val="0012132C"/>
    <w:rsid w:val="00121643"/>
    <w:rsid w:val="001216DF"/>
    <w:rsid w:val="00121A13"/>
    <w:rsid w:val="00121AA2"/>
    <w:rsid w:val="00121DD6"/>
    <w:rsid w:val="00121F2A"/>
    <w:rsid w:val="00122198"/>
    <w:rsid w:val="001227E6"/>
    <w:rsid w:val="00122916"/>
    <w:rsid w:val="00122AF7"/>
    <w:rsid w:val="00122EE6"/>
    <w:rsid w:val="0012301B"/>
    <w:rsid w:val="0012317C"/>
    <w:rsid w:val="00123202"/>
    <w:rsid w:val="001233A1"/>
    <w:rsid w:val="0012398A"/>
    <w:rsid w:val="00123B78"/>
    <w:rsid w:val="00123E5D"/>
    <w:rsid w:val="00124513"/>
    <w:rsid w:val="0012454E"/>
    <w:rsid w:val="0012473B"/>
    <w:rsid w:val="0012487A"/>
    <w:rsid w:val="00124929"/>
    <w:rsid w:val="0012512A"/>
    <w:rsid w:val="001251D1"/>
    <w:rsid w:val="00125562"/>
    <w:rsid w:val="001257C1"/>
    <w:rsid w:val="00125F90"/>
    <w:rsid w:val="0012635A"/>
    <w:rsid w:val="00126383"/>
    <w:rsid w:val="00126501"/>
    <w:rsid w:val="001268DF"/>
    <w:rsid w:val="00126919"/>
    <w:rsid w:val="001269CD"/>
    <w:rsid w:val="00126BB7"/>
    <w:rsid w:val="00126BC0"/>
    <w:rsid w:val="00126CDD"/>
    <w:rsid w:val="00126DDF"/>
    <w:rsid w:val="001274AA"/>
    <w:rsid w:val="00127691"/>
    <w:rsid w:val="00127F82"/>
    <w:rsid w:val="0013025A"/>
    <w:rsid w:val="001304F0"/>
    <w:rsid w:val="001308C1"/>
    <w:rsid w:val="00130D3A"/>
    <w:rsid w:val="00130D9A"/>
    <w:rsid w:val="001310A5"/>
    <w:rsid w:val="00131354"/>
    <w:rsid w:val="00131B96"/>
    <w:rsid w:val="0013204A"/>
    <w:rsid w:val="001321DD"/>
    <w:rsid w:val="001322B0"/>
    <w:rsid w:val="00132304"/>
    <w:rsid w:val="001323EF"/>
    <w:rsid w:val="0013263F"/>
    <w:rsid w:val="00132B6C"/>
    <w:rsid w:val="00132BD3"/>
    <w:rsid w:val="00132E81"/>
    <w:rsid w:val="00132F69"/>
    <w:rsid w:val="00133A17"/>
    <w:rsid w:val="00133A49"/>
    <w:rsid w:val="001344C5"/>
    <w:rsid w:val="0013476A"/>
    <w:rsid w:val="00134CB9"/>
    <w:rsid w:val="00135000"/>
    <w:rsid w:val="001350B3"/>
    <w:rsid w:val="0013556F"/>
    <w:rsid w:val="00135AE9"/>
    <w:rsid w:val="00135E3F"/>
    <w:rsid w:val="00136115"/>
    <w:rsid w:val="00136335"/>
    <w:rsid w:val="0013696F"/>
    <w:rsid w:val="00137EFE"/>
    <w:rsid w:val="001401DD"/>
    <w:rsid w:val="001406C1"/>
    <w:rsid w:val="001409B4"/>
    <w:rsid w:val="00140D6C"/>
    <w:rsid w:val="001419BC"/>
    <w:rsid w:val="00141B92"/>
    <w:rsid w:val="00142B8F"/>
    <w:rsid w:val="00142C10"/>
    <w:rsid w:val="00143506"/>
    <w:rsid w:val="00143567"/>
    <w:rsid w:val="00143622"/>
    <w:rsid w:val="00143E1B"/>
    <w:rsid w:val="00144052"/>
    <w:rsid w:val="00144A58"/>
    <w:rsid w:val="00145505"/>
    <w:rsid w:val="00146298"/>
    <w:rsid w:val="0014671F"/>
    <w:rsid w:val="00146747"/>
    <w:rsid w:val="00146B9D"/>
    <w:rsid w:val="00146BC7"/>
    <w:rsid w:val="00146BF0"/>
    <w:rsid w:val="0014715B"/>
    <w:rsid w:val="0014793A"/>
    <w:rsid w:val="00147DA7"/>
    <w:rsid w:val="00147EF2"/>
    <w:rsid w:val="001500C5"/>
    <w:rsid w:val="0015025B"/>
    <w:rsid w:val="00150662"/>
    <w:rsid w:val="00150683"/>
    <w:rsid w:val="001510D0"/>
    <w:rsid w:val="001517B0"/>
    <w:rsid w:val="0015187A"/>
    <w:rsid w:val="001518FC"/>
    <w:rsid w:val="001525DF"/>
    <w:rsid w:val="00152610"/>
    <w:rsid w:val="001526A9"/>
    <w:rsid w:val="00152899"/>
    <w:rsid w:val="00152920"/>
    <w:rsid w:val="0015293B"/>
    <w:rsid w:val="001529BF"/>
    <w:rsid w:val="00152F31"/>
    <w:rsid w:val="00152FBC"/>
    <w:rsid w:val="00153755"/>
    <w:rsid w:val="00153904"/>
    <w:rsid w:val="00153BFD"/>
    <w:rsid w:val="00154380"/>
    <w:rsid w:val="0015492F"/>
    <w:rsid w:val="0015498E"/>
    <w:rsid w:val="00154BB6"/>
    <w:rsid w:val="00154E50"/>
    <w:rsid w:val="00155089"/>
    <w:rsid w:val="001551C1"/>
    <w:rsid w:val="001556CE"/>
    <w:rsid w:val="00155CBE"/>
    <w:rsid w:val="00156B5A"/>
    <w:rsid w:val="00156F7E"/>
    <w:rsid w:val="00157277"/>
    <w:rsid w:val="00157505"/>
    <w:rsid w:val="00157660"/>
    <w:rsid w:val="00157663"/>
    <w:rsid w:val="00157669"/>
    <w:rsid w:val="00157B99"/>
    <w:rsid w:val="00157ED4"/>
    <w:rsid w:val="00157F67"/>
    <w:rsid w:val="001605A8"/>
    <w:rsid w:val="00160719"/>
    <w:rsid w:val="00160AB6"/>
    <w:rsid w:val="00160EED"/>
    <w:rsid w:val="001611F5"/>
    <w:rsid w:val="00161951"/>
    <w:rsid w:val="0016196B"/>
    <w:rsid w:val="00161C5B"/>
    <w:rsid w:val="001621D7"/>
    <w:rsid w:val="00162408"/>
    <w:rsid w:val="001624F8"/>
    <w:rsid w:val="00162760"/>
    <w:rsid w:val="0016281B"/>
    <w:rsid w:val="001631B8"/>
    <w:rsid w:val="00163433"/>
    <w:rsid w:val="00163465"/>
    <w:rsid w:val="00163A38"/>
    <w:rsid w:val="00163DB3"/>
    <w:rsid w:val="001640AF"/>
    <w:rsid w:val="001649CE"/>
    <w:rsid w:val="001649FF"/>
    <w:rsid w:val="00164EB3"/>
    <w:rsid w:val="0016533A"/>
    <w:rsid w:val="0016578B"/>
    <w:rsid w:val="001659DC"/>
    <w:rsid w:val="001666EC"/>
    <w:rsid w:val="00167238"/>
    <w:rsid w:val="00167A31"/>
    <w:rsid w:val="00167BE8"/>
    <w:rsid w:val="00167E83"/>
    <w:rsid w:val="00167EAB"/>
    <w:rsid w:val="0017021D"/>
    <w:rsid w:val="001702D0"/>
    <w:rsid w:val="00170594"/>
    <w:rsid w:val="001707D4"/>
    <w:rsid w:val="001709E2"/>
    <w:rsid w:val="00171594"/>
    <w:rsid w:val="00171863"/>
    <w:rsid w:val="001718A1"/>
    <w:rsid w:val="001727EA"/>
    <w:rsid w:val="0017280E"/>
    <w:rsid w:val="00172CF8"/>
    <w:rsid w:val="00173443"/>
    <w:rsid w:val="00174624"/>
    <w:rsid w:val="001757A2"/>
    <w:rsid w:val="0017594B"/>
    <w:rsid w:val="00175FCC"/>
    <w:rsid w:val="00175FE0"/>
    <w:rsid w:val="001761DE"/>
    <w:rsid w:val="0017633B"/>
    <w:rsid w:val="001765E2"/>
    <w:rsid w:val="0017688B"/>
    <w:rsid w:val="001769D5"/>
    <w:rsid w:val="00176C9A"/>
    <w:rsid w:val="00176CC7"/>
    <w:rsid w:val="00177038"/>
    <w:rsid w:val="00177880"/>
    <w:rsid w:val="00180046"/>
    <w:rsid w:val="001815F9"/>
    <w:rsid w:val="00181782"/>
    <w:rsid w:val="0018230C"/>
    <w:rsid w:val="00182413"/>
    <w:rsid w:val="001826C4"/>
    <w:rsid w:val="00182D5E"/>
    <w:rsid w:val="00182D76"/>
    <w:rsid w:val="00182F83"/>
    <w:rsid w:val="00183600"/>
    <w:rsid w:val="00183676"/>
    <w:rsid w:val="00183CC3"/>
    <w:rsid w:val="001840D0"/>
    <w:rsid w:val="00184137"/>
    <w:rsid w:val="00184389"/>
    <w:rsid w:val="001846DB"/>
    <w:rsid w:val="0018476F"/>
    <w:rsid w:val="00184843"/>
    <w:rsid w:val="001848E4"/>
    <w:rsid w:val="00184FA5"/>
    <w:rsid w:val="00185465"/>
    <w:rsid w:val="00185833"/>
    <w:rsid w:val="00185887"/>
    <w:rsid w:val="001858FF"/>
    <w:rsid w:val="001859E4"/>
    <w:rsid w:val="00185ACB"/>
    <w:rsid w:val="00185DD2"/>
    <w:rsid w:val="00187121"/>
    <w:rsid w:val="00187158"/>
    <w:rsid w:val="00187E15"/>
    <w:rsid w:val="001901FE"/>
    <w:rsid w:val="0019089F"/>
    <w:rsid w:val="00190F65"/>
    <w:rsid w:val="001911FE"/>
    <w:rsid w:val="00191B9A"/>
    <w:rsid w:val="0019225E"/>
    <w:rsid w:val="00192BCC"/>
    <w:rsid w:val="00192EC5"/>
    <w:rsid w:val="0019328D"/>
    <w:rsid w:val="001939D4"/>
    <w:rsid w:val="00193FA4"/>
    <w:rsid w:val="00194F2E"/>
    <w:rsid w:val="0019502E"/>
    <w:rsid w:val="00195078"/>
    <w:rsid w:val="00195221"/>
    <w:rsid w:val="001952CB"/>
    <w:rsid w:val="00195422"/>
    <w:rsid w:val="00195868"/>
    <w:rsid w:val="00195972"/>
    <w:rsid w:val="00195A51"/>
    <w:rsid w:val="00196731"/>
    <w:rsid w:val="001967DB"/>
    <w:rsid w:val="001967E0"/>
    <w:rsid w:val="00196BEF"/>
    <w:rsid w:val="00196E89"/>
    <w:rsid w:val="0019739C"/>
    <w:rsid w:val="00197429"/>
    <w:rsid w:val="00197A40"/>
    <w:rsid w:val="00197B67"/>
    <w:rsid w:val="00197EB2"/>
    <w:rsid w:val="001A01A3"/>
    <w:rsid w:val="001A035E"/>
    <w:rsid w:val="001A0602"/>
    <w:rsid w:val="001A0721"/>
    <w:rsid w:val="001A0743"/>
    <w:rsid w:val="001A1029"/>
    <w:rsid w:val="001A1478"/>
    <w:rsid w:val="001A15B2"/>
    <w:rsid w:val="001A19D7"/>
    <w:rsid w:val="001A1B6A"/>
    <w:rsid w:val="001A1C79"/>
    <w:rsid w:val="001A26AC"/>
    <w:rsid w:val="001A2E5D"/>
    <w:rsid w:val="001A31C0"/>
    <w:rsid w:val="001A346D"/>
    <w:rsid w:val="001A405E"/>
    <w:rsid w:val="001A41EE"/>
    <w:rsid w:val="001A4290"/>
    <w:rsid w:val="001A48B4"/>
    <w:rsid w:val="001A490A"/>
    <w:rsid w:val="001A4C0A"/>
    <w:rsid w:val="001A4DF3"/>
    <w:rsid w:val="001A4F93"/>
    <w:rsid w:val="001A5306"/>
    <w:rsid w:val="001A5329"/>
    <w:rsid w:val="001A5556"/>
    <w:rsid w:val="001A5780"/>
    <w:rsid w:val="001A5869"/>
    <w:rsid w:val="001A5EB5"/>
    <w:rsid w:val="001A65F4"/>
    <w:rsid w:val="001A6614"/>
    <w:rsid w:val="001A6F51"/>
    <w:rsid w:val="001A729B"/>
    <w:rsid w:val="001A72C2"/>
    <w:rsid w:val="001A784D"/>
    <w:rsid w:val="001B11EC"/>
    <w:rsid w:val="001B13BC"/>
    <w:rsid w:val="001B186A"/>
    <w:rsid w:val="001B1AD9"/>
    <w:rsid w:val="001B1FF0"/>
    <w:rsid w:val="001B2A37"/>
    <w:rsid w:val="001B2AC4"/>
    <w:rsid w:val="001B2BCC"/>
    <w:rsid w:val="001B2E54"/>
    <w:rsid w:val="001B3002"/>
    <w:rsid w:val="001B440E"/>
    <w:rsid w:val="001B44C5"/>
    <w:rsid w:val="001B4693"/>
    <w:rsid w:val="001B485A"/>
    <w:rsid w:val="001B54A0"/>
    <w:rsid w:val="001B57A2"/>
    <w:rsid w:val="001B5A57"/>
    <w:rsid w:val="001B5BF2"/>
    <w:rsid w:val="001B5E4E"/>
    <w:rsid w:val="001B632F"/>
    <w:rsid w:val="001B640A"/>
    <w:rsid w:val="001B6929"/>
    <w:rsid w:val="001B6BA0"/>
    <w:rsid w:val="001B6D04"/>
    <w:rsid w:val="001B799F"/>
    <w:rsid w:val="001B7D06"/>
    <w:rsid w:val="001B7FEC"/>
    <w:rsid w:val="001C020B"/>
    <w:rsid w:val="001C0344"/>
    <w:rsid w:val="001C0613"/>
    <w:rsid w:val="001C07C4"/>
    <w:rsid w:val="001C082A"/>
    <w:rsid w:val="001C0F87"/>
    <w:rsid w:val="001C16BE"/>
    <w:rsid w:val="001C18E0"/>
    <w:rsid w:val="001C1C15"/>
    <w:rsid w:val="001C1D33"/>
    <w:rsid w:val="001C1D64"/>
    <w:rsid w:val="001C2561"/>
    <w:rsid w:val="001C2968"/>
    <w:rsid w:val="001C2995"/>
    <w:rsid w:val="001C2A5A"/>
    <w:rsid w:val="001C2B07"/>
    <w:rsid w:val="001C2EEE"/>
    <w:rsid w:val="001C3002"/>
    <w:rsid w:val="001C3094"/>
    <w:rsid w:val="001C30B4"/>
    <w:rsid w:val="001C35CC"/>
    <w:rsid w:val="001C3842"/>
    <w:rsid w:val="001C3D4C"/>
    <w:rsid w:val="001C3F24"/>
    <w:rsid w:val="001C4026"/>
    <w:rsid w:val="001C41B1"/>
    <w:rsid w:val="001C4530"/>
    <w:rsid w:val="001C4E47"/>
    <w:rsid w:val="001C5A2A"/>
    <w:rsid w:val="001C6818"/>
    <w:rsid w:val="001C6F26"/>
    <w:rsid w:val="001C6FF8"/>
    <w:rsid w:val="001C762F"/>
    <w:rsid w:val="001C7A2C"/>
    <w:rsid w:val="001D04F5"/>
    <w:rsid w:val="001D0875"/>
    <w:rsid w:val="001D08DA"/>
    <w:rsid w:val="001D0C16"/>
    <w:rsid w:val="001D1222"/>
    <w:rsid w:val="001D16DB"/>
    <w:rsid w:val="001D1700"/>
    <w:rsid w:val="001D1786"/>
    <w:rsid w:val="001D19F6"/>
    <w:rsid w:val="001D1C15"/>
    <w:rsid w:val="001D248E"/>
    <w:rsid w:val="001D2CBC"/>
    <w:rsid w:val="001D353A"/>
    <w:rsid w:val="001D3909"/>
    <w:rsid w:val="001D3958"/>
    <w:rsid w:val="001D3C55"/>
    <w:rsid w:val="001D3EF8"/>
    <w:rsid w:val="001D3F47"/>
    <w:rsid w:val="001D3FA0"/>
    <w:rsid w:val="001D4398"/>
    <w:rsid w:val="001D4EF7"/>
    <w:rsid w:val="001D5385"/>
    <w:rsid w:val="001D58A7"/>
    <w:rsid w:val="001D5EF0"/>
    <w:rsid w:val="001D5FF3"/>
    <w:rsid w:val="001D6ADC"/>
    <w:rsid w:val="001D6CFD"/>
    <w:rsid w:val="001D7AF9"/>
    <w:rsid w:val="001D7DB1"/>
    <w:rsid w:val="001D7EB4"/>
    <w:rsid w:val="001E02D8"/>
    <w:rsid w:val="001E0B72"/>
    <w:rsid w:val="001E11CF"/>
    <w:rsid w:val="001E151D"/>
    <w:rsid w:val="001E1527"/>
    <w:rsid w:val="001E2030"/>
    <w:rsid w:val="001E2948"/>
    <w:rsid w:val="001E29AA"/>
    <w:rsid w:val="001E2AAC"/>
    <w:rsid w:val="001E2B6F"/>
    <w:rsid w:val="001E3132"/>
    <w:rsid w:val="001E343B"/>
    <w:rsid w:val="001E3495"/>
    <w:rsid w:val="001E37E6"/>
    <w:rsid w:val="001E413A"/>
    <w:rsid w:val="001E46DF"/>
    <w:rsid w:val="001E491F"/>
    <w:rsid w:val="001E56D5"/>
    <w:rsid w:val="001E58B4"/>
    <w:rsid w:val="001E58B8"/>
    <w:rsid w:val="001E5BDD"/>
    <w:rsid w:val="001E5DA7"/>
    <w:rsid w:val="001E6799"/>
    <w:rsid w:val="001E703C"/>
    <w:rsid w:val="001E7554"/>
    <w:rsid w:val="001E78B7"/>
    <w:rsid w:val="001F08FC"/>
    <w:rsid w:val="001F0D5A"/>
    <w:rsid w:val="001F15CB"/>
    <w:rsid w:val="001F26AD"/>
    <w:rsid w:val="001F27E7"/>
    <w:rsid w:val="001F2AC4"/>
    <w:rsid w:val="001F30B5"/>
    <w:rsid w:val="001F3B71"/>
    <w:rsid w:val="001F3D67"/>
    <w:rsid w:val="001F406E"/>
    <w:rsid w:val="001F4142"/>
    <w:rsid w:val="001F4495"/>
    <w:rsid w:val="001F45B1"/>
    <w:rsid w:val="001F476D"/>
    <w:rsid w:val="001F47A0"/>
    <w:rsid w:val="001F47A7"/>
    <w:rsid w:val="001F4D55"/>
    <w:rsid w:val="001F53B4"/>
    <w:rsid w:val="001F5564"/>
    <w:rsid w:val="001F66AC"/>
    <w:rsid w:val="001F6B09"/>
    <w:rsid w:val="001F6D94"/>
    <w:rsid w:val="001F6E2A"/>
    <w:rsid w:val="001F71D4"/>
    <w:rsid w:val="001F7452"/>
    <w:rsid w:val="001F7761"/>
    <w:rsid w:val="00200829"/>
    <w:rsid w:val="00200CA3"/>
    <w:rsid w:val="00200D4D"/>
    <w:rsid w:val="00201085"/>
    <w:rsid w:val="002010BB"/>
    <w:rsid w:val="0020152C"/>
    <w:rsid w:val="00201811"/>
    <w:rsid w:val="00201C43"/>
    <w:rsid w:val="00202066"/>
    <w:rsid w:val="002020C0"/>
    <w:rsid w:val="00202AAA"/>
    <w:rsid w:val="00202B94"/>
    <w:rsid w:val="002030DD"/>
    <w:rsid w:val="002040C5"/>
    <w:rsid w:val="002045E3"/>
    <w:rsid w:val="0020499C"/>
    <w:rsid w:val="00204A71"/>
    <w:rsid w:val="00204DAA"/>
    <w:rsid w:val="0020500D"/>
    <w:rsid w:val="0020584F"/>
    <w:rsid w:val="002064DB"/>
    <w:rsid w:val="00206B31"/>
    <w:rsid w:val="00206B41"/>
    <w:rsid w:val="00207B90"/>
    <w:rsid w:val="002101A9"/>
    <w:rsid w:val="00210468"/>
    <w:rsid w:val="0021069C"/>
    <w:rsid w:val="002106A5"/>
    <w:rsid w:val="00210AE4"/>
    <w:rsid w:val="0021160A"/>
    <w:rsid w:val="00211E86"/>
    <w:rsid w:val="00212020"/>
    <w:rsid w:val="002120C0"/>
    <w:rsid w:val="00212977"/>
    <w:rsid w:val="002132F5"/>
    <w:rsid w:val="00213357"/>
    <w:rsid w:val="0021384D"/>
    <w:rsid w:val="00213D78"/>
    <w:rsid w:val="00214F74"/>
    <w:rsid w:val="00215073"/>
    <w:rsid w:val="002150E5"/>
    <w:rsid w:val="00215387"/>
    <w:rsid w:val="00215BE7"/>
    <w:rsid w:val="00215DCF"/>
    <w:rsid w:val="00216383"/>
    <w:rsid w:val="002163C4"/>
    <w:rsid w:val="0021648F"/>
    <w:rsid w:val="0021667A"/>
    <w:rsid w:val="00216739"/>
    <w:rsid w:val="00217182"/>
    <w:rsid w:val="00217254"/>
    <w:rsid w:val="00217AB0"/>
    <w:rsid w:val="00217F7E"/>
    <w:rsid w:val="00220233"/>
    <w:rsid w:val="00220670"/>
    <w:rsid w:val="00220B8A"/>
    <w:rsid w:val="002212FC"/>
    <w:rsid w:val="00222CB0"/>
    <w:rsid w:val="00222CCF"/>
    <w:rsid w:val="00222D30"/>
    <w:rsid w:val="00223186"/>
    <w:rsid w:val="0022323F"/>
    <w:rsid w:val="002232D7"/>
    <w:rsid w:val="002234A5"/>
    <w:rsid w:val="00223755"/>
    <w:rsid w:val="0022390A"/>
    <w:rsid w:val="00224449"/>
    <w:rsid w:val="00224544"/>
    <w:rsid w:val="0022471F"/>
    <w:rsid w:val="00224720"/>
    <w:rsid w:val="002247EF"/>
    <w:rsid w:val="00224CBF"/>
    <w:rsid w:val="00224D7E"/>
    <w:rsid w:val="00225252"/>
    <w:rsid w:val="0022589E"/>
    <w:rsid w:val="0022593F"/>
    <w:rsid w:val="00225F99"/>
    <w:rsid w:val="00226798"/>
    <w:rsid w:val="00226A23"/>
    <w:rsid w:val="00226BFD"/>
    <w:rsid w:val="00226C4B"/>
    <w:rsid w:val="00226C71"/>
    <w:rsid w:val="00226C94"/>
    <w:rsid w:val="00226E12"/>
    <w:rsid w:val="002275FE"/>
    <w:rsid w:val="00227605"/>
    <w:rsid w:val="00227A1D"/>
    <w:rsid w:val="00227C44"/>
    <w:rsid w:val="00227D22"/>
    <w:rsid w:val="0023016C"/>
    <w:rsid w:val="002305DB"/>
    <w:rsid w:val="00230968"/>
    <w:rsid w:val="002309A9"/>
    <w:rsid w:val="00230F51"/>
    <w:rsid w:val="00231356"/>
    <w:rsid w:val="00231518"/>
    <w:rsid w:val="00231668"/>
    <w:rsid w:val="00231673"/>
    <w:rsid w:val="002317AD"/>
    <w:rsid w:val="00231B05"/>
    <w:rsid w:val="00232087"/>
    <w:rsid w:val="00232895"/>
    <w:rsid w:val="00233122"/>
    <w:rsid w:val="002336F1"/>
    <w:rsid w:val="00233764"/>
    <w:rsid w:val="0023398A"/>
    <w:rsid w:val="00233F7D"/>
    <w:rsid w:val="002341DD"/>
    <w:rsid w:val="00234218"/>
    <w:rsid w:val="002351AF"/>
    <w:rsid w:val="00235554"/>
    <w:rsid w:val="002355D2"/>
    <w:rsid w:val="00235919"/>
    <w:rsid w:val="00235AAF"/>
    <w:rsid w:val="00235C26"/>
    <w:rsid w:val="00235FB7"/>
    <w:rsid w:val="002361A0"/>
    <w:rsid w:val="00236413"/>
    <w:rsid w:val="002364C9"/>
    <w:rsid w:val="00236724"/>
    <w:rsid w:val="00236CE1"/>
    <w:rsid w:val="00236D43"/>
    <w:rsid w:val="0023770E"/>
    <w:rsid w:val="002378BC"/>
    <w:rsid w:val="00237A9B"/>
    <w:rsid w:val="002402B4"/>
    <w:rsid w:val="002404C3"/>
    <w:rsid w:val="00240A9E"/>
    <w:rsid w:val="00240D94"/>
    <w:rsid w:val="00241468"/>
    <w:rsid w:val="002414E5"/>
    <w:rsid w:val="00241661"/>
    <w:rsid w:val="00242C25"/>
    <w:rsid w:val="00242CBD"/>
    <w:rsid w:val="00242D89"/>
    <w:rsid w:val="00242DB2"/>
    <w:rsid w:val="0024314D"/>
    <w:rsid w:val="0024339B"/>
    <w:rsid w:val="00243FCB"/>
    <w:rsid w:val="00244148"/>
    <w:rsid w:val="002444E6"/>
    <w:rsid w:val="00244660"/>
    <w:rsid w:val="00244969"/>
    <w:rsid w:val="0024496D"/>
    <w:rsid w:val="00244DCF"/>
    <w:rsid w:val="00244E08"/>
    <w:rsid w:val="00244F62"/>
    <w:rsid w:val="0024585B"/>
    <w:rsid w:val="002466D0"/>
    <w:rsid w:val="00246C5D"/>
    <w:rsid w:val="00246DAF"/>
    <w:rsid w:val="0024774D"/>
    <w:rsid w:val="002503FB"/>
    <w:rsid w:val="0025048B"/>
    <w:rsid w:val="00250818"/>
    <w:rsid w:val="00250C9B"/>
    <w:rsid w:val="00250E03"/>
    <w:rsid w:val="00250EF2"/>
    <w:rsid w:val="00251204"/>
    <w:rsid w:val="002512B1"/>
    <w:rsid w:val="002513BF"/>
    <w:rsid w:val="00251BAA"/>
    <w:rsid w:val="00252DBD"/>
    <w:rsid w:val="00252E88"/>
    <w:rsid w:val="00252FE1"/>
    <w:rsid w:val="00253644"/>
    <w:rsid w:val="002536BE"/>
    <w:rsid w:val="00253710"/>
    <w:rsid w:val="002544CA"/>
    <w:rsid w:val="00254D4A"/>
    <w:rsid w:val="0025564D"/>
    <w:rsid w:val="00255BEB"/>
    <w:rsid w:val="002564E7"/>
    <w:rsid w:val="0025667A"/>
    <w:rsid w:val="00256A39"/>
    <w:rsid w:val="00256AC4"/>
    <w:rsid w:val="0025723B"/>
    <w:rsid w:val="0025760B"/>
    <w:rsid w:val="00257B04"/>
    <w:rsid w:val="00260C92"/>
    <w:rsid w:val="002611AC"/>
    <w:rsid w:val="00262932"/>
    <w:rsid w:val="00263099"/>
    <w:rsid w:val="002637FC"/>
    <w:rsid w:val="002641EE"/>
    <w:rsid w:val="0026439C"/>
    <w:rsid w:val="00264461"/>
    <w:rsid w:val="00264578"/>
    <w:rsid w:val="00264BA5"/>
    <w:rsid w:val="00264F84"/>
    <w:rsid w:val="00265217"/>
    <w:rsid w:val="0026547E"/>
    <w:rsid w:val="00265792"/>
    <w:rsid w:val="00266D05"/>
    <w:rsid w:val="0026709C"/>
    <w:rsid w:val="002674DA"/>
    <w:rsid w:val="00267608"/>
    <w:rsid w:val="002677FA"/>
    <w:rsid w:val="00267A81"/>
    <w:rsid w:val="00267F10"/>
    <w:rsid w:val="00270DC8"/>
    <w:rsid w:val="00270FE2"/>
    <w:rsid w:val="00271059"/>
    <w:rsid w:val="00271162"/>
    <w:rsid w:val="002714B7"/>
    <w:rsid w:val="002717F2"/>
    <w:rsid w:val="00271BCA"/>
    <w:rsid w:val="00271E7F"/>
    <w:rsid w:val="00271E9E"/>
    <w:rsid w:val="00271F74"/>
    <w:rsid w:val="0027208E"/>
    <w:rsid w:val="0027261D"/>
    <w:rsid w:val="00272DDE"/>
    <w:rsid w:val="00272FCB"/>
    <w:rsid w:val="00273051"/>
    <w:rsid w:val="002730BA"/>
    <w:rsid w:val="002734CB"/>
    <w:rsid w:val="00273B50"/>
    <w:rsid w:val="0027456A"/>
    <w:rsid w:val="00274866"/>
    <w:rsid w:val="00274CC1"/>
    <w:rsid w:val="002752CF"/>
    <w:rsid w:val="00275597"/>
    <w:rsid w:val="00276086"/>
    <w:rsid w:val="00276748"/>
    <w:rsid w:val="00276B05"/>
    <w:rsid w:val="00276D85"/>
    <w:rsid w:val="00277351"/>
    <w:rsid w:val="00277366"/>
    <w:rsid w:val="00277842"/>
    <w:rsid w:val="00277BBC"/>
    <w:rsid w:val="00277D8C"/>
    <w:rsid w:val="00277EC6"/>
    <w:rsid w:val="00280105"/>
    <w:rsid w:val="002805C5"/>
    <w:rsid w:val="00280691"/>
    <w:rsid w:val="00280948"/>
    <w:rsid w:val="00280C44"/>
    <w:rsid w:val="00280E51"/>
    <w:rsid w:val="00281196"/>
    <w:rsid w:val="00281837"/>
    <w:rsid w:val="00281841"/>
    <w:rsid w:val="00281947"/>
    <w:rsid w:val="002819FC"/>
    <w:rsid w:val="00281E7E"/>
    <w:rsid w:val="002820BC"/>
    <w:rsid w:val="00282368"/>
    <w:rsid w:val="00282C29"/>
    <w:rsid w:val="00282E50"/>
    <w:rsid w:val="00282EDC"/>
    <w:rsid w:val="00283910"/>
    <w:rsid w:val="00283B12"/>
    <w:rsid w:val="00283DBA"/>
    <w:rsid w:val="0028462E"/>
    <w:rsid w:val="0028470E"/>
    <w:rsid w:val="00284CD7"/>
    <w:rsid w:val="00284ED1"/>
    <w:rsid w:val="002851A6"/>
    <w:rsid w:val="002851FA"/>
    <w:rsid w:val="0028520D"/>
    <w:rsid w:val="002857D8"/>
    <w:rsid w:val="002859ED"/>
    <w:rsid w:val="00285E2D"/>
    <w:rsid w:val="002866E6"/>
    <w:rsid w:val="002867A3"/>
    <w:rsid w:val="002868C5"/>
    <w:rsid w:val="00287261"/>
    <w:rsid w:val="0028764B"/>
    <w:rsid w:val="0028775E"/>
    <w:rsid w:val="00287B6E"/>
    <w:rsid w:val="00287FDC"/>
    <w:rsid w:val="0029026E"/>
    <w:rsid w:val="00290271"/>
    <w:rsid w:val="002903F5"/>
    <w:rsid w:val="0029051B"/>
    <w:rsid w:val="00291590"/>
    <w:rsid w:val="00291899"/>
    <w:rsid w:val="002925F0"/>
    <w:rsid w:val="002928AE"/>
    <w:rsid w:val="002929A9"/>
    <w:rsid w:val="002932CD"/>
    <w:rsid w:val="00293332"/>
    <w:rsid w:val="0029333E"/>
    <w:rsid w:val="0029373C"/>
    <w:rsid w:val="00293949"/>
    <w:rsid w:val="00293A84"/>
    <w:rsid w:val="00293C6E"/>
    <w:rsid w:val="00294876"/>
    <w:rsid w:val="00294D05"/>
    <w:rsid w:val="00294F3A"/>
    <w:rsid w:val="00295046"/>
    <w:rsid w:val="002951A1"/>
    <w:rsid w:val="002953E9"/>
    <w:rsid w:val="00295B4E"/>
    <w:rsid w:val="002960AD"/>
    <w:rsid w:val="002962B5"/>
    <w:rsid w:val="00296717"/>
    <w:rsid w:val="002967F4"/>
    <w:rsid w:val="00296826"/>
    <w:rsid w:val="0029709D"/>
    <w:rsid w:val="00297246"/>
    <w:rsid w:val="00297F4B"/>
    <w:rsid w:val="002A014F"/>
    <w:rsid w:val="002A01E8"/>
    <w:rsid w:val="002A02A5"/>
    <w:rsid w:val="002A032F"/>
    <w:rsid w:val="002A0576"/>
    <w:rsid w:val="002A07AE"/>
    <w:rsid w:val="002A189D"/>
    <w:rsid w:val="002A1AB7"/>
    <w:rsid w:val="002A1D07"/>
    <w:rsid w:val="002A23C7"/>
    <w:rsid w:val="002A24A0"/>
    <w:rsid w:val="002A2A2E"/>
    <w:rsid w:val="002A2FD4"/>
    <w:rsid w:val="002A3432"/>
    <w:rsid w:val="002A3D59"/>
    <w:rsid w:val="002A42DA"/>
    <w:rsid w:val="002A44E7"/>
    <w:rsid w:val="002A4CE2"/>
    <w:rsid w:val="002A5588"/>
    <w:rsid w:val="002A579A"/>
    <w:rsid w:val="002A63FF"/>
    <w:rsid w:val="002A64BF"/>
    <w:rsid w:val="002A673F"/>
    <w:rsid w:val="002A68B3"/>
    <w:rsid w:val="002A697E"/>
    <w:rsid w:val="002A6DB0"/>
    <w:rsid w:val="002A7139"/>
    <w:rsid w:val="002A7704"/>
    <w:rsid w:val="002A7CE1"/>
    <w:rsid w:val="002A7DD6"/>
    <w:rsid w:val="002A7ED3"/>
    <w:rsid w:val="002A7FC0"/>
    <w:rsid w:val="002B00FE"/>
    <w:rsid w:val="002B044D"/>
    <w:rsid w:val="002B0980"/>
    <w:rsid w:val="002B0C75"/>
    <w:rsid w:val="002B0F53"/>
    <w:rsid w:val="002B110D"/>
    <w:rsid w:val="002B16E3"/>
    <w:rsid w:val="002B1726"/>
    <w:rsid w:val="002B2880"/>
    <w:rsid w:val="002B31B3"/>
    <w:rsid w:val="002B425D"/>
    <w:rsid w:val="002B4ACD"/>
    <w:rsid w:val="002B4F34"/>
    <w:rsid w:val="002B545A"/>
    <w:rsid w:val="002B58B5"/>
    <w:rsid w:val="002B5B48"/>
    <w:rsid w:val="002B5C37"/>
    <w:rsid w:val="002B5D11"/>
    <w:rsid w:val="002B609A"/>
    <w:rsid w:val="002B6333"/>
    <w:rsid w:val="002B6BFA"/>
    <w:rsid w:val="002B7187"/>
    <w:rsid w:val="002B7980"/>
    <w:rsid w:val="002C0033"/>
    <w:rsid w:val="002C0B2C"/>
    <w:rsid w:val="002C0FE2"/>
    <w:rsid w:val="002C1139"/>
    <w:rsid w:val="002C145A"/>
    <w:rsid w:val="002C1F87"/>
    <w:rsid w:val="002C28F9"/>
    <w:rsid w:val="002C2EB7"/>
    <w:rsid w:val="002C2F6F"/>
    <w:rsid w:val="002C3890"/>
    <w:rsid w:val="002C4036"/>
    <w:rsid w:val="002C4269"/>
    <w:rsid w:val="002C43D2"/>
    <w:rsid w:val="002C4520"/>
    <w:rsid w:val="002C4856"/>
    <w:rsid w:val="002C498D"/>
    <w:rsid w:val="002C4AF6"/>
    <w:rsid w:val="002C4B34"/>
    <w:rsid w:val="002C4CE9"/>
    <w:rsid w:val="002C5898"/>
    <w:rsid w:val="002C6B0D"/>
    <w:rsid w:val="002C6F0D"/>
    <w:rsid w:val="002D0C36"/>
    <w:rsid w:val="002D0C6E"/>
    <w:rsid w:val="002D0EF7"/>
    <w:rsid w:val="002D0F8C"/>
    <w:rsid w:val="002D10C4"/>
    <w:rsid w:val="002D12EB"/>
    <w:rsid w:val="002D13D6"/>
    <w:rsid w:val="002D178A"/>
    <w:rsid w:val="002D1CB6"/>
    <w:rsid w:val="002D27C6"/>
    <w:rsid w:val="002D2AE0"/>
    <w:rsid w:val="002D3207"/>
    <w:rsid w:val="002D32D3"/>
    <w:rsid w:val="002D3596"/>
    <w:rsid w:val="002D3654"/>
    <w:rsid w:val="002D3AAF"/>
    <w:rsid w:val="002D3BD6"/>
    <w:rsid w:val="002D40E5"/>
    <w:rsid w:val="002D4176"/>
    <w:rsid w:val="002D41A0"/>
    <w:rsid w:val="002D4330"/>
    <w:rsid w:val="002D442A"/>
    <w:rsid w:val="002D456B"/>
    <w:rsid w:val="002D4598"/>
    <w:rsid w:val="002D47D3"/>
    <w:rsid w:val="002D4BEB"/>
    <w:rsid w:val="002D4EDA"/>
    <w:rsid w:val="002D5D3A"/>
    <w:rsid w:val="002D5E23"/>
    <w:rsid w:val="002D6258"/>
    <w:rsid w:val="002D62F7"/>
    <w:rsid w:val="002D64B4"/>
    <w:rsid w:val="002D67E6"/>
    <w:rsid w:val="002D688A"/>
    <w:rsid w:val="002D6F09"/>
    <w:rsid w:val="002D76DD"/>
    <w:rsid w:val="002D7886"/>
    <w:rsid w:val="002E0010"/>
    <w:rsid w:val="002E027C"/>
    <w:rsid w:val="002E06CE"/>
    <w:rsid w:val="002E075E"/>
    <w:rsid w:val="002E077F"/>
    <w:rsid w:val="002E14E2"/>
    <w:rsid w:val="002E14E5"/>
    <w:rsid w:val="002E156E"/>
    <w:rsid w:val="002E15AE"/>
    <w:rsid w:val="002E1B01"/>
    <w:rsid w:val="002E2254"/>
    <w:rsid w:val="002E25A8"/>
    <w:rsid w:val="002E2E1D"/>
    <w:rsid w:val="002E2FC8"/>
    <w:rsid w:val="002E2FE4"/>
    <w:rsid w:val="002E346A"/>
    <w:rsid w:val="002E346E"/>
    <w:rsid w:val="002E3731"/>
    <w:rsid w:val="002E3CAF"/>
    <w:rsid w:val="002E42E6"/>
    <w:rsid w:val="002E44EE"/>
    <w:rsid w:val="002E4AB6"/>
    <w:rsid w:val="002E4D4A"/>
    <w:rsid w:val="002E5139"/>
    <w:rsid w:val="002E5468"/>
    <w:rsid w:val="002E5855"/>
    <w:rsid w:val="002E5B40"/>
    <w:rsid w:val="002E5BDA"/>
    <w:rsid w:val="002E6018"/>
    <w:rsid w:val="002E621A"/>
    <w:rsid w:val="002E64FC"/>
    <w:rsid w:val="002E6599"/>
    <w:rsid w:val="002E6BEF"/>
    <w:rsid w:val="002E6CB9"/>
    <w:rsid w:val="002E6DEC"/>
    <w:rsid w:val="002E742A"/>
    <w:rsid w:val="002E7861"/>
    <w:rsid w:val="002E7A4D"/>
    <w:rsid w:val="002E7EFF"/>
    <w:rsid w:val="002F0496"/>
    <w:rsid w:val="002F06E6"/>
    <w:rsid w:val="002F07F1"/>
    <w:rsid w:val="002F087E"/>
    <w:rsid w:val="002F0CEF"/>
    <w:rsid w:val="002F0DDC"/>
    <w:rsid w:val="002F1B58"/>
    <w:rsid w:val="002F1DE8"/>
    <w:rsid w:val="002F2527"/>
    <w:rsid w:val="002F2667"/>
    <w:rsid w:val="002F43E5"/>
    <w:rsid w:val="002F4B47"/>
    <w:rsid w:val="002F55E6"/>
    <w:rsid w:val="002F63EA"/>
    <w:rsid w:val="002F67FA"/>
    <w:rsid w:val="002F6F56"/>
    <w:rsid w:val="002F7081"/>
    <w:rsid w:val="002F71A5"/>
    <w:rsid w:val="002F7BA7"/>
    <w:rsid w:val="002F7F6B"/>
    <w:rsid w:val="00300069"/>
    <w:rsid w:val="00300B6A"/>
    <w:rsid w:val="00301192"/>
    <w:rsid w:val="0030148B"/>
    <w:rsid w:val="0030157F"/>
    <w:rsid w:val="003015F5"/>
    <w:rsid w:val="00301609"/>
    <w:rsid w:val="00302390"/>
    <w:rsid w:val="00302A1C"/>
    <w:rsid w:val="00302A7D"/>
    <w:rsid w:val="00302D0B"/>
    <w:rsid w:val="00302E89"/>
    <w:rsid w:val="00303513"/>
    <w:rsid w:val="00303F2B"/>
    <w:rsid w:val="00304300"/>
    <w:rsid w:val="00304B04"/>
    <w:rsid w:val="00304BA0"/>
    <w:rsid w:val="00304C54"/>
    <w:rsid w:val="00304FB7"/>
    <w:rsid w:val="00305006"/>
    <w:rsid w:val="00305084"/>
    <w:rsid w:val="003055D0"/>
    <w:rsid w:val="00305B61"/>
    <w:rsid w:val="003061C9"/>
    <w:rsid w:val="003068B6"/>
    <w:rsid w:val="003069E8"/>
    <w:rsid w:val="00306BAC"/>
    <w:rsid w:val="00306CF2"/>
    <w:rsid w:val="00306DC3"/>
    <w:rsid w:val="003076F9"/>
    <w:rsid w:val="00310457"/>
    <w:rsid w:val="00310577"/>
    <w:rsid w:val="00310E97"/>
    <w:rsid w:val="00310F22"/>
    <w:rsid w:val="00311487"/>
    <w:rsid w:val="00311903"/>
    <w:rsid w:val="003121CA"/>
    <w:rsid w:val="003127A5"/>
    <w:rsid w:val="00312A50"/>
    <w:rsid w:val="00312FCC"/>
    <w:rsid w:val="00313C0E"/>
    <w:rsid w:val="00313E23"/>
    <w:rsid w:val="00313E76"/>
    <w:rsid w:val="0031425E"/>
    <w:rsid w:val="003144DF"/>
    <w:rsid w:val="00314D6C"/>
    <w:rsid w:val="00314E50"/>
    <w:rsid w:val="00314F81"/>
    <w:rsid w:val="00314FD2"/>
    <w:rsid w:val="0031511B"/>
    <w:rsid w:val="0031519B"/>
    <w:rsid w:val="003167FF"/>
    <w:rsid w:val="003170A3"/>
    <w:rsid w:val="00317136"/>
    <w:rsid w:val="0031776E"/>
    <w:rsid w:val="00317C6B"/>
    <w:rsid w:val="00317DDF"/>
    <w:rsid w:val="00320197"/>
    <w:rsid w:val="00320708"/>
    <w:rsid w:val="00320A78"/>
    <w:rsid w:val="00320C79"/>
    <w:rsid w:val="00320F8B"/>
    <w:rsid w:val="0032132C"/>
    <w:rsid w:val="0032188B"/>
    <w:rsid w:val="00321935"/>
    <w:rsid w:val="00321DA7"/>
    <w:rsid w:val="0032322A"/>
    <w:rsid w:val="003233A3"/>
    <w:rsid w:val="00323B23"/>
    <w:rsid w:val="00323BF7"/>
    <w:rsid w:val="0032477A"/>
    <w:rsid w:val="00324880"/>
    <w:rsid w:val="00325C57"/>
    <w:rsid w:val="00325CF1"/>
    <w:rsid w:val="00326315"/>
    <w:rsid w:val="00326400"/>
    <w:rsid w:val="00327027"/>
    <w:rsid w:val="003303CD"/>
    <w:rsid w:val="00330A07"/>
    <w:rsid w:val="00330A9C"/>
    <w:rsid w:val="00330C68"/>
    <w:rsid w:val="00330CAB"/>
    <w:rsid w:val="00330FE6"/>
    <w:rsid w:val="003312AF"/>
    <w:rsid w:val="00331867"/>
    <w:rsid w:val="00331931"/>
    <w:rsid w:val="00332E09"/>
    <w:rsid w:val="00332F53"/>
    <w:rsid w:val="00333037"/>
    <w:rsid w:val="00333A23"/>
    <w:rsid w:val="00334137"/>
    <w:rsid w:val="00334767"/>
    <w:rsid w:val="00334D21"/>
    <w:rsid w:val="003350DB"/>
    <w:rsid w:val="003353CE"/>
    <w:rsid w:val="003354E1"/>
    <w:rsid w:val="003362A7"/>
    <w:rsid w:val="003363D5"/>
    <w:rsid w:val="00336777"/>
    <w:rsid w:val="003367B2"/>
    <w:rsid w:val="00336F19"/>
    <w:rsid w:val="00337243"/>
    <w:rsid w:val="0033731B"/>
    <w:rsid w:val="00337689"/>
    <w:rsid w:val="003376AD"/>
    <w:rsid w:val="003376FB"/>
    <w:rsid w:val="00337966"/>
    <w:rsid w:val="00337A15"/>
    <w:rsid w:val="00337BEA"/>
    <w:rsid w:val="003400C3"/>
    <w:rsid w:val="00340197"/>
    <w:rsid w:val="003402A9"/>
    <w:rsid w:val="003404EA"/>
    <w:rsid w:val="0034053E"/>
    <w:rsid w:val="00340D55"/>
    <w:rsid w:val="00341162"/>
    <w:rsid w:val="003417D6"/>
    <w:rsid w:val="00341E3B"/>
    <w:rsid w:val="003421FD"/>
    <w:rsid w:val="00342C89"/>
    <w:rsid w:val="00342CDD"/>
    <w:rsid w:val="00343210"/>
    <w:rsid w:val="00343677"/>
    <w:rsid w:val="00343B34"/>
    <w:rsid w:val="00343E7A"/>
    <w:rsid w:val="0034426E"/>
    <w:rsid w:val="0034487E"/>
    <w:rsid w:val="003449A5"/>
    <w:rsid w:val="00344B8E"/>
    <w:rsid w:val="0034510A"/>
    <w:rsid w:val="00345B5B"/>
    <w:rsid w:val="003461C7"/>
    <w:rsid w:val="003461F2"/>
    <w:rsid w:val="0034677B"/>
    <w:rsid w:val="00346E30"/>
    <w:rsid w:val="00347A82"/>
    <w:rsid w:val="00347D36"/>
    <w:rsid w:val="00347D94"/>
    <w:rsid w:val="00347E9C"/>
    <w:rsid w:val="0035042B"/>
    <w:rsid w:val="0035119B"/>
    <w:rsid w:val="003511A5"/>
    <w:rsid w:val="00351DF4"/>
    <w:rsid w:val="00351E27"/>
    <w:rsid w:val="00351EAE"/>
    <w:rsid w:val="00352100"/>
    <w:rsid w:val="00352808"/>
    <w:rsid w:val="00353764"/>
    <w:rsid w:val="00353A74"/>
    <w:rsid w:val="00353B47"/>
    <w:rsid w:val="00353CD4"/>
    <w:rsid w:val="00353EAA"/>
    <w:rsid w:val="003543BC"/>
    <w:rsid w:val="00354799"/>
    <w:rsid w:val="003548C6"/>
    <w:rsid w:val="00354DB8"/>
    <w:rsid w:val="003564D8"/>
    <w:rsid w:val="00356C26"/>
    <w:rsid w:val="00356DBC"/>
    <w:rsid w:val="003572C7"/>
    <w:rsid w:val="00357766"/>
    <w:rsid w:val="00357A28"/>
    <w:rsid w:val="00357C64"/>
    <w:rsid w:val="003601F1"/>
    <w:rsid w:val="003602BB"/>
    <w:rsid w:val="00360DA7"/>
    <w:rsid w:val="00360FD4"/>
    <w:rsid w:val="0036125E"/>
    <w:rsid w:val="003613CA"/>
    <w:rsid w:val="00361665"/>
    <w:rsid w:val="00361C20"/>
    <w:rsid w:val="00361E79"/>
    <w:rsid w:val="003621EC"/>
    <w:rsid w:val="003628FA"/>
    <w:rsid w:val="00363505"/>
    <w:rsid w:val="003636A9"/>
    <w:rsid w:val="003638AD"/>
    <w:rsid w:val="0036392C"/>
    <w:rsid w:val="00364584"/>
    <w:rsid w:val="0036477B"/>
    <w:rsid w:val="00364915"/>
    <w:rsid w:val="00364E08"/>
    <w:rsid w:val="0036517A"/>
    <w:rsid w:val="003658AB"/>
    <w:rsid w:val="00365E44"/>
    <w:rsid w:val="00365E75"/>
    <w:rsid w:val="00366180"/>
    <w:rsid w:val="0036635A"/>
    <w:rsid w:val="00366709"/>
    <w:rsid w:val="003669AA"/>
    <w:rsid w:val="00366D3E"/>
    <w:rsid w:val="00367070"/>
    <w:rsid w:val="003672BF"/>
    <w:rsid w:val="00367774"/>
    <w:rsid w:val="0036798B"/>
    <w:rsid w:val="003706E5"/>
    <w:rsid w:val="00370A03"/>
    <w:rsid w:val="00370CA0"/>
    <w:rsid w:val="00370CF5"/>
    <w:rsid w:val="003715AA"/>
    <w:rsid w:val="00371696"/>
    <w:rsid w:val="00371B9F"/>
    <w:rsid w:val="00371D9A"/>
    <w:rsid w:val="00371FB8"/>
    <w:rsid w:val="003723DA"/>
    <w:rsid w:val="00372734"/>
    <w:rsid w:val="00372975"/>
    <w:rsid w:val="00372A25"/>
    <w:rsid w:val="00372B22"/>
    <w:rsid w:val="00372BEA"/>
    <w:rsid w:val="00372D61"/>
    <w:rsid w:val="0037354E"/>
    <w:rsid w:val="00373A0C"/>
    <w:rsid w:val="00373C0D"/>
    <w:rsid w:val="00374599"/>
    <w:rsid w:val="00374735"/>
    <w:rsid w:val="00374C9D"/>
    <w:rsid w:val="003754AC"/>
    <w:rsid w:val="00375691"/>
    <w:rsid w:val="0037594D"/>
    <w:rsid w:val="00375A21"/>
    <w:rsid w:val="00375D63"/>
    <w:rsid w:val="00376076"/>
    <w:rsid w:val="003761C0"/>
    <w:rsid w:val="00376272"/>
    <w:rsid w:val="003765CD"/>
    <w:rsid w:val="003767FE"/>
    <w:rsid w:val="00376A50"/>
    <w:rsid w:val="00376A7F"/>
    <w:rsid w:val="00376DF6"/>
    <w:rsid w:val="0037715A"/>
    <w:rsid w:val="003771EB"/>
    <w:rsid w:val="00377287"/>
    <w:rsid w:val="00377BAB"/>
    <w:rsid w:val="00377C9C"/>
    <w:rsid w:val="003811E2"/>
    <w:rsid w:val="00381D3B"/>
    <w:rsid w:val="0038209A"/>
    <w:rsid w:val="00382391"/>
    <w:rsid w:val="00382FB1"/>
    <w:rsid w:val="00383216"/>
    <w:rsid w:val="003841A4"/>
    <w:rsid w:val="00385061"/>
    <w:rsid w:val="003851D0"/>
    <w:rsid w:val="003854CF"/>
    <w:rsid w:val="003856DD"/>
    <w:rsid w:val="00385B4D"/>
    <w:rsid w:val="00385BCF"/>
    <w:rsid w:val="00385DE3"/>
    <w:rsid w:val="0038625C"/>
    <w:rsid w:val="0038636E"/>
    <w:rsid w:val="00386F7B"/>
    <w:rsid w:val="00386FF3"/>
    <w:rsid w:val="0038757A"/>
    <w:rsid w:val="003875C8"/>
    <w:rsid w:val="00387684"/>
    <w:rsid w:val="003877B2"/>
    <w:rsid w:val="00387C2F"/>
    <w:rsid w:val="003901E4"/>
    <w:rsid w:val="003904C7"/>
    <w:rsid w:val="0039072E"/>
    <w:rsid w:val="003907BD"/>
    <w:rsid w:val="00390D03"/>
    <w:rsid w:val="00390EF6"/>
    <w:rsid w:val="0039115F"/>
    <w:rsid w:val="00391341"/>
    <w:rsid w:val="0039155A"/>
    <w:rsid w:val="00391618"/>
    <w:rsid w:val="003919DA"/>
    <w:rsid w:val="00391A15"/>
    <w:rsid w:val="00391A1D"/>
    <w:rsid w:val="00391B00"/>
    <w:rsid w:val="00391CCD"/>
    <w:rsid w:val="0039267A"/>
    <w:rsid w:val="00392AAB"/>
    <w:rsid w:val="00392E18"/>
    <w:rsid w:val="00393378"/>
    <w:rsid w:val="003936DD"/>
    <w:rsid w:val="00393ABC"/>
    <w:rsid w:val="00393B9B"/>
    <w:rsid w:val="00393E03"/>
    <w:rsid w:val="0039456D"/>
    <w:rsid w:val="0039547C"/>
    <w:rsid w:val="00395A5B"/>
    <w:rsid w:val="00396604"/>
    <w:rsid w:val="0039680A"/>
    <w:rsid w:val="00396B14"/>
    <w:rsid w:val="00396B5E"/>
    <w:rsid w:val="00396FC5"/>
    <w:rsid w:val="00397A08"/>
    <w:rsid w:val="00397AA0"/>
    <w:rsid w:val="003A064E"/>
    <w:rsid w:val="003A0777"/>
    <w:rsid w:val="003A0B0F"/>
    <w:rsid w:val="003A0E6A"/>
    <w:rsid w:val="003A1144"/>
    <w:rsid w:val="003A1600"/>
    <w:rsid w:val="003A2471"/>
    <w:rsid w:val="003A2706"/>
    <w:rsid w:val="003A33C9"/>
    <w:rsid w:val="003A3823"/>
    <w:rsid w:val="003A3B16"/>
    <w:rsid w:val="003A4227"/>
    <w:rsid w:val="003A42CF"/>
    <w:rsid w:val="003A4D3A"/>
    <w:rsid w:val="003A5CFF"/>
    <w:rsid w:val="003A616B"/>
    <w:rsid w:val="003A61C5"/>
    <w:rsid w:val="003A649B"/>
    <w:rsid w:val="003A6963"/>
    <w:rsid w:val="003A6D43"/>
    <w:rsid w:val="003A6E9C"/>
    <w:rsid w:val="003A7D14"/>
    <w:rsid w:val="003B0B50"/>
    <w:rsid w:val="003B0DED"/>
    <w:rsid w:val="003B0EEA"/>
    <w:rsid w:val="003B15CF"/>
    <w:rsid w:val="003B1B6D"/>
    <w:rsid w:val="003B1BAE"/>
    <w:rsid w:val="003B213E"/>
    <w:rsid w:val="003B226A"/>
    <w:rsid w:val="003B2694"/>
    <w:rsid w:val="003B27CC"/>
    <w:rsid w:val="003B297A"/>
    <w:rsid w:val="003B2B22"/>
    <w:rsid w:val="003B2D7D"/>
    <w:rsid w:val="003B2E51"/>
    <w:rsid w:val="003B3095"/>
    <w:rsid w:val="003B34AA"/>
    <w:rsid w:val="003B3FC6"/>
    <w:rsid w:val="003B41D0"/>
    <w:rsid w:val="003B4235"/>
    <w:rsid w:val="003B4281"/>
    <w:rsid w:val="003B4520"/>
    <w:rsid w:val="003B481A"/>
    <w:rsid w:val="003B4D3F"/>
    <w:rsid w:val="003B50CB"/>
    <w:rsid w:val="003B50EB"/>
    <w:rsid w:val="003B521E"/>
    <w:rsid w:val="003B529E"/>
    <w:rsid w:val="003B5CDD"/>
    <w:rsid w:val="003B650C"/>
    <w:rsid w:val="003B665F"/>
    <w:rsid w:val="003B6864"/>
    <w:rsid w:val="003B6A8A"/>
    <w:rsid w:val="003B722F"/>
    <w:rsid w:val="003B7516"/>
    <w:rsid w:val="003C010C"/>
    <w:rsid w:val="003C0931"/>
    <w:rsid w:val="003C0E34"/>
    <w:rsid w:val="003C0EE0"/>
    <w:rsid w:val="003C18DE"/>
    <w:rsid w:val="003C21DE"/>
    <w:rsid w:val="003C26C0"/>
    <w:rsid w:val="003C28E6"/>
    <w:rsid w:val="003C2D8F"/>
    <w:rsid w:val="003C2D9A"/>
    <w:rsid w:val="003C3880"/>
    <w:rsid w:val="003C3C13"/>
    <w:rsid w:val="003C3CC6"/>
    <w:rsid w:val="003C4008"/>
    <w:rsid w:val="003C4022"/>
    <w:rsid w:val="003C4674"/>
    <w:rsid w:val="003C47D7"/>
    <w:rsid w:val="003C4997"/>
    <w:rsid w:val="003C4EA4"/>
    <w:rsid w:val="003C5748"/>
    <w:rsid w:val="003C59AE"/>
    <w:rsid w:val="003C5D82"/>
    <w:rsid w:val="003C6609"/>
    <w:rsid w:val="003C6661"/>
    <w:rsid w:val="003C76A4"/>
    <w:rsid w:val="003C776E"/>
    <w:rsid w:val="003C7A7E"/>
    <w:rsid w:val="003C7DE5"/>
    <w:rsid w:val="003C7ED0"/>
    <w:rsid w:val="003C7F17"/>
    <w:rsid w:val="003D006B"/>
    <w:rsid w:val="003D051B"/>
    <w:rsid w:val="003D075B"/>
    <w:rsid w:val="003D0BAF"/>
    <w:rsid w:val="003D0BE7"/>
    <w:rsid w:val="003D141C"/>
    <w:rsid w:val="003D17C7"/>
    <w:rsid w:val="003D2BDE"/>
    <w:rsid w:val="003D2E94"/>
    <w:rsid w:val="003D35AE"/>
    <w:rsid w:val="003D3EE8"/>
    <w:rsid w:val="003D3F7D"/>
    <w:rsid w:val="003D405C"/>
    <w:rsid w:val="003D4792"/>
    <w:rsid w:val="003D53D1"/>
    <w:rsid w:val="003D5BB8"/>
    <w:rsid w:val="003D5BE8"/>
    <w:rsid w:val="003D5CAF"/>
    <w:rsid w:val="003D5F17"/>
    <w:rsid w:val="003D6721"/>
    <w:rsid w:val="003D6D04"/>
    <w:rsid w:val="003D7186"/>
    <w:rsid w:val="003D72D2"/>
    <w:rsid w:val="003D7CBF"/>
    <w:rsid w:val="003E0082"/>
    <w:rsid w:val="003E049E"/>
    <w:rsid w:val="003E0ACC"/>
    <w:rsid w:val="003E0D1F"/>
    <w:rsid w:val="003E0E43"/>
    <w:rsid w:val="003E1037"/>
    <w:rsid w:val="003E10D8"/>
    <w:rsid w:val="003E120F"/>
    <w:rsid w:val="003E12D4"/>
    <w:rsid w:val="003E1B9B"/>
    <w:rsid w:val="003E1C0E"/>
    <w:rsid w:val="003E1C10"/>
    <w:rsid w:val="003E2024"/>
    <w:rsid w:val="003E22B0"/>
    <w:rsid w:val="003E3024"/>
    <w:rsid w:val="003E3078"/>
    <w:rsid w:val="003E3453"/>
    <w:rsid w:val="003E34C9"/>
    <w:rsid w:val="003E37C1"/>
    <w:rsid w:val="003E37D0"/>
    <w:rsid w:val="003E3A02"/>
    <w:rsid w:val="003E3E87"/>
    <w:rsid w:val="003E47B3"/>
    <w:rsid w:val="003E4B06"/>
    <w:rsid w:val="003E4DB6"/>
    <w:rsid w:val="003E51A3"/>
    <w:rsid w:val="003E54E3"/>
    <w:rsid w:val="003E5806"/>
    <w:rsid w:val="003E580B"/>
    <w:rsid w:val="003E58EB"/>
    <w:rsid w:val="003E5E65"/>
    <w:rsid w:val="003E5EC5"/>
    <w:rsid w:val="003E5EC7"/>
    <w:rsid w:val="003E5FA0"/>
    <w:rsid w:val="003E6EC9"/>
    <w:rsid w:val="003E758B"/>
    <w:rsid w:val="003E76D6"/>
    <w:rsid w:val="003E7A4C"/>
    <w:rsid w:val="003F01DA"/>
    <w:rsid w:val="003F023D"/>
    <w:rsid w:val="003F0EA5"/>
    <w:rsid w:val="003F15E8"/>
    <w:rsid w:val="003F2461"/>
    <w:rsid w:val="003F2A24"/>
    <w:rsid w:val="003F314F"/>
    <w:rsid w:val="003F3BFC"/>
    <w:rsid w:val="003F3F32"/>
    <w:rsid w:val="003F4D46"/>
    <w:rsid w:val="003F4D98"/>
    <w:rsid w:val="003F4E20"/>
    <w:rsid w:val="003F50BE"/>
    <w:rsid w:val="003F551B"/>
    <w:rsid w:val="003F575B"/>
    <w:rsid w:val="003F58E4"/>
    <w:rsid w:val="003F6258"/>
    <w:rsid w:val="003F6429"/>
    <w:rsid w:val="003F6923"/>
    <w:rsid w:val="003F6E0C"/>
    <w:rsid w:val="003F78C1"/>
    <w:rsid w:val="003F7A12"/>
    <w:rsid w:val="003F7BF1"/>
    <w:rsid w:val="003F7F5F"/>
    <w:rsid w:val="00400241"/>
    <w:rsid w:val="00400777"/>
    <w:rsid w:val="0040114B"/>
    <w:rsid w:val="0040136E"/>
    <w:rsid w:val="00401BB1"/>
    <w:rsid w:val="00401DD3"/>
    <w:rsid w:val="00402317"/>
    <w:rsid w:val="004028FB"/>
    <w:rsid w:val="00402A6D"/>
    <w:rsid w:val="00402CAD"/>
    <w:rsid w:val="00402D2A"/>
    <w:rsid w:val="004039D8"/>
    <w:rsid w:val="00403D87"/>
    <w:rsid w:val="00403E78"/>
    <w:rsid w:val="004048B0"/>
    <w:rsid w:val="004049B3"/>
    <w:rsid w:val="00404C86"/>
    <w:rsid w:val="004055BE"/>
    <w:rsid w:val="00405BA3"/>
    <w:rsid w:val="00406254"/>
    <w:rsid w:val="00406426"/>
    <w:rsid w:val="0040675D"/>
    <w:rsid w:val="00407D0B"/>
    <w:rsid w:val="00410779"/>
    <w:rsid w:val="004109A4"/>
    <w:rsid w:val="00411A74"/>
    <w:rsid w:val="00411B10"/>
    <w:rsid w:val="00412072"/>
    <w:rsid w:val="004121C8"/>
    <w:rsid w:val="004129D0"/>
    <w:rsid w:val="00412EF4"/>
    <w:rsid w:val="00413535"/>
    <w:rsid w:val="00413556"/>
    <w:rsid w:val="00413C9A"/>
    <w:rsid w:val="0041411D"/>
    <w:rsid w:val="00414732"/>
    <w:rsid w:val="00414AA6"/>
    <w:rsid w:val="00414D6C"/>
    <w:rsid w:val="00414EB7"/>
    <w:rsid w:val="004150F8"/>
    <w:rsid w:val="00415805"/>
    <w:rsid w:val="0041592A"/>
    <w:rsid w:val="00415A41"/>
    <w:rsid w:val="00415B23"/>
    <w:rsid w:val="00415DE9"/>
    <w:rsid w:val="00416232"/>
    <w:rsid w:val="00416693"/>
    <w:rsid w:val="00416771"/>
    <w:rsid w:val="00416924"/>
    <w:rsid w:val="00416975"/>
    <w:rsid w:val="00416B51"/>
    <w:rsid w:val="00416E49"/>
    <w:rsid w:val="00417429"/>
    <w:rsid w:val="0041776B"/>
    <w:rsid w:val="00417B96"/>
    <w:rsid w:val="00417CC9"/>
    <w:rsid w:val="00417F5D"/>
    <w:rsid w:val="0042070B"/>
    <w:rsid w:val="00420BC9"/>
    <w:rsid w:val="00420DCF"/>
    <w:rsid w:val="00420DD4"/>
    <w:rsid w:val="00420F71"/>
    <w:rsid w:val="00420FE1"/>
    <w:rsid w:val="00421056"/>
    <w:rsid w:val="004217EC"/>
    <w:rsid w:val="00422619"/>
    <w:rsid w:val="00422A66"/>
    <w:rsid w:val="00422C7F"/>
    <w:rsid w:val="00423012"/>
    <w:rsid w:val="0042327C"/>
    <w:rsid w:val="0042358B"/>
    <w:rsid w:val="00423626"/>
    <w:rsid w:val="004239CC"/>
    <w:rsid w:val="00423E55"/>
    <w:rsid w:val="0042417D"/>
    <w:rsid w:val="0042495D"/>
    <w:rsid w:val="004250B7"/>
    <w:rsid w:val="004250E1"/>
    <w:rsid w:val="00425303"/>
    <w:rsid w:val="004256A2"/>
    <w:rsid w:val="00425C9F"/>
    <w:rsid w:val="00425FD0"/>
    <w:rsid w:val="00426316"/>
    <w:rsid w:val="00426392"/>
    <w:rsid w:val="00426587"/>
    <w:rsid w:val="00426C84"/>
    <w:rsid w:val="00427160"/>
    <w:rsid w:val="0042774C"/>
    <w:rsid w:val="00427808"/>
    <w:rsid w:val="00427CF3"/>
    <w:rsid w:val="00430244"/>
    <w:rsid w:val="0043026B"/>
    <w:rsid w:val="0043040C"/>
    <w:rsid w:val="0043072A"/>
    <w:rsid w:val="0043144C"/>
    <w:rsid w:val="0043147A"/>
    <w:rsid w:val="004315A4"/>
    <w:rsid w:val="00431B9D"/>
    <w:rsid w:val="00431D05"/>
    <w:rsid w:val="004322C8"/>
    <w:rsid w:val="00432BFD"/>
    <w:rsid w:val="0043316C"/>
    <w:rsid w:val="00433384"/>
    <w:rsid w:val="00433447"/>
    <w:rsid w:val="0043385A"/>
    <w:rsid w:val="004344E9"/>
    <w:rsid w:val="00434597"/>
    <w:rsid w:val="00434926"/>
    <w:rsid w:val="00434FA6"/>
    <w:rsid w:val="00435195"/>
    <w:rsid w:val="004351B9"/>
    <w:rsid w:val="00435244"/>
    <w:rsid w:val="00435258"/>
    <w:rsid w:val="004353D7"/>
    <w:rsid w:val="004361AC"/>
    <w:rsid w:val="00436372"/>
    <w:rsid w:val="004366C6"/>
    <w:rsid w:val="00436753"/>
    <w:rsid w:val="004367DD"/>
    <w:rsid w:val="004369F0"/>
    <w:rsid w:val="00436B6C"/>
    <w:rsid w:val="00436BFF"/>
    <w:rsid w:val="00437057"/>
    <w:rsid w:val="004370F0"/>
    <w:rsid w:val="0043749D"/>
    <w:rsid w:val="00437595"/>
    <w:rsid w:val="0043799A"/>
    <w:rsid w:val="00437A49"/>
    <w:rsid w:val="00437AF8"/>
    <w:rsid w:val="00437DCA"/>
    <w:rsid w:val="00440674"/>
    <w:rsid w:val="004409F7"/>
    <w:rsid w:val="00440DF4"/>
    <w:rsid w:val="00441613"/>
    <w:rsid w:val="00441638"/>
    <w:rsid w:val="00441CD0"/>
    <w:rsid w:val="00441DB8"/>
    <w:rsid w:val="004421BD"/>
    <w:rsid w:val="00442799"/>
    <w:rsid w:val="004429E5"/>
    <w:rsid w:val="00442B04"/>
    <w:rsid w:val="00442C02"/>
    <w:rsid w:val="00442E3B"/>
    <w:rsid w:val="00443610"/>
    <w:rsid w:val="00443A41"/>
    <w:rsid w:val="00443BD4"/>
    <w:rsid w:val="00443D74"/>
    <w:rsid w:val="00443EEE"/>
    <w:rsid w:val="00444965"/>
    <w:rsid w:val="004449C8"/>
    <w:rsid w:val="00444CF5"/>
    <w:rsid w:val="00445ABC"/>
    <w:rsid w:val="00445B71"/>
    <w:rsid w:val="004464CE"/>
    <w:rsid w:val="00447276"/>
    <w:rsid w:val="0044727A"/>
    <w:rsid w:val="004475FF"/>
    <w:rsid w:val="004476B7"/>
    <w:rsid w:val="00447A51"/>
    <w:rsid w:val="00447D01"/>
    <w:rsid w:val="004500BE"/>
    <w:rsid w:val="00450111"/>
    <w:rsid w:val="0045018A"/>
    <w:rsid w:val="004501E9"/>
    <w:rsid w:val="004508E8"/>
    <w:rsid w:val="00450982"/>
    <w:rsid w:val="00451300"/>
    <w:rsid w:val="0045151A"/>
    <w:rsid w:val="00451593"/>
    <w:rsid w:val="004519FB"/>
    <w:rsid w:val="00451F05"/>
    <w:rsid w:val="004526C7"/>
    <w:rsid w:val="00452B2B"/>
    <w:rsid w:val="00452D1E"/>
    <w:rsid w:val="0045389E"/>
    <w:rsid w:val="004538B4"/>
    <w:rsid w:val="0045438C"/>
    <w:rsid w:val="00455346"/>
    <w:rsid w:val="004555E3"/>
    <w:rsid w:val="004559F3"/>
    <w:rsid w:val="00455A6A"/>
    <w:rsid w:val="00455C0B"/>
    <w:rsid w:val="00455E73"/>
    <w:rsid w:val="0045614E"/>
    <w:rsid w:val="00456239"/>
    <w:rsid w:val="00456989"/>
    <w:rsid w:val="004576C5"/>
    <w:rsid w:val="00457B2D"/>
    <w:rsid w:val="00457F5B"/>
    <w:rsid w:val="00460619"/>
    <w:rsid w:val="0046062B"/>
    <w:rsid w:val="00460AB2"/>
    <w:rsid w:val="00460F98"/>
    <w:rsid w:val="00461177"/>
    <w:rsid w:val="004613BB"/>
    <w:rsid w:val="00461711"/>
    <w:rsid w:val="004620FD"/>
    <w:rsid w:val="00462381"/>
    <w:rsid w:val="004623D2"/>
    <w:rsid w:val="00462882"/>
    <w:rsid w:val="0046289F"/>
    <w:rsid w:val="00463044"/>
    <w:rsid w:val="00463582"/>
    <w:rsid w:val="0046413B"/>
    <w:rsid w:val="004648D8"/>
    <w:rsid w:val="0046511F"/>
    <w:rsid w:val="00465599"/>
    <w:rsid w:val="00465718"/>
    <w:rsid w:val="0046603F"/>
    <w:rsid w:val="00466188"/>
    <w:rsid w:val="00466A96"/>
    <w:rsid w:val="004677F2"/>
    <w:rsid w:val="00467F16"/>
    <w:rsid w:val="004702E0"/>
    <w:rsid w:val="00470365"/>
    <w:rsid w:val="00470AD3"/>
    <w:rsid w:val="00470DC8"/>
    <w:rsid w:val="00470EB3"/>
    <w:rsid w:val="0047115B"/>
    <w:rsid w:val="004714EA"/>
    <w:rsid w:val="0047158B"/>
    <w:rsid w:val="004715EA"/>
    <w:rsid w:val="00471852"/>
    <w:rsid w:val="00472508"/>
    <w:rsid w:val="00472759"/>
    <w:rsid w:val="00472FE9"/>
    <w:rsid w:val="00473059"/>
    <w:rsid w:val="004733AB"/>
    <w:rsid w:val="004735E3"/>
    <w:rsid w:val="00473B73"/>
    <w:rsid w:val="00473CEC"/>
    <w:rsid w:val="004741D0"/>
    <w:rsid w:val="00474D66"/>
    <w:rsid w:val="00474D68"/>
    <w:rsid w:val="00475475"/>
    <w:rsid w:val="00475476"/>
    <w:rsid w:val="004755DD"/>
    <w:rsid w:val="00475756"/>
    <w:rsid w:val="00475A8E"/>
    <w:rsid w:val="0047607B"/>
    <w:rsid w:val="00476370"/>
    <w:rsid w:val="00476572"/>
    <w:rsid w:val="00476847"/>
    <w:rsid w:val="004777F9"/>
    <w:rsid w:val="00477D49"/>
    <w:rsid w:val="00477F4C"/>
    <w:rsid w:val="004801B6"/>
    <w:rsid w:val="004803E3"/>
    <w:rsid w:val="004806A9"/>
    <w:rsid w:val="004808E6"/>
    <w:rsid w:val="00481212"/>
    <w:rsid w:val="004814FD"/>
    <w:rsid w:val="004819AC"/>
    <w:rsid w:val="00481A0D"/>
    <w:rsid w:val="00481E49"/>
    <w:rsid w:val="00481F8B"/>
    <w:rsid w:val="00481FEA"/>
    <w:rsid w:val="00482039"/>
    <w:rsid w:val="0048282E"/>
    <w:rsid w:val="00482C8D"/>
    <w:rsid w:val="00482D8A"/>
    <w:rsid w:val="00483530"/>
    <w:rsid w:val="00483715"/>
    <w:rsid w:val="00483FCE"/>
    <w:rsid w:val="004844FB"/>
    <w:rsid w:val="00484949"/>
    <w:rsid w:val="00484B1A"/>
    <w:rsid w:val="00484DA8"/>
    <w:rsid w:val="00484EB0"/>
    <w:rsid w:val="004855E7"/>
    <w:rsid w:val="0048572C"/>
    <w:rsid w:val="00486A04"/>
    <w:rsid w:val="004870B4"/>
    <w:rsid w:val="0048752A"/>
    <w:rsid w:val="00487566"/>
    <w:rsid w:val="00487E91"/>
    <w:rsid w:val="004901CE"/>
    <w:rsid w:val="00490F06"/>
    <w:rsid w:val="00491263"/>
    <w:rsid w:val="004917A3"/>
    <w:rsid w:val="004918CF"/>
    <w:rsid w:val="00492059"/>
    <w:rsid w:val="0049212E"/>
    <w:rsid w:val="0049245C"/>
    <w:rsid w:val="00492737"/>
    <w:rsid w:val="004929ED"/>
    <w:rsid w:val="00492AA0"/>
    <w:rsid w:val="00493232"/>
    <w:rsid w:val="004936E3"/>
    <w:rsid w:val="0049383E"/>
    <w:rsid w:val="00493D59"/>
    <w:rsid w:val="00493D90"/>
    <w:rsid w:val="00493E22"/>
    <w:rsid w:val="00494712"/>
    <w:rsid w:val="004947CB"/>
    <w:rsid w:val="00494816"/>
    <w:rsid w:val="00494EE4"/>
    <w:rsid w:val="00495292"/>
    <w:rsid w:val="004952F4"/>
    <w:rsid w:val="00495580"/>
    <w:rsid w:val="00495978"/>
    <w:rsid w:val="00495C0B"/>
    <w:rsid w:val="00496409"/>
    <w:rsid w:val="004969B2"/>
    <w:rsid w:val="00496F83"/>
    <w:rsid w:val="00496FCF"/>
    <w:rsid w:val="00497177"/>
    <w:rsid w:val="00497481"/>
    <w:rsid w:val="00497EF0"/>
    <w:rsid w:val="004A0295"/>
    <w:rsid w:val="004A0BCA"/>
    <w:rsid w:val="004A12A3"/>
    <w:rsid w:val="004A1769"/>
    <w:rsid w:val="004A1BD6"/>
    <w:rsid w:val="004A21EA"/>
    <w:rsid w:val="004A2377"/>
    <w:rsid w:val="004A268B"/>
    <w:rsid w:val="004A30E8"/>
    <w:rsid w:val="004A330A"/>
    <w:rsid w:val="004A353E"/>
    <w:rsid w:val="004A3676"/>
    <w:rsid w:val="004A38C9"/>
    <w:rsid w:val="004A4636"/>
    <w:rsid w:val="004A50C3"/>
    <w:rsid w:val="004A51CD"/>
    <w:rsid w:val="004A5DF0"/>
    <w:rsid w:val="004A6578"/>
    <w:rsid w:val="004A6AC7"/>
    <w:rsid w:val="004A6D51"/>
    <w:rsid w:val="004A7155"/>
    <w:rsid w:val="004A72DE"/>
    <w:rsid w:val="004A73BB"/>
    <w:rsid w:val="004A7E10"/>
    <w:rsid w:val="004B0361"/>
    <w:rsid w:val="004B0ACD"/>
    <w:rsid w:val="004B0ED6"/>
    <w:rsid w:val="004B18B1"/>
    <w:rsid w:val="004B2187"/>
    <w:rsid w:val="004B256A"/>
    <w:rsid w:val="004B2A37"/>
    <w:rsid w:val="004B3342"/>
    <w:rsid w:val="004B38BE"/>
    <w:rsid w:val="004B39E2"/>
    <w:rsid w:val="004B3C6E"/>
    <w:rsid w:val="004B3C96"/>
    <w:rsid w:val="004B3FCB"/>
    <w:rsid w:val="004B41BC"/>
    <w:rsid w:val="004B43CF"/>
    <w:rsid w:val="004B43E5"/>
    <w:rsid w:val="004B494F"/>
    <w:rsid w:val="004B4CB0"/>
    <w:rsid w:val="004B4DBA"/>
    <w:rsid w:val="004B51F9"/>
    <w:rsid w:val="004B52BF"/>
    <w:rsid w:val="004B535F"/>
    <w:rsid w:val="004B564E"/>
    <w:rsid w:val="004B58F1"/>
    <w:rsid w:val="004B596F"/>
    <w:rsid w:val="004B5A1A"/>
    <w:rsid w:val="004B5D27"/>
    <w:rsid w:val="004B5D39"/>
    <w:rsid w:val="004B5EE4"/>
    <w:rsid w:val="004B67AB"/>
    <w:rsid w:val="004B6CC4"/>
    <w:rsid w:val="004B7415"/>
    <w:rsid w:val="004C03CB"/>
    <w:rsid w:val="004C0ACF"/>
    <w:rsid w:val="004C0E06"/>
    <w:rsid w:val="004C0EE8"/>
    <w:rsid w:val="004C1BFA"/>
    <w:rsid w:val="004C1C8A"/>
    <w:rsid w:val="004C1CCB"/>
    <w:rsid w:val="004C222A"/>
    <w:rsid w:val="004C231F"/>
    <w:rsid w:val="004C232C"/>
    <w:rsid w:val="004C26AD"/>
    <w:rsid w:val="004C27D7"/>
    <w:rsid w:val="004C2EAD"/>
    <w:rsid w:val="004C323A"/>
    <w:rsid w:val="004C34FE"/>
    <w:rsid w:val="004C3675"/>
    <w:rsid w:val="004C389E"/>
    <w:rsid w:val="004C3B81"/>
    <w:rsid w:val="004C3BC8"/>
    <w:rsid w:val="004C4935"/>
    <w:rsid w:val="004C588B"/>
    <w:rsid w:val="004C6512"/>
    <w:rsid w:val="004C6527"/>
    <w:rsid w:val="004C65A0"/>
    <w:rsid w:val="004C6878"/>
    <w:rsid w:val="004C7132"/>
    <w:rsid w:val="004C72E6"/>
    <w:rsid w:val="004C7989"/>
    <w:rsid w:val="004D0396"/>
    <w:rsid w:val="004D03D1"/>
    <w:rsid w:val="004D0568"/>
    <w:rsid w:val="004D0BA2"/>
    <w:rsid w:val="004D1077"/>
    <w:rsid w:val="004D155D"/>
    <w:rsid w:val="004D1A7D"/>
    <w:rsid w:val="004D1C99"/>
    <w:rsid w:val="004D1D13"/>
    <w:rsid w:val="004D1EE1"/>
    <w:rsid w:val="004D2012"/>
    <w:rsid w:val="004D2104"/>
    <w:rsid w:val="004D28A8"/>
    <w:rsid w:val="004D293F"/>
    <w:rsid w:val="004D2EA6"/>
    <w:rsid w:val="004D3021"/>
    <w:rsid w:val="004D3234"/>
    <w:rsid w:val="004D3407"/>
    <w:rsid w:val="004D3ABE"/>
    <w:rsid w:val="004D4B4F"/>
    <w:rsid w:val="004D4F90"/>
    <w:rsid w:val="004D53B3"/>
    <w:rsid w:val="004D5560"/>
    <w:rsid w:val="004D59E9"/>
    <w:rsid w:val="004D5DE2"/>
    <w:rsid w:val="004D5F3D"/>
    <w:rsid w:val="004D60D7"/>
    <w:rsid w:val="004D6864"/>
    <w:rsid w:val="004D6889"/>
    <w:rsid w:val="004D6A5A"/>
    <w:rsid w:val="004D797E"/>
    <w:rsid w:val="004D7BB7"/>
    <w:rsid w:val="004D7EB4"/>
    <w:rsid w:val="004E00F7"/>
    <w:rsid w:val="004E01D2"/>
    <w:rsid w:val="004E1200"/>
    <w:rsid w:val="004E130E"/>
    <w:rsid w:val="004E1392"/>
    <w:rsid w:val="004E1B07"/>
    <w:rsid w:val="004E23F0"/>
    <w:rsid w:val="004E27DE"/>
    <w:rsid w:val="004E3097"/>
    <w:rsid w:val="004E324C"/>
    <w:rsid w:val="004E32E8"/>
    <w:rsid w:val="004E3316"/>
    <w:rsid w:val="004E3443"/>
    <w:rsid w:val="004E3683"/>
    <w:rsid w:val="004E43E4"/>
    <w:rsid w:val="004E4429"/>
    <w:rsid w:val="004E44FE"/>
    <w:rsid w:val="004E4C86"/>
    <w:rsid w:val="004E4CA7"/>
    <w:rsid w:val="004E4F9F"/>
    <w:rsid w:val="004E5A37"/>
    <w:rsid w:val="004E5A6B"/>
    <w:rsid w:val="004E6178"/>
    <w:rsid w:val="004E61A0"/>
    <w:rsid w:val="004E69AF"/>
    <w:rsid w:val="004E6B46"/>
    <w:rsid w:val="004E75BD"/>
    <w:rsid w:val="004E7AD2"/>
    <w:rsid w:val="004E7F29"/>
    <w:rsid w:val="004F06ED"/>
    <w:rsid w:val="004F08BD"/>
    <w:rsid w:val="004F0A19"/>
    <w:rsid w:val="004F0C12"/>
    <w:rsid w:val="004F0C6F"/>
    <w:rsid w:val="004F0D33"/>
    <w:rsid w:val="004F1344"/>
    <w:rsid w:val="004F15EC"/>
    <w:rsid w:val="004F20AE"/>
    <w:rsid w:val="004F216F"/>
    <w:rsid w:val="004F233E"/>
    <w:rsid w:val="004F250A"/>
    <w:rsid w:val="004F27DB"/>
    <w:rsid w:val="004F2A70"/>
    <w:rsid w:val="004F2AB3"/>
    <w:rsid w:val="004F2E71"/>
    <w:rsid w:val="004F2EA2"/>
    <w:rsid w:val="004F33E1"/>
    <w:rsid w:val="004F367D"/>
    <w:rsid w:val="004F36D9"/>
    <w:rsid w:val="004F438D"/>
    <w:rsid w:val="004F52DC"/>
    <w:rsid w:val="004F53B3"/>
    <w:rsid w:val="004F5E66"/>
    <w:rsid w:val="004F5F38"/>
    <w:rsid w:val="004F5FF5"/>
    <w:rsid w:val="004F714C"/>
    <w:rsid w:val="004F7224"/>
    <w:rsid w:val="004F742A"/>
    <w:rsid w:val="004F742E"/>
    <w:rsid w:val="004F77C2"/>
    <w:rsid w:val="004F799F"/>
    <w:rsid w:val="004F7BF7"/>
    <w:rsid w:val="004F7F2E"/>
    <w:rsid w:val="00500172"/>
    <w:rsid w:val="0050048E"/>
    <w:rsid w:val="00500BC9"/>
    <w:rsid w:val="00500E6E"/>
    <w:rsid w:val="00500F4A"/>
    <w:rsid w:val="00501048"/>
    <w:rsid w:val="00501075"/>
    <w:rsid w:val="00501466"/>
    <w:rsid w:val="00501469"/>
    <w:rsid w:val="0050157A"/>
    <w:rsid w:val="0050170F"/>
    <w:rsid w:val="00501774"/>
    <w:rsid w:val="005017C1"/>
    <w:rsid w:val="00501FCF"/>
    <w:rsid w:val="0050212F"/>
    <w:rsid w:val="005022C5"/>
    <w:rsid w:val="0050271E"/>
    <w:rsid w:val="00502787"/>
    <w:rsid w:val="0050287B"/>
    <w:rsid w:val="00502953"/>
    <w:rsid w:val="00502A9E"/>
    <w:rsid w:val="00503AE1"/>
    <w:rsid w:val="00503B1D"/>
    <w:rsid w:val="00503CB2"/>
    <w:rsid w:val="005042F2"/>
    <w:rsid w:val="005043C6"/>
    <w:rsid w:val="00504AA7"/>
    <w:rsid w:val="0050545B"/>
    <w:rsid w:val="00505519"/>
    <w:rsid w:val="0050571E"/>
    <w:rsid w:val="0050582C"/>
    <w:rsid w:val="005066D1"/>
    <w:rsid w:val="00506F2B"/>
    <w:rsid w:val="00507193"/>
    <w:rsid w:val="0050739D"/>
    <w:rsid w:val="00507C1C"/>
    <w:rsid w:val="00507E13"/>
    <w:rsid w:val="00510136"/>
    <w:rsid w:val="005103FF"/>
    <w:rsid w:val="0051079E"/>
    <w:rsid w:val="005107B2"/>
    <w:rsid w:val="00510970"/>
    <w:rsid w:val="00510A14"/>
    <w:rsid w:val="00510B5A"/>
    <w:rsid w:val="00510FE0"/>
    <w:rsid w:val="00511014"/>
    <w:rsid w:val="00511074"/>
    <w:rsid w:val="00511521"/>
    <w:rsid w:val="0051166F"/>
    <w:rsid w:val="0051173D"/>
    <w:rsid w:val="0051176B"/>
    <w:rsid w:val="00511F11"/>
    <w:rsid w:val="0051232C"/>
    <w:rsid w:val="00512849"/>
    <w:rsid w:val="00513132"/>
    <w:rsid w:val="005134F6"/>
    <w:rsid w:val="0051375E"/>
    <w:rsid w:val="00513DEE"/>
    <w:rsid w:val="0051423E"/>
    <w:rsid w:val="00514702"/>
    <w:rsid w:val="00514EA4"/>
    <w:rsid w:val="00515088"/>
    <w:rsid w:val="005167BF"/>
    <w:rsid w:val="00516894"/>
    <w:rsid w:val="00517E2C"/>
    <w:rsid w:val="0052038A"/>
    <w:rsid w:val="005209D5"/>
    <w:rsid w:val="00521812"/>
    <w:rsid w:val="00521843"/>
    <w:rsid w:val="00521D99"/>
    <w:rsid w:val="005224D2"/>
    <w:rsid w:val="00522C45"/>
    <w:rsid w:val="00522CEC"/>
    <w:rsid w:val="005231E2"/>
    <w:rsid w:val="00523C28"/>
    <w:rsid w:val="0052483C"/>
    <w:rsid w:val="00524A4D"/>
    <w:rsid w:val="00524B84"/>
    <w:rsid w:val="005250C1"/>
    <w:rsid w:val="0052516E"/>
    <w:rsid w:val="00525552"/>
    <w:rsid w:val="00525908"/>
    <w:rsid w:val="00525F47"/>
    <w:rsid w:val="00526263"/>
    <w:rsid w:val="00526381"/>
    <w:rsid w:val="005263CD"/>
    <w:rsid w:val="005270C5"/>
    <w:rsid w:val="00527B8D"/>
    <w:rsid w:val="00527E05"/>
    <w:rsid w:val="0053038E"/>
    <w:rsid w:val="00530C38"/>
    <w:rsid w:val="00530FBA"/>
    <w:rsid w:val="005315EA"/>
    <w:rsid w:val="00531609"/>
    <w:rsid w:val="00531633"/>
    <w:rsid w:val="00532084"/>
    <w:rsid w:val="00532658"/>
    <w:rsid w:val="0053289A"/>
    <w:rsid w:val="00532A54"/>
    <w:rsid w:val="00532B02"/>
    <w:rsid w:val="00532B88"/>
    <w:rsid w:val="00532D40"/>
    <w:rsid w:val="00532D66"/>
    <w:rsid w:val="0053312D"/>
    <w:rsid w:val="00533672"/>
    <w:rsid w:val="00533D1D"/>
    <w:rsid w:val="00534096"/>
    <w:rsid w:val="0053434A"/>
    <w:rsid w:val="00534466"/>
    <w:rsid w:val="00534484"/>
    <w:rsid w:val="0053450D"/>
    <w:rsid w:val="00534C1B"/>
    <w:rsid w:val="00534CB0"/>
    <w:rsid w:val="00535032"/>
    <w:rsid w:val="00535D46"/>
    <w:rsid w:val="00535F58"/>
    <w:rsid w:val="005362A9"/>
    <w:rsid w:val="0053692D"/>
    <w:rsid w:val="00536A53"/>
    <w:rsid w:val="00537287"/>
    <w:rsid w:val="00537D67"/>
    <w:rsid w:val="005401FE"/>
    <w:rsid w:val="0054032B"/>
    <w:rsid w:val="00540E89"/>
    <w:rsid w:val="0054102C"/>
    <w:rsid w:val="00541AD6"/>
    <w:rsid w:val="0054220E"/>
    <w:rsid w:val="005422DE"/>
    <w:rsid w:val="00542C5F"/>
    <w:rsid w:val="00543565"/>
    <w:rsid w:val="0054368B"/>
    <w:rsid w:val="00543B83"/>
    <w:rsid w:val="00543E05"/>
    <w:rsid w:val="00543FD2"/>
    <w:rsid w:val="0054473D"/>
    <w:rsid w:val="00544FFD"/>
    <w:rsid w:val="005461C0"/>
    <w:rsid w:val="0054638A"/>
    <w:rsid w:val="005466C7"/>
    <w:rsid w:val="00546F0B"/>
    <w:rsid w:val="00546FBB"/>
    <w:rsid w:val="00547151"/>
    <w:rsid w:val="00547265"/>
    <w:rsid w:val="0054797F"/>
    <w:rsid w:val="00547B5B"/>
    <w:rsid w:val="00547C91"/>
    <w:rsid w:val="0055207B"/>
    <w:rsid w:val="0055213C"/>
    <w:rsid w:val="005522A3"/>
    <w:rsid w:val="0055232C"/>
    <w:rsid w:val="00552B86"/>
    <w:rsid w:val="00552FB6"/>
    <w:rsid w:val="0055349C"/>
    <w:rsid w:val="00553B4C"/>
    <w:rsid w:val="00553BD9"/>
    <w:rsid w:val="00554103"/>
    <w:rsid w:val="00554572"/>
    <w:rsid w:val="0055514C"/>
    <w:rsid w:val="00555262"/>
    <w:rsid w:val="005552D5"/>
    <w:rsid w:val="00555428"/>
    <w:rsid w:val="005554D5"/>
    <w:rsid w:val="005556CC"/>
    <w:rsid w:val="005556F3"/>
    <w:rsid w:val="00555D76"/>
    <w:rsid w:val="00555DA3"/>
    <w:rsid w:val="00555E11"/>
    <w:rsid w:val="00555ED7"/>
    <w:rsid w:val="00556056"/>
    <w:rsid w:val="00556146"/>
    <w:rsid w:val="005564A5"/>
    <w:rsid w:val="0055665B"/>
    <w:rsid w:val="0055683B"/>
    <w:rsid w:val="00556A03"/>
    <w:rsid w:val="00556CEB"/>
    <w:rsid w:val="00557AAD"/>
    <w:rsid w:val="00557AED"/>
    <w:rsid w:val="00557C88"/>
    <w:rsid w:val="00557F1E"/>
    <w:rsid w:val="0056082B"/>
    <w:rsid w:val="0056083D"/>
    <w:rsid w:val="0056098B"/>
    <w:rsid w:val="00560B2D"/>
    <w:rsid w:val="005612E4"/>
    <w:rsid w:val="00561F1B"/>
    <w:rsid w:val="005626D2"/>
    <w:rsid w:val="0056271B"/>
    <w:rsid w:val="0056286C"/>
    <w:rsid w:val="005629B0"/>
    <w:rsid w:val="00562B85"/>
    <w:rsid w:val="00562E79"/>
    <w:rsid w:val="0056321E"/>
    <w:rsid w:val="005635DB"/>
    <w:rsid w:val="0056363F"/>
    <w:rsid w:val="00563A25"/>
    <w:rsid w:val="00563CB2"/>
    <w:rsid w:val="00563DFA"/>
    <w:rsid w:val="0056511A"/>
    <w:rsid w:val="005651D8"/>
    <w:rsid w:val="005654CE"/>
    <w:rsid w:val="005655CB"/>
    <w:rsid w:val="00565B92"/>
    <w:rsid w:val="00565C0C"/>
    <w:rsid w:val="00566175"/>
    <w:rsid w:val="00566585"/>
    <w:rsid w:val="005665D7"/>
    <w:rsid w:val="00566697"/>
    <w:rsid w:val="00566781"/>
    <w:rsid w:val="0056726B"/>
    <w:rsid w:val="0057007F"/>
    <w:rsid w:val="005704D6"/>
    <w:rsid w:val="00570A10"/>
    <w:rsid w:val="00570B03"/>
    <w:rsid w:val="00570E18"/>
    <w:rsid w:val="00570E5F"/>
    <w:rsid w:val="00571F2E"/>
    <w:rsid w:val="0057230A"/>
    <w:rsid w:val="00572883"/>
    <w:rsid w:val="005730B5"/>
    <w:rsid w:val="005734A1"/>
    <w:rsid w:val="00573652"/>
    <w:rsid w:val="00573ACB"/>
    <w:rsid w:val="00573D18"/>
    <w:rsid w:val="00574BE4"/>
    <w:rsid w:val="00574C16"/>
    <w:rsid w:val="0057558E"/>
    <w:rsid w:val="005759F9"/>
    <w:rsid w:val="00575CC8"/>
    <w:rsid w:val="005760FF"/>
    <w:rsid w:val="0057637F"/>
    <w:rsid w:val="00576415"/>
    <w:rsid w:val="00576472"/>
    <w:rsid w:val="00576DB3"/>
    <w:rsid w:val="00576F44"/>
    <w:rsid w:val="005772A9"/>
    <w:rsid w:val="00577556"/>
    <w:rsid w:val="00580455"/>
    <w:rsid w:val="0058068A"/>
    <w:rsid w:val="00580766"/>
    <w:rsid w:val="0058089C"/>
    <w:rsid w:val="00580985"/>
    <w:rsid w:val="00580AD0"/>
    <w:rsid w:val="00580CD5"/>
    <w:rsid w:val="005813E1"/>
    <w:rsid w:val="005815A9"/>
    <w:rsid w:val="00581881"/>
    <w:rsid w:val="00581E69"/>
    <w:rsid w:val="00581ECA"/>
    <w:rsid w:val="00582036"/>
    <w:rsid w:val="00582400"/>
    <w:rsid w:val="00582FCD"/>
    <w:rsid w:val="00583395"/>
    <w:rsid w:val="00583753"/>
    <w:rsid w:val="0058380E"/>
    <w:rsid w:val="005838C6"/>
    <w:rsid w:val="005838F3"/>
    <w:rsid w:val="0058393E"/>
    <w:rsid w:val="00583C39"/>
    <w:rsid w:val="00583E27"/>
    <w:rsid w:val="00583EAB"/>
    <w:rsid w:val="0058418F"/>
    <w:rsid w:val="00584636"/>
    <w:rsid w:val="00584DC3"/>
    <w:rsid w:val="005853E8"/>
    <w:rsid w:val="005855D6"/>
    <w:rsid w:val="00587C65"/>
    <w:rsid w:val="00587CC3"/>
    <w:rsid w:val="0059008C"/>
    <w:rsid w:val="005903B3"/>
    <w:rsid w:val="00590622"/>
    <w:rsid w:val="00590818"/>
    <w:rsid w:val="005910E5"/>
    <w:rsid w:val="005919AD"/>
    <w:rsid w:val="00591EEF"/>
    <w:rsid w:val="0059202C"/>
    <w:rsid w:val="00592C70"/>
    <w:rsid w:val="005939A7"/>
    <w:rsid w:val="00593E66"/>
    <w:rsid w:val="0059408B"/>
    <w:rsid w:val="005943DA"/>
    <w:rsid w:val="00594553"/>
    <w:rsid w:val="0059478F"/>
    <w:rsid w:val="00594BEF"/>
    <w:rsid w:val="00594CA3"/>
    <w:rsid w:val="005950BE"/>
    <w:rsid w:val="00595315"/>
    <w:rsid w:val="005955DB"/>
    <w:rsid w:val="00595BCF"/>
    <w:rsid w:val="005964FD"/>
    <w:rsid w:val="00596A76"/>
    <w:rsid w:val="00596D8E"/>
    <w:rsid w:val="00596EC9"/>
    <w:rsid w:val="005A08BE"/>
    <w:rsid w:val="005A0CF3"/>
    <w:rsid w:val="005A1506"/>
    <w:rsid w:val="005A15BE"/>
    <w:rsid w:val="005A167C"/>
    <w:rsid w:val="005A2731"/>
    <w:rsid w:val="005A28AB"/>
    <w:rsid w:val="005A2B8A"/>
    <w:rsid w:val="005A2F9D"/>
    <w:rsid w:val="005A3132"/>
    <w:rsid w:val="005A3A9B"/>
    <w:rsid w:val="005A3B7E"/>
    <w:rsid w:val="005A3B82"/>
    <w:rsid w:val="005A42CB"/>
    <w:rsid w:val="005A445B"/>
    <w:rsid w:val="005A45C3"/>
    <w:rsid w:val="005A4861"/>
    <w:rsid w:val="005A4892"/>
    <w:rsid w:val="005A4A3C"/>
    <w:rsid w:val="005A4AC2"/>
    <w:rsid w:val="005A4B34"/>
    <w:rsid w:val="005A4E64"/>
    <w:rsid w:val="005A6A67"/>
    <w:rsid w:val="005A6CFE"/>
    <w:rsid w:val="005A7062"/>
    <w:rsid w:val="005A729D"/>
    <w:rsid w:val="005A775E"/>
    <w:rsid w:val="005A78E1"/>
    <w:rsid w:val="005A7D4C"/>
    <w:rsid w:val="005B0FE5"/>
    <w:rsid w:val="005B124F"/>
    <w:rsid w:val="005B1345"/>
    <w:rsid w:val="005B1508"/>
    <w:rsid w:val="005B18D7"/>
    <w:rsid w:val="005B1D60"/>
    <w:rsid w:val="005B22E2"/>
    <w:rsid w:val="005B2976"/>
    <w:rsid w:val="005B2C20"/>
    <w:rsid w:val="005B3016"/>
    <w:rsid w:val="005B33F5"/>
    <w:rsid w:val="005B3735"/>
    <w:rsid w:val="005B3762"/>
    <w:rsid w:val="005B4169"/>
    <w:rsid w:val="005B4174"/>
    <w:rsid w:val="005B4491"/>
    <w:rsid w:val="005B5170"/>
    <w:rsid w:val="005B5177"/>
    <w:rsid w:val="005B52B1"/>
    <w:rsid w:val="005B583C"/>
    <w:rsid w:val="005B58D1"/>
    <w:rsid w:val="005B59DB"/>
    <w:rsid w:val="005B644B"/>
    <w:rsid w:val="005B76FF"/>
    <w:rsid w:val="005C02BD"/>
    <w:rsid w:val="005C16BB"/>
    <w:rsid w:val="005C199A"/>
    <w:rsid w:val="005C2A38"/>
    <w:rsid w:val="005C3B33"/>
    <w:rsid w:val="005C3FC5"/>
    <w:rsid w:val="005C4318"/>
    <w:rsid w:val="005C4682"/>
    <w:rsid w:val="005C4FF3"/>
    <w:rsid w:val="005C51C2"/>
    <w:rsid w:val="005C537A"/>
    <w:rsid w:val="005C55AB"/>
    <w:rsid w:val="005C5A4E"/>
    <w:rsid w:val="005C5AA9"/>
    <w:rsid w:val="005C5BDC"/>
    <w:rsid w:val="005C5CC9"/>
    <w:rsid w:val="005C62D0"/>
    <w:rsid w:val="005C6435"/>
    <w:rsid w:val="005C6B4B"/>
    <w:rsid w:val="005C72C0"/>
    <w:rsid w:val="005C799C"/>
    <w:rsid w:val="005C7B7B"/>
    <w:rsid w:val="005D05FE"/>
    <w:rsid w:val="005D0B0A"/>
    <w:rsid w:val="005D1377"/>
    <w:rsid w:val="005D1421"/>
    <w:rsid w:val="005D1476"/>
    <w:rsid w:val="005D17C4"/>
    <w:rsid w:val="005D1AF0"/>
    <w:rsid w:val="005D1E47"/>
    <w:rsid w:val="005D1E9C"/>
    <w:rsid w:val="005D2413"/>
    <w:rsid w:val="005D244D"/>
    <w:rsid w:val="005D245A"/>
    <w:rsid w:val="005D3255"/>
    <w:rsid w:val="005D3623"/>
    <w:rsid w:val="005D3669"/>
    <w:rsid w:val="005D3788"/>
    <w:rsid w:val="005D3A79"/>
    <w:rsid w:val="005D3D23"/>
    <w:rsid w:val="005D3D9C"/>
    <w:rsid w:val="005D3E9A"/>
    <w:rsid w:val="005D41C3"/>
    <w:rsid w:val="005D4354"/>
    <w:rsid w:val="005D4989"/>
    <w:rsid w:val="005D4E0F"/>
    <w:rsid w:val="005D5133"/>
    <w:rsid w:val="005D56DE"/>
    <w:rsid w:val="005D6CC2"/>
    <w:rsid w:val="005E080E"/>
    <w:rsid w:val="005E0845"/>
    <w:rsid w:val="005E1607"/>
    <w:rsid w:val="005E199E"/>
    <w:rsid w:val="005E1A9D"/>
    <w:rsid w:val="005E1F6F"/>
    <w:rsid w:val="005E2253"/>
    <w:rsid w:val="005E25D5"/>
    <w:rsid w:val="005E2607"/>
    <w:rsid w:val="005E28AA"/>
    <w:rsid w:val="005E2A27"/>
    <w:rsid w:val="005E2B52"/>
    <w:rsid w:val="005E2C80"/>
    <w:rsid w:val="005E2D6D"/>
    <w:rsid w:val="005E3583"/>
    <w:rsid w:val="005E35AF"/>
    <w:rsid w:val="005E3673"/>
    <w:rsid w:val="005E376D"/>
    <w:rsid w:val="005E3889"/>
    <w:rsid w:val="005E3CC8"/>
    <w:rsid w:val="005E40CD"/>
    <w:rsid w:val="005E4561"/>
    <w:rsid w:val="005E45B8"/>
    <w:rsid w:val="005E4AB9"/>
    <w:rsid w:val="005E4D24"/>
    <w:rsid w:val="005E4EA0"/>
    <w:rsid w:val="005E4F94"/>
    <w:rsid w:val="005E5320"/>
    <w:rsid w:val="005E561D"/>
    <w:rsid w:val="005E5B7D"/>
    <w:rsid w:val="005E6A21"/>
    <w:rsid w:val="005E7553"/>
    <w:rsid w:val="005F0001"/>
    <w:rsid w:val="005F04AA"/>
    <w:rsid w:val="005F0B3A"/>
    <w:rsid w:val="005F0C66"/>
    <w:rsid w:val="005F0D1C"/>
    <w:rsid w:val="005F134E"/>
    <w:rsid w:val="005F1463"/>
    <w:rsid w:val="005F161B"/>
    <w:rsid w:val="005F268F"/>
    <w:rsid w:val="005F2887"/>
    <w:rsid w:val="005F314B"/>
    <w:rsid w:val="005F3AFF"/>
    <w:rsid w:val="005F4017"/>
    <w:rsid w:val="005F4304"/>
    <w:rsid w:val="005F433E"/>
    <w:rsid w:val="005F4D17"/>
    <w:rsid w:val="005F4EB7"/>
    <w:rsid w:val="005F544B"/>
    <w:rsid w:val="005F5494"/>
    <w:rsid w:val="005F556F"/>
    <w:rsid w:val="005F5DD0"/>
    <w:rsid w:val="005F5EB3"/>
    <w:rsid w:val="005F6056"/>
    <w:rsid w:val="005F68E9"/>
    <w:rsid w:val="005F694F"/>
    <w:rsid w:val="005F69FE"/>
    <w:rsid w:val="005F70CD"/>
    <w:rsid w:val="005F79C4"/>
    <w:rsid w:val="005F7D7F"/>
    <w:rsid w:val="006000E8"/>
    <w:rsid w:val="006002EE"/>
    <w:rsid w:val="006011BD"/>
    <w:rsid w:val="006011CC"/>
    <w:rsid w:val="00602599"/>
    <w:rsid w:val="006026A4"/>
    <w:rsid w:val="00602752"/>
    <w:rsid w:val="00603290"/>
    <w:rsid w:val="00604129"/>
    <w:rsid w:val="006044A7"/>
    <w:rsid w:val="00604987"/>
    <w:rsid w:val="00604DC4"/>
    <w:rsid w:val="00605850"/>
    <w:rsid w:val="00606ED1"/>
    <w:rsid w:val="0060781E"/>
    <w:rsid w:val="0060797F"/>
    <w:rsid w:val="00607C43"/>
    <w:rsid w:val="00607ED0"/>
    <w:rsid w:val="006104FE"/>
    <w:rsid w:val="00610A41"/>
    <w:rsid w:val="00610BFA"/>
    <w:rsid w:val="00610FC9"/>
    <w:rsid w:val="00611028"/>
    <w:rsid w:val="0061102F"/>
    <w:rsid w:val="006110E6"/>
    <w:rsid w:val="006116C6"/>
    <w:rsid w:val="00611A9F"/>
    <w:rsid w:val="00611AC4"/>
    <w:rsid w:val="00611E7D"/>
    <w:rsid w:val="006123BB"/>
    <w:rsid w:val="00612723"/>
    <w:rsid w:val="00612A9A"/>
    <w:rsid w:val="00612F76"/>
    <w:rsid w:val="00613447"/>
    <w:rsid w:val="0061380B"/>
    <w:rsid w:val="00613845"/>
    <w:rsid w:val="00613EC1"/>
    <w:rsid w:val="00614C0E"/>
    <w:rsid w:val="00615684"/>
    <w:rsid w:val="00615D1F"/>
    <w:rsid w:val="00615EAF"/>
    <w:rsid w:val="006163D1"/>
    <w:rsid w:val="0061640B"/>
    <w:rsid w:val="00616546"/>
    <w:rsid w:val="00616D16"/>
    <w:rsid w:val="00616DBE"/>
    <w:rsid w:val="00616ECC"/>
    <w:rsid w:val="00616FC3"/>
    <w:rsid w:val="00617C53"/>
    <w:rsid w:val="00620245"/>
    <w:rsid w:val="006208D0"/>
    <w:rsid w:val="00620A88"/>
    <w:rsid w:val="0062102B"/>
    <w:rsid w:val="006213BC"/>
    <w:rsid w:val="00621448"/>
    <w:rsid w:val="006214C7"/>
    <w:rsid w:val="00621B9E"/>
    <w:rsid w:val="00621F34"/>
    <w:rsid w:val="0062203D"/>
    <w:rsid w:val="0062259F"/>
    <w:rsid w:val="0062347B"/>
    <w:rsid w:val="006239B7"/>
    <w:rsid w:val="00623A84"/>
    <w:rsid w:val="00623AD1"/>
    <w:rsid w:val="00623B5C"/>
    <w:rsid w:val="00623E90"/>
    <w:rsid w:val="00624050"/>
    <w:rsid w:val="006243F7"/>
    <w:rsid w:val="0062450E"/>
    <w:rsid w:val="006247CE"/>
    <w:rsid w:val="00624B22"/>
    <w:rsid w:val="00625318"/>
    <w:rsid w:val="00625322"/>
    <w:rsid w:val="006256FC"/>
    <w:rsid w:val="00625C90"/>
    <w:rsid w:val="00625CA3"/>
    <w:rsid w:val="00626A1D"/>
    <w:rsid w:val="00626FDB"/>
    <w:rsid w:val="0062705F"/>
    <w:rsid w:val="0062764E"/>
    <w:rsid w:val="00627A74"/>
    <w:rsid w:val="006302BB"/>
    <w:rsid w:val="00630AF3"/>
    <w:rsid w:val="00630B66"/>
    <w:rsid w:val="00631457"/>
    <w:rsid w:val="0063151E"/>
    <w:rsid w:val="006317FD"/>
    <w:rsid w:val="00631800"/>
    <w:rsid w:val="00632166"/>
    <w:rsid w:val="00632683"/>
    <w:rsid w:val="00632844"/>
    <w:rsid w:val="0063305D"/>
    <w:rsid w:val="00633620"/>
    <w:rsid w:val="00633718"/>
    <w:rsid w:val="006337C0"/>
    <w:rsid w:val="00633881"/>
    <w:rsid w:val="0063389E"/>
    <w:rsid w:val="00633F77"/>
    <w:rsid w:val="006340D2"/>
    <w:rsid w:val="006345CB"/>
    <w:rsid w:val="00634AB6"/>
    <w:rsid w:val="00634BDE"/>
    <w:rsid w:val="00634FE2"/>
    <w:rsid w:val="00635341"/>
    <w:rsid w:val="00635C17"/>
    <w:rsid w:val="00635CEB"/>
    <w:rsid w:val="00635E9D"/>
    <w:rsid w:val="006368E5"/>
    <w:rsid w:val="00637079"/>
    <w:rsid w:val="00637260"/>
    <w:rsid w:val="00637FBD"/>
    <w:rsid w:val="0064017B"/>
    <w:rsid w:val="006406C8"/>
    <w:rsid w:val="00640E9C"/>
    <w:rsid w:val="00641214"/>
    <w:rsid w:val="00641ED7"/>
    <w:rsid w:val="0064230C"/>
    <w:rsid w:val="00642398"/>
    <w:rsid w:val="006426AB"/>
    <w:rsid w:val="00642716"/>
    <w:rsid w:val="00642726"/>
    <w:rsid w:val="00642B30"/>
    <w:rsid w:val="0064316A"/>
    <w:rsid w:val="006433AF"/>
    <w:rsid w:val="00643A92"/>
    <w:rsid w:val="00643CCA"/>
    <w:rsid w:val="0064426F"/>
    <w:rsid w:val="006449AC"/>
    <w:rsid w:val="00644E3E"/>
    <w:rsid w:val="006459DF"/>
    <w:rsid w:val="00645CC5"/>
    <w:rsid w:val="00645FC1"/>
    <w:rsid w:val="00646096"/>
    <w:rsid w:val="00646BAB"/>
    <w:rsid w:val="00646CFD"/>
    <w:rsid w:val="00646FFD"/>
    <w:rsid w:val="0064758E"/>
    <w:rsid w:val="00647B70"/>
    <w:rsid w:val="00647F82"/>
    <w:rsid w:val="00650386"/>
    <w:rsid w:val="00650BA4"/>
    <w:rsid w:val="00651671"/>
    <w:rsid w:val="00651F1D"/>
    <w:rsid w:val="0065207A"/>
    <w:rsid w:val="006521D0"/>
    <w:rsid w:val="0065222F"/>
    <w:rsid w:val="00652391"/>
    <w:rsid w:val="006523AB"/>
    <w:rsid w:val="006525AB"/>
    <w:rsid w:val="00652E4B"/>
    <w:rsid w:val="00653077"/>
    <w:rsid w:val="00653C74"/>
    <w:rsid w:val="0065441F"/>
    <w:rsid w:val="00654439"/>
    <w:rsid w:val="0065491B"/>
    <w:rsid w:val="00654A14"/>
    <w:rsid w:val="00654A7C"/>
    <w:rsid w:val="00654D41"/>
    <w:rsid w:val="00655838"/>
    <w:rsid w:val="00655C3B"/>
    <w:rsid w:val="00656015"/>
    <w:rsid w:val="00656493"/>
    <w:rsid w:val="006564BF"/>
    <w:rsid w:val="00656D34"/>
    <w:rsid w:val="00657082"/>
    <w:rsid w:val="0065745E"/>
    <w:rsid w:val="00657731"/>
    <w:rsid w:val="00657E37"/>
    <w:rsid w:val="00660256"/>
    <w:rsid w:val="006602BF"/>
    <w:rsid w:val="00660330"/>
    <w:rsid w:val="006606EF"/>
    <w:rsid w:val="00660D88"/>
    <w:rsid w:val="0066102E"/>
    <w:rsid w:val="006613B7"/>
    <w:rsid w:val="006613E6"/>
    <w:rsid w:val="00661B10"/>
    <w:rsid w:val="00661C4D"/>
    <w:rsid w:val="00661D0D"/>
    <w:rsid w:val="00662858"/>
    <w:rsid w:val="006639B5"/>
    <w:rsid w:val="006639CA"/>
    <w:rsid w:val="00663F51"/>
    <w:rsid w:val="006644A0"/>
    <w:rsid w:val="00664812"/>
    <w:rsid w:val="0066489F"/>
    <w:rsid w:val="006648B3"/>
    <w:rsid w:val="00664AE8"/>
    <w:rsid w:val="00664F20"/>
    <w:rsid w:val="006653F5"/>
    <w:rsid w:val="006657E2"/>
    <w:rsid w:val="00665B6A"/>
    <w:rsid w:val="00665CB1"/>
    <w:rsid w:val="00666446"/>
    <w:rsid w:val="00666628"/>
    <w:rsid w:val="00667231"/>
    <w:rsid w:val="00667311"/>
    <w:rsid w:val="0066734B"/>
    <w:rsid w:val="00667380"/>
    <w:rsid w:val="00667CD9"/>
    <w:rsid w:val="00667CF1"/>
    <w:rsid w:val="00670654"/>
    <w:rsid w:val="006707A2"/>
    <w:rsid w:val="00670F3D"/>
    <w:rsid w:val="00671140"/>
    <w:rsid w:val="00671993"/>
    <w:rsid w:val="00671AAE"/>
    <w:rsid w:val="006722F8"/>
    <w:rsid w:val="00672F0F"/>
    <w:rsid w:val="006731EE"/>
    <w:rsid w:val="00673227"/>
    <w:rsid w:val="006733E7"/>
    <w:rsid w:val="00673922"/>
    <w:rsid w:val="00673C8E"/>
    <w:rsid w:val="00673E88"/>
    <w:rsid w:val="00674428"/>
    <w:rsid w:val="0067444A"/>
    <w:rsid w:val="00674776"/>
    <w:rsid w:val="006748DB"/>
    <w:rsid w:val="00674DC2"/>
    <w:rsid w:val="00674E9B"/>
    <w:rsid w:val="006753D4"/>
    <w:rsid w:val="00675529"/>
    <w:rsid w:val="006757DE"/>
    <w:rsid w:val="0067598C"/>
    <w:rsid w:val="00675DCE"/>
    <w:rsid w:val="0067609E"/>
    <w:rsid w:val="006761A5"/>
    <w:rsid w:val="006763FF"/>
    <w:rsid w:val="00676593"/>
    <w:rsid w:val="00676AB1"/>
    <w:rsid w:val="00676CA3"/>
    <w:rsid w:val="00676CAA"/>
    <w:rsid w:val="0067709E"/>
    <w:rsid w:val="0067770B"/>
    <w:rsid w:val="00677984"/>
    <w:rsid w:val="00677CF8"/>
    <w:rsid w:val="00680B8D"/>
    <w:rsid w:val="0068159D"/>
    <w:rsid w:val="00681AC7"/>
    <w:rsid w:val="00681B01"/>
    <w:rsid w:val="0068201B"/>
    <w:rsid w:val="006826F4"/>
    <w:rsid w:val="0068363B"/>
    <w:rsid w:val="00683706"/>
    <w:rsid w:val="006839E7"/>
    <w:rsid w:val="00683B10"/>
    <w:rsid w:val="00683BCE"/>
    <w:rsid w:val="006847B9"/>
    <w:rsid w:val="00684B1C"/>
    <w:rsid w:val="00684F81"/>
    <w:rsid w:val="006852EA"/>
    <w:rsid w:val="006853A9"/>
    <w:rsid w:val="00685412"/>
    <w:rsid w:val="0068541B"/>
    <w:rsid w:val="00685B90"/>
    <w:rsid w:val="00685C47"/>
    <w:rsid w:val="00685D64"/>
    <w:rsid w:val="00686247"/>
    <w:rsid w:val="006862D8"/>
    <w:rsid w:val="006863FE"/>
    <w:rsid w:val="0068657F"/>
    <w:rsid w:val="00686ABE"/>
    <w:rsid w:val="0068718B"/>
    <w:rsid w:val="006872EA"/>
    <w:rsid w:val="00687707"/>
    <w:rsid w:val="0068775E"/>
    <w:rsid w:val="00687ABE"/>
    <w:rsid w:val="00687D13"/>
    <w:rsid w:val="00687E86"/>
    <w:rsid w:val="00687FEE"/>
    <w:rsid w:val="00690042"/>
    <w:rsid w:val="00692794"/>
    <w:rsid w:val="00692BBD"/>
    <w:rsid w:val="00692DAF"/>
    <w:rsid w:val="00692E99"/>
    <w:rsid w:val="00693108"/>
    <w:rsid w:val="0069377B"/>
    <w:rsid w:val="00693A2E"/>
    <w:rsid w:val="00693A76"/>
    <w:rsid w:val="00693E2B"/>
    <w:rsid w:val="006944DD"/>
    <w:rsid w:val="00694914"/>
    <w:rsid w:val="0069515F"/>
    <w:rsid w:val="006951B0"/>
    <w:rsid w:val="006951B5"/>
    <w:rsid w:val="00695863"/>
    <w:rsid w:val="00695AAA"/>
    <w:rsid w:val="00695EBA"/>
    <w:rsid w:val="0069693C"/>
    <w:rsid w:val="00696E70"/>
    <w:rsid w:val="0069789C"/>
    <w:rsid w:val="00697915"/>
    <w:rsid w:val="006979F4"/>
    <w:rsid w:val="00697EF5"/>
    <w:rsid w:val="00697FAA"/>
    <w:rsid w:val="006A0530"/>
    <w:rsid w:val="006A0673"/>
    <w:rsid w:val="006A0ABB"/>
    <w:rsid w:val="006A0D6B"/>
    <w:rsid w:val="006A1249"/>
    <w:rsid w:val="006A13AC"/>
    <w:rsid w:val="006A1613"/>
    <w:rsid w:val="006A1702"/>
    <w:rsid w:val="006A18E1"/>
    <w:rsid w:val="006A1AF1"/>
    <w:rsid w:val="006A1B09"/>
    <w:rsid w:val="006A2A01"/>
    <w:rsid w:val="006A38BB"/>
    <w:rsid w:val="006A3C16"/>
    <w:rsid w:val="006A445A"/>
    <w:rsid w:val="006A47ED"/>
    <w:rsid w:val="006A4930"/>
    <w:rsid w:val="006A4A7F"/>
    <w:rsid w:val="006A4B26"/>
    <w:rsid w:val="006A4B74"/>
    <w:rsid w:val="006A4F05"/>
    <w:rsid w:val="006A5146"/>
    <w:rsid w:val="006A543A"/>
    <w:rsid w:val="006A557B"/>
    <w:rsid w:val="006A5820"/>
    <w:rsid w:val="006A5B45"/>
    <w:rsid w:val="006A5E5A"/>
    <w:rsid w:val="006A6035"/>
    <w:rsid w:val="006A65FB"/>
    <w:rsid w:val="006A671F"/>
    <w:rsid w:val="006A6F5C"/>
    <w:rsid w:val="006A7018"/>
    <w:rsid w:val="006A715C"/>
    <w:rsid w:val="006A726A"/>
    <w:rsid w:val="006A7C90"/>
    <w:rsid w:val="006A7CE8"/>
    <w:rsid w:val="006A7D9B"/>
    <w:rsid w:val="006A7E7E"/>
    <w:rsid w:val="006B0283"/>
    <w:rsid w:val="006B04C9"/>
    <w:rsid w:val="006B0981"/>
    <w:rsid w:val="006B0DF2"/>
    <w:rsid w:val="006B11EB"/>
    <w:rsid w:val="006B19A8"/>
    <w:rsid w:val="006B2350"/>
    <w:rsid w:val="006B251E"/>
    <w:rsid w:val="006B26D9"/>
    <w:rsid w:val="006B2A1C"/>
    <w:rsid w:val="006B2C29"/>
    <w:rsid w:val="006B31CF"/>
    <w:rsid w:val="006B3659"/>
    <w:rsid w:val="006B3D73"/>
    <w:rsid w:val="006B3F07"/>
    <w:rsid w:val="006B4116"/>
    <w:rsid w:val="006B4A54"/>
    <w:rsid w:val="006B4BFA"/>
    <w:rsid w:val="006B4D1D"/>
    <w:rsid w:val="006B4D42"/>
    <w:rsid w:val="006B5067"/>
    <w:rsid w:val="006B54B2"/>
    <w:rsid w:val="006B554B"/>
    <w:rsid w:val="006B581F"/>
    <w:rsid w:val="006B58E2"/>
    <w:rsid w:val="006B5A48"/>
    <w:rsid w:val="006B605D"/>
    <w:rsid w:val="006B60B2"/>
    <w:rsid w:val="006B60C5"/>
    <w:rsid w:val="006B658F"/>
    <w:rsid w:val="006B6749"/>
    <w:rsid w:val="006B693A"/>
    <w:rsid w:val="006B6D59"/>
    <w:rsid w:val="006B7159"/>
    <w:rsid w:val="006B7335"/>
    <w:rsid w:val="006B77B3"/>
    <w:rsid w:val="006B7967"/>
    <w:rsid w:val="006B7F68"/>
    <w:rsid w:val="006C0203"/>
    <w:rsid w:val="006C046D"/>
    <w:rsid w:val="006C0CA4"/>
    <w:rsid w:val="006C12BC"/>
    <w:rsid w:val="006C1872"/>
    <w:rsid w:val="006C1A04"/>
    <w:rsid w:val="006C1B78"/>
    <w:rsid w:val="006C1D0C"/>
    <w:rsid w:val="006C2104"/>
    <w:rsid w:val="006C29AD"/>
    <w:rsid w:val="006C2A07"/>
    <w:rsid w:val="006C2C0A"/>
    <w:rsid w:val="006C2D3E"/>
    <w:rsid w:val="006C3644"/>
    <w:rsid w:val="006C4523"/>
    <w:rsid w:val="006C4712"/>
    <w:rsid w:val="006C4F1E"/>
    <w:rsid w:val="006C4F4C"/>
    <w:rsid w:val="006C5002"/>
    <w:rsid w:val="006C57A4"/>
    <w:rsid w:val="006C5847"/>
    <w:rsid w:val="006C61B0"/>
    <w:rsid w:val="006C61FB"/>
    <w:rsid w:val="006C627F"/>
    <w:rsid w:val="006C643F"/>
    <w:rsid w:val="006C650A"/>
    <w:rsid w:val="006C66D4"/>
    <w:rsid w:val="006C6ACA"/>
    <w:rsid w:val="006C6B9F"/>
    <w:rsid w:val="006C7681"/>
    <w:rsid w:val="006C77F3"/>
    <w:rsid w:val="006D000A"/>
    <w:rsid w:val="006D00DA"/>
    <w:rsid w:val="006D0C15"/>
    <w:rsid w:val="006D1128"/>
    <w:rsid w:val="006D14A1"/>
    <w:rsid w:val="006D1A92"/>
    <w:rsid w:val="006D1AB9"/>
    <w:rsid w:val="006D1B99"/>
    <w:rsid w:val="006D1C03"/>
    <w:rsid w:val="006D1EA4"/>
    <w:rsid w:val="006D2145"/>
    <w:rsid w:val="006D241D"/>
    <w:rsid w:val="006D25E2"/>
    <w:rsid w:val="006D27DA"/>
    <w:rsid w:val="006D2831"/>
    <w:rsid w:val="006D2A5A"/>
    <w:rsid w:val="006D2ADB"/>
    <w:rsid w:val="006D3081"/>
    <w:rsid w:val="006D328A"/>
    <w:rsid w:val="006D4984"/>
    <w:rsid w:val="006D4A71"/>
    <w:rsid w:val="006D5242"/>
    <w:rsid w:val="006D55B2"/>
    <w:rsid w:val="006D5A26"/>
    <w:rsid w:val="006D5D24"/>
    <w:rsid w:val="006D5DE0"/>
    <w:rsid w:val="006D5E6D"/>
    <w:rsid w:val="006D62AC"/>
    <w:rsid w:val="006D67B6"/>
    <w:rsid w:val="006D7080"/>
    <w:rsid w:val="006D758B"/>
    <w:rsid w:val="006D7AC2"/>
    <w:rsid w:val="006D7C62"/>
    <w:rsid w:val="006D7CFA"/>
    <w:rsid w:val="006D7DC8"/>
    <w:rsid w:val="006E13C1"/>
    <w:rsid w:val="006E1558"/>
    <w:rsid w:val="006E1830"/>
    <w:rsid w:val="006E183B"/>
    <w:rsid w:val="006E18E3"/>
    <w:rsid w:val="006E1D13"/>
    <w:rsid w:val="006E2208"/>
    <w:rsid w:val="006E23ED"/>
    <w:rsid w:val="006E2A32"/>
    <w:rsid w:val="006E36AF"/>
    <w:rsid w:val="006E438A"/>
    <w:rsid w:val="006E4394"/>
    <w:rsid w:val="006E49B1"/>
    <w:rsid w:val="006E4A38"/>
    <w:rsid w:val="006E4AFB"/>
    <w:rsid w:val="006E4BFB"/>
    <w:rsid w:val="006E4C61"/>
    <w:rsid w:val="006E4D2E"/>
    <w:rsid w:val="006E52D5"/>
    <w:rsid w:val="006E5573"/>
    <w:rsid w:val="006E5615"/>
    <w:rsid w:val="006E5AA4"/>
    <w:rsid w:val="006E6571"/>
    <w:rsid w:val="006E66EE"/>
    <w:rsid w:val="006E69B1"/>
    <w:rsid w:val="006E6FC1"/>
    <w:rsid w:val="006E70AC"/>
    <w:rsid w:val="006E7591"/>
    <w:rsid w:val="006E7985"/>
    <w:rsid w:val="006F1689"/>
    <w:rsid w:val="006F2273"/>
    <w:rsid w:val="006F2709"/>
    <w:rsid w:val="006F2AB1"/>
    <w:rsid w:val="006F2F01"/>
    <w:rsid w:val="006F2FA5"/>
    <w:rsid w:val="006F3669"/>
    <w:rsid w:val="006F3E65"/>
    <w:rsid w:val="006F3F14"/>
    <w:rsid w:val="006F407F"/>
    <w:rsid w:val="006F4294"/>
    <w:rsid w:val="006F4534"/>
    <w:rsid w:val="006F4587"/>
    <w:rsid w:val="006F4777"/>
    <w:rsid w:val="006F48E2"/>
    <w:rsid w:val="006F4F54"/>
    <w:rsid w:val="006F572F"/>
    <w:rsid w:val="006F585B"/>
    <w:rsid w:val="006F6053"/>
    <w:rsid w:val="006F659F"/>
    <w:rsid w:val="006F6B74"/>
    <w:rsid w:val="006F6DAD"/>
    <w:rsid w:val="007005BC"/>
    <w:rsid w:val="00700A0F"/>
    <w:rsid w:val="00700A9B"/>
    <w:rsid w:val="0070101F"/>
    <w:rsid w:val="0070134C"/>
    <w:rsid w:val="007017D3"/>
    <w:rsid w:val="007022B1"/>
    <w:rsid w:val="0070294C"/>
    <w:rsid w:val="00702BB9"/>
    <w:rsid w:val="00702FF4"/>
    <w:rsid w:val="00703744"/>
    <w:rsid w:val="0070375A"/>
    <w:rsid w:val="00704E2E"/>
    <w:rsid w:val="00704E38"/>
    <w:rsid w:val="0070525C"/>
    <w:rsid w:val="007054D0"/>
    <w:rsid w:val="00705D87"/>
    <w:rsid w:val="00706DFA"/>
    <w:rsid w:val="00707143"/>
    <w:rsid w:val="0070754E"/>
    <w:rsid w:val="00707650"/>
    <w:rsid w:val="007076D8"/>
    <w:rsid w:val="00707FA4"/>
    <w:rsid w:val="0071041A"/>
    <w:rsid w:val="0071056B"/>
    <w:rsid w:val="00710CBA"/>
    <w:rsid w:val="00710E46"/>
    <w:rsid w:val="00711517"/>
    <w:rsid w:val="00711ABD"/>
    <w:rsid w:val="00711CAC"/>
    <w:rsid w:val="0071274C"/>
    <w:rsid w:val="00712A8D"/>
    <w:rsid w:val="00712E88"/>
    <w:rsid w:val="0071304F"/>
    <w:rsid w:val="00713184"/>
    <w:rsid w:val="007146CD"/>
    <w:rsid w:val="00714C40"/>
    <w:rsid w:val="00714DE3"/>
    <w:rsid w:val="00714E06"/>
    <w:rsid w:val="00714E66"/>
    <w:rsid w:val="00716045"/>
    <w:rsid w:val="00716D4F"/>
    <w:rsid w:val="0071757F"/>
    <w:rsid w:val="00717797"/>
    <w:rsid w:val="00717E27"/>
    <w:rsid w:val="007202F8"/>
    <w:rsid w:val="00720F2F"/>
    <w:rsid w:val="007212BD"/>
    <w:rsid w:val="007221D1"/>
    <w:rsid w:val="00722D84"/>
    <w:rsid w:val="00723B05"/>
    <w:rsid w:val="00723E46"/>
    <w:rsid w:val="00723F2E"/>
    <w:rsid w:val="00724125"/>
    <w:rsid w:val="007244AC"/>
    <w:rsid w:val="00724918"/>
    <w:rsid w:val="00724A65"/>
    <w:rsid w:val="00725322"/>
    <w:rsid w:val="00725371"/>
    <w:rsid w:val="00725409"/>
    <w:rsid w:val="00725CDC"/>
    <w:rsid w:val="00725E5E"/>
    <w:rsid w:val="007266AC"/>
    <w:rsid w:val="00726E85"/>
    <w:rsid w:val="00726F63"/>
    <w:rsid w:val="007272D1"/>
    <w:rsid w:val="007272F8"/>
    <w:rsid w:val="00727848"/>
    <w:rsid w:val="00727B7C"/>
    <w:rsid w:val="007305A7"/>
    <w:rsid w:val="00730A83"/>
    <w:rsid w:val="00730E9B"/>
    <w:rsid w:val="00731336"/>
    <w:rsid w:val="0073184F"/>
    <w:rsid w:val="00731D35"/>
    <w:rsid w:val="00731E0E"/>
    <w:rsid w:val="00731FB6"/>
    <w:rsid w:val="00732151"/>
    <w:rsid w:val="007322A0"/>
    <w:rsid w:val="007323FE"/>
    <w:rsid w:val="00732A3A"/>
    <w:rsid w:val="00733147"/>
    <w:rsid w:val="00733181"/>
    <w:rsid w:val="007332F4"/>
    <w:rsid w:val="0073356B"/>
    <w:rsid w:val="007336B5"/>
    <w:rsid w:val="00733AEB"/>
    <w:rsid w:val="00734211"/>
    <w:rsid w:val="00734DEE"/>
    <w:rsid w:val="00735199"/>
    <w:rsid w:val="007356AC"/>
    <w:rsid w:val="00735810"/>
    <w:rsid w:val="007358D9"/>
    <w:rsid w:val="0073657E"/>
    <w:rsid w:val="00736769"/>
    <w:rsid w:val="0073775B"/>
    <w:rsid w:val="00737D8B"/>
    <w:rsid w:val="0074010F"/>
    <w:rsid w:val="00740636"/>
    <w:rsid w:val="00740678"/>
    <w:rsid w:val="0074076C"/>
    <w:rsid w:val="0074097A"/>
    <w:rsid w:val="00740B29"/>
    <w:rsid w:val="00740EEB"/>
    <w:rsid w:val="00741069"/>
    <w:rsid w:val="007410B5"/>
    <w:rsid w:val="0074238D"/>
    <w:rsid w:val="00742988"/>
    <w:rsid w:val="00742B54"/>
    <w:rsid w:val="00742E2B"/>
    <w:rsid w:val="00743145"/>
    <w:rsid w:val="00743293"/>
    <w:rsid w:val="007432B7"/>
    <w:rsid w:val="007434A4"/>
    <w:rsid w:val="00743570"/>
    <w:rsid w:val="007442D9"/>
    <w:rsid w:val="00744E34"/>
    <w:rsid w:val="00745275"/>
    <w:rsid w:val="007453EF"/>
    <w:rsid w:val="00745759"/>
    <w:rsid w:val="00745D7F"/>
    <w:rsid w:val="007467C5"/>
    <w:rsid w:val="007468F6"/>
    <w:rsid w:val="00746C7D"/>
    <w:rsid w:val="00746DC9"/>
    <w:rsid w:val="00746E77"/>
    <w:rsid w:val="00746E95"/>
    <w:rsid w:val="00746ED4"/>
    <w:rsid w:val="0074710B"/>
    <w:rsid w:val="0074756F"/>
    <w:rsid w:val="007478FB"/>
    <w:rsid w:val="007502E7"/>
    <w:rsid w:val="007506E1"/>
    <w:rsid w:val="007512B9"/>
    <w:rsid w:val="00751A10"/>
    <w:rsid w:val="00751C24"/>
    <w:rsid w:val="00751CD8"/>
    <w:rsid w:val="007523FC"/>
    <w:rsid w:val="00752440"/>
    <w:rsid w:val="007527EA"/>
    <w:rsid w:val="00752915"/>
    <w:rsid w:val="00752DC0"/>
    <w:rsid w:val="00753F95"/>
    <w:rsid w:val="00754081"/>
    <w:rsid w:val="007541FE"/>
    <w:rsid w:val="00754229"/>
    <w:rsid w:val="00754A2C"/>
    <w:rsid w:val="00754F22"/>
    <w:rsid w:val="007554CD"/>
    <w:rsid w:val="0075562A"/>
    <w:rsid w:val="00755A62"/>
    <w:rsid w:val="00755A90"/>
    <w:rsid w:val="007560D8"/>
    <w:rsid w:val="00756850"/>
    <w:rsid w:val="00756AA0"/>
    <w:rsid w:val="00756D05"/>
    <w:rsid w:val="00756D62"/>
    <w:rsid w:val="00756F90"/>
    <w:rsid w:val="00757122"/>
    <w:rsid w:val="0075784A"/>
    <w:rsid w:val="00760354"/>
    <w:rsid w:val="0076049E"/>
    <w:rsid w:val="007611A5"/>
    <w:rsid w:val="00761416"/>
    <w:rsid w:val="00761489"/>
    <w:rsid w:val="007614C5"/>
    <w:rsid w:val="00761613"/>
    <w:rsid w:val="0076177F"/>
    <w:rsid w:val="00761C88"/>
    <w:rsid w:val="00761F7E"/>
    <w:rsid w:val="00761F7F"/>
    <w:rsid w:val="00762050"/>
    <w:rsid w:val="0076206C"/>
    <w:rsid w:val="00762860"/>
    <w:rsid w:val="00762A86"/>
    <w:rsid w:val="00762B64"/>
    <w:rsid w:val="00762E0D"/>
    <w:rsid w:val="007631E0"/>
    <w:rsid w:val="00763618"/>
    <w:rsid w:val="007636A1"/>
    <w:rsid w:val="00763DBA"/>
    <w:rsid w:val="0076436C"/>
    <w:rsid w:val="00764AD2"/>
    <w:rsid w:val="00764DCB"/>
    <w:rsid w:val="00765263"/>
    <w:rsid w:val="00765721"/>
    <w:rsid w:val="00765830"/>
    <w:rsid w:val="007659DC"/>
    <w:rsid w:val="00765E5C"/>
    <w:rsid w:val="00766641"/>
    <w:rsid w:val="00766792"/>
    <w:rsid w:val="00767107"/>
    <w:rsid w:val="00767578"/>
    <w:rsid w:val="007703B5"/>
    <w:rsid w:val="00770425"/>
    <w:rsid w:val="00770523"/>
    <w:rsid w:val="00770779"/>
    <w:rsid w:val="0077096D"/>
    <w:rsid w:val="007709BA"/>
    <w:rsid w:val="00770C9D"/>
    <w:rsid w:val="00770D68"/>
    <w:rsid w:val="00771412"/>
    <w:rsid w:val="00771D59"/>
    <w:rsid w:val="00771ECA"/>
    <w:rsid w:val="0077205F"/>
    <w:rsid w:val="00772481"/>
    <w:rsid w:val="00772CB1"/>
    <w:rsid w:val="00773087"/>
    <w:rsid w:val="00773162"/>
    <w:rsid w:val="00773506"/>
    <w:rsid w:val="007735AB"/>
    <w:rsid w:val="0077365C"/>
    <w:rsid w:val="00773ADD"/>
    <w:rsid w:val="00773DBB"/>
    <w:rsid w:val="00774D27"/>
    <w:rsid w:val="00774DB7"/>
    <w:rsid w:val="007750D0"/>
    <w:rsid w:val="0077555B"/>
    <w:rsid w:val="007757B8"/>
    <w:rsid w:val="00775D35"/>
    <w:rsid w:val="00776A3A"/>
    <w:rsid w:val="00776C11"/>
    <w:rsid w:val="00776C79"/>
    <w:rsid w:val="00776E13"/>
    <w:rsid w:val="00777423"/>
    <w:rsid w:val="0077755C"/>
    <w:rsid w:val="00777FE5"/>
    <w:rsid w:val="007802C7"/>
    <w:rsid w:val="007805E3"/>
    <w:rsid w:val="0078121B"/>
    <w:rsid w:val="007813BD"/>
    <w:rsid w:val="00781F0F"/>
    <w:rsid w:val="00781F1A"/>
    <w:rsid w:val="007823B7"/>
    <w:rsid w:val="0078283B"/>
    <w:rsid w:val="00782CDD"/>
    <w:rsid w:val="00783314"/>
    <w:rsid w:val="0078337E"/>
    <w:rsid w:val="00783DEF"/>
    <w:rsid w:val="00783E57"/>
    <w:rsid w:val="007840A6"/>
    <w:rsid w:val="0078411F"/>
    <w:rsid w:val="007847EF"/>
    <w:rsid w:val="00784830"/>
    <w:rsid w:val="00784921"/>
    <w:rsid w:val="0078493C"/>
    <w:rsid w:val="00785567"/>
    <w:rsid w:val="007859F2"/>
    <w:rsid w:val="00785A87"/>
    <w:rsid w:val="00785AE8"/>
    <w:rsid w:val="00786132"/>
    <w:rsid w:val="00786858"/>
    <w:rsid w:val="00786F09"/>
    <w:rsid w:val="00786F42"/>
    <w:rsid w:val="00787278"/>
    <w:rsid w:val="00787645"/>
    <w:rsid w:val="007877A1"/>
    <w:rsid w:val="00787ECA"/>
    <w:rsid w:val="0079008D"/>
    <w:rsid w:val="007901A3"/>
    <w:rsid w:val="00790F57"/>
    <w:rsid w:val="00791353"/>
    <w:rsid w:val="00791497"/>
    <w:rsid w:val="00791E44"/>
    <w:rsid w:val="00791EFB"/>
    <w:rsid w:val="00791F70"/>
    <w:rsid w:val="00792265"/>
    <w:rsid w:val="0079230B"/>
    <w:rsid w:val="007925D4"/>
    <w:rsid w:val="007930A4"/>
    <w:rsid w:val="007933ED"/>
    <w:rsid w:val="0079403C"/>
    <w:rsid w:val="007943C7"/>
    <w:rsid w:val="00794D49"/>
    <w:rsid w:val="00795164"/>
    <w:rsid w:val="00795B18"/>
    <w:rsid w:val="00795EF2"/>
    <w:rsid w:val="00795FC2"/>
    <w:rsid w:val="0079611F"/>
    <w:rsid w:val="00797681"/>
    <w:rsid w:val="007979E1"/>
    <w:rsid w:val="00797A34"/>
    <w:rsid w:val="00797CA7"/>
    <w:rsid w:val="007A08E7"/>
    <w:rsid w:val="007A09AE"/>
    <w:rsid w:val="007A14ED"/>
    <w:rsid w:val="007A1D8A"/>
    <w:rsid w:val="007A21D4"/>
    <w:rsid w:val="007A22DC"/>
    <w:rsid w:val="007A25B0"/>
    <w:rsid w:val="007A2A1C"/>
    <w:rsid w:val="007A2B02"/>
    <w:rsid w:val="007A321E"/>
    <w:rsid w:val="007A32D1"/>
    <w:rsid w:val="007A348C"/>
    <w:rsid w:val="007A3ACC"/>
    <w:rsid w:val="007A3F46"/>
    <w:rsid w:val="007A41DA"/>
    <w:rsid w:val="007A4413"/>
    <w:rsid w:val="007A4D27"/>
    <w:rsid w:val="007A4E3B"/>
    <w:rsid w:val="007A608F"/>
    <w:rsid w:val="007A6718"/>
    <w:rsid w:val="007A686E"/>
    <w:rsid w:val="007A68A9"/>
    <w:rsid w:val="007A6923"/>
    <w:rsid w:val="007A6C8D"/>
    <w:rsid w:val="007A6F2F"/>
    <w:rsid w:val="007A7282"/>
    <w:rsid w:val="007A72C8"/>
    <w:rsid w:val="007A7876"/>
    <w:rsid w:val="007B0153"/>
    <w:rsid w:val="007B0664"/>
    <w:rsid w:val="007B0A99"/>
    <w:rsid w:val="007B0B2B"/>
    <w:rsid w:val="007B14CE"/>
    <w:rsid w:val="007B1896"/>
    <w:rsid w:val="007B1943"/>
    <w:rsid w:val="007B1C30"/>
    <w:rsid w:val="007B1C34"/>
    <w:rsid w:val="007B1D45"/>
    <w:rsid w:val="007B2129"/>
    <w:rsid w:val="007B215C"/>
    <w:rsid w:val="007B2230"/>
    <w:rsid w:val="007B28EA"/>
    <w:rsid w:val="007B316B"/>
    <w:rsid w:val="007B32E0"/>
    <w:rsid w:val="007B3E54"/>
    <w:rsid w:val="007B4023"/>
    <w:rsid w:val="007B404A"/>
    <w:rsid w:val="007B4668"/>
    <w:rsid w:val="007B4B6D"/>
    <w:rsid w:val="007B4BD9"/>
    <w:rsid w:val="007B4CF1"/>
    <w:rsid w:val="007B4E79"/>
    <w:rsid w:val="007B5816"/>
    <w:rsid w:val="007B5C59"/>
    <w:rsid w:val="007B5CB2"/>
    <w:rsid w:val="007B5D26"/>
    <w:rsid w:val="007B5EDA"/>
    <w:rsid w:val="007B6052"/>
    <w:rsid w:val="007B626C"/>
    <w:rsid w:val="007B6B61"/>
    <w:rsid w:val="007B7187"/>
    <w:rsid w:val="007B736A"/>
    <w:rsid w:val="007B758A"/>
    <w:rsid w:val="007B7612"/>
    <w:rsid w:val="007B7907"/>
    <w:rsid w:val="007B7B2B"/>
    <w:rsid w:val="007C0584"/>
    <w:rsid w:val="007C0801"/>
    <w:rsid w:val="007C08CF"/>
    <w:rsid w:val="007C0F95"/>
    <w:rsid w:val="007C116E"/>
    <w:rsid w:val="007C1837"/>
    <w:rsid w:val="007C1947"/>
    <w:rsid w:val="007C1DAE"/>
    <w:rsid w:val="007C1FE3"/>
    <w:rsid w:val="007C20E5"/>
    <w:rsid w:val="007C282D"/>
    <w:rsid w:val="007C2AC6"/>
    <w:rsid w:val="007C2D75"/>
    <w:rsid w:val="007C39DC"/>
    <w:rsid w:val="007C3CBA"/>
    <w:rsid w:val="007C40FA"/>
    <w:rsid w:val="007C465C"/>
    <w:rsid w:val="007C4CFF"/>
    <w:rsid w:val="007C54EE"/>
    <w:rsid w:val="007C5A2E"/>
    <w:rsid w:val="007C5AA4"/>
    <w:rsid w:val="007C5D23"/>
    <w:rsid w:val="007C6048"/>
    <w:rsid w:val="007C6202"/>
    <w:rsid w:val="007C6271"/>
    <w:rsid w:val="007C652E"/>
    <w:rsid w:val="007C66D3"/>
    <w:rsid w:val="007C6766"/>
    <w:rsid w:val="007C69D5"/>
    <w:rsid w:val="007C6B12"/>
    <w:rsid w:val="007C6D12"/>
    <w:rsid w:val="007C6E16"/>
    <w:rsid w:val="007C74AB"/>
    <w:rsid w:val="007C767E"/>
    <w:rsid w:val="007C7E0B"/>
    <w:rsid w:val="007D019A"/>
    <w:rsid w:val="007D0219"/>
    <w:rsid w:val="007D0D98"/>
    <w:rsid w:val="007D0E1D"/>
    <w:rsid w:val="007D1793"/>
    <w:rsid w:val="007D192A"/>
    <w:rsid w:val="007D2F2D"/>
    <w:rsid w:val="007D3207"/>
    <w:rsid w:val="007D35F4"/>
    <w:rsid w:val="007D429A"/>
    <w:rsid w:val="007D4495"/>
    <w:rsid w:val="007D44AB"/>
    <w:rsid w:val="007D4C97"/>
    <w:rsid w:val="007D5982"/>
    <w:rsid w:val="007D5D83"/>
    <w:rsid w:val="007D6161"/>
    <w:rsid w:val="007D6EC3"/>
    <w:rsid w:val="007D76CC"/>
    <w:rsid w:val="007D7AD6"/>
    <w:rsid w:val="007D7CB1"/>
    <w:rsid w:val="007D7EC7"/>
    <w:rsid w:val="007E0617"/>
    <w:rsid w:val="007E0F26"/>
    <w:rsid w:val="007E1BEB"/>
    <w:rsid w:val="007E1DD3"/>
    <w:rsid w:val="007E221D"/>
    <w:rsid w:val="007E276D"/>
    <w:rsid w:val="007E281B"/>
    <w:rsid w:val="007E2A9F"/>
    <w:rsid w:val="007E2C68"/>
    <w:rsid w:val="007E2D6E"/>
    <w:rsid w:val="007E30D4"/>
    <w:rsid w:val="007E3686"/>
    <w:rsid w:val="007E38B3"/>
    <w:rsid w:val="007E391F"/>
    <w:rsid w:val="007E40E1"/>
    <w:rsid w:val="007E442A"/>
    <w:rsid w:val="007E459E"/>
    <w:rsid w:val="007E46C0"/>
    <w:rsid w:val="007E47CF"/>
    <w:rsid w:val="007E47E4"/>
    <w:rsid w:val="007E49D6"/>
    <w:rsid w:val="007E4AA0"/>
    <w:rsid w:val="007E58F1"/>
    <w:rsid w:val="007E5D93"/>
    <w:rsid w:val="007E5FD3"/>
    <w:rsid w:val="007E62D6"/>
    <w:rsid w:val="007E6C0E"/>
    <w:rsid w:val="007E7A41"/>
    <w:rsid w:val="007F01E5"/>
    <w:rsid w:val="007F0F20"/>
    <w:rsid w:val="007F1063"/>
    <w:rsid w:val="007F13EB"/>
    <w:rsid w:val="007F1B17"/>
    <w:rsid w:val="007F1D2D"/>
    <w:rsid w:val="007F1DF3"/>
    <w:rsid w:val="007F1F03"/>
    <w:rsid w:val="007F1F3E"/>
    <w:rsid w:val="007F2441"/>
    <w:rsid w:val="007F250C"/>
    <w:rsid w:val="007F26B3"/>
    <w:rsid w:val="007F278B"/>
    <w:rsid w:val="007F2BA8"/>
    <w:rsid w:val="007F2EE7"/>
    <w:rsid w:val="007F3839"/>
    <w:rsid w:val="007F3982"/>
    <w:rsid w:val="007F448F"/>
    <w:rsid w:val="007F46EE"/>
    <w:rsid w:val="007F4B81"/>
    <w:rsid w:val="007F4BF1"/>
    <w:rsid w:val="007F4D76"/>
    <w:rsid w:val="007F4E9B"/>
    <w:rsid w:val="007F5223"/>
    <w:rsid w:val="007F5492"/>
    <w:rsid w:val="007F577E"/>
    <w:rsid w:val="007F5803"/>
    <w:rsid w:val="007F598C"/>
    <w:rsid w:val="007F5DD3"/>
    <w:rsid w:val="007F602F"/>
    <w:rsid w:val="007F6BDE"/>
    <w:rsid w:val="007F73AE"/>
    <w:rsid w:val="007F781C"/>
    <w:rsid w:val="00800E03"/>
    <w:rsid w:val="00800EB9"/>
    <w:rsid w:val="00801153"/>
    <w:rsid w:val="00801394"/>
    <w:rsid w:val="0080145D"/>
    <w:rsid w:val="00801982"/>
    <w:rsid w:val="00801E2C"/>
    <w:rsid w:val="00801ECC"/>
    <w:rsid w:val="00801F6E"/>
    <w:rsid w:val="00802147"/>
    <w:rsid w:val="008022E7"/>
    <w:rsid w:val="008026A6"/>
    <w:rsid w:val="00802FB0"/>
    <w:rsid w:val="00802FE7"/>
    <w:rsid w:val="008031AC"/>
    <w:rsid w:val="008037CF"/>
    <w:rsid w:val="00803B38"/>
    <w:rsid w:val="00803D7D"/>
    <w:rsid w:val="00803F3B"/>
    <w:rsid w:val="0080417F"/>
    <w:rsid w:val="00804C41"/>
    <w:rsid w:val="00805068"/>
    <w:rsid w:val="00805366"/>
    <w:rsid w:val="008054CC"/>
    <w:rsid w:val="008056AB"/>
    <w:rsid w:val="008056FB"/>
    <w:rsid w:val="0080588E"/>
    <w:rsid w:val="008067D3"/>
    <w:rsid w:val="0080691C"/>
    <w:rsid w:val="008072A6"/>
    <w:rsid w:val="008072EF"/>
    <w:rsid w:val="00807766"/>
    <w:rsid w:val="00807C2D"/>
    <w:rsid w:val="00807C9F"/>
    <w:rsid w:val="0081052D"/>
    <w:rsid w:val="008107AA"/>
    <w:rsid w:val="0081097B"/>
    <w:rsid w:val="00810A9A"/>
    <w:rsid w:val="00810BAE"/>
    <w:rsid w:val="00810CC4"/>
    <w:rsid w:val="008116F1"/>
    <w:rsid w:val="00811721"/>
    <w:rsid w:val="008122E7"/>
    <w:rsid w:val="00812441"/>
    <w:rsid w:val="00813DB0"/>
    <w:rsid w:val="00813F6C"/>
    <w:rsid w:val="008144DA"/>
    <w:rsid w:val="0081466C"/>
    <w:rsid w:val="008146EE"/>
    <w:rsid w:val="00814946"/>
    <w:rsid w:val="00814CF0"/>
    <w:rsid w:val="008150B1"/>
    <w:rsid w:val="00815517"/>
    <w:rsid w:val="00815577"/>
    <w:rsid w:val="008155D5"/>
    <w:rsid w:val="00815C4F"/>
    <w:rsid w:val="00815F93"/>
    <w:rsid w:val="0081623A"/>
    <w:rsid w:val="00816A75"/>
    <w:rsid w:val="00816AC1"/>
    <w:rsid w:val="0081746F"/>
    <w:rsid w:val="0081763A"/>
    <w:rsid w:val="008176D4"/>
    <w:rsid w:val="00817B49"/>
    <w:rsid w:val="0082018C"/>
    <w:rsid w:val="008201F8"/>
    <w:rsid w:val="00820A23"/>
    <w:rsid w:val="00820B50"/>
    <w:rsid w:val="00820D52"/>
    <w:rsid w:val="00820D9D"/>
    <w:rsid w:val="00820DEA"/>
    <w:rsid w:val="00820DF3"/>
    <w:rsid w:val="00820F33"/>
    <w:rsid w:val="00821675"/>
    <w:rsid w:val="0082201B"/>
    <w:rsid w:val="008221FF"/>
    <w:rsid w:val="00822B7F"/>
    <w:rsid w:val="008239C9"/>
    <w:rsid w:val="00823BDE"/>
    <w:rsid w:val="00823CE1"/>
    <w:rsid w:val="00823FD9"/>
    <w:rsid w:val="00824A18"/>
    <w:rsid w:val="008251E1"/>
    <w:rsid w:val="00825438"/>
    <w:rsid w:val="00825C28"/>
    <w:rsid w:val="00825CAB"/>
    <w:rsid w:val="00825CB2"/>
    <w:rsid w:val="00826041"/>
    <w:rsid w:val="0082641C"/>
    <w:rsid w:val="008264CB"/>
    <w:rsid w:val="00826766"/>
    <w:rsid w:val="008268A9"/>
    <w:rsid w:val="008268BE"/>
    <w:rsid w:val="00826A58"/>
    <w:rsid w:val="00826AE8"/>
    <w:rsid w:val="00826B85"/>
    <w:rsid w:val="00826BDA"/>
    <w:rsid w:val="00826C83"/>
    <w:rsid w:val="00827E89"/>
    <w:rsid w:val="008317AC"/>
    <w:rsid w:val="00831BB0"/>
    <w:rsid w:val="00831BEB"/>
    <w:rsid w:val="00831D53"/>
    <w:rsid w:val="00831DC8"/>
    <w:rsid w:val="00832091"/>
    <w:rsid w:val="00832373"/>
    <w:rsid w:val="008329E7"/>
    <w:rsid w:val="00832CDA"/>
    <w:rsid w:val="00832EE1"/>
    <w:rsid w:val="0083309A"/>
    <w:rsid w:val="00833438"/>
    <w:rsid w:val="0083348C"/>
    <w:rsid w:val="008335A4"/>
    <w:rsid w:val="00833D6A"/>
    <w:rsid w:val="00834683"/>
    <w:rsid w:val="008354FB"/>
    <w:rsid w:val="0083580D"/>
    <w:rsid w:val="00835C2C"/>
    <w:rsid w:val="008379C7"/>
    <w:rsid w:val="00837CC4"/>
    <w:rsid w:val="00837E4B"/>
    <w:rsid w:val="00840076"/>
    <w:rsid w:val="008403E0"/>
    <w:rsid w:val="008408DF"/>
    <w:rsid w:val="00840917"/>
    <w:rsid w:val="00840981"/>
    <w:rsid w:val="00840F5A"/>
    <w:rsid w:val="00840F67"/>
    <w:rsid w:val="0084132D"/>
    <w:rsid w:val="0084154C"/>
    <w:rsid w:val="008416B3"/>
    <w:rsid w:val="008416F7"/>
    <w:rsid w:val="00841ACA"/>
    <w:rsid w:val="00842323"/>
    <w:rsid w:val="00842C02"/>
    <w:rsid w:val="0084349C"/>
    <w:rsid w:val="008434CF"/>
    <w:rsid w:val="00843A7C"/>
    <w:rsid w:val="0084424C"/>
    <w:rsid w:val="008450C1"/>
    <w:rsid w:val="008459A7"/>
    <w:rsid w:val="00845A18"/>
    <w:rsid w:val="00846255"/>
    <w:rsid w:val="00846583"/>
    <w:rsid w:val="00846590"/>
    <w:rsid w:val="00846836"/>
    <w:rsid w:val="00846988"/>
    <w:rsid w:val="00846B89"/>
    <w:rsid w:val="00846DCC"/>
    <w:rsid w:val="008477B9"/>
    <w:rsid w:val="008477D0"/>
    <w:rsid w:val="00847989"/>
    <w:rsid w:val="00847F6E"/>
    <w:rsid w:val="00850351"/>
    <w:rsid w:val="00851981"/>
    <w:rsid w:val="00851C28"/>
    <w:rsid w:val="00852335"/>
    <w:rsid w:val="0085235C"/>
    <w:rsid w:val="008527EB"/>
    <w:rsid w:val="00852BF3"/>
    <w:rsid w:val="00852CB7"/>
    <w:rsid w:val="008541D1"/>
    <w:rsid w:val="00854517"/>
    <w:rsid w:val="00854632"/>
    <w:rsid w:val="00854893"/>
    <w:rsid w:val="00855155"/>
    <w:rsid w:val="00855451"/>
    <w:rsid w:val="008555AF"/>
    <w:rsid w:val="00855FA3"/>
    <w:rsid w:val="00856058"/>
    <w:rsid w:val="0085646A"/>
    <w:rsid w:val="00856727"/>
    <w:rsid w:val="00856760"/>
    <w:rsid w:val="00856873"/>
    <w:rsid w:val="0085720A"/>
    <w:rsid w:val="00857AE0"/>
    <w:rsid w:val="00860194"/>
    <w:rsid w:val="00860471"/>
    <w:rsid w:val="00860EB4"/>
    <w:rsid w:val="00861570"/>
    <w:rsid w:val="00862431"/>
    <w:rsid w:val="00862458"/>
    <w:rsid w:val="00862EF6"/>
    <w:rsid w:val="008645F2"/>
    <w:rsid w:val="0086468E"/>
    <w:rsid w:val="00864738"/>
    <w:rsid w:val="00864A70"/>
    <w:rsid w:val="00865055"/>
    <w:rsid w:val="00865570"/>
    <w:rsid w:val="00865637"/>
    <w:rsid w:val="008656AF"/>
    <w:rsid w:val="008656F0"/>
    <w:rsid w:val="008659C4"/>
    <w:rsid w:val="00865A98"/>
    <w:rsid w:val="00865A9E"/>
    <w:rsid w:val="00865EDE"/>
    <w:rsid w:val="00865F34"/>
    <w:rsid w:val="008669BD"/>
    <w:rsid w:val="00866B49"/>
    <w:rsid w:val="00866B4A"/>
    <w:rsid w:val="00867105"/>
    <w:rsid w:val="0086715D"/>
    <w:rsid w:val="00867241"/>
    <w:rsid w:val="008675A9"/>
    <w:rsid w:val="008677F7"/>
    <w:rsid w:val="00867A27"/>
    <w:rsid w:val="00867A41"/>
    <w:rsid w:val="00867FBE"/>
    <w:rsid w:val="008700F3"/>
    <w:rsid w:val="008709F2"/>
    <w:rsid w:val="008718C6"/>
    <w:rsid w:val="0087245F"/>
    <w:rsid w:val="00872515"/>
    <w:rsid w:val="008728AB"/>
    <w:rsid w:val="00872C1D"/>
    <w:rsid w:val="008733EC"/>
    <w:rsid w:val="00873994"/>
    <w:rsid w:val="008742E5"/>
    <w:rsid w:val="008745FC"/>
    <w:rsid w:val="00874852"/>
    <w:rsid w:val="00874B6D"/>
    <w:rsid w:val="00875025"/>
    <w:rsid w:val="00875318"/>
    <w:rsid w:val="0087546D"/>
    <w:rsid w:val="00875ADA"/>
    <w:rsid w:val="00875BC2"/>
    <w:rsid w:val="00875DD1"/>
    <w:rsid w:val="008766DD"/>
    <w:rsid w:val="00877093"/>
    <w:rsid w:val="00877923"/>
    <w:rsid w:val="0088018B"/>
    <w:rsid w:val="00880A9B"/>
    <w:rsid w:val="00881131"/>
    <w:rsid w:val="008813E9"/>
    <w:rsid w:val="008817F4"/>
    <w:rsid w:val="00881D93"/>
    <w:rsid w:val="00881E3D"/>
    <w:rsid w:val="00882397"/>
    <w:rsid w:val="0088243C"/>
    <w:rsid w:val="00882747"/>
    <w:rsid w:val="00882AAA"/>
    <w:rsid w:val="008832E9"/>
    <w:rsid w:val="00883638"/>
    <w:rsid w:val="00883FE3"/>
    <w:rsid w:val="00883FFD"/>
    <w:rsid w:val="00884021"/>
    <w:rsid w:val="00884915"/>
    <w:rsid w:val="00884A5F"/>
    <w:rsid w:val="00884C68"/>
    <w:rsid w:val="00884CB5"/>
    <w:rsid w:val="008851CC"/>
    <w:rsid w:val="008855C1"/>
    <w:rsid w:val="008856B9"/>
    <w:rsid w:val="0088575E"/>
    <w:rsid w:val="0088582E"/>
    <w:rsid w:val="008858FB"/>
    <w:rsid w:val="00885908"/>
    <w:rsid w:val="00885C91"/>
    <w:rsid w:val="00886184"/>
    <w:rsid w:val="008862C5"/>
    <w:rsid w:val="008863F5"/>
    <w:rsid w:val="008864FF"/>
    <w:rsid w:val="00886936"/>
    <w:rsid w:val="00887113"/>
    <w:rsid w:val="008873DB"/>
    <w:rsid w:val="008874F2"/>
    <w:rsid w:val="00887609"/>
    <w:rsid w:val="0088774E"/>
    <w:rsid w:val="00887B76"/>
    <w:rsid w:val="00887CC1"/>
    <w:rsid w:val="0089098C"/>
    <w:rsid w:val="00890B52"/>
    <w:rsid w:val="00890C75"/>
    <w:rsid w:val="00890DA3"/>
    <w:rsid w:val="0089121B"/>
    <w:rsid w:val="008914BA"/>
    <w:rsid w:val="00891A9F"/>
    <w:rsid w:val="00891C7D"/>
    <w:rsid w:val="00892171"/>
    <w:rsid w:val="0089224C"/>
    <w:rsid w:val="00892949"/>
    <w:rsid w:val="00892BC0"/>
    <w:rsid w:val="008933E0"/>
    <w:rsid w:val="00893AC9"/>
    <w:rsid w:val="00893BD7"/>
    <w:rsid w:val="0089419E"/>
    <w:rsid w:val="008941CD"/>
    <w:rsid w:val="008944F8"/>
    <w:rsid w:val="00894765"/>
    <w:rsid w:val="00894790"/>
    <w:rsid w:val="008947D3"/>
    <w:rsid w:val="00894E7C"/>
    <w:rsid w:val="00894FA7"/>
    <w:rsid w:val="00895837"/>
    <w:rsid w:val="008958D0"/>
    <w:rsid w:val="00895C19"/>
    <w:rsid w:val="00895CCB"/>
    <w:rsid w:val="0089605B"/>
    <w:rsid w:val="008964CF"/>
    <w:rsid w:val="00896C78"/>
    <w:rsid w:val="00896CDD"/>
    <w:rsid w:val="00896DBF"/>
    <w:rsid w:val="0089702D"/>
    <w:rsid w:val="00897DF2"/>
    <w:rsid w:val="008A06E8"/>
    <w:rsid w:val="008A09CD"/>
    <w:rsid w:val="008A0E5C"/>
    <w:rsid w:val="008A0F7C"/>
    <w:rsid w:val="008A114D"/>
    <w:rsid w:val="008A15E5"/>
    <w:rsid w:val="008A168D"/>
    <w:rsid w:val="008A1C65"/>
    <w:rsid w:val="008A1EC9"/>
    <w:rsid w:val="008A275C"/>
    <w:rsid w:val="008A2B5D"/>
    <w:rsid w:val="008A2E03"/>
    <w:rsid w:val="008A332B"/>
    <w:rsid w:val="008A3389"/>
    <w:rsid w:val="008A3AF4"/>
    <w:rsid w:val="008A3BE7"/>
    <w:rsid w:val="008A3C03"/>
    <w:rsid w:val="008A42DB"/>
    <w:rsid w:val="008A446D"/>
    <w:rsid w:val="008A4902"/>
    <w:rsid w:val="008A4A8C"/>
    <w:rsid w:val="008A4ECC"/>
    <w:rsid w:val="008A5389"/>
    <w:rsid w:val="008A5F06"/>
    <w:rsid w:val="008A6534"/>
    <w:rsid w:val="008A6897"/>
    <w:rsid w:val="008A6C8D"/>
    <w:rsid w:val="008A6DF8"/>
    <w:rsid w:val="008A74B5"/>
    <w:rsid w:val="008A7BC8"/>
    <w:rsid w:val="008A7F15"/>
    <w:rsid w:val="008B05B7"/>
    <w:rsid w:val="008B0723"/>
    <w:rsid w:val="008B0BD9"/>
    <w:rsid w:val="008B0EF3"/>
    <w:rsid w:val="008B1755"/>
    <w:rsid w:val="008B1EE9"/>
    <w:rsid w:val="008B2328"/>
    <w:rsid w:val="008B2793"/>
    <w:rsid w:val="008B2DC8"/>
    <w:rsid w:val="008B312D"/>
    <w:rsid w:val="008B37BF"/>
    <w:rsid w:val="008B3AC3"/>
    <w:rsid w:val="008B41F9"/>
    <w:rsid w:val="008B42FE"/>
    <w:rsid w:val="008B43B4"/>
    <w:rsid w:val="008B45BD"/>
    <w:rsid w:val="008B4A14"/>
    <w:rsid w:val="008B4D4C"/>
    <w:rsid w:val="008B4EDD"/>
    <w:rsid w:val="008B5A17"/>
    <w:rsid w:val="008B606B"/>
    <w:rsid w:val="008B66B4"/>
    <w:rsid w:val="008B66C7"/>
    <w:rsid w:val="008B68E1"/>
    <w:rsid w:val="008B6E37"/>
    <w:rsid w:val="008B7001"/>
    <w:rsid w:val="008B701A"/>
    <w:rsid w:val="008B72EC"/>
    <w:rsid w:val="008B7550"/>
    <w:rsid w:val="008B7621"/>
    <w:rsid w:val="008B768F"/>
    <w:rsid w:val="008B7F08"/>
    <w:rsid w:val="008C0656"/>
    <w:rsid w:val="008C082A"/>
    <w:rsid w:val="008C08D6"/>
    <w:rsid w:val="008C0A24"/>
    <w:rsid w:val="008C1071"/>
    <w:rsid w:val="008C1911"/>
    <w:rsid w:val="008C1C3E"/>
    <w:rsid w:val="008C1D2D"/>
    <w:rsid w:val="008C29EC"/>
    <w:rsid w:val="008C36A7"/>
    <w:rsid w:val="008C3E96"/>
    <w:rsid w:val="008C4E39"/>
    <w:rsid w:val="008C6007"/>
    <w:rsid w:val="008C605C"/>
    <w:rsid w:val="008C6701"/>
    <w:rsid w:val="008C6BA7"/>
    <w:rsid w:val="008C6BE3"/>
    <w:rsid w:val="008C7491"/>
    <w:rsid w:val="008C7755"/>
    <w:rsid w:val="008C7BF8"/>
    <w:rsid w:val="008D0520"/>
    <w:rsid w:val="008D09AD"/>
    <w:rsid w:val="008D0C1C"/>
    <w:rsid w:val="008D0D56"/>
    <w:rsid w:val="008D0EC9"/>
    <w:rsid w:val="008D115E"/>
    <w:rsid w:val="008D1443"/>
    <w:rsid w:val="008D14FF"/>
    <w:rsid w:val="008D1515"/>
    <w:rsid w:val="008D1A28"/>
    <w:rsid w:val="008D1C99"/>
    <w:rsid w:val="008D1E91"/>
    <w:rsid w:val="008D28CB"/>
    <w:rsid w:val="008D2A3C"/>
    <w:rsid w:val="008D2E06"/>
    <w:rsid w:val="008D2FE5"/>
    <w:rsid w:val="008D322B"/>
    <w:rsid w:val="008D3336"/>
    <w:rsid w:val="008D37F5"/>
    <w:rsid w:val="008D3803"/>
    <w:rsid w:val="008D3A5B"/>
    <w:rsid w:val="008D3B7A"/>
    <w:rsid w:val="008D4A91"/>
    <w:rsid w:val="008D5CA6"/>
    <w:rsid w:val="008D6437"/>
    <w:rsid w:val="008D6F61"/>
    <w:rsid w:val="008D7220"/>
    <w:rsid w:val="008D74E8"/>
    <w:rsid w:val="008D757D"/>
    <w:rsid w:val="008D7C83"/>
    <w:rsid w:val="008D7E7B"/>
    <w:rsid w:val="008E010E"/>
    <w:rsid w:val="008E0568"/>
    <w:rsid w:val="008E06B7"/>
    <w:rsid w:val="008E0EC2"/>
    <w:rsid w:val="008E1165"/>
    <w:rsid w:val="008E1D94"/>
    <w:rsid w:val="008E2111"/>
    <w:rsid w:val="008E288F"/>
    <w:rsid w:val="008E29B2"/>
    <w:rsid w:val="008E36AF"/>
    <w:rsid w:val="008E36FB"/>
    <w:rsid w:val="008E39E2"/>
    <w:rsid w:val="008E499E"/>
    <w:rsid w:val="008E4B1D"/>
    <w:rsid w:val="008E4C81"/>
    <w:rsid w:val="008E4C86"/>
    <w:rsid w:val="008E4FBF"/>
    <w:rsid w:val="008E53CA"/>
    <w:rsid w:val="008E5F72"/>
    <w:rsid w:val="008E5F74"/>
    <w:rsid w:val="008E60DC"/>
    <w:rsid w:val="008E675A"/>
    <w:rsid w:val="008E76CB"/>
    <w:rsid w:val="008F0680"/>
    <w:rsid w:val="008F07EB"/>
    <w:rsid w:val="008F0CAC"/>
    <w:rsid w:val="008F13D2"/>
    <w:rsid w:val="008F1705"/>
    <w:rsid w:val="008F18B2"/>
    <w:rsid w:val="008F25AE"/>
    <w:rsid w:val="008F2BC8"/>
    <w:rsid w:val="008F2FD3"/>
    <w:rsid w:val="008F301E"/>
    <w:rsid w:val="008F398A"/>
    <w:rsid w:val="008F3DC0"/>
    <w:rsid w:val="008F40BE"/>
    <w:rsid w:val="008F41E7"/>
    <w:rsid w:val="008F42A8"/>
    <w:rsid w:val="008F4493"/>
    <w:rsid w:val="008F4518"/>
    <w:rsid w:val="008F6715"/>
    <w:rsid w:val="008F6A1C"/>
    <w:rsid w:val="008F705B"/>
    <w:rsid w:val="008F70E0"/>
    <w:rsid w:val="008F74C4"/>
    <w:rsid w:val="008F787A"/>
    <w:rsid w:val="008F7A7C"/>
    <w:rsid w:val="00900180"/>
    <w:rsid w:val="0090022B"/>
    <w:rsid w:val="00900A3B"/>
    <w:rsid w:val="00900BF3"/>
    <w:rsid w:val="00901042"/>
    <w:rsid w:val="009013FB"/>
    <w:rsid w:val="00901B48"/>
    <w:rsid w:val="00901D57"/>
    <w:rsid w:val="00902831"/>
    <w:rsid w:val="00902B4D"/>
    <w:rsid w:val="00902D62"/>
    <w:rsid w:val="009049AA"/>
    <w:rsid w:val="00904D4E"/>
    <w:rsid w:val="009051AE"/>
    <w:rsid w:val="00905625"/>
    <w:rsid w:val="00905BEE"/>
    <w:rsid w:val="00905E97"/>
    <w:rsid w:val="00905F30"/>
    <w:rsid w:val="0090628E"/>
    <w:rsid w:val="00906337"/>
    <w:rsid w:val="00906B42"/>
    <w:rsid w:val="00907217"/>
    <w:rsid w:val="009073A5"/>
    <w:rsid w:val="009079DE"/>
    <w:rsid w:val="00907A4A"/>
    <w:rsid w:val="00907BA9"/>
    <w:rsid w:val="009101D9"/>
    <w:rsid w:val="0091083B"/>
    <w:rsid w:val="00910AFF"/>
    <w:rsid w:val="00911FED"/>
    <w:rsid w:val="00912310"/>
    <w:rsid w:val="00912AD9"/>
    <w:rsid w:val="009130F7"/>
    <w:rsid w:val="0091372C"/>
    <w:rsid w:val="00913918"/>
    <w:rsid w:val="00914259"/>
    <w:rsid w:val="009142A1"/>
    <w:rsid w:val="00914B45"/>
    <w:rsid w:val="00914F1F"/>
    <w:rsid w:val="00916A7A"/>
    <w:rsid w:val="00916A80"/>
    <w:rsid w:val="00916F3D"/>
    <w:rsid w:val="00916FE9"/>
    <w:rsid w:val="009173B6"/>
    <w:rsid w:val="009176B8"/>
    <w:rsid w:val="009178FD"/>
    <w:rsid w:val="00917AC5"/>
    <w:rsid w:val="00920C5E"/>
    <w:rsid w:val="00920DCB"/>
    <w:rsid w:val="00920E03"/>
    <w:rsid w:val="00921034"/>
    <w:rsid w:val="00921149"/>
    <w:rsid w:val="0092120D"/>
    <w:rsid w:val="0092174E"/>
    <w:rsid w:val="00921871"/>
    <w:rsid w:val="00921D1F"/>
    <w:rsid w:val="00921D67"/>
    <w:rsid w:val="0092209F"/>
    <w:rsid w:val="009223B6"/>
    <w:rsid w:val="00922680"/>
    <w:rsid w:val="00922C42"/>
    <w:rsid w:val="00922D8F"/>
    <w:rsid w:val="009232DA"/>
    <w:rsid w:val="00923537"/>
    <w:rsid w:val="009239E2"/>
    <w:rsid w:val="00923B9A"/>
    <w:rsid w:val="00923DA6"/>
    <w:rsid w:val="009240D5"/>
    <w:rsid w:val="00924C5D"/>
    <w:rsid w:val="00925BD7"/>
    <w:rsid w:val="00925E14"/>
    <w:rsid w:val="00925EE7"/>
    <w:rsid w:val="00925F47"/>
    <w:rsid w:val="00926525"/>
    <w:rsid w:val="0092693A"/>
    <w:rsid w:val="00927080"/>
    <w:rsid w:val="00927C1F"/>
    <w:rsid w:val="009301AF"/>
    <w:rsid w:val="009306ED"/>
    <w:rsid w:val="00930FF8"/>
    <w:rsid w:val="00931824"/>
    <w:rsid w:val="00931C6D"/>
    <w:rsid w:val="00931EC2"/>
    <w:rsid w:val="009327A6"/>
    <w:rsid w:val="009329B2"/>
    <w:rsid w:val="00932CBA"/>
    <w:rsid w:val="00933065"/>
    <w:rsid w:val="009330E5"/>
    <w:rsid w:val="00933268"/>
    <w:rsid w:val="009339EA"/>
    <w:rsid w:val="00933D71"/>
    <w:rsid w:val="00933ED9"/>
    <w:rsid w:val="009345F4"/>
    <w:rsid w:val="009346E2"/>
    <w:rsid w:val="00934B7A"/>
    <w:rsid w:val="0093562B"/>
    <w:rsid w:val="009364A1"/>
    <w:rsid w:val="009369FD"/>
    <w:rsid w:val="00936B2F"/>
    <w:rsid w:val="00936C40"/>
    <w:rsid w:val="00936CFC"/>
    <w:rsid w:val="009374B2"/>
    <w:rsid w:val="00937BF9"/>
    <w:rsid w:val="00937D84"/>
    <w:rsid w:val="00937DFB"/>
    <w:rsid w:val="009401C2"/>
    <w:rsid w:val="00940283"/>
    <w:rsid w:val="0094092C"/>
    <w:rsid w:val="009409B2"/>
    <w:rsid w:val="009409D0"/>
    <w:rsid w:val="00940EAC"/>
    <w:rsid w:val="00940EF8"/>
    <w:rsid w:val="00941047"/>
    <w:rsid w:val="009416B0"/>
    <w:rsid w:val="00941A5B"/>
    <w:rsid w:val="00941A98"/>
    <w:rsid w:val="009424BE"/>
    <w:rsid w:val="00942506"/>
    <w:rsid w:val="00943FAA"/>
    <w:rsid w:val="009440AB"/>
    <w:rsid w:val="0094428C"/>
    <w:rsid w:val="009443B8"/>
    <w:rsid w:val="00944650"/>
    <w:rsid w:val="00944791"/>
    <w:rsid w:val="00944E20"/>
    <w:rsid w:val="0094535B"/>
    <w:rsid w:val="009459EA"/>
    <w:rsid w:val="00946131"/>
    <w:rsid w:val="00946252"/>
    <w:rsid w:val="00946509"/>
    <w:rsid w:val="0094667B"/>
    <w:rsid w:val="0094684F"/>
    <w:rsid w:val="00946AA4"/>
    <w:rsid w:val="00946BAC"/>
    <w:rsid w:val="009472D8"/>
    <w:rsid w:val="009478FA"/>
    <w:rsid w:val="00947A4A"/>
    <w:rsid w:val="00947D75"/>
    <w:rsid w:val="00947E65"/>
    <w:rsid w:val="00947F4F"/>
    <w:rsid w:val="00950206"/>
    <w:rsid w:val="00950561"/>
    <w:rsid w:val="0095063F"/>
    <w:rsid w:val="00950770"/>
    <w:rsid w:val="00950795"/>
    <w:rsid w:val="00950D58"/>
    <w:rsid w:val="00951488"/>
    <w:rsid w:val="00951ADB"/>
    <w:rsid w:val="00951BF5"/>
    <w:rsid w:val="00951CDF"/>
    <w:rsid w:val="009523E2"/>
    <w:rsid w:val="009529A2"/>
    <w:rsid w:val="00952A71"/>
    <w:rsid w:val="00952DFA"/>
    <w:rsid w:val="009531FA"/>
    <w:rsid w:val="009533F2"/>
    <w:rsid w:val="009535FA"/>
    <w:rsid w:val="00953947"/>
    <w:rsid w:val="0095406A"/>
    <w:rsid w:val="00954314"/>
    <w:rsid w:val="00954C51"/>
    <w:rsid w:val="00954CBE"/>
    <w:rsid w:val="00955160"/>
    <w:rsid w:val="009552E1"/>
    <w:rsid w:val="0095569C"/>
    <w:rsid w:val="00955D5A"/>
    <w:rsid w:val="00955EEC"/>
    <w:rsid w:val="009563FF"/>
    <w:rsid w:val="0095688C"/>
    <w:rsid w:val="00956965"/>
    <w:rsid w:val="00956A65"/>
    <w:rsid w:val="00957331"/>
    <w:rsid w:val="009573AD"/>
    <w:rsid w:val="009577C0"/>
    <w:rsid w:val="009577E0"/>
    <w:rsid w:val="009579E8"/>
    <w:rsid w:val="00957EDC"/>
    <w:rsid w:val="00957F54"/>
    <w:rsid w:val="00960781"/>
    <w:rsid w:val="009609E6"/>
    <w:rsid w:val="00960CEA"/>
    <w:rsid w:val="00960D48"/>
    <w:rsid w:val="009610F9"/>
    <w:rsid w:val="009614A9"/>
    <w:rsid w:val="00961C41"/>
    <w:rsid w:val="0096205F"/>
    <w:rsid w:val="00962387"/>
    <w:rsid w:val="00962924"/>
    <w:rsid w:val="0096292A"/>
    <w:rsid w:val="00962C88"/>
    <w:rsid w:val="00962D36"/>
    <w:rsid w:val="00963832"/>
    <w:rsid w:val="009643D0"/>
    <w:rsid w:val="0096456B"/>
    <w:rsid w:val="0096472D"/>
    <w:rsid w:val="009647F3"/>
    <w:rsid w:val="00964801"/>
    <w:rsid w:val="009652CF"/>
    <w:rsid w:val="00965CF9"/>
    <w:rsid w:val="00965EFE"/>
    <w:rsid w:val="009667B9"/>
    <w:rsid w:val="0096681C"/>
    <w:rsid w:val="00966BBA"/>
    <w:rsid w:val="00966E33"/>
    <w:rsid w:val="009670BF"/>
    <w:rsid w:val="00967185"/>
    <w:rsid w:val="00970288"/>
    <w:rsid w:val="0097067F"/>
    <w:rsid w:val="009707C7"/>
    <w:rsid w:val="00970A5C"/>
    <w:rsid w:val="00970BF5"/>
    <w:rsid w:val="00970E0A"/>
    <w:rsid w:val="0097126E"/>
    <w:rsid w:val="009712EC"/>
    <w:rsid w:val="00971600"/>
    <w:rsid w:val="009719D2"/>
    <w:rsid w:val="00972352"/>
    <w:rsid w:val="00972471"/>
    <w:rsid w:val="00972935"/>
    <w:rsid w:val="00972AD7"/>
    <w:rsid w:val="009739B4"/>
    <w:rsid w:val="00973A7D"/>
    <w:rsid w:val="00973A9C"/>
    <w:rsid w:val="00973B69"/>
    <w:rsid w:val="00974472"/>
    <w:rsid w:val="00974599"/>
    <w:rsid w:val="00974808"/>
    <w:rsid w:val="00974A04"/>
    <w:rsid w:val="00974B3D"/>
    <w:rsid w:val="0097511E"/>
    <w:rsid w:val="00975C2E"/>
    <w:rsid w:val="00975EF1"/>
    <w:rsid w:val="0097679E"/>
    <w:rsid w:val="00976AEE"/>
    <w:rsid w:val="00976F1E"/>
    <w:rsid w:val="00977D3A"/>
    <w:rsid w:val="0098047F"/>
    <w:rsid w:val="0098055D"/>
    <w:rsid w:val="00980692"/>
    <w:rsid w:val="009806B9"/>
    <w:rsid w:val="00980A1B"/>
    <w:rsid w:val="009811DC"/>
    <w:rsid w:val="009811E1"/>
    <w:rsid w:val="00981459"/>
    <w:rsid w:val="00981493"/>
    <w:rsid w:val="00981727"/>
    <w:rsid w:val="0098172F"/>
    <w:rsid w:val="00981D41"/>
    <w:rsid w:val="0098263A"/>
    <w:rsid w:val="0098297A"/>
    <w:rsid w:val="00982DB4"/>
    <w:rsid w:val="00983F27"/>
    <w:rsid w:val="009849DB"/>
    <w:rsid w:val="00984A54"/>
    <w:rsid w:val="00984C0E"/>
    <w:rsid w:val="00985401"/>
    <w:rsid w:val="0098542F"/>
    <w:rsid w:val="009857F1"/>
    <w:rsid w:val="009859FE"/>
    <w:rsid w:val="00985B32"/>
    <w:rsid w:val="00985B95"/>
    <w:rsid w:val="00985BF9"/>
    <w:rsid w:val="00985D45"/>
    <w:rsid w:val="00986683"/>
    <w:rsid w:val="00986873"/>
    <w:rsid w:val="00986ADB"/>
    <w:rsid w:val="00986FCF"/>
    <w:rsid w:val="0098738F"/>
    <w:rsid w:val="009875BA"/>
    <w:rsid w:val="00987927"/>
    <w:rsid w:val="00987FE0"/>
    <w:rsid w:val="00990599"/>
    <w:rsid w:val="00990C0E"/>
    <w:rsid w:val="00990C95"/>
    <w:rsid w:val="00990ED9"/>
    <w:rsid w:val="00991513"/>
    <w:rsid w:val="009915C2"/>
    <w:rsid w:val="00991A37"/>
    <w:rsid w:val="009924B4"/>
    <w:rsid w:val="00992BD3"/>
    <w:rsid w:val="00992D4C"/>
    <w:rsid w:val="00992F0E"/>
    <w:rsid w:val="0099307D"/>
    <w:rsid w:val="0099309B"/>
    <w:rsid w:val="00993121"/>
    <w:rsid w:val="009931A4"/>
    <w:rsid w:val="009931CA"/>
    <w:rsid w:val="009934E6"/>
    <w:rsid w:val="00993EA7"/>
    <w:rsid w:val="0099434C"/>
    <w:rsid w:val="00994484"/>
    <w:rsid w:val="009953FE"/>
    <w:rsid w:val="0099543C"/>
    <w:rsid w:val="00995764"/>
    <w:rsid w:val="009958E6"/>
    <w:rsid w:val="00995B36"/>
    <w:rsid w:val="00995C8D"/>
    <w:rsid w:val="00995FC8"/>
    <w:rsid w:val="00996664"/>
    <w:rsid w:val="00996966"/>
    <w:rsid w:val="00996C7E"/>
    <w:rsid w:val="009973BE"/>
    <w:rsid w:val="00997D92"/>
    <w:rsid w:val="00997F52"/>
    <w:rsid w:val="009A1162"/>
    <w:rsid w:val="009A13B9"/>
    <w:rsid w:val="009A1655"/>
    <w:rsid w:val="009A1743"/>
    <w:rsid w:val="009A1C7D"/>
    <w:rsid w:val="009A1E23"/>
    <w:rsid w:val="009A20CA"/>
    <w:rsid w:val="009A2667"/>
    <w:rsid w:val="009A2B6A"/>
    <w:rsid w:val="009A2C64"/>
    <w:rsid w:val="009A3574"/>
    <w:rsid w:val="009A35D9"/>
    <w:rsid w:val="009A3B1A"/>
    <w:rsid w:val="009A3FFA"/>
    <w:rsid w:val="009A41D2"/>
    <w:rsid w:val="009A4502"/>
    <w:rsid w:val="009A4C52"/>
    <w:rsid w:val="009A4CAE"/>
    <w:rsid w:val="009A4CE4"/>
    <w:rsid w:val="009A54BD"/>
    <w:rsid w:val="009A550D"/>
    <w:rsid w:val="009A59A7"/>
    <w:rsid w:val="009A6280"/>
    <w:rsid w:val="009A644C"/>
    <w:rsid w:val="009A6C92"/>
    <w:rsid w:val="009A7B47"/>
    <w:rsid w:val="009A7ED9"/>
    <w:rsid w:val="009A7EE4"/>
    <w:rsid w:val="009A7F7F"/>
    <w:rsid w:val="009B0C7B"/>
    <w:rsid w:val="009B1537"/>
    <w:rsid w:val="009B15D6"/>
    <w:rsid w:val="009B286F"/>
    <w:rsid w:val="009B28F0"/>
    <w:rsid w:val="009B2A96"/>
    <w:rsid w:val="009B2AEF"/>
    <w:rsid w:val="009B2C89"/>
    <w:rsid w:val="009B2D9B"/>
    <w:rsid w:val="009B33ED"/>
    <w:rsid w:val="009B4372"/>
    <w:rsid w:val="009B471D"/>
    <w:rsid w:val="009B4951"/>
    <w:rsid w:val="009B4F87"/>
    <w:rsid w:val="009B51B6"/>
    <w:rsid w:val="009B55CD"/>
    <w:rsid w:val="009B564D"/>
    <w:rsid w:val="009B5BC0"/>
    <w:rsid w:val="009B626C"/>
    <w:rsid w:val="009B6F6D"/>
    <w:rsid w:val="009B7217"/>
    <w:rsid w:val="009B7F7F"/>
    <w:rsid w:val="009C0509"/>
    <w:rsid w:val="009C09CE"/>
    <w:rsid w:val="009C1009"/>
    <w:rsid w:val="009C123C"/>
    <w:rsid w:val="009C164C"/>
    <w:rsid w:val="009C19FC"/>
    <w:rsid w:val="009C1A30"/>
    <w:rsid w:val="009C1FF7"/>
    <w:rsid w:val="009C2107"/>
    <w:rsid w:val="009C22F3"/>
    <w:rsid w:val="009C2522"/>
    <w:rsid w:val="009C27EB"/>
    <w:rsid w:val="009C28B5"/>
    <w:rsid w:val="009C2BAA"/>
    <w:rsid w:val="009C2BFC"/>
    <w:rsid w:val="009C2D73"/>
    <w:rsid w:val="009C31EB"/>
    <w:rsid w:val="009C35D4"/>
    <w:rsid w:val="009C36FC"/>
    <w:rsid w:val="009C3977"/>
    <w:rsid w:val="009C44D1"/>
    <w:rsid w:val="009C474E"/>
    <w:rsid w:val="009C4914"/>
    <w:rsid w:val="009C4E14"/>
    <w:rsid w:val="009C51E9"/>
    <w:rsid w:val="009C5351"/>
    <w:rsid w:val="009C5634"/>
    <w:rsid w:val="009C59CE"/>
    <w:rsid w:val="009C6740"/>
    <w:rsid w:val="009C6F53"/>
    <w:rsid w:val="009C7F18"/>
    <w:rsid w:val="009C7FDB"/>
    <w:rsid w:val="009D006E"/>
    <w:rsid w:val="009D027A"/>
    <w:rsid w:val="009D02F5"/>
    <w:rsid w:val="009D072A"/>
    <w:rsid w:val="009D0BD3"/>
    <w:rsid w:val="009D11AA"/>
    <w:rsid w:val="009D1743"/>
    <w:rsid w:val="009D199C"/>
    <w:rsid w:val="009D19E7"/>
    <w:rsid w:val="009D1B82"/>
    <w:rsid w:val="009D1F79"/>
    <w:rsid w:val="009D20AA"/>
    <w:rsid w:val="009D2244"/>
    <w:rsid w:val="009D2599"/>
    <w:rsid w:val="009D25A0"/>
    <w:rsid w:val="009D2758"/>
    <w:rsid w:val="009D27B1"/>
    <w:rsid w:val="009D299B"/>
    <w:rsid w:val="009D2D42"/>
    <w:rsid w:val="009D2F4D"/>
    <w:rsid w:val="009D30EE"/>
    <w:rsid w:val="009D45EE"/>
    <w:rsid w:val="009D531B"/>
    <w:rsid w:val="009D5D31"/>
    <w:rsid w:val="009D6FCD"/>
    <w:rsid w:val="009D6FD6"/>
    <w:rsid w:val="009D701A"/>
    <w:rsid w:val="009D7238"/>
    <w:rsid w:val="009D72B0"/>
    <w:rsid w:val="009D74F3"/>
    <w:rsid w:val="009D750D"/>
    <w:rsid w:val="009E0226"/>
    <w:rsid w:val="009E0388"/>
    <w:rsid w:val="009E0424"/>
    <w:rsid w:val="009E07D8"/>
    <w:rsid w:val="009E090E"/>
    <w:rsid w:val="009E0C60"/>
    <w:rsid w:val="009E10BB"/>
    <w:rsid w:val="009E1165"/>
    <w:rsid w:val="009E125E"/>
    <w:rsid w:val="009E1328"/>
    <w:rsid w:val="009E14D1"/>
    <w:rsid w:val="009E14EC"/>
    <w:rsid w:val="009E1F1A"/>
    <w:rsid w:val="009E2007"/>
    <w:rsid w:val="009E220B"/>
    <w:rsid w:val="009E27C6"/>
    <w:rsid w:val="009E2BC5"/>
    <w:rsid w:val="009E3982"/>
    <w:rsid w:val="009E3A5A"/>
    <w:rsid w:val="009E3D8F"/>
    <w:rsid w:val="009E4CC6"/>
    <w:rsid w:val="009E5CF9"/>
    <w:rsid w:val="009E5D8C"/>
    <w:rsid w:val="009E6393"/>
    <w:rsid w:val="009E6577"/>
    <w:rsid w:val="009E6647"/>
    <w:rsid w:val="009E6BA6"/>
    <w:rsid w:val="009E6CEC"/>
    <w:rsid w:val="009E6CF4"/>
    <w:rsid w:val="009E6D3E"/>
    <w:rsid w:val="009E76E2"/>
    <w:rsid w:val="009E7830"/>
    <w:rsid w:val="009F0482"/>
    <w:rsid w:val="009F0936"/>
    <w:rsid w:val="009F0C88"/>
    <w:rsid w:val="009F104E"/>
    <w:rsid w:val="009F17EB"/>
    <w:rsid w:val="009F1A08"/>
    <w:rsid w:val="009F1B89"/>
    <w:rsid w:val="009F1E6A"/>
    <w:rsid w:val="009F20E2"/>
    <w:rsid w:val="009F20FF"/>
    <w:rsid w:val="009F22F3"/>
    <w:rsid w:val="009F23A0"/>
    <w:rsid w:val="009F23C0"/>
    <w:rsid w:val="009F29A7"/>
    <w:rsid w:val="009F2FB0"/>
    <w:rsid w:val="009F353A"/>
    <w:rsid w:val="009F3A92"/>
    <w:rsid w:val="009F3C7D"/>
    <w:rsid w:val="009F3D5B"/>
    <w:rsid w:val="009F3E2C"/>
    <w:rsid w:val="009F410B"/>
    <w:rsid w:val="009F444B"/>
    <w:rsid w:val="009F458F"/>
    <w:rsid w:val="009F524B"/>
    <w:rsid w:val="009F5B82"/>
    <w:rsid w:val="009F5C1F"/>
    <w:rsid w:val="009F68BE"/>
    <w:rsid w:val="009F7137"/>
    <w:rsid w:val="009F73AE"/>
    <w:rsid w:val="009F73C5"/>
    <w:rsid w:val="009F742E"/>
    <w:rsid w:val="009F7545"/>
    <w:rsid w:val="009F772A"/>
    <w:rsid w:val="00A00055"/>
    <w:rsid w:val="00A00195"/>
    <w:rsid w:val="00A00259"/>
    <w:rsid w:val="00A00BCB"/>
    <w:rsid w:val="00A014C9"/>
    <w:rsid w:val="00A017DB"/>
    <w:rsid w:val="00A01B39"/>
    <w:rsid w:val="00A01E84"/>
    <w:rsid w:val="00A01F45"/>
    <w:rsid w:val="00A020BD"/>
    <w:rsid w:val="00A027EC"/>
    <w:rsid w:val="00A02C30"/>
    <w:rsid w:val="00A02CE9"/>
    <w:rsid w:val="00A03312"/>
    <w:rsid w:val="00A03CB9"/>
    <w:rsid w:val="00A03E86"/>
    <w:rsid w:val="00A04044"/>
    <w:rsid w:val="00A04A20"/>
    <w:rsid w:val="00A04CB3"/>
    <w:rsid w:val="00A057F3"/>
    <w:rsid w:val="00A0643C"/>
    <w:rsid w:val="00A06AFD"/>
    <w:rsid w:val="00A06D8F"/>
    <w:rsid w:val="00A07019"/>
    <w:rsid w:val="00A0709F"/>
    <w:rsid w:val="00A0741B"/>
    <w:rsid w:val="00A07A34"/>
    <w:rsid w:val="00A07ACB"/>
    <w:rsid w:val="00A07EBD"/>
    <w:rsid w:val="00A102E5"/>
    <w:rsid w:val="00A10831"/>
    <w:rsid w:val="00A10A5D"/>
    <w:rsid w:val="00A10AED"/>
    <w:rsid w:val="00A10B6D"/>
    <w:rsid w:val="00A11149"/>
    <w:rsid w:val="00A113A1"/>
    <w:rsid w:val="00A11468"/>
    <w:rsid w:val="00A11FBE"/>
    <w:rsid w:val="00A12233"/>
    <w:rsid w:val="00A1299D"/>
    <w:rsid w:val="00A12A3A"/>
    <w:rsid w:val="00A12C03"/>
    <w:rsid w:val="00A137EC"/>
    <w:rsid w:val="00A13AE2"/>
    <w:rsid w:val="00A13D51"/>
    <w:rsid w:val="00A143B9"/>
    <w:rsid w:val="00A14568"/>
    <w:rsid w:val="00A1463A"/>
    <w:rsid w:val="00A146B0"/>
    <w:rsid w:val="00A14804"/>
    <w:rsid w:val="00A14B97"/>
    <w:rsid w:val="00A15217"/>
    <w:rsid w:val="00A152CD"/>
    <w:rsid w:val="00A1535F"/>
    <w:rsid w:val="00A15626"/>
    <w:rsid w:val="00A156AB"/>
    <w:rsid w:val="00A156E7"/>
    <w:rsid w:val="00A15B7D"/>
    <w:rsid w:val="00A15BC1"/>
    <w:rsid w:val="00A15C54"/>
    <w:rsid w:val="00A17155"/>
    <w:rsid w:val="00A17582"/>
    <w:rsid w:val="00A1770B"/>
    <w:rsid w:val="00A17FBD"/>
    <w:rsid w:val="00A20806"/>
    <w:rsid w:val="00A20AF2"/>
    <w:rsid w:val="00A20C0A"/>
    <w:rsid w:val="00A20D45"/>
    <w:rsid w:val="00A20E63"/>
    <w:rsid w:val="00A220A2"/>
    <w:rsid w:val="00A22171"/>
    <w:rsid w:val="00A2218A"/>
    <w:rsid w:val="00A22203"/>
    <w:rsid w:val="00A22417"/>
    <w:rsid w:val="00A22699"/>
    <w:rsid w:val="00A228D4"/>
    <w:rsid w:val="00A22FAE"/>
    <w:rsid w:val="00A2328C"/>
    <w:rsid w:val="00A239FB"/>
    <w:rsid w:val="00A23E7D"/>
    <w:rsid w:val="00A2422E"/>
    <w:rsid w:val="00A2449C"/>
    <w:rsid w:val="00A247A1"/>
    <w:rsid w:val="00A249FE"/>
    <w:rsid w:val="00A25B24"/>
    <w:rsid w:val="00A25D9B"/>
    <w:rsid w:val="00A26093"/>
    <w:rsid w:val="00A26215"/>
    <w:rsid w:val="00A262CE"/>
    <w:rsid w:val="00A26CC0"/>
    <w:rsid w:val="00A26CEB"/>
    <w:rsid w:val="00A271C1"/>
    <w:rsid w:val="00A2725D"/>
    <w:rsid w:val="00A272FB"/>
    <w:rsid w:val="00A27722"/>
    <w:rsid w:val="00A27D2F"/>
    <w:rsid w:val="00A304B9"/>
    <w:rsid w:val="00A30DDF"/>
    <w:rsid w:val="00A30E86"/>
    <w:rsid w:val="00A3125F"/>
    <w:rsid w:val="00A3137B"/>
    <w:rsid w:val="00A31D29"/>
    <w:rsid w:val="00A320F6"/>
    <w:rsid w:val="00A322B0"/>
    <w:rsid w:val="00A32648"/>
    <w:rsid w:val="00A32A0B"/>
    <w:rsid w:val="00A32A47"/>
    <w:rsid w:val="00A32D6D"/>
    <w:rsid w:val="00A3336D"/>
    <w:rsid w:val="00A33887"/>
    <w:rsid w:val="00A33A49"/>
    <w:rsid w:val="00A34372"/>
    <w:rsid w:val="00A3477E"/>
    <w:rsid w:val="00A348E0"/>
    <w:rsid w:val="00A3525A"/>
    <w:rsid w:val="00A3526D"/>
    <w:rsid w:val="00A3562C"/>
    <w:rsid w:val="00A35709"/>
    <w:rsid w:val="00A357F3"/>
    <w:rsid w:val="00A3654D"/>
    <w:rsid w:val="00A36869"/>
    <w:rsid w:val="00A36C08"/>
    <w:rsid w:val="00A3739E"/>
    <w:rsid w:val="00A377F4"/>
    <w:rsid w:val="00A37895"/>
    <w:rsid w:val="00A37CAB"/>
    <w:rsid w:val="00A4024F"/>
    <w:rsid w:val="00A408BD"/>
    <w:rsid w:val="00A41E37"/>
    <w:rsid w:val="00A422C5"/>
    <w:rsid w:val="00A4250E"/>
    <w:rsid w:val="00A42667"/>
    <w:rsid w:val="00A426D8"/>
    <w:rsid w:val="00A42872"/>
    <w:rsid w:val="00A42A06"/>
    <w:rsid w:val="00A43225"/>
    <w:rsid w:val="00A438A4"/>
    <w:rsid w:val="00A43DA1"/>
    <w:rsid w:val="00A43DF0"/>
    <w:rsid w:val="00A4410E"/>
    <w:rsid w:val="00A443FE"/>
    <w:rsid w:val="00A4490E"/>
    <w:rsid w:val="00A44A80"/>
    <w:rsid w:val="00A44AAA"/>
    <w:rsid w:val="00A44D8F"/>
    <w:rsid w:val="00A45114"/>
    <w:rsid w:val="00A45B47"/>
    <w:rsid w:val="00A4653A"/>
    <w:rsid w:val="00A4696C"/>
    <w:rsid w:val="00A46CAE"/>
    <w:rsid w:val="00A46FC4"/>
    <w:rsid w:val="00A47595"/>
    <w:rsid w:val="00A475C9"/>
    <w:rsid w:val="00A47652"/>
    <w:rsid w:val="00A476DF"/>
    <w:rsid w:val="00A501E4"/>
    <w:rsid w:val="00A504AE"/>
    <w:rsid w:val="00A50FA8"/>
    <w:rsid w:val="00A510DB"/>
    <w:rsid w:val="00A519C9"/>
    <w:rsid w:val="00A52115"/>
    <w:rsid w:val="00A5211D"/>
    <w:rsid w:val="00A522BF"/>
    <w:rsid w:val="00A5270D"/>
    <w:rsid w:val="00A52A10"/>
    <w:rsid w:val="00A52DDC"/>
    <w:rsid w:val="00A535C9"/>
    <w:rsid w:val="00A537FB"/>
    <w:rsid w:val="00A538AF"/>
    <w:rsid w:val="00A54271"/>
    <w:rsid w:val="00A547F3"/>
    <w:rsid w:val="00A54AC9"/>
    <w:rsid w:val="00A55218"/>
    <w:rsid w:val="00A559EC"/>
    <w:rsid w:val="00A56273"/>
    <w:rsid w:val="00A5628B"/>
    <w:rsid w:val="00A56442"/>
    <w:rsid w:val="00A56832"/>
    <w:rsid w:val="00A56AFB"/>
    <w:rsid w:val="00A576EE"/>
    <w:rsid w:val="00A57BBC"/>
    <w:rsid w:val="00A606A1"/>
    <w:rsid w:val="00A6136B"/>
    <w:rsid w:val="00A61886"/>
    <w:rsid w:val="00A61E7B"/>
    <w:rsid w:val="00A6215B"/>
    <w:rsid w:val="00A635D4"/>
    <w:rsid w:val="00A63FB7"/>
    <w:rsid w:val="00A6477D"/>
    <w:rsid w:val="00A64AA7"/>
    <w:rsid w:val="00A64D6D"/>
    <w:rsid w:val="00A651BA"/>
    <w:rsid w:val="00A65C85"/>
    <w:rsid w:val="00A66027"/>
    <w:rsid w:val="00A66062"/>
    <w:rsid w:val="00A6618B"/>
    <w:rsid w:val="00A66759"/>
    <w:rsid w:val="00A66A14"/>
    <w:rsid w:val="00A66ECD"/>
    <w:rsid w:val="00A66FDC"/>
    <w:rsid w:val="00A670ED"/>
    <w:rsid w:val="00A67478"/>
    <w:rsid w:val="00A677CA"/>
    <w:rsid w:val="00A679FA"/>
    <w:rsid w:val="00A67CB5"/>
    <w:rsid w:val="00A67FE8"/>
    <w:rsid w:val="00A70065"/>
    <w:rsid w:val="00A70D98"/>
    <w:rsid w:val="00A70DAB"/>
    <w:rsid w:val="00A7101C"/>
    <w:rsid w:val="00A71100"/>
    <w:rsid w:val="00A71873"/>
    <w:rsid w:val="00A71930"/>
    <w:rsid w:val="00A721F7"/>
    <w:rsid w:val="00A72834"/>
    <w:rsid w:val="00A72FD9"/>
    <w:rsid w:val="00A73059"/>
    <w:rsid w:val="00A73170"/>
    <w:rsid w:val="00A73327"/>
    <w:rsid w:val="00A733CF"/>
    <w:rsid w:val="00A73993"/>
    <w:rsid w:val="00A73D93"/>
    <w:rsid w:val="00A73F84"/>
    <w:rsid w:val="00A7437B"/>
    <w:rsid w:val="00A748BE"/>
    <w:rsid w:val="00A74E55"/>
    <w:rsid w:val="00A7549E"/>
    <w:rsid w:val="00A7593E"/>
    <w:rsid w:val="00A75C42"/>
    <w:rsid w:val="00A75E0D"/>
    <w:rsid w:val="00A75EAA"/>
    <w:rsid w:val="00A75F44"/>
    <w:rsid w:val="00A75F64"/>
    <w:rsid w:val="00A76402"/>
    <w:rsid w:val="00A76466"/>
    <w:rsid w:val="00A7701C"/>
    <w:rsid w:val="00A7709D"/>
    <w:rsid w:val="00A77238"/>
    <w:rsid w:val="00A77249"/>
    <w:rsid w:val="00A773FE"/>
    <w:rsid w:val="00A77AA6"/>
    <w:rsid w:val="00A77B76"/>
    <w:rsid w:val="00A77C10"/>
    <w:rsid w:val="00A8028F"/>
    <w:rsid w:val="00A803D9"/>
    <w:rsid w:val="00A8041F"/>
    <w:rsid w:val="00A80583"/>
    <w:rsid w:val="00A80610"/>
    <w:rsid w:val="00A80991"/>
    <w:rsid w:val="00A80AD7"/>
    <w:rsid w:val="00A8110A"/>
    <w:rsid w:val="00A8168B"/>
    <w:rsid w:val="00A816EC"/>
    <w:rsid w:val="00A81BDB"/>
    <w:rsid w:val="00A824D6"/>
    <w:rsid w:val="00A828C7"/>
    <w:rsid w:val="00A829A8"/>
    <w:rsid w:val="00A82C62"/>
    <w:rsid w:val="00A82F8E"/>
    <w:rsid w:val="00A82F99"/>
    <w:rsid w:val="00A8380F"/>
    <w:rsid w:val="00A84E69"/>
    <w:rsid w:val="00A85399"/>
    <w:rsid w:val="00A8597B"/>
    <w:rsid w:val="00A8599B"/>
    <w:rsid w:val="00A85BA8"/>
    <w:rsid w:val="00A85D31"/>
    <w:rsid w:val="00A8667F"/>
    <w:rsid w:val="00A86C9F"/>
    <w:rsid w:val="00A86ED5"/>
    <w:rsid w:val="00A871E4"/>
    <w:rsid w:val="00A8723C"/>
    <w:rsid w:val="00A872D0"/>
    <w:rsid w:val="00A874B5"/>
    <w:rsid w:val="00A87DC5"/>
    <w:rsid w:val="00A87E96"/>
    <w:rsid w:val="00A9026F"/>
    <w:rsid w:val="00A911F4"/>
    <w:rsid w:val="00A914D6"/>
    <w:rsid w:val="00A919A8"/>
    <w:rsid w:val="00A91EEE"/>
    <w:rsid w:val="00A91F60"/>
    <w:rsid w:val="00A91FA2"/>
    <w:rsid w:val="00A920DD"/>
    <w:rsid w:val="00A923F9"/>
    <w:rsid w:val="00A926A9"/>
    <w:rsid w:val="00A9274B"/>
    <w:rsid w:val="00A932FD"/>
    <w:rsid w:val="00A93323"/>
    <w:rsid w:val="00A93568"/>
    <w:rsid w:val="00A948E2"/>
    <w:rsid w:val="00A94C9D"/>
    <w:rsid w:val="00A94CB1"/>
    <w:rsid w:val="00A94E56"/>
    <w:rsid w:val="00A94E8E"/>
    <w:rsid w:val="00A9618E"/>
    <w:rsid w:val="00A96A1C"/>
    <w:rsid w:val="00A96D12"/>
    <w:rsid w:val="00A96D91"/>
    <w:rsid w:val="00A97A04"/>
    <w:rsid w:val="00AA0727"/>
    <w:rsid w:val="00AA0732"/>
    <w:rsid w:val="00AA0857"/>
    <w:rsid w:val="00AA0FBA"/>
    <w:rsid w:val="00AA205F"/>
    <w:rsid w:val="00AA23EF"/>
    <w:rsid w:val="00AA2442"/>
    <w:rsid w:val="00AA273F"/>
    <w:rsid w:val="00AA27AB"/>
    <w:rsid w:val="00AA2E79"/>
    <w:rsid w:val="00AA2ED1"/>
    <w:rsid w:val="00AA363A"/>
    <w:rsid w:val="00AA3BB0"/>
    <w:rsid w:val="00AA3C02"/>
    <w:rsid w:val="00AA47DF"/>
    <w:rsid w:val="00AA4957"/>
    <w:rsid w:val="00AA4F7B"/>
    <w:rsid w:val="00AA4F84"/>
    <w:rsid w:val="00AA5537"/>
    <w:rsid w:val="00AA57AD"/>
    <w:rsid w:val="00AA5D9D"/>
    <w:rsid w:val="00AA5E0C"/>
    <w:rsid w:val="00AA61C6"/>
    <w:rsid w:val="00AA6901"/>
    <w:rsid w:val="00AA6A8B"/>
    <w:rsid w:val="00AA72BB"/>
    <w:rsid w:val="00AA735D"/>
    <w:rsid w:val="00AA7D6A"/>
    <w:rsid w:val="00AA7E35"/>
    <w:rsid w:val="00AB07F8"/>
    <w:rsid w:val="00AB16AF"/>
    <w:rsid w:val="00AB1928"/>
    <w:rsid w:val="00AB23CE"/>
    <w:rsid w:val="00AB268E"/>
    <w:rsid w:val="00AB27BA"/>
    <w:rsid w:val="00AB2ABB"/>
    <w:rsid w:val="00AB34BF"/>
    <w:rsid w:val="00AB423F"/>
    <w:rsid w:val="00AB4380"/>
    <w:rsid w:val="00AB464E"/>
    <w:rsid w:val="00AB46F8"/>
    <w:rsid w:val="00AB4DE7"/>
    <w:rsid w:val="00AB4DFC"/>
    <w:rsid w:val="00AB4EE4"/>
    <w:rsid w:val="00AB5004"/>
    <w:rsid w:val="00AB59ED"/>
    <w:rsid w:val="00AB5CF1"/>
    <w:rsid w:val="00AB63AF"/>
    <w:rsid w:val="00AB6F20"/>
    <w:rsid w:val="00AB7807"/>
    <w:rsid w:val="00AB79F7"/>
    <w:rsid w:val="00AB7A1D"/>
    <w:rsid w:val="00AB7AC8"/>
    <w:rsid w:val="00AB7B97"/>
    <w:rsid w:val="00AC01E8"/>
    <w:rsid w:val="00AC01FA"/>
    <w:rsid w:val="00AC02EF"/>
    <w:rsid w:val="00AC0637"/>
    <w:rsid w:val="00AC0677"/>
    <w:rsid w:val="00AC0D92"/>
    <w:rsid w:val="00AC0EE1"/>
    <w:rsid w:val="00AC1718"/>
    <w:rsid w:val="00AC175F"/>
    <w:rsid w:val="00AC19E1"/>
    <w:rsid w:val="00AC1FE9"/>
    <w:rsid w:val="00AC2B25"/>
    <w:rsid w:val="00AC2E17"/>
    <w:rsid w:val="00AC307C"/>
    <w:rsid w:val="00AC31C4"/>
    <w:rsid w:val="00AC334D"/>
    <w:rsid w:val="00AC34D2"/>
    <w:rsid w:val="00AC3578"/>
    <w:rsid w:val="00AC443A"/>
    <w:rsid w:val="00AC4453"/>
    <w:rsid w:val="00AC45DB"/>
    <w:rsid w:val="00AC48EF"/>
    <w:rsid w:val="00AC4A4C"/>
    <w:rsid w:val="00AC4C82"/>
    <w:rsid w:val="00AC4CE3"/>
    <w:rsid w:val="00AC4E79"/>
    <w:rsid w:val="00AC50A3"/>
    <w:rsid w:val="00AC55EF"/>
    <w:rsid w:val="00AC5E03"/>
    <w:rsid w:val="00AC5E3C"/>
    <w:rsid w:val="00AC5F4A"/>
    <w:rsid w:val="00AC64FC"/>
    <w:rsid w:val="00AC6791"/>
    <w:rsid w:val="00AC6997"/>
    <w:rsid w:val="00AC6B78"/>
    <w:rsid w:val="00AC79C7"/>
    <w:rsid w:val="00AD0519"/>
    <w:rsid w:val="00AD076C"/>
    <w:rsid w:val="00AD0D0C"/>
    <w:rsid w:val="00AD11D5"/>
    <w:rsid w:val="00AD13AD"/>
    <w:rsid w:val="00AD16BF"/>
    <w:rsid w:val="00AD190A"/>
    <w:rsid w:val="00AD1BAE"/>
    <w:rsid w:val="00AD1D74"/>
    <w:rsid w:val="00AD2024"/>
    <w:rsid w:val="00AD2183"/>
    <w:rsid w:val="00AD2CAD"/>
    <w:rsid w:val="00AD2D6A"/>
    <w:rsid w:val="00AD33E4"/>
    <w:rsid w:val="00AD3907"/>
    <w:rsid w:val="00AD51F9"/>
    <w:rsid w:val="00AD562D"/>
    <w:rsid w:val="00AD5751"/>
    <w:rsid w:val="00AD5866"/>
    <w:rsid w:val="00AD59B1"/>
    <w:rsid w:val="00AD5BED"/>
    <w:rsid w:val="00AD5C50"/>
    <w:rsid w:val="00AD60C4"/>
    <w:rsid w:val="00AD6249"/>
    <w:rsid w:val="00AD66FE"/>
    <w:rsid w:val="00AD680A"/>
    <w:rsid w:val="00AD6E42"/>
    <w:rsid w:val="00AD7269"/>
    <w:rsid w:val="00AD755D"/>
    <w:rsid w:val="00AD7713"/>
    <w:rsid w:val="00AE0275"/>
    <w:rsid w:val="00AE06A7"/>
    <w:rsid w:val="00AE0A36"/>
    <w:rsid w:val="00AE0EC1"/>
    <w:rsid w:val="00AE10D7"/>
    <w:rsid w:val="00AE11A7"/>
    <w:rsid w:val="00AE1899"/>
    <w:rsid w:val="00AE1ADA"/>
    <w:rsid w:val="00AE1BE9"/>
    <w:rsid w:val="00AE1DA4"/>
    <w:rsid w:val="00AE1DEA"/>
    <w:rsid w:val="00AE256E"/>
    <w:rsid w:val="00AE2612"/>
    <w:rsid w:val="00AE284C"/>
    <w:rsid w:val="00AE2A22"/>
    <w:rsid w:val="00AE31F9"/>
    <w:rsid w:val="00AE327F"/>
    <w:rsid w:val="00AE32B0"/>
    <w:rsid w:val="00AE3AB8"/>
    <w:rsid w:val="00AE410D"/>
    <w:rsid w:val="00AE46F5"/>
    <w:rsid w:val="00AE484D"/>
    <w:rsid w:val="00AE5003"/>
    <w:rsid w:val="00AE52F4"/>
    <w:rsid w:val="00AE5460"/>
    <w:rsid w:val="00AE585B"/>
    <w:rsid w:val="00AE5BBE"/>
    <w:rsid w:val="00AE653B"/>
    <w:rsid w:val="00AE65F1"/>
    <w:rsid w:val="00AE67FB"/>
    <w:rsid w:val="00AE6AC5"/>
    <w:rsid w:val="00AE6BD1"/>
    <w:rsid w:val="00AE6C9A"/>
    <w:rsid w:val="00AE70B4"/>
    <w:rsid w:val="00AE7407"/>
    <w:rsid w:val="00AE760D"/>
    <w:rsid w:val="00AE7A0C"/>
    <w:rsid w:val="00AE7D06"/>
    <w:rsid w:val="00AF073F"/>
    <w:rsid w:val="00AF0CBE"/>
    <w:rsid w:val="00AF18FC"/>
    <w:rsid w:val="00AF19B7"/>
    <w:rsid w:val="00AF1AE3"/>
    <w:rsid w:val="00AF1F94"/>
    <w:rsid w:val="00AF211D"/>
    <w:rsid w:val="00AF290F"/>
    <w:rsid w:val="00AF2DA9"/>
    <w:rsid w:val="00AF2E0B"/>
    <w:rsid w:val="00AF315F"/>
    <w:rsid w:val="00AF359D"/>
    <w:rsid w:val="00AF4C08"/>
    <w:rsid w:val="00AF4C79"/>
    <w:rsid w:val="00AF550A"/>
    <w:rsid w:val="00AF556C"/>
    <w:rsid w:val="00AF5F2E"/>
    <w:rsid w:val="00AF6301"/>
    <w:rsid w:val="00AF657F"/>
    <w:rsid w:val="00AF6F63"/>
    <w:rsid w:val="00AF739B"/>
    <w:rsid w:val="00AF779C"/>
    <w:rsid w:val="00AF77D0"/>
    <w:rsid w:val="00AF7CCA"/>
    <w:rsid w:val="00AF7DD4"/>
    <w:rsid w:val="00B003E1"/>
    <w:rsid w:val="00B00466"/>
    <w:rsid w:val="00B004B6"/>
    <w:rsid w:val="00B00FF8"/>
    <w:rsid w:val="00B0109E"/>
    <w:rsid w:val="00B0126E"/>
    <w:rsid w:val="00B01B10"/>
    <w:rsid w:val="00B01D7F"/>
    <w:rsid w:val="00B0216D"/>
    <w:rsid w:val="00B023AF"/>
    <w:rsid w:val="00B029C5"/>
    <w:rsid w:val="00B02BB7"/>
    <w:rsid w:val="00B0312C"/>
    <w:rsid w:val="00B03666"/>
    <w:rsid w:val="00B0367C"/>
    <w:rsid w:val="00B03AD6"/>
    <w:rsid w:val="00B0427A"/>
    <w:rsid w:val="00B042C5"/>
    <w:rsid w:val="00B04FDB"/>
    <w:rsid w:val="00B0502B"/>
    <w:rsid w:val="00B05046"/>
    <w:rsid w:val="00B051A5"/>
    <w:rsid w:val="00B05348"/>
    <w:rsid w:val="00B0567E"/>
    <w:rsid w:val="00B0584A"/>
    <w:rsid w:val="00B05A44"/>
    <w:rsid w:val="00B05BA1"/>
    <w:rsid w:val="00B05BDC"/>
    <w:rsid w:val="00B06070"/>
    <w:rsid w:val="00B06CBE"/>
    <w:rsid w:val="00B0716C"/>
    <w:rsid w:val="00B07E82"/>
    <w:rsid w:val="00B07F60"/>
    <w:rsid w:val="00B101E6"/>
    <w:rsid w:val="00B104B1"/>
    <w:rsid w:val="00B1096D"/>
    <w:rsid w:val="00B10DF7"/>
    <w:rsid w:val="00B10E7E"/>
    <w:rsid w:val="00B1107B"/>
    <w:rsid w:val="00B110C9"/>
    <w:rsid w:val="00B110E2"/>
    <w:rsid w:val="00B112E4"/>
    <w:rsid w:val="00B11F6F"/>
    <w:rsid w:val="00B12303"/>
    <w:rsid w:val="00B1264A"/>
    <w:rsid w:val="00B12C25"/>
    <w:rsid w:val="00B135AC"/>
    <w:rsid w:val="00B13669"/>
    <w:rsid w:val="00B141B7"/>
    <w:rsid w:val="00B141D5"/>
    <w:rsid w:val="00B14684"/>
    <w:rsid w:val="00B14B3E"/>
    <w:rsid w:val="00B156C6"/>
    <w:rsid w:val="00B15928"/>
    <w:rsid w:val="00B15BF1"/>
    <w:rsid w:val="00B160C2"/>
    <w:rsid w:val="00B16142"/>
    <w:rsid w:val="00B16AB5"/>
    <w:rsid w:val="00B16F38"/>
    <w:rsid w:val="00B16F7A"/>
    <w:rsid w:val="00B172EF"/>
    <w:rsid w:val="00B17C3E"/>
    <w:rsid w:val="00B17D21"/>
    <w:rsid w:val="00B17E95"/>
    <w:rsid w:val="00B20509"/>
    <w:rsid w:val="00B205DF"/>
    <w:rsid w:val="00B21DB8"/>
    <w:rsid w:val="00B22875"/>
    <w:rsid w:val="00B22B7D"/>
    <w:rsid w:val="00B22C83"/>
    <w:rsid w:val="00B22DEF"/>
    <w:rsid w:val="00B232DA"/>
    <w:rsid w:val="00B237CF"/>
    <w:rsid w:val="00B23839"/>
    <w:rsid w:val="00B23995"/>
    <w:rsid w:val="00B239FC"/>
    <w:rsid w:val="00B23EEF"/>
    <w:rsid w:val="00B23F0D"/>
    <w:rsid w:val="00B24064"/>
    <w:rsid w:val="00B2440D"/>
    <w:rsid w:val="00B24A3A"/>
    <w:rsid w:val="00B24C32"/>
    <w:rsid w:val="00B25660"/>
    <w:rsid w:val="00B2577F"/>
    <w:rsid w:val="00B25E51"/>
    <w:rsid w:val="00B26908"/>
    <w:rsid w:val="00B26EB8"/>
    <w:rsid w:val="00B27357"/>
    <w:rsid w:val="00B27F00"/>
    <w:rsid w:val="00B30999"/>
    <w:rsid w:val="00B30A26"/>
    <w:rsid w:val="00B30CEA"/>
    <w:rsid w:val="00B30D52"/>
    <w:rsid w:val="00B30E60"/>
    <w:rsid w:val="00B30E98"/>
    <w:rsid w:val="00B30F8B"/>
    <w:rsid w:val="00B31264"/>
    <w:rsid w:val="00B31D4D"/>
    <w:rsid w:val="00B31F00"/>
    <w:rsid w:val="00B326F6"/>
    <w:rsid w:val="00B32FCB"/>
    <w:rsid w:val="00B3303A"/>
    <w:rsid w:val="00B3368F"/>
    <w:rsid w:val="00B33B04"/>
    <w:rsid w:val="00B33E7A"/>
    <w:rsid w:val="00B33E7E"/>
    <w:rsid w:val="00B34BC7"/>
    <w:rsid w:val="00B34D4C"/>
    <w:rsid w:val="00B351C4"/>
    <w:rsid w:val="00B35233"/>
    <w:rsid w:val="00B35448"/>
    <w:rsid w:val="00B35541"/>
    <w:rsid w:val="00B356B3"/>
    <w:rsid w:val="00B35785"/>
    <w:rsid w:val="00B361BC"/>
    <w:rsid w:val="00B37219"/>
    <w:rsid w:val="00B372FC"/>
    <w:rsid w:val="00B373C8"/>
    <w:rsid w:val="00B376C6"/>
    <w:rsid w:val="00B37709"/>
    <w:rsid w:val="00B37833"/>
    <w:rsid w:val="00B40349"/>
    <w:rsid w:val="00B4077A"/>
    <w:rsid w:val="00B40BA5"/>
    <w:rsid w:val="00B41686"/>
    <w:rsid w:val="00B41986"/>
    <w:rsid w:val="00B41CF4"/>
    <w:rsid w:val="00B4237B"/>
    <w:rsid w:val="00B42F5D"/>
    <w:rsid w:val="00B43351"/>
    <w:rsid w:val="00B43426"/>
    <w:rsid w:val="00B43B36"/>
    <w:rsid w:val="00B43E8E"/>
    <w:rsid w:val="00B44217"/>
    <w:rsid w:val="00B44422"/>
    <w:rsid w:val="00B44A5A"/>
    <w:rsid w:val="00B44B09"/>
    <w:rsid w:val="00B44CC0"/>
    <w:rsid w:val="00B44E14"/>
    <w:rsid w:val="00B4604F"/>
    <w:rsid w:val="00B4619E"/>
    <w:rsid w:val="00B46BEC"/>
    <w:rsid w:val="00B4713B"/>
    <w:rsid w:val="00B472E0"/>
    <w:rsid w:val="00B475B3"/>
    <w:rsid w:val="00B47A31"/>
    <w:rsid w:val="00B47D69"/>
    <w:rsid w:val="00B50FF9"/>
    <w:rsid w:val="00B51610"/>
    <w:rsid w:val="00B518D4"/>
    <w:rsid w:val="00B51ACA"/>
    <w:rsid w:val="00B523C7"/>
    <w:rsid w:val="00B52631"/>
    <w:rsid w:val="00B530CF"/>
    <w:rsid w:val="00B532BF"/>
    <w:rsid w:val="00B532F7"/>
    <w:rsid w:val="00B53323"/>
    <w:rsid w:val="00B5396B"/>
    <w:rsid w:val="00B53A19"/>
    <w:rsid w:val="00B53CBA"/>
    <w:rsid w:val="00B53F02"/>
    <w:rsid w:val="00B542E3"/>
    <w:rsid w:val="00B5539C"/>
    <w:rsid w:val="00B5595C"/>
    <w:rsid w:val="00B55B1A"/>
    <w:rsid w:val="00B55C48"/>
    <w:rsid w:val="00B55F3C"/>
    <w:rsid w:val="00B5600A"/>
    <w:rsid w:val="00B5631D"/>
    <w:rsid w:val="00B563A4"/>
    <w:rsid w:val="00B565EA"/>
    <w:rsid w:val="00B5664A"/>
    <w:rsid w:val="00B56677"/>
    <w:rsid w:val="00B56800"/>
    <w:rsid w:val="00B5722E"/>
    <w:rsid w:val="00B577F7"/>
    <w:rsid w:val="00B602DA"/>
    <w:rsid w:val="00B60719"/>
    <w:rsid w:val="00B6085B"/>
    <w:rsid w:val="00B609F1"/>
    <w:rsid w:val="00B60F10"/>
    <w:rsid w:val="00B60FF4"/>
    <w:rsid w:val="00B611E5"/>
    <w:rsid w:val="00B61FF5"/>
    <w:rsid w:val="00B62A89"/>
    <w:rsid w:val="00B62ADD"/>
    <w:rsid w:val="00B62EE6"/>
    <w:rsid w:val="00B63174"/>
    <w:rsid w:val="00B63339"/>
    <w:rsid w:val="00B635A8"/>
    <w:rsid w:val="00B641B5"/>
    <w:rsid w:val="00B65230"/>
    <w:rsid w:val="00B65295"/>
    <w:rsid w:val="00B654D6"/>
    <w:rsid w:val="00B6578D"/>
    <w:rsid w:val="00B65E27"/>
    <w:rsid w:val="00B6621B"/>
    <w:rsid w:val="00B6624D"/>
    <w:rsid w:val="00B6730E"/>
    <w:rsid w:val="00B67573"/>
    <w:rsid w:val="00B67A68"/>
    <w:rsid w:val="00B67F22"/>
    <w:rsid w:val="00B70002"/>
    <w:rsid w:val="00B701CA"/>
    <w:rsid w:val="00B7050D"/>
    <w:rsid w:val="00B70B6C"/>
    <w:rsid w:val="00B70E02"/>
    <w:rsid w:val="00B712D6"/>
    <w:rsid w:val="00B714E0"/>
    <w:rsid w:val="00B71577"/>
    <w:rsid w:val="00B71BE5"/>
    <w:rsid w:val="00B71DEA"/>
    <w:rsid w:val="00B71FEC"/>
    <w:rsid w:val="00B72021"/>
    <w:rsid w:val="00B724F1"/>
    <w:rsid w:val="00B728B8"/>
    <w:rsid w:val="00B7292C"/>
    <w:rsid w:val="00B72D5B"/>
    <w:rsid w:val="00B734D4"/>
    <w:rsid w:val="00B739F1"/>
    <w:rsid w:val="00B73A07"/>
    <w:rsid w:val="00B73BBE"/>
    <w:rsid w:val="00B74970"/>
    <w:rsid w:val="00B74B51"/>
    <w:rsid w:val="00B750ED"/>
    <w:rsid w:val="00B751F7"/>
    <w:rsid w:val="00B755BE"/>
    <w:rsid w:val="00B75865"/>
    <w:rsid w:val="00B75FAF"/>
    <w:rsid w:val="00B75FC5"/>
    <w:rsid w:val="00B76088"/>
    <w:rsid w:val="00B761F4"/>
    <w:rsid w:val="00B763AD"/>
    <w:rsid w:val="00B76736"/>
    <w:rsid w:val="00B76B88"/>
    <w:rsid w:val="00B771BF"/>
    <w:rsid w:val="00B772B3"/>
    <w:rsid w:val="00B77AA3"/>
    <w:rsid w:val="00B807CB"/>
    <w:rsid w:val="00B80AE0"/>
    <w:rsid w:val="00B80BA3"/>
    <w:rsid w:val="00B8109E"/>
    <w:rsid w:val="00B81262"/>
    <w:rsid w:val="00B814B0"/>
    <w:rsid w:val="00B81624"/>
    <w:rsid w:val="00B8169F"/>
    <w:rsid w:val="00B81788"/>
    <w:rsid w:val="00B81B4E"/>
    <w:rsid w:val="00B81D81"/>
    <w:rsid w:val="00B82134"/>
    <w:rsid w:val="00B82195"/>
    <w:rsid w:val="00B821AE"/>
    <w:rsid w:val="00B822E8"/>
    <w:rsid w:val="00B82872"/>
    <w:rsid w:val="00B828FD"/>
    <w:rsid w:val="00B82EAE"/>
    <w:rsid w:val="00B83068"/>
    <w:rsid w:val="00B835A5"/>
    <w:rsid w:val="00B83DB0"/>
    <w:rsid w:val="00B84237"/>
    <w:rsid w:val="00B843B0"/>
    <w:rsid w:val="00B84498"/>
    <w:rsid w:val="00B8449D"/>
    <w:rsid w:val="00B8498E"/>
    <w:rsid w:val="00B84CB5"/>
    <w:rsid w:val="00B8660A"/>
    <w:rsid w:val="00B86B5E"/>
    <w:rsid w:val="00B86DDA"/>
    <w:rsid w:val="00B87065"/>
    <w:rsid w:val="00B87FC6"/>
    <w:rsid w:val="00B9015B"/>
    <w:rsid w:val="00B902E9"/>
    <w:rsid w:val="00B904C4"/>
    <w:rsid w:val="00B909F5"/>
    <w:rsid w:val="00B90DAD"/>
    <w:rsid w:val="00B91383"/>
    <w:rsid w:val="00B9153F"/>
    <w:rsid w:val="00B917B4"/>
    <w:rsid w:val="00B919EB"/>
    <w:rsid w:val="00B91CCE"/>
    <w:rsid w:val="00B91EEC"/>
    <w:rsid w:val="00B91FF6"/>
    <w:rsid w:val="00B92292"/>
    <w:rsid w:val="00B92684"/>
    <w:rsid w:val="00B92C1F"/>
    <w:rsid w:val="00B92FA6"/>
    <w:rsid w:val="00B936C9"/>
    <w:rsid w:val="00B93954"/>
    <w:rsid w:val="00B93E62"/>
    <w:rsid w:val="00B94570"/>
    <w:rsid w:val="00B945B7"/>
    <w:rsid w:val="00B94867"/>
    <w:rsid w:val="00B94903"/>
    <w:rsid w:val="00B94BC6"/>
    <w:rsid w:val="00B94F63"/>
    <w:rsid w:val="00B9501F"/>
    <w:rsid w:val="00B95098"/>
    <w:rsid w:val="00B95322"/>
    <w:rsid w:val="00B9576E"/>
    <w:rsid w:val="00B95863"/>
    <w:rsid w:val="00B96041"/>
    <w:rsid w:val="00B96CB0"/>
    <w:rsid w:val="00B96FF5"/>
    <w:rsid w:val="00BA024C"/>
    <w:rsid w:val="00BA0BEE"/>
    <w:rsid w:val="00BA0C47"/>
    <w:rsid w:val="00BA1629"/>
    <w:rsid w:val="00BA1D8C"/>
    <w:rsid w:val="00BA1DE5"/>
    <w:rsid w:val="00BA1E7F"/>
    <w:rsid w:val="00BA20E2"/>
    <w:rsid w:val="00BA248C"/>
    <w:rsid w:val="00BA2506"/>
    <w:rsid w:val="00BA2B34"/>
    <w:rsid w:val="00BA2CB2"/>
    <w:rsid w:val="00BA3096"/>
    <w:rsid w:val="00BA33C5"/>
    <w:rsid w:val="00BA3A2C"/>
    <w:rsid w:val="00BA3B0F"/>
    <w:rsid w:val="00BA4428"/>
    <w:rsid w:val="00BA4628"/>
    <w:rsid w:val="00BA4946"/>
    <w:rsid w:val="00BA4BF8"/>
    <w:rsid w:val="00BA5382"/>
    <w:rsid w:val="00BA5769"/>
    <w:rsid w:val="00BA5AC3"/>
    <w:rsid w:val="00BA5E17"/>
    <w:rsid w:val="00BA601F"/>
    <w:rsid w:val="00BA6235"/>
    <w:rsid w:val="00BA6C28"/>
    <w:rsid w:val="00BA6CC4"/>
    <w:rsid w:val="00BA7661"/>
    <w:rsid w:val="00BA7706"/>
    <w:rsid w:val="00BA7785"/>
    <w:rsid w:val="00BB06C1"/>
    <w:rsid w:val="00BB0DE4"/>
    <w:rsid w:val="00BB0DFC"/>
    <w:rsid w:val="00BB108B"/>
    <w:rsid w:val="00BB1D51"/>
    <w:rsid w:val="00BB20DE"/>
    <w:rsid w:val="00BB241D"/>
    <w:rsid w:val="00BB2476"/>
    <w:rsid w:val="00BB2863"/>
    <w:rsid w:val="00BB2B12"/>
    <w:rsid w:val="00BB3054"/>
    <w:rsid w:val="00BB3849"/>
    <w:rsid w:val="00BB3C2B"/>
    <w:rsid w:val="00BB3EE9"/>
    <w:rsid w:val="00BB47E9"/>
    <w:rsid w:val="00BB495E"/>
    <w:rsid w:val="00BB5149"/>
    <w:rsid w:val="00BB564D"/>
    <w:rsid w:val="00BB5687"/>
    <w:rsid w:val="00BB5BD5"/>
    <w:rsid w:val="00BB5C50"/>
    <w:rsid w:val="00BB5EBD"/>
    <w:rsid w:val="00BB61EE"/>
    <w:rsid w:val="00BB627B"/>
    <w:rsid w:val="00BB652C"/>
    <w:rsid w:val="00BB6BDB"/>
    <w:rsid w:val="00BB6C6F"/>
    <w:rsid w:val="00BB6EB8"/>
    <w:rsid w:val="00BB719B"/>
    <w:rsid w:val="00BB782A"/>
    <w:rsid w:val="00BB79BF"/>
    <w:rsid w:val="00BB7C6B"/>
    <w:rsid w:val="00BB7D66"/>
    <w:rsid w:val="00BB7FEE"/>
    <w:rsid w:val="00BC00E8"/>
    <w:rsid w:val="00BC0389"/>
    <w:rsid w:val="00BC039E"/>
    <w:rsid w:val="00BC06C0"/>
    <w:rsid w:val="00BC0F26"/>
    <w:rsid w:val="00BC0F74"/>
    <w:rsid w:val="00BC124C"/>
    <w:rsid w:val="00BC12F4"/>
    <w:rsid w:val="00BC173D"/>
    <w:rsid w:val="00BC1950"/>
    <w:rsid w:val="00BC1EF0"/>
    <w:rsid w:val="00BC251B"/>
    <w:rsid w:val="00BC27C9"/>
    <w:rsid w:val="00BC2A01"/>
    <w:rsid w:val="00BC2ED3"/>
    <w:rsid w:val="00BC2FF2"/>
    <w:rsid w:val="00BC3521"/>
    <w:rsid w:val="00BC3FEA"/>
    <w:rsid w:val="00BC4124"/>
    <w:rsid w:val="00BC489E"/>
    <w:rsid w:val="00BC49D9"/>
    <w:rsid w:val="00BC4BB4"/>
    <w:rsid w:val="00BC5119"/>
    <w:rsid w:val="00BC5344"/>
    <w:rsid w:val="00BC58B4"/>
    <w:rsid w:val="00BC612C"/>
    <w:rsid w:val="00BC61D3"/>
    <w:rsid w:val="00BC64A3"/>
    <w:rsid w:val="00BC6777"/>
    <w:rsid w:val="00BC6D29"/>
    <w:rsid w:val="00BC6DDC"/>
    <w:rsid w:val="00BC75A4"/>
    <w:rsid w:val="00BC779F"/>
    <w:rsid w:val="00BD01DF"/>
    <w:rsid w:val="00BD04D9"/>
    <w:rsid w:val="00BD0A50"/>
    <w:rsid w:val="00BD0D28"/>
    <w:rsid w:val="00BD0FEB"/>
    <w:rsid w:val="00BD104B"/>
    <w:rsid w:val="00BD13CD"/>
    <w:rsid w:val="00BD181A"/>
    <w:rsid w:val="00BD1CBD"/>
    <w:rsid w:val="00BD1EA6"/>
    <w:rsid w:val="00BD2033"/>
    <w:rsid w:val="00BD2072"/>
    <w:rsid w:val="00BD216F"/>
    <w:rsid w:val="00BD277D"/>
    <w:rsid w:val="00BD3752"/>
    <w:rsid w:val="00BD3B0C"/>
    <w:rsid w:val="00BD4443"/>
    <w:rsid w:val="00BD447B"/>
    <w:rsid w:val="00BD49A9"/>
    <w:rsid w:val="00BD49C7"/>
    <w:rsid w:val="00BD4E3B"/>
    <w:rsid w:val="00BD5307"/>
    <w:rsid w:val="00BD59F6"/>
    <w:rsid w:val="00BD5BC1"/>
    <w:rsid w:val="00BD652A"/>
    <w:rsid w:val="00BD683B"/>
    <w:rsid w:val="00BD68A2"/>
    <w:rsid w:val="00BD773E"/>
    <w:rsid w:val="00BD785B"/>
    <w:rsid w:val="00BD7D54"/>
    <w:rsid w:val="00BD7DD3"/>
    <w:rsid w:val="00BD7E05"/>
    <w:rsid w:val="00BE0682"/>
    <w:rsid w:val="00BE1263"/>
    <w:rsid w:val="00BE1FA1"/>
    <w:rsid w:val="00BE302A"/>
    <w:rsid w:val="00BE31DA"/>
    <w:rsid w:val="00BE3418"/>
    <w:rsid w:val="00BE3DE9"/>
    <w:rsid w:val="00BE468A"/>
    <w:rsid w:val="00BE48DE"/>
    <w:rsid w:val="00BE4CCA"/>
    <w:rsid w:val="00BE4D5B"/>
    <w:rsid w:val="00BE54C2"/>
    <w:rsid w:val="00BE55C4"/>
    <w:rsid w:val="00BE59C0"/>
    <w:rsid w:val="00BE604C"/>
    <w:rsid w:val="00BE73CB"/>
    <w:rsid w:val="00BE78B2"/>
    <w:rsid w:val="00BE7B2C"/>
    <w:rsid w:val="00BE7D8E"/>
    <w:rsid w:val="00BE7E9D"/>
    <w:rsid w:val="00BF0146"/>
    <w:rsid w:val="00BF0160"/>
    <w:rsid w:val="00BF02F4"/>
    <w:rsid w:val="00BF03CF"/>
    <w:rsid w:val="00BF05EA"/>
    <w:rsid w:val="00BF06E0"/>
    <w:rsid w:val="00BF12BC"/>
    <w:rsid w:val="00BF22BA"/>
    <w:rsid w:val="00BF28E4"/>
    <w:rsid w:val="00BF327A"/>
    <w:rsid w:val="00BF3476"/>
    <w:rsid w:val="00BF34AE"/>
    <w:rsid w:val="00BF3543"/>
    <w:rsid w:val="00BF3695"/>
    <w:rsid w:val="00BF3BD2"/>
    <w:rsid w:val="00BF3E9A"/>
    <w:rsid w:val="00BF58CA"/>
    <w:rsid w:val="00BF5E81"/>
    <w:rsid w:val="00BF5F61"/>
    <w:rsid w:val="00BF6098"/>
    <w:rsid w:val="00BF6C3B"/>
    <w:rsid w:val="00BF6E18"/>
    <w:rsid w:val="00BF7816"/>
    <w:rsid w:val="00C00A78"/>
    <w:rsid w:val="00C00D9B"/>
    <w:rsid w:val="00C0116C"/>
    <w:rsid w:val="00C0167A"/>
    <w:rsid w:val="00C016F6"/>
    <w:rsid w:val="00C01CCA"/>
    <w:rsid w:val="00C01F95"/>
    <w:rsid w:val="00C020DA"/>
    <w:rsid w:val="00C0239B"/>
    <w:rsid w:val="00C02760"/>
    <w:rsid w:val="00C027A9"/>
    <w:rsid w:val="00C029C8"/>
    <w:rsid w:val="00C02B3D"/>
    <w:rsid w:val="00C02ED8"/>
    <w:rsid w:val="00C0302A"/>
    <w:rsid w:val="00C0347D"/>
    <w:rsid w:val="00C03C40"/>
    <w:rsid w:val="00C03CFA"/>
    <w:rsid w:val="00C045F1"/>
    <w:rsid w:val="00C048F6"/>
    <w:rsid w:val="00C04F53"/>
    <w:rsid w:val="00C05227"/>
    <w:rsid w:val="00C05331"/>
    <w:rsid w:val="00C05904"/>
    <w:rsid w:val="00C0598F"/>
    <w:rsid w:val="00C05F7F"/>
    <w:rsid w:val="00C05FD8"/>
    <w:rsid w:val="00C063CF"/>
    <w:rsid w:val="00C064D1"/>
    <w:rsid w:val="00C06527"/>
    <w:rsid w:val="00C06600"/>
    <w:rsid w:val="00C07252"/>
    <w:rsid w:val="00C07310"/>
    <w:rsid w:val="00C074E7"/>
    <w:rsid w:val="00C079BD"/>
    <w:rsid w:val="00C07F2D"/>
    <w:rsid w:val="00C10362"/>
    <w:rsid w:val="00C10396"/>
    <w:rsid w:val="00C10706"/>
    <w:rsid w:val="00C10888"/>
    <w:rsid w:val="00C10A4C"/>
    <w:rsid w:val="00C1129B"/>
    <w:rsid w:val="00C11B21"/>
    <w:rsid w:val="00C11FDF"/>
    <w:rsid w:val="00C1218D"/>
    <w:rsid w:val="00C12BC6"/>
    <w:rsid w:val="00C12CA3"/>
    <w:rsid w:val="00C12D08"/>
    <w:rsid w:val="00C13214"/>
    <w:rsid w:val="00C1331B"/>
    <w:rsid w:val="00C13361"/>
    <w:rsid w:val="00C136FC"/>
    <w:rsid w:val="00C1382B"/>
    <w:rsid w:val="00C1421C"/>
    <w:rsid w:val="00C14818"/>
    <w:rsid w:val="00C14FAA"/>
    <w:rsid w:val="00C1511E"/>
    <w:rsid w:val="00C15B82"/>
    <w:rsid w:val="00C15DAA"/>
    <w:rsid w:val="00C15FAA"/>
    <w:rsid w:val="00C16107"/>
    <w:rsid w:val="00C16255"/>
    <w:rsid w:val="00C1665C"/>
    <w:rsid w:val="00C16D2D"/>
    <w:rsid w:val="00C16D44"/>
    <w:rsid w:val="00C17711"/>
    <w:rsid w:val="00C1776F"/>
    <w:rsid w:val="00C17FA4"/>
    <w:rsid w:val="00C201C6"/>
    <w:rsid w:val="00C202DC"/>
    <w:rsid w:val="00C20B1F"/>
    <w:rsid w:val="00C20FB7"/>
    <w:rsid w:val="00C21843"/>
    <w:rsid w:val="00C21B2A"/>
    <w:rsid w:val="00C21B61"/>
    <w:rsid w:val="00C21D32"/>
    <w:rsid w:val="00C21FDF"/>
    <w:rsid w:val="00C221CA"/>
    <w:rsid w:val="00C22372"/>
    <w:rsid w:val="00C22718"/>
    <w:rsid w:val="00C2312C"/>
    <w:rsid w:val="00C235A7"/>
    <w:rsid w:val="00C237B7"/>
    <w:rsid w:val="00C237F4"/>
    <w:rsid w:val="00C2387C"/>
    <w:rsid w:val="00C243B0"/>
    <w:rsid w:val="00C2444E"/>
    <w:rsid w:val="00C244D2"/>
    <w:rsid w:val="00C24A9E"/>
    <w:rsid w:val="00C24AE1"/>
    <w:rsid w:val="00C24C44"/>
    <w:rsid w:val="00C24D25"/>
    <w:rsid w:val="00C24D52"/>
    <w:rsid w:val="00C24D9D"/>
    <w:rsid w:val="00C24E43"/>
    <w:rsid w:val="00C2506A"/>
    <w:rsid w:val="00C25115"/>
    <w:rsid w:val="00C25843"/>
    <w:rsid w:val="00C2595D"/>
    <w:rsid w:val="00C263AA"/>
    <w:rsid w:val="00C27212"/>
    <w:rsid w:val="00C2754E"/>
    <w:rsid w:val="00C276D0"/>
    <w:rsid w:val="00C279F3"/>
    <w:rsid w:val="00C27A68"/>
    <w:rsid w:val="00C27BFF"/>
    <w:rsid w:val="00C27D24"/>
    <w:rsid w:val="00C27F61"/>
    <w:rsid w:val="00C30315"/>
    <w:rsid w:val="00C30598"/>
    <w:rsid w:val="00C306B9"/>
    <w:rsid w:val="00C30D1A"/>
    <w:rsid w:val="00C30F90"/>
    <w:rsid w:val="00C313B9"/>
    <w:rsid w:val="00C31C27"/>
    <w:rsid w:val="00C31C5A"/>
    <w:rsid w:val="00C31CA8"/>
    <w:rsid w:val="00C3238E"/>
    <w:rsid w:val="00C324A8"/>
    <w:rsid w:val="00C3277A"/>
    <w:rsid w:val="00C328A8"/>
    <w:rsid w:val="00C331C9"/>
    <w:rsid w:val="00C333EB"/>
    <w:rsid w:val="00C3386E"/>
    <w:rsid w:val="00C33874"/>
    <w:rsid w:val="00C3392C"/>
    <w:rsid w:val="00C34104"/>
    <w:rsid w:val="00C34152"/>
    <w:rsid w:val="00C34281"/>
    <w:rsid w:val="00C3449E"/>
    <w:rsid w:val="00C355E8"/>
    <w:rsid w:val="00C3565B"/>
    <w:rsid w:val="00C36247"/>
    <w:rsid w:val="00C36379"/>
    <w:rsid w:val="00C36672"/>
    <w:rsid w:val="00C3678A"/>
    <w:rsid w:val="00C3679C"/>
    <w:rsid w:val="00C3691A"/>
    <w:rsid w:val="00C374C7"/>
    <w:rsid w:val="00C376B7"/>
    <w:rsid w:val="00C4012C"/>
    <w:rsid w:val="00C4032A"/>
    <w:rsid w:val="00C406F3"/>
    <w:rsid w:val="00C4087B"/>
    <w:rsid w:val="00C40913"/>
    <w:rsid w:val="00C4109E"/>
    <w:rsid w:val="00C41703"/>
    <w:rsid w:val="00C41B1C"/>
    <w:rsid w:val="00C41E7D"/>
    <w:rsid w:val="00C420EE"/>
    <w:rsid w:val="00C43359"/>
    <w:rsid w:val="00C43490"/>
    <w:rsid w:val="00C43908"/>
    <w:rsid w:val="00C441C6"/>
    <w:rsid w:val="00C44209"/>
    <w:rsid w:val="00C44594"/>
    <w:rsid w:val="00C45282"/>
    <w:rsid w:val="00C45927"/>
    <w:rsid w:val="00C46234"/>
    <w:rsid w:val="00C4656C"/>
    <w:rsid w:val="00C46919"/>
    <w:rsid w:val="00C46C04"/>
    <w:rsid w:val="00C46F3F"/>
    <w:rsid w:val="00C47081"/>
    <w:rsid w:val="00C47456"/>
    <w:rsid w:val="00C47597"/>
    <w:rsid w:val="00C4765F"/>
    <w:rsid w:val="00C476F3"/>
    <w:rsid w:val="00C50B12"/>
    <w:rsid w:val="00C513BE"/>
    <w:rsid w:val="00C52101"/>
    <w:rsid w:val="00C52784"/>
    <w:rsid w:val="00C529CA"/>
    <w:rsid w:val="00C52B7E"/>
    <w:rsid w:val="00C532CF"/>
    <w:rsid w:val="00C53A71"/>
    <w:rsid w:val="00C54406"/>
    <w:rsid w:val="00C54AA3"/>
    <w:rsid w:val="00C55551"/>
    <w:rsid w:val="00C555F1"/>
    <w:rsid w:val="00C5587F"/>
    <w:rsid w:val="00C55CFC"/>
    <w:rsid w:val="00C57A4C"/>
    <w:rsid w:val="00C57B99"/>
    <w:rsid w:val="00C57C69"/>
    <w:rsid w:val="00C57F8C"/>
    <w:rsid w:val="00C605C8"/>
    <w:rsid w:val="00C605D0"/>
    <w:rsid w:val="00C607E2"/>
    <w:rsid w:val="00C60A68"/>
    <w:rsid w:val="00C60AC1"/>
    <w:rsid w:val="00C60DC8"/>
    <w:rsid w:val="00C6126A"/>
    <w:rsid w:val="00C61363"/>
    <w:rsid w:val="00C61660"/>
    <w:rsid w:val="00C616AD"/>
    <w:rsid w:val="00C6263A"/>
    <w:rsid w:val="00C62F4C"/>
    <w:rsid w:val="00C63296"/>
    <w:rsid w:val="00C633D8"/>
    <w:rsid w:val="00C63411"/>
    <w:rsid w:val="00C63F10"/>
    <w:rsid w:val="00C643D1"/>
    <w:rsid w:val="00C652CB"/>
    <w:rsid w:val="00C66304"/>
    <w:rsid w:val="00C6644C"/>
    <w:rsid w:val="00C664BB"/>
    <w:rsid w:val="00C66D1B"/>
    <w:rsid w:val="00C66D89"/>
    <w:rsid w:val="00C67207"/>
    <w:rsid w:val="00C672EB"/>
    <w:rsid w:val="00C67585"/>
    <w:rsid w:val="00C70AF3"/>
    <w:rsid w:val="00C70D6F"/>
    <w:rsid w:val="00C70D92"/>
    <w:rsid w:val="00C71286"/>
    <w:rsid w:val="00C71564"/>
    <w:rsid w:val="00C71B5B"/>
    <w:rsid w:val="00C71CFB"/>
    <w:rsid w:val="00C71E51"/>
    <w:rsid w:val="00C71F19"/>
    <w:rsid w:val="00C7206F"/>
    <w:rsid w:val="00C722F5"/>
    <w:rsid w:val="00C72444"/>
    <w:rsid w:val="00C7250C"/>
    <w:rsid w:val="00C728BC"/>
    <w:rsid w:val="00C7293E"/>
    <w:rsid w:val="00C72A0E"/>
    <w:rsid w:val="00C72D16"/>
    <w:rsid w:val="00C72F74"/>
    <w:rsid w:val="00C7363B"/>
    <w:rsid w:val="00C738D3"/>
    <w:rsid w:val="00C7391D"/>
    <w:rsid w:val="00C73CB4"/>
    <w:rsid w:val="00C73D97"/>
    <w:rsid w:val="00C74395"/>
    <w:rsid w:val="00C74622"/>
    <w:rsid w:val="00C74ABA"/>
    <w:rsid w:val="00C74EB8"/>
    <w:rsid w:val="00C7508E"/>
    <w:rsid w:val="00C75A8E"/>
    <w:rsid w:val="00C75C3A"/>
    <w:rsid w:val="00C75F4F"/>
    <w:rsid w:val="00C75F9C"/>
    <w:rsid w:val="00C761A2"/>
    <w:rsid w:val="00C768DD"/>
    <w:rsid w:val="00C76C3F"/>
    <w:rsid w:val="00C7707B"/>
    <w:rsid w:val="00C77195"/>
    <w:rsid w:val="00C77C67"/>
    <w:rsid w:val="00C77E15"/>
    <w:rsid w:val="00C77FDE"/>
    <w:rsid w:val="00C8040A"/>
    <w:rsid w:val="00C805CF"/>
    <w:rsid w:val="00C80A16"/>
    <w:rsid w:val="00C81110"/>
    <w:rsid w:val="00C827C2"/>
    <w:rsid w:val="00C829E8"/>
    <w:rsid w:val="00C82E67"/>
    <w:rsid w:val="00C83365"/>
    <w:rsid w:val="00C83586"/>
    <w:rsid w:val="00C83659"/>
    <w:rsid w:val="00C83B13"/>
    <w:rsid w:val="00C847B3"/>
    <w:rsid w:val="00C84901"/>
    <w:rsid w:val="00C85536"/>
    <w:rsid w:val="00C86464"/>
    <w:rsid w:val="00C8650C"/>
    <w:rsid w:val="00C8664A"/>
    <w:rsid w:val="00C8703C"/>
    <w:rsid w:val="00C870AA"/>
    <w:rsid w:val="00C8722A"/>
    <w:rsid w:val="00C872C4"/>
    <w:rsid w:val="00C873A0"/>
    <w:rsid w:val="00C874D7"/>
    <w:rsid w:val="00C8772E"/>
    <w:rsid w:val="00C87CC7"/>
    <w:rsid w:val="00C900EC"/>
    <w:rsid w:val="00C90190"/>
    <w:rsid w:val="00C90488"/>
    <w:rsid w:val="00C904DB"/>
    <w:rsid w:val="00C906EB"/>
    <w:rsid w:val="00C90AA2"/>
    <w:rsid w:val="00C90E87"/>
    <w:rsid w:val="00C9110F"/>
    <w:rsid w:val="00C91258"/>
    <w:rsid w:val="00C91485"/>
    <w:rsid w:val="00C91909"/>
    <w:rsid w:val="00C91AFE"/>
    <w:rsid w:val="00C91B80"/>
    <w:rsid w:val="00C921FF"/>
    <w:rsid w:val="00C9230B"/>
    <w:rsid w:val="00C92532"/>
    <w:rsid w:val="00C92657"/>
    <w:rsid w:val="00C92AD6"/>
    <w:rsid w:val="00C92FFD"/>
    <w:rsid w:val="00C9347E"/>
    <w:rsid w:val="00C9350C"/>
    <w:rsid w:val="00C93749"/>
    <w:rsid w:val="00C9392A"/>
    <w:rsid w:val="00C94024"/>
    <w:rsid w:val="00C9435B"/>
    <w:rsid w:val="00C945AC"/>
    <w:rsid w:val="00C94C7E"/>
    <w:rsid w:val="00C94FB3"/>
    <w:rsid w:val="00C95043"/>
    <w:rsid w:val="00C95D92"/>
    <w:rsid w:val="00C962E4"/>
    <w:rsid w:val="00C9645E"/>
    <w:rsid w:val="00C9660D"/>
    <w:rsid w:val="00C96D50"/>
    <w:rsid w:val="00C97064"/>
    <w:rsid w:val="00C9766D"/>
    <w:rsid w:val="00CA09EB"/>
    <w:rsid w:val="00CA15A9"/>
    <w:rsid w:val="00CA1CD4"/>
    <w:rsid w:val="00CA1EA0"/>
    <w:rsid w:val="00CA1EDB"/>
    <w:rsid w:val="00CA2963"/>
    <w:rsid w:val="00CA2CAC"/>
    <w:rsid w:val="00CA2D70"/>
    <w:rsid w:val="00CA36E5"/>
    <w:rsid w:val="00CA3B0E"/>
    <w:rsid w:val="00CA4059"/>
    <w:rsid w:val="00CA4202"/>
    <w:rsid w:val="00CA4AA5"/>
    <w:rsid w:val="00CA4F89"/>
    <w:rsid w:val="00CA4FEB"/>
    <w:rsid w:val="00CA53C8"/>
    <w:rsid w:val="00CA5E94"/>
    <w:rsid w:val="00CA6322"/>
    <w:rsid w:val="00CA6647"/>
    <w:rsid w:val="00CA6916"/>
    <w:rsid w:val="00CA6CB2"/>
    <w:rsid w:val="00CA7D35"/>
    <w:rsid w:val="00CA7EBF"/>
    <w:rsid w:val="00CB0129"/>
    <w:rsid w:val="00CB0243"/>
    <w:rsid w:val="00CB037A"/>
    <w:rsid w:val="00CB03D2"/>
    <w:rsid w:val="00CB0409"/>
    <w:rsid w:val="00CB0787"/>
    <w:rsid w:val="00CB08F7"/>
    <w:rsid w:val="00CB09AC"/>
    <w:rsid w:val="00CB1534"/>
    <w:rsid w:val="00CB1800"/>
    <w:rsid w:val="00CB19D0"/>
    <w:rsid w:val="00CB1D93"/>
    <w:rsid w:val="00CB1DA7"/>
    <w:rsid w:val="00CB2421"/>
    <w:rsid w:val="00CB24E2"/>
    <w:rsid w:val="00CB2675"/>
    <w:rsid w:val="00CB2813"/>
    <w:rsid w:val="00CB2B38"/>
    <w:rsid w:val="00CB3246"/>
    <w:rsid w:val="00CB364F"/>
    <w:rsid w:val="00CB4112"/>
    <w:rsid w:val="00CB4DA9"/>
    <w:rsid w:val="00CB4E8F"/>
    <w:rsid w:val="00CB5026"/>
    <w:rsid w:val="00CB5389"/>
    <w:rsid w:val="00CB53D5"/>
    <w:rsid w:val="00CB5433"/>
    <w:rsid w:val="00CB5901"/>
    <w:rsid w:val="00CB5C7D"/>
    <w:rsid w:val="00CB646D"/>
    <w:rsid w:val="00CB709B"/>
    <w:rsid w:val="00CB71BC"/>
    <w:rsid w:val="00CB7322"/>
    <w:rsid w:val="00CB7462"/>
    <w:rsid w:val="00CB7B9F"/>
    <w:rsid w:val="00CB7BA3"/>
    <w:rsid w:val="00CB7BFE"/>
    <w:rsid w:val="00CC012E"/>
    <w:rsid w:val="00CC0345"/>
    <w:rsid w:val="00CC054E"/>
    <w:rsid w:val="00CC0D59"/>
    <w:rsid w:val="00CC0DC6"/>
    <w:rsid w:val="00CC0F21"/>
    <w:rsid w:val="00CC15C5"/>
    <w:rsid w:val="00CC21D2"/>
    <w:rsid w:val="00CC2247"/>
    <w:rsid w:val="00CC2454"/>
    <w:rsid w:val="00CC2FDB"/>
    <w:rsid w:val="00CC313E"/>
    <w:rsid w:val="00CC347E"/>
    <w:rsid w:val="00CC35A3"/>
    <w:rsid w:val="00CC39A1"/>
    <w:rsid w:val="00CC3BA4"/>
    <w:rsid w:val="00CC4255"/>
    <w:rsid w:val="00CC44B0"/>
    <w:rsid w:val="00CC4552"/>
    <w:rsid w:val="00CC4833"/>
    <w:rsid w:val="00CC4BA8"/>
    <w:rsid w:val="00CC5294"/>
    <w:rsid w:val="00CC5E51"/>
    <w:rsid w:val="00CC5EE9"/>
    <w:rsid w:val="00CC619F"/>
    <w:rsid w:val="00CC6633"/>
    <w:rsid w:val="00CC67A5"/>
    <w:rsid w:val="00CD0148"/>
    <w:rsid w:val="00CD08EF"/>
    <w:rsid w:val="00CD0F7A"/>
    <w:rsid w:val="00CD1897"/>
    <w:rsid w:val="00CD1CB0"/>
    <w:rsid w:val="00CD1E3D"/>
    <w:rsid w:val="00CD1E44"/>
    <w:rsid w:val="00CD2334"/>
    <w:rsid w:val="00CD277B"/>
    <w:rsid w:val="00CD2DED"/>
    <w:rsid w:val="00CD3079"/>
    <w:rsid w:val="00CD30F0"/>
    <w:rsid w:val="00CD327B"/>
    <w:rsid w:val="00CD3792"/>
    <w:rsid w:val="00CD391C"/>
    <w:rsid w:val="00CD3D18"/>
    <w:rsid w:val="00CD3FEB"/>
    <w:rsid w:val="00CD414E"/>
    <w:rsid w:val="00CD444F"/>
    <w:rsid w:val="00CD46F9"/>
    <w:rsid w:val="00CD5873"/>
    <w:rsid w:val="00CD58E5"/>
    <w:rsid w:val="00CD5CD3"/>
    <w:rsid w:val="00CD5DFC"/>
    <w:rsid w:val="00CD5E92"/>
    <w:rsid w:val="00CD6C6A"/>
    <w:rsid w:val="00CD6D9C"/>
    <w:rsid w:val="00CD7094"/>
    <w:rsid w:val="00CD711E"/>
    <w:rsid w:val="00CD7297"/>
    <w:rsid w:val="00CD77FF"/>
    <w:rsid w:val="00CD7DB4"/>
    <w:rsid w:val="00CD7E48"/>
    <w:rsid w:val="00CD7F18"/>
    <w:rsid w:val="00CE01E7"/>
    <w:rsid w:val="00CE040E"/>
    <w:rsid w:val="00CE0D01"/>
    <w:rsid w:val="00CE1059"/>
    <w:rsid w:val="00CE1193"/>
    <w:rsid w:val="00CE1AFA"/>
    <w:rsid w:val="00CE1C8A"/>
    <w:rsid w:val="00CE1D4E"/>
    <w:rsid w:val="00CE1D93"/>
    <w:rsid w:val="00CE2177"/>
    <w:rsid w:val="00CE232E"/>
    <w:rsid w:val="00CE25F9"/>
    <w:rsid w:val="00CE281A"/>
    <w:rsid w:val="00CE28DF"/>
    <w:rsid w:val="00CE2A23"/>
    <w:rsid w:val="00CE2D6D"/>
    <w:rsid w:val="00CE363F"/>
    <w:rsid w:val="00CE3A82"/>
    <w:rsid w:val="00CE3BFC"/>
    <w:rsid w:val="00CE3DBA"/>
    <w:rsid w:val="00CE3EC9"/>
    <w:rsid w:val="00CE47CF"/>
    <w:rsid w:val="00CE482B"/>
    <w:rsid w:val="00CE51B5"/>
    <w:rsid w:val="00CE56C1"/>
    <w:rsid w:val="00CE583D"/>
    <w:rsid w:val="00CE5C7A"/>
    <w:rsid w:val="00CE5D1E"/>
    <w:rsid w:val="00CE5F21"/>
    <w:rsid w:val="00CE5FD6"/>
    <w:rsid w:val="00CE65C7"/>
    <w:rsid w:val="00CE66EA"/>
    <w:rsid w:val="00CE71A3"/>
    <w:rsid w:val="00CE7FB5"/>
    <w:rsid w:val="00CF059A"/>
    <w:rsid w:val="00CF084F"/>
    <w:rsid w:val="00CF09ED"/>
    <w:rsid w:val="00CF186A"/>
    <w:rsid w:val="00CF1E85"/>
    <w:rsid w:val="00CF21DA"/>
    <w:rsid w:val="00CF222C"/>
    <w:rsid w:val="00CF2687"/>
    <w:rsid w:val="00CF30D1"/>
    <w:rsid w:val="00CF3FCC"/>
    <w:rsid w:val="00CF407B"/>
    <w:rsid w:val="00CF4428"/>
    <w:rsid w:val="00CF445D"/>
    <w:rsid w:val="00CF4A58"/>
    <w:rsid w:val="00CF4C34"/>
    <w:rsid w:val="00CF52D2"/>
    <w:rsid w:val="00CF544D"/>
    <w:rsid w:val="00CF56F9"/>
    <w:rsid w:val="00CF59EA"/>
    <w:rsid w:val="00CF6020"/>
    <w:rsid w:val="00CF647B"/>
    <w:rsid w:val="00CF64D4"/>
    <w:rsid w:val="00CF65E1"/>
    <w:rsid w:val="00CF6758"/>
    <w:rsid w:val="00CF67B6"/>
    <w:rsid w:val="00CF6992"/>
    <w:rsid w:val="00CF6A89"/>
    <w:rsid w:val="00CF6F85"/>
    <w:rsid w:val="00CF73DC"/>
    <w:rsid w:val="00CF7643"/>
    <w:rsid w:val="00CF7C68"/>
    <w:rsid w:val="00CF7E9A"/>
    <w:rsid w:val="00D00302"/>
    <w:rsid w:val="00D00A4B"/>
    <w:rsid w:val="00D017A4"/>
    <w:rsid w:val="00D02010"/>
    <w:rsid w:val="00D0229E"/>
    <w:rsid w:val="00D0272B"/>
    <w:rsid w:val="00D0284E"/>
    <w:rsid w:val="00D0299F"/>
    <w:rsid w:val="00D02AF2"/>
    <w:rsid w:val="00D02BE6"/>
    <w:rsid w:val="00D0394C"/>
    <w:rsid w:val="00D04004"/>
    <w:rsid w:val="00D0412E"/>
    <w:rsid w:val="00D0466C"/>
    <w:rsid w:val="00D04852"/>
    <w:rsid w:val="00D04AAC"/>
    <w:rsid w:val="00D04E69"/>
    <w:rsid w:val="00D05AFD"/>
    <w:rsid w:val="00D05DFE"/>
    <w:rsid w:val="00D05EA7"/>
    <w:rsid w:val="00D06455"/>
    <w:rsid w:val="00D06E4F"/>
    <w:rsid w:val="00D073BC"/>
    <w:rsid w:val="00D075CC"/>
    <w:rsid w:val="00D0774D"/>
    <w:rsid w:val="00D0775F"/>
    <w:rsid w:val="00D077BF"/>
    <w:rsid w:val="00D07F29"/>
    <w:rsid w:val="00D103D4"/>
    <w:rsid w:val="00D104E2"/>
    <w:rsid w:val="00D10F71"/>
    <w:rsid w:val="00D110AD"/>
    <w:rsid w:val="00D113B4"/>
    <w:rsid w:val="00D121AD"/>
    <w:rsid w:val="00D131E3"/>
    <w:rsid w:val="00D1333E"/>
    <w:rsid w:val="00D1339C"/>
    <w:rsid w:val="00D1340D"/>
    <w:rsid w:val="00D139CF"/>
    <w:rsid w:val="00D13AA2"/>
    <w:rsid w:val="00D141A9"/>
    <w:rsid w:val="00D14EFC"/>
    <w:rsid w:val="00D15215"/>
    <w:rsid w:val="00D1581D"/>
    <w:rsid w:val="00D15FAB"/>
    <w:rsid w:val="00D161D4"/>
    <w:rsid w:val="00D165FC"/>
    <w:rsid w:val="00D166A5"/>
    <w:rsid w:val="00D168AB"/>
    <w:rsid w:val="00D16B46"/>
    <w:rsid w:val="00D16BCA"/>
    <w:rsid w:val="00D16BDE"/>
    <w:rsid w:val="00D16BEB"/>
    <w:rsid w:val="00D16D36"/>
    <w:rsid w:val="00D17893"/>
    <w:rsid w:val="00D17F1D"/>
    <w:rsid w:val="00D17F4F"/>
    <w:rsid w:val="00D20A6E"/>
    <w:rsid w:val="00D20BD0"/>
    <w:rsid w:val="00D2106B"/>
    <w:rsid w:val="00D213E6"/>
    <w:rsid w:val="00D2163B"/>
    <w:rsid w:val="00D21F48"/>
    <w:rsid w:val="00D223D7"/>
    <w:rsid w:val="00D22D8F"/>
    <w:rsid w:val="00D2322F"/>
    <w:rsid w:val="00D235DE"/>
    <w:rsid w:val="00D23757"/>
    <w:rsid w:val="00D23AB7"/>
    <w:rsid w:val="00D23C3D"/>
    <w:rsid w:val="00D242E3"/>
    <w:rsid w:val="00D244D3"/>
    <w:rsid w:val="00D250D4"/>
    <w:rsid w:val="00D250D9"/>
    <w:rsid w:val="00D25BF7"/>
    <w:rsid w:val="00D264E4"/>
    <w:rsid w:val="00D26532"/>
    <w:rsid w:val="00D26859"/>
    <w:rsid w:val="00D268ED"/>
    <w:rsid w:val="00D26DE6"/>
    <w:rsid w:val="00D270BC"/>
    <w:rsid w:val="00D272BD"/>
    <w:rsid w:val="00D27369"/>
    <w:rsid w:val="00D27616"/>
    <w:rsid w:val="00D2781E"/>
    <w:rsid w:val="00D27D56"/>
    <w:rsid w:val="00D30145"/>
    <w:rsid w:val="00D303BE"/>
    <w:rsid w:val="00D3063D"/>
    <w:rsid w:val="00D306CC"/>
    <w:rsid w:val="00D308BA"/>
    <w:rsid w:val="00D30F94"/>
    <w:rsid w:val="00D31DF5"/>
    <w:rsid w:val="00D332B7"/>
    <w:rsid w:val="00D339AA"/>
    <w:rsid w:val="00D33A4C"/>
    <w:rsid w:val="00D33DD1"/>
    <w:rsid w:val="00D33E39"/>
    <w:rsid w:val="00D33F97"/>
    <w:rsid w:val="00D3434D"/>
    <w:rsid w:val="00D344CC"/>
    <w:rsid w:val="00D3508A"/>
    <w:rsid w:val="00D353A2"/>
    <w:rsid w:val="00D3556F"/>
    <w:rsid w:val="00D357B8"/>
    <w:rsid w:val="00D35A72"/>
    <w:rsid w:val="00D35E8F"/>
    <w:rsid w:val="00D361B2"/>
    <w:rsid w:val="00D364CB"/>
    <w:rsid w:val="00D365B0"/>
    <w:rsid w:val="00D36B7E"/>
    <w:rsid w:val="00D36C4C"/>
    <w:rsid w:val="00D36D09"/>
    <w:rsid w:val="00D37320"/>
    <w:rsid w:val="00D37EA9"/>
    <w:rsid w:val="00D406A3"/>
    <w:rsid w:val="00D40751"/>
    <w:rsid w:val="00D408FE"/>
    <w:rsid w:val="00D40DE8"/>
    <w:rsid w:val="00D41484"/>
    <w:rsid w:val="00D4245F"/>
    <w:rsid w:val="00D425B8"/>
    <w:rsid w:val="00D42941"/>
    <w:rsid w:val="00D43155"/>
    <w:rsid w:val="00D43BB7"/>
    <w:rsid w:val="00D43C82"/>
    <w:rsid w:val="00D44452"/>
    <w:rsid w:val="00D44731"/>
    <w:rsid w:val="00D4476A"/>
    <w:rsid w:val="00D44A05"/>
    <w:rsid w:val="00D44CE9"/>
    <w:rsid w:val="00D44F08"/>
    <w:rsid w:val="00D452E6"/>
    <w:rsid w:val="00D45712"/>
    <w:rsid w:val="00D46110"/>
    <w:rsid w:val="00D46357"/>
    <w:rsid w:val="00D46B57"/>
    <w:rsid w:val="00D46C28"/>
    <w:rsid w:val="00D47066"/>
    <w:rsid w:val="00D4707E"/>
    <w:rsid w:val="00D4765E"/>
    <w:rsid w:val="00D47B53"/>
    <w:rsid w:val="00D47C41"/>
    <w:rsid w:val="00D507F0"/>
    <w:rsid w:val="00D50A19"/>
    <w:rsid w:val="00D51B6A"/>
    <w:rsid w:val="00D521C7"/>
    <w:rsid w:val="00D5226A"/>
    <w:rsid w:val="00D52A0B"/>
    <w:rsid w:val="00D52DD4"/>
    <w:rsid w:val="00D52F94"/>
    <w:rsid w:val="00D53779"/>
    <w:rsid w:val="00D538E9"/>
    <w:rsid w:val="00D539B4"/>
    <w:rsid w:val="00D53C97"/>
    <w:rsid w:val="00D549BF"/>
    <w:rsid w:val="00D55156"/>
    <w:rsid w:val="00D5593A"/>
    <w:rsid w:val="00D55FB1"/>
    <w:rsid w:val="00D5656A"/>
    <w:rsid w:val="00D57020"/>
    <w:rsid w:val="00D57528"/>
    <w:rsid w:val="00D578ED"/>
    <w:rsid w:val="00D579C3"/>
    <w:rsid w:val="00D57F3B"/>
    <w:rsid w:val="00D602A8"/>
    <w:rsid w:val="00D60533"/>
    <w:rsid w:val="00D6078A"/>
    <w:rsid w:val="00D60826"/>
    <w:rsid w:val="00D60881"/>
    <w:rsid w:val="00D60A20"/>
    <w:rsid w:val="00D60EBC"/>
    <w:rsid w:val="00D60EC6"/>
    <w:rsid w:val="00D6120F"/>
    <w:rsid w:val="00D6178C"/>
    <w:rsid w:val="00D6199D"/>
    <w:rsid w:val="00D61F4D"/>
    <w:rsid w:val="00D6295A"/>
    <w:rsid w:val="00D62E28"/>
    <w:rsid w:val="00D6346A"/>
    <w:rsid w:val="00D63CF1"/>
    <w:rsid w:val="00D63DD1"/>
    <w:rsid w:val="00D63FF3"/>
    <w:rsid w:val="00D644D1"/>
    <w:rsid w:val="00D65041"/>
    <w:rsid w:val="00D6543B"/>
    <w:rsid w:val="00D6565D"/>
    <w:rsid w:val="00D65809"/>
    <w:rsid w:val="00D65E42"/>
    <w:rsid w:val="00D65F9A"/>
    <w:rsid w:val="00D670C2"/>
    <w:rsid w:val="00D6720D"/>
    <w:rsid w:val="00D6749A"/>
    <w:rsid w:val="00D6766D"/>
    <w:rsid w:val="00D676FE"/>
    <w:rsid w:val="00D704CB"/>
    <w:rsid w:val="00D706E1"/>
    <w:rsid w:val="00D712E2"/>
    <w:rsid w:val="00D7140F"/>
    <w:rsid w:val="00D71536"/>
    <w:rsid w:val="00D71943"/>
    <w:rsid w:val="00D71A3C"/>
    <w:rsid w:val="00D72E7F"/>
    <w:rsid w:val="00D738E1"/>
    <w:rsid w:val="00D73E13"/>
    <w:rsid w:val="00D74063"/>
    <w:rsid w:val="00D7423A"/>
    <w:rsid w:val="00D74345"/>
    <w:rsid w:val="00D74F45"/>
    <w:rsid w:val="00D74F7A"/>
    <w:rsid w:val="00D75474"/>
    <w:rsid w:val="00D75BA7"/>
    <w:rsid w:val="00D75C77"/>
    <w:rsid w:val="00D75D13"/>
    <w:rsid w:val="00D76A39"/>
    <w:rsid w:val="00D7746E"/>
    <w:rsid w:val="00D777BC"/>
    <w:rsid w:val="00D77F7E"/>
    <w:rsid w:val="00D8044F"/>
    <w:rsid w:val="00D809A3"/>
    <w:rsid w:val="00D80B67"/>
    <w:rsid w:val="00D80B84"/>
    <w:rsid w:val="00D80B92"/>
    <w:rsid w:val="00D80CDB"/>
    <w:rsid w:val="00D8113F"/>
    <w:rsid w:val="00D81298"/>
    <w:rsid w:val="00D818A2"/>
    <w:rsid w:val="00D819A4"/>
    <w:rsid w:val="00D81D1C"/>
    <w:rsid w:val="00D81D55"/>
    <w:rsid w:val="00D81EB6"/>
    <w:rsid w:val="00D82022"/>
    <w:rsid w:val="00D82246"/>
    <w:rsid w:val="00D828AC"/>
    <w:rsid w:val="00D82B09"/>
    <w:rsid w:val="00D82D03"/>
    <w:rsid w:val="00D833E6"/>
    <w:rsid w:val="00D83768"/>
    <w:rsid w:val="00D83934"/>
    <w:rsid w:val="00D8395B"/>
    <w:rsid w:val="00D83CD4"/>
    <w:rsid w:val="00D840DF"/>
    <w:rsid w:val="00D841A3"/>
    <w:rsid w:val="00D844D3"/>
    <w:rsid w:val="00D84697"/>
    <w:rsid w:val="00D84C6B"/>
    <w:rsid w:val="00D8562F"/>
    <w:rsid w:val="00D86255"/>
    <w:rsid w:val="00D862E4"/>
    <w:rsid w:val="00D863D4"/>
    <w:rsid w:val="00D86AE4"/>
    <w:rsid w:val="00D86D98"/>
    <w:rsid w:val="00D86E3F"/>
    <w:rsid w:val="00D87063"/>
    <w:rsid w:val="00D871DE"/>
    <w:rsid w:val="00D878B7"/>
    <w:rsid w:val="00D87BFA"/>
    <w:rsid w:val="00D90433"/>
    <w:rsid w:val="00D9063C"/>
    <w:rsid w:val="00D91101"/>
    <w:rsid w:val="00D911FD"/>
    <w:rsid w:val="00D91416"/>
    <w:rsid w:val="00D92185"/>
    <w:rsid w:val="00D92752"/>
    <w:rsid w:val="00D92886"/>
    <w:rsid w:val="00D92923"/>
    <w:rsid w:val="00D92B3F"/>
    <w:rsid w:val="00D933ED"/>
    <w:rsid w:val="00D93CB9"/>
    <w:rsid w:val="00D94305"/>
    <w:rsid w:val="00D95512"/>
    <w:rsid w:val="00D9551A"/>
    <w:rsid w:val="00D95520"/>
    <w:rsid w:val="00D95554"/>
    <w:rsid w:val="00D96DE6"/>
    <w:rsid w:val="00D97075"/>
    <w:rsid w:val="00D972A3"/>
    <w:rsid w:val="00D977A6"/>
    <w:rsid w:val="00D97A0C"/>
    <w:rsid w:val="00D97A3A"/>
    <w:rsid w:val="00DA005B"/>
    <w:rsid w:val="00DA0E45"/>
    <w:rsid w:val="00DA16C6"/>
    <w:rsid w:val="00DA1740"/>
    <w:rsid w:val="00DA1851"/>
    <w:rsid w:val="00DA1D4A"/>
    <w:rsid w:val="00DA2B70"/>
    <w:rsid w:val="00DA2CDD"/>
    <w:rsid w:val="00DA2D39"/>
    <w:rsid w:val="00DA344F"/>
    <w:rsid w:val="00DA35D1"/>
    <w:rsid w:val="00DA3F73"/>
    <w:rsid w:val="00DA3F91"/>
    <w:rsid w:val="00DA41D6"/>
    <w:rsid w:val="00DA4889"/>
    <w:rsid w:val="00DA4A68"/>
    <w:rsid w:val="00DA5054"/>
    <w:rsid w:val="00DA536D"/>
    <w:rsid w:val="00DA5D0B"/>
    <w:rsid w:val="00DA6E2A"/>
    <w:rsid w:val="00DA7113"/>
    <w:rsid w:val="00DA7118"/>
    <w:rsid w:val="00DA7453"/>
    <w:rsid w:val="00DA7581"/>
    <w:rsid w:val="00DA76CF"/>
    <w:rsid w:val="00DA79D1"/>
    <w:rsid w:val="00DB0139"/>
    <w:rsid w:val="00DB0204"/>
    <w:rsid w:val="00DB0282"/>
    <w:rsid w:val="00DB0799"/>
    <w:rsid w:val="00DB0A4C"/>
    <w:rsid w:val="00DB130F"/>
    <w:rsid w:val="00DB1A95"/>
    <w:rsid w:val="00DB2034"/>
    <w:rsid w:val="00DB24E0"/>
    <w:rsid w:val="00DB327F"/>
    <w:rsid w:val="00DB3973"/>
    <w:rsid w:val="00DB3CD8"/>
    <w:rsid w:val="00DB4931"/>
    <w:rsid w:val="00DB4D83"/>
    <w:rsid w:val="00DB4D9D"/>
    <w:rsid w:val="00DB5032"/>
    <w:rsid w:val="00DB5137"/>
    <w:rsid w:val="00DB5173"/>
    <w:rsid w:val="00DB51B0"/>
    <w:rsid w:val="00DB582B"/>
    <w:rsid w:val="00DB5A21"/>
    <w:rsid w:val="00DB5A60"/>
    <w:rsid w:val="00DB5F5B"/>
    <w:rsid w:val="00DB649A"/>
    <w:rsid w:val="00DB6D2D"/>
    <w:rsid w:val="00DB717F"/>
    <w:rsid w:val="00DB75CD"/>
    <w:rsid w:val="00DB75E7"/>
    <w:rsid w:val="00DB7831"/>
    <w:rsid w:val="00DB7F97"/>
    <w:rsid w:val="00DC01B0"/>
    <w:rsid w:val="00DC0407"/>
    <w:rsid w:val="00DC0725"/>
    <w:rsid w:val="00DC078A"/>
    <w:rsid w:val="00DC0945"/>
    <w:rsid w:val="00DC0966"/>
    <w:rsid w:val="00DC0A8B"/>
    <w:rsid w:val="00DC0DD7"/>
    <w:rsid w:val="00DC1475"/>
    <w:rsid w:val="00DC1598"/>
    <w:rsid w:val="00DC15E9"/>
    <w:rsid w:val="00DC21EF"/>
    <w:rsid w:val="00DC2A7D"/>
    <w:rsid w:val="00DC307C"/>
    <w:rsid w:val="00DC336C"/>
    <w:rsid w:val="00DC346A"/>
    <w:rsid w:val="00DC3AEE"/>
    <w:rsid w:val="00DC4558"/>
    <w:rsid w:val="00DC4747"/>
    <w:rsid w:val="00DC4A4D"/>
    <w:rsid w:val="00DC4B88"/>
    <w:rsid w:val="00DC4FB8"/>
    <w:rsid w:val="00DC56E0"/>
    <w:rsid w:val="00DC58BD"/>
    <w:rsid w:val="00DC6245"/>
    <w:rsid w:val="00DC6308"/>
    <w:rsid w:val="00DC683F"/>
    <w:rsid w:val="00DC738F"/>
    <w:rsid w:val="00DC7512"/>
    <w:rsid w:val="00DC7D15"/>
    <w:rsid w:val="00DC7D79"/>
    <w:rsid w:val="00DC7E0C"/>
    <w:rsid w:val="00DD00FE"/>
    <w:rsid w:val="00DD02AF"/>
    <w:rsid w:val="00DD09B0"/>
    <w:rsid w:val="00DD09B1"/>
    <w:rsid w:val="00DD0AF9"/>
    <w:rsid w:val="00DD0B9A"/>
    <w:rsid w:val="00DD0E42"/>
    <w:rsid w:val="00DD2994"/>
    <w:rsid w:val="00DD2C14"/>
    <w:rsid w:val="00DD37BE"/>
    <w:rsid w:val="00DD3BFF"/>
    <w:rsid w:val="00DD46E0"/>
    <w:rsid w:val="00DD4748"/>
    <w:rsid w:val="00DD5E03"/>
    <w:rsid w:val="00DD5FE1"/>
    <w:rsid w:val="00DD6828"/>
    <w:rsid w:val="00DD6899"/>
    <w:rsid w:val="00DD6961"/>
    <w:rsid w:val="00DD6BAB"/>
    <w:rsid w:val="00DD6CBB"/>
    <w:rsid w:val="00DD6DB4"/>
    <w:rsid w:val="00DD716E"/>
    <w:rsid w:val="00DD7A77"/>
    <w:rsid w:val="00DD7DF8"/>
    <w:rsid w:val="00DD7F95"/>
    <w:rsid w:val="00DE047F"/>
    <w:rsid w:val="00DE07D2"/>
    <w:rsid w:val="00DE089D"/>
    <w:rsid w:val="00DE0AB7"/>
    <w:rsid w:val="00DE0DAF"/>
    <w:rsid w:val="00DE1025"/>
    <w:rsid w:val="00DE16DA"/>
    <w:rsid w:val="00DE189E"/>
    <w:rsid w:val="00DE19A4"/>
    <w:rsid w:val="00DE22BE"/>
    <w:rsid w:val="00DE25AC"/>
    <w:rsid w:val="00DE332F"/>
    <w:rsid w:val="00DE3C67"/>
    <w:rsid w:val="00DE3CF6"/>
    <w:rsid w:val="00DE3D2E"/>
    <w:rsid w:val="00DE41A6"/>
    <w:rsid w:val="00DE4D40"/>
    <w:rsid w:val="00DE53C4"/>
    <w:rsid w:val="00DE54B6"/>
    <w:rsid w:val="00DE5AA6"/>
    <w:rsid w:val="00DE5CBD"/>
    <w:rsid w:val="00DE5F4E"/>
    <w:rsid w:val="00DE6B5B"/>
    <w:rsid w:val="00DE7170"/>
    <w:rsid w:val="00DE73BC"/>
    <w:rsid w:val="00DE75C7"/>
    <w:rsid w:val="00DE76B4"/>
    <w:rsid w:val="00DF017C"/>
    <w:rsid w:val="00DF0589"/>
    <w:rsid w:val="00DF06BD"/>
    <w:rsid w:val="00DF06E8"/>
    <w:rsid w:val="00DF09D6"/>
    <w:rsid w:val="00DF0D4F"/>
    <w:rsid w:val="00DF10D3"/>
    <w:rsid w:val="00DF133F"/>
    <w:rsid w:val="00DF15BF"/>
    <w:rsid w:val="00DF2352"/>
    <w:rsid w:val="00DF24A1"/>
    <w:rsid w:val="00DF2602"/>
    <w:rsid w:val="00DF3B83"/>
    <w:rsid w:val="00DF3C65"/>
    <w:rsid w:val="00DF3F64"/>
    <w:rsid w:val="00DF437B"/>
    <w:rsid w:val="00DF4554"/>
    <w:rsid w:val="00DF4672"/>
    <w:rsid w:val="00DF4BF5"/>
    <w:rsid w:val="00DF5104"/>
    <w:rsid w:val="00DF538D"/>
    <w:rsid w:val="00DF56BE"/>
    <w:rsid w:val="00DF5D49"/>
    <w:rsid w:val="00DF607C"/>
    <w:rsid w:val="00DF63C1"/>
    <w:rsid w:val="00DF64E2"/>
    <w:rsid w:val="00DF68E3"/>
    <w:rsid w:val="00DF69D6"/>
    <w:rsid w:val="00DF6B3E"/>
    <w:rsid w:val="00DF7192"/>
    <w:rsid w:val="00DF71B7"/>
    <w:rsid w:val="00DF78B9"/>
    <w:rsid w:val="00DF7B03"/>
    <w:rsid w:val="00DF7CA7"/>
    <w:rsid w:val="00DF7D9C"/>
    <w:rsid w:val="00E005A9"/>
    <w:rsid w:val="00E00DB4"/>
    <w:rsid w:val="00E00E7E"/>
    <w:rsid w:val="00E01157"/>
    <w:rsid w:val="00E0154B"/>
    <w:rsid w:val="00E01677"/>
    <w:rsid w:val="00E01737"/>
    <w:rsid w:val="00E01CAC"/>
    <w:rsid w:val="00E01DE7"/>
    <w:rsid w:val="00E0227D"/>
    <w:rsid w:val="00E025E3"/>
    <w:rsid w:val="00E027D0"/>
    <w:rsid w:val="00E03F60"/>
    <w:rsid w:val="00E03FCC"/>
    <w:rsid w:val="00E04055"/>
    <w:rsid w:val="00E0413D"/>
    <w:rsid w:val="00E06252"/>
    <w:rsid w:val="00E0628F"/>
    <w:rsid w:val="00E0631F"/>
    <w:rsid w:val="00E06747"/>
    <w:rsid w:val="00E06EC1"/>
    <w:rsid w:val="00E07115"/>
    <w:rsid w:val="00E07827"/>
    <w:rsid w:val="00E0798A"/>
    <w:rsid w:val="00E07B1A"/>
    <w:rsid w:val="00E100C7"/>
    <w:rsid w:val="00E10761"/>
    <w:rsid w:val="00E10A47"/>
    <w:rsid w:val="00E10F6E"/>
    <w:rsid w:val="00E10F77"/>
    <w:rsid w:val="00E10FCA"/>
    <w:rsid w:val="00E11AA1"/>
    <w:rsid w:val="00E1221D"/>
    <w:rsid w:val="00E12598"/>
    <w:rsid w:val="00E12718"/>
    <w:rsid w:val="00E12AD3"/>
    <w:rsid w:val="00E12C8A"/>
    <w:rsid w:val="00E1304C"/>
    <w:rsid w:val="00E13477"/>
    <w:rsid w:val="00E135A9"/>
    <w:rsid w:val="00E13656"/>
    <w:rsid w:val="00E13674"/>
    <w:rsid w:val="00E13770"/>
    <w:rsid w:val="00E1379B"/>
    <w:rsid w:val="00E13D90"/>
    <w:rsid w:val="00E142D0"/>
    <w:rsid w:val="00E14309"/>
    <w:rsid w:val="00E147A7"/>
    <w:rsid w:val="00E15A8F"/>
    <w:rsid w:val="00E15D04"/>
    <w:rsid w:val="00E15D2C"/>
    <w:rsid w:val="00E16A25"/>
    <w:rsid w:val="00E17137"/>
    <w:rsid w:val="00E17232"/>
    <w:rsid w:val="00E17599"/>
    <w:rsid w:val="00E17939"/>
    <w:rsid w:val="00E20462"/>
    <w:rsid w:val="00E205AA"/>
    <w:rsid w:val="00E208C0"/>
    <w:rsid w:val="00E216B1"/>
    <w:rsid w:val="00E21976"/>
    <w:rsid w:val="00E21AD5"/>
    <w:rsid w:val="00E21E80"/>
    <w:rsid w:val="00E2261B"/>
    <w:rsid w:val="00E239B8"/>
    <w:rsid w:val="00E239C0"/>
    <w:rsid w:val="00E2411D"/>
    <w:rsid w:val="00E244F8"/>
    <w:rsid w:val="00E24641"/>
    <w:rsid w:val="00E24F9F"/>
    <w:rsid w:val="00E24FE3"/>
    <w:rsid w:val="00E250D3"/>
    <w:rsid w:val="00E25900"/>
    <w:rsid w:val="00E259B5"/>
    <w:rsid w:val="00E25CF5"/>
    <w:rsid w:val="00E2613A"/>
    <w:rsid w:val="00E26573"/>
    <w:rsid w:val="00E26861"/>
    <w:rsid w:val="00E26A8C"/>
    <w:rsid w:val="00E26C51"/>
    <w:rsid w:val="00E273FE"/>
    <w:rsid w:val="00E30204"/>
    <w:rsid w:val="00E307D9"/>
    <w:rsid w:val="00E30F73"/>
    <w:rsid w:val="00E31096"/>
    <w:rsid w:val="00E31515"/>
    <w:rsid w:val="00E31C4D"/>
    <w:rsid w:val="00E320A5"/>
    <w:rsid w:val="00E32490"/>
    <w:rsid w:val="00E32FDE"/>
    <w:rsid w:val="00E33307"/>
    <w:rsid w:val="00E33BE6"/>
    <w:rsid w:val="00E3419E"/>
    <w:rsid w:val="00E344CF"/>
    <w:rsid w:val="00E34508"/>
    <w:rsid w:val="00E34A90"/>
    <w:rsid w:val="00E34F3C"/>
    <w:rsid w:val="00E34F51"/>
    <w:rsid w:val="00E35489"/>
    <w:rsid w:val="00E35DFD"/>
    <w:rsid w:val="00E3605E"/>
    <w:rsid w:val="00E363FE"/>
    <w:rsid w:val="00E3663C"/>
    <w:rsid w:val="00E36C1B"/>
    <w:rsid w:val="00E374C9"/>
    <w:rsid w:val="00E3767D"/>
    <w:rsid w:val="00E377AE"/>
    <w:rsid w:val="00E37A2E"/>
    <w:rsid w:val="00E37BCB"/>
    <w:rsid w:val="00E40BE8"/>
    <w:rsid w:val="00E40D51"/>
    <w:rsid w:val="00E414E0"/>
    <w:rsid w:val="00E42065"/>
    <w:rsid w:val="00E42393"/>
    <w:rsid w:val="00E428A5"/>
    <w:rsid w:val="00E429CE"/>
    <w:rsid w:val="00E42E55"/>
    <w:rsid w:val="00E43E35"/>
    <w:rsid w:val="00E442BD"/>
    <w:rsid w:val="00E44902"/>
    <w:rsid w:val="00E44A12"/>
    <w:rsid w:val="00E44BA2"/>
    <w:rsid w:val="00E44E55"/>
    <w:rsid w:val="00E4517E"/>
    <w:rsid w:val="00E453BF"/>
    <w:rsid w:val="00E454C7"/>
    <w:rsid w:val="00E455B4"/>
    <w:rsid w:val="00E458FE"/>
    <w:rsid w:val="00E45B30"/>
    <w:rsid w:val="00E460FD"/>
    <w:rsid w:val="00E4647E"/>
    <w:rsid w:val="00E465B4"/>
    <w:rsid w:val="00E46FC7"/>
    <w:rsid w:val="00E4742E"/>
    <w:rsid w:val="00E47EDA"/>
    <w:rsid w:val="00E500AD"/>
    <w:rsid w:val="00E50E48"/>
    <w:rsid w:val="00E51020"/>
    <w:rsid w:val="00E5141E"/>
    <w:rsid w:val="00E5157A"/>
    <w:rsid w:val="00E51ABE"/>
    <w:rsid w:val="00E5226A"/>
    <w:rsid w:val="00E52312"/>
    <w:rsid w:val="00E52756"/>
    <w:rsid w:val="00E52A9E"/>
    <w:rsid w:val="00E52E35"/>
    <w:rsid w:val="00E5304E"/>
    <w:rsid w:val="00E53261"/>
    <w:rsid w:val="00E53BB4"/>
    <w:rsid w:val="00E53CF5"/>
    <w:rsid w:val="00E5468B"/>
    <w:rsid w:val="00E54A1F"/>
    <w:rsid w:val="00E54DE0"/>
    <w:rsid w:val="00E55366"/>
    <w:rsid w:val="00E558D7"/>
    <w:rsid w:val="00E55F2A"/>
    <w:rsid w:val="00E56811"/>
    <w:rsid w:val="00E56C7F"/>
    <w:rsid w:val="00E57227"/>
    <w:rsid w:val="00E576ED"/>
    <w:rsid w:val="00E579F6"/>
    <w:rsid w:val="00E6001C"/>
    <w:rsid w:val="00E60794"/>
    <w:rsid w:val="00E60A27"/>
    <w:rsid w:val="00E60F71"/>
    <w:rsid w:val="00E619E4"/>
    <w:rsid w:val="00E61EC9"/>
    <w:rsid w:val="00E61ECD"/>
    <w:rsid w:val="00E621EF"/>
    <w:rsid w:val="00E62850"/>
    <w:rsid w:val="00E62B12"/>
    <w:rsid w:val="00E62EB2"/>
    <w:rsid w:val="00E631B9"/>
    <w:rsid w:val="00E63EF6"/>
    <w:rsid w:val="00E643E4"/>
    <w:rsid w:val="00E64714"/>
    <w:rsid w:val="00E6476B"/>
    <w:rsid w:val="00E6539F"/>
    <w:rsid w:val="00E657E3"/>
    <w:rsid w:val="00E66DE5"/>
    <w:rsid w:val="00E67595"/>
    <w:rsid w:val="00E677B9"/>
    <w:rsid w:val="00E67F1E"/>
    <w:rsid w:val="00E70115"/>
    <w:rsid w:val="00E70408"/>
    <w:rsid w:val="00E717B7"/>
    <w:rsid w:val="00E717C4"/>
    <w:rsid w:val="00E71C67"/>
    <w:rsid w:val="00E71FCB"/>
    <w:rsid w:val="00E7226E"/>
    <w:rsid w:val="00E726AA"/>
    <w:rsid w:val="00E72BEA"/>
    <w:rsid w:val="00E72CE5"/>
    <w:rsid w:val="00E73EFB"/>
    <w:rsid w:val="00E74CC2"/>
    <w:rsid w:val="00E75003"/>
    <w:rsid w:val="00E75105"/>
    <w:rsid w:val="00E75AFD"/>
    <w:rsid w:val="00E75B58"/>
    <w:rsid w:val="00E75B76"/>
    <w:rsid w:val="00E75CAF"/>
    <w:rsid w:val="00E7612B"/>
    <w:rsid w:val="00E761AC"/>
    <w:rsid w:val="00E763D1"/>
    <w:rsid w:val="00E77053"/>
    <w:rsid w:val="00E7705B"/>
    <w:rsid w:val="00E7746E"/>
    <w:rsid w:val="00E77513"/>
    <w:rsid w:val="00E77C85"/>
    <w:rsid w:val="00E77F79"/>
    <w:rsid w:val="00E80043"/>
    <w:rsid w:val="00E8007B"/>
    <w:rsid w:val="00E80181"/>
    <w:rsid w:val="00E80BE3"/>
    <w:rsid w:val="00E81CA3"/>
    <w:rsid w:val="00E81D8C"/>
    <w:rsid w:val="00E8212D"/>
    <w:rsid w:val="00E8247F"/>
    <w:rsid w:val="00E825A7"/>
    <w:rsid w:val="00E82797"/>
    <w:rsid w:val="00E82B1A"/>
    <w:rsid w:val="00E82C01"/>
    <w:rsid w:val="00E833D5"/>
    <w:rsid w:val="00E83A1C"/>
    <w:rsid w:val="00E83F1B"/>
    <w:rsid w:val="00E841BA"/>
    <w:rsid w:val="00E845B4"/>
    <w:rsid w:val="00E8462C"/>
    <w:rsid w:val="00E847D2"/>
    <w:rsid w:val="00E84A12"/>
    <w:rsid w:val="00E854EF"/>
    <w:rsid w:val="00E85A58"/>
    <w:rsid w:val="00E85CDF"/>
    <w:rsid w:val="00E868B6"/>
    <w:rsid w:val="00E86DC2"/>
    <w:rsid w:val="00E87547"/>
    <w:rsid w:val="00E87814"/>
    <w:rsid w:val="00E8797D"/>
    <w:rsid w:val="00E87A8E"/>
    <w:rsid w:val="00E90A24"/>
    <w:rsid w:val="00E90BD3"/>
    <w:rsid w:val="00E91A7C"/>
    <w:rsid w:val="00E91BEB"/>
    <w:rsid w:val="00E92527"/>
    <w:rsid w:val="00E92600"/>
    <w:rsid w:val="00E92C97"/>
    <w:rsid w:val="00E9339B"/>
    <w:rsid w:val="00E938FA"/>
    <w:rsid w:val="00E93F04"/>
    <w:rsid w:val="00E945D4"/>
    <w:rsid w:val="00E94938"/>
    <w:rsid w:val="00E94ABF"/>
    <w:rsid w:val="00E96019"/>
    <w:rsid w:val="00E96860"/>
    <w:rsid w:val="00E96BD4"/>
    <w:rsid w:val="00E96D1A"/>
    <w:rsid w:val="00E974DB"/>
    <w:rsid w:val="00E978CD"/>
    <w:rsid w:val="00E978FA"/>
    <w:rsid w:val="00E97D08"/>
    <w:rsid w:val="00EA01AE"/>
    <w:rsid w:val="00EA0315"/>
    <w:rsid w:val="00EA0348"/>
    <w:rsid w:val="00EA03A9"/>
    <w:rsid w:val="00EA0521"/>
    <w:rsid w:val="00EA05CA"/>
    <w:rsid w:val="00EA0875"/>
    <w:rsid w:val="00EA0959"/>
    <w:rsid w:val="00EA0C8C"/>
    <w:rsid w:val="00EA0C96"/>
    <w:rsid w:val="00EA1107"/>
    <w:rsid w:val="00EA1934"/>
    <w:rsid w:val="00EA2008"/>
    <w:rsid w:val="00EA26CC"/>
    <w:rsid w:val="00EA280E"/>
    <w:rsid w:val="00EA29D1"/>
    <w:rsid w:val="00EA2C80"/>
    <w:rsid w:val="00EA30B3"/>
    <w:rsid w:val="00EA3126"/>
    <w:rsid w:val="00EA31AE"/>
    <w:rsid w:val="00EA31DC"/>
    <w:rsid w:val="00EA45E2"/>
    <w:rsid w:val="00EA4B35"/>
    <w:rsid w:val="00EA507B"/>
    <w:rsid w:val="00EA5307"/>
    <w:rsid w:val="00EA582B"/>
    <w:rsid w:val="00EA5B4A"/>
    <w:rsid w:val="00EA5B4D"/>
    <w:rsid w:val="00EA617B"/>
    <w:rsid w:val="00EA63A2"/>
    <w:rsid w:val="00EA655D"/>
    <w:rsid w:val="00EA6CBF"/>
    <w:rsid w:val="00EA7707"/>
    <w:rsid w:val="00EA79EA"/>
    <w:rsid w:val="00EA7A81"/>
    <w:rsid w:val="00EA7B1B"/>
    <w:rsid w:val="00EA7EF5"/>
    <w:rsid w:val="00EB0381"/>
    <w:rsid w:val="00EB05CF"/>
    <w:rsid w:val="00EB067D"/>
    <w:rsid w:val="00EB0B44"/>
    <w:rsid w:val="00EB0EFD"/>
    <w:rsid w:val="00EB1086"/>
    <w:rsid w:val="00EB108E"/>
    <w:rsid w:val="00EB120C"/>
    <w:rsid w:val="00EB1677"/>
    <w:rsid w:val="00EB1A3A"/>
    <w:rsid w:val="00EB1E2E"/>
    <w:rsid w:val="00EB22A7"/>
    <w:rsid w:val="00EB299A"/>
    <w:rsid w:val="00EB3563"/>
    <w:rsid w:val="00EB36B6"/>
    <w:rsid w:val="00EB3784"/>
    <w:rsid w:val="00EB3DD3"/>
    <w:rsid w:val="00EB42EF"/>
    <w:rsid w:val="00EB4965"/>
    <w:rsid w:val="00EB4BE8"/>
    <w:rsid w:val="00EB514F"/>
    <w:rsid w:val="00EB51E4"/>
    <w:rsid w:val="00EB5362"/>
    <w:rsid w:val="00EB5658"/>
    <w:rsid w:val="00EB57E5"/>
    <w:rsid w:val="00EB5B7D"/>
    <w:rsid w:val="00EB6332"/>
    <w:rsid w:val="00EB635D"/>
    <w:rsid w:val="00EB6475"/>
    <w:rsid w:val="00EB66F3"/>
    <w:rsid w:val="00EB6A0A"/>
    <w:rsid w:val="00EB6A9E"/>
    <w:rsid w:val="00EB6DF8"/>
    <w:rsid w:val="00EB7507"/>
    <w:rsid w:val="00EB7635"/>
    <w:rsid w:val="00EB7A5E"/>
    <w:rsid w:val="00EB7FF7"/>
    <w:rsid w:val="00EC0311"/>
    <w:rsid w:val="00EC0396"/>
    <w:rsid w:val="00EC0BC8"/>
    <w:rsid w:val="00EC0C86"/>
    <w:rsid w:val="00EC0D7C"/>
    <w:rsid w:val="00EC142D"/>
    <w:rsid w:val="00EC14C9"/>
    <w:rsid w:val="00EC20A5"/>
    <w:rsid w:val="00EC2ABF"/>
    <w:rsid w:val="00EC2B11"/>
    <w:rsid w:val="00EC33D0"/>
    <w:rsid w:val="00EC3461"/>
    <w:rsid w:val="00EC3565"/>
    <w:rsid w:val="00EC3D36"/>
    <w:rsid w:val="00EC4FE2"/>
    <w:rsid w:val="00EC52B4"/>
    <w:rsid w:val="00EC52E1"/>
    <w:rsid w:val="00EC5509"/>
    <w:rsid w:val="00EC5699"/>
    <w:rsid w:val="00EC56C9"/>
    <w:rsid w:val="00EC5729"/>
    <w:rsid w:val="00EC57F4"/>
    <w:rsid w:val="00EC5C25"/>
    <w:rsid w:val="00EC6099"/>
    <w:rsid w:val="00EC62EA"/>
    <w:rsid w:val="00EC643F"/>
    <w:rsid w:val="00EC662D"/>
    <w:rsid w:val="00EC68ED"/>
    <w:rsid w:val="00EC6923"/>
    <w:rsid w:val="00EC6BE3"/>
    <w:rsid w:val="00EC6D0D"/>
    <w:rsid w:val="00EC74B3"/>
    <w:rsid w:val="00EC77D1"/>
    <w:rsid w:val="00EC77EF"/>
    <w:rsid w:val="00ED02B9"/>
    <w:rsid w:val="00ED0304"/>
    <w:rsid w:val="00ED0912"/>
    <w:rsid w:val="00ED0FB3"/>
    <w:rsid w:val="00ED146A"/>
    <w:rsid w:val="00ED19E9"/>
    <w:rsid w:val="00ED1E48"/>
    <w:rsid w:val="00ED1E91"/>
    <w:rsid w:val="00ED3015"/>
    <w:rsid w:val="00ED3177"/>
    <w:rsid w:val="00ED34BE"/>
    <w:rsid w:val="00ED383D"/>
    <w:rsid w:val="00ED3975"/>
    <w:rsid w:val="00ED3CD3"/>
    <w:rsid w:val="00ED4160"/>
    <w:rsid w:val="00ED48D7"/>
    <w:rsid w:val="00ED49A9"/>
    <w:rsid w:val="00ED4C13"/>
    <w:rsid w:val="00ED4C61"/>
    <w:rsid w:val="00ED4D6D"/>
    <w:rsid w:val="00ED4DD7"/>
    <w:rsid w:val="00ED4EE2"/>
    <w:rsid w:val="00ED516A"/>
    <w:rsid w:val="00ED53A2"/>
    <w:rsid w:val="00ED5677"/>
    <w:rsid w:val="00ED5E40"/>
    <w:rsid w:val="00ED6207"/>
    <w:rsid w:val="00ED67A6"/>
    <w:rsid w:val="00ED67BB"/>
    <w:rsid w:val="00ED6A03"/>
    <w:rsid w:val="00ED7009"/>
    <w:rsid w:val="00ED719C"/>
    <w:rsid w:val="00ED7248"/>
    <w:rsid w:val="00ED7664"/>
    <w:rsid w:val="00ED76BD"/>
    <w:rsid w:val="00ED7A1E"/>
    <w:rsid w:val="00EE00D5"/>
    <w:rsid w:val="00EE068B"/>
    <w:rsid w:val="00EE0CD6"/>
    <w:rsid w:val="00EE12A7"/>
    <w:rsid w:val="00EE1444"/>
    <w:rsid w:val="00EE180F"/>
    <w:rsid w:val="00EE2241"/>
    <w:rsid w:val="00EE2477"/>
    <w:rsid w:val="00EE24E0"/>
    <w:rsid w:val="00EE2762"/>
    <w:rsid w:val="00EE304D"/>
    <w:rsid w:val="00EE4526"/>
    <w:rsid w:val="00EE46FF"/>
    <w:rsid w:val="00EE4DE9"/>
    <w:rsid w:val="00EE5316"/>
    <w:rsid w:val="00EE57D4"/>
    <w:rsid w:val="00EE57EE"/>
    <w:rsid w:val="00EE5FAB"/>
    <w:rsid w:val="00EE67DE"/>
    <w:rsid w:val="00EE6BA7"/>
    <w:rsid w:val="00EE6BBE"/>
    <w:rsid w:val="00EE79B9"/>
    <w:rsid w:val="00EE7D60"/>
    <w:rsid w:val="00EF002A"/>
    <w:rsid w:val="00EF046B"/>
    <w:rsid w:val="00EF04F4"/>
    <w:rsid w:val="00EF0801"/>
    <w:rsid w:val="00EF0C41"/>
    <w:rsid w:val="00EF0DD4"/>
    <w:rsid w:val="00EF12D1"/>
    <w:rsid w:val="00EF132B"/>
    <w:rsid w:val="00EF20D1"/>
    <w:rsid w:val="00EF2189"/>
    <w:rsid w:val="00EF27ED"/>
    <w:rsid w:val="00EF2C2E"/>
    <w:rsid w:val="00EF387B"/>
    <w:rsid w:val="00EF394B"/>
    <w:rsid w:val="00EF3EBF"/>
    <w:rsid w:val="00EF4262"/>
    <w:rsid w:val="00EF56F2"/>
    <w:rsid w:val="00EF5A4B"/>
    <w:rsid w:val="00EF68B5"/>
    <w:rsid w:val="00EF6B74"/>
    <w:rsid w:val="00EF7C74"/>
    <w:rsid w:val="00F0031C"/>
    <w:rsid w:val="00F00396"/>
    <w:rsid w:val="00F00768"/>
    <w:rsid w:val="00F00D7A"/>
    <w:rsid w:val="00F011F8"/>
    <w:rsid w:val="00F01E40"/>
    <w:rsid w:val="00F020C0"/>
    <w:rsid w:val="00F033EA"/>
    <w:rsid w:val="00F03530"/>
    <w:rsid w:val="00F03D08"/>
    <w:rsid w:val="00F046CE"/>
    <w:rsid w:val="00F04BF5"/>
    <w:rsid w:val="00F04C43"/>
    <w:rsid w:val="00F05300"/>
    <w:rsid w:val="00F05336"/>
    <w:rsid w:val="00F05B9B"/>
    <w:rsid w:val="00F05FF7"/>
    <w:rsid w:val="00F0620E"/>
    <w:rsid w:val="00F063B7"/>
    <w:rsid w:val="00F0674F"/>
    <w:rsid w:val="00F0753E"/>
    <w:rsid w:val="00F075CB"/>
    <w:rsid w:val="00F07CAF"/>
    <w:rsid w:val="00F07E64"/>
    <w:rsid w:val="00F10861"/>
    <w:rsid w:val="00F10A4F"/>
    <w:rsid w:val="00F10A58"/>
    <w:rsid w:val="00F10DFD"/>
    <w:rsid w:val="00F11260"/>
    <w:rsid w:val="00F11867"/>
    <w:rsid w:val="00F11EAC"/>
    <w:rsid w:val="00F1213F"/>
    <w:rsid w:val="00F127C6"/>
    <w:rsid w:val="00F127D6"/>
    <w:rsid w:val="00F12C90"/>
    <w:rsid w:val="00F12CD6"/>
    <w:rsid w:val="00F133CE"/>
    <w:rsid w:val="00F13483"/>
    <w:rsid w:val="00F136A1"/>
    <w:rsid w:val="00F1377D"/>
    <w:rsid w:val="00F13845"/>
    <w:rsid w:val="00F138C9"/>
    <w:rsid w:val="00F13D00"/>
    <w:rsid w:val="00F1417E"/>
    <w:rsid w:val="00F141B5"/>
    <w:rsid w:val="00F14B95"/>
    <w:rsid w:val="00F15314"/>
    <w:rsid w:val="00F15699"/>
    <w:rsid w:val="00F15F08"/>
    <w:rsid w:val="00F162E9"/>
    <w:rsid w:val="00F16718"/>
    <w:rsid w:val="00F168F5"/>
    <w:rsid w:val="00F17040"/>
    <w:rsid w:val="00F17E3D"/>
    <w:rsid w:val="00F2050E"/>
    <w:rsid w:val="00F20C8C"/>
    <w:rsid w:val="00F20DE9"/>
    <w:rsid w:val="00F2174A"/>
    <w:rsid w:val="00F21909"/>
    <w:rsid w:val="00F21B11"/>
    <w:rsid w:val="00F21DF1"/>
    <w:rsid w:val="00F22438"/>
    <w:rsid w:val="00F224A3"/>
    <w:rsid w:val="00F22784"/>
    <w:rsid w:val="00F22796"/>
    <w:rsid w:val="00F2293E"/>
    <w:rsid w:val="00F22E78"/>
    <w:rsid w:val="00F235F4"/>
    <w:rsid w:val="00F238C9"/>
    <w:rsid w:val="00F2443F"/>
    <w:rsid w:val="00F246A6"/>
    <w:rsid w:val="00F24E30"/>
    <w:rsid w:val="00F25AAF"/>
    <w:rsid w:val="00F25DB0"/>
    <w:rsid w:val="00F25E76"/>
    <w:rsid w:val="00F26382"/>
    <w:rsid w:val="00F269F7"/>
    <w:rsid w:val="00F26ED4"/>
    <w:rsid w:val="00F2742A"/>
    <w:rsid w:val="00F27D98"/>
    <w:rsid w:val="00F3024F"/>
    <w:rsid w:val="00F302B2"/>
    <w:rsid w:val="00F3044E"/>
    <w:rsid w:val="00F30BFC"/>
    <w:rsid w:val="00F310A9"/>
    <w:rsid w:val="00F31362"/>
    <w:rsid w:val="00F3180A"/>
    <w:rsid w:val="00F31852"/>
    <w:rsid w:val="00F31A49"/>
    <w:rsid w:val="00F31C72"/>
    <w:rsid w:val="00F3220A"/>
    <w:rsid w:val="00F32403"/>
    <w:rsid w:val="00F32B2C"/>
    <w:rsid w:val="00F32C39"/>
    <w:rsid w:val="00F332CC"/>
    <w:rsid w:val="00F33588"/>
    <w:rsid w:val="00F34336"/>
    <w:rsid w:val="00F34F69"/>
    <w:rsid w:val="00F35A13"/>
    <w:rsid w:val="00F35A98"/>
    <w:rsid w:val="00F35AD1"/>
    <w:rsid w:val="00F35CB7"/>
    <w:rsid w:val="00F35DBB"/>
    <w:rsid w:val="00F36404"/>
    <w:rsid w:val="00F36785"/>
    <w:rsid w:val="00F36B08"/>
    <w:rsid w:val="00F36DDB"/>
    <w:rsid w:val="00F376D0"/>
    <w:rsid w:val="00F377D0"/>
    <w:rsid w:val="00F37B2D"/>
    <w:rsid w:val="00F405C5"/>
    <w:rsid w:val="00F408EF"/>
    <w:rsid w:val="00F40924"/>
    <w:rsid w:val="00F40B0D"/>
    <w:rsid w:val="00F416E3"/>
    <w:rsid w:val="00F421E9"/>
    <w:rsid w:val="00F425F1"/>
    <w:rsid w:val="00F42939"/>
    <w:rsid w:val="00F42B04"/>
    <w:rsid w:val="00F42C0B"/>
    <w:rsid w:val="00F43066"/>
    <w:rsid w:val="00F43252"/>
    <w:rsid w:val="00F4344C"/>
    <w:rsid w:val="00F43AE5"/>
    <w:rsid w:val="00F44183"/>
    <w:rsid w:val="00F4422A"/>
    <w:rsid w:val="00F44317"/>
    <w:rsid w:val="00F449DF"/>
    <w:rsid w:val="00F44B8E"/>
    <w:rsid w:val="00F44BDF"/>
    <w:rsid w:val="00F45213"/>
    <w:rsid w:val="00F45430"/>
    <w:rsid w:val="00F454A3"/>
    <w:rsid w:val="00F4575E"/>
    <w:rsid w:val="00F45E5A"/>
    <w:rsid w:val="00F45F5D"/>
    <w:rsid w:val="00F464D5"/>
    <w:rsid w:val="00F4675F"/>
    <w:rsid w:val="00F46D96"/>
    <w:rsid w:val="00F47501"/>
    <w:rsid w:val="00F47730"/>
    <w:rsid w:val="00F47A07"/>
    <w:rsid w:val="00F47DBF"/>
    <w:rsid w:val="00F505CE"/>
    <w:rsid w:val="00F507C8"/>
    <w:rsid w:val="00F50CC9"/>
    <w:rsid w:val="00F50E8F"/>
    <w:rsid w:val="00F51424"/>
    <w:rsid w:val="00F516A7"/>
    <w:rsid w:val="00F51823"/>
    <w:rsid w:val="00F51F9B"/>
    <w:rsid w:val="00F5225F"/>
    <w:rsid w:val="00F52A9A"/>
    <w:rsid w:val="00F52A9B"/>
    <w:rsid w:val="00F53459"/>
    <w:rsid w:val="00F534C1"/>
    <w:rsid w:val="00F53AE8"/>
    <w:rsid w:val="00F54295"/>
    <w:rsid w:val="00F544AD"/>
    <w:rsid w:val="00F54516"/>
    <w:rsid w:val="00F545DB"/>
    <w:rsid w:val="00F545EB"/>
    <w:rsid w:val="00F54A87"/>
    <w:rsid w:val="00F5533A"/>
    <w:rsid w:val="00F55560"/>
    <w:rsid w:val="00F558FE"/>
    <w:rsid w:val="00F55CD9"/>
    <w:rsid w:val="00F5642B"/>
    <w:rsid w:val="00F567DD"/>
    <w:rsid w:val="00F56954"/>
    <w:rsid w:val="00F56D85"/>
    <w:rsid w:val="00F57773"/>
    <w:rsid w:val="00F57903"/>
    <w:rsid w:val="00F57CA4"/>
    <w:rsid w:val="00F60029"/>
    <w:rsid w:val="00F60590"/>
    <w:rsid w:val="00F6076E"/>
    <w:rsid w:val="00F609C4"/>
    <w:rsid w:val="00F60BBD"/>
    <w:rsid w:val="00F61380"/>
    <w:rsid w:val="00F61A40"/>
    <w:rsid w:val="00F61B18"/>
    <w:rsid w:val="00F629EE"/>
    <w:rsid w:val="00F62A29"/>
    <w:rsid w:val="00F62D84"/>
    <w:rsid w:val="00F62ED2"/>
    <w:rsid w:val="00F63287"/>
    <w:rsid w:val="00F63942"/>
    <w:rsid w:val="00F63CD2"/>
    <w:rsid w:val="00F64356"/>
    <w:rsid w:val="00F65367"/>
    <w:rsid w:val="00F6573D"/>
    <w:rsid w:val="00F66061"/>
    <w:rsid w:val="00F66580"/>
    <w:rsid w:val="00F67A29"/>
    <w:rsid w:val="00F7006A"/>
    <w:rsid w:val="00F70BC0"/>
    <w:rsid w:val="00F70DCB"/>
    <w:rsid w:val="00F70DD9"/>
    <w:rsid w:val="00F71708"/>
    <w:rsid w:val="00F7188F"/>
    <w:rsid w:val="00F71B81"/>
    <w:rsid w:val="00F72B1C"/>
    <w:rsid w:val="00F72D76"/>
    <w:rsid w:val="00F72F94"/>
    <w:rsid w:val="00F73BBA"/>
    <w:rsid w:val="00F73F47"/>
    <w:rsid w:val="00F74109"/>
    <w:rsid w:val="00F747DB"/>
    <w:rsid w:val="00F74958"/>
    <w:rsid w:val="00F74AEB"/>
    <w:rsid w:val="00F74B1B"/>
    <w:rsid w:val="00F74B76"/>
    <w:rsid w:val="00F74DD4"/>
    <w:rsid w:val="00F75087"/>
    <w:rsid w:val="00F75AAF"/>
    <w:rsid w:val="00F75BD3"/>
    <w:rsid w:val="00F75FCF"/>
    <w:rsid w:val="00F76000"/>
    <w:rsid w:val="00F76135"/>
    <w:rsid w:val="00F77357"/>
    <w:rsid w:val="00F77F84"/>
    <w:rsid w:val="00F80828"/>
    <w:rsid w:val="00F80B9E"/>
    <w:rsid w:val="00F80F0F"/>
    <w:rsid w:val="00F816E2"/>
    <w:rsid w:val="00F81FC2"/>
    <w:rsid w:val="00F821E4"/>
    <w:rsid w:val="00F8237F"/>
    <w:rsid w:val="00F82A72"/>
    <w:rsid w:val="00F82C4D"/>
    <w:rsid w:val="00F82EF8"/>
    <w:rsid w:val="00F83154"/>
    <w:rsid w:val="00F835C6"/>
    <w:rsid w:val="00F83918"/>
    <w:rsid w:val="00F839CB"/>
    <w:rsid w:val="00F83CAA"/>
    <w:rsid w:val="00F84025"/>
    <w:rsid w:val="00F842D6"/>
    <w:rsid w:val="00F84379"/>
    <w:rsid w:val="00F848A9"/>
    <w:rsid w:val="00F84EE7"/>
    <w:rsid w:val="00F84F80"/>
    <w:rsid w:val="00F8501B"/>
    <w:rsid w:val="00F853A5"/>
    <w:rsid w:val="00F85C90"/>
    <w:rsid w:val="00F85E5A"/>
    <w:rsid w:val="00F86342"/>
    <w:rsid w:val="00F8663E"/>
    <w:rsid w:val="00F86C7C"/>
    <w:rsid w:val="00F872A3"/>
    <w:rsid w:val="00F87787"/>
    <w:rsid w:val="00F87FE7"/>
    <w:rsid w:val="00F904AB"/>
    <w:rsid w:val="00F90F6E"/>
    <w:rsid w:val="00F9104D"/>
    <w:rsid w:val="00F91200"/>
    <w:rsid w:val="00F915E1"/>
    <w:rsid w:val="00F9249E"/>
    <w:rsid w:val="00F92EA1"/>
    <w:rsid w:val="00F92F7F"/>
    <w:rsid w:val="00F932AD"/>
    <w:rsid w:val="00F937E8"/>
    <w:rsid w:val="00F93DE9"/>
    <w:rsid w:val="00F942C2"/>
    <w:rsid w:val="00F9438C"/>
    <w:rsid w:val="00F943BE"/>
    <w:rsid w:val="00F94C12"/>
    <w:rsid w:val="00F95166"/>
    <w:rsid w:val="00F958B6"/>
    <w:rsid w:val="00F959A4"/>
    <w:rsid w:val="00F96432"/>
    <w:rsid w:val="00F96598"/>
    <w:rsid w:val="00F96A1A"/>
    <w:rsid w:val="00F9787D"/>
    <w:rsid w:val="00F97F70"/>
    <w:rsid w:val="00FA057C"/>
    <w:rsid w:val="00FA0765"/>
    <w:rsid w:val="00FA0C04"/>
    <w:rsid w:val="00FA13D9"/>
    <w:rsid w:val="00FA14DB"/>
    <w:rsid w:val="00FA1720"/>
    <w:rsid w:val="00FA1A11"/>
    <w:rsid w:val="00FA1E72"/>
    <w:rsid w:val="00FA208B"/>
    <w:rsid w:val="00FA2E89"/>
    <w:rsid w:val="00FA3065"/>
    <w:rsid w:val="00FA3104"/>
    <w:rsid w:val="00FA3616"/>
    <w:rsid w:val="00FA3A37"/>
    <w:rsid w:val="00FA3B27"/>
    <w:rsid w:val="00FA3D8D"/>
    <w:rsid w:val="00FA421F"/>
    <w:rsid w:val="00FA44C0"/>
    <w:rsid w:val="00FA453C"/>
    <w:rsid w:val="00FA493A"/>
    <w:rsid w:val="00FA4AA7"/>
    <w:rsid w:val="00FA4F44"/>
    <w:rsid w:val="00FA515A"/>
    <w:rsid w:val="00FA5231"/>
    <w:rsid w:val="00FA52BF"/>
    <w:rsid w:val="00FA5584"/>
    <w:rsid w:val="00FA55ED"/>
    <w:rsid w:val="00FA5AD8"/>
    <w:rsid w:val="00FA6839"/>
    <w:rsid w:val="00FA6FA2"/>
    <w:rsid w:val="00FA75E8"/>
    <w:rsid w:val="00FA775B"/>
    <w:rsid w:val="00FA7ACA"/>
    <w:rsid w:val="00FA7B2C"/>
    <w:rsid w:val="00FA7C2E"/>
    <w:rsid w:val="00FA7DC0"/>
    <w:rsid w:val="00FB0AE1"/>
    <w:rsid w:val="00FB0C55"/>
    <w:rsid w:val="00FB0D1D"/>
    <w:rsid w:val="00FB1961"/>
    <w:rsid w:val="00FB30DE"/>
    <w:rsid w:val="00FB31F1"/>
    <w:rsid w:val="00FB323D"/>
    <w:rsid w:val="00FB3564"/>
    <w:rsid w:val="00FB3E19"/>
    <w:rsid w:val="00FB3E89"/>
    <w:rsid w:val="00FB3FC9"/>
    <w:rsid w:val="00FB471D"/>
    <w:rsid w:val="00FB4DD1"/>
    <w:rsid w:val="00FB4E25"/>
    <w:rsid w:val="00FB4E57"/>
    <w:rsid w:val="00FB5241"/>
    <w:rsid w:val="00FB5739"/>
    <w:rsid w:val="00FB5913"/>
    <w:rsid w:val="00FB5B23"/>
    <w:rsid w:val="00FB5FE1"/>
    <w:rsid w:val="00FB6FBA"/>
    <w:rsid w:val="00FB7080"/>
    <w:rsid w:val="00FB744F"/>
    <w:rsid w:val="00FB75A8"/>
    <w:rsid w:val="00FB7E64"/>
    <w:rsid w:val="00FC0790"/>
    <w:rsid w:val="00FC0FAE"/>
    <w:rsid w:val="00FC1458"/>
    <w:rsid w:val="00FC1632"/>
    <w:rsid w:val="00FC2ABE"/>
    <w:rsid w:val="00FC2B01"/>
    <w:rsid w:val="00FC34F8"/>
    <w:rsid w:val="00FC39FE"/>
    <w:rsid w:val="00FC3F03"/>
    <w:rsid w:val="00FC4361"/>
    <w:rsid w:val="00FC4D47"/>
    <w:rsid w:val="00FC56B1"/>
    <w:rsid w:val="00FC5A6E"/>
    <w:rsid w:val="00FC5C69"/>
    <w:rsid w:val="00FC65E7"/>
    <w:rsid w:val="00FC66D5"/>
    <w:rsid w:val="00FC6C9B"/>
    <w:rsid w:val="00FC6D1E"/>
    <w:rsid w:val="00FC6D93"/>
    <w:rsid w:val="00FC709B"/>
    <w:rsid w:val="00FC716C"/>
    <w:rsid w:val="00FC71B0"/>
    <w:rsid w:val="00FC7440"/>
    <w:rsid w:val="00FC7781"/>
    <w:rsid w:val="00FC77AA"/>
    <w:rsid w:val="00FC7C90"/>
    <w:rsid w:val="00FC7D05"/>
    <w:rsid w:val="00FC7F2D"/>
    <w:rsid w:val="00FD1169"/>
    <w:rsid w:val="00FD1516"/>
    <w:rsid w:val="00FD1C5D"/>
    <w:rsid w:val="00FD1E1F"/>
    <w:rsid w:val="00FD2151"/>
    <w:rsid w:val="00FD2185"/>
    <w:rsid w:val="00FD2196"/>
    <w:rsid w:val="00FD258B"/>
    <w:rsid w:val="00FD28E3"/>
    <w:rsid w:val="00FD2D10"/>
    <w:rsid w:val="00FD32D2"/>
    <w:rsid w:val="00FD394C"/>
    <w:rsid w:val="00FD47A6"/>
    <w:rsid w:val="00FD4A77"/>
    <w:rsid w:val="00FD4DF7"/>
    <w:rsid w:val="00FD4F65"/>
    <w:rsid w:val="00FD50FA"/>
    <w:rsid w:val="00FD5B39"/>
    <w:rsid w:val="00FD6476"/>
    <w:rsid w:val="00FD684B"/>
    <w:rsid w:val="00FD706B"/>
    <w:rsid w:val="00FD7E5B"/>
    <w:rsid w:val="00FD7E98"/>
    <w:rsid w:val="00FD7F23"/>
    <w:rsid w:val="00FE0732"/>
    <w:rsid w:val="00FE0938"/>
    <w:rsid w:val="00FE0BB1"/>
    <w:rsid w:val="00FE114B"/>
    <w:rsid w:val="00FE16E6"/>
    <w:rsid w:val="00FE1E2C"/>
    <w:rsid w:val="00FE2C4E"/>
    <w:rsid w:val="00FE3A54"/>
    <w:rsid w:val="00FE3C71"/>
    <w:rsid w:val="00FE4832"/>
    <w:rsid w:val="00FE505D"/>
    <w:rsid w:val="00FE58BD"/>
    <w:rsid w:val="00FE6B65"/>
    <w:rsid w:val="00FE6CBD"/>
    <w:rsid w:val="00FE6CC6"/>
    <w:rsid w:val="00FE71EE"/>
    <w:rsid w:val="00FE7255"/>
    <w:rsid w:val="00FE7899"/>
    <w:rsid w:val="00FE7B80"/>
    <w:rsid w:val="00FF0272"/>
    <w:rsid w:val="00FF032E"/>
    <w:rsid w:val="00FF07F5"/>
    <w:rsid w:val="00FF0A4B"/>
    <w:rsid w:val="00FF1B06"/>
    <w:rsid w:val="00FF1F43"/>
    <w:rsid w:val="00FF2777"/>
    <w:rsid w:val="00FF29A6"/>
    <w:rsid w:val="00FF2E67"/>
    <w:rsid w:val="00FF3516"/>
    <w:rsid w:val="00FF368B"/>
    <w:rsid w:val="00FF392C"/>
    <w:rsid w:val="00FF3FED"/>
    <w:rsid w:val="00FF4D41"/>
    <w:rsid w:val="00FF4E37"/>
    <w:rsid w:val="00FF5CF3"/>
    <w:rsid w:val="00FF5D10"/>
    <w:rsid w:val="00FF6166"/>
    <w:rsid w:val="00FF6DBA"/>
    <w:rsid w:val="00FF6E62"/>
    <w:rsid w:val="00FF729C"/>
    <w:rsid w:val="00FF768A"/>
    <w:rsid w:val="00FF79DC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3DFC1815-103D-47D8-905D-8F9267064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5D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A0BEE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A0BE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BA0BE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BA0BE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7"/>
    </w:pPr>
    <w:rPr>
      <w:rFonts w:ascii="Times New Roman" w:hAnsi="Times New Roman" w:cs="EucrosiaUPC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BA0B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A0BE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A0BE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A0BE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529BF"/>
    <w:pPr>
      <w:tabs>
        <w:tab w:val="center" w:pos="4536"/>
        <w:tab w:val="right" w:pos="9072"/>
      </w:tabs>
      <w:jc w:val="center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rsid w:val="00BA0BEE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BA0BE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A0BE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A0BE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A0BE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A0BE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A0BE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A0BE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A0BEE"/>
    <w:pPr>
      <w:ind w:left="284"/>
    </w:pPr>
  </w:style>
  <w:style w:type="paragraph" w:customStyle="1" w:styleId="AAFrameAddress">
    <w:name w:val="AA Frame Address"/>
    <w:basedOn w:val="Heading1"/>
    <w:rsid w:val="00BA0BE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A0BE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A0BE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A0BE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A0BE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A0BE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A0BEE"/>
    <w:pPr>
      <w:ind w:left="851" w:hanging="284"/>
    </w:pPr>
  </w:style>
  <w:style w:type="paragraph" w:styleId="Index4">
    <w:name w:val="index 4"/>
    <w:basedOn w:val="Normal"/>
    <w:next w:val="Normal"/>
    <w:semiHidden/>
    <w:rsid w:val="00BA0BEE"/>
    <w:pPr>
      <w:ind w:left="1135" w:hanging="284"/>
    </w:pPr>
  </w:style>
  <w:style w:type="paragraph" w:styleId="Index6">
    <w:name w:val="index 6"/>
    <w:basedOn w:val="Normal"/>
    <w:next w:val="Normal"/>
    <w:semiHidden/>
    <w:rsid w:val="00BA0BEE"/>
    <w:pPr>
      <w:ind w:left="1702" w:hanging="284"/>
    </w:pPr>
  </w:style>
  <w:style w:type="paragraph" w:styleId="Index5">
    <w:name w:val="index 5"/>
    <w:basedOn w:val="Normal"/>
    <w:next w:val="Normal"/>
    <w:semiHidden/>
    <w:rsid w:val="00BA0BEE"/>
    <w:pPr>
      <w:ind w:left="1418" w:hanging="284"/>
    </w:pPr>
  </w:style>
  <w:style w:type="paragraph" w:styleId="Index7">
    <w:name w:val="index 7"/>
    <w:basedOn w:val="Normal"/>
    <w:next w:val="Normal"/>
    <w:semiHidden/>
    <w:rsid w:val="00BA0BEE"/>
    <w:pPr>
      <w:ind w:left="1985" w:hanging="284"/>
    </w:pPr>
  </w:style>
  <w:style w:type="paragraph" w:styleId="Index8">
    <w:name w:val="index 8"/>
    <w:basedOn w:val="Normal"/>
    <w:next w:val="Normal"/>
    <w:semiHidden/>
    <w:rsid w:val="00BA0BEE"/>
    <w:pPr>
      <w:ind w:left="2269" w:hanging="284"/>
    </w:pPr>
  </w:style>
  <w:style w:type="paragraph" w:styleId="Index9">
    <w:name w:val="index 9"/>
    <w:basedOn w:val="Normal"/>
    <w:next w:val="Normal"/>
    <w:semiHidden/>
    <w:rsid w:val="00BA0BEE"/>
    <w:pPr>
      <w:ind w:left="2552" w:hanging="284"/>
    </w:pPr>
  </w:style>
  <w:style w:type="paragraph" w:styleId="TOC2">
    <w:name w:val="toc 2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A0BEE"/>
    <w:pPr>
      <w:ind w:left="851"/>
    </w:pPr>
  </w:style>
  <w:style w:type="paragraph" w:styleId="TOC5">
    <w:name w:val="toc 5"/>
    <w:basedOn w:val="Normal"/>
    <w:next w:val="Normal"/>
    <w:semiHidden/>
    <w:rsid w:val="00BA0BEE"/>
    <w:pPr>
      <w:ind w:left="1134"/>
    </w:pPr>
  </w:style>
  <w:style w:type="paragraph" w:styleId="TOC6">
    <w:name w:val="toc 6"/>
    <w:basedOn w:val="Normal"/>
    <w:next w:val="Normal"/>
    <w:semiHidden/>
    <w:rsid w:val="00BA0BEE"/>
    <w:pPr>
      <w:ind w:left="1418"/>
    </w:pPr>
  </w:style>
  <w:style w:type="paragraph" w:styleId="TOC7">
    <w:name w:val="toc 7"/>
    <w:basedOn w:val="Normal"/>
    <w:next w:val="Normal"/>
    <w:semiHidden/>
    <w:rsid w:val="00BA0BEE"/>
    <w:pPr>
      <w:ind w:left="1701"/>
    </w:pPr>
  </w:style>
  <w:style w:type="paragraph" w:styleId="TOC8">
    <w:name w:val="toc 8"/>
    <w:basedOn w:val="Normal"/>
    <w:next w:val="Normal"/>
    <w:semiHidden/>
    <w:rsid w:val="00BA0BEE"/>
    <w:pPr>
      <w:ind w:left="1985"/>
    </w:pPr>
  </w:style>
  <w:style w:type="paragraph" w:styleId="TOC9">
    <w:name w:val="toc 9"/>
    <w:basedOn w:val="Normal"/>
    <w:next w:val="Normal"/>
    <w:semiHidden/>
    <w:rsid w:val="00BA0BEE"/>
    <w:pPr>
      <w:ind w:left="2268"/>
    </w:pPr>
  </w:style>
  <w:style w:type="paragraph" w:styleId="TableofFigures">
    <w:name w:val="table of figures"/>
    <w:basedOn w:val="Normal"/>
    <w:next w:val="Normal"/>
    <w:semiHidden/>
    <w:rsid w:val="00BA0BEE"/>
    <w:pPr>
      <w:ind w:left="567" w:hanging="567"/>
    </w:pPr>
  </w:style>
  <w:style w:type="paragraph" w:styleId="ListBullet5">
    <w:name w:val="List Bullet 5"/>
    <w:basedOn w:val="Normal"/>
    <w:rsid w:val="00BA0BE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"/>
    <w:basedOn w:val="Normal"/>
    <w:link w:val="BodyTextChar"/>
    <w:uiPriority w:val="1"/>
    <w:qFormat/>
    <w:rsid w:val="00BA0BEE"/>
    <w:pPr>
      <w:spacing w:after="120"/>
    </w:pPr>
  </w:style>
  <w:style w:type="paragraph" w:styleId="BodyTextFirstIndent">
    <w:name w:val="Body Text First Indent"/>
    <w:basedOn w:val="BodyText"/>
    <w:rsid w:val="00BA0BEE"/>
    <w:pPr>
      <w:ind w:firstLine="284"/>
    </w:pPr>
  </w:style>
  <w:style w:type="paragraph" w:styleId="BodyTextIndent">
    <w:name w:val="Body Text Indent"/>
    <w:basedOn w:val="Normal"/>
    <w:rsid w:val="00BA0BEE"/>
    <w:pPr>
      <w:spacing w:after="120"/>
      <w:ind w:left="283"/>
    </w:pPr>
  </w:style>
  <w:style w:type="paragraph" w:styleId="BodyTextFirstIndent2">
    <w:name w:val="Body Text First Indent 2"/>
    <w:basedOn w:val="BodyTextIndent"/>
    <w:rsid w:val="00BA0BEE"/>
    <w:pPr>
      <w:ind w:left="284" w:firstLine="284"/>
    </w:pPr>
  </w:style>
  <w:style w:type="character" w:styleId="Strong">
    <w:name w:val="Strong"/>
    <w:qFormat/>
    <w:rsid w:val="00BA0BE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A0BE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A0BE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A0BE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A0BE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A0BE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A0BE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A0BE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A0BEE"/>
    <w:pPr>
      <w:framePr w:h="1054" w:wrap="around" w:y="5920"/>
    </w:pPr>
  </w:style>
  <w:style w:type="paragraph" w:customStyle="1" w:styleId="ReportHeading3">
    <w:name w:val="ReportHeading3"/>
    <w:basedOn w:val="ReportHeading2"/>
    <w:rsid w:val="00BA0BEE"/>
    <w:pPr>
      <w:framePr w:h="443" w:wrap="around" w:y="8223"/>
    </w:pPr>
  </w:style>
  <w:style w:type="paragraph" w:customStyle="1" w:styleId="a">
    <w:name w:val="¢éÍ¤ÇÒÁ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A0BE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A0BE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A0BE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A0BE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A0BE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A0BE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A0BEE"/>
  </w:style>
  <w:style w:type="paragraph" w:styleId="BodyText2">
    <w:name w:val="Body Text 2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Åº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paragraph" w:customStyle="1" w:styleId="10">
    <w:name w:val="10"/>
    <w:basedOn w:val="Normal"/>
    <w:rsid w:val="00BA0B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C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DA2CDD"/>
    <w:rPr>
      <w:rFonts w:ascii="Angsana New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804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7B21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B215C"/>
    <w:rPr>
      <w:rFonts w:ascii="Arial" w:hAnsi="Arial"/>
      <w:b/>
      <w:bCs/>
      <w:sz w:val="18"/>
      <w:szCs w:val="18"/>
      <w:lang w:val="en-US" w:eastAsia="en-US" w:bidi="th-TH"/>
    </w:rPr>
  </w:style>
  <w:style w:type="paragraph" w:styleId="BalloonText">
    <w:name w:val="Balloon Text"/>
    <w:basedOn w:val="Normal"/>
    <w:semiHidden/>
    <w:rsid w:val="001A5556"/>
    <w:rPr>
      <w:rFonts w:ascii="Tahoma" w:hAnsi="Tahoma" w:cs="Tahoma"/>
      <w:sz w:val="16"/>
      <w:szCs w:val="16"/>
    </w:rPr>
  </w:style>
  <w:style w:type="paragraph" w:customStyle="1" w:styleId="acctfourfigures">
    <w:name w:val="acct four figures"/>
    <w:aliases w:val="a4"/>
    <w:basedOn w:val="Normal"/>
    <w:rsid w:val="00BE3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623A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1">
    <w:name w:val="???????"/>
    <w:basedOn w:val="Normal"/>
    <w:rsid w:val="00CA40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0452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76F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BD4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E44A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i/>
      <w:iCs/>
      <w:szCs w:val="20"/>
      <w:lang w:val="en-GB" w:bidi="ar-SA"/>
    </w:rPr>
  </w:style>
  <w:style w:type="paragraph" w:customStyle="1" w:styleId="Default">
    <w:name w:val="Default"/>
    <w:rsid w:val="00981D4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38C9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4A12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64"/>
      </w:tabs>
      <w:spacing w:line="240" w:lineRule="auto"/>
      <w:ind w:right="-43"/>
      <w:jc w:val="center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4A12A3"/>
    <w:rPr>
      <w:rFonts w:ascii="Angsana New" w:eastAsia="Calibri" w:hAnsi="Angsana New"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933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D933ED"/>
    <w:rPr>
      <w:rFonts w:ascii="Angsana New" w:eastAsia="Calibri" w:hAnsi="Angsana New"/>
      <w:i/>
      <w:iCs/>
      <w:sz w:val="30"/>
      <w:szCs w:val="30"/>
    </w:rPr>
  </w:style>
  <w:style w:type="paragraph" w:customStyle="1" w:styleId="a2">
    <w:name w:val="ºÇ¡"/>
    <w:basedOn w:val="Normal"/>
    <w:rsid w:val="005422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1"/>
    <w:rsid w:val="00D22D8F"/>
    <w:rPr>
      <w:rFonts w:ascii="Arial" w:hAnsi="Arial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4E4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583EAB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1529BF"/>
    <w:rPr>
      <w:rFonts w:ascii="Angsana New" w:hAnsi="Angsana New"/>
      <w:sz w:val="30"/>
      <w:szCs w:val="30"/>
    </w:rPr>
  </w:style>
  <w:style w:type="paragraph" w:customStyle="1" w:styleId="ASSETS">
    <w:name w:val="ASSETS"/>
    <w:basedOn w:val="Normal"/>
    <w:rsid w:val="00B57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eastAsia="MS Mincho" w:hAnsi="Book Antiqua"/>
      <w:b/>
      <w:bCs/>
      <w:sz w:val="22"/>
      <w:szCs w:val="22"/>
      <w:u w:val="single"/>
      <w:lang w:val="th-TH"/>
    </w:rPr>
  </w:style>
  <w:style w:type="character" w:customStyle="1" w:styleId="HeaderChar">
    <w:name w:val="Header Char"/>
    <w:link w:val="Header"/>
    <w:rsid w:val="00995B36"/>
    <w:rPr>
      <w:rFonts w:ascii="Arial" w:hAnsi="Arial"/>
      <w:sz w:val="18"/>
      <w:szCs w:val="18"/>
    </w:rPr>
  </w:style>
  <w:style w:type="paragraph" w:customStyle="1" w:styleId="2SNumber">
    <w:name w:val="2S.Number"/>
    <w:basedOn w:val="BodyText"/>
    <w:link w:val="2SNumberChar"/>
    <w:qFormat/>
    <w:rsid w:val="00A559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21"/>
      </w:tabs>
      <w:spacing w:after="0" w:line="240" w:lineRule="auto"/>
      <w:ind w:left="-108" w:right="-131"/>
    </w:pPr>
    <w:rPr>
      <w:rFonts w:ascii="Angsana New" w:hAnsi="Angsana New"/>
      <w:sz w:val="30"/>
      <w:szCs w:val="30"/>
    </w:rPr>
  </w:style>
  <w:style w:type="paragraph" w:customStyle="1" w:styleId="2SDash">
    <w:name w:val="2S.Dash"/>
    <w:basedOn w:val="2SNumber"/>
    <w:link w:val="2SDashChar"/>
    <w:qFormat/>
    <w:rsid w:val="00A559EC"/>
    <w:pPr>
      <w:tabs>
        <w:tab w:val="clear" w:pos="821"/>
        <w:tab w:val="decimal" w:pos="527"/>
      </w:tabs>
    </w:pPr>
  </w:style>
  <w:style w:type="character" w:customStyle="1" w:styleId="2SNumberChar">
    <w:name w:val="2S.Number Char"/>
    <w:link w:val="2SNumber"/>
    <w:rsid w:val="00A559EC"/>
    <w:rPr>
      <w:rFonts w:ascii="Angsana New" w:hAnsi="Angsana New"/>
      <w:sz w:val="30"/>
      <w:szCs w:val="30"/>
    </w:rPr>
  </w:style>
  <w:style w:type="character" w:customStyle="1" w:styleId="2SDashChar">
    <w:name w:val="2S.Dash Char"/>
    <w:link w:val="2SDash"/>
    <w:rsid w:val="00A559EC"/>
    <w:rPr>
      <w:rFonts w:ascii="Angsana New" w:hAnsi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0D7A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"/>
    <w:basedOn w:val="Normal"/>
    <w:rsid w:val="003B0E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customStyle="1" w:styleId="TableGrid2">
    <w:name w:val="Table Grid2"/>
    <w:basedOn w:val="TableNormal"/>
    <w:next w:val="TableGrid"/>
    <w:rsid w:val="007B19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7A6F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7A6F2F"/>
    <w:rPr>
      <w:rFonts w:ascii="Arial" w:hAnsi="Arial"/>
      <w:szCs w:val="25"/>
    </w:rPr>
  </w:style>
  <w:style w:type="character" w:styleId="CommentReference">
    <w:name w:val="annotation reference"/>
    <w:rsid w:val="007A6F2F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24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7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1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FD0D5-5B0F-4B13-BD35-594CFE3DA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6</Pages>
  <Words>2242</Words>
  <Characters>8492</Characters>
  <Application>Microsoft Office Word</Application>
  <DocSecurity>0</DocSecurity>
  <Lines>70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ห้างสรรพสินค้าโรบินสัน จำกัด (มหาชน)</vt:lpstr>
    </vt:vector>
  </TitlesOfParts>
  <Company>KPMG</Company>
  <LinksUpToDate>false</LinksUpToDate>
  <CharactersWithSpaces>10713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ห้างสรรพสินค้าโรบินสัน จำกัด (มหาชน)</dc:title>
  <dc:subject/>
  <dc:creator>AA</dc:creator>
  <cp:keywords/>
  <dc:description/>
  <cp:lastModifiedBy>Somjai, Nigonyanont</cp:lastModifiedBy>
  <cp:revision>3</cp:revision>
  <cp:lastPrinted>2018-03-01T09:44:00Z</cp:lastPrinted>
  <dcterms:created xsi:type="dcterms:W3CDTF">2018-03-01T12:39:00Z</dcterms:created>
  <dcterms:modified xsi:type="dcterms:W3CDTF">2018-03-01T12:47:00Z</dcterms:modified>
</cp:coreProperties>
</file>