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E123F" w:rsidRPr="00D0412E" w:rsidRDefault="000E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4E44FE" w:rsidRPr="00D0412E" w:rsidRDefault="004E44FE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="Angsana New" w:hAnsi="Angsana New" w:cs="Angsana New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AE0A36" w:rsidRPr="00D0412E">
        <w:trPr>
          <w:trHeight w:hRule="exact" w:val="346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E0A36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35"/>
        </w:trPr>
        <w:tc>
          <w:tcPr>
            <w:tcW w:w="1278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E0A36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AE0A36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AE0A36" w:rsidRPr="00D0412E" w:rsidRDefault="00AE0A3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E0A36" w:rsidRPr="00D0412E" w:rsidRDefault="00AE0A36" w:rsidP="00644E3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644E3E" w:rsidRPr="00D0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bookmarkStart w:id="0" w:name="_GoBack"/>
            <w:bookmarkEnd w:id="0"/>
          </w:p>
        </w:tc>
      </w:tr>
      <w:tr w:rsidR="00644E3E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644E3E" w:rsidRPr="00D0412E" w:rsidRDefault="00644E3E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44E3E" w:rsidRPr="00D0412E" w:rsidRDefault="00644E3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44E3E" w:rsidRPr="00A10831" w:rsidRDefault="00644E3E" w:rsidP="001F6D9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0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  <w:p w:rsidR="00716D4F" w:rsidRPr="00A10831" w:rsidRDefault="00716D4F" w:rsidP="001F6D9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716D4F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716D4F" w:rsidRPr="00D0412E" w:rsidRDefault="00716D4F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16D4F" w:rsidRPr="00D0412E" w:rsidRDefault="00716D4F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716D4F" w:rsidRPr="00A10831" w:rsidRDefault="00387C2F" w:rsidP="003B1B6D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87C2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ส่วนเกินจากการเปลี่ยนแปลงสัดส่วนการถือหุ้นในเงินลงทุนภายใต้การควบคุมเดียวกัน</w:t>
            </w:r>
          </w:p>
        </w:tc>
      </w:tr>
      <w:tr w:rsidR="00ED7A1E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ED7A1E" w:rsidRPr="00D0412E" w:rsidRDefault="00716D4F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ED7A1E" w:rsidRPr="00D0412E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A10831" w:rsidRDefault="00ED7A1E" w:rsidP="001F6D94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08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  <w:p w:rsidR="00ED7A1E" w:rsidRPr="00A10831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44E3E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644E3E" w:rsidRPr="00D0412E" w:rsidRDefault="00716D4F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44E3E" w:rsidRPr="00D0412E" w:rsidRDefault="00644E3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644E3E" w:rsidRPr="00D0412E" w:rsidRDefault="00644E3E" w:rsidP="00644E3E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  <w:p w:rsidR="00644E3E" w:rsidRPr="00D0412E" w:rsidRDefault="00644E3E" w:rsidP="00F70B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D7A1E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ED7A1E" w:rsidRPr="00D0412E" w:rsidRDefault="00716D4F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ED7A1E" w:rsidRPr="00D0412E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D0412E" w:rsidRDefault="00ED7A1E" w:rsidP="00F70BC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35DFD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E35DFD" w:rsidRPr="00D0412E" w:rsidRDefault="00716D4F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E35DFD" w:rsidRPr="00D0412E" w:rsidRDefault="00E35DFD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35DFD" w:rsidRPr="00D0412E" w:rsidRDefault="00E35DFD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E35DFD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E35DFD" w:rsidRPr="00D0412E" w:rsidRDefault="00716D4F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E35DFD" w:rsidRPr="00D0412E" w:rsidRDefault="00E35DFD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35DFD" w:rsidRPr="00D0412E" w:rsidRDefault="00E35DFD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2928AE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2928AE" w:rsidRPr="00D0412E" w:rsidRDefault="00716D4F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:rsidR="002928AE" w:rsidRPr="00D0412E" w:rsidRDefault="002928AE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2928AE" w:rsidRPr="00D0412E" w:rsidRDefault="002928AE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D073BC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D073BC" w:rsidRPr="00D0412E" w:rsidRDefault="002928AE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16D4F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D073BC" w:rsidRPr="00D0412E" w:rsidRDefault="00D073BC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073BC" w:rsidRPr="00D0412E" w:rsidRDefault="00D073BC" w:rsidP="009D75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C77FDE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ED7A1E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ED7A1E" w:rsidRPr="00D0412E" w:rsidRDefault="00AC2E1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374C7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D7A1E" w:rsidRPr="00D0412E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D0412E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0321BA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ระยะยาว</w:t>
            </w: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AC2E1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C2E17" w:rsidRPr="00D0412E" w:rsidRDefault="00AC2E1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374C7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2E17" w:rsidRPr="00D0412E" w:rsidRDefault="00AC2E17" w:rsidP="00AC2E17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C2E1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C2E17" w:rsidRPr="00D0412E" w:rsidRDefault="00AC2E1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374C7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2E17" w:rsidRPr="00D0412E" w:rsidRDefault="00AC2E17" w:rsidP="00AC2E17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C2E1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C2E17" w:rsidRPr="00D0412E" w:rsidRDefault="00AC2E1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374C7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สิทธิการเช่า</w:t>
            </w:r>
          </w:p>
        </w:tc>
      </w:tr>
      <w:tr w:rsidR="00AC2E1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C2E17" w:rsidRPr="00D0412E" w:rsidRDefault="00AC2E1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C374C7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</w:t>
            </w:r>
            <w:r w:rsidR="00CA6322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ตัดบัญชี</w:t>
            </w:r>
          </w:p>
        </w:tc>
      </w:tr>
      <w:tr w:rsidR="00AC2E1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C2E17" w:rsidRPr="00D0412E" w:rsidRDefault="00AC2E1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C2E17" w:rsidRPr="00D0412E" w:rsidRDefault="00AC2E17" w:rsidP="00AC2E17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สินทรัพย์ไม่หมุนเวียนอื่น</w:t>
            </w:r>
          </w:p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C2E1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C2E17" w:rsidRPr="00D0412E" w:rsidRDefault="00392AAB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92FA6" w:rsidRPr="00D0412E" w:rsidRDefault="00B92FA6" w:rsidP="00B92FA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  <w:p w:rsidR="00AC2E17" w:rsidRPr="00D0412E" w:rsidRDefault="00AC2E1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D7A1E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ED7A1E" w:rsidRPr="00D0412E" w:rsidRDefault="00E13674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ED7A1E" w:rsidRPr="00D0412E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D7A1E" w:rsidRPr="00D0412E" w:rsidRDefault="00ED7A1E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B92FA6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B92FA6" w:rsidRPr="00D0412E" w:rsidRDefault="002928AE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B92FA6" w:rsidRPr="00D0412E" w:rsidRDefault="00B92FA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92FA6" w:rsidRPr="00D0412E" w:rsidRDefault="00B92FA6" w:rsidP="00B92FA6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เจ้าหนี้อื่น</w:t>
            </w:r>
          </w:p>
          <w:p w:rsidR="00B92FA6" w:rsidRPr="00D0412E" w:rsidRDefault="00B92FA6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C224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CC2247" w:rsidRPr="00D0412E" w:rsidRDefault="00CC224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C2247" w:rsidRPr="00D0412E" w:rsidRDefault="00CC224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C2247" w:rsidRPr="00D0412E" w:rsidRDefault="00CC2247" w:rsidP="00B92FA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หนี้สินหมุนเวียนอื่น</w:t>
            </w:r>
          </w:p>
        </w:tc>
      </w:tr>
      <w:tr w:rsidR="00B92FA6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B92FA6" w:rsidRPr="00D0412E" w:rsidRDefault="00B92FA6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92FA6" w:rsidRPr="00D0412E" w:rsidRDefault="00B92FA6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92FA6" w:rsidRPr="00D0412E" w:rsidRDefault="008D0EC9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76D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A56442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56442" w:rsidRPr="00D0412E" w:rsidRDefault="00A56442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A56442" w:rsidRPr="00D0412E" w:rsidRDefault="00A56442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56442" w:rsidRPr="00D0412E" w:rsidRDefault="00A56442" w:rsidP="00A56442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ทุนเรือนหุ้น</w:t>
            </w:r>
          </w:p>
          <w:p w:rsidR="00A56442" w:rsidRPr="00D0412E" w:rsidRDefault="00A56442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56442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56442" w:rsidRPr="00D0412E" w:rsidRDefault="00A56442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A56442" w:rsidRPr="00D0412E" w:rsidRDefault="00A56442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56442" w:rsidRPr="00D0412E" w:rsidRDefault="00A56442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A56442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56442" w:rsidRPr="00D0412E" w:rsidRDefault="00A56442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A56442" w:rsidRPr="00D0412E" w:rsidRDefault="00A56442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56442" w:rsidRPr="00D0412E" w:rsidRDefault="00CA6322" w:rsidP="00A56442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A56442" w:rsidRPr="00D0412E" w:rsidRDefault="00A56442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56442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56442" w:rsidRPr="00D0412E" w:rsidRDefault="00A56442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A56442" w:rsidRPr="00D0412E" w:rsidRDefault="00A56442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56442" w:rsidRPr="00D0412E" w:rsidRDefault="00A56442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</w:tc>
      </w:tr>
      <w:tr w:rsidR="00A56442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56442" w:rsidRPr="00D0412E" w:rsidRDefault="00A56442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A56442" w:rsidRPr="00D0412E" w:rsidRDefault="00A56442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56442" w:rsidRPr="00D0412E" w:rsidRDefault="00376DF6" w:rsidP="00A56442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</w:tr>
      <w:tr w:rsidR="00C44594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C44594" w:rsidRPr="00D0412E" w:rsidRDefault="00E13674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:rsidR="00C44594" w:rsidRPr="00D0412E" w:rsidRDefault="00C44594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C44594" w:rsidRPr="00D0412E" w:rsidRDefault="00E13674" w:rsidP="00A56442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ค่าใช้จ่ายในการบริหาร</w:t>
            </w:r>
          </w:p>
          <w:p w:rsidR="00E13674" w:rsidRPr="00D0412E" w:rsidRDefault="00E13674" w:rsidP="00A56442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E13674" w:rsidRPr="00D0412E" w:rsidRDefault="00E13674" w:rsidP="00A56442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13674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E13674" w:rsidRPr="00D0412E" w:rsidRDefault="00E13674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E13674" w:rsidRPr="00D0412E" w:rsidRDefault="00E13674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13674" w:rsidRPr="00D0412E" w:rsidRDefault="00E13674" w:rsidP="00A56442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C44594" w:rsidRPr="00D0412E" w:rsidTr="00CB15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C44594" w:rsidRPr="00D0412E" w:rsidRDefault="00C44594" w:rsidP="00CB1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:rsidR="00C44594" w:rsidRPr="00D0412E" w:rsidRDefault="00C44594" w:rsidP="00CB1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:rsidR="00C44594" w:rsidRPr="00D0412E" w:rsidRDefault="00C44594" w:rsidP="00CB15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C7C90" w:rsidRPr="00D0412E" w:rsidTr="003968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FC7C90" w:rsidRPr="00D0412E" w:rsidRDefault="00FC7C90" w:rsidP="00392A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FC7C90" w:rsidRPr="00D0412E" w:rsidRDefault="00FC7C90" w:rsidP="00392A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C7C90" w:rsidRPr="00D0412E" w:rsidRDefault="00FC7C90" w:rsidP="00392AAB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92AAB" w:rsidRPr="00D0412E" w:rsidTr="0039680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392AAB" w:rsidRPr="00D0412E" w:rsidRDefault="00E13674" w:rsidP="00392A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392AAB" w:rsidRPr="00D0412E" w:rsidRDefault="00392AAB" w:rsidP="00392AA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392AAB" w:rsidRPr="00D0412E" w:rsidRDefault="00392AAB" w:rsidP="00392AAB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ค่าใช้จ่ายผลประโยชน์</w:t>
            </w:r>
            <w:r w:rsidR="001D08D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</w:t>
            </w: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พนักงาน</w:t>
            </w:r>
          </w:p>
          <w:p w:rsidR="00392AAB" w:rsidRPr="00D0412E" w:rsidRDefault="00392AAB" w:rsidP="00392AA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D6249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AD6249" w:rsidRPr="00D0412E" w:rsidRDefault="00CC224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AD6249" w:rsidRPr="00D0412E" w:rsidRDefault="00AD6249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AD6249" w:rsidRPr="00D0412E" w:rsidRDefault="00AD6249" w:rsidP="00AD6249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  <w:p w:rsidR="00AD6249" w:rsidRPr="00D0412E" w:rsidRDefault="00AD6249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4855E7" w:rsidP="00F863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855E7" w:rsidRPr="00D0412E" w:rsidRDefault="004855E7" w:rsidP="00F8634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F8634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ต้นทุนทางการเงิน</w:t>
            </w: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4855E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AD624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E13674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33</w:t>
            </w:r>
          </w:p>
          <w:p w:rsidR="004855E7" w:rsidRPr="00D0412E" w:rsidRDefault="004855E7" w:rsidP="006872EA">
            <w:pPr>
              <w:rPr>
                <w:rFonts w:ascii="Angsana New" w:hAnsi="Angsana New"/>
              </w:rPr>
            </w:pPr>
          </w:p>
          <w:p w:rsidR="004855E7" w:rsidRPr="00D0412E" w:rsidRDefault="004855E7" w:rsidP="006872EA">
            <w:pPr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  <w:p w:rsidR="004855E7" w:rsidRPr="00D0412E" w:rsidRDefault="004855E7" w:rsidP="006872EA">
            <w:pPr>
              <w:rPr>
                <w:rFonts w:ascii="Angsana New" w:hAnsi="Angsana New"/>
                <w:highlight w:val="yellow"/>
              </w:rPr>
            </w:pPr>
          </w:p>
          <w:p w:rsidR="004855E7" w:rsidRPr="00D0412E" w:rsidRDefault="004855E7" w:rsidP="006872EA">
            <w:pPr>
              <w:rPr>
                <w:rFonts w:ascii="Angsana New" w:hAnsi="Angsana New"/>
                <w:highlight w:val="yellow"/>
              </w:rPr>
            </w:pPr>
          </w:p>
          <w:p w:rsidR="004855E7" w:rsidRPr="00D0412E" w:rsidRDefault="004855E7" w:rsidP="006872EA">
            <w:pPr>
              <w:rPr>
                <w:rFonts w:ascii="Angsana New" w:hAnsi="Angsana New"/>
                <w:highlight w:val="yellow"/>
              </w:rPr>
            </w:pPr>
          </w:p>
          <w:p w:rsidR="004855E7" w:rsidRPr="00D0412E" w:rsidRDefault="004855E7" w:rsidP="006872EA">
            <w:pPr>
              <w:rPr>
                <w:rFonts w:ascii="Angsana New" w:hAnsi="Angsana New"/>
                <w:highlight w:val="yellow"/>
              </w:rPr>
            </w:pPr>
          </w:p>
          <w:p w:rsidR="004855E7" w:rsidRPr="00D0412E" w:rsidRDefault="004855E7" w:rsidP="006872EA">
            <w:pPr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4855E7" w:rsidP="00061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4855E7" w:rsidP="006872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8B42FE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4855E7" w:rsidP="006872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357766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</w:t>
            </w:r>
            <w:r w:rsidR="00E7705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</w:t>
            </w: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กิจการที่ไม่เกี่ยวข้องกัน</w:t>
            </w: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4855E7" w:rsidP="006872E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E13674" w:rsidRPr="00D0412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rtl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4855E7" w:rsidRPr="00D04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2"/>
        </w:trPr>
        <w:tc>
          <w:tcPr>
            <w:tcW w:w="1278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4855E7" w:rsidRPr="00D0412E" w:rsidRDefault="004855E7" w:rsidP="001F6D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4855E7" w:rsidRPr="00D0412E" w:rsidRDefault="004855E7" w:rsidP="001F6D9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rtl/>
                <w:cs/>
              </w:rPr>
            </w:pPr>
          </w:p>
        </w:tc>
      </w:tr>
    </w:tbl>
    <w:p w:rsidR="004E44FE" w:rsidRPr="00D0412E" w:rsidRDefault="00C672EB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br w:type="page"/>
      </w:r>
      <w:r w:rsidR="004E44FE" w:rsidRPr="00D0412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</w:t>
      </w:r>
      <w:r w:rsidR="00AD6249" w:rsidRPr="00D0412E">
        <w:rPr>
          <w:rFonts w:ascii="Angsana New" w:hAnsi="Angsana New"/>
          <w:sz w:val="30"/>
          <w:szCs w:val="30"/>
          <w:cs/>
        </w:rPr>
        <w:t>นส่วนหนึ่งของงบการเงิน</w:t>
      </w:r>
      <w:r w:rsidR="004E44FE" w:rsidRPr="00D0412E">
        <w:rPr>
          <w:rFonts w:ascii="Angsana New" w:hAnsi="Angsana New"/>
          <w:sz w:val="30"/>
          <w:szCs w:val="30"/>
          <w:cs/>
        </w:rPr>
        <w:t>นี้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:rsidR="004E44FE" w:rsidRPr="00D0412E" w:rsidRDefault="00AD6249" w:rsidP="00ED5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งบการเงิน</w:t>
      </w:r>
      <w:r w:rsidR="004E44FE" w:rsidRPr="00D0412E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E0631F" w:rsidRPr="00D0412E">
        <w:rPr>
          <w:rFonts w:ascii="Angsana New" w:hAnsi="Angsana New"/>
          <w:sz w:val="30"/>
          <w:szCs w:val="30"/>
          <w:cs/>
        </w:rPr>
        <w:t>คณะ</w:t>
      </w:r>
      <w:r w:rsidR="00FC1632" w:rsidRPr="00D0412E">
        <w:rPr>
          <w:rFonts w:ascii="Angsana New" w:hAnsi="Angsana New"/>
          <w:sz w:val="30"/>
          <w:szCs w:val="30"/>
          <w:cs/>
        </w:rPr>
        <w:t xml:space="preserve">กรรมการเมื่อวันที่ </w:t>
      </w:r>
      <w:r w:rsidR="00D13AA2">
        <w:rPr>
          <w:rFonts w:ascii="Angsana New" w:hAnsi="Angsana New"/>
          <w:sz w:val="30"/>
          <w:szCs w:val="30"/>
        </w:rPr>
        <w:t xml:space="preserve">28 </w:t>
      </w:r>
      <w:r w:rsidR="00D13AA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13AA2">
        <w:rPr>
          <w:rFonts w:ascii="Angsana New" w:hAnsi="Angsana New"/>
          <w:sz w:val="30"/>
          <w:szCs w:val="30"/>
        </w:rPr>
        <w:t>2561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>1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Pr="00D0412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  <w:cs/>
        </w:rPr>
      </w:pPr>
    </w:p>
    <w:p w:rsidR="00A17582" w:rsidRPr="00D0412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B0502B" w:rsidRPr="00D0412E">
        <w:rPr>
          <w:rFonts w:ascii="Angsana New" w:hAnsi="Angsana New"/>
          <w:sz w:val="30"/>
          <w:szCs w:val="30"/>
          <w:cs/>
        </w:rPr>
        <w:t>บูติคนิวซิตี้</w:t>
      </w:r>
      <w:proofErr w:type="spellEnd"/>
      <w:r w:rsidRPr="00D0412E">
        <w:rPr>
          <w:rFonts w:ascii="Angsana New" w:hAnsi="Angsana New"/>
          <w:sz w:val="30"/>
          <w:szCs w:val="30"/>
          <w:cs/>
        </w:rPr>
        <w:t xml:space="preserve"> จำกัด (มหาชน)  </w:t>
      </w:r>
      <w:r w:rsidRPr="00D0412E">
        <w:rPr>
          <w:rFonts w:ascii="Angsana New" w:hAnsi="Angsana New"/>
          <w:sz w:val="30"/>
          <w:szCs w:val="30"/>
        </w:rPr>
        <w:t>“</w:t>
      </w:r>
      <w:r w:rsidRPr="00D0412E">
        <w:rPr>
          <w:rFonts w:ascii="Angsana New" w:hAnsi="Angsana New"/>
          <w:sz w:val="30"/>
          <w:szCs w:val="30"/>
          <w:cs/>
        </w:rPr>
        <w:t>บริษัท</w:t>
      </w:r>
      <w:r w:rsidRPr="00D0412E">
        <w:rPr>
          <w:rFonts w:ascii="Angsana New" w:hAnsi="Angsana New"/>
          <w:sz w:val="30"/>
          <w:szCs w:val="30"/>
        </w:rPr>
        <w:t>”</w:t>
      </w:r>
      <w:r w:rsidRPr="00D0412E">
        <w:rPr>
          <w:rFonts w:ascii="Angsana New" w:hAnsi="Angsana New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pacing w:val="-20"/>
          <w:sz w:val="30"/>
          <w:szCs w:val="30"/>
          <w:cs/>
        </w:rPr>
        <w:t>เป็นนิติบุคคลที่จัดตั้งขึ้นในประเทศไทย และที่อยู่</w:t>
      </w:r>
      <w:r w:rsidRPr="00D0412E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="00B0502B" w:rsidRPr="00D0412E">
        <w:rPr>
          <w:rFonts w:ascii="Angsana New" w:hAnsi="Angsana New"/>
          <w:sz w:val="30"/>
          <w:szCs w:val="30"/>
        </w:rPr>
        <w:t>1112/53-75</w:t>
      </w:r>
      <w:r w:rsidR="00641ED7" w:rsidRPr="00D0412E">
        <w:rPr>
          <w:rFonts w:ascii="Angsana New" w:hAnsi="Angsana New"/>
          <w:sz w:val="30"/>
          <w:szCs w:val="30"/>
        </w:rPr>
        <w:t xml:space="preserve"> </w:t>
      </w:r>
      <w:r w:rsidR="00B0502B" w:rsidRPr="00D0412E">
        <w:rPr>
          <w:rFonts w:ascii="Angsana New" w:hAnsi="Angsana New"/>
          <w:sz w:val="30"/>
          <w:szCs w:val="30"/>
          <w:cs/>
        </w:rPr>
        <w:t xml:space="preserve">ซอยสุขุมวิท </w:t>
      </w:r>
      <w:r w:rsidR="00B0502B" w:rsidRPr="00D0412E">
        <w:rPr>
          <w:rFonts w:ascii="Angsana New" w:hAnsi="Angsana New"/>
          <w:sz w:val="30"/>
          <w:szCs w:val="30"/>
        </w:rPr>
        <w:t>48 (</w:t>
      </w:r>
      <w:proofErr w:type="spellStart"/>
      <w:r w:rsidR="00B0502B" w:rsidRPr="00D0412E">
        <w:rPr>
          <w:rFonts w:ascii="Angsana New" w:hAnsi="Angsana New"/>
          <w:sz w:val="30"/>
          <w:szCs w:val="30"/>
          <w:cs/>
        </w:rPr>
        <w:t>ปิ</w:t>
      </w:r>
      <w:proofErr w:type="spellEnd"/>
      <w:r w:rsidR="00B0502B" w:rsidRPr="00D0412E">
        <w:rPr>
          <w:rFonts w:ascii="Angsana New" w:hAnsi="Angsana New"/>
          <w:sz w:val="30"/>
          <w:szCs w:val="30"/>
          <w:cs/>
        </w:rPr>
        <w:t>ยะ</w:t>
      </w:r>
      <w:proofErr w:type="spellStart"/>
      <w:r w:rsidR="00B0502B" w:rsidRPr="00D0412E">
        <w:rPr>
          <w:rFonts w:ascii="Angsana New" w:hAnsi="Angsana New"/>
          <w:sz w:val="30"/>
          <w:szCs w:val="30"/>
          <w:cs/>
        </w:rPr>
        <w:t>วัชร</w:t>
      </w:r>
      <w:proofErr w:type="spellEnd"/>
      <w:r w:rsidR="00B0502B" w:rsidRPr="00D0412E">
        <w:rPr>
          <w:rFonts w:ascii="Angsana New" w:hAnsi="Angsana New"/>
          <w:sz w:val="30"/>
          <w:szCs w:val="30"/>
        </w:rPr>
        <w:t>)</w:t>
      </w:r>
      <w:r w:rsidR="00641ED7" w:rsidRPr="00D0412E">
        <w:rPr>
          <w:rFonts w:ascii="Angsana New" w:hAnsi="Angsana New"/>
          <w:sz w:val="30"/>
          <w:szCs w:val="30"/>
        </w:rPr>
        <w:t xml:space="preserve"> </w:t>
      </w:r>
      <w:r w:rsidR="00B0502B" w:rsidRPr="00D0412E">
        <w:rPr>
          <w:rFonts w:ascii="Angsana New" w:hAnsi="Angsana New"/>
          <w:sz w:val="30"/>
          <w:szCs w:val="30"/>
          <w:cs/>
        </w:rPr>
        <w:t>ถนนสุขุมวิท</w:t>
      </w:r>
      <w:r w:rsidR="00641ED7" w:rsidRPr="00D0412E">
        <w:rPr>
          <w:rFonts w:ascii="Angsana New" w:hAnsi="Angsana New"/>
          <w:sz w:val="30"/>
          <w:szCs w:val="30"/>
        </w:rPr>
        <w:t xml:space="preserve"> </w:t>
      </w:r>
      <w:r w:rsidR="00B0502B" w:rsidRPr="00D0412E">
        <w:rPr>
          <w:rFonts w:ascii="Angsana New" w:hAnsi="Angsana New"/>
          <w:sz w:val="30"/>
          <w:szCs w:val="30"/>
          <w:cs/>
        </w:rPr>
        <w:t>แขวงพระโขนง เขตคลองเตย</w:t>
      </w:r>
      <w:r w:rsidR="00641ED7" w:rsidRPr="00D0412E">
        <w:rPr>
          <w:rFonts w:ascii="Angsana New" w:hAnsi="Angsana New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กรุงเทพมหานคร ประเทศไทย</w:t>
      </w:r>
    </w:p>
    <w:p w:rsidR="00A17582" w:rsidRPr="00D0412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Angsana New" w:hAnsi="Angsana New"/>
          <w:sz w:val="30"/>
          <w:szCs w:val="30"/>
        </w:rPr>
      </w:pPr>
    </w:p>
    <w:p w:rsidR="00A17582" w:rsidRPr="00D0412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บริษัทจดทะเบีย</w:t>
      </w:r>
      <w:r w:rsidR="00965CF9" w:rsidRPr="00D0412E">
        <w:rPr>
          <w:rFonts w:ascii="Angsana New" w:hAnsi="Angsana New"/>
          <w:sz w:val="30"/>
          <w:szCs w:val="30"/>
          <w:cs/>
        </w:rPr>
        <w:t>นกับตลาดหลักทรัพย์แห่งประเทศไทย</w:t>
      </w:r>
      <w:r w:rsidR="00D8113F" w:rsidRPr="00D0412E">
        <w:rPr>
          <w:rFonts w:ascii="Angsana New" w:hAnsi="Angsana New"/>
          <w:sz w:val="30"/>
          <w:szCs w:val="30"/>
          <w:cs/>
        </w:rPr>
        <w:t>เมื่อเดือนพฤศจิกายน</w:t>
      </w:r>
      <w:r w:rsidRPr="00D0412E">
        <w:rPr>
          <w:rFonts w:ascii="Angsana New" w:hAnsi="Angsana New"/>
          <w:sz w:val="30"/>
          <w:szCs w:val="30"/>
          <w:cs/>
        </w:rPr>
        <w:t xml:space="preserve"> </w:t>
      </w:r>
      <w:r w:rsidR="00D8113F" w:rsidRPr="00D0412E">
        <w:rPr>
          <w:rFonts w:ascii="Angsana New" w:hAnsi="Angsana New"/>
          <w:sz w:val="30"/>
          <w:szCs w:val="30"/>
        </w:rPr>
        <w:t>2530</w:t>
      </w:r>
      <w:r w:rsidRPr="00D0412E">
        <w:rPr>
          <w:rFonts w:ascii="Angsana New" w:hAnsi="Angsana New"/>
          <w:sz w:val="30"/>
          <w:szCs w:val="30"/>
        </w:rPr>
        <w:t xml:space="preserve"> </w:t>
      </w:r>
    </w:p>
    <w:p w:rsidR="00A17582" w:rsidRPr="00D0412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</w:p>
    <w:p w:rsidR="00A17582" w:rsidRPr="00D0412E" w:rsidRDefault="00A17582" w:rsidP="00A17582">
      <w:pPr>
        <w:pStyle w:val="block"/>
        <w:spacing w:after="0" w:line="240" w:lineRule="auto"/>
        <w:ind w:left="540" w:right="-29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ผู้</w:t>
      </w:r>
      <w:r w:rsidR="00092A12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ถือหุ้นรายใหญ่</w:t>
      </w:r>
      <w:r w:rsidR="00AD7713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ในระหว่างปี</w:t>
      </w:r>
      <w:r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ได้แก่ </w:t>
      </w:r>
      <w:proofErr w:type="spellStart"/>
      <w:r w:rsidR="00D00302" w:rsidRPr="00D0412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กลุ่ม</w:t>
      </w:r>
      <w:r w:rsidR="00D8113F" w:rsidRPr="00D0412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ปวโรฬา</w:t>
      </w:r>
      <w:proofErr w:type="spellEnd"/>
      <w:r w:rsidR="00D8113F" w:rsidRPr="00D0412E">
        <w:rPr>
          <w:rFonts w:ascii="Angsana New" w:hAnsi="Angsana New" w:cs="Angsana New"/>
          <w:spacing w:val="-4"/>
          <w:sz w:val="30"/>
          <w:szCs w:val="30"/>
          <w:cs/>
          <w:lang w:val="en-US" w:bidi="th-TH"/>
        </w:rPr>
        <w:t>รวิทยา</w:t>
      </w:r>
      <w:r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D00302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ซึ่ง</w:t>
      </w:r>
      <w:r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</w:t>
      </w:r>
      <w:r w:rsidR="00D00302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รวมประมาณ</w:t>
      </w:r>
      <w:r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ร้อยละ</w:t>
      </w:r>
      <w:r w:rsidRPr="00D0412E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A4653A" w:rsidRPr="00D0412E">
        <w:rPr>
          <w:rFonts w:ascii="Angsana New" w:hAnsi="Angsana New" w:cs="Angsana New"/>
          <w:sz w:val="30"/>
          <w:szCs w:val="30"/>
          <w:cs/>
          <w:lang w:bidi="th-TH"/>
        </w:rPr>
        <w:t>5</w:t>
      </w:r>
      <w:r w:rsidR="00A4653A" w:rsidRPr="00D0412E">
        <w:rPr>
          <w:rFonts w:ascii="Angsana New" w:hAnsi="Angsana New" w:cs="Angsana New"/>
          <w:sz w:val="30"/>
          <w:szCs w:val="30"/>
          <w:lang w:val="en-US" w:bidi="th-TH"/>
        </w:rPr>
        <w:t>3</w:t>
      </w:r>
    </w:p>
    <w:p w:rsidR="00A17582" w:rsidRPr="00D0412E" w:rsidRDefault="00A17582" w:rsidP="00A17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4F2E71" w:rsidRPr="00D0412E" w:rsidRDefault="00A17582" w:rsidP="00D00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pacing w:val="4"/>
          <w:sz w:val="30"/>
          <w:szCs w:val="30"/>
          <w:cs/>
        </w:rPr>
        <w:t>บริษัทดำเนินธุรกิจหลักเกี่ยวกับ</w:t>
      </w:r>
      <w:r w:rsidR="00D00302" w:rsidRPr="00D0412E">
        <w:rPr>
          <w:rFonts w:ascii="Angsana New" w:hAnsi="Angsana New"/>
          <w:spacing w:val="4"/>
          <w:sz w:val="30"/>
          <w:szCs w:val="30"/>
          <w:cs/>
        </w:rPr>
        <w:t>การซื้อมา</w:t>
      </w:r>
      <w:r w:rsidR="002120C0" w:rsidRPr="00D0412E">
        <w:rPr>
          <w:rFonts w:ascii="Angsana New" w:hAnsi="Angsana New"/>
          <w:spacing w:val="4"/>
          <w:sz w:val="30"/>
          <w:szCs w:val="30"/>
          <w:cs/>
        </w:rPr>
        <w:t>ขายไป</w:t>
      </w:r>
      <w:r w:rsidR="00D00302" w:rsidRPr="00D0412E">
        <w:rPr>
          <w:rFonts w:ascii="Angsana New" w:hAnsi="Angsana New"/>
          <w:spacing w:val="4"/>
          <w:sz w:val="30"/>
          <w:szCs w:val="30"/>
          <w:cs/>
        </w:rPr>
        <w:t>เสื้อผ้าสำเร็จรูป</w:t>
      </w:r>
      <w:r w:rsidR="006D1C03" w:rsidRPr="00D0412E">
        <w:rPr>
          <w:rFonts w:ascii="Angsana New" w:hAnsi="Angsana New"/>
          <w:spacing w:val="4"/>
          <w:sz w:val="30"/>
          <w:szCs w:val="30"/>
        </w:rPr>
        <w:t xml:space="preserve"> </w:t>
      </w:r>
      <w:r w:rsidR="00DE189E" w:rsidRPr="00D0412E">
        <w:rPr>
          <w:rFonts w:ascii="Angsana New" w:hAnsi="Angsana New"/>
          <w:spacing w:val="2"/>
          <w:sz w:val="30"/>
          <w:szCs w:val="30"/>
          <w:cs/>
        </w:rPr>
        <w:t>รายละเอียดของ</w:t>
      </w:r>
      <w:r w:rsidR="00B35541" w:rsidRPr="00D0412E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DE189E" w:rsidRPr="00D0412E">
        <w:rPr>
          <w:rFonts w:ascii="Angsana New" w:hAnsi="Angsana New"/>
          <w:spacing w:val="2"/>
          <w:sz w:val="30"/>
          <w:szCs w:val="30"/>
          <w:cs/>
        </w:rPr>
        <w:t>ร่วม</w:t>
      </w:r>
      <w:r w:rsidR="009D701A" w:rsidRPr="00D0412E">
        <w:rPr>
          <w:rFonts w:ascii="Angsana New" w:hAnsi="Angsana New"/>
          <w:spacing w:val="2"/>
          <w:sz w:val="30"/>
          <w:szCs w:val="30"/>
        </w:rPr>
        <w:t xml:space="preserve"> </w:t>
      </w:r>
      <w:r w:rsidRPr="00D0412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981459">
        <w:rPr>
          <w:rFonts w:ascii="Angsana New" w:hAnsi="Angsana New"/>
          <w:spacing w:val="2"/>
          <w:sz w:val="30"/>
          <w:szCs w:val="30"/>
        </w:rPr>
        <w:t>31</w:t>
      </w:r>
      <w:r w:rsidRPr="00D0412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D6249" w:rsidRPr="00D0412E">
        <w:rPr>
          <w:rFonts w:ascii="Angsana New" w:hAnsi="Angsana New"/>
          <w:spacing w:val="2"/>
          <w:sz w:val="30"/>
          <w:szCs w:val="30"/>
          <w:cs/>
        </w:rPr>
        <w:t>ธันวาคม</w:t>
      </w:r>
      <w:r w:rsidRPr="00D0412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81459">
        <w:rPr>
          <w:rFonts w:ascii="Angsana New" w:hAnsi="Angsana New"/>
          <w:spacing w:val="2"/>
          <w:sz w:val="30"/>
          <w:szCs w:val="30"/>
        </w:rPr>
        <w:t>2560</w:t>
      </w:r>
      <w:r w:rsidR="00B22DEF" w:rsidRPr="00D0412E">
        <w:rPr>
          <w:rFonts w:ascii="Angsana New" w:hAnsi="Angsana New"/>
          <w:spacing w:val="2"/>
          <w:sz w:val="30"/>
          <w:szCs w:val="30"/>
        </w:rPr>
        <w:t xml:space="preserve"> </w:t>
      </w:r>
      <w:r w:rsidRPr="00D0412E">
        <w:rPr>
          <w:rFonts w:ascii="Angsana New" w:hAnsi="Angsana New"/>
          <w:spacing w:val="2"/>
          <w:sz w:val="30"/>
          <w:szCs w:val="30"/>
          <w:cs/>
        </w:rPr>
        <w:t>และ</w:t>
      </w:r>
      <w:r w:rsidR="00AD6249" w:rsidRPr="00D0412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81459">
        <w:rPr>
          <w:rFonts w:ascii="Angsana New" w:hAnsi="Angsana New"/>
          <w:spacing w:val="2"/>
          <w:sz w:val="30"/>
          <w:szCs w:val="30"/>
        </w:rPr>
        <w:t>2559</w:t>
      </w:r>
      <w:r w:rsidRPr="00D0412E">
        <w:rPr>
          <w:rFonts w:ascii="Angsana New" w:hAnsi="Angsana New"/>
          <w:spacing w:val="2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E43E35" w:rsidRPr="00D0412E">
        <w:rPr>
          <w:rFonts w:ascii="Angsana New" w:hAnsi="Angsana New"/>
          <w:sz w:val="30"/>
          <w:szCs w:val="30"/>
        </w:rPr>
        <w:t>11</w:t>
      </w:r>
      <w:r w:rsidR="00B35541" w:rsidRPr="00D0412E">
        <w:rPr>
          <w:rFonts w:ascii="Angsana New" w:hAnsi="Angsana New"/>
          <w:sz w:val="30"/>
          <w:szCs w:val="30"/>
        </w:rPr>
        <w:t xml:space="preserve"> 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p w:rsidR="004E44FE" w:rsidRPr="00D0412E" w:rsidRDefault="004E44FE" w:rsidP="004E44FE">
      <w:pPr>
        <w:pStyle w:val="Heading8"/>
        <w:tabs>
          <w:tab w:val="left" w:pos="540"/>
        </w:tabs>
        <w:spacing w:line="240" w:lineRule="auto"/>
        <w:ind w:right="-25"/>
        <w:rPr>
          <w:rFonts w:ascii="Angsana New" w:hAnsi="Angsana New" w:cs="Angsana New"/>
          <w:sz w:val="30"/>
          <w:szCs w:val="30"/>
          <w:cs/>
          <w:lang w:val="th-TH"/>
        </w:rPr>
      </w:pPr>
      <w:r w:rsidRPr="00D0412E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D0412E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:rsidR="004E44FE" w:rsidRPr="00E53CF5" w:rsidRDefault="004E44FE" w:rsidP="00EC33D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53CF5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80B84" w:rsidRPr="00D0412E" w:rsidRDefault="00D80B84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pacing w:val="8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7506E1" w:rsidRPr="00D0412E">
        <w:rPr>
          <w:rFonts w:ascii="Angsana New" w:hAnsi="Angsana New"/>
          <w:spacing w:val="8"/>
          <w:sz w:val="30"/>
          <w:szCs w:val="30"/>
        </w:rPr>
        <w:t xml:space="preserve">  </w:t>
      </w:r>
      <w:r w:rsidRPr="00D0412E">
        <w:rPr>
          <w:rFonts w:ascii="Angsana New" w:hAnsi="Angsana New"/>
          <w:spacing w:val="8"/>
          <w:sz w:val="30"/>
          <w:szCs w:val="30"/>
          <w:cs/>
        </w:rPr>
        <w:t>โดย</w:t>
      </w:r>
      <w:r w:rsidRPr="00D0412E">
        <w:rPr>
          <w:rFonts w:ascii="Angsana New" w:hAnsi="Angsana New"/>
          <w:sz w:val="30"/>
          <w:szCs w:val="30"/>
          <w:cs/>
        </w:rPr>
        <w:t>สภาวิชาชีพบัญชีฯ (</w:t>
      </w:r>
      <w:r w:rsidRPr="00D0412E">
        <w:rPr>
          <w:rFonts w:ascii="Angsana New" w:hAnsi="Angsana New"/>
          <w:sz w:val="30"/>
          <w:szCs w:val="30"/>
        </w:rPr>
        <w:t>“</w:t>
      </w:r>
      <w:r w:rsidRPr="00D0412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D0412E">
        <w:rPr>
          <w:rFonts w:ascii="Angsana New" w:hAnsi="Angsana New"/>
          <w:sz w:val="30"/>
          <w:szCs w:val="30"/>
        </w:rPr>
        <w:t>”</w:t>
      </w:r>
      <w:r w:rsidRPr="00D0412E">
        <w:rPr>
          <w:rFonts w:ascii="Angsana New" w:hAnsi="Angsana New"/>
          <w:sz w:val="30"/>
          <w:szCs w:val="30"/>
          <w:cs/>
        </w:rPr>
        <w:t>) กฎระเบียบและประกาศคณะกรรมการกำกับหลักทรัพย์และ</w:t>
      </w:r>
      <w:r w:rsidR="007506E1" w:rsidRPr="00D0412E">
        <w:rPr>
          <w:rFonts w:ascii="Angsana New" w:hAnsi="Angsana New"/>
          <w:sz w:val="30"/>
          <w:szCs w:val="30"/>
        </w:rPr>
        <w:t xml:space="preserve">          </w:t>
      </w:r>
      <w:r w:rsidRPr="00D0412E">
        <w:rPr>
          <w:rFonts w:ascii="Angsana New" w:hAnsi="Angsana New"/>
          <w:sz w:val="30"/>
          <w:szCs w:val="30"/>
          <w:cs/>
        </w:rPr>
        <w:t xml:space="preserve">ตลาดหลักทรัพย์ที่เกี่ยวข้อง  </w:t>
      </w:r>
    </w:p>
    <w:p w:rsidR="00D80B84" w:rsidRPr="00D0412E" w:rsidRDefault="00D80B84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9680A" w:rsidRPr="00D0412E" w:rsidRDefault="0039680A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30"/>
          <w:szCs w:val="30"/>
          <w:cs/>
        </w:rPr>
      </w:pPr>
      <w:r w:rsidRPr="00D0412E">
        <w:rPr>
          <w:rFonts w:ascii="Angsana New" w:hAnsi="Angsana New"/>
          <w:spacing w:val="8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D0412E">
        <w:rPr>
          <w:rFonts w:ascii="Angsana New" w:hAnsi="Angsana New"/>
          <w:spacing w:val="8"/>
          <w:sz w:val="30"/>
          <w:szCs w:val="30"/>
        </w:rPr>
        <w:t xml:space="preserve"> </w:t>
      </w:r>
      <w:r w:rsidRPr="00D0412E">
        <w:rPr>
          <w:rFonts w:ascii="Angsana New" w:hAnsi="Angsana New"/>
          <w:spacing w:val="8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="00FD47A6" w:rsidRPr="00D0412E">
        <w:rPr>
          <w:rFonts w:ascii="Angsana New" w:hAnsi="Angsana New"/>
          <w:spacing w:val="8"/>
          <w:sz w:val="30"/>
          <w:szCs w:val="30"/>
          <w:rtl/>
          <w:cs/>
        </w:rPr>
        <w:t>1</w:t>
      </w:r>
      <w:r w:rsidRPr="00D0412E">
        <w:rPr>
          <w:rFonts w:ascii="Angsana New" w:hAnsi="Angsana New"/>
          <w:spacing w:val="8"/>
          <w:sz w:val="30"/>
          <w:szCs w:val="30"/>
          <w:rtl/>
          <w:cs/>
        </w:rPr>
        <w:t xml:space="preserve"> </w:t>
      </w:r>
      <w:r w:rsidRPr="00D0412E">
        <w:rPr>
          <w:rFonts w:ascii="Angsana New" w:hAnsi="Angsana New"/>
          <w:spacing w:val="8"/>
          <w:sz w:val="30"/>
          <w:szCs w:val="30"/>
        </w:rPr>
        <w:t xml:space="preserve"> </w:t>
      </w:r>
      <w:r w:rsidRPr="00D0412E">
        <w:rPr>
          <w:rFonts w:ascii="Angsana New" w:hAnsi="Angsana New"/>
          <w:spacing w:val="8"/>
          <w:sz w:val="30"/>
          <w:szCs w:val="30"/>
          <w:cs/>
        </w:rPr>
        <w:t xml:space="preserve">มกราคม </w:t>
      </w:r>
      <w:r w:rsidRPr="00D0412E">
        <w:rPr>
          <w:rFonts w:ascii="Angsana New" w:hAnsi="Angsana New"/>
          <w:spacing w:val="8"/>
          <w:sz w:val="30"/>
          <w:szCs w:val="30"/>
          <w:rtl/>
          <w:cs/>
        </w:rPr>
        <w:t>25</w:t>
      </w:r>
      <w:r w:rsidR="001C3094">
        <w:rPr>
          <w:rFonts w:ascii="Angsana New" w:hAnsi="Angsana New" w:hint="cs"/>
          <w:spacing w:val="8"/>
          <w:sz w:val="30"/>
          <w:szCs w:val="30"/>
          <w:cs/>
        </w:rPr>
        <w:t>6</w:t>
      </w:r>
      <w:r w:rsidR="001C3094">
        <w:rPr>
          <w:rFonts w:ascii="Angsana New" w:hAnsi="Angsana New"/>
          <w:spacing w:val="8"/>
          <w:sz w:val="30"/>
          <w:szCs w:val="30"/>
        </w:rPr>
        <w:t>0</w:t>
      </w:r>
      <w:r w:rsidRPr="00D0412E">
        <w:rPr>
          <w:rFonts w:ascii="Angsana New" w:hAnsi="Angsana New"/>
          <w:spacing w:val="8"/>
          <w:sz w:val="30"/>
          <w:szCs w:val="30"/>
        </w:rPr>
        <w:t xml:space="preserve"> </w:t>
      </w:r>
      <w:r w:rsidRPr="00D0412E">
        <w:rPr>
          <w:rFonts w:ascii="Angsana New" w:hAnsi="Angsana New"/>
          <w:spacing w:val="8"/>
          <w:sz w:val="30"/>
          <w:szCs w:val="30"/>
          <w:cs/>
        </w:rPr>
        <w:t>ในเบื้องต้นการปฏิบัติตามมาตรฐานการรายงานทางการเงินที่ออกและปรับปรุงใหม่นั้น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มีผลให้เกิดการเปลี่ยนแปลงนโยบายการบัญชีของบริษัทในบางเรื่อง</w:t>
      </w:r>
      <w:r w:rsidR="00B30CEA" w:rsidRPr="00D0412E">
        <w:rPr>
          <w:rFonts w:ascii="Angsana New" w:hAnsi="Angsana New"/>
          <w:spacing w:val="8"/>
          <w:sz w:val="30"/>
          <w:szCs w:val="30"/>
        </w:rPr>
        <w:t xml:space="preserve"> </w:t>
      </w:r>
      <w:r w:rsidR="00B30CEA" w:rsidRPr="00D0412E">
        <w:rPr>
          <w:rFonts w:ascii="Angsana New" w:hAnsi="Angsana New"/>
          <w:spacing w:val="8"/>
          <w:sz w:val="30"/>
          <w:szCs w:val="30"/>
          <w:cs/>
        </w:rPr>
        <w:t>การเปลี่ยนแปลงนี้ไม่มีผลกระ</w:t>
      </w:r>
      <w:r w:rsidR="001C3094">
        <w:rPr>
          <w:rFonts w:ascii="Angsana New" w:hAnsi="Angsana New"/>
          <w:spacing w:val="8"/>
          <w:sz w:val="30"/>
          <w:szCs w:val="30"/>
          <w:cs/>
        </w:rPr>
        <w:t>ทบอย่างเป็นสาระสำคัญต่องบการเงิ</w:t>
      </w:r>
      <w:r w:rsidR="001C3094">
        <w:rPr>
          <w:rFonts w:ascii="Angsana New" w:hAnsi="Angsana New" w:hint="cs"/>
          <w:spacing w:val="8"/>
          <w:sz w:val="30"/>
          <w:szCs w:val="30"/>
          <w:cs/>
        </w:rPr>
        <w:t>น</w:t>
      </w:r>
    </w:p>
    <w:p w:rsidR="00DA35D1" w:rsidRPr="00D0412E" w:rsidRDefault="00DA35D1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24"/>
          <w:szCs w:val="24"/>
        </w:rPr>
      </w:pPr>
    </w:p>
    <w:p w:rsidR="00DC346A" w:rsidRPr="00D0412E" w:rsidRDefault="00DC346A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24"/>
          <w:szCs w:val="24"/>
        </w:rPr>
      </w:pPr>
    </w:p>
    <w:p w:rsidR="00DC346A" w:rsidRPr="00D0412E" w:rsidRDefault="00DC346A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24"/>
          <w:szCs w:val="24"/>
        </w:rPr>
      </w:pPr>
    </w:p>
    <w:p w:rsidR="00DC346A" w:rsidRPr="00D0412E" w:rsidRDefault="00DC346A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24"/>
          <w:szCs w:val="24"/>
        </w:rPr>
      </w:pPr>
    </w:p>
    <w:p w:rsidR="0039680A" w:rsidRPr="00D0412E" w:rsidRDefault="0039680A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D80B84" w:rsidRPr="00B33B04" w:rsidRDefault="00B30CEA" w:rsidP="00D80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3B04">
        <w:rPr>
          <w:rFonts w:ascii="Angsana New" w:hAnsi="Angsana New"/>
          <w:sz w:val="30"/>
          <w:szCs w:val="30"/>
          <w:cs/>
        </w:rPr>
        <w:lastRenderedPageBreak/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สภาวิชาชีพบัญชีได้ออกและปรับปรุงมาตรฐานการรายงานทางการเงินฉบับอื่นๆ ซึ่งมีผลบังคับสำหรับรอบระยะเวลาบัญชีที่เริ่มในหรือหลังวันที่ </w:t>
      </w:r>
      <w:r w:rsidR="001C3094" w:rsidRPr="00B33B04">
        <w:rPr>
          <w:rFonts w:ascii="Angsana New" w:hAnsi="Angsana New" w:hint="cs"/>
          <w:sz w:val="30"/>
          <w:szCs w:val="30"/>
          <w:cs/>
        </w:rPr>
        <w:t>1</w:t>
      </w:r>
      <w:r w:rsidR="004F33E1">
        <w:rPr>
          <w:rFonts w:ascii="Angsana New" w:hAnsi="Angsana New"/>
          <w:sz w:val="30"/>
          <w:szCs w:val="30"/>
          <w:cs/>
        </w:rPr>
        <w:t xml:space="preserve"> มกราคม </w:t>
      </w:r>
      <w:r w:rsidR="004F33E1">
        <w:rPr>
          <w:rFonts w:ascii="Angsana New" w:hAnsi="Angsana New"/>
          <w:sz w:val="30"/>
          <w:szCs w:val="30"/>
        </w:rPr>
        <w:t>25</w:t>
      </w:r>
      <w:r w:rsidR="009A7B47" w:rsidRPr="00B33B04">
        <w:rPr>
          <w:rFonts w:ascii="Angsana New" w:hAnsi="Angsana New"/>
          <w:sz w:val="30"/>
          <w:szCs w:val="30"/>
        </w:rPr>
        <w:t>6</w:t>
      </w:r>
      <w:r w:rsidR="001C3094" w:rsidRPr="00B33B04">
        <w:rPr>
          <w:rFonts w:ascii="Angsana New" w:hAnsi="Angsana New" w:hint="cs"/>
          <w:sz w:val="30"/>
          <w:szCs w:val="30"/>
          <w:cs/>
        </w:rPr>
        <w:t>1</w:t>
      </w:r>
      <w:r w:rsidRPr="00B33B04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</w:t>
      </w:r>
      <w:r w:rsidR="00BA2B34" w:rsidRPr="00B33B04">
        <w:rPr>
          <w:rFonts w:ascii="Angsana New" w:hAnsi="Angsana New"/>
          <w:sz w:val="30"/>
          <w:szCs w:val="30"/>
          <w:cs/>
        </w:rPr>
        <w:t xml:space="preserve">ใช้สำหรับการจัดทำงบการเงินนี้ </w:t>
      </w:r>
      <w:r w:rsidR="00F86C7C" w:rsidRPr="00B33B04">
        <w:rPr>
          <w:rFonts w:ascii="Angsana New" w:hAnsi="Angsana New" w:hint="cs"/>
          <w:sz w:val="30"/>
          <w:szCs w:val="30"/>
          <w:cs/>
        </w:rPr>
        <w:t>บริษัทได้ประ</w:t>
      </w:r>
      <w:r w:rsidR="000D2B28">
        <w:rPr>
          <w:rFonts w:ascii="Angsana New" w:hAnsi="Angsana New" w:hint="cs"/>
          <w:sz w:val="30"/>
          <w:szCs w:val="30"/>
          <w:cs/>
        </w:rPr>
        <w:t>เมินในเบื้องต้นถึงผลกระทบที่อาจ</w:t>
      </w:r>
      <w:r w:rsidR="00F86C7C" w:rsidRPr="00B33B04">
        <w:rPr>
          <w:rFonts w:ascii="Angsana New" w:hAnsi="Angsana New" w:hint="cs"/>
          <w:sz w:val="30"/>
          <w:szCs w:val="30"/>
          <w:cs/>
        </w:rPr>
        <w:t>เกิดขึ้นต่องบการเงินที่แสดงเงินลงทุนตามวิธีส่วนได้เสียหรืองบการเงินเฉพาะกิจการของบริษัท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D80B84" w:rsidRPr="00D0412E" w:rsidRDefault="00D80B84" w:rsidP="004D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:rsidR="00B65230" w:rsidRPr="00B33B04" w:rsidRDefault="00B65230" w:rsidP="00EC33D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B33B04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  <w:r w:rsidRPr="00B33B04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B65230" w:rsidRPr="00D0412E" w:rsidRDefault="00B65230" w:rsidP="004D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:rsidR="00B65230" w:rsidRPr="00D0412E" w:rsidRDefault="00B65230" w:rsidP="00B652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D0412E">
        <w:rPr>
          <w:rFonts w:ascii="Angsana New" w:hAnsi="Angsana New"/>
          <w:spacing w:val="8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="007B1943" w:rsidRPr="00D0412E">
        <w:rPr>
          <w:rFonts w:ascii="Angsana New" w:hAnsi="Angsana New"/>
          <w:spacing w:val="8"/>
          <w:sz w:val="30"/>
          <w:szCs w:val="30"/>
          <w:cs/>
        </w:rPr>
        <w:t>ยกเว้นรายการดังต่อไปนี้</w:t>
      </w:r>
    </w:p>
    <w:p w:rsidR="00D00302" w:rsidRPr="00D0412E" w:rsidRDefault="00D00302" w:rsidP="004D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4570"/>
        <w:gridCol w:w="4477"/>
      </w:tblGrid>
      <w:tr w:rsidR="007B1943" w:rsidRPr="00D0412E" w:rsidTr="00B22DEF">
        <w:tc>
          <w:tcPr>
            <w:tcW w:w="4587" w:type="dxa"/>
            <w:shd w:val="clear" w:color="auto" w:fill="auto"/>
          </w:tcPr>
          <w:p w:rsidR="007B1943" w:rsidRPr="00D0412E" w:rsidRDefault="007B1943" w:rsidP="009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:rsidR="007B1943" w:rsidRPr="00D0412E" w:rsidRDefault="007B1943" w:rsidP="009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เกณฑ์การวัดมูลค่า</w:t>
            </w:r>
          </w:p>
        </w:tc>
      </w:tr>
      <w:tr w:rsidR="007B1943" w:rsidRPr="00D0412E" w:rsidTr="00B22DEF">
        <w:tc>
          <w:tcPr>
            <w:tcW w:w="4587" w:type="dxa"/>
            <w:shd w:val="clear" w:color="auto" w:fill="auto"/>
          </w:tcPr>
          <w:p w:rsidR="007B1943" w:rsidRPr="001C3094" w:rsidRDefault="001C3094" w:rsidP="009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contextualSpacing/>
              <w:jc w:val="both"/>
              <w:rPr>
                <w:rFonts w:ascii="Angsana New" w:hAnsi="Angsana New"/>
                <w:spacing w:val="8"/>
                <w:sz w:val="30"/>
                <w:szCs w:val="30"/>
                <w:highlight w:val="yellow"/>
              </w:rPr>
            </w:pPr>
            <w:r w:rsidRPr="000E1769">
              <w:rPr>
                <w:rFonts w:ascii="Angsana New" w:hAnsi="Angsana New"/>
                <w:spacing w:val="8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494" w:type="dxa"/>
            <w:shd w:val="clear" w:color="auto" w:fill="auto"/>
          </w:tcPr>
          <w:p w:rsidR="007B1943" w:rsidRPr="00D0412E" w:rsidRDefault="007B1943" w:rsidP="009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contextualSpacing/>
              <w:jc w:val="both"/>
              <w:rPr>
                <w:rFonts w:ascii="Angsana New" w:hAnsi="Angsana New"/>
                <w:sz w:val="22"/>
                <w:szCs w:val="28"/>
                <w:lang w:eastAsia="en-GB"/>
              </w:rPr>
            </w:pPr>
            <w:r w:rsidRPr="00D0412E">
              <w:rPr>
                <w:rFonts w:ascii="Angsana New" w:hAnsi="Angsana New"/>
                <w:spacing w:val="8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B1943" w:rsidRPr="00D0412E" w:rsidTr="00B22DEF">
        <w:tc>
          <w:tcPr>
            <w:tcW w:w="4587" w:type="dxa"/>
            <w:shd w:val="clear" w:color="auto" w:fill="auto"/>
          </w:tcPr>
          <w:p w:rsidR="007B1943" w:rsidRPr="00D0412E" w:rsidRDefault="007B1943" w:rsidP="009F2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contextualSpacing/>
              <w:jc w:val="both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8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  <w:shd w:val="clear" w:color="auto" w:fill="auto"/>
          </w:tcPr>
          <w:p w:rsidR="007B1943" w:rsidRPr="00D0412E" w:rsidRDefault="007B1943" w:rsidP="0099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contextualSpacing/>
              <w:jc w:val="both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</w:t>
            </w:r>
            <w:r w:rsidR="009F20FF" w:rsidRPr="00D0412E">
              <w:rPr>
                <w:rFonts w:ascii="Angsana New" w:hAnsi="Angsana New"/>
                <w:spacing w:val="8"/>
                <w:sz w:val="30"/>
                <w:szCs w:val="30"/>
                <w:cs/>
              </w:rPr>
              <w:t>ซึ่ง</w:t>
            </w:r>
            <w:r w:rsidRPr="00D0412E">
              <w:rPr>
                <w:rFonts w:ascii="Angsana New" w:hAnsi="Angsana New"/>
                <w:spacing w:val="8"/>
                <w:sz w:val="30"/>
                <w:szCs w:val="30"/>
                <w:cs/>
              </w:rPr>
              <w:t>ได้เปิดเผยไว้ในหมายเหตุข้อ</w:t>
            </w:r>
            <w:r w:rsidR="001D3958" w:rsidRPr="00D0412E">
              <w:rPr>
                <w:rFonts w:ascii="Angsana New" w:hAnsi="Angsana New"/>
                <w:spacing w:val="8"/>
                <w:sz w:val="30"/>
                <w:szCs w:val="30"/>
              </w:rPr>
              <w:t xml:space="preserve"> 3</w:t>
            </w:r>
            <w:r w:rsidRPr="00D0412E">
              <w:rPr>
                <w:rFonts w:ascii="Angsana New" w:hAnsi="Angsana New"/>
                <w:spacing w:val="8"/>
                <w:sz w:val="30"/>
                <w:szCs w:val="30"/>
              </w:rPr>
              <w:t>(</w:t>
            </w:r>
            <w:r w:rsidR="001D3958" w:rsidRPr="00D0412E">
              <w:rPr>
                <w:rFonts w:ascii="Angsana New" w:hAnsi="Angsana New"/>
                <w:spacing w:val="8"/>
                <w:sz w:val="30"/>
                <w:szCs w:val="30"/>
                <w:cs/>
              </w:rPr>
              <w:t>ฑ</w:t>
            </w:r>
            <w:r w:rsidRPr="00D0412E">
              <w:rPr>
                <w:rFonts w:ascii="Angsana New" w:hAnsi="Angsana New"/>
                <w:spacing w:val="8"/>
                <w:sz w:val="30"/>
                <w:szCs w:val="30"/>
              </w:rPr>
              <w:t>)</w:t>
            </w:r>
          </w:p>
        </w:tc>
      </w:tr>
    </w:tbl>
    <w:p w:rsidR="007B1943" w:rsidRPr="00D0412E" w:rsidRDefault="007B1943" w:rsidP="004D6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:rsidR="00157660" w:rsidRPr="00F71B81" w:rsidRDefault="005B3762" w:rsidP="00EC33D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71B81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</w:t>
      </w:r>
      <w:r w:rsidR="00157660" w:rsidRPr="00F71B81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:rsidR="00157660" w:rsidRPr="00D0412E" w:rsidRDefault="00157660" w:rsidP="001576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:rsidR="004E44FE" w:rsidRPr="00D0412E" w:rsidRDefault="00157660" w:rsidP="001036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5B3762" w:rsidRPr="00D0412E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0739D">
        <w:rPr>
          <w:rFonts w:ascii="Angsana New" w:hAnsi="Angsana New" w:hint="cs"/>
          <w:sz w:val="30"/>
          <w:szCs w:val="30"/>
          <w:cs/>
        </w:rPr>
        <w:t xml:space="preserve"> ข้อมูลทางการเงินทั้งหมด</w:t>
      </w:r>
      <w:r w:rsidR="0050739D" w:rsidRPr="00023B9B">
        <w:rPr>
          <w:rFonts w:ascii="Angsana New" w:hAnsi="Angsana New"/>
          <w:sz w:val="30"/>
          <w:szCs w:val="30"/>
          <w:cs/>
        </w:rPr>
        <w:t>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  <w:r w:rsidRPr="00D0412E">
        <w:rPr>
          <w:rFonts w:ascii="Angsana New" w:hAnsi="Angsana New"/>
          <w:sz w:val="30"/>
          <w:szCs w:val="30"/>
          <w:cs/>
        </w:rPr>
        <w:t xml:space="preserve"> </w:t>
      </w:r>
    </w:p>
    <w:p w:rsidR="004E44FE" w:rsidRPr="00D0412E" w:rsidRDefault="004E44FE" w:rsidP="004E44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4E44FE" w:rsidRPr="00D0412E" w:rsidRDefault="00157660" w:rsidP="004E44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1B81">
        <w:rPr>
          <w:rFonts w:ascii="Angsana New" w:hAnsi="Angsana New"/>
          <w:i/>
          <w:iCs/>
          <w:sz w:val="30"/>
          <w:szCs w:val="30"/>
        </w:rPr>
        <w:t>(</w:t>
      </w:r>
      <w:r w:rsidR="00B65230" w:rsidRPr="00F71B81">
        <w:rPr>
          <w:rFonts w:ascii="Angsana New" w:hAnsi="Angsana New"/>
          <w:i/>
          <w:iCs/>
          <w:sz w:val="30"/>
          <w:szCs w:val="30"/>
          <w:cs/>
        </w:rPr>
        <w:t>ง</w:t>
      </w:r>
      <w:r w:rsidR="004E44FE" w:rsidRPr="00F71B81">
        <w:rPr>
          <w:rFonts w:ascii="Angsana New" w:hAnsi="Angsana New"/>
          <w:i/>
          <w:iCs/>
          <w:sz w:val="30"/>
          <w:szCs w:val="30"/>
          <w:cs/>
        </w:rPr>
        <w:t>)</w:t>
      </w:r>
      <w:r w:rsidR="004E44FE" w:rsidRPr="00F71B81">
        <w:rPr>
          <w:rFonts w:ascii="Angsana New" w:hAnsi="Angsana New"/>
          <w:i/>
          <w:iCs/>
          <w:sz w:val="30"/>
          <w:szCs w:val="30"/>
          <w:cs/>
        </w:rPr>
        <w:tab/>
      </w:r>
      <w:r w:rsidR="007B1943" w:rsidRPr="00F71B81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  <w:r w:rsidR="004E44FE"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8B42FE" w:rsidRPr="00D0412E" w:rsidRDefault="008B42FE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B65230" w:rsidRPr="00D0412E">
        <w:rPr>
          <w:rFonts w:ascii="Angsana New" w:hAnsi="Angsana New"/>
          <w:sz w:val="30"/>
          <w:szCs w:val="30"/>
          <w:cs/>
        </w:rPr>
        <w:t>ให้</w:t>
      </w:r>
      <w:r w:rsidRPr="00D0412E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</w:t>
      </w:r>
      <w:r w:rsidR="00435244" w:rsidRPr="00D0412E">
        <w:rPr>
          <w:rFonts w:ascii="Angsana New" w:hAnsi="Angsana New"/>
          <w:sz w:val="30"/>
          <w:szCs w:val="30"/>
          <w:cs/>
        </w:rPr>
        <w:t xml:space="preserve">รเงิน ผู้บริหารต้องใช้วิจารณญาณ </w:t>
      </w:r>
      <w:r w:rsidRPr="00D0412E">
        <w:rPr>
          <w:rFonts w:ascii="Angsana New" w:hAnsi="Angsana New"/>
          <w:sz w:val="30"/>
          <w:szCs w:val="30"/>
          <w:cs/>
        </w:rPr>
        <w:t>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2A5588" w:rsidRPr="00D0412E" w:rsidRDefault="002A5588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90A24" w:rsidRPr="000E1769" w:rsidRDefault="00435244" w:rsidP="000E1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</w:t>
      </w:r>
      <w:r w:rsidR="00D65041" w:rsidRPr="00D0412E">
        <w:rPr>
          <w:rFonts w:ascii="Angsana New" w:hAnsi="Angsana New"/>
          <w:sz w:val="30"/>
          <w:szCs w:val="30"/>
          <w:cs/>
        </w:rPr>
        <w:t>นจะได้รับการทบทวนอย่างต่อเนื่อง</w:t>
      </w:r>
      <w:r w:rsidR="00D65041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การปรับประมาณการทางบัญชีจะบันทึก</w:t>
      </w:r>
      <w:r w:rsidR="00665CB1" w:rsidRPr="00D0412E">
        <w:rPr>
          <w:rFonts w:ascii="Angsana New" w:hAnsi="Angsana New"/>
          <w:sz w:val="30"/>
          <w:szCs w:val="30"/>
          <w:cs/>
        </w:rPr>
        <w:t>โดยวิธีเปลี่ยนทันทีเป็นต้นไป</w:t>
      </w:r>
    </w:p>
    <w:p w:rsidR="00E90A24" w:rsidRDefault="00E90A24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E1769" w:rsidRDefault="000E1769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E1769" w:rsidRDefault="000E1769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F71B81" w:rsidRPr="004F33E1" w:rsidRDefault="00473CEC" w:rsidP="00DC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4F33E1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ข้อสมม</w:t>
      </w:r>
      <w:r w:rsidR="00F71B81" w:rsidRPr="004F33E1">
        <w:rPr>
          <w:rFonts w:ascii="Angsana New" w:hAnsi="Angsana New" w:hint="cs"/>
          <w:i/>
          <w:iCs/>
          <w:sz w:val="30"/>
          <w:szCs w:val="30"/>
          <w:cs/>
        </w:rPr>
        <w:t>ต</w:t>
      </w:r>
      <w:r w:rsidRPr="004F33E1">
        <w:rPr>
          <w:rFonts w:ascii="Angsana New" w:hAnsi="Angsana New" w:hint="cs"/>
          <w:i/>
          <w:iCs/>
          <w:sz w:val="30"/>
          <w:szCs w:val="30"/>
          <w:cs/>
        </w:rPr>
        <w:t>ิ</w:t>
      </w:r>
      <w:r w:rsidR="00F71B81" w:rsidRPr="004F33E1">
        <w:rPr>
          <w:rFonts w:ascii="Angsana New" w:hAnsi="Angsana New" w:hint="cs"/>
          <w:i/>
          <w:iCs/>
          <w:sz w:val="30"/>
          <w:szCs w:val="30"/>
          <w:cs/>
        </w:rPr>
        <w:t>และความไม่แน่นอนของการประมาณการ</w:t>
      </w:r>
    </w:p>
    <w:p w:rsidR="00F71B81" w:rsidRDefault="00F71B81" w:rsidP="00DC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</w:p>
    <w:p w:rsidR="00D81EB6" w:rsidRPr="00D0412E" w:rsidRDefault="00D81EB6" w:rsidP="00DC3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ซึ่งได้เปิดเผยในหมายเหตุประกอบงบการเงินต่อไปนี้</w:t>
      </w:r>
    </w:p>
    <w:p w:rsidR="00D81EB6" w:rsidRPr="00D0412E" w:rsidRDefault="00D81EB6" w:rsidP="00E5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780"/>
        <w:gridCol w:w="5292"/>
      </w:tblGrid>
      <w:tr w:rsidR="00DC346A" w:rsidRPr="00D0412E" w:rsidTr="00146BC7">
        <w:tc>
          <w:tcPr>
            <w:tcW w:w="3780" w:type="dxa"/>
          </w:tcPr>
          <w:p w:rsidR="00DC346A" w:rsidRPr="0089605B" w:rsidRDefault="00DC346A" w:rsidP="00D81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05B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="00D81EB6" w:rsidRPr="0089605B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5292" w:type="dxa"/>
          </w:tcPr>
          <w:p w:rsidR="001C3094" w:rsidRPr="0089605B" w:rsidRDefault="00DC346A" w:rsidP="001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05B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การวัดมูลค่าของภาระผูกพันของ</w:t>
            </w:r>
            <w:r w:rsidR="001C3094" w:rsidRPr="0089605B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89605B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="00146BC7">
              <w:rPr>
                <w:rFonts w:ascii="Angsana New" w:hAnsi="Angsana New" w:hint="cs"/>
                <w:sz w:val="30"/>
                <w:szCs w:val="30"/>
                <w:cs/>
              </w:rPr>
              <w:t>ที่กำหนด</w:t>
            </w:r>
          </w:p>
          <w:p w:rsidR="00DC346A" w:rsidRPr="0089605B" w:rsidRDefault="001C3094" w:rsidP="001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9605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9605B">
              <w:rPr>
                <w:rFonts w:ascii="Angsana New" w:hAnsi="Angsana New"/>
                <w:sz w:val="30"/>
                <w:szCs w:val="30"/>
                <w:cs/>
              </w:rPr>
              <w:t>ไว้เกี่ยวกับข้อสมมติหลักในการประมาณ</w:t>
            </w:r>
            <w:r w:rsidR="00146BC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การตามหลัก        </w:t>
            </w:r>
            <w:r w:rsidR="00146BC7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46BC7">
              <w:rPr>
                <w:rFonts w:ascii="Angsana New" w:hAnsi="Angsana New" w:hint="cs"/>
                <w:sz w:val="30"/>
                <w:szCs w:val="30"/>
                <w:cs/>
              </w:rPr>
              <w:t xml:space="preserve">    คณิตศาสตร์ประกันภัย</w:t>
            </w:r>
          </w:p>
        </w:tc>
      </w:tr>
    </w:tbl>
    <w:p w:rsidR="002E5468" w:rsidRPr="00D0412E" w:rsidRDefault="002E5468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1304F" w:rsidRPr="00D0412E" w:rsidRDefault="0071304F" w:rsidP="00713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 xml:space="preserve">การวัดมูลค่ายุติธรรม </w:t>
      </w:r>
    </w:p>
    <w:p w:rsidR="0071304F" w:rsidRPr="00D0412E" w:rsidRDefault="0071304F" w:rsidP="00713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71304F" w:rsidRPr="00D0412E" w:rsidRDefault="0071304F" w:rsidP="00713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71304F" w:rsidRPr="00D0412E" w:rsidRDefault="0071304F" w:rsidP="00713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:rsidR="0071304F" w:rsidRPr="00D0412E" w:rsidRDefault="0071304F" w:rsidP="00713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D0412E">
        <w:rPr>
          <w:rFonts w:ascii="Angsana New" w:hAnsi="Angsana New"/>
          <w:sz w:val="30"/>
          <w:szCs w:val="30"/>
        </w:rPr>
        <w:t xml:space="preserve">3 </w:t>
      </w:r>
      <w:r w:rsidRPr="00D0412E">
        <w:rPr>
          <w:rFonts w:ascii="Angsana New" w:hAnsi="Angsana New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71304F" w:rsidRPr="00D0412E" w:rsidRDefault="0071304F" w:rsidP="0071304F">
      <w:pPr>
        <w:shd w:val="clear" w:color="auto" w:fill="FFFFFF"/>
        <w:ind w:left="1080"/>
        <w:jc w:val="both"/>
        <w:rPr>
          <w:rFonts w:ascii="Angsana New" w:eastAsia="Calibri" w:hAnsi="Angsana New"/>
          <w:sz w:val="30"/>
          <w:szCs w:val="30"/>
          <w:lang w:val="en-GB"/>
        </w:rPr>
      </w:pPr>
    </w:p>
    <w:p w:rsidR="0071304F" w:rsidRPr="00D0412E" w:rsidRDefault="0071304F" w:rsidP="00713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="00D65041" w:rsidRPr="00D0412E">
        <w:rPr>
          <w:rFonts w:ascii="Angsana New" w:hAnsi="Angsana New"/>
          <w:sz w:val="30"/>
          <w:szCs w:val="30"/>
        </w:rPr>
        <w:t xml:space="preserve">        </w:t>
      </w:r>
      <w:r w:rsidRPr="00D0412E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1C3094">
        <w:rPr>
          <w:rFonts w:ascii="Angsana New" w:hAnsi="Angsana New" w:hint="cs"/>
          <w:sz w:val="30"/>
          <w:szCs w:val="30"/>
          <w:cs/>
        </w:rPr>
        <w:t>ลำ</w:t>
      </w:r>
      <w:r w:rsidRPr="00D0412E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71304F" w:rsidRPr="00D0412E" w:rsidRDefault="0071304F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B6DF8" w:rsidRPr="00D0412E" w:rsidRDefault="00EB6DF8" w:rsidP="00EB6DF8">
      <w:pPr>
        <w:shd w:val="clear" w:color="auto" w:fill="FFFFFF"/>
        <w:ind w:firstLine="540"/>
        <w:jc w:val="both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:rsidR="0071304F" w:rsidRPr="00D0412E" w:rsidRDefault="0071304F" w:rsidP="008A1C6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EB6DF8" w:rsidRDefault="00EB6DF8" w:rsidP="00D65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</w:t>
      </w:r>
      <w:r w:rsidR="00D65041" w:rsidRPr="00D0412E">
        <w:rPr>
          <w:rFonts w:ascii="Angsana New" w:hAnsi="Angsana New"/>
          <w:sz w:val="30"/>
          <w:szCs w:val="30"/>
          <w:cs/>
        </w:rPr>
        <w:t>หรือหนี้สิน</w:t>
      </w:r>
      <w:r w:rsidR="00D65041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89605B" w:rsidRPr="00D0412E" w:rsidRDefault="0089605B" w:rsidP="00D65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B6DF8" w:rsidRPr="00D0412E" w:rsidRDefault="00D81EB6" w:rsidP="00D81EB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D0412E">
        <w:rPr>
          <w:rFonts w:ascii="Angsana New" w:eastAsia="Calibri" w:hAnsi="Angsana New"/>
          <w:sz w:val="30"/>
          <w:szCs w:val="30"/>
        </w:rPr>
        <w:t xml:space="preserve">  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 xml:space="preserve">ข้อมูลระดับ </w:t>
      </w:r>
      <w:r w:rsidR="00EB6DF8" w:rsidRPr="00D0412E">
        <w:rPr>
          <w:rFonts w:ascii="Angsana New" w:eastAsia="Calibri" w:hAnsi="Angsana New"/>
          <w:sz w:val="30"/>
          <w:szCs w:val="30"/>
          <w:lang w:val="en-GB"/>
        </w:rPr>
        <w:t xml:space="preserve">1 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 xml:space="preserve">เป็นราคาเสนอซื้อขาย </w:t>
      </w:r>
      <w:r w:rsidR="00EB6DF8" w:rsidRPr="00D0412E">
        <w:rPr>
          <w:rFonts w:ascii="Angsana New" w:eastAsia="Calibri" w:hAnsi="Angsana New"/>
          <w:sz w:val="30"/>
          <w:szCs w:val="30"/>
          <w:lang w:val="en-GB"/>
        </w:rPr>
        <w:t>(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>ไม่ต้องปรับปรุง</w:t>
      </w:r>
      <w:r w:rsidR="00EB6DF8" w:rsidRPr="00D0412E">
        <w:rPr>
          <w:rFonts w:ascii="Angsana New" w:eastAsia="Calibri" w:hAnsi="Angsana New"/>
          <w:sz w:val="30"/>
          <w:szCs w:val="30"/>
          <w:lang w:val="en-GB"/>
        </w:rPr>
        <w:t xml:space="preserve">)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>ในตลาดที่มีสภาพคล่องสำ</w:t>
      </w:r>
      <w:r w:rsidRPr="00D0412E">
        <w:rPr>
          <w:rFonts w:ascii="Angsana New" w:eastAsia="Calibri" w:hAnsi="Angsana New"/>
          <w:sz w:val="30"/>
          <w:szCs w:val="30"/>
          <w:cs/>
          <w:lang w:val="en-GB"/>
        </w:rPr>
        <w:t>หรับสินทรัพย์หรือหนี้สิน</w:t>
      </w:r>
      <w:r w:rsidR="00F4575E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 </w:t>
      </w:r>
      <w:r w:rsidR="00F4575E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="00F4575E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 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>อย่างเดียวกัน</w:t>
      </w:r>
    </w:p>
    <w:p w:rsidR="00EB6DF8" w:rsidRPr="00D0412E" w:rsidRDefault="00D81EB6" w:rsidP="00D81EB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D0412E">
        <w:rPr>
          <w:rFonts w:ascii="Angsana New" w:eastAsia="Calibri" w:hAnsi="Angsana New"/>
          <w:sz w:val="30"/>
          <w:szCs w:val="30"/>
          <w:lang w:val="en-GB"/>
        </w:rPr>
        <w:t xml:space="preserve">  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>ข้อมูลระดับ</w:t>
      </w:r>
      <w:r w:rsidR="00EB6DF8" w:rsidRPr="00D0412E">
        <w:rPr>
          <w:rFonts w:ascii="Angsana New" w:eastAsia="Calibri" w:hAnsi="Angsana New"/>
          <w:sz w:val="30"/>
          <w:szCs w:val="30"/>
          <w:lang w:val="en-GB"/>
        </w:rPr>
        <w:t xml:space="preserve"> 2 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 xml:space="preserve">เป็นข้อมูลอื่นที่สังเกตได้โดยตรง </w:t>
      </w:r>
      <w:r w:rsidR="00EB6DF8" w:rsidRPr="00D0412E">
        <w:rPr>
          <w:rFonts w:ascii="Angsana New" w:eastAsia="Calibri" w:hAnsi="Angsana New"/>
          <w:sz w:val="30"/>
          <w:szCs w:val="30"/>
          <w:lang w:val="en-GB"/>
        </w:rPr>
        <w:t>(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 xml:space="preserve">เช่น ราคาขาย) หรือโดยอ้อม (เช่น ได้มาจากราคา) </w:t>
      </w:r>
      <w:r w:rsidRPr="00D0412E">
        <w:rPr>
          <w:rFonts w:ascii="Angsana New" w:eastAsia="Calibri" w:hAnsi="Angsana New"/>
          <w:sz w:val="30"/>
          <w:szCs w:val="30"/>
          <w:cs/>
          <w:lang w:val="en-GB"/>
        </w:rPr>
        <w:t>สำหรับ</w:t>
      </w:r>
      <w:r w:rsidR="00F4575E">
        <w:rPr>
          <w:rFonts w:ascii="Angsana New" w:eastAsia="Calibri" w:hAnsi="Angsana New"/>
          <w:sz w:val="30"/>
          <w:szCs w:val="30"/>
          <w:cs/>
          <w:lang w:val="en-GB"/>
        </w:rPr>
        <w:br/>
      </w:r>
      <w:r w:rsidR="00F4575E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 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>สินทรัพย์นั้นหรือหนี้สินนั้น</w:t>
      </w:r>
      <w:r w:rsidR="00CF64D4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="00EB6DF8" w:rsidRPr="00D0412E">
        <w:rPr>
          <w:rFonts w:ascii="Angsana New" w:eastAsia="Calibri" w:hAnsi="Angsana New"/>
          <w:sz w:val="30"/>
          <w:szCs w:val="30"/>
          <w:cs/>
          <w:lang w:val="en-GB"/>
        </w:rPr>
        <w:t xml:space="preserve">นอกเหนือจากราคาเสนอซื้อขายซึ่งรวมอยู่ในข้อมูลระดับ </w:t>
      </w:r>
      <w:r w:rsidR="00EB6DF8" w:rsidRPr="00D0412E">
        <w:rPr>
          <w:rFonts w:ascii="Angsana New" w:eastAsia="Calibri" w:hAnsi="Angsana New"/>
          <w:sz w:val="30"/>
          <w:szCs w:val="30"/>
          <w:lang w:val="en-GB"/>
        </w:rPr>
        <w:t>1</w:t>
      </w:r>
    </w:p>
    <w:p w:rsidR="00EB6DF8" w:rsidRPr="00D0412E" w:rsidRDefault="00EB6DF8" w:rsidP="00F4575E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7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D0412E">
        <w:rPr>
          <w:rFonts w:ascii="Angsana New" w:eastAsia="Calibri" w:hAnsi="Angsana New"/>
          <w:sz w:val="30"/>
          <w:szCs w:val="30"/>
          <w:cs/>
          <w:lang w:val="en-GB"/>
        </w:rPr>
        <w:lastRenderedPageBreak/>
        <w:t>ข้อมูลระดับ</w:t>
      </w:r>
      <w:r w:rsidRPr="00D0412E">
        <w:rPr>
          <w:rFonts w:ascii="Angsana New" w:eastAsia="Calibri" w:hAnsi="Angsana New"/>
          <w:sz w:val="30"/>
          <w:szCs w:val="30"/>
          <w:lang w:val="en-GB"/>
        </w:rPr>
        <w:t xml:space="preserve"> 3  </w:t>
      </w:r>
      <w:r w:rsidRPr="00D0412E">
        <w:rPr>
          <w:rFonts w:ascii="Angsana New" w:eastAsia="Calibri" w:hAnsi="Angsana New"/>
          <w:sz w:val="30"/>
          <w:szCs w:val="30"/>
          <w:cs/>
          <w:lang w:val="en-GB"/>
        </w:rPr>
        <w:t>เป็นข้อมูลสำหรับสินทรัพย์หรือหนี้สินที่ไม่ได้มาจากข้อมูลที่</w:t>
      </w:r>
      <w:r w:rsidR="001C3094">
        <w:rPr>
          <w:rFonts w:ascii="Angsana New" w:eastAsia="Calibri" w:hAnsi="Angsana New" w:hint="cs"/>
          <w:sz w:val="30"/>
          <w:szCs w:val="30"/>
          <w:cs/>
          <w:lang w:val="en-GB"/>
        </w:rPr>
        <w:t>สามารถ</w:t>
      </w:r>
      <w:r w:rsidRPr="00D0412E">
        <w:rPr>
          <w:rFonts w:ascii="Angsana New" w:eastAsia="Calibri" w:hAnsi="Angsana New"/>
          <w:sz w:val="30"/>
          <w:szCs w:val="30"/>
          <w:cs/>
          <w:lang w:val="en-GB"/>
        </w:rPr>
        <w:t>สังเกตได้ (ข้อมูลที่ไม่สามาร</w:t>
      </w:r>
      <w:r w:rsidR="00D81EB6" w:rsidRPr="00D0412E">
        <w:rPr>
          <w:rFonts w:ascii="Angsana New" w:eastAsia="Calibri" w:hAnsi="Angsana New"/>
          <w:sz w:val="30"/>
          <w:szCs w:val="30"/>
          <w:cs/>
          <w:lang w:val="en-GB"/>
        </w:rPr>
        <w:t>ถ</w:t>
      </w:r>
      <w:r w:rsidRPr="00D0412E">
        <w:rPr>
          <w:rFonts w:ascii="Angsana New" w:eastAsia="Calibri" w:hAnsi="Angsana New"/>
          <w:sz w:val="30"/>
          <w:szCs w:val="30"/>
          <w:cs/>
          <w:lang w:val="en-GB"/>
        </w:rPr>
        <w:t>สังเกตได้)</w:t>
      </w:r>
    </w:p>
    <w:p w:rsidR="00EB6DF8" w:rsidRPr="00D0412E" w:rsidRDefault="00EB6DF8" w:rsidP="00EB6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7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:rsidR="00EB6DF8" w:rsidRPr="00D0412E" w:rsidRDefault="00EB6DF8" w:rsidP="00EB6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EB6DF8" w:rsidRPr="00D0412E" w:rsidRDefault="00EB6DF8" w:rsidP="00EB6DF8">
      <w:pPr>
        <w:shd w:val="clear" w:color="auto" w:fill="FFFFFF"/>
        <w:tabs>
          <w:tab w:val="clear" w:pos="454"/>
        </w:tabs>
        <w:ind w:left="1080"/>
        <w:jc w:val="both"/>
        <w:rPr>
          <w:rFonts w:ascii="Angsana New" w:eastAsia="Calibri" w:hAnsi="Angsana New"/>
          <w:sz w:val="30"/>
          <w:szCs w:val="30"/>
        </w:rPr>
      </w:pPr>
    </w:p>
    <w:p w:rsidR="00EB6DF8" w:rsidRPr="00D0412E" w:rsidRDefault="00EB6DF8" w:rsidP="00EB6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1A4F93" w:rsidRPr="00D0412E" w:rsidRDefault="001A4F93" w:rsidP="00EB6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B6DF8" w:rsidRPr="00D0412E" w:rsidRDefault="00EB6DF8" w:rsidP="005D3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D0412E">
        <w:rPr>
          <w:rFonts w:ascii="Angsana New" w:hAnsi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</w:t>
      </w:r>
      <w:r w:rsidR="005D3788">
        <w:rPr>
          <w:rFonts w:ascii="Angsana New" w:hAnsi="Angsana New"/>
          <w:sz w:val="30"/>
          <w:szCs w:val="30"/>
          <w:cs/>
        </w:rPr>
        <w:t>ม</w:t>
      </w:r>
      <w:r w:rsidR="006F4534">
        <w:rPr>
          <w:rFonts w:ascii="Angsana New" w:hAnsi="Angsana New"/>
          <w:sz w:val="30"/>
          <w:szCs w:val="30"/>
          <w:cs/>
        </w:rPr>
        <w:t>อยู่ในหมายเหตุประกอบงบการเงิน</w:t>
      </w:r>
      <w:r w:rsidR="005D3788">
        <w:rPr>
          <w:rFonts w:ascii="Angsana New" w:eastAsia="Calibri" w:hAnsi="Angsana New"/>
          <w:sz w:val="30"/>
          <w:szCs w:val="30"/>
          <w:cs/>
          <w:lang w:val="en-GB"/>
        </w:rPr>
        <w:t>ข้อ</w:t>
      </w:r>
      <w:r w:rsidR="005D3788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</w:t>
      </w:r>
      <w:r w:rsidR="005D3788">
        <w:rPr>
          <w:rFonts w:ascii="Angsana New" w:eastAsia="Calibri" w:hAnsi="Angsana New"/>
          <w:sz w:val="30"/>
          <w:szCs w:val="30"/>
          <w:lang w:bidi="ar-SA"/>
        </w:rPr>
        <w:t xml:space="preserve">13 </w:t>
      </w:r>
      <w:r w:rsidR="005D3788">
        <w:rPr>
          <w:rFonts w:ascii="Angsana New" w:eastAsia="Calibri" w:hAnsi="Angsana New" w:hint="cs"/>
          <w:sz w:val="30"/>
          <w:szCs w:val="30"/>
          <w:cs/>
        </w:rPr>
        <w:t>เรื่อง</w:t>
      </w:r>
      <w:r w:rsidRPr="00D0412E">
        <w:rPr>
          <w:rFonts w:ascii="Angsana New" w:eastAsia="Calibri" w:hAnsi="Angsana New"/>
          <w:sz w:val="30"/>
          <w:szCs w:val="30"/>
          <w:cs/>
          <w:lang w:val="en-GB"/>
        </w:rPr>
        <w:t>อสังหาริมทรัพย์เพื่อการลงทุน</w:t>
      </w:r>
      <w:r w:rsidRPr="00D0412E">
        <w:rPr>
          <w:rFonts w:ascii="Angsana New" w:eastAsia="Calibri" w:hAnsi="Angsana New"/>
          <w:sz w:val="30"/>
          <w:szCs w:val="30"/>
          <w:lang w:val="en-GB"/>
        </w:rPr>
        <w:t xml:space="preserve"> </w:t>
      </w:r>
    </w:p>
    <w:p w:rsidR="00EB6DF8" w:rsidRPr="00D0412E" w:rsidRDefault="00EB6DF8" w:rsidP="00EB6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right="-7"/>
        <w:jc w:val="thaiDistribute"/>
        <w:rPr>
          <w:rFonts w:ascii="Angsana New" w:eastAsia="Calibri" w:hAnsi="Angsana New"/>
          <w:sz w:val="30"/>
          <w:szCs w:val="30"/>
          <w:highlight w:val="cyan"/>
          <w:lang w:val="en-GB"/>
        </w:rPr>
      </w:pPr>
    </w:p>
    <w:p w:rsidR="005E2D6D" w:rsidRPr="00D0412E" w:rsidRDefault="00696E70" w:rsidP="008A1C6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 xml:space="preserve">3       </w:t>
      </w:r>
      <w:r w:rsidR="00DB130F" w:rsidRPr="00D0412E">
        <w:rPr>
          <w:rFonts w:ascii="Angsana New" w:hAnsi="Angsana New"/>
          <w:b/>
          <w:bCs/>
          <w:sz w:val="30"/>
          <w:szCs w:val="30"/>
        </w:rPr>
        <w:tab/>
      </w:r>
      <w:r w:rsidR="005E2D6D" w:rsidRPr="00D0412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:rsidR="005E2D6D" w:rsidRPr="00D0412E" w:rsidRDefault="005E2D6D" w:rsidP="008A1C6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E2D6D" w:rsidRPr="00D0412E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5E2D6D" w:rsidRPr="00D0412E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4CCA" w:rsidRPr="00D0412E" w:rsidRDefault="005E2D6D" w:rsidP="00BE4CCA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เกณฑ์ในการจัดทำงบการเงิน</w:t>
      </w:r>
      <w:r w:rsidR="00BE4CCA"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ที่แสดงเงินลงทุนตามวิธีส่วนได้เสีย</w:t>
      </w:r>
    </w:p>
    <w:p w:rsidR="005E2D6D" w:rsidRPr="00D0412E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E2D6D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งบการเงิน</w:t>
      </w:r>
      <w:r w:rsidR="00BE4CCA" w:rsidRPr="00D0412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D0412E">
        <w:rPr>
          <w:rFonts w:ascii="Angsana New" w:hAnsi="Angsana New"/>
          <w:sz w:val="30"/>
          <w:szCs w:val="30"/>
          <w:cs/>
        </w:rPr>
        <w:t>ประกอบด้วยงบการเงินของบริษัท</w:t>
      </w:r>
      <w:r w:rsidR="00BE4CCA" w:rsidRPr="00D0412E">
        <w:rPr>
          <w:rFonts w:ascii="Angsana New" w:hAnsi="Angsana New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 xml:space="preserve">และส่วนได้เสียของบริษัทในบริษัทร่วม </w:t>
      </w:r>
      <w:r w:rsidRPr="00D0412E">
        <w:rPr>
          <w:rFonts w:ascii="Angsana New" w:hAnsi="Angsana New"/>
          <w:sz w:val="30"/>
          <w:szCs w:val="30"/>
        </w:rPr>
        <w:t xml:space="preserve"> </w:t>
      </w:r>
    </w:p>
    <w:p w:rsidR="00BB2B12" w:rsidRPr="00D0412E" w:rsidRDefault="00BB2B12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4CCA" w:rsidRPr="00D0412E" w:rsidRDefault="00BE4CCA" w:rsidP="00BE4CC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ส่วนได้เสีย</w:t>
      </w:r>
      <w:r w:rsidR="00426392" w:rsidRPr="00D0412E">
        <w:rPr>
          <w:rFonts w:ascii="Angsana New" w:hAnsi="Angsana New"/>
          <w:i/>
          <w:iCs/>
          <w:sz w:val="30"/>
          <w:szCs w:val="30"/>
          <w:cs/>
        </w:rPr>
        <w:t>ในเงินลงทุนที่บันทึกตามวิธีส่วนได้เสีย</w:t>
      </w:r>
    </w:p>
    <w:p w:rsidR="00BE4CCA" w:rsidRPr="00D0412E" w:rsidRDefault="00BE4CCA" w:rsidP="00BE4CCA">
      <w:pPr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</w:rPr>
      </w:pPr>
      <w:r w:rsidRPr="00D0412E">
        <w:rPr>
          <w:rFonts w:ascii="Angsana New" w:eastAsia="Calibri" w:hAnsi="Angsana New"/>
          <w:sz w:val="30"/>
          <w:szCs w:val="30"/>
          <w:highlight w:val="cyan"/>
        </w:rPr>
        <w:t xml:space="preserve"> </w:t>
      </w:r>
    </w:p>
    <w:p w:rsidR="00426392" w:rsidRPr="00D0412E" w:rsidRDefault="006163D1" w:rsidP="0042639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ส่วนได้เสียของ</w:t>
      </w:r>
      <w:r w:rsidR="00426392" w:rsidRPr="00D0412E">
        <w:rPr>
          <w:rFonts w:ascii="Angsana New" w:hAnsi="Angsana New"/>
          <w:sz w:val="30"/>
          <w:szCs w:val="30"/>
          <w:cs/>
        </w:rPr>
        <w:t>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426392" w:rsidRPr="00D0412E" w:rsidRDefault="00426392" w:rsidP="0042639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BE4CCA" w:rsidRPr="00D0412E" w:rsidRDefault="00BE4CCA" w:rsidP="006979F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6979F4" w:rsidRPr="00D0412E" w:rsidRDefault="006979F4" w:rsidP="006979F4">
      <w:pPr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</w:rPr>
      </w:pPr>
    </w:p>
    <w:p w:rsidR="00BE4CCA" w:rsidRPr="00D0412E" w:rsidRDefault="00BE4CCA" w:rsidP="00F872A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="00F872A3" w:rsidRPr="00D0412E">
        <w:rPr>
          <w:rFonts w:ascii="Angsana New" w:hAnsi="Angsana New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6163D1" w:rsidRPr="00D0412E">
        <w:rPr>
          <w:rFonts w:ascii="Angsana New" w:hAnsi="Angsana New"/>
          <w:sz w:val="30"/>
          <w:szCs w:val="30"/>
          <w:cs/>
        </w:rPr>
        <w:t xml:space="preserve">                </w:t>
      </w:r>
      <w:r w:rsidR="00426392" w:rsidRPr="00D0412E">
        <w:rPr>
          <w:rFonts w:ascii="Angsana New" w:hAnsi="Angsana New"/>
          <w:sz w:val="30"/>
          <w:szCs w:val="30"/>
          <w:cs/>
        </w:rPr>
        <w:t xml:space="preserve">       </w:t>
      </w:r>
      <w:r w:rsidRPr="00D0412E">
        <w:rPr>
          <w:rFonts w:ascii="Angsana New" w:hAnsi="Angsana New"/>
          <w:spacing w:val="-6"/>
          <w:sz w:val="30"/>
          <w:szCs w:val="30"/>
          <w:cs/>
        </w:rPr>
        <w:t>เงินลงทุนที่</w:t>
      </w:r>
      <w:r w:rsidR="006163D1" w:rsidRPr="00D0412E">
        <w:rPr>
          <w:rFonts w:ascii="Angsana New" w:hAnsi="Angsana New"/>
          <w:spacing w:val="-6"/>
          <w:sz w:val="30"/>
          <w:szCs w:val="30"/>
          <w:cs/>
        </w:rPr>
        <w:t>บันทึกตามวิธีส่วนได้เสียของ</w:t>
      </w:r>
      <w:r w:rsidRPr="00D0412E">
        <w:rPr>
          <w:rFonts w:ascii="Angsana New" w:hAnsi="Angsana New"/>
          <w:spacing w:val="-6"/>
          <w:sz w:val="30"/>
          <w:szCs w:val="30"/>
          <w:cs/>
        </w:rPr>
        <w:t>บริษัท จะถูกบันทึกในงบการเงินจนถึงวันที่บริษัทสูญเสียความมีอิทธิพล</w:t>
      </w:r>
      <w:r w:rsidRPr="00D0412E">
        <w:rPr>
          <w:rFonts w:ascii="Angsana New" w:hAnsi="Angsana New"/>
          <w:sz w:val="30"/>
          <w:szCs w:val="30"/>
          <w:cs/>
        </w:rPr>
        <w:t>อย่างมีนัยสำคัญ</w:t>
      </w:r>
    </w:p>
    <w:p w:rsidR="005E2D6D" w:rsidRPr="00D0412E" w:rsidRDefault="006A1613" w:rsidP="008A1C65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lastRenderedPageBreak/>
        <w:t>รายการบัญชีที่เป็น</w:t>
      </w:r>
      <w:r w:rsidR="005E2D6D"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เงินตราต่างประเทศ</w:t>
      </w:r>
    </w:p>
    <w:p w:rsidR="005E2D6D" w:rsidRPr="00D0412E" w:rsidRDefault="005E2D6D" w:rsidP="008A1C6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5E2D6D" w:rsidRPr="00D0412E" w:rsidRDefault="008D7E7B" w:rsidP="008D7E7B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8D7E7B" w:rsidRPr="006A1613" w:rsidRDefault="008D7E7B" w:rsidP="008A1C6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</w:rPr>
      </w:pPr>
    </w:p>
    <w:p w:rsidR="005E2D6D" w:rsidRPr="00D0412E" w:rsidRDefault="005E2D6D" w:rsidP="008A1C6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="002928AE" w:rsidRPr="00D0412E">
        <w:rPr>
          <w:rFonts w:ascii="Angsana New" w:hAnsi="Angsana New"/>
          <w:sz w:val="30"/>
          <w:szCs w:val="30"/>
          <w:cs/>
        </w:rPr>
        <w:t xml:space="preserve"> แปลงค่าเป็นสกุลเงินที่ใช้</w:t>
      </w:r>
      <w:r w:rsidRPr="00D0412E">
        <w:rPr>
          <w:rFonts w:ascii="Angsana New" w:hAnsi="Angsana New"/>
          <w:sz w:val="30"/>
          <w:szCs w:val="30"/>
          <w:cs/>
        </w:rPr>
        <w:t xml:space="preserve">ในการดำเนินงานโดยใช้อัตราแลกเปลี่ยน ณ วันนั้น </w:t>
      </w:r>
    </w:p>
    <w:p w:rsidR="00BF58CA" w:rsidRPr="006A1613" w:rsidRDefault="00BF58CA" w:rsidP="008A1C6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</w:rPr>
      </w:pPr>
    </w:p>
    <w:p w:rsidR="00BB2B12" w:rsidRDefault="005E2D6D" w:rsidP="008A1C6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5E2D6D" w:rsidRPr="006A1613" w:rsidRDefault="005E2D6D" w:rsidP="008A1C6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 </w:t>
      </w:r>
    </w:p>
    <w:p w:rsidR="005E2D6D" w:rsidRPr="00D0412E" w:rsidRDefault="005E2D6D" w:rsidP="008A1C65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2E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</w:t>
      </w:r>
      <w:r w:rsidR="00BB2B12">
        <w:rPr>
          <w:rFonts w:ascii="Angsana New" w:hAnsi="Angsana New"/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D0412E">
        <w:rPr>
          <w:rFonts w:ascii="Angsana New" w:hAnsi="Angsana New"/>
          <w:color w:val="000000"/>
          <w:sz w:val="30"/>
          <w:szCs w:val="30"/>
          <w:cs/>
        </w:rPr>
        <w:t>ให้รับรู้เ</w:t>
      </w:r>
      <w:r w:rsidR="00BB2B12">
        <w:rPr>
          <w:rFonts w:ascii="Angsana New" w:hAnsi="Angsana New"/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:rsidR="00B35541" w:rsidRPr="00D0412E" w:rsidRDefault="00B35541" w:rsidP="008A1C65">
      <w:pPr>
        <w:pStyle w:val="BodyText2"/>
        <w:tabs>
          <w:tab w:val="left" w:pos="540"/>
        </w:tabs>
        <w:ind w:left="0" w:right="4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5E2D6D" w:rsidRPr="00D0412E" w:rsidRDefault="005E2D6D" w:rsidP="008A1C65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5E2D6D" w:rsidRPr="00D0412E" w:rsidRDefault="005E2D6D" w:rsidP="008A1C65">
      <w:pPr>
        <w:pStyle w:val="BodyText2"/>
        <w:tabs>
          <w:tab w:val="left" w:pos="540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C333EB" w:rsidRPr="00D0412E" w:rsidRDefault="005E2D6D" w:rsidP="00C3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="00BF58CA" w:rsidRPr="00D0412E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:rsidR="00C333EB" w:rsidRPr="006A1613" w:rsidRDefault="00C333EB" w:rsidP="00C33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5E2D6D" w:rsidRPr="00D0412E" w:rsidRDefault="005E2D6D" w:rsidP="00C333EB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ลูกหนี้การค้าและลูกหนี้อื่น</w:t>
      </w:r>
    </w:p>
    <w:p w:rsidR="005E2D6D" w:rsidRPr="00352808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8"/>
          <w:szCs w:val="28"/>
        </w:rPr>
      </w:pPr>
    </w:p>
    <w:p w:rsidR="005E2D6D" w:rsidRPr="00D0412E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5E2D6D" w:rsidRPr="006A1613" w:rsidRDefault="005E2D6D" w:rsidP="008A1C65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E978CD" w:rsidRPr="00D0412E" w:rsidRDefault="005E2D6D" w:rsidP="008A1C65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</w:t>
      </w:r>
      <w:r w:rsidR="00B15928" w:rsidRPr="00D0412E">
        <w:rPr>
          <w:rFonts w:ascii="Angsana New" w:hAnsi="Angsana New"/>
          <w:sz w:val="30"/>
          <w:szCs w:val="30"/>
          <w:cs/>
        </w:rPr>
        <w:t>กับการชำระหนี้ในอนาคตของลูกค้า</w:t>
      </w:r>
      <w:r w:rsidR="00B15928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ลูกหนี้จะถูกตัดจำหน่าย</w:t>
      </w:r>
      <w:r w:rsidR="000A3902">
        <w:rPr>
          <w:rFonts w:ascii="Angsana New" w:hAnsi="Angsana New" w:hint="cs"/>
          <w:sz w:val="30"/>
          <w:szCs w:val="30"/>
          <w:cs/>
        </w:rPr>
        <w:t>จาก</w:t>
      </w:r>
      <w:r w:rsidRPr="00D0412E">
        <w:rPr>
          <w:rFonts w:ascii="Angsana New" w:hAnsi="Angsana New"/>
          <w:sz w:val="30"/>
          <w:szCs w:val="30"/>
          <w:cs/>
        </w:rPr>
        <w:t>บัญชีเมื่อทราบว่าเป็นหนี้สูญ</w:t>
      </w:r>
    </w:p>
    <w:p w:rsidR="00233764" w:rsidRPr="006A1613" w:rsidRDefault="00233764" w:rsidP="008A1C65">
      <w:pPr>
        <w:tabs>
          <w:tab w:val="clear" w:pos="907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5E2D6D" w:rsidRPr="00D0412E" w:rsidRDefault="005E2D6D" w:rsidP="008A1C65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สินค้าคงเหลือ</w:t>
      </w:r>
    </w:p>
    <w:p w:rsidR="005E2D6D" w:rsidRPr="00352808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28"/>
          <w:szCs w:val="28"/>
        </w:rPr>
      </w:pPr>
      <w:r w:rsidRPr="00D0412E">
        <w:rPr>
          <w:rFonts w:ascii="Angsana New" w:hAnsi="Angsana New"/>
          <w:i/>
          <w:iCs/>
          <w:sz w:val="30"/>
          <w:szCs w:val="30"/>
        </w:rPr>
        <w:tab/>
      </w:r>
    </w:p>
    <w:p w:rsidR="005E2D6D" w:rsidRPr="00D0412E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สินค้าคงเหลือ</w:t>
      </w:r>
      <w:r w:rsidR="003C6661" w:rsidRPr="00D0412E">
        <w:rPr>
          <w:rFonts w:ascii="Angsana New" w:hAnsi="Angsana New"/>
          <w:sz w:val="30"/>
          <w:szCs w:val="30"/>
          <w:cs/>
        </w:rPr>
        <w:t>วัดมูลค่าด้วย</w:t>
      </w:r>
      <w:r w:rsidRPr="00D0412E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5E2D6D" w:rsidRPr="006A1613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5E2D6D" w:rsidRPr="00D0412E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0412E">
        <w:rPr>
          <w:rFonts w:ascii="Angsana New" w:hAnsi="Angsana New"/>
          <w:spacing w:val="-4"/>
          <w:sz w:val="30"/>
          <w:szCs w:val="30"/>
          <w:cs/>
        </w:rPr>
        <w:t>สินค้าสำเร็จรูป</w:t>
      </w:r>
      <w:r w:rsidR="005F70CD" w:rsidRPr="00D0412E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="00436753" w:rsidRPr="00D0412E">
        <w:rPr>
          <w:rFonts w:ascii="Angsana New" w:hAnsi="Angsana New"/>
          <w:spacing w:val="-4"/>
          <w:sz w:val="30"/>
          <w:szCs w:val="30"/>
          <w:cs/>
        </w:rPr>
        <w:t>ขาย</w:t>
      </w:r>
      <w:r w:rsidRPr="00D0412E">
        <w:rPr>
          <w:rFonts w:ascii="Angsana New" w:hAnsi="Angsana New"/>
          <w:spacing w:val="-4"/>
          <w:sz w:val="30"/>
          <w:szCs w:val="30"/>
          <w:cs/>
        </w:rPr>
        <w:t xml:space="preserve">คำนวณโดยใช้วิธีเฉพาะเจาะจง ต้นทุนสินค้าประกอบด้วยต้นทุนที่ซื้อ </w:t>
      </w:r>
      <w:r w:rsidR="00DF69D6" w:rsidRPr="00D0412E">
        <w:rPr>
          <w:rFonts w:ascii="Angsana New" w:hAnsi="Angsana New"/>
          <w:spacing w:val="-4"/>
          <w:sz w:val="30"/>
          <w:szCs w:val="30"/>
          <w:cs/>
        </w:rPr>
        <w:t>หรือ</w:t>
      </w:r>
      <w:r w:rsidRPr="00D0412E">
        <w:rPr>
          <w:rFonts w:ascii="Angsana New" w:hAnsi="Angsana New"/>
          <w:spacing w:val="-4"/>
          <w:sz w:val="30"/>
          <w:szCs w:val="30"/>
          <w:cs/>
        </w:rPr>
        <w:t xml:space="preserve">ต้นทุนอื่นเพื่อให้สินค้าอยู่ในสถานที่และสภาพปัจจุบัน </w:t>
      </w:r>
    </w:p>
    <w:p w:rsidR="00D16B46" w:rsidRPr="006A1613" w:rsidRDefault="00D16B46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:rsidR="006A1613" w:rsidRDefault="005E2D6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:rsidR="00DF538D" w:rsidRPr="00D0412E" w:rsidRDefault="00DF538D" w:rsidP="008A1C65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</w:t>
      </w:r>
    </w:p>
    <w:p w:rsidR="00DF538D" w:rsidRPr="00352808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DF538D" w:rsidRPr="00D0412E" w:rsidRDefault="00CA4AA5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</w:t>
      </w:r>
      <w:r w:rsidR="000F5471" w:rsidRPr="00D0412E">
        <w:rPr>
          <w:rFonts w:ascii="Angsana New" w:hAnsi="Angsana New"/>
          <w:i/>
          <w:iCs/>
          <w:sz w:val="30"/>
          <w:szCs w:val="30"/>
          <w:cs/>
        </w:rPr>
        <w:t>ร่วม</w:t>
      </w:r>
    </w:p>
    <w:p w:rsidR="00DF538D" w:rsidRPr="00352808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pacing w:val="8"/>
          <w:sz w:val="30"/>
          <w:szCs w:val="30"/>
          <w:cs/>
        </w:rPr>
        <w:t>เงินลงทุนในบริษัทร่วม</w:t>
      </w:r>
      <w:r w:rsidR="00CA4AA5" w:rsidRPr="00D0412E">
        <w:rPr>
          <w:rFonts w:ascii="Angsana New" w:hAnsi="Angsana New"/>
          <w:spacing w:val="8"/>
          <w:sz w:val="30"/>
          <w:szCs w:val="30"/>
          <w:cs/>
        </w:rPr>
        <w:t>ในงบการเงินเฉพาะกิจการของบริษัท</w:t>
      </w:r>
      <w:r w:rsidR="003D006B" w:rsidRPr="00D0412E">
        <w:rPr>
          <w:rFonts w:ascii="Angsana New" w:hAnsi="Angsana New"/>
          <w:spacing w:val="8"/>
          <w:sz w:val="30"/>
          <w:szCs w:val="30"/>
          <w:cs/>
        </w:rPr>
        <w:t>บันทึกบัญชีโดยใช้วิธีราคาทุน</w:t>
      </w:r>
      <w:r w:rsidR="006163D1" w:rsidRPr="00D0412E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ส่วนการบันทึกบัญชีเงินลงทุนในบริษัทร่วมในงบการเงิน</w:t>
      </w:r>
      <w:r w:rsidR="006A1613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0412E">
        <w:rPr>
          <w:rFonts w:ascii="Angsana New" w:hAnsi="Angsana New"/>
          <w:sz w:val="30"/>
          <w:szCs w:val="30"/>
          <w:cs/>
        </w:rPr>
        <w:t>ใช้วิธีส่วนได้เสีย</w:t>
      </w:r>
    </w:p>
    <w:p w:rsidR="006163D1" w:rsidRPr="00352808" w:rsidRDefault="006163D1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</w:t>
      </w:r>
    </w:p>
    <w:p w:rsidR="00DF538D" w:rsidRPr="00352808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8A3BE7" w:rsidRDefault="00DF538D" w:rsidP="0022318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52808">
        <w:rPr>
          <w:rFonts w:ascii="Angsana New" w:hAnsi="Angsana New"/>
          <w:sz w:val="30"/>
          <w:szCs w:val="30"/>
          <w:cs/>
        </w:rPr>
        <w:t>ตราสารทุนซึ่งเป็นหลักทรัพย์ในความต้องการของตลาด</w:t>
      </w:r>
      <w:r w:rsidRPr="00352808">
        <w:rPr>
          <w:rFonts w:ascii="Angsana New" w:hAnsi="Angsana New"/>
          <w:sz w:val="30"/>
          <w:szCs w:val="30"/>
        </w:rPr>
        <w:t xml:space="preserve"> </w:t>
      </w:r>
      <w:r w:rsidRPr="00352808">
        <w:rPr>
          <w:rFonts w:ascii="Angsana New" w:hAnsi="Angsana New"/>
          <w:sz w:val="30"/>
          <w:szCs w:val="30"/>
          <w:cs/>
        </w:rPr>
        <w:t>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และการเปลี่ยนแปลงที่ไม่ใช่ผลขาดทุนจากการด้อยค่าบันทึกโดยตรงในส่วนของผู้ถือหุ้น ส่วนผลขาดทุนจากการด้อยค่ารับรู้ในกำไรหรือขาดทุน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352808">
        <w:rPr>
          <w:rFonts w:ascii="Angsana New" w:hAnsi="Angsana New"/>
          <w:sz w:val="30"/>
          <w:szCs w:val="30"/>
        </w:rPr>
        <w:t xml:space="preserve"> </w:t>
      </w:r>
    </w:p>
    <w:p w:rsidR="008A3BE7" w:rsidRDefault="008A3BE7" w:rsidP="0022318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22318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AA0732" w:rsidRPr="00D0412E" w:rsidRDefault="00AA0732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4855E7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</w:rPr>
        <w:tab/>
      </w:r>
      <w:r w:rsidR="00DF538D" w:rsidRPr="00D0412E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A0732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AA0732" w:rsidRDefault="00AA0732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973B69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ในกรณีที่</w:t>
      </w:r>
      <w:r w:rsidR="00DF538D" w:rsidRPr="00D0412E">
        <w:rPr>
          <w:rFonts w:ascii="Angsana New" w:hAnsi="Angsana New"/>
          <w:sz w:val="30"/>
          <w:szCs w:val="30"/>
          <w:cs/>
        </w:rPr>
        <w:t>บริษัทจำหน่า</w:t>
      </w:r>
      <w:r w:rsidR="006256FC" w:rsidRPr="00D0412E">
        <w:rPr>
          <w:rFonts w:ascii="Angsana New" w:hAnsi="Angsana New"/>
          <w:sz w:val="30"/>
          <w:szCs w:val="30"/>
          <w:cs/>
        </w:rPr>
        <w:t>ยบางส่วนของเงินลงทุนที่ถืออยู่</w:t>
      </w:r>
      <w:r w:rsidR="006256FC" w:rsidRPr="00D0412E">
        <w:rPr>
          <w:rFonts w:ascii="Angsana New" w:hAnsi="Angsana New"/>
          <w:sz w:val="30"/>
          <w:szCs w:val="30"/>
        </w:rPr>
        <w:t xml:space="preserve"> </w:t>
      </w:r>
      <w:r w:rsidR="00DF538D" w:rsidRPr="00D0412E">
        <w:rPr>
          <w:rFonts w:ascii="Angsana New" w:hAnsi="Angsana New"/>
          <w:sz w:val="30"/>
          <w:szCs w:val="30"/>
          <w:cs/>
        </w:rPr>
        <w:t>การคำนวณต้นทุนสำหรับเงินลงทุนที่จำหน่ายไปและ</w:t>
      </w:r>
      <w:r w:rsidR="006163D1" w:rsidRPr="00D0412E">
        <w:rPr>
          <w:rFonts w:ascii="Angsana New" w:hAnsi="Angsana New"/>
          <w:sz w:val="30"/>
          <w:szCs w:val="30"/>
          <w:cs/>
        </w:rPr>
        <w:t xml:space="preserve">           </w:t>
      </w:r>
      <w:r w:rsidR="00DF538D" w:rsidRPr="00D0412E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A67CB5" w:rsidRPr="00D0412E" w:rsidRDefault="00A67CB5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DF538D" w:rsidRPr="00D0412E" w:rsidRDefault="00DF538D" w:rsidP="008A1C65">
      <w:pPr>
        <w:pStyle w:val="AccPolicyHeading"/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</w:t>
      </w:r>
      <w:r w:rsidR="006163D1" w:rsidRPr="00D0412E">
        <w:rPr>
          <w:rFonts w:ascii="Angsana New" w:hAnsi="Angsana New"/>
          <w:sz w:val="30"/>
          <w:szCs w:val="30"/>
          <w:cs/>
        </w:rPr>
        <w:t xml:space="preserve">่าที่เพิ่มขึ้นหรือทั้งสองอย่าง </w:t>
      </w:r>
      <w:r w:rsidRPr="00D0412E">
        <w:rPr>
          <w:rFonts w:ascii="Angsana New" w:hAnsi="Angsana New"/>
          <w:sz w:val="30"/>
          <w:szCs w:val="30"/>
          <w:cs/>
        </w:rPr>
        <w:t xml:space="preserve"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</w:t>
      </w:r>
      <w:r w:rsidR="007C1DA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D0412E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CA6322" w:rsidRPr="00D0412E" w:rsidRDefault="00CA6322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A67CB5" w:rsidRPr="00D0412E" w:rsidRDefault="00A67CB5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ED49A9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D0412E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ประมาณการอายุการ</w:t>
      </w:r>
      <w:r w:rsidR="00ED49A9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D0412E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DF538D" w:rsidRPr="00D0412E" w:rsidRDefault="00DF538D" w:rsidP="008A1C65">
      <w:pPr>
        <w:pStyle w:val="AccPolicyHeading"/>
      </w:pPr>
    </w:p>
    <w:tbl>
      <w:tblPr>
        <w:tblW w:w="7657" w:type="dxa"/>
        <w:tblInd w:w="558" w:type="dxa"/>
        <w:tblLook w:val="0000" w:firstRow="0" w:lastRow="0" w:firstColumn="0" w:lastColumn="0" w:noHBand="0" w:noVBand="0"/>
      </w:tblPr>
      <w:tblGrid>
        <w:gridCol w:w="5112"/>
        <w:gridCol w:w="1195"/>
        <w:gridCol w:w="675"/>
        <w:gridCol w:w="675"/>
      </w:tblGrid>
      <w:tr w:rsidR="009E1F1A" w:rsidRPr="00D0412E" w:rsidTr="009E1F1A">
        <w:tc>
          <w:tcPr>
            <w:tcW w:w="5112" w:type="dxa"/>
            <w:shd w:val="clear" w:color="auto" w:fill="auto"/>
            <w:vAlign w:val="bottom"/>
          </w:tcPr>
          <w:p w:rsidR="009E1F1A" w:rsidRPr="00D0412E" w:rsidRDefault="009E1F1A" w:rsidP="00117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1195" w:type="dxa"/>
          </w:tcPr>
          <w:p w:rsidR="009E1F1A" w:rsidRPr="00D0412E" w:rsidRDefault="009E1F1A" w:rsidP="008A1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:rsidR="009E1F1A" w:rsidRPr="00D0412E" w:rsidRDefault="009E1F1A" w:rsidP="008A1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5" w:type="dxa"/>
          </w:tcPr>
          <w:p w:rsidR="009E1F1A" w:rsidRPr="00D0412E" w:rsidRDefault="009E1F1A" w:rsidP="008A1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C1DAE" w:rsidRPr="00E30F73" w:rsidRDefault="007C1DAE" w:rsidP="007C1DAE">
      <w:pPr>
        <w:rPr>
          <w:rFonts w:asciiTheme="majorBidi" w:eastAsia="EucrosiaUPCBold" w:hAnsiTheme="majorBidi" w:cstheme="majorBidi"/>
          <w:sz w:val="30"/>
          <w:szCs w:val="30"/>
        </w:rPr>
      </w:pPr>
    </w:p>
    <w:p w:rsidR="00DF538D" w:rsidRPr="00D0412E" w:rsidRDefault="00DF538D" w:rsidP="00461177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ที่ดิน อาคารและอุปกรณ์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71600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6B251E">
        <w:rPr>
          <w:rFonts w:ascii="Angsana New" w:hAnsi="Angsana New" w:hint="cs"/>
          <w:sz w:val="30"/>
          <w:szCs w:val="30"/>
          <w:cs/>
        </w:rPr>
        <w:t>วัดมูลค่า</w:t>
      </w:r>
      <w:r w:rsidRPr="00D0412E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:rsidR="007C1DAE" w:rsidRDefault="007C1DAE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7C1D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การขนย้าย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</w:t>
      </w:r>
      <w:r w:rsidR="00CA6322" w:rsidRPr="00D0412E">
        <w:rPr>
          <w:rFonts w:ascii="Angsana New" w:hAnsi="Angsana New"/>
          <w:sz w:val="30"/>
          <w:szCs w:val="30"/>
          <w:cs/>
        </w:rPr>
        <w:t>ที่ควบคุมโดยลิขสิทธิ์ซอฟ</w:t>
      </w:r>
      <w:r w:rsidR="00971600" w:rsidRPr="00D0412E">
        <w:rPr>
          <w:rFonts w:ascii="Angsana New" w:hAnsi="Angsana New"/>
          <w:sz w:val="30"/>
          <w:szCs w:val="30"/>
          <w:cs/>
        </w:rPr>
        <w:t>ต์แ</w:t>
      </w:r>
      <w:r w:rsidR="00CA6322" w:rsidRPr="00D0412E">
        <w:rPr>
          <w:rFonts w:ascii="Angsana New" w:hAnsi="Angsana New"/>
          <w:sz w:val="30"/>
          <w:szCs w:val="30"/>
          <w:cs/>
        </w:rPr>
        <w:t>วร์ซึ่ง</w:t>
      </w:r>
      <w:r w:rsidRPr="00D0412E">
        <w:rPr>
          <w:rFonts w:ascii="Angsana New" w:hAnsi="Angsana New"/>
          <w:sz w:val="30"/>
          <w:szCs w:val="30"/>
          <w:cs/>
        </w:rPr>
        <w:t>ไม่สามารถทำงานได้โดยปราศจากลิขสิทธิ์ซอฟ</w:t>
      </w:r>
      <w:r w:rsidR="00971600" w:rsidRPr="00D0412E">
        <w:rPr>
          <w:rFonts w:ascii="Angsana New" w:hAnsi="Angsana New"/>
          <w:sz w:val="30"/>
          <w:szCs w:val="30"/>
          <w:cs/>
        </w:rPr>
        <w:t>ต์</w:t>
      </w:r>
      <w:r w:rsidRPr="00D0412E">
        <w:rPr>
          <w:rFonts w:ascii="Angsana New" w:hAnsi="Angsana New"/>
          <w:sz w:val="30"/>
          <w:szCs w:val="30"/>
          <w:cs/>
        </w:rPr>
        <w:t>แวร์นั้น</w:t>
      </w:r>
      <w:r w:rsidR="004E6178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ให้ถือว่าลิขสิทธิ์ซอฟ</w:t>
      </w:r>
      <w:r w:rsidR="00971600" w:rsidRPr="00D0412E">
        <w:rPr>
          <w:rFonts w:ascii="Angsana New" w:hAnsi="Angsana New"/>
          <w:sz w:val="30"/>
          <w:szCs w:val="30"/>
          <w:cs/>
        </w:rPr>
        <w:t>ต์</w:t>
      </w:r>
      <w:r w:rsidRPr="00D0412E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ส่วนประกอบของรายการที่ดิน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D0412E">
        <w:rPr>
          <w:rFonts w:ascii="Angsana New" w:hAnsi="Angsana New"/>
          <w:sz w:val="30"/>
          <w:szCs w:val="30"/>
        </w:rPr>
        <w:t xml:space="preserve"> </w:t>
      </w:r>
    </w:p>
    <w:p w:rsidR="006163D1" w:rsidRPr="00D0412E" w:rsidRDefault="006163D1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8A1C65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</w:rPr>
      </w:pPr>
      <w:r w:rsidRPr="00D0412E">
        <w:rPr>
          <w:rFonts w:ascii="Angsana New" w:eastAsia="MS Mincho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:rsidR="00A67CB5" w:rsidRPr="00D0412E" w:rsidRDefault="00A67CB5" w:rsidP="008A1C65">
      <w:pPr>
        <w:pStyle w:val="Default"/>
        <w:ind w:left="540"/>
        <w:jc w:val="thaiDistribute"/>
        <w:rPr>
          <w:rFonts w:ascii="Angsana New" w:eastAsia="MS Mincho" w:hAnsi="Angsana New" w:cs="Angsana New"/>
          <w:color w:val="auto"/>
          <w:sz w:val="30"/>
          <w:szCs w:val="30"/>
        </w:rPr>
      </w:pPr>
    </w:p>
    <w:p w:rsidR="00BB241D" w:rsidRDefault="00BB2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DF538D" w:rsidRPr="00BB3849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F538D" w:rsidRPr="00D0412E" w:rsidRDefault="00DD5E03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การเช่าซึ่ง</w:t>
      </w:r>
      <w:r w:rsidR="00DF538D" w:rsidRPr="00D0412E">
        <w:rPr>
          <w:rFonts w:ascii="Angsana New" w:hAnsi="Angsana New"/>
          <w:sz w:val="30"/>
          <w:szCs w:val="30"/>
          <w:cs/>
        </w:rPr>
        <w:t>บริษัทได้รับส่วนใหญ่ของความเสี่ยงและผลตอบแทนจาก</w:t>
      </w:r>
      <w:r w:rsidRPr="00D0412E"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="00DF538D" w:rsidRPr="00D0412E">
        <w:rPr>
          <w:rFonts w:ascii="Angsana New" w:hAnsi="Angsana New"/>
          <w:sz w:val="30"/>
          <w:szCs w:val="30"/>
          <w:cs/>
        </w:rPr>
        <w:t>ๆ ให้จัดประเภทเป็นสัญญาเช่าการเงิน</w:t>
      </w:r>
      <w:r w:rsidR="00DF538D" w:rsidRPr="00D0412E">
        <w:rPr>
          <w:rFonts w:ascii="Angsana New" w:hAnsi="Angsana New"/>
          <w:sz w:val="30"/>
          <w:szCs w:val="30"/>
        </w:rPr>
        <w:t xml:space="preserve"> </w:t>
      </w:r>
      <w:r w:rsidR="00BB241D">
        <w:rPr>
          <w:rFonts w:ascii="Angsana New" w:hAnsi="Angsana New" w:hint="cs"/>
          <w:sz w:val="30"/>
          <w:szCs w:val="30"/>
          <w:cs/>
        </w:rPr>
        <w:t>ยานพาหนะ</w:t>
      </w:r>
      <w:r w:rsidR="00DF538D" w:rsidRPr="00D0412E">
        <w:rPr>
          <w:rFonts w:ascii="Angsana New" w:hAnsi="Angsana New"/>
          <w:sz w:val="30"/>
          <w:szCs w:val="30"/>
          <w:cs/>
        </w:rPr>
        <w:t>ที่ได้มาโดยทำสัญญาเช่าการเงินบันทึกเป็นสินทรัพย์ด้วย</w:t>
      </w:r>
      <w:r w:rsidR="00DF538D" w:rsidRPr="00D0412E">
        <w:rPr>
          <w:rFonts w:ascii="Angsana New" w:hAnsi="Angsana New"/>
          <w:spacing w:val="2"/>
          <w:sz w:val="30"/>
          <w:szCs w:val="30"/>
          <w:cs/>
        </w:rPr>
        <w:t>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DF538D" w:rsidRPr="00D0412E">
        <w:rPr>
          <w:rFonts w:ascii="Angsana New" w:hAnsi="Angsana New"/>
          <w:spacing w:val="2"/>
          <w:sz w:val="30"/>
          <w:szCs w:val="30"/>
        </w:rPr>
        <w:t xml:space="preserve"> </w:t>
      </w:r>
      <w:r w:rsidR="00DF538D" w:rsidRPr="00D0412E">
        <w:rPr>
          <w:rFonts w:ascii="Angsana New" w:hAnsi="Angsana New"/>
          <w:spacing w:val="2"/>
          <w:sz w:val="30"/>
          <w:szCs w:val="30"/>
          <w:cs/>
        </w:rPr>
        <w:t>หักด้วย</w:t>
      </w:r>
      <w:r w:rsidR="00DF538D" w:rsidRPr="00D0412E">
        <w:rPr>
          <w:rFonts w:ascii="Angsana New" w:hAnsi="Angsana New"/>
          <w:sz w:val="30"/>
          <w:szCs w:val="30"/>
          <w:cs/>
        </w:rPr>
        <w:t>ค่าเสื่อมราคาสะสมและขาดทุนจากการด้อยค่า</w:t>
      </w:r>
      <w:r w:rsidR="00DF538D" w:rsidRPr="00D0412E">
        <w:rPr>
          <w:rFonts w:ascii="Angsana New" w:hAnsi="Angsana New"/>
          <w:sz w:val="30"/>
          <w:szCs w:val="30"/>
        </w:rPr>
        <w:t xml:space="preserve"> </w:t>
      </w:r>
      <w:r w:rsidR="00DF538D" w:rsidRPr="00D0412E">
        <w:rPr>
          <w:rFonts w:ascii="Angsana New" w:hAnsi="Angsana New"/>
          <w:sz w:val="30"/>
          <w:szCs w:val="30"/>
          <w:cs/>
        </w:rPr>
        <w:t>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</w:t>
      </w:r>
      <w:r w:rsidR="00DF538D" w:rsidRPr="00D0412E">
        <w:rPr>
          <w:rFonts w:ascii="Angsana New" w:hAnsi="Angsana New"/>
          <w:sz w:val="30"/>
          <w:szCs w:val="30"/>
        </w:rPr>
        <w:t xml:space="preserve"> </w:t>
      </w:r>
      <w:r w:rsidR="00DF538D" w:rsidRPr="00D0412E">
        <w:rPr>
          <w:rFonts w:ascii="Angsana New" w:hAnsi="Angsana New"/>
          <w:sz w:val="30"/>
          <w:szCs w:val="30"/>
          <w:cs/>
        </w:rPr>
        <w:t>ค่าใช้จ่ายทางการเงินจะบันทึกโดยตรงในกำไรหรือขาดทุน</w:t>
      </w:r>
    </w:p>
    <w:p w:rsidR="000F5471" w:rsidRPr="00BB3849" w:rsidRDefault="000F5471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357766" w:rsidRPr="00BB3849" w:rsidRDefault="00357766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F538D" w:rsidRPr="00D0412E" w:rsidRDefault="00DF538D" w:rsidP="008A1C6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="00CA6322"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ที่ดิน </w:t>
      </w:r>
      <w:r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</w:t>
      </w:r>
      <w:r w:rsidR="00DD5E03"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ความเป็นไปได้ค่อนข้างแน่ที่</w:t>
      </w:r>
      <w:r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43385A"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>ถูกตัดจำหน่ายตามมูลค่า</w:t>
      </w:r>
      <w:r w:rsidR="00DD5E03"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   </w:t>
      </w:r>
      <w:r w:rsidR="0043385A"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ตามบัญชี </w:t>
      </w:r>
      <w:r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CA6322" w:rsidRPr="00BB3849" w:rsidRDefault="00CA6322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DF538D" w:rsidRPr="00BB3849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F538D" w:rsidRPr="00D0412E" w:rsidRDefault="00DF538D" w:rsidP="008A1C6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D0412E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D0412E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DF538D" w:rsidRPr="00BB3849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0C3DD9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D0412E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:rsidR="00DF538D" w:rsidRPr="00D0412E" w:rsidRDefault="00DF538D" w:rsidP="008A1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74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1080"/>
        <w:gridCol w:w="810"/>
      </w:tblGrid>
      <w:tr w:rsidR="00DE189E" w:rsidRPr="00AE7A0C" w:rsidTr="00B44CC0">
        <w:tc>
          <w:tcPr>
            <w:tcW w:w="5562" w:type="dxa"/>
          </w:tcPr>
          <w:p w:rsidR="00DE189E" w:rsidRPr="00AE7A0C" w:rsidRDefault="00B35541" w:rsidP="00B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7A0C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DE189E" w:rsidRPr="00AE7A0C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080" w:type="dxa"/>
          </w:tcPr>
          <w:p w:rsidR="00DE189E" w:rsidRPr="00AE7A0C" w:rsidRDefault="00DE189E" w:rsidP="00DE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0" w:type="dxa"/>
          </w:tcPr>
          <w:p w:rsidR="00DE189E" w:rsidRPr="00AE7A0C" w:rsidRDefault="00DE189E" w:rsidP="00DE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E189E" w:rsidRPr="00AE7A0C" w:rsidTr="00B44CC0">
        <w:tc>
          <w:tcPr>
            <w:tcW w:w="5562" w:type="dxa"/>
          </w:tcPr>
          <w:p w:rsidR="00DE189E" w:rsidRPr="00AE7A0C" w:rsidRDefault="00DE189E" w:rsidP="00B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080" w:type="dxa"/>
          </w:tcPr>
          <w:p w:rsidR="00DE189E" w:rsidRPr="00AE7A0C" w:rsidRDefault="00DE189E" w:rsidP="002E5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0" w:type="dxa"/>
          </w:tcPr>
          <w:p w:rsidR="00DE189E" w:rsidRPr="00AE7A0C" w:rsidRDefault="00DE189E" w:rsidP="00DE1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CA6322" w:rsidRPr="00D0412E" w:rsidTr="00B44CC0">
        <w:tc>
          <w:tcPr>
            <w:tcW w:w="5562" w:type="dxa"/>
          </w:tcPr>
          <w:p w:rsidR="00CA6322" w:rsidRPr="00AE7A0C" w:rsidRDefault="00CA6322" w:rsidP="00B44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</w:tcPr>
          <w:p w:rsidR="00CA6322" w:rsidRPr="00AE7A0C" w:rsidRDefault="00CA6322" w:rsidP="00CA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</w:rPr>
              <w:t>5</w:t>
            </w:r>
            <w:r w:rsidRPr="00AE7A0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:rsidR="00CA6322" w:rsidRPr="00D0412E" w:rsidRDefault="00CA6322" w:rsidP="00CA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7A0C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F538D" w:rsidRPr="00D0412E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F538D" w:rsidRPr="00D0412E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DF538D" w:rsidRPr="00D0412E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DF538D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</w:t>
      </w:r>
      <w:r w:rsidR="002928AE" w:rsidRPr="00D0412E">
        <w:rPr>
          <w:rFonts w:ascii="Angsana New" w:hAnsi="Angsana New"/>
          <w:sz w:val="30"/>
          <w:szCs w:val="30"/>
          <w:cs/>
        </w:rPr>
        <w:t>ลือ ถูกทบทวนอย่างน้อยที่สุด</w:t>
      </w:r>
      <w:r w:rsidRPr="00D0412E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:rsidR="00DF538D" w:rsidRPr="00D0412E" w:rsidRDefault="00DF538D" w:rsidP="008A1C65">
      <w:pPr>
        <w:pStyle w:val="Heading8"/>
        <w:numPr>
          <w:ilvl w:val="0"/>
          <w:numId w:val="18"/>
        </w:numPr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สินทรัพย์ไม่มีตัวตน</w:t>
      </w:r>
    </w:p>
    <w:p w:rsidR="00DF538D" w:rsidRPr="00D0412E" w:rsidRDefault="00DF538D" w:rsidP="00DF538D">
      <w:pPr>
        <w:rPr>
          <w:rFonts w:ascii="Angsana New" w:hAnsi="Angsana New"/>
          <w:sz w:val="30"/>
          <w:szCs w:val="30"/>
        </w:rPr>
      </w:pPr>
    </w:p>
    <w:p w:rsidR="00DF538D" w:rsidRPr="00D0412E" w:rsidRDefault="00F00D7A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pacing w:val="2"/>
          <w:sz w:val="30"/>
          <w:szCs w:val="30"/>
          <w:cs/>
        </w:rPr>
        <w:t>สินทรัพย์ไม่มีตัวตนที่</w:t>
      </w:r>
      <w:r w:rsidR="00DF538D" w:rsidRPr="00D0412E">
        <w:rPr>
          <w:rFonts w:ascii="Angsana New" w:hAnsi="Angsana New"/>
          <w:spacing w:val="2"/>
          <w:sz w:val="30"/>
          <w:szCs w:val="30"/>
          <w:cs/>
        </w:rPr>
        <w:t xml:space="preserve">บริษัทซื้อมาและมีอายุการใช้งานจำกัด </w:t>
      </w:r>
      <w:r w:rsidR="00697EF5">
        <w:rPr>
          <w:rFonts w:ascii="Angsana New" w:hAnsi="Angsana New" w:hint="cs"/>
          <w:spacing w:val="2"/>
          <w:sz w:val="30"/>
          <w:szCs w:val="30"/>
          <w:cs/>
        </w:rPr>
        <w:t>วัดมูลค่าด</w:t>
      </w:r>
      <w:r w:rsidR="00082E0F">
        <w:rPr>
          <w:rFonts w:ascii="Angsana New" w:hAnsi="Angsana New" w:hint="cs"/>
          <w:spacing w:val="2"/>
          <w:sz w:val="30"/>
          <w:szCs w:val="30"/>
          <w:cs/>
        </w:rPr>
        <w:t>้</w:t>
      </w:r>
      <w:r w:rsidR="00697EF5">
        <w:rPr>
          <w:rFonts w:ascii="Angsana New" w:hAnsi="Angsana New" w:hint="cs"/>
          <w:spacing w:val="2"/>
          <w:sz w:val="30"/>
          <w:szCs w:val="30"/>
          <w:cs/>
        </w:rPr>
        <w:t>วย</w:t>
      </w:r>
      <w:r w:rsidR="00DF538D" w:rsidRPr="00D0412E">
        <w:rPr>
          <w:rFonts w:ascii="Angsana New" w:hAnsi="Angsana New"/>
          <w:spacing w:val="2"/>
          <w:sz w:val="30"/>
          <w:szCs w:val="30"/>
          <w:cs/>
        </w:rPr>
        <w:t>ราคาทุนหักค่าตัดจำหน่ายสะสมและ</w:t>
      </w:r>
      <w:r w:rsidR="0055207B" w:rsidRPr="00D0412E">
        <w:rPr>
          <w:rFonts w:ascii="Angsana New" w:hAnsi="Angsana New"/>
          <w:spacing w:val="2"/>
          <w:sz w:val="30"/>
          <w:szCs w:val="30"/>
          <w:cs/>
        </w:rPr>
        <w:t xml:space="preserve">         </w:t>
      </w:r>
      <w:r w:rsidR="00BF58CA" w:rsidRPr="00D0412E">
        <w:rPr>
          <w:rFonts w:ascii="Angsana New" w:hAnsi="Angsana New"/>
          <w:sz w:val="30"/>
          <w:szCs w:val="30"/>
          <w:cs/>
        </w:rPr>
        <w:t>ผลขาดทุนจากการด้อยค่าสะสม</w:t>
      </w:r>
    </w:p>
    <w:p w:rsidR="00BB3849" w:rsidRPr="00DF4554" w:rsidRDefault="00BB3849" w:rsidP="00CA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</w:p>
    <w:p w:rsidR="00DF538D" w:rsidRPr="00D0412E" w:rsidRDefault="00DF538D" w:rsidP="00CA6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DF538D" w:rsidRPr="00DF4554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F538D" w:rsidRPr="00D0412E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</w:t>
      </w:r>
      <w:r w:rsidR="0055207B" w:rsidRPr="00D0412E">
        <w:rPr>
          <w:rFonts w:ascii="Angsana New" w:eastAsia="Calibri" w:hAnsi="Angsana New"/>
          <w:sz w:val="30"/>
          <w:szCs w:val="30"/>
          <w:cs/>
        </w:rPr>
        <w:t>เกิดประโยชน์เชิงเศรษฐกิจในอนาคต โ</w:t>
      </w:r>
      <w:r w:rsidRPr="00D0412E">
        <w:rPr>
          <w:rFonts w:ascii="Angsana New" w:eastAsia="Calibri" w:hAnsi="Angsana New"/>
          <w:sz w:val="30"/>
          <w:szCs w:val="30"/>
          <w:cs/>
        </w:rPr>
        <w:t>ดยรวมเป็นสินทรัพย์ที่สามารถระบุได้ที</w:t>
      </w:r>
      <w:r w:rsidR="00BB3849">
        <w:rPr>
          <w:rFonts w:ascii="Angsana New" w:eastAsia="Calibri" w:hAnsi="Angsana New"/>
          <w:sz w:val="30"/>
          <w:szCs w:val="30"/>
          <w:cs/>
        </w:rPr>
        <w:t>่เกี่ยวข้องนั้น  ค่าใช้จ่ายอื่น</w:t>
      </w:r>
      <w:r w:rsidRPr="00D0412E">
        <w:rPr>
          <w:rFonts w:ascii="Angsana New" w:eastAsia="Calibri" w:hAnsi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9577E0" w:rsidRPr="00DF4554" w:rsidRDefault="009577E0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D0412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F538D" w:rsidRPr="00DF4554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F538D" w:rsidRPr="00D0412E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ค่าตัดจำหน่ายคำนวณจากร</w:t>
      </w:r>
      <w:r w:rsidRPr="00D0412E">
        <w:rPr>
          <w:rFonts w:ascii="Angsana New" w:eastAsia="Calibri" w:hAnsi="Angsana New"/>
          <w:sz w:val="30"/>
          <w:szCs w:val="30"/>
          <w:cs/>
        </w:rPr>
        <w:t>าคาทุนของสินทรัพย์</w:t>
      </w:r>
    </w:p>
    <w:p w:rsidR="00DF538D" w:rsidRPr="00DF4554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DF538D" w:rsidRPr="00D0412E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AE7A0C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D0412E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5F70CD" w:rsidRPr="00D0412E">
        <w:rPr>
          <w:rFonts w:ascii="Angsana New" w:hAnsi="Angsana New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D0412E">
        <w:rPr>
          <w:rFonts w:ascii="Angsana New" w:hAnsi="Angsana New"/>
          <w:sz w:val="30"/>
          <w:szCs w:val="30"/>
        </w:rPr>
        <w:t xml:space="preserve"> </w:t>
      </w:r>
    </w:p>
    <w:p w:rsidR="00DF538D" w:rsidRPr="00DF4554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F538D" w:rsidRPr="00D0412E" w:rsidRDefault="00DF538D" w:rsidP="00DF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DF538D" w:rsidRPr="00DF4554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7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170"/>
        <w:gridCol w:w="451"/>
      </w:tblGrid>
      <w:tr w:rsidR="00DF538D" w:rsidRPr="00D0412E" w:rsidTr="00AE7A0C">
        <w:tc>
          <w:tcPr>
            <w:tcW w:w="5652" w:type="dxa"/>
          </w:tcPr>
          <w:p w:rsidR="00DF538D" w:rsidRPr="00AE32B0" w:rsidRDefault="00DF538D" w:rsidP="00AE7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E32B0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:rsidR="00DF538D" w:rsidRPr="00AE32B0" w:rsidRDefault="00DF538D" w:rsidP="00896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2B0">
              <w:rPr>
                <w:rFonts w:ascii="Angsana New" w:hAnsi="Angsana New"/>
                <w:sz w:val="30"/>
                <w:szCs w:val="30"/>
              </w:rPr>
              <w:t>3</w:t>
            </w:r>
            <w:r w:rsidR="00D676FE" w:rsidRPr="00AE32B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51" w:type="dxa"/>
          </w:tcPr>
          <w:p w:rsidR="00DF538D" w:rsidRPr="00D0412E" w:rsidRDefault="00DF538D" w:rsidP="00673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2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0D7AE2" w:rsidRPr="00D0412E" w:rsidRDefault="002030DD" w:rsidP="000D7AE2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วิธีการตัดจำหน่าย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DF538D" w:rsidRPr="00D0412E">
        <w:rPr>
          <w:rFonts w:ascii="Angsana New" w:hAnsi="Angsana New"/>
          <w:sz w:val="30"/>
          <w:szCs w:val="30"/>
          <w:cs/>
        </w:rPr>
        <w:t>ระ</w:t>
      </w:r>
      <w:r w:rsidR="00EB22A7">
        <w:rPr>
          <w:rFonts w:ascii="Angsana New" w:hAnsi="Angsana New"/>
          <w:sz w:val="30"/>
          <w:szCs w:val="30"/>
          <w:cs/>
        </w:rPr>
        <w:t>ยะเวลาที่คาดว่าจะได้รับประโยชน์</w:t>
      </w:r>
      <w:r w:rsidR="00DF538D" w:rsidRPr="00D0412E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="00DF538D" w:rsidRPr="00D0412E" w:rsidDel="00E44C55">
        <w:rPr>
          <w:rFonts w:ascii="Angsana New" w:hAnsi="Angsana New"/>
          <w:sz w:val="30"/>
          <w:szCs w:val="30"/>
        </w:rPr>
        <w:t xml:space="preserve"> </w:t>
      </w:r>
    </w:p>
    <w:p w:rsidR="005E3CC8" w:rsidRPr="00DF4554" w:rsidRDefault="005E3CC8" w:rsidP="000D7AE2">
      <w:pPr>
        <w:ind w:left="540"/>
        <w:rPr>
          <w:rFonts w:ascii="Angsana New" w:hAnsi="Angsana New"/>
          <w:sz w:val="28"/>
          <w:szCs w:val="28"/>
        </w:rPr>
      </w:pPr>
    </w:p>
    <w:p w:rsidR="000D7AE2" w:rsidRPr="00D0412E" w:rsidRDefault="00AE32B0" w:rsidP="00AE32B0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 </w:t>
      </w:r>
      <w:r w:rsidR="000D7AE2"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สิ</w:t>
      </w:r>
      <w:r w:rsidR="000D7AE2" w:rsidRPr="00D0412E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>ทธิการเช่า</w:t>
      </w:r>
    </w:p>
    <w:p w:rsidR="000D7AE2" w:rsidRPr="00D0412E" w:rsidRDefault="000D7AE2" w:rsidP="000D7AE2">
      <w:pPr>
        <w:pStyle w:val="ListParagraph"/>
        <w:ind w:left="360"/>
        <w:rPr>
          <w:rFonts w:ascii="Angsana New" w:hAnsi="Angsana New"/>
          <w:sz w:val="30"/>
          <w:szCs w:val="30"/>
        </w:rPr>
      </w:pPr>
    </w:p>
    <w:p w:rsidR="000D7AE2" w:rsidRPr="00D0412E" w:rsidRDefault="000D7AE2" w:rsidP="000D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0412E">
        <w:rPr>
          <w:rFonts w:ascii="Angsana New" w:hAnsi="Angsana New"/>
          <w:color w:val="000000"/>
          <w:sz w:val="30"/>
          <w:szCs w:val="30"/>
          <w:cs/>
        </w:rPr>
        <w:t>สิทธิการเช่าแสดงในราคาทุนหักค่าตัดจำหน่ายสะสมและขาดทุนจากการด้อยค่า</w:t>
      </w:r>
    </w:p>
    <w:p w:rsidR="0055207B" w:rsidRPr="00DF4554" w:rsidRDefault="0055207B" w:rsidP="000D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0D7AE2" w:rsidRPr="00D0412E" w:rsidRDefault="000D7AE2" w:rsidP="000D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0412E">
        <w:rPr>
          <w:rFonts w:ascii="Angsana New" w:hAnsi="Angsana New"/>
          <w:i/>
          <w:iCs/>
          <w:color w:val="000000"/>
          <w:sz w:val="30"/>
          <w:szCs w:val="30"/>
          <w:cs/>
        </w:rPr>
        <w:t>ค่าตัดจำหน่าย</w:t>
      </w:r>
    </w:p>
    <w:p w:rsidR="000D7AE2" w:rsidRPr="00D0412E" w:rsidRDefault="000D7AE2" w:rsidP="000D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DA2CDD" w:rsidRPr="007B6B61" w:rsidRDefault="000D7AE2" w:rsidP="000D7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B6B61">
        <w:rPr>
          <w:rFonts w:ascii="Angsana New" w:hAnsi="Angsana New"/>
          <w:color w:val="000000"/>
          <w:sz w:val="30"/>
          <w:szCs w:val="30"/>
          <w:cs/>
        </w:rPr>
        <w:t>สิทธิการเช่าตัดบัญช</w:t>
      </w:r>
      <w:r w:rsidR="00DF4554" w:rsidRPr="007B6B61">
        <w:rPr>
          <w:rFonts w:ascii="Angsana New" w:hAnsi="Angsana New"/>
          <w:color w:val="000000"/>
          <w:sz w:val="30"/>
          <w:szCs w:val="30"/>
          <w:cs/>
        </w:rPr>
        <w:t>ีเป็นค่าใช้จ่ายในกำไรหรือขาดทุน</w:t>
      </w:r>
      <w:r w:rsidRPr="007B6B61">
        <w:rPr>
          <w:rFonts w:ascii="Angsana New" w:hAnsi="Angsana New"/>
          <w:color w:val="000000"/>
          <w:sz w:val="30"/>
          <w:szCs w:val="30"/>
          <w:cs/>
        </w:rPr>
        <w:t>คำนวณโดยวิธีเส้นตรงตามระยะเวลาของสัญญาเช่า</w:t>
      </w:r>
      <w:r w:rsidR="00DF4554" w:rsidRPr="007B6B61">
        <w:rPr>
          <w:rFonts w:ascii="Angsana New" w:hAnsi="Angsana New" w:hint="cs"/>
          <w:color w:val="000000"/>
          <w:sz w:val="30"/>
          <w:szCs w:val="30"/>
          <w:cs/>
        </w:rPr>
        <w:t xml:space="preserve">ตั้งแต่ </w:t>
      </w:r>
      <w:r w:rsidR="00DF4554" w:rsidRPr="007B6B61">
        <w:rPr>
          <w:rFonts w:ascii="Angsana New" w:hAnsi="Angsana New"/>
          <w:color w:val="000000"/>
          <w:sz w:val="30"/>
          <w:szCs w:val="30"/>
        </w:rPr>
        <w:t>3</w:t>
      </w:r>
      <w:r w:rsidR="007B6B61" w:rsidRPr="007B6B61">
        <w:rPr>
          <w:rFonts w:ascii="Angsana New" w:hAnsi="Angsana New" w:hint="cs"/>
          <w:color w:val="000000"/>
          <w:sz w:val="30"/>
          <w:szCs w:val="30"/>
          <w:cs/>
        </w:rPr>
        <w:t xml:space="preserve"> ปี</w:t>
      </w:r>
      <w:r w:rsidR="00DF4554" w:rsidRPr="007B6B61">
        <w:rPr>
          <w:rFonts w:ascii="Angsana New" w:hAnsi="Angsana New"/>
          <w:color w:val="000000"/>
          <w:sz w:val="30"/>
          <w:szCs w:val="30"/>
          <w:cs/>
        </w:rPr>
        <w:t xml:space="preserve"> ถึง </w:t>
      </w:r>
      <w:r w:rsidR="00DF4554" w:rsidRPr="007B6B61">
        <w:rPr>
          <w:rFonts w:ascii="Angsana New" w:hAnsi="Angsana New"/>
          <w:color w:val="000000"/>
          <w:sz w:val="30"/>
          <w:szCs w:val="30"/>
        </w:rPr>
        <w:t>30</w:t>
      </w:r>
      <w:r w:rsidR="00DF4554" w:rsidRPr="007B6B61">
        <w:rPr>
          <w:rFonts w:ascii="Angsana New" w:hAnsi="Angsana New"/>
          <w:color w:val="000000"/>
          <w:sz w:val="30"/>
          <w:szCs w:val="30"/>
          <w:cs/>
        </w:rPr>
        <w:t xml:space="preserve">  ปี</w:t>
      </w:r>
    </w:p>
    <w:p w:rsidR="00DF538D" w:rsidRPr="00D0412E" w:rsidRDefault="00DF538D" w:rsidP="00EC33D0">
      <w:pPr>
        <w:pStyle w:val="Heading8"/>
        <w:numPr>
          <w:ilvl w:val="0"/>
          <w:numId w:val="18"/>
        </w:numPr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การด้อยค่า</w:t>
      </w: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DF538D" w:rsidRPr="005107B2" w:rsidRDefault="00044B3E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107B2">
        <w:rPr>
          <w:rFonts w:ascii="Angsana New" w:hAnsi="Angsana New"/>
          <w:spacing w:val="-2"/>
          <w:sz w:val="30"/>
          <w:szCs w:val="30"/>
          <w:cs/>
        </w:rPr>
        <w:t>ยอดสินทรัพย์ตามบัญชีของบริษัท</w:t>
      </w:r>
      <w:r w:rsidR="00DF538D" w:rsidRPr="005107B2">
        <w:rPr>
          <w:rFonts w:ascii="Angsana New" w:hAnsi="Angsana New"/>
          <w:spacing w:val="-2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5107B2" w:rsidRPr="005107B2">
        <w:rPr>
          <w:rFonts w:ascii="Angsana New" w:hAnsi="Angsana New"/>
          <w:spacing w:val="-2"/>
          <w:sz w:val="30"/>
          <w:szCs w:val="30"/>
        </w:rPr>
        <w:t xml:space="preserve"> </w:t>
      </w:r>
      <w:r w:rsidR="00DF538D" w:rsidRPr="005107B2">
        <w:rPr>
          <w:rFonts w:ascii="Angsana New" w:hAnsi="Angsana New"/>
          <w:spacing w:val="-2"/>
          <w:sz w:val="30"/>
          <w:szCs w:val="30"/>
          <w:cs/>
        </w:rPr>
        <w:t>ในกรณีที่มีข้อบ่งชี้จะทำการประมาณมูลค</w:t>
      </w:r>
      <w:r w:rsidR="00CA09EB" w:rsidRPr="005107B2">
        <w:rPr>
          <w:rFonts w:ascii="Angsana New" w:hAnsi="Angsana New"/>
          <w:spacing w:val="-2"/>
          <w:sz w:val="30"/>
          <w:szCs w:val="30"/>
          <w:cs/>
        </w:rPr>
        <w:t>่าสินทรัพย์ที่คาดว่าจะได้รับคืน</w:t>
      </w:r>
    </w:p>
    <w:p w:rsidR="00A67CB5" w:rsidRPr="00D0412E" w:rsidRDefault="00A67CB5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25322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</w:t>
      </w:r>
      <w:r w:rsidR="00C921FF">
        <w:rPr>
          <w:rFonts w:ascii="Angsana New" w:hAnsi="Angsana New"/>
          <w:sz w:val="30"/>
          <w:szCs w:val="30"/>
          <w:cs/>
        </w:rPr>
        <w:t>ารด้อยค่าบันทึกในกำไรหรือขาดทุน</w:t>
      </w:r>
    </w:p>
    <w:p w:rsidR="00C921FF" w:rsidRDefault="00C921FF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7471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</w:t>
      </w:r>
      <w:r w:rsidR="002928AE" w:rsidRPr="00D0412E">
        <w:rPr>
          <w:rFonts w:ascii="Angsana New" w:hAnsi="Angsana New"/>
          <w:sz w:val="30"/>
          <w:szCs w:val="30"/>
          <w:cs/>
        </w:rPr>
        <w:t>ในส่วนของผู้ถือหุ้น และ</w:t>
      </w:r>
      <w:r w:rsidRPr="00D0412E">
        <w:rPr>
          <w:rFonts w:ascii="Angsana New" w:hAnsi="Angsana New"/>
          <w:sz w:val="30"/>
          <w:szCs w:val="30"/>
          <w:cs/>
        </w:rPr>
        <w:t>มีความชัดเจนว่</w:t>
      </w:r>
      <w:r w:rsidR="00667CD9" w:rsidRPr="00D0412E">
        <w:rPr>
          <w:rFonts w:ascii="Angsana New" w:hAnsi="Angsana New"/>
          <w:sz w:val="30"/>
          <w:szCs w:val="30"/>
          <w:cs/>
        </w:rPr>
        <w:t xml:space="preserve">าสินทรัพย์ดังกล่าวมีการด้อยค่า </w:t>
      </w:r>
      <w:r w:rsidRPr="00D0412E">
        <w:rPr>
          <w:rFonts w:ascii="Angsana New" w:hAnsi="Angsana New"/>
          <w:sz w:val="30"/>
          <w:szCs w:val="30"/>
          <w:cs/>
        </w:rPr>
        <w:t>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</w:t>
      </w:r>
      <w:r w:rsidR="00667CD9" w:rsidRPr="00D0412E">
        <w:rPr>
          <w:rFonts w:ascii="Angsana New" w:hAnsi="Angsana New"/>
          <w:sz w:val="30"/>
          <w:szCs w:val="30"/>
          <w:cs/>
        </w:rPr>
        <w:t xml:space="preserve">าว </w:t>
      </w:r>
      <w:r w:rsidRPr="00D0412E">
        <w:rPr>
          <w:rFonts w:ascii="Angsana New" w:hAnsi="Angsana New"/>
          <w:sz w:val="30"/>
          <w:szCs w:val="30"/>
          <w:cs/>
        </w:rPr>
        <w:t>ยอดขาดทุนที่บันทึกในกำไรหรือขาดทุนเป็นผลต่างระหว่างราคาทุนที่ซื้อกับมูลค่า</w:t>
      </w:r>
      <w:r w:rsidR="00667CD9" w:rsidRPr="00D0412E">
        <w:rPr>
          <w:rFonts w:ascii="Angsana New" w:hAnsi="Angsana New"/>
          <w:sz w:val="30"/>
          <w:szCs w:val="30"/>
          <w:cs/>
        </w:rPr>
        <w:t xml:space="preserve">ยุติธรรมในปัจจุบันของสินทรัพย์ </w:t>
      </w:r>
      <w:r w:rsidRPr="00D0412E">
        <w:rPr>
          <w:rFonts w:ascii="Angsana New" w:hAnsi="Angsana New"/>
          <w:sz w:val="30"/>
          <w:szCs w:val="30"/>
          <w:cs/>
        </w:rPr>
        <w:t>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DB130F" w:rsidRPr="00D0412E" w:rsidRDefault="00DB130F" w:rsidP="007471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</w:t>
      </w:r>
      <w:r w:rsidR="002C1F87">
        <w:rPr>
          <w:rFonts w:ascii="Angsana New" w:hAnsi="Angsana New"/>
          <w:sz w:val="30"/>
          <w:szCs w:val="30"/>
          <w:cs/>
        </w:rPr>
        <w:t>การเงินสำหรับหลักทรัพย์เผื่อขาย</w:t>
      </w:r>
      <w:r w:rsidRPr="00D0412E">
        <w:rPr>
          <w:rFonts w:ascii="Angsana New" w:hAnsi="Angsana New"/>
          <w:sz w:val="30"/>
          <w:szCs w:val="30"/>
          <w:cs/>
        </w:rPr>
        <w:t>คำนวณโดยอ้างอิงถึงมูลค่ายุติธรรม</w:t>
      </w:r>
    </w:p>
    <w:p w:rsidR="002641EE" w:rsidRPr="00D0412E" w:rsidRDefault="002641EE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</w:t>
      </w:r>
      <w:r w:rsidR="002C1F87">
        <w:rPr>
          <w:rFonts w:ascii="Angsana New" w:hAnsi="Angsana New"/>
          <w:sz w:val="30"/>
          <w:szCs w:val="30"/>
          <w:cs/>
        </w:rPr>
        <w:t>งิน หมายถึง</w:t>
      </w:r>
      <w:r w:rsidRPr="00D0412E">
        <w:rPr>
          <w:rFonts w:ascii="Angsana New" w:hAnsi="Angsana New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</w:t>
      </w:r>
      <w:r w:rsidR="002928AE" w:rsidRPr="00D0412E">
        <w:rPr>
          <w:rFonts w:ascii="Angsana New" w:hAnsi="Angsana New"/>
          <w:sz w:val="30"/>
          <w:szCs w:val="30"/>
          <w:cs/>
        </w:rPr>
        <w:t>ะจากสินทรัพย์อื่น จะพิจารณา</w:t>
      </w:r>
      <w:r w:rsidRPr="00D0412E">
        <w:rPr>
          <w:rFonts w:ascii="Angsana New" w:hAnsi="Angsana New"/>
          <w:sz w:val="30"/>
          <w:szCs w:val="30"/>
          <w:cs/>
        </w:rPr>
        <w:t>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667CD9" w:rsidRPr="00D0412E" w:rsidRDefault="00667CD9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DF538D" w:rsidRPr="00D0412E" w:rsidRDefault="00A113A1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  <w:cs/>
        </w:rPr>
        <w:t>การกลับรายการ</w:t>
      </w:r>
      <w:r w:rsidR="00DF538D" w:rsidRPr="00D0412E">
        <w:rPr>
          <w:rFonts w:ascii="Angsana New" w:hAnsi="Angsana New"/>
          <w:iCs/>
          <w:sz w:val="30"/>
          <w:szCs w:val="30"/>
          <w:cs/>
        </w:rPr>
        <w:t>ด้อยค่า</w:t>
      </w: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F538D" w:rsidRPr="00D0412E" w:rsidRDefault="00DF538D" w:rsidP="00DF538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</w:t>
      </w:r>
      <w:r w:rsidR="00667CD9" w:rsidRPr="00D0412E">
        <w:rPr>
          <w:rFonts w:ascii="Angsana New" w:hAnsi="Angsana New"/>
          <w:sz w:val="30"/>
          <w:szCs w:val="30"/>
          <w:cs/>
        </w:rPr>
        <w:t>บรายการ</w:t>
      </w:r>
      <w:r w:rsidR="00A113A1">
        <w:rPr>
          <w:rFonts w:ascii="Angsana New" w:hAnsi="Angsana New" w:hint="cs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DF538D" w:rsidRPr="00D0412E" w:rsidRDefault="00DF538D" w:rsidP="00CA6322">
      <w:pPr>
        <w:pStyle w:val="AccPolicyHeading"/>
        <w:ind w:left="540"/>
      </w:pPr>
      <w:r w:rsidRPr="00D0412E">
        <w:rPr>
          <w:cs/>
        </w:rPr>
        <w:lastRenderedPageBreak/>
        <w:t>ขาดทุนจากการด้อยค่าของสินทรัพย์ที่ไม่ใช่สินทรัพย์ทางการเงิน ที่เคยรับรู้ในงวดก่อนจะถูกประเมิน ณ ทุกวันที่ที่ออกรายงานว่ามีข้</w:t>
      </w:r>
      <w:r w:rsidR="00667CD9" w:rsidRPr="00D0412E">
        <w:rPr>
          <w:cs/>
        </w:rPr>
        <w:t xml:space="preserve">อบ่งชี้เรื่องการด้อยค่าหรือไม่ </w:t>
      </w:r>
      <w:r w:rsidRPr="00D0412E">
        <w:rPr>
          <w:cs/>
        </w:rPr>
        <w:t>ขาดทุนจากการด้อยค่าจะถูกกลับรายการ หากมีการเปลี่ยนแปลงประมาณการที่ใช้ในการคำนว</w:t>
      </w:r>
      <w:r w:rsidR="00667CD9" w:rsidRPr="00D0412E">
        <w:rPr>
          <w:cs/>
        </w:rPr>
        <w:t xml:space="preserve">ณมูลค่าที่คาดว่าจะได้รับคืน </w:t>
      </w:r>
      <w:r w:rsidRPr="00D0412E">
        <w:rPr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A67CB5" w:rsidRDefault="00A67CB5" w:rsidP="00CA6322">
      <w:pPr>
        <w:pStyle w:val="AccPolicyHeading"/>
        <w:ind w:left="540"/>
      </w:pPr>
    </w:p>
    <w:p w:rsidR="00EC33D0" w:rsidRPr="00D0412E" w:rsidRDefault="00EC33D0" w:rsidP="00EC33D0">
      <w:pPr>
        <w:pStyle w:val="Heading8"/>
        <w:numPr>
          <w:ilvl w:val="0"/>
          <w:numId w:val="18"/>
        </w:numPr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หนี้สินที่มีภาระดอกเบี้ย</w:t>
      </w:r>
    </w:p>
    <w:p w:rsidR="00EC33D0" w:rsidRPr="00D0412E" w:rsidRDefault="00EC33D0" w:rsidP="00EC33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EC33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</w:t>
      </w:r>
      <w:r w:rsidR="0066102E">
        <w:rPr>
          <w:rFonts w:ascii="Angsana New" w:hAnsi="Angsana New" w:hint="cs"/>
          <w:sz w:val="30"/>
          <w:szCs w:val="30"/>
          <w:cs/>
        </w:rPr>
        <w:t>ในราคาทุน</w:t>
      </w:r>
    </w:p>
    <w:p w:rsidR="00EC33D0" w:rsidRPr="00D0412E" w:rsidRDefault="00EC33D0" w:rsidP="00747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EC33D0" w:rsidRPr="00D0412E" w:rsidRDefault="00EC33D0" w:rsidP="00DB130F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D3063D" w:rsidRPr="00D0412E" w:rsidRDefault="00D3063D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8A0E5C" w:rsidP="00DB130F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 </w:t>
      </w:r>
      <w:r w:rsidR="00EC33D0"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ผลประโยชน์ของพนักงาน  </w:t>
      </w:r>
    </w:p>
    <w:p w:rsidR="00EC33D0" w:rsidRPr="00D0412E" w:rsidRDefault="00EC33D0" w:rsidP="00DB130F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EC33D0" w:rsidRPr="00D0412E" w:rsidRDefault="00EC33D0" w:rsidP="00DB13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D3063D" w:rsidRPr="00D0412E" w:rsidRDefault="00D3063D" w:rsidP="00DB13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3C0E34" w:rsidRPr="00D0412E" w:rsidRDefault="003C0E34" w:rsidP="003C0E3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t>ภาระผูกพันสุทธิ</w:t>
      </w:r>
      <w:r w:rsidRPr="00D0412E">
        <w:rPr>
          <w:rFonts w:ascii="Angsana New" w:hAnsi="Angsana New"/>
          <w:i/>
          <w:sz w:val="30"/>
          <w:szCs w:val="30"/>
          <w:shd w:val="clear" w:color="auto" w:fill="FFFFFF"/>
          <w:cs/>
        </w:rPr>
        <w:t>ของบริษัทจากโครงการ</w:t>
      </w:r>
      <w:r w:rsidRPr="00D0412E">
        <w:rPr>
          <w:rFonts w:ascii="Angsana New" w:hAnsi="Angsana New"/>
          <w:i/>
          <w:sz w:val="30"/>
          <w:szCs w:val="30"/>
          <w:cs/>
        </w:rPr>
        <w:t>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661C4D" w:rsidRPr="00D0412E">
        <w:rPr>
          <w:rFonts w:ascii="Angsana New" w:hAnsi="Angsana New"/>
          <w:i/>
          <w:sz w:val="30"/>
          <w:szCs w:val="30"/>
          <w:cs/>
        </w:rPr>
        <w:t xml:space="preserve">ปัจจุบันและงวดก่อนๆ </w:t>
      </w:r>
      <w:r w:rsidRPr="00D0412E">
        <w:rPr>
          <w:rFonts w:ascii="Angsana New" w:hAnsi="Angsana New"/>
          <w:i/>
          <w:sz w:val="30"/>
          <w:szCs w:val="30"/>
          <w:cs/>
        </w:rPr>
        <w:t xml:space="preserve">ผลประโยชน์ดังกล่าวได้มีการคิดลดกระแสเงินสดเพื่อให้เป็นมูลค่าปัจจุบัน </w:t>
      </w:r>
    </w:p>
    <w:p w:rsidR="00661C4D" w:rsidRPr="00D0412E" w:rsidRDefault="00661C4D" w:rsidP="003C0E34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A67CB5" w:rsidRDefault="003C0E34" w:rsidP="003C0E3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</w:t>
      </w:r>
      <w:r w:rsidR="00E34508">
        <w:rPr>
          <w:rFonts w:ascii="Angsana New" w:hAnsi="Angsana New" w:hint="cs"/>
          <w:i/>
          <w:sz w:val="30"/>
          <w:szCs w:val="30"/>
          <w:cs/>
        </w:rPr>
        <w:t xml:space="preserve">เป็นประจำ </w:t>
      </w:r>
      <w:r w:rsidR="00667CF1" w:rsidRPr="00D0412E">
        <w:rPr>
          <w:rFonts w:ascii="Angsana New" w:hAnsi="Angsana New"/>
          <w:i/>
          <w:sz w:val="30"/>
          <w:szCs w:val="30"/>
          <w:cs/>
        </w:rPr>
        <w:t>โ</w:t>
      </w:r>
      <w:r w:rsidRPr="00D0412E">
        <w:rPr>
          <w:rFonts w:ascii="Angsana New" w:hAnsi="Angsana New"/>
          <w:i/>
          <w:sz w:val="30"/>
          <w:szCs w:val="30"/>
          <w:cs/>
        </w:rPr>
        <w:t xml:space="preserve">ดยวิธีคิดลดแต่ละหน่วยที่ประมาณการไว้ </w:t>
      </w:r>
    </w:p>
    <w:p w:rsidR="00D44731" w:rsidRPr="00D0412E" w:rsidRDefault="00D44731" w:rsidP="003C0E34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3C0E34" w:rsidRPr="00D0412E" w:rsidRDefault="003C0E34" w:rsidP="003C0E34">
      <w:pPr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D0412E">
        <w:rPr>
          <w:rFonts w:ascii="Angsana New" w:hAnsi="Angsana New"/>
          <w:i/>
          <w:sz w:val="30"/>
          <w:szCs w:val="30"/>
        </w:rPr>
        <w:t xml:space="preserve"> </w:t>
      </w:r>
      <w:r w:rsidRPr="00D0412E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D0412E">
        <w:rPr>
          <w:rFonts w:ascii="Angsana New" w:hAnsi="Angsana New"/>
          <w:i/>
          <w:sz w:val="30"/>
          <w:szCs w:val="30"/>
        </w:rPr>
        <w:t xml:space="preserve"> </w:t>
      </w:r>
      <w:r w:rsidRPr="00D0412E">
        <w:rPr>
          <w:rFonts w:ascii="Angsana New" w:eastAsia="Calibri" w:hAnsi="Angsana New"/>
          <w:i/>
          <w:sz w:val="30"/>
          <w:szCs w:val="30"/>
          <w:cs/>
        </w:rPr>
        <w:t>บริษัทกำหนดดอกเบี้ยจ่ายของ</w:t>
      </w:r>
      <w:r w:rsidRPr="00D0412E">
        <w:rPr>
          <w:rFonts w:ascii="Angsana New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 </w:t>
      </w:r>
      <w:r w:rsidRPr="00D0412E">
        <w:rPr>
          <w:rFonts w:ascii="Angsana New" w:eastAsia="Calibri" w:hAnsi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D0412E">
        <w:rPr>
          <w:rFonts w:ascii="Angsana New" w:hAnsi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:rsidR="003C0E34" w:rsidRPr="00D0412E" w:rsidRDefault="003C0E34" w:rsidP="00667C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07186F" w:rsidRPr="00D0412E" w:rsidRDefault="003C0E34" w:rsidP="00667CF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:rsidR="00EC33D0" w:rsidRPr="00D0412E" w:rsidRDefault="00EC33D0" w:rsidP="00DB13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EC33D0" w:rsidRPr="00D0412E" w:rsidRDefault="00EC33D0" w:rsidP="00DB13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EC33D0" w:rsidRPr="00D0412E" w:rsidRDefault="00EC33D0" w:rsidP="00DB13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:rsidR="0007186F" w:rsidRPr="00D0412E" w:rsidRDefault="0007186F" w:rsidP="000718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0412E">
        <w:rPr>
          <w:rFonts w:ascii="Angsana New" w:hAnsi="Angsana New"/>
          <w:i/>
          <w:sz w:val="30"/>
          <w:szCs w:val="30"/>
        </w:rPr>
        <w:t xml:space="preserve"> </w:t>
      </w:r>
      <w:r w:rsidRPr="00D0412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D0412E">
        <w:rPr>
          <w:rFonts w:ascii="Angsana New" w:hAnsi="Angsana New"/>
          <w:i/>
          <w:sz w:val="30"/>
          <w:szCs w:val="30"/>
        </w:rPr>
        <w:t xml:space="preserve"> </w:t>
      </w:r>
    </w:p>
    <w:p w:rsidR="00D3063D" w:rsidRPr="00D0412E" w:rsidRDefault="00D3063D" w:rsidP="00DB130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EC33D0" w:rsidRPr="00D0412E" w:rsidRDefault="00EC33D0" w:rsidP="00DB130F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ประมาณการหนี้สิน</w:t>
      </w:r>
    </w:p>
    <w:p w:rsidR="00EC33D0" w:rsidRPr="00D0412E" w:rsidRDefault="00EC33D0" w:rsidP="00DB130F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AccPolicyHeading"/>
      </w:pPr>
      <w:r w:rsidRPr="00D0412E">
        <w:rPr>
          <w:cs/>
        </w:rPr>
        <w:t>ประมาณก</w:t>
      </w:r>
      <w:r w:rsidR="0012635A" w:rsidRPr="00D0412E">
        <w:rPr>
          <w:cs/>
        </w:rPr>
        <w:t>ารหนี้สินจะรับรู้ก็ต่อเมื่อ</w:t>
      </w:r>
      <w:r w:rsidRPr="00D0412E">
        <w:rPr>
          <w:cs/>
        </w:rPr>
        <w:t>บริษัทมีภาระ</w:t>
      </w:r>
      <w:r w:rsidR="00A63FB7" w:rsidRPr="00D0412E">
        <w:rPr>
          <w:cs/>
        </w:rPr>
        <w:t>ผูกพัน</w:t>
      </w:r>
      <w:r w:rsidRPr="00D0412E">
        <w:rPr>
          <w:cs/>
        </w:rPr>
        <w:t>ตามกฎหมาย</w:t>
      </w:r>
      <w:r w:rsidR="00A63FB7" w:rsidRPr="00D0412E">
        <w:rPr>
          <w:cs/>
        </w:rPr>
        <w:t>หรือภาระผูกพันจากการอนุมาน</w:t>
      </w:r>
      <w:r w:rsidRPr="00D0412E">
        <w:rPr>
          <w:cs/>
        </w:rPr>
        <w:t>ที่เกิดขึ้นในปัจจุบันอันเป็นผลมาจากเหตุการณ์ในอดีต</w:t>
      </w:r>
      <w:r w:rsidR="00A63FB7" w:rsidRPr="00D0412E">
        <w:rPr>
          <w:cs/>
        </w:rPr>
        <w:t>ซึ่งสามารถประมาณจำนวนของภาระผูกพันได้อย่างน่าเชื่อถือ</w:t>
      </w:r>
      <w:r w:rsidRPr="00D0412E">
        <w:rPr>
          <w:cs/>
        </w:rPr>
        <w:t xml:space="preserve"> และ</w:t>
      </w:r>
      <w:r w:rsidR="00A63FB7" w:rsidRPr="00D0412E">
        <w:rPr>
          <w:cs/>
        </w:rPr>
        <w:t xml:space="preserve">          </w:t>
      </w:r>
      <w:r w:rsidRPr="00D0412E">
        <w:rPr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="00A63FB7" w:rsidRPr="00D0412E">
        <w:rPr>
          <w:cs/>
        </w:rPr>
        <w:t xml:space="preserve">         </w:t>
      </w:r>
      <w:r w:rsidRPr="00D0412E">
        <w:rPr>
          <w:cs/>
        </w:rPr>
        <w:t>ที่มีต่อหนี้สิน</w:t>
      </w:r>
      <w:r w:rsidRPr="00D0412E">
        <w:t xml:space="preserve"> </w:t>
      </w:r>
      <w:r w:rsidRPr="00D0412E">
        <w:rPr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D0412E">
        <w:t xml:space="preserve"> </w:t>
      </w:r>
    </w:p>
    <w:p w:rsidR="00E978CD" w:rsidRPr="00D0412E" w:rsidRDefault="00E978CD" w:rsidP="00DB130F">
      <w:pPr>
        <w:pStyle w:val="AccPolicyHeading"/>
      </w:pPr>
    </w:p>
    <w:p w:rsidR="00EC33D0" w:rsidRPr="00D0412E" w:rsidRDefault="00EC33D0" w:rsidP="00DB130F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รายได้</w:t>
      </w:r>
    </w:p>
    <w:p w:rsidR="00EC33D0" w:rsidRPr="00D0412E" w:rsidRDefault="00EC33D0" w:rsidP="00DB130F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D44731" w:rsidRPr="00D0412E" w:rsidRDefault="00D44731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  <w:r w:rsidRPr="00D0412E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3D0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="00442C02">
        <w:rPr>
          <w:rFonts w:ascii="Angsana New" w:hAnsi="Angsana New" w:hint="cs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 w:rsidR="00581E69" w:rsidRPr="00D0412E">
        <w:rPr>
          <w:rFonts w:ascii="Angsana New" w:hAnsi="Angsana New"/>
          <w:sz w:val="30"/>
          <w:szCs w:val="30"/>
          <w:cs/>
        </w:rPr>
        <w:t xml:space="preserve">้างแน่นอนที่จะต้องรับคืนสินค้า </w:t>
      </w:r>
      <w:r w:rsidRPr="00D0412E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D44731" w:rsidRDefault="00D44731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34508" w:rsidRDefault="00E34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Cs/>
          <w:sz w:val="30"/>
          <w:szCs w:val="30"/>
          <w:cs/>
        </w:rPr>
        <w:lastRenderedPageBreak/>
        <w:t>การลงทุน</w:t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/>
        <w:jc w:val="thaiDistribute"/>
        <w:rPr>
          <w:rFonts w:ascii="Angsana New" w:hAnsi="Angsana New"/>
          <w:i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t>รายได้จากการลงทุนประกอบด้วยรายได้ค่าเช่าจากอสังหาริมทรัพย์เพื่อการลงทุน เงินปันผลและดอกเบี้ยรับจากการลงทุนและเงินฝากธนาคาร</w:t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D0412E">
        <w:rPr>
          <w:rFonts w:ascii="Angsana New" w:hAnsi="Angsana New"/>
          <w:i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</w:t>
      </w:r>
      <w:r w:rsidR="00581E69" w:rsidRPr="00D0412E">
        <w:rPr>
          <w:rFonts w:ascii="Angsana New" w:hAnsi="Angsana New"/>
          <w:i/>
          <w:sz w:val="30"/>
          <w:szCs w:val="30"/>
          <w:cs/>
        </w:rPr>
        <w:t xml:space="preserve">ึ่งของค่าเช่าทั้งสิ้นตามสัญญา </w:t>
      </w:r>
      <w:r w:rsidRPr="00D0412E">
        <w:rPr>
          <w:rFonts w:ascii="Angsana New" w:hAnsi="Angsana New"/>
          <w:i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t>เงินปันผลรับบัน</w:t>
      </w:r>
      <w:r w:rsidR="00581E69" w:rsidRPr="00D0412E">
        <w:rPr>
          <w:rFonts w:ascii="Angsana New" w:hAnsi="Angsana New"/>
          <w:i/>
          <w:sz w:val="30"/>
          <w:szCs w:val="30"/>
          <w:cs/>
        </w:rPr>
        <w:t>ทึกในกำไรหรือขาดทุนในวันที่</w:t>
      </w:r>
      <w:r w:rsidRPr="00D0412E">
        <w:rPr>
          <w:rFonts w:ascii="Angsana New" w:hAnsi="Angsana New"/>
          <w:i/>
          <w:sz w:val="30"/>
          <w:szCs w:val="30"/>
          <w:cs/>
        </w:rPr>
        <w:t xml:space="preserve">บริษัทมีสิทธิได้รับเงินปันผล </w:t>
      </w:r>
      <w:r w:rsidRPr="00D0412E">
        <w:rPr>
          <w:rFonts w:ascii="Angsana New" w:hAnsi="Angsana New"/>
          <w:i/>
          <w:sz w:val="30"/>
          <w:szCs w:val="30"/>
        </w:rPr>
        <w:t xml:space="preserve">  </w:t>
      </w:r>
    </w:p>
    <w:p w:rsidR="00781F0F" w:rsidRPr="00D0412E" w:rsidRDefault="00781F0F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D0412E">
        <w:rPr>
          <w:rFonts w:ascii="Angsana New" w:hAnsi="Angsana New"/>
          <w:iCs/>
          <w:sz w:val="30"/>
          <w:szCs w:val="30"/>
          <w:cs/>
        </w:rPr>
        <w:t>ดอกเบี้ยรับ</w:t>
      </w: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D0412E">
        <w:rPr>
          <w:rFonts w:ascii="Angsana New" w:hAnsi="Angsana New"/>
          <w:i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D44731" w:rsidRPr="00D0412E" w:rsidRDefault="00D44731" w:rsidP="003E34C9">
      <w:pPr>
        <w:rPr>
          <w:rFonts w:ascii="Angsana New" w:eastAsia="EucrosiaUPCBold" w:hAnsi="Angsana New"/>
          <w:sz w:val="30"/>
          <w:szCs w:val="30"/>
        </w:rPr>
      </w:pPr>
    </w:p>
    <w:p w:rsidR="00EC33D0" w:rsidRPr="00D0412E" w:rsidRDefault="00EC33D0" w:rsidP="00DB130F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ต้นทุนทางการเงิน</w:t>
      </w:r>
    </w:p>
    <w:p w:rsidR="00EC33D0" w:rsidRPr="00D0412E" w:rsidRDefault="00EC33D0" w:rsidP="00DB130F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C962E4" w:rsidRPr="00D0412E" w:rsidRDefault="00E3663C" w:rsidP="00685D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:rsidR="009577E0" w:rsidRPr="00D0412E" w:rsidRDefault="009577E0" w:rsidP="00685D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สัญญาเช่าดำเนินงาน </w:t>
      </w:r>
    </w:p>
    <w:p w:rsidR="00EC33D0" w:rsidRPr="00D0412E" w:rsidRDefault="00EC33D0" w:rsidP="00DB130F">
      <w:pPr>
        <w:pStyle w:val="Heading8"/>
        <w:spacing w:line="240" w:lineRule="auto"/>
        <w:ind w:left="518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</w:p>
    <w:p w:rsidR="00EC33D0" w:rsidRPr="00D0412E" w:rsidRDefault="00EC33D0" w:rsidP="00DB130F">
      <w:pPr>
        <w:pStyle w:val="Heading8"/>
        <w:spacing w:line="240" w:lineRule="auto"/>
        <w:ind w:left="518"/>
        <w:jc w:val="thaiDistribute"/>
        <w:rPr>
          <w:rFonts w:ascii="Angsana New" w:eastAsia="Calibri" w:hAnsi="Angsana New" w:cs="Angsana New"/>
          <w:b w:val="0"/>
          <w:bCs w:val="0"/>
          <w:sz w:val="30"/>
          <w:szCs w:val="30"/>
        </w:rPr>
      </w:pPr>
      <w:r w:rsidRPr="00D0412E">
        <w:rPr>
          <w:rFonts w:ascii="Angsana New" w:eastAsia="Calibri" w:hAnsi="Angsana New" w:cs="Angsana New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  <w:r w:rsidRPr="00D0412E">
        <w:rPr>
          <w:rFonts w:ascii="Angsana New" w:eastAsia="Calibri" w:hAnsi="Angsana New" w:cs="Angsana New"/>
          <w:b w:val="0"/>
          <w:bCs w:val="0"/>
          <w:sz w:val="30"/>
          <w:szCs w:val="30"/>
        </w:rPr>
        <w:t xml:space="preserve"> </w:t>
      </w:r>
    </w:p>
    <w:p w:rsidR="00685D64" w:rsidRPr="00D0412E" w:rsidRDefault="00685D64" w:rsidP="00DB130F">
      <w:pPr>
        <w:spacing w:line="240" w:lineRule="auto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spacing w:line="240" w:lineRule="auto"/>
        <w:ind w:left="540"/>
        <w:jc w:val="both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เมื่อได้รับการยืนยันการปรับค่าเช่า</w:t>
      </w:r>
    </w:p>
    <w:p w:rsidR="003C5D82" w:rsidRPr="00D0412E" w:rsidRDefault="003C5D82" w:rsidP="00DB130F">
      <w:pPr>
        <w:spacing w:line="240" w:lineRule="auto"/>
        <w:ind w:left="540"/>
        <w:jc w:val="both"/>
        <w:rPr>
          <w:rFonts w:ascii="Angsana New" w:eastAsia="Calibri" w:hAnsi="Angsana New"/>
          <w:sz w:val="30"/>
          <w:szCs w:val="30"/>
          <w:cs/>
        </w:rPr>
      </w:pPr>
    </w:p>
    <w:p w:rsidR="00EC33D0" w:rsidRPr="00D0412E" w:rsidRDefault="00D44731" w:rsidP="00DB130F">
      <w:pPr>
        <w:spacing w:line="240" w:lineRule="auto"/>
        <w:ind w:left="540"/>
        <w:jc w:val="both"/>
        <w:rPr>
          <w:rFonts w:ascii="Angsana New" w:eastAsia="Calibri" w:hAnsi="Angsana New"/>
          <w:i/>
          <w:iCs/>
          <w:sz w:val="30"/>
          <w:szCs w:val="30"/>
        </w:rPr>
      </w:pPr>
      <w:r w:rsidRPr="00CA09EB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การประเมินว่าข้อตกลงประกอบด้วยสัญญาเช่าหรือไม่</w:t>
      </w:r>
    </w:p>
    <w:p w:rsidR="00EC33D0" w:rsidRPr="00D0412E" w:rsidRDefault="00EC33D0" w:rsidP="00DB130F">
      <w:pPr>
        <w:spacing w:line="240" w:lineRule="auto"/>
        <w:ind w:left="540"/>
        <w:jc w:val="both"/>
        <w:rPr>
          <w:rFonts w:ascii="Angsana New" w:eastAsia="Calibri" w:hAnsi="Angsana New"/>
          <w:sz w:val="30"/>
          <w:szCs w:val="30"/>
        </w:rPr>
      </w:pPr>
    </w:p>
    <w:p w:rsidR="00EC33D0" w:rsidRPr="00D0412E" w:rsidRDefault="00AA72BB" w:rsidP="00DB130F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</w:t>
      </w:r>
      <w:r w:rsidR="00EC33D0" w:rsidRPr="00D0412E">
        <w:rPr>
          <w:rFonts w:ascii="Angsana New" w:eastAsia="Calibri" w:hAnsi="Angsana New"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</w:t>
      </w:r>
      <w:r w:rsidR="004E75BD" w:rsidRPr="00D0412E">
        <w:rPr>
          <w:rFonts w:ascii="Angsana New" w:eastAsia="Calibri" w:hAnsi="Angsana New"/>
          <w:sz w:val="30"/>
          <w:szCs w:val="30"/>
          <w:cs/>
        </w:rPr>
        <w:t>าการปฏิบัติตามข้อตกลงนั้น</w:t>
      </w:r>
      <w:r w:rsidR="00EC33D0" w:rsidRPr="00D0412E">
        <w:rPr>
          <w:rFonts w:ascii="Angsana New" w:eastAsia="Calibri" w:hAnsi="Angsana New"/>
          <w:sz w:val="30"/>
          <w:szCs w:val="30"/>
          <w:cs/>
        </w:rPr>
        <w:t>ขึ้นอยู่กับการใช้สินทรัพย์ที่มีลักษณะเฉพาะเจาะจง และข้อตกลงนั้นจะนำไปสู่สิทธ</w:t>
      </w:r>
      <w:r w:rsidRPr="00D0412E">
        <w:rPr>
          <w:rFonts w:ascii="Angsana New" w:eastAsia="Calibri" w:hAnsi="Angsana New"/>
          <w:sz w:val="30"/>
          <w:szCs w:val="30"/>
          <w:cs/>
        </w:rPr>
        <w:t>ิในการใช้สินทรัพย์ ถ้าทำให้</w:t>
      </w:r>
      <w:r w:rsidR="00EC33D0" w:rsidRPr="00D0412E">
        <w:rPr>
          <w:rFonts w:ascii="Angsana New" w:eastAsia="Calibri" w:hAnsi="Angsana New"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:rsidR="00376076" w:rsidRPr="00D0412E" w:rsidRDefault="00376076" w:rsidP="00DB1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:rsidR="00EC33D0" w:rsidRPr="00D0412E" w:rsidRDefault="00EC33D0" w:rsidP="00DB130F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</w:t>
      </w:r>
      <w:r w:rsidR="00AA72BB" w:rsidRPr="00D0412E">
        <w:rPr>
          <w:rFonts w:ascii="Angsana New" w:eastAsia="Calibri" w:hAnsi="Angsana New"/>
          <w:sz w:val="30"/>
          <w:szCs w:val="30"/>
          <w:cs/>
        </w:rPr>
        <w:t xml:space="preserve">รือมีการประเมินข้อตกลงใหม่ </w:t>
      </w:r>
      <w:r w:rsidRPr="00D0412E">
        <w:rPr>
          <w:rFonts w:ascii="Angsana New" w:eastAsia="Calibri" w:hAnsi="Angsana New"/>
          <w:sz w:val="30"/>
          <w:szCs w:val="30"/>
          <w:cs/>
        </w:rPr>
        <w:t>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</w:t>
      </w:r>
      <w:r w:rsidR="00AA72BB" w:rsidRPr="00D0412E">
        <w:rPr>
          <w:rFonts w:ascii="Angsana New" w:eastAsia="Calibri" w:hAnsi="Angsana New"/>
          <w:sz w:val="30"/>
          <w:szCs w:val="30"/>
          <w:cs/>
        </w:rPr>
        <w:t>รแยก หาก</w:t>
      </w:r>
      <w:r w:rsidRPr="00D0412E">
        <w:rPr>
          <w:rFonts w:ascii="Angsana New" w:eastAsia="Calibri" w:hAnsi="Angsana New"/>
          <w:sz w:val="30"/>
          <w:szCs w:val="30"/>
          <w:cs/>
        </w:rPr>
        <w:t>บริษัทสรุปว่าเป็นสัญญาเช่าการเงิน แต่ไม่สามารถแบ่งแยกจำนวนดังกล่าวได้อย่างน่าเชื่อถือ</w:t>
      </w:r>
      <w:r w:rsidR="00AA72BB" w:rsidRPr="00D0412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0412E">
        <w:rPr>
          <w:rFonts w:ascii="Angsana New" w:eastAsia="Calibri" w:hAnsi="Angsana New"/>
          <w:sz w:val="30"/>
          <w:szCs w:val="30"/>
          <w:cs/>
        </w:rPr>
        <w:t>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</w:t>
      </w:r>
      <w:r w:rsidR="00AA72BB" w:rsidRPr="00D0412E">
        <w:rPr>
          <w:rFonts w:ascii="Angsana New" w:eastAsia="Calibri" w:hAnsi="Angsana New"/>
          <w:sz w:val="30"/>
          <w:szCs w:val="30"/>
          <w:cs/>
        </w:rPr>
        <w:t>เบี้ยเงินกู้ยืมส่วนเพิ่มของ</w:t>
      </w:r>
      <w:r w:rsidRPr="00D0412E">
        <w:rPr>
          <w:rFonts w:ascii="Angsana New" w:eastAsia="Calibri" w:hAnsi="Angsana New"/>
          <w:sz w:val="30"/>
          <w:szCs w:val="30"/>
          <w:cs/>
        </w:rPr>
        <w:t>บริษัท</w:t>
      </w:r>
    </w:p>
    <w:p w:rsidR="00D44731" w:rsidRPr="00D0412E" w:rsidRDefault="00D44731" w:rsidP="00DB130F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EC33D0" w:rsidRPr="00D0412E" w:rsidRDefault="00EC33D0" w:rsidP="00DB130F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>ภาษีเงินได้</w:t>
      </w:r>
    </w:p>
    <w:p w:rsidR="00EC33D0" w:rsidRPr="00D0412E" w:rsidRDefault="00EC33D0" w:rsidP="00DB130F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ab/>
      </w:r>
    </w:p>
    <w:p w:rsidR="00EC33D0" w:rsidRPr="00D0412E" w:rsidRDefault="00EC33D0" w:rsidP="00DB1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="00BF58CA" w:rsidRPr="00D0412E">
        <w:rPr>
          <w:rFonts w:ascii="Angsana New" w:hAnsi="Angsana New"/>
          <w:sz w:val="30"/>
          <w:szCs w:val="30"/>
          <w:cs/>
        </w:rPr>
        <w:t>ภาษี</w:t>
      </w:r>
      <w:r w:rsidRPr="00D0412E">
        <w:rPr>
          <w:rFonts w:ascii="Angsana New" w:hAnsi="Angsana New"/>
          <w:sz w:val="30"/>
          <w:szCs w:val="30"/>
          <w:cs/>
        </w:rPr>
        <w:t>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EC33D0" w:rsidRPr="00D0412E" w:rsidRDefault="00EC33D0" w:rsidP="00DB1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 ภาษีที</w:t>
      </w:r>
      <w:r w:rsidR="00B835A5" w:rsidRPr="00D0412E">
        <w:rPr>
          <w:rFonts w:ascii="Angsana New" w:hAnsi="Angsana New"/>
          <w:sz w:val="30"/>
          <w:szCs w:val="30"/>
          <w:cs/>
        </w:rPr>
        <w:t>่คาดว่าจะจ่ายชำระหรือได้รับชำระ</w:t>
      </w:r>
      <w:r w:rsidR="00B835A5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0412E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:rsidR="009577E0" w:rsidRPr="00D0412E" w:rsidRDefault="009577E0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EC33D0" w:rsidRDefault="00EC33D0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</w:t>
      </w:r>
    </w:p>
    <w:p w:rsidR="000966DB" w:rsidRPr="00D0412E" w:rsidRDefault="000966DB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4"/>
          <w:szCs w:val="24"/>
        </w:rPr>
      </w:pPr>
    </w:p>
    <w:p w:rsidR="00EC33D0" w:rsidRPr="00D0412E" w:rsidRDefault="00EC33D0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</w:t>
      </w:r>
      <w:r w:rsidR="002928AE" w:rsidRPr="00D0412E">
        <w:rPr>
          <w:rFonts w:ascii="Angsana New" w:hAnsi="Angsana New"/>
          <w:sz w:val="30"/>
          <w:szCs w:val="30"/>
          <w:cs/>
        </w:rPr>
        <w:t>่จะเกิดจากลักษณะวิธีการ</w:t>
      </w:r>
      <w:r w:rsidRPr="00D0412E">
        <w:rPr>
          <w:rFonts w:ascii="Angsana New" w:hAnsi="Angsana New"/>
          <w:sz w:val="30"/>
          <w:szCs w:val="30"/>
          <w:cs/>
        </w:rPr>
        <w:t>ที่บริษัท</w:t>
      </w:r>
      <w:r w:rsidRPr="00D0412E">
        <w:rPr>
          <w:rFonts w:ascii="Angsana New" w:hAnsi="Angsana New"/>
          <w:spacing w:val="-6"/>
          <w:sz w:val="30"/>
          <w:szCs w:val="30"/>
          <w:cs/>
        </w:rPr>
        <w:t>คาดว่าจะได้รับผลประโยชน์จากสินทรัพย์หรือจะจ่ายชำระห</w:t>
      </w:r>
      <w:r w:rsidR="005F70CD" w:rsidRPr="00D0412E">
        <w:rPr>
          <w:rFonts w:ascii="Angsana New" w:hAnsi="Angsana New"/>
          <w:spacing w:val="-6"/>
          <w:sz w:val="30"/>
          <w:szCs w:val="30"/>
          <w:cs/>
        </w:rPr>
        <w:t>นี้สินตามมูลค่าตามบัญชี ณ วัน</w:t>
      </w:r>
      <w:r w:rsidRPr="00D0412E">
        <w:rPr>
          <w:rFonts w:ascii="Angsana New" w:hAnsi="Angsana New"/>
          <w:spacing w:val="-6"/>
          <w:sz w:val="30"/>
          <w:szCs w:val="30"/>
          <w:cs/>
        </w:rPr>
        <w:t>สิ้นรอบระยะเวลารายงาน</w:t>
      </w:r>
      <w:r w:rsidRPr="00D0412E">
        <w:rPr>
          <w:rFonts w:ascii="Angsana New" w:hAnsi="Angsana New"/>
          <w:spacing w:val="-6"/>
          <w:sz w:val="30"/>
          <w:szCs w:val="30"/>
        </w:rPr>
        <w:t xml:space="preserve"> </w:t>
      </w:r>
    </w:p>
    <w:p w:rsidR="00EC33D0" w:rsidRPr="00D0412E" w:rsidRDefault="00EC33D0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831BB0" w:rsidRPr="00D0412E" w:rsidRDefault="00831BB0" w:rsidP="00DB130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</w:t>
      </w:r>
      <w:r w:rsidR="00895837" w:rsidRPr="00D0412E">
        <w:rPr>
          <w:rFonts w:ascii="Angsana New" w:hAnsi="Angsana New"/>
          <w:sz w:val="30"/>
          <w:szCs w:val="30"/>
          <w:cs/>
        </w:rPr>
        <w:t xml:space="preserve">ะภาษีเงินได้รอการตัดบัญชี </w:t>
      </w:r>
      <w:r w:rsidRPr="00D0412E">
        <w:rPr>
          <w:rFonts w:ascii="Angsana New" w:hAnsi="Angsana New"/>
          <w:sz w:val="30"/>
          <w:szCs w:val="30"/>
          <w:cs/>
        </w:rPr>
        <w:t>บริษัทต้องคำนึงถึงผลกระทบของสถานการณ์ทางภาษีที่ไม่แน่นอนและอาจทำให้จำนวนภาษีที่ต้องจ่ายเพิ่ม</w:t>
      </w:r>
      <w:r w:rsidR="00895837" w:rsidRPr="00D0412E">
        <w:rPr>
          <w:rFonts w:ascii="Angsana New" w:hAnsi="Angsana New"/>
          <w:sz w:val="30"/>
          <w:szCs w:val="30"/>
          <w:cs/>
        </w:rPr>
        <w:t xml:space="preserve">ขึ้น และมีดอกเบี้ยที่ต้องชำระ </w:t>
      </w:r>
      <w:r w:rsidRPr="00D0412E">
        <w:rPr>
          <w:rFonts w:ascii="Angsana New" w:hAnsi="Angsana New"/>
          <w:sz w:val="30"/>
          <w:szCs w:val="30"/>
          <w:cs/>
        </w:rPr>
        <w:t>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</w:t>
      </w:r>
      <w:proofErr w:type="spellStart"/>
      <w:r w:rsidRPr="00D0412E">
        <w:rPr>
          <w:rFonts w:ascii="Angsana New" w:hAnsi="Angsana New"/>
          <w:sz w:val="30"/>
          <w:szCs w:val="30"/>
          <w:cs/>
        </w:rPr>
        <w:t>กฏห</w:t>
      </w:r>
      <w:r w:rsidR="002928AE" w:rsidRPr="00D0412E">
        <w:rPr>
          <w:rFonts w:ascii="Angsana New" w:hAnsi="Angsana New"/>
          <w:sz w:val="30"/>
          <w:szCs w:val="30"/>
          <w:cs/>
        </w:rPr>
        <w:t>มาย</w:t>
      </w:r>
      <w:proofErr w:type="spellEnd"/>
      <w:r w:rsidR="002928AE" w:rsidRPr="00D0412E">
        <w:rPr>
          <w:rFonts w:ascii="Angsana New" w:hAnsi="Angsana New"/>
          <w:sz w:val="30"/>
          <w:szCs w:val="30"/>
          <w:cs/>
        </w:rPr>
        <w:t>ภาษี และจากประสบการณ์ในอดีต</w:t>
      </w:r>
      <w:r w:rsidR="002928AE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</w:t>
      </w:r>
      <w:r w:rsidR="00895837" w:rsidRPr="00D0412E">
        <w:rPr>
          <w:rFonts w:ascii="Angsana New" w:hAnsi="Angsana New"/>
          <w:sz w:val="30"/>
          <w:szCs w:val="30"/>
          <w:cs/>
        </w:rPr>
        <w:t>สินใจเกี่ยวกับเหตุการณ์ในอนาคต ข้อมูลใหม่ๆอาจจะทำให้</w:t>
      </w:r>
      <w:r w:rsidRPr="00D0412E">
        <w:rPr>
          <w:rFonts w:ascii="Angsana New" w:hAnsi="Angsana New"/>
          <w:sz w:val="30"/>
          <w:szCs w:val="30"/>
          <w:cs/>
        </w:rPr>
        <w:t>บริษัทเปลี่ยนการตัดสินใจโดยขึ้นอยู่กับความเพียงพอข</w:t>
      </w:r>
      <w:r w:rsidR="00895837" w:rsidRPr="00D0412E">
        <w:rPr>
          <w:rFonts w:ascii="Angsana New" w:hAnsi="Angsana New"/>
          <w:sz w:val="30"/>
          <w:szCs w:val="30"/>
          <w:cs/>
        </w:rPr>
        <w:t xml:space="preserve">องภาษีเงินได้ค้างจ่ายที่มีอยู่ </w:t>
      </w:r>
      <w:r w:rsidRPr="00D0412E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D3063D" w:rsidRDefault="00D3063D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EC33D0" w:rsidRPr="00D0412E" w:rsidRDefault="00EC33D0" w:rsidP="00DB130F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E75BD" w:rsidRPr="00D0412E">
        <w:rPr>
          <w:rFonts w:ascii="Angsana New" w:hAnsi="Angsana New"/>
          <w:sz w:val="30"/>
          <w:szCs w:val="30"/>
        </w:rPr>
        <w:t xml:space="preserve">              </w:t>
      </w:r>
      <w:r w:rsidR="00CA6322" w:rsidRPr="00D0412E">
        <w:rPr>
          <w:rFonts w:ascii="Angsana New" w:hAnsi="Angsana New"/>
          <w:sz w:val="30"/>
          <w:szCs w:val="30"/>
          <w:cs/>
        </w:rPr>
        <w:t xml:space="preserve">          </w:t>
      </w:r>
      <w:r w:rsidRPr="00D0412E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D0412E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EC33D0" w:rsidRPr="00CA09EB" w:rsidRDefault="00EC33D0" w:rsidP="00CA09EB">
      <w:pPr>
        <w:rPr>
          <w:rFonts w:ascii="Angsana New" w:hAnsi="Angsana New"/>
          <w:sz w:val="24"/>
          <w:szCs w:val="24"/>
          <w:cs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D0412E">
        <w:rPr>
          <w:rFonts w:ascii="Angsana New" w:hAnsi="Angsana New"/>
          <w:sz w:val="30"/>
          <w:szCs w:val="30"/>
        </w:rPr>
        <w:t xml:space="preserve"> </w:t>
      </w:r>
    </w:p>
    <w:p w:rsidR="009577E0" w:rsidRPr="00CA09EB" w:rsidRDefault="009577E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:rsidR="00D44731" w:rsidRPr="00D44731" w:rsidRDefault="00EC33D0" w:rsidP="00D44731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0412E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กำไรต่อหุ้น </w:t>
      </w:r>
    </w:p>
    <w:p w:rsidR="00A67CB5" w:rsidRPr="00CA09EB" w:rsidRDefault="00A67CB5" w:rsidP="00A67CB5">
      <w:pPr>
        <w:rPr>
          <w:rFonts w:ascii="Angsana New" w:eastAsia="EucrosiaUPCBold" w:hAnsi="Angsana New"/>
          <w:sz w:val="24"/>
          <w:szCs w:val="24"/>
          <w:cs/>
        </w:rPr>
      </w:pPr>
    </w:p>
    <w:p w:rsidR="009577E0" w:rsidRDefault="00EC33D0" w:rsidP="009577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บริษัทแสดง</w:t>
      </w:r>
      <w:r w:rsidRPr="00CA09EB">
        <w:rPr>
          <w:rFonts w:ascii="Angsana New" w:hAnsi="Angsana New"/>
          <w:sz w:val="30"/>
          <w:szCs w:val="30"/>
          <w:cs/>
        </w:rPr>
        <w:t>กำไรต่อหุ้นขั้นพื้นฐานสำหรับหุ้นสามัญ กำไร</w:t>
      </w:r>
      <w:r w:rsidRPr="00D0412E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</w:t>
      </w:r>
      <w:r w:rsidRPr="00D0412E">
        <w:rPr>
          <w:rFonts w:ascii="Angsana New" w:hAnsi="Angsana New"/>
          <w:spacing w:val="-6"/>
          <w:sz w:val="30"/>
          <w:szCs w:val="30"/>
          <w:cs/>
        </w:rPr>
        <w:t>หารกำไรหรือ</w:t>
      </w:r>
      <w:r w:rsidR="00C30D1A" w:rsidRPr="00D0412E">
        <w:rPr>
          <w:rFonts w:ascii="Angsana New" w:hAnsi="Angsana New"/>
          <w:spacing w:val="-6"/>
          <w:sz w:val="30"/>
          <w:szCs w:val="30"/>
          <w:cs/>
        </w:rPr>
        <w:t>ขาดทุนของผู้ถือหุ้นสามัญของ</w:t>
      </w:r>
      <w:r w:rsidRPr="00D0412E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D4473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pacing w:val="-6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:rsidR="00CA09EB" w:rsidRPr="00CA09EB" w:rsidRDefault="00CA09EB" w:rsidP="009577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eastAsia="EucrosiaUPCBold" w:hAnsi="Angsana New"/>
          <w:sz w:val="24"/>
          <w:szCs w:val="24"/>
          <w:cs/>
        </w:rPr>
      </w:pPr>
    </w:p>
    <w:p w:rsidR="00EC33D0" w:rsidRPr="00226C94" w:rsidRDefault="00EC33D0" w:rsidP="00D44731">
      <w:pPr>
        <w:pStyle w:val="Heading8"/>
        <w:numPr>
          <w:ilvl w:val="0"/>
          <w:numId w:val="18"/>
        </w:numPr>
        <w:spacing w:line="240" w:lineRule="auto"/>
        <w:ind w:left="540" w:right="0" w:hanging="540"/>
        <w:jc w:val="both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226C9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EC33D0" w:rsidRPr="00226C94" w:rsidRDefault="00EC33D0" w:rsidP="00DB1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Theme="majorBidi" w:hAnsiTheme="majorBidi" w:cstheme="majorBidi"/>
          <w:b/>
          <w:sz w:val="24"/>
          <w:szCs w:val="24"/>
        </w:rPr>
      </w:pPr>
    </w:p>
    <w:p w:rsidR="00EC33D0" w:rsidRPr="00D0412E" w:rsidRDefault="00EC33D0" w:rsidP="00DB13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</w:t>
      </w:r>
      <w:r w:rsidR="00C30D1A" w:rsidRPr="00D0412E">
        <w:rPr>
          <w:rFonts w:ascii="Angsana New" w:hAnsi="Angsana New"/>
          <w:sz w:val="30"/>
          <w:szCs w:val="30"/>
          <w:cs/>
        </w:rPr>
        <w:t>อประธานเจ้าหน้าที่บริหารของ</w:t>
      </w:r>
      <w:r w:rsidRPr="00D0412E">
        <w:rPr>
          <w:rFonts w:ascii="Angsana New" w:hAnsi="Angsana New"/>
          <w:sz w:val="30"/>
          <w:szCs w:val="30"/>
          <w:cs/>
        </w:rPr>
        <w:t xml:space="preserve">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555428" w:rsidRDefault="0055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E24641" w:rsidRPr="005134F6" w:rsidRDefault="00E24641" w:rsidP="00B22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D0412E">
        <w:rPr>
          <w:rFonts w:ascii="Angsana New" w:hAnsi="Angsana New"/>
          <w:b/>
          <w:bCs/>
          <w:sz w:val="30"/>
          <w:szCs w:val="30"/>
          <w:cs/>
        </w:rPr>
        <w:tab/>
      </w:r>
      <w:r w:rsidR="00E77053" w:rsidRPr="00E77053">
        <w:rPr>
          <w:rFonts w:ascii="Angsana New" w:hAnsi="Angsana New"/>
          <w:b/>
          <w:bCs/>
          <w:sz w:val="30"/>
          <w:szCs w:val="30"/>
          <w:cs/>
        </w:rPr>
        <w:t>ส่วนเกินจากการเปลี่ยนแปลงสัดส่วนการถือหุ้นในเงินลงทุนภายใต้การควบคุมเดียวกัน</w:t>
      </w:r>
    </w:p>
    <w:p w:rsidR="00092F6C" w:rsidRDefault="00092F6C" w:rsidP="00092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alibri" w:hAnsi="Angsana New"/>
          <w:sz w:val="28"/>
          <w:szCs w:val="28"/>
        </w:rPr>
      </w:pPr>
    </w:p>
    <w:p w:rsidR="009E125E" w:rsidRDefault="009E125E" w:rsidP="008A49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87B6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287B6E">
        <w:rPr>
          <w:rFonts w:ascii="Angsana New" w:hAnsi="Angsana New"/>
          <w:sz w:val="30"/>
          <w:szCs w:val="30"/>
        </w:rPr>
        <w:t xml:space="preserve">24 </w:t>
      </w:r>
      <w:r w:rsidRPr="00287B6E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87B6E">
        <w:rPr>
          <w:rFonts w:ascii="Angsana New" w:hAnsi="Angsana New"/>
          <w:sz w:val="30"/>
          <w:szCs w:val="30"/>
        </w:rPr>
        <w:t xml:space="preserve">2558 </w:t>
      </w:r>
      <w:r w:rsidRPr="00287B6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287B6E">
        <w:rPr>
          <w:rFonts w:ascii="Angsana New" w:hAnsi="Angsana New"/>
          <w:sz w:val="30"/>
          <w:szCs w:val="30"/>
          <w:cs/>
        </w:rPr>
        <w:t>ปณิวรา</w:t>
      </w:r>
      <w:proofErr w:type="spellEnd"/>
      <w:r w:rsidRPr="00287B6E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ซึ่งเป็นบริษัทย่อยมีการเพิ่มทุนจดทะเบียน โดยคณะกรรมการบริษัท</w:t>
      </w:r>
      <w:r w:rsidRPr="000628CC">
        <w:rPr>
          <w:rFonts w:ascii="Angsana New" w:hAnsi="Angsana New"/>
          <w:sz w:val="30"/>
          <w:szCs w:val="30"/>
          <w:cs/>
        </w:rPr>
        <w:t xml:space="preserve">มีมติไม่เพิ่มเงินลงทุนในบริษัทดังกล่าว ส่งผลให้บริษัทมีสัดส่วนการถือหุ้นลดลงจากเดิมร้อยละ </w:t>
      </w:r>
      <w:r w:rsidRPr="000628CC">
        <w:rPr>
          <w:rFonts w:ascii="Angsana New" w:hAnsi="Angsana New"/>
          <w:sz w:val="30"/>
          <w:szCs w:val="30"/>
        </w:rPr>
        <w:t xml:space="preserve">49.58 </w:t>
      </w:r>
      <w:r w:rsidRPr="000628CC">
        <w:rPr>
          <w:rFonts w:ascii="Angsana New" w:hAnsi="Angsana New"/>
          <w:sz w:val="30"/>
          <w:szCs w:val="30"/>
          <w:cs/>
        </w:rPr>
        <w:t xml:space="preserve">เหลือร้อยละ </w:t>
      </w:r>
      <w:r w:rsidRPr="000628CC">
        <w:rPr>
          <w:rFonts w:ascii="Angsana New" w:hAnsi="Angsana New"/>
          <w:sz w:val="30"/>
          <w:szCs w:val="30"/>
        </w:rPr>
        <w:t xml:space="preserve">31.69 </w:t>
      </w:r>
      <w:r w:rsidRPr="000628CC">
        <w:rPr>
          <w:rFonts w:ascii="Angsana New" w:hAnsi="Angsana New" w:hint="cs"/>
          <w:sz w:val="30"/>
          <w:szCs w:val="30"/>
          <w:cs/>
        </w:rPr>
        <w:t xml:space="preserve">โดยบริษัทสูญเสียการควบคุมแต่ยังคงมีอิทธิพลอย่างมีนัยสำคัญในบริษัทดังกล่าว </w:t>
      </w:r>
      <w:r w:rsidRPr="000628CC">
        <w:rPr>
          <w:rFonts w:ascii="Angsana New" w:hAnsi="Angsana New"/>
          <w:sz w:val="30"/>
          <w:szCs w:val="30"/>
          <w:cs/>
        </w:rPr>
        <w:t>บริษัทดังกล่าวเปลี่ยนสถานะจากบริษัทย่อยเป็นบริษัทร่วมภายใต้การควบคุมเดียวกัน</w:t>
      </w:r>
      <w:r w:rsidRPr="000628CC">
        <w:rPr>
          <w:rFonts w:ascii="Angsana New" w:hAnsi="Angsana New"/>
          <w:sz w:val="30"/>
          <w:szCs w:val="30"/>
        </w:rPr>
        <w:t xml:space="preserve"> </w:t>
      </w:r>
      <w:r w:rsidR="002D0C36">
        <w:rPr>
          <w:rFonts w:ascii="Angsana New" w:hAnsi="Angsana New"/>
          <w:sz w:val="30"/>
          <w:szCs w:val="30"/>
          <w:cs/>
        </w:rPr>
        <w:t>บริษัทมีการโอนจัดประเภท</w:t>
      </w:r>
      <w:r w:rsidRPr="000628CC">
        <w:rPr>
          <w:rFonts w:ascii="Angsana New" w:hAnsi="Angsana New"/>
          <w:sz w:val="30"/>
          <w:szCs w:val="30"/>
          <w:cs/>
        </w:rPr>
        <w:t>เงินลงทุนดังกล่าว</w:t>
      </w:r>
      <w:r w:rsidR="002D0C36">
        <w:rPr>
          <w:rFonts w:ascii="Angsana New" w:hAnsi="Angsana New" w:hint="cs"/>
          <w:sz w:val="30"/>
          <w:szCs w:val="30"/>
          <w:cs/>
        </w:rPr>
        <w:t>ใหม่</w:t>
      </w:r>
      <w:r w:rsidRPr="000628CC">
        <w:rPr>
          <w:rFonts w:ascii="Angsana New" w:hAnsi="Angsana New"/>
          <w:sz w:val="30"/>
          <w:szCs w:val="30"/>
          <w:cs/>
        </w:rPr>
        <w:t xml:space="preserve">จากเงินลงทุนในบริษัทย่อยเป็นเงินลงทุนในบริษัทร่วมจำนวนเงิน </w:t>
      </w:r>
      <w:r w:rsidRPr="000628CC">
        <w:rPr>
          <w:rFonts w:ascii="Angsana New" w:hAnsi="Angsana New"/>
          <w:sz w:val="30"/>
          <w:szCs w:val="30"/>
        </w:rPr>
        <w:t xml:space="preserve">85.4 </w:t>
      </w:r>
      <w:r w:rsidRPr="000628CC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และบริษัทได้จัดทำ</w:t>
      </w:r>
      <w:r w:rsidR="00287B6E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งบการเงินรวมจนถึงวันที่สูญเสียการควบคุม ทั้งนี้บริษัทมีส่วนเกินจากการเปลี่ยนแปลงสัดส่วนการถือหุ้นใน</w:t>
      </w:r>
      <w:r w:rsidR="00E56C7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เงินลงทุนภายใต้การควบคุมเดียวกันจำนวนเงิน </w:t>
      </w:r>
      <w:r>
        <w:rPr>
          <w:rFonts w:ascii="Angsana New" w:hAnsi="Angsana New"/>
          <w:sz w:val="30"/>
          <w:szCs w:val="30"/>
        </w:rPr>
        <w:t xml:space="preserve">10.2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2D0C36">
        <w:rPr>
          <w:rFonts w:ascii="Angsana New" w:hAnsi="Angsana New" w:hint="cs"/>
          <w:sz w:val="30"/>
          <w:szCs w:val="30"/>
          <w:cs/>
        </w:rPr>
        <w:t>โดยแสดงในงบแสดงฐานะการเงินที่แสดงเงินลงทุนตามวิธีส่วนได้เสียภายใต้ส่วนของผู้ถือหุ้น</w:t>
      </w:r>
    </w:p>
    <w:p w:rsidR="00430244" w:rsidRDefault="00430244" w:rsidP="009E12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430244" w:rsidRDefault="00430244" w:rsidP="00430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1046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10468">
        <w:rPr>
          <w:rFonts w:ascii="Angsana New" w:hAnsi="Angsana New"/>
          <w:sz w:val="30"/>
          <w:szCs w:val="30"/>
        </w:rPr>
        <w:t xml:space="preserve">1 </w:t>
      </w:r>
      <w:r w:rsidRPr="0021046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10468">
        <w:rPr>
          <w:rFonts w:ascii="Angsana New" w:hAnsi="Angsana New"/>
          <w:sz w:val="30"/>
          <w:szCs w:val="30"/>
        </w:rPr>
        <w:t xml:space="preserve">2559 </w:t>
      </w:r>
      <w:r w:rsidRPr="00210468">
        <w:rPr>
          <w:rFonts w:ascii="Angsana New" w:hAnsi="Angsana New" w:hint="cs"/>
          <w:sz w:val="30"/>
          <w:szCs w:val="30"/>
          <w:cs/>
        </w:rPr>
        <w:t xml:space="preserve">บริษัทได้ขายส่วนได้เสียในบริษัท </w:t>
      </w:r>
      <w:proofErr w:type="spellStart"/>
      <w:r w:rsidRPr="00210468">
        <w:rPr>
          <w:rFonts w:ascii="Angsana New" w:hAnsi="Angsana New" w:hint="cs"/>
          <w:sz w:val="30"/>
          <w:szCs w:val="30"/>
          <w:cs/>
        </w:rPr>
        <w:t>ปณิวรา</w:t>
      </w:r>
      <w:proofErr w:type="spellEnd"/>
      <w:r w:rsidRPr="00210468">
        <w:rPr>
          <w:rFonts w:ascii="Angsana New" w:hAnsi="Angsana New" w:hint="cs"/>
          <w:sz w:val="30"/>
          <w:szCs w:val="30"/>
          <w:cs/>
        </w:rPr>
        <w:t xml:space="preserve"> จำกัดซึ่งเป็นบริษัทร่วมให้แก่บุคคลอื่น ออกไปร้อยละ </w:t>
      </w:r>
      <w:r w:rsidRPr="00210468">
        <w:rPr>
          <w:rFonts w:ascii="Angsana New" w:hAnsi="Angsana New"/>
          <w:sz w:val="30"/>
          <w:szCs w:val="30"/>
        </w:rPr>
        <w:t xml:space="preserve">6.16 </w:t>
      </w:r>
      <w:r w:rsidRPr="0021046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210468">
        <w:rPr>
          <w:rFonts w:ascii="Angsana New" w:hAnsi="Angsana New"/>
          <w:sz w:val="30"/>
          <w:szCs w:val="30"/>
        </w:rPr>
        <w:t xml:space="preserve">16.6 </w:t>
      </w:r>
      <w:r w:rsidRPr="0021046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10468">
        <w:rPr>
          <w:rFonts w:ascii="Angsana New" w:hAnsi="Angsana New"/>
          <w:sz w:val="30"/>
          <w:szCs w:val="30"/>
          <w:cs/>
        </w:rPr>
        <w:t xml:space="preserve">ส่งผลให้บริษัทมีสัดส่วนการถือหุ้นลดลงจากร้อยละ </w:t>
      </w:r>
      <w:r w:rsidRPr="00210468">
        <w:rPr>
          <w:rFonts w:ascii="Angsana New" w:hAnsi="Angsana New"/>
          <w:sz w:val="30"/>
          <w:szCs w:val="30"/>
        </w:rPr>
        <w:t>31.69</w:t>
      </w:r>
      <w:r w:rsidRPr="00210468">
        <w:rPr>
          <w:rFonts w:ascii="Angsana New" w:hAnsi="Angsana New"/>
          <w:sz w:val="30"/>
          <w:szCs w:val="30"/>
          <w:cs/>
        </w:rPr>
        <w:t xml:space="preserve"> </w:t>
      </w:r>
      <w:r w:rsidRPr="00210468">
        <w:rPr>
          <w:rFonts w:ascii="Angsana New" w:hAnsi="Angsana New"/>
          <w:sz w:val="30"/>
          <w:szCs w:val="30"/>
        </w:rPr>
        <w:t xml:space="preserve">  </w:t>
      </w:r>
      <w:r w:rsidRPr="00210468">
        <w:rPr>
          <w:rFonts w:ascii="Angsana New" w:hAnsi="Angsana New"/>
          <w:sz w:val="30"/>
          <w:szCs w:val="30"/>
          <w:cs/>
        </w:rPr>
        <w:t xml:space="preserve">เหลือร้อยละ </w:t>
      </w:r>
      <w:r w:rsidRPr="00210468">
        <w:rPr>
          <w:rFonts w:ascii="Angsana New" w:hAnsi="Angsana New"/>
          <w:sz w:val="30"/>
          <w:szCs w:val="30"/>
        </w:rPr>
        <w:t xml:space="preserve">25.52 </w:t>
      </w:r>
      <w:r w:rsidRPr="00210468">
        <w:rPr>
          <w:rFonts w:ascii="Angsana New" w:hAnsi="Angsana New" w:hint="cs"/>
          <w:sz w:val="30"/>
          <w:szCs w:val="30"/>
          <w:cs/>
        </w:rPr>
        <w:t xml:space="preserve">บริษัทรับรู้กำไรจากการขายจำนวน </w:t>
      </w:r>
      <w:r w:rsidRPr="00210468">
        <w:rPr>
          <w:rFonts w:ascii="Angsana New" w:hAnsi="Angsana New"/>
          <w:sz w:val="30"/>
          <w:szCs w:val="30"/>
        </w:rPr>
        <w:t xml:space="preserve">2.4 </w:t>
      </w:r>
      <w:r w:rsidRPr="00210468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210468">
        <w:rPr>
          <w:rFonts w:ascii="Angsana New" w:hAnsi="Angsana New"/>
          <w:sz w:val="30"/>
          <w:szCs w:val="30"/>
          <w:cs/>
        </w:rPr>
        <w:t>ส่วนเกินจากการเปลี่ยนแปลงสัดส่วน</w:t>
      </w:r>
      <w:r w:rsidRPr="00210468">
        <w:rPr>
          <w:rFonts w:ascii="Angsana New" w:hAnsi="Angsana New"/>
          <w:sz w:val="30"/>
          <w:szCs w:val="30"/>
        </w:rPr>
        <w:t xml:space="preserve">   </w:t>
      </w:r>
      <w:r w:rsidRPr="00210468">
        <w:rPr>
          <w:rFonts w:ascii="Angsana New" w:hAnsi="Angsana New"/>
          <w:sz w:val="30"/>
          <w:szCs w:val="30"/>
          <w:cs/>
        </w:rPr>
        <w:t>การถือหุ้นในเงินลงทุนภายใต้การควบคุมเดียวกัน</w:t>
      </w:r>
      <w:r w:rsidRPr="00210468">
        <w:rPr>
          <w:rFonts w:ascii="Angsana New" w:hAnsi="Angsana New" w:hint="cs"/>
          <w:sz w:val="30"/>
          <w:szCs w:val="30"/>
          <w:cs/>
        </w:rPr>
        <w:t xml:space="preserve">ลดลงจำนวน </w:t>
      </w:r>
      <w:r w:rsidRPr="00210468">
        <w:rPr>
          <w:rFonts w:ascii="Angsana New" w:hAnsi="Angsana New"/>
          <w:sz w:val="30"/>
          <w:szCs w:val="30"/>
        </w:rPr>
        <w:t xml:space="preserve">2.0 </w:t>
      </w:r>
      <w:r w:rsidR="00E56C7F">
        <w:rPr>
          <w:rFonts w:ascii="Angsana New" w:hAnsi="Angsana New" w:hint="cs"/>
          <w:sz w:val="30"/>
          <w:szCs w:val="30"/>
          <w:cs/>
        </w:rPr>
        <w:t>ล้านบาท</w:t>
      </w:r>
    </w:p>
    <w:p w:rsidR="00E56C7F" w:rsidRPr="00210468" w:rsidRDefault="00E56C7F" w:rsidP="00430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430244" w:rsidRPr="00210468" w:rsidRDefault="00430244" w:rsidP="004302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1046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10468">
        <w:rPr>
          <w:rFonts w:ascii="Angsana New" w:hAnsi="Angsana New"/>
          <w:sz w:val="30"/>
          <w:szCs w:val="30"/>
        </w:rPr>
        <w:t xml:space="preserve">27 </w:t>
      </w:r>
      <w:r w:rsidRPr="0021046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10468">
        <w:rPr>
          <w:rFonts w:ascii="Angsana New" w:hAnsi="Angsana New"/>
          <w:sz w:val="30"/>
          <w:szCs w:val="30"/>
        </w:rPr>
        <w:t xml:space="preserve">2559 </w:t>
      </w:r>
      <w:r w:rsidRPr="00210468">
        <w:rPr>
          <w:rFonts w:ascii="Angsana New" w:hAnsi="Angsana New" w:hint="cs"/>
          <w:sz w:val="30"/>
          <w:szCs w:val="30"/>
          <w:cs/>
        </w:rPr>
        <w:t xml:space="preserve">บริษัทได้ขายส่วนได้เสียในบริษัท </w:t>
      </w:r>
      <w:proofErr w:type="spellStart"/>
      <w:r w:rsidRPr="00210468">
        <w:rPr>
          <w:rFonts w:ascii="Angsana New" w:hAnsi="Angsana New" w:hint="cs"/>
          <w:sz w:val="30"/>
          <w:szCs w:val="30"/>
          <w:cs/>
        </w:rPr>
        <w:t>ปณิวรา</w:t>
      </w:r>
      <w:proofErr w:type="spellEnd"/>
      <w:r w:rsidRPr="00210468">
        <w:rPr>
          <w:rFonts w:ascii="Angsana New" w:hAnsi="Angsana New" w:hint="cs"/>
          <w:sz w:val="30"/>
          <w:szCs w:val="30"/>
          <w:cs/>
        </w:rPr>
        <w:t xml:space="preserve"> จำกัดซึ่งเป็นบริษัทร่วมให้แก่กิจการ</w:t>
      </w:r>
      <w:r w:rsidRPr="00210468">
        <w:rPr>
          <w:rFonts w:ascii="Angsana New" w:hAnsi="Angsana New"/>
          <w:sz w:val="30"/>
          <w:szCs w:val="30"/>
        </w:rPr>
        <w:t xml:space="preserve">              </w:t>
      </w:r>
      <w:r w:rsidRPr="00210468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แห่งหนึ่ง</w:t>
      </w:r>
      <w:r w:rsidRPr="00210468">
        <w:rPr>
          <w:rFonts w:ascii="Angsana New" w:hAnsi="Angsana New" w:hint="cs"/>
          <w:sz w:val="30"/>
          <w:szCs w:val="30"/>
          <w:cs/>
        </w:rPr>
        <w:t xml:space="preserve">ออกไปร้อยละ </w:t>
      </w:r>
      <w:r w:rsidRPr="00210468">
        <w:rPr>
          <w:rFonts w:ascii="Angsana New" w:hAnsi="Angsana New"/>
          <w:sz w:val="30"/>
          <w:szCs w:val="30"/>
        </w:rPr>
        <w:t xml:space="preserve">6.87 </w:t>
      </w:r>
      <w:r w:rsidRPr="0021046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210468">
        <w:rPr>
          <w:rFonts w:ascii="Angsana New" w:hAnsi="Angsana New"/>
          <w:sz w:val="30"/>
          <w:szCs w:val="30"/>
        </w:rPr>
        <w:t xml:space="preserve">18.5 </w:t>
      </w:r>
      <w:r w:rsidRPr="0021046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10468">
        <w:rPr>
          <w:rFonts w:ascii="Angsana New" w:hAnsi="Angsana New"/>
          <w:sz w:val="30"/>
          <w:szCs w:val="30"/>
          <w:cs/>
        </w:rPr>
        <w:t xml:space="preserve">ส่งผลให้บริษัทมีสัดส่วนการถือหุ้นลดลงจากร้อยละ </w:t>
      </w:r>
      <w:r w:rsidRPr="00210468">
        <w:rPr>
          <w:rFonts w:ascii="Angsana New" w:hAnsi="Angsana New"/>
          <w:sz w:val="30"/>
          <w:szCs w:val="30"/>
        </w:rPr>
        <w:t xml:space="preserve">25.52 </w:t>
      </w:r>
      <w:r w:rsidRPr="00210468">
        <w:rPr>
          <w:rFonts w:ascii="Angsana New" w:hAnsi="Angsana New"/>
          <w:sz w:val="30"/>
          <w:szCs w:val="30"/>
          <w:cs/>
        </w:rPr>
        <w:t xml:space="preserve">เหลือร้อยละ </w:t>
      </w:r>
      <w:r w:rsidRPr="00210468">
        <w:rPr>
          <w:rFonts w:ascii="Angsana New" w:hAnsi="Angsana New"/>
          <w:sz w:val="30"/>
          <w:szCs w:val="30"/>
        </w:rPr>
        <w:t xml:space="preserve">18.66 </w:t>
      </w:r>
      <w:r w:rsidRPr="00210468">
        <w:rPr>
          <w:rFonts w:ascii="Angsana New" w:hAnsi="Angsana New"/>
          <w:sz w:val="30"/>
          <w:szCs w:val="30"/>
          <w:cs/>
        </w:rPr>
        <w:t>โดยบริษัทสูญเสียอิทธิพลอย่างมีนัยสำคัญในบริษัทดังกล่าว</w:t>
      </w:r>
      <w:r w:rsidRPr="00210468">
        <w:rPr>
          <w:rFonts w:ascii="Angsana New" w:hAnsi="Angsana New"/>
          <w:sz w:val="30"/>
          <w:szCs w:val="30"/>
        </w:rPr>
        <w:t xml:space="preserve"> </w:t>
      </w:r>
      <w:r w:rsidR="006E23ED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210468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Pr="00210468">
        <w:rPr>
          <w:rFonts w:ascii="Angsana New" w:hAnsi="Angsana New" w:hint="cs"/>
          <w:sz w:val="30"/>
          <w:szCs w:val="30"/>
          <w:cs/>
        </w:rPr>
        <w:t>ปณิวรา</w:t>
      </w:r>
      <w:proofErr w:type="spellEnd"/>
      <w:r w:rsidRPr="00210468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E56C7F">
        <w:rPr>
          <w:rFonts w:ascii="Angsana New" w:hAnsi="Angsana New" w:hint="cs"/>
          <w:sz w:val="30"/>
          <w:szCs w:val="30"/>
          <w:cs/>
        </w:rPr>
        <w:t>จึง</w:t>
      </w:r>
      <w:r w:rsidRPr="00210468">
        <w:rPr>
          <w:rFonts w:ascii="Angsana New" w:hAnsi="Angsana New" w:hint="cs"/>
          <w:sz w:val="30"/>
          <w:szCs w:val="30"/>
          <w:cs/>
        </w:rPr>
        <w:t>ไม่ได้เป็นบริษัทร่วมของบริษัทอีกต่อไป</w:t>
      </w:r>
      <w:r w:rsidR="006E23ED">
        <w:rPr>
          <w:rFonts w:ascii="Angsana New" w:hAnsi="Angsana New" w:hint="cs"/>
          <w:sz w:val="30"/>
          <w:szCs w:val="30"/>
          <w:cs/>
        </w:rPr>
        <w:t xml:space="preserve"> </w:t>
      </w:r>
      <w:r w:rsidR="006E23ED">
        <w:rPr>
          <w:rFonts w:ascii="Angsana New" w:hAnsi="Angsana New"/>
          <w:sz w:val="30"/>
          <w:szCs w:val="30"/>
          <w:cs/>
        </w:rPr>
        <w:t>อย่างไรก็ตาม</w:t>
      </w:r>
      <w:r w:rsidR="006E23ED" w:rsidRPr="00210468">
        <w:rPr>
          <w:rFonts w:ascii="Angsana New" w:hAnsi="Angsana New"/>
          <w:sz w:val="30"/>
          <w:szCs w:val="30"/>
          <w:cs/>
        </w:rPr>
        <w:t>บริษัททั้งสองอยู่ภายใต้การควบคุมสูงสุดโดยบุคคลเดียวกัน</w:t>
      </w:r>
      <w:r w:rsidR="006E23ED" w:rsidRPr="00210468">
        <w:rPr>
          <w:rFonts w:ascii="Angsana New" w:hAnsi="Angsana New"/>
          <w:sz w:val="30"/>
          <w:szCs w:val="30"/>
        </w:rPr>
        <w:t xml:space="preserve"> </w:t>
      </w:r>
      <w:r w:rsidRPr="00210468">
        <w:rPr>
          <w:rFonts w:ascii="Angsana New" w:hAnsi="Angsana New" w:hint="cs"/>
          <w:sz w:val="30"/>
          <w:szCs w:val="30"/>
          <w:cs/>
        </w:rPr>
        <w:t>บริษัทมีการโ</w:t>
      </w:r>
      <w:r w:rsidRPr="00210468">
        <w:rPr>
          <w:rFonts w:ascii="Angsana New" w:hAnsi="Angsana New"/>
          <w:sz w:val="30"/>
          <w:szCs w:val="30"/>
          <w:cs/>
        </w:rPr>
        <w:t>อนจัดประเภทใหม่จากเงินลงทุนในบริษัทร่วมเป็นเงินลงทุน</w:t>
      </w:r>
      <w:r w:rsidRPr="00210468">
        <w:rPr>
          <w:rFonts w:ascii="Angsana New" w:hAnsi="Angsana New" w:hint="cs"/>
          <w:sz w:val="30"/>
          <w:szCs w:val="30"/>
          <w:cs/>
        </w:rPr>
        <w:t>ระยะยาวอื่น</w:t>
      </w:r>
      <w:r w:rsidRPr="00210468">
        <w:rPr>
          <w:rFonts w:ascii="Angsana New" w:hAnsi="Angsana New"/>
          <w:sz w:val="30"/>
          <w:szCs w:val="30"/>
          <w:cs/>
        </w:rPr>
        <w:t xml:space="preserve">ซึ่งได้เปิดเผยไว้ในหมายเหตุประกอบงบการเงินข้อ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11</w:t>
      </w:r>
      <w:r w:rsidRPr="00210468">
        <w:rPr>
          <w:rFonts w:ascii="Angsana New" w:hAnsi="Angsana New"/>
          <w:sz w:val="30"/>
          <w:szCs w:val="30"/>
        </w:rPr>
        <w:t xml:space="preserve"> </w:t>
      </w:r>
      <w:r w:rsidRPr="00210468">
        <w:rPr>
          <w:rFonts w:ascii="Angsana New" w:hAnsi="Angsana New" w:hint="cs"/>
          <w:sz w:val="30"/>
          <w:szCs w:val="30"/>
          <w:cs/>
        </w:rPr>
        <w:t>ทั้</w:t>
      </w:r>
      <w:r>
        <w:rPr>
          <w:rFonts w:ascii="Angsana New" w:hAnsi="Angsana New" w:hint="cs"/>
          <w:sz w:val="30"/>
          <w:szCs w:val="30"/>
          <w:cs/>
        </w:rPr>
        <w:t>งนี้บริษัทมี</w:t>
      </w:r>
      <w:r w:rsidRPr="00210468">
        <w:rPr>
          <w:rFonts w:ascii="Angsana New" w:hAnsi="Angsana New"/>
          <w:sz w:val="30"/>
          <w:szCs w:val="30"/>
          <w:cs/>
        </w:rPr>
        <w:t>ส่วนเกินจากการเปลี่ยนแปลงสัดส่วนการถือหุ้นในเงินลงทุนภา</w:t>
      </w:r>
      <w:r>
        <w:rPr>
          <w:rFonts w:ascii="Angsana New" w:hAnsi="Angsana New"/>
          <w:sz w:val="30"/>
          <w:szCs w:val="30"/>
          <w:cs/>
        </w:rPr>
        <w:t xml:space="preserve">ยใต้การควบคุมเดียวกันจำนวนเงิน </w:t>
      </w:r>
      <w:r>
        <w:rPr>
          <w:rFonts w:ascii="Angsana New" w:hAnsi="Angsana New"/>
          <w:sz w:val="30"/>
          <w:szCs w:val="30"/>
        </w:rPr>
        <w:t>2.8</w:t>
      </w:r>
      <w:r w:rsidRPr="00210468">
        <w:rPr>
          <w:rFonts w:ascii="Angsana New" w:hAnsi="Angsana New"/>
          <w:sz w:val="30"/>
          <w:szCs w:val="30"/>
          <w:cs/>
        </w:rPr>
        <w:t xml:space="preserve"> ล้านบาท โดยแสดงในงบแสดงฐานะการเงินภายใต้ส่วนของ</w:t>
      </w:r>
      <w:r w:rsidR="00E56C7F">
        <w:rPr>
          <w:rFonts w:ascii="Angsana New" w:hAnsi="Angsana New"/>
          <w:sz w:val="30"/>
          <w:szCs w:val="30"/>
          <w:cs/>
        </w:rPr>
        <w:br/>
      </w:r>
      <w:r w:rsidRPr="00210468">
        <w:rPr>
          <w:rFonts w:ascii="Angsana New" w:hAnsi="Angsana New"/>
          <w:sz w:val="30"/>
          <w:szCs w:val="30"/>
          <w:cs/>
        </w:rPr>
        <w:t>ผู้</w:t>
      </w:r>
      <w:r>
        <w:rPr>
          <w:rFonts w:ascii="Angsana New" w:hAnsi="Angsana New"/>
          <w:sz w:val="30"/>
          <w:szCs w:val="30"/>
          <w:cs/>
        </w:rPr>
        <w:t xml:space="preserve">ถือหุ้น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  <w:cs/>
        </w:rPr>
        <w:t>5</w:t>
      </w:r>
      <w:r>
        <w:rPr>
          <w:rFonts w:ascii="Angsana New" w:hAnsi="Angsana New"/>
          <w:sz w:val="30"/>
          <w:szCs w:val="30"/>
        </w:rPr>
        <w:t>9</w:t>
      </w:r>
    </w:p>
    <w:p w:rsidR="00CA09EB" w:rsidRPr="00092F6C" w:rsidRDefault="00CA09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E44FE" w:rsidRPr="00D0412E" w:rsidRDefault="00E24641" w:rsidP="00DB6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0412E">
        <w:rPr>
          <w:rFonts w:ascii="Angsana New" w:hAnsi="Angsana New"/>
          <w:b/>
          <w:bCs/>
          <w:sz w:val="30"/>
          <w:szCs w:val="30"/>
        </w:rPr>
        <w:t>5</w:t>
      </w:r>
      <w:r w:rsidR="00157660" w:rsidRPr="00D0412E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40076" w:rsidRPr="00D0412E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2A5588" w:rsidRPr="00CA09EB" w:rsidRDefault="002A5588" w:rsidP="00DB130F">
      <w:pPr>
        <w:spacing w:line="240" w:lineRule="auto"/>
        <w:ind w:left="540" w:right="-108"/>
        <w:jc w:val="thaiDistribute"/>
        <w:rPr>
          <w:rFonts w:ascii="Angsana New" w:hAnsi="Angsana New"/>
          <w:b/>
          <w:sz w:val="24"/>
          <w:szCs w:val="24"/>
        </w:rPr>
      </w:pPr>
    </w:p>
    <w:p w:rsidR="00673922" w:rsidRDefault="00673922" w:rsidP="00DB130F">
      <w:pPr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</w:t>
      </w:r>
      <w:r w:rsidR="00472759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2B6BFA" w:rsidRPr="00D0412E">
        <w:rPr>
          <w:rFonts w:ascii="Angsana New" w:hAnsi="Angsana New"/>
          <w:sz w:val="30"/>
          <w:szCs w:val="30"/>
          <w:cs/>
        </w:rPr>
        <w:t>นัย</w:t>
      </w:r>
      <w:r w:rsidRPr="00D0412E">
        <w:rPr>
          <w:rFonts w:ascii="Angsana New" w:hAnsi="Angsana New"/>
          <w:sz w:val="30"/>
          <w:szCs w:val="30"/>
          <w:cs/>
        </w:rPr>
        <w:t>สำคัญต่อบุคคลหรือกิจการ</w:t>
      </w:r>
      <w:r w:rsidR="002B6BFA" w:rsidRPr="00D0412E">
        <w:rPr>
          <w:rFonts w:ascii="Angsana New" w:hAnsi="Angsana New"/>
          <w:sz w:val="30"/>
          <w:szCs w:val="30"/>
          <w:cs/>
        </w:rPr>
        <w:t xml:space="preserve">     </w:t>
      </w:r>
      <w:r w:rsidRPr="00D0412E">
        <w:rPr>
          <w:rFonts w:ascii="Angsana New" w:hAnsi="Angsana New"/>
          <w:sz w:val="30"/>
          <w:szCs w:val="30"/>
          <w:cs/>
        </w:rPr>
        <w:t>ในการตัดสินใจทางการเงินและการบริหารหรือในทางกลับกัน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หรือบริษัทอยู่ภายใต้การควบคุมเดียวกันหรือ</w:t>
      </w:r>
      <w:r w:rsidR="00472759" w:rsidRPr="00D0412E">
        <w:rPr>
          <w:rFonts w:ascii="Angsana New" w:hAnsi="Angsana New"/>
          <w:sz w:val="30"/>
          <w:szCs w:val="30"/>
        </w:rPr>
        <w:t xml:space="preserve">         </w:t>
      </w:r>
      <w:r w:rsidRPr="00D0412E">
        <w:rPr>
          <w:rFonts w:ascii="Angsana New" w:hAnsi="Angsana New"/>
          <w:sz w:val="30"/>
          <w:szCs w:val="30"/>
          <w:cs/>
        </w:rPr>
        <w:t>อยู่ภายใต้อิทธิพลอย่างมี</w:t>
      </w:r>
      <w:r w:rsidR="00472759" w:rsidRPr="00D0412E">
        <w:rPr>
          <w:rFonts w:ascii="Angsana New" w:hAnsi="Angsana New"/>
          <w:sz w:val="30"/>
          <w:szCs w:val="30"/>
          <w:cs/>
        </w:rPr>
        <w:t>นัย</w:t>
      </w:r>
      <w:r w:rsidRPr="00D0412E">
        <w:rPr>
          <w:rFonts w:ascii="Angsana New" w:hAnsi="Angsana New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8A4902" w:rsidRDefault="008A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  <w:lang w:val="th-TH"/>
        </w:rPr>
      </w:pPr>
      <w:r>
        <w:rPr>
          <w:rFonts w:ascii="Angsana New" w:hAnsi="Angsana New"/>
          <w:b/>
          <w:cs/>
        </w:rPr>
        <w:br w:type="page"/>
      </w:r>
    </w:p>
    <w:p w:rsidR="002637FC" w:rsidRPr="00D0412E" w:rsidRDefault="002637FC" w:rsidP="00DB130F">
      <w:pPr>
        <w:pStyle w:val="a"/>
        <w:tabs>
          <w:tab w:val="clear" w:pos="1080"/>
        </w:tabs>
        <w:ind w:left="547" w:right="-25"/>
        <w:jc w:val="thaiDistribute"/>
        <w:rPr>
          <w:rFonts w:ascii="Angsana New" w:hAnsi="Angsana New" w:cs="Angsana New"/>
          <w:b/>
          <w:bCs/>
          <w:cs/>
        </w:rPr>
      </w:pPr>
      <w:r w:rsidRPr="00D0412E">
        <w:rPr>
          <w:rFonts w:ascii="Angsana New" w:hAnsi="Angsana New" w:cs="Angsana New"/>
          <w:b/>
          <w:cs/>
        </w:rPr>
        <w:lastRenderedPageBreak/>
        <w:t xml:space="preserve">ความสัมพันธ์ที่มีกับบริษัทร่วมได้เปิดเผยในหมายเหตุประกอบงบการเงินข้อ </w:t>
      </w:r>
      <w:r w:rsidR="00DA2CDD" w:rsidRPr="00D0412E">
        <w:rPr>
          <w:rFonts w:ascii="Angsana New" w:hAnsi="Angsana New" w:cs="Angsana New"/>
          <w:bCs/>
          <w:lang w:val="en-US"/>
        </w:rPr>
        <w:t>1</w:t>
      </w:r>
      <w:r w:rsidR="00146BF0" w:rsidRPr="00D0412E">
        <w:rPr>
          <w:rFonts w:ascii="Angsana New" w:hAnsi="Angsana New" w:cs="Angsana New"/>
          <w:bCs/>
          <w:lang w:val="en-US"/>
        </w:rPr>
        <w:t>1</w:t>
      </w:r>
      <w:r w:rsidR="0074238D" w:rsidRPr="00D0412E">
        <w:rPr>
          <w:rFonts w:ascii="Angsana New" w:hAnsi="Angsana New" w:cs="Angsana New"/>
          <w:b/>
          <w:cs/>
        </w:rPr>
        <w:t xml:space="preserve"> </w:t>
      </w:r>
      <w:r w:rsidRPr="00D0412E">
        <w:rPr>
          <w:rFonts w:ascii="Angsana New" w:hAnsi="Angsana New" w:cs="Angsana New"/>
          <w:b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Pr="00D0412E">
        <w:rPr>
          <w:rFonts w:ascii="Angsana New" w:hAnsi="Angsana New" w:cs="Angsana New"/>
          <w:i/>
          <w:iCs/>
          <w:color w:val="0000FF"/>
          <w:cs/>
        </w:rPr>
        <w:t xml:space="preserve"> </w:t>
      </w:r>
      <w:r w:rsidRPr="00D0412E">
        <w:rPr>
          <w:rFonts w:ascii="Angsana New" w:hAnsi="Angsana New" w:cs="Angsana New"/>
          <w:b/>
          <w:cs/>
        </w:rPr>
        <w:t>มีดังนี้</w:t>
      </w:r>
    </w:p>
    <w:p w:rsidR="002B6BFA" w:rsidRPr="00D0412E" w:rsidRDefault="002B6BFA" w:rsidP="00DB130F">
      <w:pPr>
        <w:pStyle w:val="a"/>
        <w:tabs>
          <w:tab w:val="clear" w:pos="1080"/>
        </w:tabs>
        <w:ind w:left="547" w:right="-25"/>
        <w:jc w:val="thaiDistribute"/>
        <w:rPr>
          <w:rFonts w:ascii="Angsana New" w:hAnsi="Angsana New" w:cs="Angsana New"/>
          <w:b/>
          <w:lang w:val="en-US"/>
        </w:rPr>
      </w:pPr>
    </w:p>
    <w:tbl>
      <w:tblPr>
        <w:tblW w:w="924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51"/>
        <w:gridCol w:w="1422"/>
        <w:gridCol w:w="3870"/>
      </w:tblGrid>
      <w:tr w:rsidR="00AD2024" w:rsidRPr="00D0412E" w:rsidTr="00287B6E">
        <w:trPr>
          <w:cantSplit/>
          <w:trHeight w:val="20"/>
          <w:tblHeader/>
        </w:trPr>
        <w:tc>
          <w:tcPr>
            <w:tcW w:w="3951" w:type="dxa"/>
            <w:shd w:val="clear" w:color="auto" w:fill="auto"/>
          </w:tcPr>
          <w:p w:rsidR="00287B6E" w:rsidRDefault="00287B6E" w:rsidP="00D93CB9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D2024" w:rsidRPr="00D0412E" w:rsidRDefault="00AD2024" w:rsidP="00D93CB9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  <w:shd w:val="clear" w:color="auto" w:fill="auto"/>
          </w:tcPr>
          <w:p w:rsidR="00AD2024" w:rsidRPr="00D0412E" w:rsidRDefault="00AD2024" w:rsidP="00D9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287B6E"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:rsidR="00AD2024" w:rsidRPr="00D0412E" w:rsidRDefault="00AD2024" w:rsidP="00D9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70" w:type="dxa"/>
            <w:shd w:val="clear" w:color="auto" w:fill="auto"/>
          </w:tcPr>
          <w:p w:rsidR="00287B6E" w:rsidRDefault="00287B6E" w:rsidP="00146BF0">
            <w:pPr>
              <w:tabs>
                <w:tab w:val="clear" w:pos="22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AD2024" w:rsidRPr="00D0412E" w:rsidRDefault="00AD2024" w:rsidP="00146BF0">
            <w:pPr>
              <w:tabs>
                <w:tab w:val="clear" w:pos="227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D2024" w:rsidRPr="00D0412E" w:rsidTr="00287B6E">
        <w:trPr>
          <w:trHeight w:val="20"/>
        </w:trPr>
        <w:tc>
          <w:tcPr>
            <w:tcW w:w="3951" w:type="dxa"/>
            <w:shd w:val="clear" w:color="auto" w:fill="auto"/>
          </w:tcPr>
          <w:p w:rsidR="00AD2024" w:rsidRPr="00D0412E" w:rsidRDefault="00950206" w:rsidP="00D93CB9">
            <w:pPr>
              <w:spacing w:line="240" w:lineRule="auto"/>
              <w:ind w:right="-25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22" w:type="dxa"/>
            <w:shd w:val="clear" w:color="auto" w:fill="auto"/>
          </w:tcPr>
          <w:p w:rsidR="00AD2024" w:rsidRPr="00D0412E" w:rsidRDefault="00950206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AD2024" w:rsidRPr="00D0412E" w:rsidRDefault="00950206" w:rsidP="00257B04">
            <w:pPr>
              <w:tabs>
                <w:tab w:val="clear" w:pos="227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AD2024" w:rsidRPr="00D0412E" w:rsidTr="00287B6E">
        <w:trPr>
          <w:trHeight w:val="20"/>
        </w:trPr>
        <w:tc>
          <w:tcPr>
            <w:tcW w:w="3951" w:type="dxa"/>
            <w:shd w:val="clear" w:color="auto" w:fill="auto"/>
          </w:tcPr>
          <w:p w:rsidR="00AD2024" w:rsidRPr="00D0412E" w:rsidRDefault="00030A5E" w:rsidP="00D93CB9">
            <w:pPr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นาง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</w:rPr>
              <w:t>ศิ</w:t>
            </w:r>
            <w:proofErr w:type="spellEnd"/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รินา  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</w:rPr>
              <w:t>ปวโรฬา</w:t>
            </w:r>
            <w:proofErr w:type="spellEnd"/>
            <w:r w:rsidRPr="00D0412E">
              <w:rPr>
                <w:rFonts w:ascii="Angsana New" w:hAnsi="Angsana New"/>
                <w:sz w:val="30"/>
                <w:szCs w:val="30"/>
                <w:cs/>
              </w:rPr>
              <w:t>รวิทยา</w:t>
            </w:r>
          </w:p>
        </w:tc>
        <w:tc>
          <w:tcPr>
            <w:tcW w:w="1422" w:type="dxa"/>
            <w:shd w:val="clear" w:color="auto" w:fill="auto"/>
          </w:tcPr>
          <w:p w:rsidR="00AD2024" w:rsidRPr="00D0412E" w:rsidRDefault="00AD2024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AD2024" w:rsidRPr="00D0412E" w:rsidRDefault="00AD2024" w:rsidP="00EF3EBF">
            <w:pPr>
              <w:tabs>
                <w:tab w:val="clear" w:pos="227"/>
              </w:tabs>
              <w:spacing w:line="240" w:lineRule="auto"/>
              <w:ind w:left="-18" w:right="-25" w:firstLine="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เป็นผู้ถือหุ้น</w:t>
            </w:r>
            <w:r w:rsidR="00950206" w:rsidRPr="00D0412E">
              <w:rPr>
                <w:rFonts w:ascii="Angsana New" w:hAnsi="Angsana New"/>
                <w:sz w:val="30"/>
                <w:szCs w:val="30"/>
                <w:cs/>
              </w:rPr>
              <w:t>รายใหญ่</w:t>
            </w:r>
            <w:r w:rsidR="00EF3EBF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และเป็นกรรมการของบริษัท</w:t>
            </w:r>
            <w:r w:rsidR="00030A5E" w:rsidRPr="00D0412E">
              <w:rPr>
                <w:rFonts w:ascii="Angsana New" w:hAnsi="Angsana New"/>
                <w:spacing w:val="-16"/>
                <w:sz w:val="30"/>
                <w:szCs w:val="30"/>
                <w:cs/>
              </w:rPr>
              <w:t>ที่เกี่ยวข้องกัน</w:t>
            </w:r>
            <w:r w:rsidRPr="00D0412E">
              <w:rPr>
                <w:rFonts w:ascii="Angsana New" w:hAnsi="Angsana New"/>
                <w:spacing w:val="-16"/>
                <w:sz w:val="30"/>
                <w:szCs w:val="30"/>
                <w:cs/>
              </w:rPr>
              <w:t xml:space="preserve"> </w:t>
            </w:r>
          </w:p>
        </w:tc>
      </w:tr>
      <w:tr w:rsidR="00AD2024" w:rsidRPr="00D0412E" w:rsidTr="00287B6E">
        <w:trPr>
          <w:trHeight w:val="20"/>
        </w:trPr>
        <w:tc>
          <w:tcPr>
            <w:tcW w:w="3951" w:type="dxa"/>
            <w:shd w:val="clear" w:color="auto" w:fill="auto"/>
          </w:tcPr>
          <w:p w:rsidR="00AD2024" w:rsidRPr="00D0412E" w:rsidRDefault="00030A5E" w:rsidP="00D93CB9">
            <w:pPr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นายปณิธาน  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</w:rPr>
              <w:t>ปวโรฬา</w:t>
            </w:r>
            <w:proofErr w:type="spellEnd"/>
            <w:r w:rsidRPr="00D0412E">
              <w:rPr>
                <w:rFonts w:ascii="Angsana New" w:hAnsi="Angsana New"/>
                <w:sz w:val="30"/>
                <w:szCs w:val="30"/>
                <w:cs/>
              </w:rPr>
              <w:t>รวิทยา</w:t>
            </w:r>
          </w:p>
        </w:tc>
        <w:tc>
          <w:tcPr>
            <w:tcW w:w="1422" w:type="dxa"/>
            <w:shd w:val="clear" w:color="auto" w:fill="auto"/>
          </w:tcPr>
          <w:p w:rsidR="00AD2024" w:rsidRPr="00D0412E" w:rsidRDefault="00AD2024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AD2024" w:rsidRPr="00D0412E" w:rsidRDefault="00AD2024" w:rsidP="000321BA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เป็นผู้ถือหุ้น</w:t>
            </w:r>
            <w:r w:rsidR="00950206" w:rsidRPr="00D0412E">
              <w:rPr>
                <w:rFonts w:ascii="Angsana New" w:hAnsi="Angsana New"/>
                <w:sz w:val="30"/>
                <w:szCs w:val="30"/>
                <w:cs/>
              </w:rPr>
              <w:t>รายใหญ่</w:t>
            </w:r>
            <w:r w:rsidRPr="00D0412E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</w:t>
            </w:r>
            <w:r w:rsidR="00950206" w:rsidRPr="00D0412E">
              <w:rPr>
                <w:rFonts w:ascii="Angsana New" w:hAnsi="Angsana New"/>
                <w:spacing w:val="-16"/>
                <w:sz w:val="30"/>
                <w:szCs w:val="30"/>
                <w:cs/>
              </w:rPr>
              <w:t>เป็นกรรมการของบริษัท</w:t>
            </w:r>
          </w:p>
        </w:tc>
      </w:tr>
      <w:tr w:rsidR="00950206" w:rsidRPr="00D0412E" w:rsidTr="00287B6E">
        <w:trPr>
          <w:trHeight w:val="20"/>
        </w:trPr>
        <w:tc>
          <w:tcPr>
            <w:tcW w:w="3951" w:type="dxa"/>
            <w:shd w:val="clear" w:color="auto" w:fill="auto"/>
          </w:tcPr>
          <w:p w:rsidR="00950206" w:rsidRPr="00D0412E" w:rsidRDefault="00950206" w:rsidP="00D93CB9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นาง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ประวรา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เอค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รพานิช</w:t>
            </w:r>
          </w:p>
        </w:tc>
        <w:tc>
          <w:tcPr>
            <w:tcW w:w="1422" w:type="dxa"/>
            <w:shd w:val="clear" w:color="auto" w:fill="auto"/>
          </w:tcPr>
          <w:p w:rsidR="00950206" w:rsidRPr="00D0412E" w:rsidRDefault="00950206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950206" w:rsidRPr="00D0412E" w:rsidRDefault="00950206" w:rsidP="000321BA">
            <w:pPr>
              <w:tabs>
                <w:tab w:val="clear" w:pos="227"/>
              </w:tabs>
              <w:spacing w:line="240" w:lineRule="auto"/>
              <w:ind w:left="162" w:right="-25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เป็นผู้ถือหุ้น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รายใหญ่</w:t>
            </w:r>
            <w:r w:rsidRPr="00D0412E">
              <w:rPr>
                <w:rFonts w:ascii="Angsana New" w:hAnsi="Angsana New"/>
                <w:spacing w:val="-16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C263AA" w:rsidRPr="00D0412E" w:rsidTr="00287B6E">
        <w:trPr>
          <w:trHeight w:val="20"/>
        </w:trPr>
        <w:tc>
          <w:tcPr>
            <w:tcW w:w="3951" w:type="dxa"/>
            <w:shd w:val="clear" w:color="auto" w:fill="auto"/>
          </w:tcPr>
          <w:p w:rsidR="00C263AA" w:rsidRPr="00D0412E" w:rsidRDefault="00BA1629" w:rsidP="00D93CB9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นางสาว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สุนีย์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ทิพย์อุดมลักษณ์</w:t>
            </w:r>
          </w:p>
        </w:tc>
        <w:tc>
          <w:tcPr>
            <w:tcW w:w="1422" w:type="dxa"/>
            <w:shd w:val="clear" w:color="auto" w:fill="auto"/>
          </w:tcPr>
          <w:p w:rsidR="00C263AA" w:rsidRPr="00D0412E" w:rsidRDefault="00BA1629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</w:tcPr>
          <w:p w:rsidR="00C263AA" w:rsidRPr="00D0412E" w:rsidRDefault="00BA1629" w:rsidP="00D93CB9">
            <w:pPr>
              <w:spacing w:line="240" w:lineRule="auto"/>
              <w:ind w:left="162" w:right="-25" w:hanging="162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16"/>
                <w:sz w:val="30"/>
                <w:szCs w:val="30"/>
                <w:cs/>
              </w:rPr>
              <w:t>เป็นกรรมการของบริษัท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ภูมิ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กาญจน์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วราธาน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ภูเพชร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โชคธานี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บ้านประจวบ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ศิ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ริชัยเกียรติ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ศิราธาน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จำกัด</w:t>
            </w:r>
            <w:r w:rsidRPr="00D0412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บีที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เอฟ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กรรมการและผู้ถือหุ้นร่วมกัน</w:t>
            </w:r>
          </w:p>
        </w:tc>
      </w:tr>
      <w:tr w:rsidR="002F7F6B" w:rsidRPr="00D0412E" w:rsidTr="00287B6E">
        <w:trPr>
          <w:trHeight w:val="20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สห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พัฒนาอินเตอร์โฮ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ลดิ้ง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2F7F6B" w:rsidRPr="00D0412E" w:rsidTr="00287B6E">
        <w:trPr>
          <w:trHeight w:val="317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ไอซีซี</w:t>
            </w:r>
            <w:r w:rsidRPr="00D0412E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อินเตอร์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เนชั่นแนล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25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2F7F6B" w:rsidRPr="00D0412E" w:rsidTr="00287B6E">
        <w:trPr>
          <w:trHeight w:val="434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มูลนิธิ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ศิ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ริ</w:t>
            </w:r>
            <w:proofErr w:type="spellStart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นาปวโรฬา</w:t>
            </w:r>
            <w:proofErr w:type="spellEnd"/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รวิทยา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2F7F6B" w:rsidRPr="00D0412E" w:rsidTr="00287B6E">
        <w:trPr>
          <w:trHeight w:val="371"/>
        </w:trPr>
        <w:tc>
          <w:tcPr>
            <w:tcW w:w="3951" w:type="dxa"/>
            <w:shd w:val="clear" w:color="auto" w:fill="auto"/>
            <w:vAlign w:val="bottom"/>
          </w:tcPr>
          <w:p w:rsidR="002F7F6B" w:rsidRPr="00D0412E" w:rsidRDefault="002F7F6B" w:rsidP="002F7F6B">
            <w:pPr>
              <w:spacing w:line="240" w:lineRule="auto"/>
              <w:ind w:left="162" w:right="-25" w:hanging="162"/>
              <w:jc w:val="both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D0412E">
              <w:rPr>
                <w:rFonts w:ascii="Angsana New" w:hAnsi="Angsana New"/>
                <w:spacing w:val="-6"/>
                <w:sz w:val="30"/>
                <w:szCs w:val="30"/>
                <w:cs/>
              </w:rPr>
              <w:t>สมาคมรักแม่</w:t>
            </w:r>
          </w:p>
        </w:tc>
        <w:tc>
          <w:tcPr>
            <w:tcW w:w="1422" w:type="dxa"/>
            <w:shd w:val="clear" w:color="auto" w:fill="auto"/>
          </w:tcPr>
          <w:p w:rsidR="002F7F6B" w:rsidRPr="00D0412E" w:rsidRDefault="002F7F6B" w:rsidP="00D93CB9">
            <w:pPr>
              <w:spacing w:line="240" w:lineRule="auto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  <w:shd w:val="clear" w:color="auto" w:fill="auto"/>
            <w:vAlign w:val="bottom"/>
          </w:tcPr>
          <w:p w:rsidR="002F7F6B" w:rsidRPr="00D0412E" w:rsidRDefault="002F7F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:rsidR="0073657E" w:rsidRDefault="0073657E" w:rsidP="00EC5509">
      <w:pPr>
        <w:pStyle w:val="a"/>
        <w:tabs>
          <w:tab w:val="clear" w:pos="1080"/>
        </w:tabs>
        <w:ind w:right="-25" w:firstLine="540"/>
        <w:jc w:val="thaiDistribute"/>
        <w:rPr>
          <w:rFonts w:ascii="Angsana New" w:hAnsi="Angsana New" w:cs="Angsana New"/>
          <w:cs/>
        </w:rPr>
      </w:pPr>
    </w:p>
    <w:p w:rsidR="00EF3EBF" w:rsidRDefault="00EF3EBF" w:rsidP="00EC5509">
      <w:pPr>
        <w:pStyle w:val="a"/>
        <w:tabs>
          <w:tab w:val="clear" w:pos="1080"/>
        </w:tabs>
        <w:ind w:right="-25" w:firstLine="540"/>
        <w:jc w:val="thaiDistribute"/>
        <w:rPr>
          <w:rFonts w:ascii="Angsana New" w:hAnsi="Angsana New" w:cs="Angsana New"/>
          <w:cs/>
        </w:rPr>
      </w:pPr>
    </w:p>
    <w:p w:rsidR="00EF3EBF" w:rsidRDefault="00EF3EBF" w:rsidP="00EC5509">
      <w:pPr>
        <w:pStyle w:val="a"/>
        <w:tabs>
          <w:tab w:val="clear" w:pos="1080"/>
        </w:tabs>
        <w:ind w:right="-25" w:firstLine="540"/>
        <w:jc w:val="thaiDistribute"/>
        <w:rPr>
          <w:rFonts w:ascii="Angsana New" w:hAnsi="Angsana New" w:cs="Angsana New"/>
          <w:cs/>
        </w:rPr>
      </w:pPr>
    </w:p>
    <w:p w:rsidR="0059408B" w:rsidRDefault="0059408B" w:rsidP="00EC5509">
      <w:pPr>
        <w:pStyle w:val="a"/>
        <w:tabs>
          <w:tab w:val="clear" w:pos="1080"/>
        </w:tabs>
        <w:ind w:right="-25" w:firstLine="540"/>
        <w:jc w:val="thaiDistribute"/>
        <w:rPr>
          <w:rFonts w:ascii="Angsana New" w:hAnsi="Angsana New" w:cs="Angsana New"/>
          <w:cs/>
        </w:rPr>
      </w:pPr>
    </w:p>
    <w:p w:rsidR="0059408B" w:rsidRPr="00D0412E" w:rsidRDefault="0059408B" w:rsidP="00EC5509">
      <w:pPr>
        <w:pStyle w:val="a"/>
        <w:tabs>
          <w:tab w:val="clear" w:pos="1080"/>
        </w:tabs>
        <w:ind w:right="-25" w:firstLine="540"/>
        <w:jc w:val="thaiDistribute"/>
        <w:rPr>
          <w:rFonts w:ascii="Angsana New" w:hAnsi="Angsana New" w:cs="Angsana New"/>
          <w:cs/>
        </w:rPr>
      </w:pPr>
    </w:p>
    <w:p w:rsidR="004E44FE" w:rsidRPr="00D0412E" w:rsidRDefault="004E44FE" w:rsidP="00C605C8">
      <w:pPr>
        <w:pStyle w:val="a"/>
        <w:tabs>
          <w:tab w:val="clear" w:pos="1080"/>
        </w:tabs>
        <w:ind w:left="547" w:right="-25"/>
        <w:jc w:val="thaiDistribute"/>
        <w:rPr>
          <w:rFonts w:ascii="Angsana New" w:hAnsi="Angsana New" w:cs="Angsana New"/>
          <w:b/>
          <w:bCs/>
          <w:cs/>
        </w:rPr>
      </w:pPr>
      <w:r w:rsidRPr="00D0412E">
        <w:rPr>
          <w:rFonts w:ascii="Angsana New" w:hAnsi="Angsana New" w:cs="Angsana New"/>
          <w:b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2A5588" w:rsidRPr="00D0412E" w:rsidRDefault="002A5588" w:rsidP="004E44FE">
      <w:pPr>
        <w:pStyle w:val="a"/>
        <w:tabs>
          <w:tab w:val="clear" w:pos="1080"/>
        </w:tabs>
        <w:ind w:left="540" w:right="-25"/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W w:w="14962" w:type="dxa"/>
        <w:tblInd w:w="558" w:type="dxa"/>
        <w:tblLook w:val="01E0" w:firstRow="1" w:lastRow="1" w:firstColumn="1" w:lastColumn="1" w:noHBand="0" w:noVBand="0"/>
      </w:tblPr>
      <w:tblGrid>
        <w:gridCol w:w="4392"/>
        <w:gridCol w:w="5285"/>
        <w:gridCol w:w="5285"/>
      </w:tblGrid>
      <w:tr w:rsidR="00287B6E" w:rsidRPr="00D0412E" w:rsidTr="00C71CFB">
        <w:trPr>
          <w:gridAfter w:val="1"/>
          <w:wAfter w:w="5285" w:type="dxa"/>
        </w:trPr>
        <w:tc>
          <w:tcPr>
            <w:tcW w:w="4392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5285" w:type="dxa"/>
          </w:tcPr>
          <w:p w:rsidR="00287B6E" w:rsidRPr="00D0412E" w:rsidRDefault="00287B6E" w:rsidP="00BD01DF">
            <w:pPr>
              <w:pStyle w:val="a"/>
              <w:tabs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0412E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287B6E" w:rsidRPr="00D0412E" w:rsidTr="00C71CFB">
        <w:trPr>
          <w:gridAfter w:val="1"/>
          <w:wAfter w:w="5285" w:type="dxa"/>
        </w:trPr>
        <w:tc>
          <w:tcPr>
            <w:tcW w:w="4392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D0412E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5285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="Angsana New" w:hAnsi="Angsana New" w:cs="Angsana New"/>
                <w:spacing w:val="8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spacing w:val="8"/>
                <w:cs/>
                <w:lang w:val="en-US"/>
              </w:rPr>
              <w:t>ต้นทุนบวก</w:t>
            </w:r>
            <w:r w:rsidRPr="00D0412E">
              <w:rPr>
                <w:rFonts w:ascii="Angsana New" w:hAnsi="Angsana New" w:cs="Angsana New"/>
                <w:spacing w:val="-8"/>
                <w:cs/>
                <w:lang w:val="en-US"/>
              </w:rPr>
              <w:t>กำไรส่วนเพิ่ม</w:t>
            </w:r>
          </w:p>
        </w:tc>
      </w:tr>
      <w:tr w:rsidR="00287B6E" w:rsidRPr="00D0412E" w:rsidTr="00C71CFB">
        <w:trPr>
          <w:gridAfter w:val="1"/>
          <w:wAfter w:w="5285" w:type="dxa"/>
        </w:trPr>
        <w:tc>
          <w:tcPr>
            <w:tcW w:w="4392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5285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="Angsana New" w:hAnsi="Angsana New" w:cs="Angsana New"/>
                <w:spacing w:val="8"/>
                <w:highlight w:val="yellow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spacing w:val="-8"/>
                <w:cs/>
                <w:lang w:val="en-US"/>
              </w:rPr>
              <w:t>ต้นทุนบวกกำไรส่วนเพิ่ม</w:t>
            </w:r>
          </w:p>
        </w:tc>
      </w:tr>
      <w:tr w:rsidR="00287B6E" w:rsidRPr="00D0412E" w:rsidTr="00C71CFB">
        <w:trPr>
          <w:gridAfter w:val="1"/>
          <w:wAfter w:w="5285" w:type="dxa"/>
        </w:trPr>
        <w:tc>
          <w:tcPr>
            <w:tcW w:w="4392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cs/>
                <w:lang w:val="en-US"/>
              </w:rPr>
              <w:t>ดอกเบี้ยจ่าย</w:t>
            </w:r>
          </w:p>
        </w:tc>
        <w:tc>
          <w:tcPr>
            <w:tcW w:w="5285" w:type="dxa"/>
          </w:tcPr>
          <w:p w:rsidR="00287B6E" w:rsidRPr="00D0412E" w:rsidRDefault="00287B6E" w:rsidP="00146298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="Angsana New" w:hAnsi="Angsana New" w:cs="Angsana New"/>
                <w:lang w:val="en-US"/>
              </w:rPr>
            </w:pPr>
            <w:r w:rsidRPr="00D0412E">
              <w:rPr>
                <w:rFonts w:ascii="Angsana New" w:hAnsi="Angsana New" w:cs="Angsana New"/>
                <w:spacing w:val="8"/>
                <w:cs/>
                <w:lang w:val="en-US"/>
              </w:rPr>
              <w:t xml:space="preserve">อัตราดอกเบี้ยเงินฝากประจำ </w:t>
            </w:r>
            <w:r w:rsidRPr="00D0412E">
              <w:rPr>
                <w:rFonts w:ascii="Angsana New" w:hAnsi="Angsana New" w:cs="Angsana New"/>
                <w:spacing w:val="8"/>
                <w:lang w:val="en-US"/>
              </w:rPr>
              <w:t xml:space="preserve">6 </w:t>
            </w:r>
            <w:r w:rsidRPr="00D0412E">
              <w:rPr>
                <w:rFonts w:ascii="Angsana New" w:hAnsi="Angsana New" w:cs="Angsana New"/>
                <w:spacing w:val="8"/>
                <w:cs/>
                <w:lang w:val="en-US"/>
              </w:rPr>
              <w:t>เดือน</w:t>
            </w:r>
            <w:r w:rsidRPr="00D0412E">
              <w:rPr>
                <w:rFonts w:ascii="Angsana New" w:hAnsi="Angsana New" w:cs="Angsana New"/>
                <w:cs/>
                <w:lang w:val="en-US"/>
              </w:rPr>
              <w:t>ของสถาบันการเงิน</w:t>
            </w:r>
          </w:p>
          <w:p w:rsidR="00287B6E" w:rsidRPr="00D0412E" w:rsidRDefault="00287B6E" w:rsidP="00783314">
            <w:pPr>
              <w:pStyle w:val="a"/>
              <w:tabs>
                <w:tab w:val="clear" w:pos="1080"/>
              </w:tabs>
              <w:ind w:right="-25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lang w:val="en-US"/>
              </w:rPr>
              <w:t xml:space="preserve">   </w:t>
            </w:r>
            <w:r w:rsidRPr="00D0412E">
              <w:rPr>
                <w:rFonts w:ascii="Angsana New" w:hAnsi="Angsana New" w:cs="Angsana New"/>
                <w:cs/>
                <w:lang w:val="en-US"/>
              </w:rPr>
              <w:t xml:space="preserve">ภายในประเทศบางแห่งบวกส่วนเพิ่มอีกร้อยละ </w:t>
            </w:r>
            <w:r w:rsidRPr="00D0412E">
              <w:rPr>
                <w:rFonts w:ascii="Angsana New" w:hAnsi="Angsana New" w:cs="Angsana New"/>
                <w:lang w:val="en-US"/>
              </w:rPr>
              <w:t>3</w:t>
            </w:r>
            <w:r w:rsidRPr="00D0412E">
              <w:rPr>
                <w:rFonts w:ascii="Angsana New" w:hAnsi="Angsana New" w:cs="Angsana New"/>
                <w:cs/>
                <w:lang w:val="en-US"/>
              </w:rPr>
              <w:t xml:space="preserve"> ต่อปี</w:t>
            </w:r>
            <w:r w:rsidRPr="00D0412E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  <w:tr w:rsidR="00287B6E" w:rsidRPr="00D0412E" w:rsidTr="00C71CFB">
        <w:trPr>
          <w:gridAfter w:val="1"/>
          <w:wAfter w:w="5285" w:type="dxa"/>
        </w:trPr>
        <w:tc>
          <w:tcPr>
            <w:tcW w:w="4392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285" w:type="dxa"/>
          </w:tcPr>
          <w:p w:rsidR="00287B6E" w:rsidRPr="00D0412E" w:rsidRDefault="00C13214" w:rsidP="00E10A47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ตามหลักเกณฑ์</w:t>
            </w:r>
            <w:r w:rsidR="00287B6E" w:rsidRPr="00D0412E">
              <w:rPr>
                <w:rFonts w:ascii="Angsana New" w:hAnsi="Angsana New" w:cs="Angsana New"/>
                <w:cs/>
                <w:lang w:val="en-US"/>
              </w:rPr>
              <w:t>ที่กำหนดโดยคณะกรรมการสรรหา</w:t>
            </w:r>
          </w:p>
        </w:tc>
      </w:tr>
      <w:tr w:rsidR="00287B6E" w:rsidRPr="00D0412E" w:rsidTr="00C71CFB">
        <w:trPr>
          <w:gridAfter w:val="1"/>
          <w:wAfter w:w="5285" w:type="dxa"/>
        </w:trPr>
        <w:tc>
          <w:tcPr>
            <w:tcW w:w="4392" w:type="dxa"/>
          </w:tcPr>
          <w:p w:rsidR="00287B6E" w:rsidRPr="00D0412E" w:rsidRDefault="00287B6E" w:rsidP="00E10A47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ต้นทุนในการจัดจำหน่ายและ</w:t>
            </w:r>
            <w:r>
              <w:rPr>
                <w:rFonts w:ascii="Angsana New" w:hAnsi="Angsana New" w:cs="Angsana New"/>
                <w:cs/>
                <w:lang w:val="en-US"/>
              </w:rPr>
              <w:t>ค่าใช้จ่ายในการ</w:t>
            </w:r>
            <w:r w:rsidRPr="00D0412E">
              <w:rPr>
                <w:rFonts w:ascii="Angsana New" w:hAnsi="Angsana New" w:cs="Angsana New"/>
                <w:cs/>
                <w:lang w:val="en-US"/>
              </w:rPr>
              <w:t>บริหาร</w:t>
            </w:r>
          </w:p>
        </w:tc>
        <w:tc>
          <w:tcPr>
            <w:tcW w:w="5285" w:type="dxa"/>
          </w:tcPr>
          <w:p w:rsidR="00287B6E" w:rsidRPr="00D0412E" w:rsidRDefault="00287B6E" w:rsidP="00D670C2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cs/>
                <w:lang w:val="en-US"/>
              </w:rPr>
              <w:t>ตามที่ตกลงร่วมกัน</w:t>
            </w:r>
          </w:p>
        </w:tc>
      </w:tr>
      <w:tr w:rsidR="00C71CFB" w:rsidRPr="00D0412E" w:rsidTr="00C71CFB">
        <w:tc>
          <w:tcPr>
            <w:tcW w:w="4392" w:type="dxa"/>
          </w:tcPr>
          <w:p w:rsidR="00C71CFB" w:rsidRPr="00896C78" w:rsidRDefault="00C71CFB" w:rsidP="00C71CFB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896C78">
              <w:rPr>
                <w:rFonts w:ascii="Angsana New" w:hAnsi="Angsana New" w:cs="Angsana New" w:hint="cs"/>
                <w:cs/>
                <w:lang w:val="en-US"/>
              </w:rPr>
              <w:t>ขายอสังหาริมทรัพย์เพื่อการลงทุน</w:t>
            </w:r>
          </w:p>
        </w:tc>
        <w:tc>
          <w:tcPr>
            <w:tcW w:w="5285" w:type="dxa"/>
          </w:tcPr>
          <w:p w:rsidR="00C71CFB" w:rsidRPr="00896C78" w:rsidRDefault="00C71CFB" w:rsidP="00C71CFB">
            <w:pPr>
              <w:pStyle w:val="a"/>
              <w:tabs>
                <w:tab w:val="clear" w:pos="1080"/>
              </w:tabs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896C78">
              <w:rPr>
                <w:rFonts w:ascii="Angsana New" w:hAnsi="Angsana New" w:cs="Angsana New" w:hint="cs"/>
                <w:cs/>
                <w:lang w:val="en-US"/>
              </w:rPr>
              <w:t>ราคาตามที่ระบุในสัญญา</w:t>
            </w:r>
          </w:p>
        </w:tc>
        <w:tc>
          <w:tcPr>
            <w:tcW w:w="5285" w:type="dxa"/>
          </w:tcPr>
          <w:p w:rsidR="00C71CFB" w:rsidRPr="00896C78" w:rsidRDefault="00C71CFB" w:rsidP="00C71CFB">
            <w:pPr>
              <w:pStyle w:val="a"/>
              <w:tabs>
                <w:tab w:val="clear" w:pos="1080"/>
              </w:tabs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</w:tr>
    </w:tbl>
    <w:p w:rsidR="00783314" w:rsidRPr="00D0412E" w:rsidRDefault="00783314" w:rsidP="00783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73922" w:rsidRPr="00D0412E" w:rsidRDefault="00CA6322" w:rsidP="00783314">
      <w:pPr>
        <w:pStyle w:val="a"/>
        <w:tabs>
          <w:tab w:val="clear" w:pos="1080"/>
        </w:tabs>
        <w:ind w:right="-25" w:firstLine="540"/>
        <w:jc w:val="thaiDistribute"/>
        <w:rPr>
          <w:rFonts w:ascii="Angsana New" w:hAnsi="Angsana New" w:cs="Angsana New"/>
          <w:cs/>
        </w:rPr>
      </w:pPr>
      <w:r w:rsidRPr="00D0412E">
        <w:rPr>
          <w:rFonts w:ascii="Angsana New" w:hAnsi="Angsana New" w:cs="Angsana New"/>
          <w:cs/>
        </w:rPr>
        <w:t>รายการที่สำคัญกับผู้บริหารสำคัญ</w:t>
      </w:r>
      <w:r w:rsidR="00673922" w:rsidRPr="00D0412E">
        <w:rPr>
          <w:rFonts w:ascii="Angsana New" w:hAnsi="Angsana New" w:cs="Angsana New"/>
          <w:cs/>
        </w:rPr>
        <w:t>หรือกิจการที่เกี่ยวข้องกันสำหรับแต่ละปีสิ้นสุดวันที่ 31 ธันวาคม สรุปได้ดังนี้</w:t>
      </w:r>
    </w:p>
    <w:p w:rsidR="003B722F" w:rsidRDefault="003B722F" w:rsidP="00521D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W w:w="9308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60"/>
        <w:gridCol w:w="1172"/>
        <w:gridCol w:w="295"/>
        <w:gridCol w:w="1145"/>
        <w:gridCol w:w="36"/>
      </w:tblGrid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EE068B" w:rsidRPr="00EE068B" w:rsidRDefault="00EE068B" w:rsidP="00EE068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EE068B" w:rsidRPr="00EE068B" w:rsidRDefault="00EE068B" w:rsidP="00EE068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E068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EE068B" w:rsidRPr="00EE068B" w:rsidRDefault="00EE068B" w:rsidP="00EE068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068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87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068B">
              <w:rPr>
                <w:rFonts w:ascii="Angsana New" w:hAnsi="Angsana New"/>
                <w:sz w:val="30"/>
                <w:szCs w:val="30"/>
              </w:rPr>
              <w:br w:type="page"/>
            </w:r>
            <w:r w:rsidRPr="00EE068B">
              <w:rPr>
                <w:rFonts w:ascii="Angsana New" w:hAnsi="Angsana New"/>
                <w:sz w:val="30"/>
                <w:szCs w:val="30"/>
              </w:rPr>
              <w:br w:type="page"/>
            </w:r>
            <w:r w:rsidR="001E1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1E1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EE068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E1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8748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1E11C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2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68B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068B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EE068B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outlineLvl w:val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3"/>
          </w:tcPr>
          <w:p w:rsidR="00EE068B" w:rsidRPr="00EE068B" w:rsidRDefault="00EE068B" w:rsidP="00EE068B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E06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191"/>
        </w:trPr>
        <w:tc>
          <w:tcPr>
            <w:tcW w:w="6660" w:type="dxa"/>
          </w:tcPr>
          <w:p w:rsidR="00EE068B" w:rsidRPr="00EE068B" w:rsidRDefault="00EE068B" w:rsidP="00B30D5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outlineLvl w:val="4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612" w:type="dxa"/>
            <w:gridSpan w:val="3"/>
          </w:tcPr>
          <w:p w:rsidR="00EE068B" w:rsidRPr="00EE068B" w:rsidRDefault="00EE068B" w:rsidP="00EE068B">
            <w:pPr>
              <w:tabs>
                <w:tab w:val="left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287B6E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="00EE068B" w:rsidRPr="00EE0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2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30D52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B30D52" w:rsidRPr="00B30D52" w:rsidRDefault="00B30D52" w:rsidP="00FD1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B30D52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FD1169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B30D5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2" w:type="dxa"/>
          </w:tcPr>
          <w:p w:rsidR="00B30D52" w:rsidRPr="00EE068B" w:rsidRDefault="00E429CE" w:rsidP="00E42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5" w:type="dxa"/>
          </w:tcPr>
          <w:p w:rsidR="00B30D52" w:rsidRPr="00EE068B" w:rsidRDefault="00B30D52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B30D52" w:rsidRPr="00EE068B" w:rsidRDefault="00E429CE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,330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2" w:type="dxa"/>
          </w:tcPr>
          <w:p w:rsidR="00EE068B" w:rsidRPr="00EE068B" w:rsidRDefault="00E429CE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13,604</w:t>
            </w: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A262CE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,988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2" w:type="dxa"/>
          </w:tcPr>
          <w:p w:rsidR="00EE068B" w:rsidRPr="00EE068B" w:rsidRDefault="00E429CE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420,621</w:t>
            </w: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A262CE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459,099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D972A3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29671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2" w:type="dxa"/>
          </w:tcPr>
          <w:p w:rsidR="00EE068B" w:rsidRPr="00EE068B" w:rsidRDefault="00E429CE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8,851</w:t>
            </w: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A262CE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11,721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/>
                <w:sz w:val="30"/>
                <w:szCs w:val="30"/>
                <w:cs/>
              </w:rPr>
              <w:t>ค่าใช้จ่า</w:t>
            </w:r>
            <w:r w:rsidRPr="00EE068B">
              <w:rPr>
                <w:rFonts w:ascii="Angsana New" w:hAnsi="Angsana New" w:hint="cs"/>
                <w:sz w:val="30"/>
                <w:szCs w:val="30"/>
                <w:cs/>
              </w:rPr>
              <w:t>ยในการบริหาร</w:t>
            </w:r>
          </w:p>
        </w:tc>
        <w:tc>
          <w:tcPr>
            <w:tcW w:w="1172" w:type="dxa"/>
          </w:tcPr>
          <w:p w:rsidR="00EE068B" w:rsidRPr="00EE068B" w:rsidRDefault="00E429CE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8,405</w:t>
            </w: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A262CE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4,308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2" w:type="dxa"/>
          </w:tcPr>
          <w:p w:rsidR="00EE068B" w:rsidRPr="00EE068B" w:rsidRDefault="00E429CE" w:rsidP="00C21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</w:t>
            </w:r>
            <w:r w:rsidR="00C21B2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A262CE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:rsidR="00EE068B" w:rsidRPr="00EE068B" w:rsidRDefault="00EE068B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EE068B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2" w:type="dxa"/>
          </w:tcPr>
          <w:p w:rsidR="00EE068B" w:rsidRPr="00EE068B" w:rsidRDefault="00EE068B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EE068B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2" w:type="dxa"/>
          </w:tcPr>
          <w:p w:rsidR="00EE068B" w:rsidRPr="00EE068B" w:rsidRDefault="00EE068B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" w:type="dxa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:rsidR="00EE068B" w:rsidRPr="00EE068B" w:rsidRDefault="00EE068B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D84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068B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2" w:type="dxa"/>
            <w:shd w:val="clear" w:color="auto" w:fill="auto"/>
          </w:tcPr>
          <w:p w:rsidR="00EE068B" w:rsidRPr="00EE068B" w:rsidRDefault="00D841A3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7,422</w:t>
            </w:r>
          </w:p>
        </w:tc>
        <w:tc>
          <w:tcPr>
            <w:tcW w:w="295" w:type="dxa"/>
            <w:shd w:val="clear" w:color="auto" w:fill="auto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:rsidR="00EE068B" w:rsidRPr="00EE068B" w:rsidRDefault="00D3434D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8,971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E068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2" w:type="dxa"/>
            <w:shd w:val="clear" w:color="auto" w:fill="auto"/>
          </w:tcPr>
          <w:p w:rsidR="00EE068B" w:rsidRPr="00EE068B" w:rsidRDefault="00D841A3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295" w:type="dxa"/>
            <w:shd w:val="clear" w:color="auto" w:fill="auto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:rsidR="00EE068B" w:rsidRPr="00EE068B" w:rsidRDefault="00D3434D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</w:tr>
      <w:tr w:rsidR="00EE068B" w:rsidRPr="00EE068B" w:rsidTr="00EE068B">
        <w:trPr>
          <w:gridAfter w:val="1"/>
          <w:wAfter w:w="36" w:type="dxa"/>
          <w:trHeight w:hRule="exact" w:val="403"/>
        </w:trPr>
        <w:tc>
          <w:tcPr>
            <w:tcW w:w="6660" w:type="dxa"/>
          </w:tcPr>
          <w:p w:rsidR="00EE068B" w:rsidRPr="00EE068B" w:rsidRDefault="00EE068B" w:rsidP="004E7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 w:firstLine="130"/>
              <w:rPr>
                <w:rFonts w:ascii="Angsana New" w:hAnsi="Angsana New"/>
                <w:sz w:val="30"/>
                <w:szCs w:val="30"/>
                <w:cs/>
              </w:rPr>
            </w:pPr>
            <w:r w:rsidRPr="00EE068B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068B" w:rsidRPr="00EE068B" w:rsidRDefault="00D841A3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3434D">
              <w:rPr>
                <w:rFonts w:ascii="Angsana New" w:hAnsi="Angsana New"/>
                <w:sz w:val="30"/>
                <w:szCs w:val="30"/>
              </w:rPr>
              <w:t>7,687</w:t>
            </w:r>
          </w:p>
        </w:tc>
        <w:tc>
          <w:tcPr>
            <w:tcW w:w="295" w:type="dxa"/>
            <w:shd w:val="clear" w:color="auto" w:fill="auto"/>
          </w:tcPr>
          <w:p w:rsidR="00EE068B" w:rsidRPr="00EE068B" w:rsidRDefault="00EE068B" w:rsidP="00EE0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068B" w:rsidRPr="00EE068B" w:rsidRDefault="00D3434D" w:rsidP="00A262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9,407</w:t>
            </w:r>
          </w:p>
        </w:tc>
      </w:tr>
      <w:tr w:rsidR="00EE068B" w:rsidRPr="00EE068B" w:rsidTr="00EE068B">
        <w:trPr>
          <w:trHeight w:hRule="exact" w:val="403"/>
        </w:trPr>
        <w:tc>
          <w:tcPr>
            <w:tcW w:w="6660" w:type="dxa"/>
          </w:tcPr>
          <w:p w:rsidR="00EE068B" w:rsidRPr="00EE068B" w:rsidRDefault="00EE068B" w:rsidP="00B30D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4"/>
          </w:tcPr>
          <w:p w:rsidR="00EE068B" w:rsidRPr="00EE068B" w:rsidRDefault="00EE068B" w:rsidP="00EE068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:rsidR="00C71CFB" w:rsidRDefault="0069377B" w:rsidP="00F50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0"/>
          <w:szCs w:val="20"/>
          <w:cs/>
        </w:rPr>
      </w:pPr>
      <w:r w:rsidRPr="00D0412E">
        <w:rPr>
          <w:rFonts w:ascii="Angsana New" w:hAnsi="Angsana New"/>
          <w:sz w:val="20"/>
          <w:szCs w:val="20"/>
          <w:cs/>
        </w:rPr>
        <w:t xml:space="preserve">                 </w:t>
      </w:r>
    </w:p>
    <w:p w:rsidR="00C13214" w:rsidRPr="0069377B" w:rsidRDefault="00C71CFB" w:rsidP="00C13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sz w:val="20"/>
          <w:szCs w:val="20"/>
          <w:cs/>
        </w:rPr>
        <w:br w:type="page"/>
      </w:r>
      <w:r w:rsidR="00C13214" w:rsidRPr="0069377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สัญญาขายอสังหาริมทรัพย์เพื่อการลงทุน</w:t>
      </w:r>
    </w:p>
    <w:p w:rsidR="00C13214" w:rsidRPr="001859E4" w:rsidRDefault="00C13214" w:rsidP="00C132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16"/>
          <w:szCs w:val="16"/>
          <w:cs/>
        </w:rPr>
        <w:t xml:space="preserve">                      </w:t>
      </w:r>
    </w:p>
    <w:p w:rsidR="00C71CFB" w:rsidRDefault="00C13214" w:rsidP="00C13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  <w:r w:rsidRPr="001859E4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ในเดือนพฤษภาคม </w:t>
      </w:r>
      <w:r w:rsidRPr="001859E4">
        <w:rPr>
          <w:rFonts w:ascii="Angsana New" w:hAnsi="Angsana New"/>
          <w:color w:val="000000"/>
          <w:sz w:val="30"/>
          <w:szCs w:val="30"/>
        </w:rPr>
        <w:t>2559 </w:t>
      </w:r>
      <w:r w:rsidRPr="001859E4">
        <w:rPr>
          <w:rFonts w:ascii="Angsana New" w:hAnsi="Angsana New"/>
          <w:color w:val="000000"/>
          <w:sz w:val="30"/>
          <w:szCs w:val="30"/>
          <w:cs/>
        </w:rPr>
        <w:t>บริษัทได้ทำสัญญาขายอาคารชุดกับ</w:t>
      </w:r>
      <w:r w:rsidRPr="001859E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E56C7F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859E4">
        <w:rPr>
          <w:rFonts w:ascii="Angsana New" w:hAnsi="Angsana New"/>
          <w:color w:val="000000"/>
          <w:sz w:val="30"/>
          <w:szCs w:val="30"/>
          <w:cs/>
        </w:rPr>
        <w:t xml:space="preserve"> จำนวน</w:t>
      </w:r>
      <w:r w:rsidRPr="001859E4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1859E4">
        <w:rPr>
          <w:rFonts w:ascii="Angsana New" w:hAnsi="Angsana New"/>
          <w:color w:val="000000"/>
          <w:sz w:val="30"/>
          <w:szCs w:val="30"/>
        </w:rPr>
        <w:t> 18.3 </w:t>
      </w:r>
      <w:r>
        <w:rPr>
          <w:rFonts w:ascii="Angsana New" w:hAnsi="Angsana New"/>
          <w:color w:val="000000"/>
          <w:sz w:val="30"/>
          <w:szCs w:val="30"/>
          <w:cs/>
        </w:rPr>
        <w:t>ล้านบาท บริษัทได้รั</w:t>
      </w:r>
      <w:r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Pr="001859E4">
        <w:rPr>
          <w:rFonts w:ascii="Angsana New" w:hAnsi="Angsana New"/>
          <w:color w:val="000000"/>
          <w:sz w:val="30"/>
          <w:szCs w:val="30"/>
          <w:cs/>
        </w:rPr>
        <w:t>ชำระค่า</w:t>
      </w:r>
      <w:r w:rsidRPr="001859E4">
        <w:rPr>
          <w:rFonts w:ascii="Angsana New" w:hAnsi="Angsana New" w:hint="cs"/>
          <w:color w:val="000000"/>
          <w:sz w:val="30"/>
          <w:szCs w:val="30"/>
          <w:cs/>
        </w:rPr>
        <w:t>การขาย</w:t>
      </w:r>
      <w:r w:rsidRPr="001859E4">
        <w:rPr>
          <w:rFonts w:ascii="Angsana New" w:hAnsi="Angsana New"/>
          <w:color w:val="000000"/>
          <w:sz w:val="30"/>
          <w:szCs w:val="30"/>
          <w:cs/>
        </w:rPr>
        <w:t>อาคารชุดดังกล่าวและได้โอนกรรมสิทธิ์แล้วในเดือน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1859E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859E4">
        <w:rPr>
          <w:rFonts w:ascii="Angsana New" w:hAnsi="Angsana New"/>
          <w:color w:val="000000"/>
          <w:sz w:val="30"/>
          <w:szCs w:val="30"/>
        </w:rPr>
        <w:t>2559</w:t>
      </w:r>
    </w:p>
    <w:p w:rsidR="00C71CFB" w:rsidRDefault="00C71CFB" w:rsidP="00F507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:rsidR="00970BF5" w:rsidRPr="00F507C8" w:rsidRDefault="000A58C0" w:rsidP="00C7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 w:firstLine="540"/>
        <w:jc w:val="thaiDistribute"/>
        <w:rPr>
          <w:rFonts w:ascii="Angsana New" w:hAnsi="Angsana New"/>
          <w:sz w:val="30"/>
          <w:szCs w:val="30"/>
          <w:cs/>
        </w:rPr>
      </w:pPr>
      <w:r w:rsidRPr="00F507C8">
        <w:rPr>
          <w:rFonts w:ascii="Angsana New" w:hAnsi="Angsana New"/>
          <w:sz w:val="30"/>
          <w:szCs w:val="30"/>
          <w:cs/>
        </w:rPr>
        <w:t>ย</w:t>
      </w:r>
      <w:r w:rsidR="00970BF5" w:rsidRPr="00F507C8">
        <w:rPr>
          <w:rFonts w:ascii="Angsana New" w:hAnsi="Angsana New"/>
          <w:sz w:val="30"/>
          <w:szCs w:val="30"/>
          <w:cs/>
        </w:rPr>
        <w:t xml:space="preserve">อดคงเหลือกับกิจการที่เกี่ยวข้องกัน ณ วันที่ </w:t>
      </w:r>
      <w:r w:rsidR="00C13214">
        <w:rPr>
          <w:rFonts w:ascii="Angsana New" w:hAnsi="Angsana New"/>
          <w:sz w:val="30"/>
          <w:szCs w:val="30"/>
        </w:rPr>
        <w:t>31</w:t>
      </w:r>
      <w:r w:rsidR="00970BF5" w:rsidRPr="00F507C8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:rsidR="005F2887" w:rsidRPr="004E43E4" w:rsidRDefault="005F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4952F4" w:rsidRPr="004952F4" w:rsidTr="0036477B">
        <w:tc>
          <w:tcPr>
            <w:tcW w:w="666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 w:firstLine="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952F4" w:rsidRPr="004952F4" w:rsidTr="0036477B">
        <w:tc>
          <w:tcPr>
            <w:tcW w:w="666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4952F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4952F4" w:rsidRPr="004952F4" w:rsidTr="0036477B">
        <w:tc>
          <w:tcPr>
            <w:tcW w:w="6660" w:type="dxa"/>
          </w:tcPr>
          <w:p w:rsidR="004952F4" w:rsidRPr="004952F4" w:rsidRDefault="008677F7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2F4" w:rsidRPr="004952F4" w:rsidTr="0036477B">
        <w:tc>
          <w:tcPr>
            <w:tcW w:w="666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2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952F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2F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4952F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952F4" w:rsidRPr="004952F4" w:rsidTr="0036477B">
        <w:tc>
          <w:tcPr>
            <w:tcW w:w="666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2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2F4" w:rsidRPr="004952F4" w:rsidTr="0036477B">
        <w:tc>
          <w:tcPr>
            <w:tcW w:w="6660" w:type="dxa"/>
          </w:tcPr>
          <w:p w:rsidR="004952F4" w:rsidRPr="004952F4" w:rsidRDefault="00FB5913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="004952F4" w:rsidRPr="004952F4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952F4" w:rsidRPr="004952F4" w:rsidRDefault="002247EF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96,701</w:t>
            </w:r>
          </w:p>
        </w:tc>
        <w:tc>
          <w:tcPr>
            <w:tcW w:w="27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952F4" w:rsidRPr="004952F4" w:rsidRDefault="004952F4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2F4">
              <w:rPr>
                <w:rFonts w:ascii="Angsana New" w:hAnsi="Angsana New"/>
                <w:b/>
                <w:bCs/>
                <w:sz w:val="30"/>
                <w:szCs w:val="30"/>
              </w:rPr>
              <w:t>79,718</w:t>
            </w:r>
          </w:p>
        </w:tc>
      </w:tr>
    </w:tbl>
    <w:p w:rsidR="004952F4" w:rsidRPr="004E43E4" w:rsidRDefault="00495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70"/>
        <w:gridCol w:w="1170"/>
        <w:gridCol w:w="1170"/>
        <w:gridCol w:w="270"/>
        <w:gridCol w:w="1170"/>
      </w:tblGrid>
      <w:tr w:rsidR="004952F4" w:rsidRPr="004952F4" w:rsidTr="004952F4">
        <w:tc>
          <w:tcPr>
            <w:tcW w:w="3960" w:type="dxa"/>
          </w:tcPr>
          <w:p w:rsidR="004952F4" w:rsidRPr="004952F4" w:rsidRDefault="004952F4" w:rsidP="00E9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2F4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49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จากบุคคลหรือกิจการ</w:t>
            </w:r>
          </w:p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952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4952F4" w:rsidRPr="004952F4" w:rsidTr="004952F4">
        <w:tc>
          <w:tcPr>
            <w:tcW w:w="396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2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10" w:type="dxa"/>
            <w:gridSpan w:val="3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2F4" w:rsidRPr="004952F4" w:rsidTr="004952F4">
        <w:tc>
          <w:tcPr>
            <w:tcW w:w="3960" w:type="dxa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2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952F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2F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4952F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2F4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952F4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52F4" w:rsidRPr="004952F4" w:rsidRDefault="004952F4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2F4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4952F4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75F9C" w:rsidRPr="004952F4" w:rsidTr="00010BC1">
        <w:tc>
          <w:tcPr>
            <w:tcW w:w="3960" w:type="dxa"/>
          </w:tcPr>
          <w:p w:rsidR="00C75F9C" w:rsidRPr="004952F4" w:rsidRDefault="00C75F9C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:rsidR="00C75F9C" w:rsidRPr="004952F4" w:rsidRDefault="00C75F9C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2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4952F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C75F9C" w:rsidRPr="004952F4" w:rsidRDefault="00C75F9C" w:rsidP="00495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2F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952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93232" w:rsidRPr="004952F4" w:rsidTr="004952F4">
        <w:tc>
          <w:tcPr>
            <w:tcW w:w="3960" w:type="dxa"/>
          </w:tcPr>
          <w:p w:rsidR="00493232" w:rsidRPr="00072C13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 xml:space="preserve">นายปราโมทย์ </w:t>
            </w:r>
            <w:proofErr w:type="spellStart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ปวโรฬา</w:t>
            </w:r>
            <w:proofErr w:type="spellEnd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รวิทยา</w:t>
            </w:r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shd w:val="clear" w:color="auto" w:fill="auto"/>
          </w:tcPr>
          <w:p w:rsidR="00493232" w:rsidRPr="00A3125F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A3125F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</w:tr>
      <w:tr w:rsidR="00493232" w:rsidRPr="004952F4" w:rsidTr="004952F4">
        <w:tc>
          <w:tcPr>
            <w:tcW w:w="3960" w:type="dxa"/>
          </w:tcPr>
          <w:p w:rsidR="00493232" w:rsidRPr="00072C13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นาง</w:t>
            </w:r>
            <w:proofErr w:type="spellStart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ประวรา</w:t>
            </w:r>
            <w:proofErr w:type="spellEnd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เอค</w:t>
            </w:r>
            <w:proofErr w:type="spellEnd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รพานิช</w:t>
            </w:r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shd w:val="clear" w:color="auto" w:fill="auto"/>
          </w:tcPr>
          <w:p w:rsidR="00493232" w:rsidRPr="00A3125F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20,450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A3125F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24,300</w:t>
            </w:r>
          </w:p>
        </w:tc>
      </w:tr>
      <w:tr w:rsidR="00493232" w:rsidRPr="004952F4" w:rsidTr="004952F4">
        <w:tc>
          <w:tcPr>
            <w:tcW w:w="3960" w:type="dxa"/>
          </w:tcPr>
          <w:p w:rsidR="00493232" w:rsidRPr="00072C13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นายอำนวย เลิศสุคน</w:t>
            </w:r>
            <w:proofErr w:type="spellStart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ธรส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493232" w:rsidRPr="004952F4" w:rsidTr="00010BC1">
        <w:tc>
          <w:tcPr>
            <w:tcW w:w="3960" w:type="dxa"/>
          </w:tcPr>
          <w:p w:rsidR="00493232" w:rsidRPr="00E465B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มูลนิธิ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ศิ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ริ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นาปวโรฬา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>รวิทยา</w:t>
            </w:r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shd w:val="clear" w:color="auto" w:fill="auto"/>
          </w:tcPr>
          <w:p w:rsidR="00493232" w:rsidRPr="00A3125F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A3125F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</w:tr>
      <w:tr w:rsidR="00493232" w:rsidRPr="004952F4" w:rsidTr="004952F4">
        <w:tc>
          <w:tcPr>
            <w:tcW w:w="3960" w:type="dxa"/>
          </w:tcPr>
          <w:p w:rsidR="00493232" w:rsidRPr="00072C13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วราธาน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3232" w:rsidRPr="004952F4" w:rsidTr="004952F4">
        <w:tc>
          <w:tcPr>
            <w:tcW w:w="3960" w:type="dxa"/>
          </w:tcPr>
          <w:p w:rsidR="00493232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1A490A">
              <w:rPr>
                <w:rFonts w:ascii="Angsana New" w:hAnsi="Angsana New" w:hint="cs"/>
                <w:sz w:val="30"/>
                <w:szCs w:val="30"/>
                <w:cs/>
              </w:rPr>
              <w:t>นางสาว</w:t>
            </w:r>
            <w:proofErr w:type="spellStart"/>
            <w:r w:rsidRPr="001A490A">
              <w:rPr>
                <w:rFonts w:ascii="Angsana New" w:hAnsi="Angsana New" w:hint="cs"/>
                <w:sz w:val="30"/>
                <w:szCs w:val="30"/>
                <w:cs/>
              </w:rPr>
              <w:t>สุนีย์</w:t>
            </w:r>
            <w:proofErr w:type="spellEnd"/>
            <w:r w:rsidRPr="001A490A">
              <w:rPr>
                <w:rFonts w:ascii="Angsana New" w:hAnsi="Angsana New" w:hint="cs"/>
                <w:sz w:val="30"/>
                <w:szCs w:val="30"/>
                <w:cs/>
              </w:rPr>
              <w:t xml:space="preserve">  ทิพย์อุดมลักษณ์</w:t>
            </w:r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2,800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493232" w:rsidRPr="004952F4" w:rsidTr="004952F4">
        <w:tc>
          <w:tcPr>
            <w:tcW w:w="3960" w:type="dxa"/>
          </w:tcPr>
          <w:p w:rsidR="00493232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นาย</w:t>
            </w:r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 xml:space="preserve">ปณิธาน </w:t>
            </w:r>
            <w:proofErr w:type="spellStart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ปวโรฬา</w:t>
            </w:r>
            <w:proofErr w:type="spellEnd"/>
            <w:r w:rsidRPr="00072C13">
              <w:rPr>
                <w:rFonts w:ascii="Angsana New" w:hAnsi="Angsana New" w:hint="cs"/>
                <w:sz w:val="30"/>
                <w:szCs w:val="30"/>
                <w:cs/>
              </w:rPr>
              <w:t>รวิทยา</w:t>
            </w:r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</w:tr>
      <w:tr w:rsidR="00493232" w:rsidRPr="004952F4" w:rsidTr="00010BC1">
        <w:tc>
          <w:tcPr>
            <w:tcW w:w="3960" w:type="dxa"/>
          </w:tcPr>
          <w:p w:rsidR="00493232" w:rsidRPr="00E465B4" w:rsidRDefault="00493232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สมาคมรักแม่</w:t>
            </w:r>
          </w:p>
        </w:tc>
        <w:tc>
          <w:tcPr>
            <w:tcW w:w="1260" w:type="dxa"/>
            <w:shd w:val="clear" w:color="auto" w:fill="auto"/>
          </w:tcPr>
          <w:p w:rsidR="00493232" w:rsidRPr="00DE189E" w:rsidRDefault="00493232" w:rsidP="0001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DE189E" w:rsidRDefault="00493232" w:rsidP="0001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89E">
              <w:rPr>
                <w:rFonts w:ascii="Angsana New" w:hAnsi="Angsana New"/>
                <w:sz w:val="30"/>
                <w:szCs w:val="30"/>
              </w:rPr>
              <w:t>4.80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93232" w:rsidRPr="00A3125F" w:rsidRDefault="00493232" w:rsidP="0001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93232" w:rsidRPr="00A3125F" w:rsidRDefault="00493232" w:rsidP="0001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493232" w:rsidRPr="004952F4" w:rsidTr="00C75F9C">
        <w:tc>
          <w:tcPr>
            <w:tcW w:w="3960" w:type="dxa"/>
          </w:tcPr>
          <w:p w:rsidR="00493232" w:rsidRPr="00E465B4" w:rsidRDefault="00E56C7F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493232" w:rsidRPr="00E46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</w:t>
            </w:r>
            <w:r w:rsidR="004932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493232" w:rsidRPr="00E46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="004932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4932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493232" w:rsidRPr="00E465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93232" w:rsidRPr="00C75F9C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86,891</w:t>
            </w:r>
          </w:p>
        </w:tc>
        <w:tc>
          <w:tcPr>
            <w:tcW w:w="270" w:type="dxa"/>
            <w:shd w:val="clear" w:color="auto" w:fill="auto"/>
          </w:tcPr>
          <w:p w:rsidR="00493232" w:rsidRPr="004952F4" w:rsidRDefault="00493232" w:rsidP="004932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3232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493232" w:rsidRPr="00C75F9C" w:rsidRDefault="00493232" w:rsidP="004932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5F9C">
              <w:rPr>
                <w:rFonts w:ascii="Angsana New" w:hAnsi="Angsana New"/>
                <w:b/>
                <w:bCs/>
                <w:sz w:val="30"/>
                <w:szCs w:val="30"/>
              </w:rPr>
              <w:t>46,500</w:t>
            </w:r>
          </w:p>
        </w:tc>
      </w:tr>
    </w:tbl>
    <w:p w:rsidR="008677F7" w:rsidRDefault="008677F7" w:rsidP="00BC75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8677F7" w:rsidRDefault="00867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D00DA" w:rsidRPr="00D0412E" w:rsidRDefault="004E44FE" w:rsidP="00BC75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รายการเคลื่อนไหวของเงินกู้ยืม</w:t>
      </w:r>
      <w:r w:rsidR="0024585B" w:rsidRPr="00D0412E">
        <w:rPr>
          <w:rFonts w:ascii="Angsana New" w:hAnsi="Angsana New"/>
          <w:sz w:val="30"/>
          <w:szCs w:val="30"/>
          <w:cs/>
        </w:rPr>
        <w:t>ระยะสั้น</w:t>
      </w:r>
      <w:r w:rsidRPr="00D0412E">
        <w:rPr>
          <w:rFonts w:ascii="Angsana New" w:hAnsi="Angsana New"/>
          <w:sz w:val="30"/>
          <w:szCs w:val="30"/>
          <w:cs/>
        </w:rPr>
        <w:t>จาก</w:t>
      </w:r>
      <w:r w:rsidR="00510136" w:rsidRPr="00D0412E">
        <w:rPr>
          <w:rFonts w:ascii="Angsana New" w:hAnsi="Angsana New"/>
          <w:sz w:val="30"/>
          <w:szCs w:val="30"/>
          <w:cs/>
        </w:rPr>
        <w:t>บุคคลหรือ</w:t>
      </w:r>
      <w:r w:rsidRPr="00D0412E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C12D08" w:rsidRPr="00D0412E">
        <w:rPr>
          <w:rFonts w:ascii="Angsana New" w:hAnsi="Angsana New"/>
          <w:sz w:val="30"/>
          <w:szCs w:val="30"/>
          <w:cs/>
        </w:rPr>
        <w:t>แต่ละ</w:t>
      </w:r>
      <w:r w:rsidR="00867A27" w:rsidRPr="00D0412E">
        <w:rPr>
          <w:rFonts w:ascii="Angsana New" w:hAnsi="Angsana New"/>
          <w:sz w:val="30"/>
          <w:szCs w:val="30"/>
          <w:cs/>
        </w:rPr>
        <w:t>ปี</w:t>
      </w:r>
      <w:r w:rsidR="00C12D08" w:rsidRPr="00D0412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12D08" w:rsidRPr="00D0412E">
        <w:rPr>
          <w:rFonts w:ascii="Angsana New" w:hAnsi="Angsana New"/>
          <w:sz w:val="30"/>
          <w:szCs w:val="30"/>
        </w:rPr>
        <w:t xml:space="preserve">31 </w:t>
      </w:r>
      <w:r w:rsidR="00C12D08" w:rsidRPr="00D0412E">
        <w:rPr>
          <w:rFonts w:ascii="Angsana New" w:hAnsi="Angsana New"/>
          <w:sz w:val="30"/>
          <w:szCs w:val="30"/>
          <w:cs/>
        </w:rPr>
        <w:t>ธันวาคม</w:t>
      </w:r>
      <w:r w:rsidR="0096292A" w:rsidRPr="00D0412E">
        <w:rPr>
          <w:rFonts w:ascii="Angsana New" w:hAnsi="Angsana New"/>
          <w:sz w:val="30"/>
          <w:szCs w:val="30"/>
        </w:rPr>
        <w:t xml:space="preserve">        </w:t>
      </w:r>
      <w:r w:rsidR="00C12D08" w:rsidRPr="00D0412E">
        <w:rPr>
          <w:rFonts w:ascii="Angsana New" w:hAnsi="Angsana New"/>
          <w:sz w:val="30"/>
          <w:szCs w:val="30"/>
          <w:cs/>
        </w:rPr>
        <w:t xml:space="preserve"> </w:t>
      </w:r>
      <w:r w:rsidR="006D00DA" w:rsidRPr="00D0412E">
        <w:rPr>
          <w:rFonts w:ascii="Angsana New" w:hAnsi="Angsana New"/>
          <w:sz w:val="30"/>
          <w:szCs w:val="30"/>
          <w:cs/>
        </w:rPr>
        <w:t>มีดังนี้</w:t>
      </w:r>
    </w:p>
    <w:p w:rsidR="00BA1D8C" w:rsidRPr="004E43E4" w:rsidRDefault="00BA1D8C" w:rsidP="00BC75A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6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8E0568" w:rsidRPr="00D151D9" w:rsidTr="008E0568">
        <w:tc>
          <w:tcPr>
            <w:tcW w:w="6660" w:type="dxa"/>
          </w:tcPr>
          <w:p w:rsidR="008E0568" w:rsidRPr="00D151D9" w:rsidRDefault="008E0568" w:rsidP="005A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023390" w:rsidRPr="004952F4" w:rsidRDefault="00023390" w:rsidP="0002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8E0568" w:rsidRPr="00D151D9" w:rsidRDefault="00023390" w:rsidP="0002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952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8E0568" w:rsidRPr="00D151D9" w:rsidTr="008E0568">
        <w:tc>
          <w:tcPr>
            <w:tcW w:w="6660" w:type="dxa"/>
          </w:tcPr>
          <w:p w:rsidR="008E0568" w:rsidRPr="008E0568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8E0568" w:rsidRPr="00D151D9" w:rsidRDefault="008E0568" w:rsidP="007B5E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568" w:rsidRPr="00D151D9" w:rsidTr="008E0568">
        <w:tc>
          <w:tcPr>
            <w:tcW w:w="666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8E0568" w:rsidRPr="00D151D9" w:rsidTr="008E0568">
        <w:tc>
          <w:tcPr>
            <w:tcW w:w="6660" w:type="dxa"/>
          </w:tcPr>
          <w:p w:rsidR="008E0568" w:rsidRPr="00D151D9" w:rsidRDefault="00E56C7F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 w:rsidRPr="0049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4952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จากบุคคลหรือกิจการที่เกี่ยวข้องกัน</w:t>
            </w:r>
          </w:p>
        </w:tc>
        <w:tc>
          <w:tcPr>
            <w:tcW w:w="2610" w:type="dxa"/>
            <w:gridSpan w:val="3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151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0568" w:rsidRPr="00D151D9" w:rsidTr="008E0568">
        <w:tc>
          <w:tcPr>
            <w:tcW w:w="666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170" w:type="dxa"/>
          </w:tcPr>
          <w:p w:rsidR="008E0568" w:rsidRPr="00D151D9" w:rsidRDefault="008E0568" w:rsidP="008E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0E4EB2">
              <w:rPr>
                <w:rFonts w:ascii="Angsana New" w:hAnsi="Angsana New"/>
                <w:sz w:val="30"/>
                <w:szCs w:val="30"/>
              </w:rPr>
              <w:t>46,500</w:t>
            </w:r>
          </w:p>
        </w:tc>
        <w:tc>
          <w:tcPr>
            <w:tcW w:w="27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E0568" w:rsidRPr="00D151D9" w:rsidRDefault="008E0568" w:rsidP="008E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  <w:r w:rsidRPr="00D151D9">
              <w:rPr>
                <w:rFonts w:ascii="Angsana New" w:hAnsi="Angsana New"/>
                <w:sz w:val="30"/>
                <w:szCs w:val="30"/>
              </w:rPr>
              <w:t>73,100</w:t>
            </w:r>
          </w:p>
        </w:tc>
      </w:tr>
      <w:tr w:rsidR="008E0568" w:rsidRPr="00D151D9" w:rsidTr="008E0568">
        <w:trPr>
          <w:trHeight w:val="236"/>
        </w:trPr>
        <w:tc>
          <w:tcPr>
            <w:tcW w:w="666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8E0568" w:rsidRPr="00D151D9" w:rsidRDefault="000B3E3F" w:rsidP="008E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105,641</w:t>
            </w:r>
          </w:p>
        </w:tc>
        <w:tc>
          <w:tcPr>
            <w:tcW w:w="27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E0568" w:rsidRPr="00D151D9" w:rsidRDefault="00B518D4" w:rsidP="00364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73,040</w:t>
            </w:r>
          </w:p>
        </w:tc>
      </w:tr>
      <w:tr w:rsidR="008E0568" w:rsidRPr="00D151D9" w:rsidTr="008E0568">
        <w:trPr>
          <w:trHeight w:val="290"/>
        </w:trPr>
        <w:tc>
          <w:tcPr>
            <w:tcW w:w="666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151D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:rsidR="008E0568" w:rsidRPr="00D151D9" w:rsidRDefault="000B3E3F" w:rsidP="008E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(65,250</w:t>
            </w:r>
            <w:r w:rsidR="008E0568" w:rsidRPr="000E4EB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E0568" w:rsidRPr="00D151D9" w:rsidRDefault="00B518D4" w:rsidP="008E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(99,640</w:t>
            </w:r>
            <w:r w:rsidR="008E0568" w:rsidRPr="00D151D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0568" w:rsidRPr="00D151D9" w:rsidTr="008E0568">
        <w:trPr>
          <w:trHeight w:val="370"/>
        </w:trPr>
        <w:tc>
          <w:tcPr>
            <w:tcW w:w="6660" w:type="dxa"/>
          </w:tcPr>
          <w:p w:rsidR="008E0568" w:rsidRPr="00D151D9" w:rsidRDefault="008E0568" w:rsidP="008E0568">
            <w:pPr>
              <w:pStyle w:val="a0"/>
              <w:tabs>
                <w:tab w:val="clear" w:pos="360"/>
                <w:tab w:val="clear" w:pos="720"/>
                <w:tab w:val="clear" w:pos="1080"/>
              </w:tabs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Pr="00D151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E0568" w:rsidRPr="00D151D9" w:rsidRDefault="008E0568" w:rsidP="008E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86,89</w:t>
            </w:r>
            <w:r w:rsidRPr="000E4EB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E0568" w:rsidRPr="00D151D9" w:rsidRDefault="008E0568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E0568" w:rsidRPr="00D151D9" w:rsidRDefault="00B518D4" w:rsidP="008E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46,5</w:t>
            </w:r>
            <w:r w:rsidR="008E0568" w:rsidRPr="00D151D9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:rsidR="008E0568" w:rsidRDefault="004E43E4" w:rsidP="004E43E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br/>
      </w:r>
    </w:p>
    <w:p w:rsidR="00867A27" w:rsidRPr="00D0412E" w:rsidRDefault="00E24641" w:rsidP="00B750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pacing w:val="2"/>
          <w:sz w:val="30"/>
          <w:szCs w:val="30"/>
        </w:rPr>
        <w:t>6</w:t>
      </w:r>
      <w:r w:rsidR="004E44FE" w:rsidRPr="00D0412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67A27" w:rsidRPr="00D0412E">
        <w:rPr>
          <w:rFonts w:ascii="Angsana New" w:hAnsi="Angsana New"/>
          <w:spacing w:val="2"/>
          <w:sz w:val="30"/>
          <w:szCs w:val="30"/>
        </w:rPr>
        <w:tab/>
      </w:r>
      <w:r w:rsidR="00867A27" w:rsidRPr="00D0412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867A27" w:rsidRPr="007F5223" w:rsidRDefault="00867A27" w:rsidP="00867A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170"/>
      </w:tblGrid>
      <w:tr w:rsidR="00FA6FA2" w:rsidRPr="00D0412E" w:rsidTr="00271F74">
        <w:trPr>
          <w:trHeight w:hRule="exact" w:val="403"/>
        </w:trPr>
        <w:tc>
          <w:tcPr>
            <w:tcW w:w="6660" w:type="dxa"/>
          </w:tcPr>
          <w:p w:rsidR="00FA6FA2" w:rsidRPr="00D0412E" w:rsidRDefault="00FA6FA2" w:rsidP="000077F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A6FA2" w:rsidRPr="00D0412E" w:rsidRDefault="00FA6FA2" w:rsidP="000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A6FA2" w:rsidRPr="00D0412E" w:rsidTr="00271F74">
        <w:trPr>
          <w:trHeight w:hRule="exact" w:val="403"/>
        </w:trPr>
        <w:tc>
          <w:tcPr>
            <w:tcW w:w="6660" w:type="dxa"/>
          </w:tcPr>
          <w:p w:rsidR="00FA6FA2" w:rsidRPr="00D0412E" w:rsidRDefault="00FA6FA2" w:rsidP="000077F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A6FA2" w:rsidRPr="00D0412E" w:rsidRDefault="00FA6FA2" w:rsidP="0000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FA6FA2" w:rsidRPr="00D0412E" w:rsidTr="00271F74">
        <w:trPr>
          <w:trHeight w:hRule="exact" w:val="403"/>
        </w:trPr>
        <w:tc>
          <w:tcPr>
            <w:tcW w:w="6660" w:type="dxa"/>
          </w:tcPr>
          <w:p w:rsidR="00FA6FA2" w:rsidRPr="00D0412E" w:rsidRDefault="00FA6FA2" w:rsidP="000077F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FA6FA2" w:rsidRPr="00D0412E" w:rsidRDefault="00FA6FA2" w:rsidP="000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6FA2" w:rsidRPr="00D0412E" w:rsidTr="00271F74">
        <w:trPr>
          <w:trHeight w:hRule="exact" w:val="403"/>
        </w:trPr>
        <w:tc>
          <w:tcPr>
            <w:tcW w:w="6660" w:type="dxa"/>
          </w:tcPr>
          <w:p w:rsidR="00FA6FA2" w:rsidRPr="00D0412E" w:rsidRDefault="00FA6FA2" w:rsidP="000077F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A6FA2" w:rsidRPr="00D0412E" w:rsidRDefault="00611AC4" w:rsidP="000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A6FA2" w:rsidRPr="00D0412E" w:rsidRDefault="00FA6FA2" w:rsidP="000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A6FA2" w:rsidRPr="00D0412E" w:rsidRDefault="00FA6FA2" w:rsidP="0000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611AC4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113A7F" w:rsidRPr="00D0412E" w:rsidTr="00271F74">
        <w:trPr>
          <w:trHeight w:hRule="exact" w:val="403"/>
        </w:trPr>
        <w:tc>
          <w:tcPr>
            <w:tcW w:w="6660" w:type="dxa"/>
          </w:tcPr>
          <w:p w:rsidR="00113A7F" w:rsidRPr="00D0412E" w:rsidRDefault="00113A7F" w:rsidP="000077F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113A7F" w:rsidRPr="00D0412E" w:rsidRDefault="00113A7F" w:rsidP="00113A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AC4" w:rsidRPr="00D0412E" w:rsidTr="00271F74">
        <w:trPr>
          <w:trHeight w:hRule="exact" w:val="403"/>
        </w:trPr>
        <w:tc>
          <w:tcPr>
            <w:tcW w:w="6660" w:type="dxa"/>
          </w:tcPr>
          <w:p w:rsidR="00611AC4" w:rsidRPr="00D0412E" w:rsidRDefault="00611AC4" w:rsidP="00611A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:rsidR="00611AC4" w:rsidRPr="00D0412E" w:rsidRDefault="00FE7255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1,391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</w:tr>
      <w:tr w:rsidR="00611AC4" w:rsidRPr="00D0412E" w:rsidTr="00271F74">
        <w:trPr>
          <w:trHeight w:hRule="exact" w:val="403"/>
        </w:trPr>
        <w:tc>
          <w:tcPr>
            <w:tcW w:w="6660" w:type="dxa"/>
          </w:tcPr>
          <w:p w:rsidR="00611AC4" w:rsidRPr="00D0412E" w:rsidRDefault="00611AC4" w:rsidP="00611A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0" w:type="dxa"/>
          </w:tcPr>
          <w:p w:rsidR="00611AC4" w:rsidRPr="00D0412E" w:rsidRDefault="001A5EB5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7,934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611AC4" w:rsidRPr="00D0412E" w:rsidTr="00271F74">
        <w:trPr>
          <w:trHeight w:hRule="exact" w:val="403"/>
        </w:trPr>
        <w:tc>
          <w:tcPr>
            <w:tcW w:w="6660" w:type="dxa"/>
          </w:tcPr>
          <w:p w:rsidR="00611AC4" w:rsidRPr="00D0412E" w:rsidRDefault="00611AC4" w:rsidP="00611A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11AC4" w:rsidRPr="00D0412E" w:rsidRDefault="00F54295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611AC4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611AC4" w:rsidRPr="00D0412E" w:rsidTr="00271F74">
        <w:trPr>
          <w:trHeight w:hRule="exact" w:val="403"/>
        </w:trPr>
        <w:tc>
          <w:tcPr>
            <w:tcW w:w="6660" w:type="dxa"/>
          </w:tcPr>
          <w:p w:rsidR="00611AC4" w:rsidRPr="00D0412E" w:rsidRDefault="0079230B" w:rsidP="00611AC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1A5EB5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9,326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611AC4" w:rsidP="00271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2,799</w:t>
            </w:r>
          </w:p>
        </w:tc>
      </w:tr>
    </w:tbl>
    <w:p w:rsidR="0079230B" w:rsidRDefault="0079230B" w:rsidP="001854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4"/>
          <w:szCs w:val="24"/>
          <w:cs/>
        </w:rPr>
      </w:pPr>
    </w:p>
    <w:p w:rsidR="0079230B" w:rsidRDefault="00792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4"/>
          <w:szCs w:val="24"/>
          <w:cs/>
        </w:rPr>
      </w:pPr>
      <w:r>
        <w:rPr>
          <w:rFonts w:ascii="Angsana New" w:hAnsi="Angsana New"/>
          <w:b/>
          <w:sz w:val="24"/>
          <w:szCs w:val="24"/>
          <w:cs/>
        </w:rPr>
        <w:br w:type="page"/>
      </w:r>
    </w:p>
    <w:p w:rsidR="009F22F3" w:rsidRPr="00D0412E" w:rsidRDefault="00E24641" w:rsidP="007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9F22F3" w:rsidRPr="00D0412E">
        <w:rPr>
          <w:rFonts w:ascii="Angsana New" w:hAnsi="Angsana New"/>
          <w:b/>
          <w:bCs/>
          <w:sz w:val="30"/>
          <w:szCs w:val="30"/>
          <w:cs/>
        </w:rPr>
        <w:tab/>
        <w:t xml:space="preserve">ลูกหนี้การค้า </w:t>
      </w:r>
    </w:p>
    <w:p w:rsidR="00FA7B2C" w:rsidRPr="001727EA" w:rsidRDefault="00FA7B2C" w:rsidP="00770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873A0" w:rsidRPr="00D0412E" w:rsidRDefault="00C873A0" w:rsidP="009F2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1368"/>
        <w:gridCol w:w="1170"/>
        <w:gridCol w:w="270"/>
        <w:gridCol w:w="1170"/>
      </w:tblGrid>
      <w:tr w:rsidR="00AB34BF" w:rsidRPr="00D0412E" w:rsidTr="00886936">
        <w:trPr>
          <w:trHeight w:hRule="exact" w:val="403"/>
        </w:trPr>
        <w:tc>
          <w:tcPr>
            <w:tcW w:w="4212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B34BF" w:rsidRPr="00D0412E" w:rsidTr="00886936">
        <w:trPr>
          <w:trHeight w:hRule="exact" w:val="403"/>
        </w:trPr>
        <w:tc>
          <w:tcPr>
            <w:tcW w:w="4212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B34BF" w:rsidRPr="00D0412E" w:rsidRDefault="00AB34BF" w:rsidP="00AB3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AB34BF" w:rsidRPr="00D0412E" w:rsidTr="00886936">
        <w:trPr>
          <w:trHeight w:hRule="exact" w:val="403"/>
        </w:trPr>
        <w:tc>
          <w:tcPr>
            <w:tcW w:w="4212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B34BF" w:rsidRPr="00D0412E" w:rsidRDefault="00AB34BF" w:rsidP="00AB3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4BF" w:rsidRPr="00D0412E" w:rsidTr="00886936">
        <w:trPr>
          <w:trHeight w:hRule="exact" w:val="403"/>
        </w:trPr>
        <w:tc>
          <w:tcPr>
            <w:tcW w:w="4212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4BF" w:rsidRPr="00D0412E" w:rsidRDefault="00611AC4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611AC4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B34BF" w:rsidRPr="00D0412E" w:rsidTr="00886936">
        <w:trPr>
          <w:trHeight w:hRule="exact" w:val="403"/>
        </w:trPr>
        <w:tc>
          <w:tcPr>
            <w:tcW w:w="4212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AB34BF" w:rsidRPr="00D0412E" w:rsidRDefault="00AB34BF" w:rsidP="00AB3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AC4" w:rsidRPr="00D0412E" w:rsidTr="00886936">
        <w:trPr>
          <w:trHeight w:hRule="exact" w:val="403"/>
        </w:trPr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D71943" w:rsidP="00E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6,413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E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56,659</w:t>
            </w:r>
          </w:p>
        </w:tc>
      </w:tr>
      <w:tr w:rsidR="00611AC4" w:rsidRPr="00D0412E" w:rsidTr="00886936">
        <w:trPr>
          <w:trHeight w:hRule="exact" w:val="403"/>
        </w:trPr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D71943" w:rsidP="00E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547F3">
              <w:rPr>
                <w:rFonts w:ascii="Angsana New" w:hAnsi="Angsana New"/>
                <w:sz w:val="30"/>
                <w:szCs w:val="30"/>
              </w:rPr>
              <w:t>503)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611AC4" w:rsidP="00E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8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</w:tr>
      <w:tr w:rsidR="00611AC4" w:rsidRPr="00D0412E" w:rsidTr="00886936">
        <w:trPr>
          <w:trHeight w:hRule="exact" w:val="403"/>
        </w:trPr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A547F3" w:rsidP="00E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95,9</w:t>
            </w:r>
            <w:r w:rsidR="00F3044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611AC4" w:rsidP="00E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56,356</w:t>
            </w:r>
          </w:p>
        </w:tc>
      </w:tr>
      <w:tr w:rsidR="00EA45E2" w:rsidRPr="00D0412E" w:rsidTr="00886936">
        <w:trPr>
          <w:trHeight w:hRule="exact" w:val="403"/>
        </w:trPr>
        <w:tc>
          <w:tcPr>
            <w:tcW w:w="4212" w:type="dxa"/>
          </w:tcPr>
          <w:p w:rsidR="00EA45E2" w:rsidRPr="00D0412E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EA45E2" w:rsidRPr="00D0412E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EA45E2" w:rsidRPr="00D0412E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A45E2" w:rsidRPr="00D0412E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A45E2" w:rsidRPr="00D0412E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A45E2" w:rsidRPr="00D0412E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45E2" w:rsidRPr="00D0412E" w:rsidTr="00886936">
        <w:trPr>
          <w:trHeight w:hRule="exact" w:val="403"/>
        </w:trPr>
        <w:tc>
          <w:tcPr>
            <w:tcW w:w="5292" w:type="dxa"/>
            <w:gridSpan w:val="2"/>
          </w:tcPr>
          <w:p w:rsidR="00EA45E2" w:rsidRPr="001727EA" w:rsidRDefault="00EA45E2" w:rsidP="0061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727EA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 w:rsidR="0079230B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9230B" w:rsidRPr="001727EA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  <w:r w:rsidR="0079230B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1727EA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368" w:type="dxa"/>
          </w:tcPr>
          <w:p w:rsidR="00EA45E2" w:rsidRPr="00D0412E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A45E2" w:rsidRPr="0057007F" w:rsidRDefault="00EA45E2" w:rsidP="00792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0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:rsidR="00EA45E2" w:rsidRPr="0057007F" w:rsidRDefault="00EA45E2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A45E2" w:rsidRPr="0057007F" w:rsidRDefault="00EA45E2" w:rsidP="00EA4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007F">
              <w:rPr>
                <w:rFonts w:ascii="Angsana New" w:hAnsi="Angsana New"/>
                <w:b/>
                <w:bCs/>
                <w:sz w:val="30"/>
                <w:szCs w:val="30"/>
              </w:rPr>
              <w:t>(2,079)</w:t>
            </w:r>
          </w:p>
        </w:tc>
      </w:tr>
    </w:tbl>
    <w:p w:rsidR="0050545B" w:rsidRDefault="0050545B" w:rsidP="00185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</w:p>
    <w:p w:rsidR="00003841" w:rsidRPr="00D0412E" w:rsidRDefault="009F22F3" w:rsidP="00185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</w:t>
      </w:r>
      <w:r w:rsidR="0057007F">
        <w:rPr>
          <w:rFonts w:ascii="Angsana New" w:hAnsi="Angsana New" w:hint="cs"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มีดังนี้</w:t>
      </w:r>
    </w:p>
    <w:p w:rsidR="00E26573" w:rsidRPr="00252FE1" w:rsidRDefault="00E26573" w:rsidP="00185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9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260"/>
        <w:gridCol w:w="1188"/>
        <w:gridCol w:w="1170"/>
        <w:gridCol w:w="270"/>
        <w:gridCol w:w="1170"/>
      </w:tblGrid>
      <w:tr w:rsidR="00846988" w:rsidRPr="00D0412E" w:rsidTr="00886936">
        <w:tc>
          <w:tcPr>
            <w:tcW w:w="4212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846988" w:rsidRPr="00D0412E" w:rsidRDefault="00846988" w:rsidP="0084698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46988" w:rsidRPr="00D0412E" w:rsidTr="00886936">
        <w:tc>
          <w:tcPr>
            <w:tcW w:w="4212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846988" w:rsidRPr="00D0412E" w:rsidRDefault="00846988" w:rsidP="0084698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846988" w:rsidRPr="00D0412E" w:rsidTr="00886936">
        <w:tc>
          <w:tcPr>
            <w:tcW w:w="4212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846988" w:rsidRPr="00D0412E" w:rsidRDefault="00846988" w:rsidP="00846988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D0412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996966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996966">
              <w:rPr>
                <w:rFonts w:ascii="Angsana New" w:hAnsi="Angsana New"/>
                <w:sz w:val="30"/>
                <w:szCs w:val="30"/>
              </w:rPr>
              <w:t>77,917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BB286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30,857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0412E">
              <w:rPr>
                <w:rFonts w:ascii="Angsana New" w:hAnsi="Angsana New"/>
                <w:sz w:val="30"/>
                <w:szCs w:val="30"/>
              </w:rPr>
              <w:t>3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611AC4" w:rsidRPr="00996966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996966">
              <w:rPr>
                <w:rFonts w:ascii="Angsana New" w:hAnsi="Angsana New"/>
                <w:sz w:val="30"/>
                <w:szCs w:val="30"/>
              </w:rPr>
              <w:t>10,241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611AC4" w:rsidRPr="00D0412E" w:rsidRDefault="00BB286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17,215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 xml:space="preserve">   3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0412E">
              <w:rPr>
                <w:rFonts w:ascii="Angsana New" w:hAnsi="Angsana New"/>
                <w:sz w:val="30"/>
                <w:szCs w:val="30"/>
              </w:rPr>
              <w:t>6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611AC4" w:rsidRPr="00996966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996966">
              <w:rPr>
                <w:rFonts w:ascii="Angsana New" w:hAnsi="Angsana New"/>
                <w:sz w:val="30"/>
                <w:szCs w:val="30"/>
              </w:rPr>
              <w:t>4,928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611AC4" w:rsidRPr="00D0412E" w:rsidRDefault="00BB286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3,375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- 12 เดือน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611AC4" w:rsidRPr="00996966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996966">
              <w:rPr>
                <w:rFonts w:ascii="Angsana New" w:hAnsi="Angsana New"/>
                <w:sz w:val="30"/>
                <w:szCs w:val="30"/>
              </w:rPr>
              <w:t>2,420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</w:tcPr>
          <w:p w:rsidR="00611AC4" w:rsidRPr="00D0412E" w:rsidRDefault="00BB286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2,389</w:t>
            </w:r>
          </w:p>
        </w:tc>
      </w:tr>
      <w:tr w:rsidR="00611AC4" w:rsidRPr="002D0F8C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มากกว่า 12 เดือน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996966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996966">
              <w:rPr>
                <w:rFonts w:ascii="Angsana New" w:hAnsi="Angsana New"/>
                <w:sz w:val="30"/>
                <w:szCs w:val="30"/>
              </w:rPr>
              <w:t>90</w:t>
            </w:r>
            <w:r w:rsidR="00996966" w:rsidRPr="00996966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BB2863" w:rsidP="00BB2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2,823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11AC4" w:rsidRPr="00996966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96966">
              <w:rPr>
                <w:rFonts w:ascii="Angsana New" w:hAnsi="Angsana New"/>
                <w:b/>
                <w:bCs/>
                <w:sz w:val="30"/>
                <w:szCs w:val="30"/>
              </w:rPr>
              <w:t>96,413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56,659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(503)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(303)</w:t>
            </w:r>
          </w:p>
        </w:tc>
      </w:tr>
      <w:tr w:rsidR="00611AC4" w:rsidRPr="00D0412E" w:rsidTr="00886936">
        <w:tc>
          <w:tcPr>
            <w:tcW w:w="421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CB024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95,910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56,356</w:t>
            </w:r>
          </w:p>
        </w:tc>
      </w:tr>
    </w:tbl>
    <w:p w:rsidR="000F645D" w:rsidRPr="0077555B" w:rsidRDefault="000F645D" w:rsidP="0040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both"/>
        <w:rPr>
          <w:rFonts w:ascii="Angsana New" w:hAnsi="Angsana New"/>
          <w:sz w:val="24"/>
          <w:szCs w:val="24"/>
        </w:rPr>
      </w:pPr>
    </w:p>
    <w:p w:rsidR="009F22F3" w:rsidRDefault="009F22F3" w:rsidP="00406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both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โดยปกติระยะเวล</w:t>
      </w:r>
      <w:r w:rsidR="00925F47" w:rsidRPr="00D0412E">
        <w:rPr>
          <w:rFonts w:ascii="Angsana New" w:hAnsi="Angsana New"/>
          <w:sz w:val="30"/>
          <w:szCs w:val="30"/>
          <w:cs/>
        </w:rPr>
        <w:t>าการให้สินเชื่อแก่ลูกค้าของ</w:t>
      </w:r>
      <w:r w:rsidRPr="00D0412E">
        <w:rPr>
          <w:rFonts w:ascii="Angsana New" w:hAnsi="Angsana New"/>
          <w:sz w:val="30"/>
          <w:szCs w:val="30"/>
          <w:cs/>
        </w:rPr>
        <w:t>บริษัท</w:t>
      </w:r>
      <w:r w:rsidR="00895C19" w:rsidRPr="00D0412E">
        <w:rPr>
          <w:rFonts w:ascii="Angsana New" w:hAnsi="Angsana New"/>
          <w:sz w:val="30"/>
          <w:szCs w:val="30"/>
          <w:cs/>
        </w:rPr>
        <w:t>มีระยะเวลา</w:t>
      </w:r>
      <w:r w:rsidR="0057007F">
        <w:rPr>
          <w:rFonts w:ascii="Angsana New" w:hAnsi="Angsana New" w:hint="cs"/>
          <w:sz w:val="30"/>
          <w:szCs w:val="30"/>
          <w:cs/>
        </w:rPr>
        <w:t>ตั้งแต่</w:t>
      </w:r>
      <w:r w:rsidRPr="00D0412E">
        <w:rPr>
          <w:rFonts w:ascii="Angsana New" w:hAnsi="Angsana New"/>
          <w:sz w:val="30"/>
          <w:szCs w:val="30"/>
          <w:cs/>
        </w:rPr>
        <w:t xml:space="preserve"> 30</w:t>
      </w:r>
      <w:r w:rsidR="0057007F">
        <w:rPr>
          <w:rFonts w:ascii="Angsana New" w:hAnsi="Angsana New" w:hint="cs"/>
          <w:sz w:val="30"/>
          <w:szCs w:val="30"/>
          <w:cs/>
        </w:rPr>
        <w:t xml:space="preserve"> วัน</w:t>
      </w:r>
      <w:r w:rsidR="00F85C90">
        <w:rPr>
          <w:rFonts w:ascii="Angsana New" w:hAnsi="Angsana New" w:hint="cs"/>
          <w:sz w:val="30"/>
          <w:szCs w:val="30"/>
          <w:cs/>
        </w:rPr>
        <w:t xml:space="preserve"> </w:t>
      </w:r>
      <w:r w:rsidR="0057007F">
        <w:rPr>
          <w:rFonts w:ascii="Angsana New" w:hAnsi="Angsana New" w:hint="cs"/>
          <w:sz w:val="30"/>
          <w:szCs w:val="30"/>
          <w:cs/>
        </w:rPr>
        <w:t>ถึง</w:t>
      </w:r>
      <w:r w:rsidR="00397AA0" w:rsidRPr="00D0412E">
        <w:rPr>
          <w:rFonts w:ascii="Angsana New" w:hAnsi="Angsana New"/>
          <w:sz w:val="30"/>
          <w:szCs w:val="30"/>
        </w:rPr>
        <w:t xml:space="preserve"> </w:t>
      </w:r>
      <w:r w:rsidR="009E6577">
        <w:rPr>
          <w:rFonts w:ascii="Angsana New" w:hAnsi="Angsana New"/>
          <w:sz w:val="30"/>
          <w:szCs w:val="30"/>
        </w:rPr>
        <w:t>18</w:t>
      </w:r>
      <w:r w:rsidR="00397AA0" w:rsidRPr="00D0412E">
        <w:rPr>
          <w:rFonts w:ascii="Angsana New" w:hAnsi="Angsana New"/>
          <w:sz w:val="30"/>
          <w:szCs w:val="30"/>
        </w:rPr>
        <w:t xml:space="preserve">0 </w:t>
      </w:r>
      <w:r w:rsidRPr="00D0412E">
        <w:rPr>
          <w:rFonts w:ascii="Angsana New" w:hAnsi="Angsana New"/>
          <w:sz w:val="30"/>
          <w:szCs w:val="30"/>
          <w:cs/>
        </w:rPr>
        <w:t>วัน</w:t>
      </w:r>
    </w:p>
    <w:p w:rsidR="0050545B" w:rsidRDefault="00505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:rsidR="003A064E" w:rsidRPr="00D0412E" w:rsidRDefault="00E24641" w:rsidP="003A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A064E" w:rsidRPr="00D0412E">
        <w:rPr>
          <w:rFonts w:ascii="Angsana New" w:hAnsi="Angsana New"/>
          <w:b/>
          <w:sz w:val="30"/>
          <w:szCs w:val="30"/>
        </w:rPr>
        <w:tab/>
      </w:r>
      <w:r w:rsidR="003A064E" w:rsidRPr="00D0412E">
        <w:rPr>
          <w:rFonts w:ascii="Angsana New" w:hAnsi="Angsana New"/>
          <w:bCs/>
          <w:sz w:val="30"/>
          <w:szCs w:val="30"/>
          <w:cs/>
        </w:rPr>
        <w:t>ลูกหนี้อื่น</w:t>
      </w:r>
      <w:r w:rsidR="003A064E" w:rsidRPr="00D0412E">
        <w:rPr>
          <w:rFonts w:ascii="Angsana New" w:hAnsi="Angsana New"/>
          <w:bCs/>
          <w:sz w:val="30"/>
          <w:szCs w:val="30"/>
        </w:rPr>
        <w:t xml:space="preserve"> </w:t>
      </w:r>
    </w:p>
    <w:p w:rsidR="003A064E" w:rsidRPr="00252FE1" w:rsidRDefault="003A064E" w:rsidP="003A0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900"/>
        <w:gridCol w:w="270"/>
        <w:gridCol w:w="1170"/>
        <w:gridCol w:w="270"/>
        <w:gridCol w:w="1170"/>
      </w:tblGrid>
      <w:tr w:rsidR="00BA3B0F" w:rsidRPr="00D0412E" w:rsidTr="00886936">
        <w:tc>
          <w:tcPr>
            <w:tcW w:w="5490" w:type="dxa"/>
          </w:tcPr>
          <w:p w:rsidR="00BA3B0F" w:rsidRPr="00D0412E" w:rsidRDefault="00BA3B0F" w:rsidP="00EB120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A3B0F" w:rsidRPr="00D0412E" w:rsidRDefault="00BA3B0F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3B0F" w:rsidRPr="00D0412E" w:rsidRDefault="00BA3B0F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A3B0F" w:rsidRPr="00D0412E" w:rsidRDefault="00BA3B0F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A3B0F" w:rsidRPr="00D0412E" w:rsidTr="00886936">
        <w:tc>
          <w:tcPr>
            <w:tcW w:w="5490" w:type="dxa"/>
          </w:tcPr>
          <w:p w:rsidR="00BA3B0F" w:rsidRPr="00D0412E" w:rsidRDefault="00BA3B0F" w:rsidP="00EB120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A3B0F" w:rsidRPr="00D0412E" w:rsidRDefault="00BA3B0F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3B0F" w:rsidRPr="00D0412E" w:rsidRDefault="00BA3B0F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A3B0F" w:rsidRPr="00D0412E" w:rsidRDefault="00BA3B0F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BA3B0F" w:rsidRPr="00D0412E" w:rsidTr="00886936">
        <w:tc>
          <w:tcPr>
            <w:tcW w:w="5490" w:type="dxa"/>
          </w:tcPr>
          <w:p w:rsidR="00BA3B0F" w:rsidRPr="00D0412E" w:rsidRDefault="00BA3B0F" w:rsidP="00EB120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A3B0F" w:rsidRPr="00D0412E" w:rsidRDefault="00BA3B0F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A3B0F" w:rsidRPr="00D0412E" w:rsidRDefault="00BA3B0F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A3B0F" w:rsidRPr="00D0412E" w:rsidRDefault="00BA3B0F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D0412E" w:rsidTr="00886936">
        <w:tc>
          <w:tcPr>
            <w:tcW w:w="5490" w:type="dxa"/>
          </w:tcPr>
          <w:p w:rsidR="00611AC4" w:rsidRPr="00D0412E" w:rsidRDefault="00611AC4" w:rsidP="00611AC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11AC4" w:rsidRPr="00D0412E" w:rsidTr="00886936">
        <w:tc>
          <w:tcPr>
            <w:tcW w:w="5490" w:type="dxa"/>
          </w:tcPr>
          <w:p w:rsidR="00611AC4" w:rsidRPr="00D0412E" w:rsidRDefault="00611AC4" w:rsidP="00611AC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5BC2" w:rsidRPr="00D0412E" w:rsidTr="00886936">
        <w:tc>
          <w:tcPr>
            <w:tcW w:w="5490" w:type="dxa"/>
          </w:tcPr>
          <w:p w:rsidR="00875BC2" w:rsidRPr="00D0412E" w:rsidRDefault="00875BC2" w:rsidP="00875BC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</w:tcPr>
          <w:p w:rsidR="00875BC2" w:rsidRDefault="00875BC2" w:rsidP="00875BC2">
            <w:pPr>
              <w:tabs>
                <w:tab w:val="clear" w:pos="227"/>
                <w:tab w:val="clear" w:pos="454"/>
                <w:tab w:val="clear" w:pos="680"/>
              </w:tabs>
              <w:jc w:val="center"/>
            </w:pPr>
          </w:p>
        </w:tc>
        <w:tc>
          <w:tcPr>
            <w:tcW w:w="270" w:type="dxa"/>
          </w:tcPr>
          <w:p w:rsidR="00875BC2" w:rsidRDefault="00875BC2" w:rsidP="00875BC2"/>
        </w:tc>
        <w:tc>
          <w:tcPr>
            <w:tcW w:w="1170" w:type="dxa"/>
          </w:tcPr>
          <w:p w:rsidR="00875BC2" w:rsidRPr="00D0412E" w:rsidRDefault="00875BC2" w:rsidP="0022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9,788</w:t>
            </w:r>
          </w:p>
        </w:tc>
        <w:tc>
          <w:tcPr>
            <w:tcW w:w="270" w:type="dxa"/>
          </w:tcPr>
          <w:p w:rsidR="00875BC2" w:rsidRPr="00D0412E" w:rsidRDefault="00875BC2" w:rsidP="00875BC2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875BC2" w:rsidRPr="00D0412E" w:rsidRDefault="00875BC2" w:rsidP="0009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4F2AB3">
              <w:rPr>
                <w:rFonts w:ascii="Angsana New" w:hAnsi="Angsana New"/>
                <w:sz w:val="30"/>
                <w:szCs w:val="30"/>
              </w:rPr>
              <w:t>4,</w:t>
            </w:r>
            <w:r w:rsidR="00095585">
              <w:rPr>
                <w:rFonts w:ascii="Angsana New" w:hAnsi="Angsana New"/>
                <w:sz w:val="30"/>
                <w:szCs w:val="30"/>
              </w:rPr>
              <w:t>38</w:t>
            </w:r>
            <w:r w:rsidR="001D3F4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11AC4" w:rsidRPr="00D0412E" w:rsidTr="00886936">
        <w:tc>
          <w:tcPr>
            <w:tcW w:w="5490" w:type="dxa"/>
          </w:tcPr>
          <w:p w:rsidR="00611AC4" w:rsidRPr="00D0412E" w:rsidRDefault="00611AC4" w:rsidP="00611AC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เงินประกันและมัดจำ</w:t>
            </w:r>
          </w:p>
        </w:tc>
        <w:tc>
          <w:tcPr>
            <w:tcW w:w="90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4F2AB3" w:rsidP="0022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3,232</w:t>
            </w:r>
          </w:p>
        </w:tc>
      </w:tr>
      <w:tr w:rsidR="004F2AB3" w:rsidRPr="00D0412E" w:rsidTr="00886936">
        <w:tc>
          <w:tcPr>
            <w:tcW w:w="5490" w:type="dxa"/>
          </w:tcPr>
          <w:p w:rsidR="004F2AB3" w:rsidRPr="00D0412E" w:rsidRDefault="004F2AB3" w:rsidP="004F2AB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:rsidR="004F2AB3" w:rsidRPr="00D0412E" w:rsidRDefault="004F2AB3" w:rsidP="004F2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2AB3" w:rsidRPr="00D0412E" w:rsidRDefault="004F2AB3" w:rsidP="004F2AB3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2AB3" w:rsidRPr="00D0412E" w:rsidRDefault="004F2AB3" w:rsidP="0022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:rsidR="004F2AB3" w:rsidRPr="00D0412E" w:rsidRDefault="004F2AB3" w:rsidP="004F2AB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F2AB3" w:rsidRPr="00D0412E" w:rsidRDefault="004F2AB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5,899</w:t>
            </w:r>
          </w:p>
        </w:tc>
      </w:tr>
      <w:tr w:rsidR="004F2AB3" w:rsidRPr="00D0412E" w:rsidTr="00886936">
        <w:tc>
          <w:tcPr>
            <w:tcW w:w="5490" w:type="dxa"/>
          </w:tcPr>
          <w:p w:rsidR="004F2AB3" w:rsidRPr="00D0412E" w:rsidRDefault="003144DF" w:rsidP="003144D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4F2AB3" w:rsidRPr="00D0412E">
              <w:rPr>
                <w:rFonts w:ascii="Angsana New" w:hAnsi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00" w:type="dxa"/>
          </w:tcPr>
          <w:p w:rsidR="004F2AB3" w:rsidRPr="00D0412E" w:rsidRDefault="004F2AB3" w:rsidP="004F2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F2AB3" w:rsidRPr="00D0412E" w:rsidRDefault="004F2AB3" w:rsidP="004F2AB3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2AB3" w:rsidRPr="00D0412E" w:rsidRDefault="004F2AB3" w:rsidP="0022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0" w:type="dxa"/>
          </w:tcPr>
          <w:p w:rsidR="004F2AB3" w:rsidRPr="00D0412E" w:rsidRDefault="004F2AB3" w:rsidP="004F2AB3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F2AB3" w:rsidRPr="00D0412E" w:rsidRDefault="004F2AB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1,795</w:t>
            </w:r>
          </w:p>
        </w:tc>
      </w:tr>
      <w:tr w:rsidR="004F2AB3" w:rsidRPr="00D0412E" w:rsidTr="00886936">
        <w:tc>
          <w:tcPr>
            <w:tcW w:w="5490" w:type="dxa"/>
          </w:tcPr>
          <w:p w:rsidR="004F2AB3" w:rsidRPr="00D0412E" w:rsidRDefault="004F2AB3" w:rsidP="001C309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ลูกหนี้จากการจำหน่ายเงินลงทุนในบริษัทร่วม</w:t>
            </w:r>
          </w:p>
        </w:tc>
        <w:tc>
          <w:tcPr>
            <w:tcW w:w="900" w:type="dxa"/>
          </w:tcPr>
          <w:p w:rsidR="004F2AB3" w:rsidRPr="00D0412E" w:rsidRDefault="004F2AB3" w:rsidP="001C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F2AB3" w:rsidRPr="00D0412E" w:rsidRDefault="004F2AB3" w:rsidP="001C3094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F2AB3" w:rsidRPr="00D0412E" w:rsidRDefault="004F2AB3" w:rsidP="0022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F2AB3" w:rsidRPr="00D0412E" w:rsidRDefault="004F2AB3" w:rsidP="001C309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4F2AB3" w:rsidRPr="00D0412E" w:rsidRDefault="004F2AB3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16,607</w:t>
            </w:r>
          </w:p>
        </w:tc>
      </w:tr>
      <w:tr w:rsidR="00875BC2" w:rsidRPr="00D0412E" w:rsidTr="00886936">
        <w:tc>
          <w:tcPr>
            <w:tcW w:w="5490" w:type="dxa"/>
          </w:tcPr>
          <w:p w:rsidR="00875BC2" w:rsidRPr="00D0412E" w:rsidRDefault="00875BC2" w:rsidP="00875BC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875BC2" w:rsidRPr="00D0412E" w:rsidRDefault="00875BC2" w:rsidP="00875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75BC2" w:rsidRPr="00D0412E" w:rsidRDefault="00875BC2" w:rsidP="00875BC2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75BC2" w:rsidRPr="00D0412E" w:rsidRDefault="00875BC2" w:rsidP="0022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70" w:type="dxa"/>
          </w:tcPr>
          <w:p w:rsidR="00875BC2" w:rsidRPr="00D0412E" w:rsidRDefault="00875BC2" w:rsidP="00875BC2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875BC2" w:rsidRPr="00D0412E" w:rsidRDefault="00095585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875BC2" w:rsidRPr="00D0412E" w:rsidTr="00886936">
        <w:tc>
          <w:tcPr>
            <w:tcW w:w="5490" w:type="dxa"/>
          </w:tcPr>
          <w:p w:rsidR="00875BC2" w:rsidRPr="00D0412E" w:rsidRDefault="00875BC2" w:rsidP="00875BC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875BC2" w:rsidRPr="00D0412E" w:rsidRDefault="00875BC2" w:rsidP="00875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75BC2" w:rsidRPr="00D0412E" w:rsidRDefault="00875BC2" w:rsidP="00875BC2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5BC2" w:rsidRPr="00D0412E" w:rsidRDefault="00875BC2" w:rsidP="00226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11,703</w:t>
            </w:r>
          </w:p>
        </w:tc>
        <w:tc>
          <w:tcPr>
            <w:tcW w:w="270" w:type="dxa"/>
          </w:tcPr>
          <w:p w:rsidR="00875BC2" w:rsidRPr="00D0412E" w:rsidRDefault="00875BC2" w:rsidP="00875BC2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75BC2" w:rsidRPr="00D0412E" w:rsidRDefault="00875BC2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32,114</w:t>
            </w:r>
          </w:p>
        </w:tc>
      </w:tr>
    </w:tbl>
    <w:p w:rsidR="009F3D5B" w:rsidRDefault="009F3D5B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b/>
          <w:sz w:val="30"/>
          <w:szCs w:val="30"/>
        </w:rPr>
      </w:pPr>
    </w:p>
    <w:p w:rsidR="006F6DAD" w:rsidRPr="00D0412E" w:rsidRDefault="00E24641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bCs/>
          <w:sz w:val="30"/>
          <w:szCs w:val="30"/>
        </w:rPr>
      </w:pPr>
      <w:r w:rsidRPr="00D0412E">
        <w:rPr>
          <w:rFonts w:ascii="Angsana New" w:hAnsi="Angsana New"/>
          <w:b/>
          <w:sz w:val="30"/>
          <w:szCs w:val="30"/>
        </w:rPr>
        <w:t>9</w:t>
      </w:r>
      <w:r w:rsidR="006F6DAD" w:rsidRPr="00D0412E">
        <w:rPr>
          <w:rFonts w:ascii="Angsana New" w:hAnsi="Angsana New"/>
          <w:b/>
          <w:sz w:val="30"/>
          <w:szCs w:val="30"/>
        </w:rPr>
        <w:tab/>
      </w:r>
      <w:r w:rsidR="006F6DAD" w:rsidRPr="00D0412E">
        <w:rPr>
          <w:rFonts w:ascii="Angsana New" w:hAnsi="Angsana New"/>
          <w:bCs/>
          <w:sz w:val="30"/>
          <w:szCs w:val="30"/>
          <w:cs/>
        </w:rPr>
        <w:t>สินค้าคงเหลือ</w:t>
      </w:r>
      <w:r w:rsidR="006F6DAD" w:rsidRPr="00D0412E">
        <w:rPr>
          <w:rFonts w:ascii="Angsana New" w:hAnsi="Angsana New"/>
          <w:bCs/>
          <w:sz w:val="30"/>
          <w:szCs w:val="30"/>
        </w:rPr>
        <w:t xml:space="preserve"> </w:t>
      </w:r>
    </w:p>
    <w:p w:rsidR="006F6DAD" w:rsidRPr="001E343B" w:rsidRDefault="006F6DAD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82"/>
        <w:gridCol w:w="720"/>
        <w:gridCol w:w="1458"/>
        <w:gridCol w:w="1170"/>
        <w:gridCol w:w="270"/>
        <w:gridCol w:w="1170"/>
      </w:tblGrid>
      <w:tr w:rsidR="00846988" w:rsidRPr="00D0412E" w:rsidTr="00886936">
        <w:tc>
          <w:tcPr>
            <w:tcW w:w="4482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46988" w:rsidRPr="00D0412E" w:rsidTr="00886936">
        <w:tc>
          <w:tcPr>
            <w:tcW w:w="4482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846988" w:rsidRPr="00D0412E" w:rsidTr="00886936">
        <w:tc>
          <w:tcPr>
            <w:tcW w:w="4482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D0412E" w:rsidTr="00886936">
        <w:tc>
          <w:tcPr>
            <w:tcW w:w="448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11AC4" w:rsidRPr="00D0412E" w:rsidTr="00886936">
        <w:tc>
          <w:tcPr>
            <w:tcW w:w="4482" w:type="dxa"/>
          </w:tcPr>
          <w:p w:rsidR="00611AC4" w:rsidRPr="00D0412E" w:rsidRDefault="00611AC4" w:rsidP="00611AC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11AC4" w:rsidRPr="00D0412E" w:rsidRDefault="00611AC4" w:rsidP="00611AC4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11AC4" w:rsidRPr="00D0412E" w:rsidTr="00886936">
        <w:tc>
          <w:tcPr>
            <w:tcW w:w="4482" w:type="dxa"/>
          </w:tcPr>
          <w:p w:rsidR="00611AC4" w:rsidRPr="00D0412E" w:rsidRDefault="00611AC4" w:rsidP="007E2A9F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035C68" w:rsidP="0033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344,183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345</w:t>
            </w:r>
            <w:r w:rsidRPr="00D0412E">
              <w:rPr>
                <w:rFonts w:ascii="Angsana New" w:hAnsi="Angsana New"/>
                <w:sz w:val="30"/>
                <w:szCs w:val="30"/>
              </w:rPr>
              <w:t>,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936</w:t>
            </w:r>
          </w:p>
        </w:tc>
      </w:tr>
      <w:tr w:rsidR="00611AC4" w:rsidRPr="00D0412E" w:rsidTr="00886936">
        <w:trPr>
          <w:trHeight w:val="335"/>
        </w:trPr>
        <w:tc>
          <w:tcPr>
            <w:tcW w:w="4482" w:type="dxa"/>
          </w:tcPr>
          <w:p w:rsidR="00611AC4" w:rsidRPr="00D0412E" w:rsidRDefault="00611AC4" w:rsidP="00611AC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035C68" w:rsidP="0033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1,004</w:t>
            </w:r>
          </w:p>
        </w:tc>
      </w:tr>
      <w:tr w:rsidR="00611AC4" w:rsidRPr="00F31852" w:rsidTr="00886936">
        <w:trPr>
          <w:trHeight w:val="335"/>
        </w:trPr>
        <w:tc>
          <w:tcPr>
            <w:tcW w:w="4482" w:type="dxa"/>
          </w:tcPr>
          <w:p w:rsidR="00611AC4" w:rsidRPr="00F31852" w:rsidRDefault="00611AC4" w:rsidP="00611AC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8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611AC4" w:rsidRPr="00F31852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611AC4" w:rsidRPr="00F31852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11AC4" w:rsidRPr="00F31852" w:rsidRDefault="00035C68" w:rsidP="00336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852">
              <w:rPr>
                <w:rFonts w:ascii="Angsana New" w:hAnsi="Angsana New"/>
                <w:b/>
                <w:bCs/>
                <w:sz w:val="30"/>
                <w:szCs w:val="30"/>
              </w:rPr>
              <w:t>344,183</w:t>
            </w:r>
          </w:p>
        </w:tc>
        <w:tc>
          <w:tcPr>
            <w:tcW w:w="270" w:type="dxa"/>
          </w:tcPr>
          <w:p w:rsidR="00611AC4" w:rsidRPr="00F31852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11AC4" w:rsidRPr="00F31852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852">
              <w:rPr>
                <w:rFonts w:ascii="Angsana New" w:hAnsi="Angsana New"/>
                <w:b/>
                <w:bCs/>
                <w:sz w:val="30"/>
                <w:szCs w:val="30"/>
              </w:rPr>
              <w:t>346,940</w:t>
            </w:r>
          </w:p>
        </w:tc>
      </w:tr>
      <w:tr w:rsidR="00611AC4" w:rsidRPr="00D0412E" w:rsidTr="00886936">
        <w:trPr>
          <w:trHeight w:val="335"/>
        </w:trPr>
        <w:tc>
          <w:tcPr>
            <w:tcW w:w="4482" w:type="dxa"/>
          </w:tcPr>
          <w:p w:rsidR="00611AC4" w:rsidRPr="00D0412E" w:rsidRDefault="00611AC4" w:rsidP="00611AC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2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4C4935" w:rsidRDefault="00035C68" w:rsidP="00A3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30E86">
              <w:rPr>
                <w:rFonts w:ascii="Angsana New" w:hAnsi="Angsana New"/>
                <w:sz w:val="30"/>
                <w:szCs w:val="30"/>
              </w:rPr>
              <w:t>(</w:t>
            </w:r>
            <w:r w:rsidR="00A30E86" w:rsidRPr="00A30E86">
              <w:rPr>
                <w:rFonts w:ascii="Angsana New" w:hAnsi="Angsana New"/>
                <w:sz w:val="30"/>
                <w:szCs w:val="30"/>
              </w:rPr>
              <w:t>2,830</w:t>
            </w:r>
            <w:r w:rsidRPr="00A30E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(2,515)</w:t>
            </w:r>
          </w:p>
        </w:tc>
      </w:tr>
      <w:tr w:rsidR="00611AC4" w:rsidRPr="00D0412E" w:rsidTr="00886936">
        <w:tc>
          <w:tcPr>
            <w:tcW w:w="448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72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035C68" w:rsidP="00A30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341,</w:t>
            </w:r>
            <w:r w:rsidR="00A30E86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611AC4" w:rsidP="008C4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344,425</w:t>
            </w:r>
          </w:p>
        </w:tc>
      </w:tr>
    </w:tbl>
    <w:p w:rsidR="00EB067D" w:rsidRDefault="00EB067D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:rsidR="00EB067D" w:rsidRDefault="00EB0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:rsidR="004B5A1A" w:rsidRPr="00D0412E" w:rsidRDefault="00E24641" w:rsidP="00071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D0412E">
        <w:rPr>
          <w:rFonts w:ascii="Angsana New" w:hAnsi="Angsana New"/>
          <w:b/>
          <w:sz w:val="30"/>
          <w:szCs w:val="30"/>
        </w:rPr>
        <w:lastRenderedPageBreak/>
        <w:t>10</w:t>
      </w:r>
      <w:r w:rsidR="00071D28" w:rsidRPr="00D0412E">
        <w:rPr>
          <w:rFonts w:ascii="Angsana New" w:hAnsi="Angsana New"/>
          <w:b/>
          <w:sz w:val="30"/>
          <w:szCs w:val="30"/>
        </w:rPr>
        <w:tab/>
      </w:r>
      <w:r w:rsidR="004B5A1A" w:rsidRPr="00D0412E">
        <w:rPr>
          <w:rFonts w:ascii="Angsana New" w:hAnsi="Angsana New"/>
          <w:bCs/>
          <w:sz w:val="30"/>
          <w:szCs w:val="30"/>
          <w:cs/>
        </w:rPr>
        <w:t>สินทรัพย์หมุนเวียนอื่น</w:t>
      </w:r>
    </w:p>
    <w:p w:rsidR="004B5A1A" w:rsidRPr="00C079BD" w:rsidRDefault="004B5A1A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82"/>
        <w:gridCol w:w="1008"/>
        <w:gridCol w:w="1170"/>
        <w:gridCol w:w="1170"/>
        <w:gridCol w:w="270"/>
        <w:gridCol w:w="1170"/>
      </w:tblGrid>
      <w:tr w:rsidR="00B05348" w:rsidRPr="00D0412E" w:rsidTr="00DB24E0">
        <w:tc>
          <w:tcPr>
            <w:tcW w:w="4482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05348" w:rsidRPr="00D0412E" w:rsidTr="00DB24E0">
        <w:tc>
          <w:tcPr>
            <w:tcW w:w="4482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05348" w:rsidRPr="00D0412E" w:rsidRDefault="00B05348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B05348" w:rsidRPr="00D0412E" w:rsidTr="00DB24E0">
        <w:tc>
          <w:tcPr>
            <w:tcW w:w="4482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05348" w:rsidRPr="00D0412E" w:rsidRDefault="00B05348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B05348" w:rsidRPr="00D0412E" w:rsidRDefault="00B05348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D0412E" w:rsidTr="00DB24E0">
        <w:tc>
          <w:tcPr>
            <w:tcW w:w="448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11AC4" w:rsidRPr="00D0412E" w:rsidTr="00DB24E0">
        <w:tc>
          <w:tcPr>
            <w:tcW w:w="4482" w:type="dxa"/>
          </w:tcPr>
          <w:p w:rsidR="00611AC4" w:rsidRPr="00D0412E" w:rsidRDefault="00611AC4" w:rsidP="00611AC4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611AC4" w:rsidRPr="00D0412E" w:rsidRDefault="00611AC4" w:rsidP="00611AC4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32091" w:rsidRPr="00D0412E" w:rsidTr="00DB24E0">
        <w:tc>
          <w:tcPr>
            <w:tcW w:w="4482" w:type="dxa"/>
          </w:tcPr>
          <w:p w:rsidR="00832091" w:rsidRPr="00D0412E" w:rsidRDefault="00832091" w:rsidP="001C309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ภาษีหัก ณ ที่จ่าย</w:t>
            </w:r>
          </w:p>
        </w:tc>
        <w:tc>
          <w:tcPr>
            <w:tcW w:w="1008" w:type="dxa"/>
          </w:tcPr>
          <w:p w:rsidR="00832091" w:rsidRPr="00D0412E" w:rsidRDefault="00832091" w:rsidP="001C3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091" w:rsidRPr="00D0412E" w:rsidRDefault="00832091" w:rsidP="001C309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32091" w:rsidRPr="004E3443" w:rsidRDefault="00832091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4E3443">
              <w:rPr>
                <w:rFonts w:ascii="Angsana New" w:hAnsi="Angsana New"/>
                <w:sz w:val="30"/>
                <w:szCs w:val="30"/>
              </w:rPr>
              <w:t>2,140</w:t>
            </w:r>
          </w:p>
        </w:tc>
        <w:tc>
          <w:tcPr>
            <w:tcW w:w="270" w:type="dxa"/>
          </w:tcPr>
          <w:p w:rsidR="00832091" w:rsidRPr="00D0412E" w:rsidRDefault="00832091" w:rsidP="001C309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832091" w:rsidRPr="00D0412E" w:rsidRDefault="00832091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5,561</w:t>
            </w:r>
          </w:p>
        </w:tc>
      </w:tr>
      <w:tr w:rsidR="00611AC4" w:rsidRPr="00D0412E" w:rsidTr="00DB24E0">
        <w:tc>
          <w:tcPr>
            <w:tcW w:w="4482" w:type="dxa"/>
          </w:tcPr>
          <w:p w:rsidR="00611AC4" w:rsidRPr="00D0412E" w:rsidRDefault="00611AC4" w:rsidP="00611AC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00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4E3443" w:rsidRDefault="000D7B8E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4E3443">
              <w:rPr>
                <w:rFonts w:ascii="Angsana New" w:hAnsi="Angsana New"/>
                <w:sz w:val="30"/>
                <w:szCs w:val="30"/>
              </w:rPr>
              <w:t>7</w:t>
            </w:r>
            <w:r w:rsidR="00832091" w:rsidRPr="004E3443">
              <w:rPr>
                <w:rFonts w:ascii="Angsana New" w:hAnsi="Angsana New"/>
                <w:sz w:val="30"/>
                <w:szCs w:val="30"/>
              </w:rPr>
              <w:t>4</w:t>
            </w:r>
            <w:r w:rsidR="00EB067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:rsidR="00611AC4" w:rsidRPr="00D0412E" w:rsidRDefault="00611AC4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6,864</w:t>
            </w:r>
          </w:p>
        </w:tc>
      </w:tr>
      <w:tr w:rsidR="00611AC4" w:rsidRPr="00D0412E" w:rsidTr="00DB24E0">
        <w:trPr>
          <w:trHeight w:val="335"/>
        </w:trPr>
        <w:tc>
          <w:tcPr>
            <w:tcW w:w="4482" w:type="dxa"/>
          </w:tcPr>
          <w:p w:rsidR="00611AC4" w:rsidRPr="00D0412E" w:rsidRDefault="00611AC4" w:rsidP="00611AC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08" w:type="dxa"/>
          </w:tcPr>
          <w:p w:rsidR="00611AC4" w:rsidRPr="00AC6B78" w:rsidRDefault="00611AC4" w:rsidP="00AC6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4E3443" w:rsidRDefault="000D7B8E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4E3443">
              <w:rPr>
                <w:rFonts w:ascii="Angsana New" w:hAnsi="Angsana New"/>
                <w:sz w:val="30"/>
                <w:szCs w:val="30"/>
              </w:rPr>
              <w:t>5,50</w:t>
            </w:r>
            <w:r w:rsidR="00A7006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11AC4" w:rsidRPr="00D0412E" w:rsidRDefault="00611AC4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6,218</w:t>
            </w:r>
          </w:p>
        </w:tc>
      </w:tr>
      <w:tr w:rsidR="00611AC4" w:rsidRPr="00D0412E" w:rsidTr="00DB24E0">
        <w:tc>
          <w:tcPr>
            <w:tcW w:w="4482" w:type="dxa"/>
          </w:tcPr>
          <w:p w:rsidR="00611AC4" w:rsidRPr="00D0412E" w:rsidRDefault="00611AC4" w:rsidP="00611AC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pStyle w:val="acctfourfigures"/>
              <w:tabs>
                <w:tab w:val="clear" w:pos="765"/>
                <w:tab w:val="decimal" w:pos="855"/>
              </w:tabs>
              <w:spacing w:line="380" w:lineRule="exact"/>
              <w:ind w:left="-79" w:right="-2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4E3443" w:rsidRDefault="000D7B8E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3443">
              <w:rPr>
                <w:rFonts w:ascii="Angsana New" w:hAnsi="Angsana New"/>
                <w:b/>
                <w:bCs/>
                <w:sz w:val="30"/>
                <w:szCs w:val="30"/>
              </w:rPr>
              <w:t>8,39</w:t>
            </w:r>
            <w:r w:rsidR="00EB067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611AC4" w:rsidP="004E3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18,643</w:t>
            </w:r>
          </w:p>
        </w:tc>
      </w:tr>
    </w:tbl>
    <w:p w:rsidR="00A56AFB" w:rsidRPr="00C079BD" w:rsidRDefault="00A56AFB" w:rsidP="0043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</w:p>
    <w:p w:rsidR="00434597" w:rsidRPr="00D0412E" w:rsidRDefault="00434597" w:rsidP="0043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>11</w:t>
      </w:r>
      <w:r w:rsidRPr="00D0412E">
        <w:rPr>
          <w:rFonts w:ascii="Angsana New" w:hAnsi="Angsana New"/>
          <w:b/>
          <w:bCs/>
          <w:sz w:val="30"/>
          <w:szCs w:val="30"/>
          <w:cs/>
        </w:rPr>
        <w:tab/>
        <w:t>เงินลงทุนในบริษัทร่วม</w:t>
      </w:r>
    </w:p>
    <w:p w:rsidR="00434597" w:rsidRPr="006C3644" w:rsidRDefault="00434597" w:rsidP="0043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1170"/>
        <w:gridCol w:w="270"/>
        <w:gridCol w:w="1152"/>
        <w:gridCol w:w="270"/>
        <w:gridCol w:w="1188"/>
        <w:gridCol w:w="270"/>
        <w:gridCol w:w="1080"/>
      </w:tblGrid>
      <w:tr w:rsidR="00846988" w:rsidRPr="00D0412E" w:rsidTr="002212FC">
        <w:tc>
          <w:tcPr>
            <w:tcW w:w="297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46988" w:rsidRPr="00D0412E" w:rsidTr="002212FC">
        <w:tc>
          <w:tcPr>
            <w:tcW w:w="297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846988" w:rsidRPr="00D0412E" w:rsidRDefault="00846988" w:rsidP="00846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:rsidR="00846988" w:rsidRPr="00D0412E" w:rsidRDefault="00846988" w:rsidP="00846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1AC4" w:rsidRPr="00D0412E" w:rsidTr="002212FC">
        <w:tc>
          <w:tcPr>
            <w:tcW w:w="29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11AC4" w:rsidRPr="00D0412E" w:rsidTr="002212FC">
        <w:trPr>
          <w:trHeight w:val="317"/>
        </w:trPr>
        <w:tc>
          <w:tcPr>
            <w:tcW w:w="29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:rsidR="00611AC4" w:rsidRPr="00D0412E" w:rsidRDefault="00611AC4" w:rsidP="0061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1AC4" w:rsidRPr="00D0412E" w:rsidTr="002212FC">
        <w:tc>
          <w:tcPr>
            <w:tcW w:w="2970" w:type="dxa"/>
          </w:tcPr>
          <w:p w:rsidR="00611AC4" w:rsidRPr="00D0412E" w:rsidRDefault="00611AC4" w:rsidP="00611AC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D0412E">
              <w:rPr>
                <w:rFonts w:ascii="Angsana New" w:hAnsi="Angsana New" w:cs="Angsana New"/>
                <w:lang w:val="en-US"/>
              </w:rPr>
              <w:t>1</w:t>
            </w:r>
            <w:r w:rsidRPr="00D0412E">
              <w:rPr>
                <w:rFonts w:ascii="Angsana New" w:hAnsi="Angsana New" w:cs="Angsana New"/>
                <w:cs/>
                <w:lang w:val="en-US"/>
              </w:rPr>
              <w:t xml:space="preserve"> มกราคม</w:t>
            </w:r>
          </w:p>
        </w:tc>
        <w:tc>
          <w:tcPr>
            <w:tcW w:w="90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11AC4" w:rsidRPr="00D0412E" w:rsidRDefault="00F53AE8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45,943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124,398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11AC4" w:rsidRPr="00D0412E" w:rsidRDefault="00C3386E" w:rsidP="00A7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43,984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1AC4" w:rsidRPr="00D0412E" w:rsidRDefault="00611AC4" w:rsidP="00A7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129,381</w:t>
            </w:r>
          </w:p>
        </w:tc>
      </w:tr>
      <w:tr w:rsidR="000014F9" w:rsidRPr="00D0412E" w:rsidTr="00010BC1">
        <w:tc>
          <w:tcPr>
            <w:tcW w:w="29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6C66D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014F9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(3,074</w:t>
            </w:r>
            <w:r w:rsidRPr="006C66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66D4">
              <w:rPr>
                <w:rFonts w:ascii="Angsana New" w:hAnsi="Angsana New"/>
                <w:sz w:val="30"/>
                <w:szCs w:val="30"/>
              </w:rPr>
              <w:t>(30,001)</w:t>
            </w: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014F9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66D4">
              <w:rPr>
                <w:rFonts w:ascii="Angsana New" w:hAnsi="Angsana New"/>
                <w:sz w:val="30"/>
                <w:szCs w:val="30"/>
              </w:rPr>
              <w:t>(2,933)</w:t>
            </w: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66D4">
              <w:rPr>
                <w:rFonts w:ascii="Angsana New" w:hAnsi="Angsana New"/>
                <w:sz w:val="30"/>
                <w:szCs w:val="30"/>
              </w:rPr>
              <w:t>(35,111)</w:t>
            </w:r>
          </w:p>
        </w:tc>
      </w:tr>
      <w:tr w:rsidR="000014F9" w:rsidRPr="00D0412E" w:rsidTr="00010BC1">
        <w:tc>
          <w:tcPr>
            <w:tcW w:w="29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โอนจัดประเภทใหม่เป็นเงินลงทุน</w:t>
            </w:r>
          </w:p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ระยะยาวอื่น</w:t>
            </w:r>
          </w:p>
        </w:tc>
        <w:tc>
          <w:tcPr>
            <w:tcW w:w="90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014F9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(47,211)</w:t>
            </w: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014F9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0014F9" w:rsidRPr="00D0412E" w:rsidRDefault="000014F9" w:rsidP="0001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(50,286)</w:t>
            </w:r>
          </w:p>
        </w:tc>
      </w:tr>
      <w:tr w:rsidR="006C66D4" w:rsidRPr="00D0412E" w:rsidTr="002212FC">
        <w:tc>
          <w:tcPr>
            <w:tcW w:w="2970" w:type="dxa"/>
          </w:tcPr>
          <w:p w:rsidR="006C66D4" w:rsidRPr="00D0412E" w:rsidRDefault="006C66D4" w:rsidP="00611AC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C66D4">
              <w:rPr>
                <w:rFonts w:ascii="Angsana New" w:hAnsi="Angsana New" w:cs="Angsana New"/>
                <w:cs/>
                <w:lang w:val="en-US"/>
              </w:rPr>
              <w:t>ส่วนแบ่งกำไร (ขาดทุน) จาก</w:t>
            </w:r>
          </w:p>
        </w:tc>
        <w:tc>
          <w:tcPr>
            <w:tcW w:w="90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C66D4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C66D4" w:rsidRDefault="006C66D4" w:rsidP="00A7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6D4" w:rsidRPr="00D0412E" w:rsidRDefault="006C66D4" w:rsidP="00A7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6D4" w:rsidRPr="00D0412E" w:rsidTr="002212FC">
        <w:tc>
          <w:tcPr>
            <w:tcW w:w="2970" w:type="dxa"/>
          </w:tcPr>
          <w:p w:rsidR="006C66D4" w:rsidRPr="00D0412E" w:rsidRDefault="006C66D4" w:rsidP="002B0C7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C66D4">
              <w:rPr>
                <w:rFonts w:ascii="Angsana New" w:hAnsi="Angsana New" w:cs="Angsana New"/>
                <w:cs/>
                <w:lang w:val="en-US"/>
              </w:rPr>
              <w:t xml:space="preserve">   เงินลงทุน</w:t>
            </w:r>
            <w:r w:rsidR="002B0C75">
              <w:rPr>
                <w:rFonts w:ascii="Angsana New" w:hAnsi="Angsana New" w:cs="Angsana New" w:hint="cs"/>
                <w:cs/>
                <w:lang w:val="en-US"/>
              </w:rPr>
              <w:t>ในบริษัทร่วม</w:t>
            </w:r>
          </w:p>
        </w:tc>
        <w:tc>
          <w:tcPr>
            <w:tcW w:w="90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C66D4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66D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66D4">
              <w:rPr>
                <w:rFonts w:ascii="Angsana New" w:hAnsi="Angsana New"/>
                <w:sz w:val="30"/>
                <w:szCs w:val="30"/>
              </w:rPr>
              <w:t>(1,243)</w:t>
            </w: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6C66D4" w:rsidRDefault="006C66D4" w:rsidP="006C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6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C66D4" w:rsidRPr="00D0412E" w:rsidRDefault="006C66D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6D4" w:rsidRPr="00D0412E" w:rsidRDefault="006C66D4" w:rsidP="006C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C66D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1AC4" w:rsidRPr="00D0412E" w:rsidTr="002212FC">
        <w:tc>
          <w:tcPr>
            <w:tcW w:w="29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1AC4" w:rsidRPr="00D0412E" w:rsidRDefault="001D3F47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42,90</w:t>
            </w:r>
            <w:r w:rsidR="00AE70B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45,943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11AC4" w:rsidRPr="00D0412E" w:rsidRDefault="00F53AE8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41,051</w:t>
            </w:r>
          </w:p>
        </w:tc>
        <w:tc>
          <w:tcPr>
            <w:tcW w:w="270" w:type="dxa"/>
          </w:tcPr>
          <w:p w:rsidR="00611AC4" w:rsidRPr="00D0412E" w:rsidRDefault="00611AC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11AC4" w:rsidRPr="00D0412E" w:rsidRDefault="00611AC4" w:rsidP="00A70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43,984</w:t>
            </w:r>
          </w:p>
        </w:tc>
      </w:tr>
    </w:tbl>
    <w:p w:rsidR="00C079BD" w:rsidRDefault="00C079BD" w:rsidP="00A5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79BD" w:rsidRDefault="00C07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94ABF" w:rsidRPr="00E94ABF" w:rsidRDefault="00E94ABF" w:rsidP="00A5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25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4ABF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การจำหน่าย</w:t>
      </w:r>
    </w:p>
    <w:p w:rsidR="00E94ABF" w:rsidRDefault="00E94ABF" w:rsidP="00F57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0628CC" w:rsidRPr="00C079BD" w:rsidRDefault="000628CC" w:rsidP="008A49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68657F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A70065" w:rsidRPr="0068657F">
        <w:rPr>
          <w:rFonts w:ascii="Angsana New" w:hAnsi="Angsana New"/>
          <w:spacing w:val="-2"/>
          <w:sz w:val="30"/>
          <w:szCs w:val="30"/>
        </w:rPr>
        <w:t>30</w:t>
      </w:r>
      <w:r w:rsidRPr="0068657F">
        <w:rPr>
          <w:rFonts w:ascii="Angsana New" w:hAnsi="Angsana New"/>
          <w:spacing w:val="-2"/>
          <w:sz w:val="30"/>
          <w:szCs w:val="30"/>
        </w:rPr>
        <w:t xml:space="preserve"> </w:t>
      </w:r>
      <w:r w:rsidR="00A70065" w:rsidRPr="0068657F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68657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8657F">
        <w:rPr>
          <w:rFonts w:ascii="Angsana New" w:hAnsi="Angsana New"/>
          <w:spacing w:val="-2"/>
          <w:sz w:val="30"/>
          <w:szCs w:val="30"/>
        </w:rPr>
        <w:t>25</w:t>
      </w:r>
      <w:r w:rsidR="00A70065" w:rsidRPr="0068657F">
        <w:rPr>
          <w:rFonts w:ascii="Angsana New" w:hAnsi="Angsana New" w:hint="cs"/>
          <w:spacing w:val="-2"/>
          <w:sz w:val="30"/>
          <w:szCs w:val="30"/>
          <w:cs/>
        </w:rPr>
        <w:t>60</w:t>
      </w:r>
      <w:r w:rsidRPr="0068657F">
        <w:rPr>
          <w:rFonts w:ascii="Angsana New" w:hAnsi="Angsana New"/>
          <w:spacing w:val="-2"/>
          <w:sz w:val="30"/>
          <w:szCs w:val="30"/>
        </w:rPr>
        <w:t xml:space="preserve"> </w:t>
      </w:r>
      <w:r w:rsidR="005F4304" w:rsidRPr="0068657F">
        <w:rPr>
          <w:rFonts w:ascii="Angsana New" w:hAnsi="Angsana New"/>
          <w:spacing w:val="-2"/>
          <w:sz w:val="30"/>
          <w:szCs w:val="30"/>
          <w:cs/>
        </w:rPr>
        <w:t>บริษัทได้</w:t>
      </w:r>
      <w:r w:rsidR="0068657F" w:rsidRPr="0068657F">
        <w:rPr>
          <w:rFonts w:ascii="Angsana New" w:hAnsi="Angsana New" w:hint="cs"/>
          <w:spacing w:val="-2"/>
          <w:sz w:val="30"/>
          <w:szCs w:val="30"/>
          <w:cs/>
        </w:rPr>
        <w:t>ขาย</w:t>
      </w:r>
      <w:r w:rsidRPr="0068657F">
        <w:rPr>
          <w:rFonts w:ascii="Angsana New" w:hAnsi="Angsana New"/>
          <w:spacing w:val="-2"/>
          <w:sz w:val="30"/>
          <w:szCs w:val="30"/>
          <w:cs/>
        </w:rPr>
        <w:t>หุ้น</w:t>
      </w:r>
      <w:r w:rsidR="00980A1B" w:rsidRPr="0068657F">
        <w:rPr>
          <w:rFonts w:ascii="Angsana New" w:hAnsi="Angsana New"/>
          <w:spacing w:val="-2"/>
          <w:sz w:val="30"/>
          <w:szCs w:val="30"/>
          <w:cs/>
        </w:rPr>
        <w:t>ในบริษัท</w:t>
      </w:r>
      <w:r w:rsidR="00E94ABF" w:rsidRPr="006865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70065" w:rsidRPr="0068657F">
        <w:rPr>
          <w:rFonts w:ascii="Angsana New" w:hAnsi="Angsana New" w:hint="cs"/>
          <w:spacing w:val="-2"/>
          <w:sz w:val="30"/>
          <w:szCs w:val="30"/>
          <w:cs/>
        </w:rPr>
        <w:t>โชคสามัคคี</w:t>
      </w:r>
      <w:r w:rsidR="00980A1B" w:rsidRPr="0068657F">
        <w:rPr>
          <w:rFonts w:ascii="Angsana New" w:hAnsi="Angsana New"/>
          <w:spacing w:val="-2"/>
          <w:sz w:val="30"/>
          <w:szCs w:val="30"/>
          <w:cs/>
        </w:rPr>
        <w:t xml:space="preserve"> จำกัด ซึ่งเป็นบริษัทร่วมของบริษัท</w:t>
      </w:r>
      <w:r w:rsidR="009E3D8F" w:rsidRPr="0068657F">
        <w:rPr>
          <w:rFonts w:ascii="Angsana New" w:hAnsi="Angsana New"/>
          <w:spacing w:val="-2"/>
          <w:sz w:val="30"/>
          <w:szCs w:val="30"/>
          <w:cs/>
        </w:rPr>
        <w:t>ให้แก่บุคคล</w:t>
      </w:r>
      <w:r w:rsidR="0068657F" w:rsidRPr="0068657F">
        <w:rPr>
          <w:rFonts w:ascii="Angsana New" w:hAnsi="Angsana New" w:hint="cs"/>
          <w:spacing w:val="-2"/>
          <w:sz w:val="30"/>
          <w:szCs w:val="30"/>
          <w:cs/>
        </w:rPr>
        <w:t>อื่น</w:t>
      </w:r>
      <w:r w:rsidR="00980A1B" w:rsidRPr="00C079BD">
        <w:rPr>
          <w:rFonts w:ascii="Angsana New" w:hAnsi="Angsana New"/>
          <w:sz w:val="30"/>
          <w:szCs w:val="30"/>
          <w:cs/>
        </w:rPr>
        <w:t>ออกไปร้อยละ</w:t>
      </w:r>
      <w:r w:rsidRPr="00C079BD">
        <w:rPr>
          <w:rFonts w:ascii="Angsana New" w:hAnsi="Angsana New"/>
          <w:sz w:val="30"/>
          <w:szCs w:val="30"/>
          <w:cs/>
        </w:rPr>
        <w:t xml:space="preserve"> </w:t>
      </w:r>
      <w:r w:rsidR="00A70065" w:rsidRPr="00C079BD">
        <w:rPr>
          <w:rFonts w:ascii="Angsana New" w:hAnsi="Angsana New" w:hint="cs"/>
          <w:sz w:val="30"/>
          <w:szCs w:val="30"/>
          <w:cs/>
        </w:rPr>
        <w:t>2.42</w:t>
      </w:r>
      <w:r w:rsidRPr="00C079BD">
        <w:rPr>
          <w:rFonts w:ascii="Angsana New" w:hAnsi="Angsana New"/>
          <w:sz w:val="30"/>
          <w:szCs w:val="30"/>
        </w:rPr>
        <w:t xml:space="preserve"> </w:t>
      </w:r>
      <w:r w:rsidR="005B644B" w:rsidRPr="00C079BD">
        <w:rPr>
          <w:rFonts w:ascii="Angsana New" w:hAnsi="Angsana New"/>
          <w:sz w:val="30"/>
          <w:szCs w:val="30"/>
          <w:cs/>
        </w:rPr>
        <w:t xml:space="preserve">จากส่วนได้เสียทั้งหมดร้อยละ </w:t>
      </w:r>
      <w:r w:rsidR="00A70065" w:rsidRPr="00C079BD">
        <w:rPr>
          <w:rFonts w:ascii="Angsana New" w:hAnsi="Angsana New"/>
          <w:sz w:val="30"/>
          <w:szCs w:val="30"/>
        </w:rPr>
        <w:t>3</w:t>
      </w:r>
      <w:r w:rsidR="00A70065" w:rsidRPr="00C079BD">
        <w:rPr>
          <w:rFonts w:ascii="Angsana New" w:hAnsi="Angsana New" w:hint="cs"/>
          <w:sz w:val="30"/>
          <w:szCs w:val="30"/>
          <w:cs/>
        </w:rPr>
        <w:t>6.21</w:t>
      </w:r>
      <w:r w:rsidR="005B644B" w:rsidRPr="00C079BD">
        <w:rPr>
          <w:rFonts w:ascii="Angsana New" w:hAnsi="Angsana New"/>
          <w:sz w:val="30"/>
          <w:szCs w:val="30"/>
        </w:rPr>
        <w:t xml:space="preserve"> </w:t>
      </w:r>
      <w:r w:rsidR="005B644B" w:rsidRPr="00C079BD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="00E94ABF" w:rsidRPr="00C079BD">
        <w:rPr>
          <w:rFonts w:ascii="Angsana New" w:hAnsi="Angsana New" w:hint="cs"/>
          <w:sz w:val="30"/>
          <w:szCs w:val="30"/>
          <w:cs/>
        </w:rPr>
        <w:t xml:space="preserve"> ซึ่งมีมูลค่า</w:t>
      </w:r>
      <w:r w:rsidR="005F4304" w:rsidRPr="00C079BD">
        <w:rPr>
          <w:rFonts w:ascii="Angsana New" w:hAnsi="Angsana New" w:hint="cs"/>
          <w:sz w:val="30"/>
          <w:szCs w:val="30"/>
          <w:cs/>
        </w:rPr>
        <w:t xml:space="preserve">ตามวิธีส่วนได้เสียจำนวน </w:t>
      </w:r>
      <w:r w:rsidR="005F4304" w:rsidRPr="00C079BD">
        <w:rPr>
          <w:rFonts w:ascii="Angsana New" w:hAnsi="Angsana New"/>
          <w:sz w:val="30"/>
          <w:szCs w:val="30"/>
        </w:rPr>
        <w:t xml:space="preserve">3.1 </w:t>
      </w:r>
      <w:r w:rsidRPr="00C079BD">
        <w:rPr>
          <w:rFonts w:ascii="Angsana New" w:hAnsi="Angsana New"/>
          <w:sz w:val="30"/>
          <w:szCs w:val="30"/>
          <w:cs/>
        </w:rPr>
        <w:t>ล้านบาท</w:t>
      </w:r>
      <w:r w:rsidR="00B902E9" w:rsidRPr="00C079BD">
        <w:rPr>
          <w:rFonts w:ascii="Angsana New" w:hAnsi="Angsana New"/>
          <w:sz w:val="30"/>
          <w:szCs w:val="30"/>
        </w:rPr>
        <w:t xml:space="preserve"> </w:t>
      </w:r>
      <w:r w:rsidR="0016196B" w:rsidRPr="00C079BD">
        <w:rPr>
          <w:rFonts w:ascii="Angsana New" w:hAnsi="Angsana New"/>
          <w:sz w:val="30"/>
          <w:szCs w:val="30"/>
          <w:cs/>
        </w:rPr>
        <w:t>สำหรับงบการเงินที่แสดงเงินลงทุนตามวิธีส่วนได้เสีย และ</w:t>
      </w:r>
      <w:r w:rsidR="005F4304" w:rsidRPr="00C079BD">
        <w:rPr>
          <w:rFonts w:ascii="Angsana New" w:hAnsi="Angsana New" w:hint="cs"/>
          <w:sz w:val="30"/>
          <w:szCs w:val="30"/>
          <w:cs/>
        </w:rPr>
        <w:t>มีราคาทุน</w:t>
      </w:r>
      <w:r w:rsidR="0016196B" w:rsidRPr="00C079BD">
        <w:rPr>
          <w:rFonts w:ascii="Angsana New" w:hAnsi="Angsana New"/>
          <w:sz w:val="30"/>
          <w:szCs w:val="30"/>
          <w:cs/>
        </w:rPr>
        <w:t xml:space="preserve"> </w:t>
      </w:r>
      <w:r w:rsidR="005F4304" w:rsidRPr="00C079BD">
        <w:rPr>
          <w:rFonts w:ascii="Angsana New" w:hAnsi="Angsana New"/>
          <w:sz w:val="30"/>
          <w:szCs w:val="30"/>
        </w:rPr>
        <w:t>2.9</w:t>
      </w:r>
      <w:r w:rsidR="0016196B" w:rsidRPr="00C079BD">
        <w:rPr>
          <w:rFonts w:ascii="Angsana New" w:hAnsi="Angsana New"/>
          <w:sz w:val="30"/>
          <w:szCs w:val="30"/>
        </w:rPr>
        <w:t xml:space="preserve"> </w:t>
      </w:r>
      <w:r w:rsidR="0016196B" w:rsidRPr="00C079BD">
        <w:rPr>
          <w:rFonts w:ascii="Angsana New" w:hAnsi="Angsana New"/>
          <w:sz w:val="30"/>
          <w:szCs w:val="30"/>
          <w:cs/>
        </w:rPr>
        <w:t>ล้านบาท</w:t>
      </w:r>
      <w:r w:rsidR="00B902E9" w:rsidRPr="00C079BD">
        <w:rPr>
          <w:rFonts w:ascii="Angsana New" w:hAnsi="Angsana New"/>
          <w:sz w:val="30"/>
          <w:szCs w:val="30"/>
        </w:rPr>
        <w:t xml:space="preserve"> </w:t>
      </w:r>
      <w:r w:rsidR="0016196B" w:rsidRPr="00C079BD">
        <w:rPr>
          <w:rFonts w:ascii="Angsana New" w:hAnsi="Angsana New"/>
          <w:sz w:val="30"/>
          <w:szCs w:val="30"/>
          <w:cs/>
        </w:rPr>
        <w:t>สำหรับงบการเงินเฉพาะกิจการ</w:t>
      </w:r>
      <w:r w:rsidR="0068657F">
        <w:rPr>
          <w:rFonts w:ascii="Angsana New" w:hAnsi="Angsana New" w:hint="cs"/>
          <w:sz w:val="30"/>
          <w:szCs w:val="30"/>
          <w:cs/>
        </w:rPr>
        <w:t xml:space="preserve"> </w:t>
      </w:r>
      <w:r w:rsidR="005F4304" w:rsidRPr="00C079BD">
        <w:rPr>
          <w:rFonts w:ascii="Angsana New" w:hAnsi="Angsana New" w:hint="cs"/>
          <w:sz w:val="30"/>
          <w:szCs w:val="30"/>
          <w:cs/>
        </w:rPr>
        <w:t xml:space="preserve">ไปในราคา </w:t>
      </w:r>
      <w:r w:rsidR="005F4304" w:rsidRPr="00C079BD">
        <w:rPr>
          <w:rFonts w:ascii="Angsana New" w:hAnsi="Angsana New"/>
          <w:sz w:val="30"/>
          <w:szCs w:val="30"/>
        </w:rPr>
        <w:t xml:space="preserve">7 </w:t>
      </w:r>
      <w:r w:rsidR="005F4304" w:rsidRPr="00C079BD">
        <w:rPr>
          <w:rFonts w:ascii="Angsana New" w:hAnsi="Angsana New" w:hint="cs"/>
          <w:sz w:val="30"/>
          <w:szCs w:val="30"/>
          <w:cs/>
        </w:rPr>
        <w:t>ล้านบาท ซึ่ง</w:t>
      </w:r>
      <w:r w:rsidRPr="00C079BD">
        <w:rPr>
          <w:rFonts w:ascii="Angsana New" w:hAnsi="Angsana New"/>
          <w:sz w:val="30"/>
          <w:szCs w:val="30"/>
          <w:cs/>
        </w:rPr>
        <w:t>บริษัทรับรู้กำไรจากการขาย</w:t>
      </w:r>
      <w:r w:rsidR="00343B34" w:rsidRPr="00C079BD">
        <w:rPr>
          <w:rFonts w:ascii="Angsana New" w:hAnsi="Angsana New"/>
          <w:sz w:val="30"/>
          <w:szCs w:val="30"/>
          <w:cs/>
        </w:rPr>
        <w:t>ในรายได้อื่น</w:t>
      </w:r>
      <w:r w:rsidRPr="00C079BD">
        <w:rPr>
          <w:rFonts w:ascii="Angsana New" w:hAnsi="Angsana New"/>
          <w:sz w:val="30"/>
          <w:szCs w:val="30"/>
          <w:cs/>
        </w:rPr>
        <w:t xml:space="preserve">จำนวน </w:t>
      </w:r>
      <w:r w:rsidR="005F4304" w:rsidRPr="00C079BD">
        <w:rPr>
          <w:rFonts w:ascii="Angsana New" w:hAnsi="Angsana New" w:hint="cs"/>
          <w:sz w:val="30"/>
          <w:szCs w:val="30"/>
          <w:cs/>
        </w:rPr>
        <w:t>3.9</w:t>
      </w:r>
      <w:r w:rsidRPr="00C079BD">
        <w:rPr>
          <w:rFonts w:ascii="Angsana New" w:hAnsi="Angsana New"/>
          <w:sz w:val="30"/>
          <w:szCs w:val="30"/>
        </w:rPr>
        <w:t xml:space="preserve"> </w:t>
      </w:r>
      <w:r w:rsidRPr="00C079BD">
        <w:rPr>
          <w:rFonts w:ascii="Angsana New" w:hAnsi="Angsana New"/>
          <w:sz w:val="30"/>
          <w:szCs w:val="30"/>
          <w:cs/>
        </w:rPr>
        <w:t>ล้านบาท</w:t>
      </w:r>
      <w:r w:rsidR="005F4304" w:rsidRPr="00C079BD">
        <w:rPr>
          <w:rFonts w:ascii="Angsana New" w:hAnsi="Angsana New" w:hint="cs"/>
          <w:sz w:val="30"/>
          <w:szCs w:val="30"/>
          <w:cs/>
        </w:rPr>
        <w:t>และ 4.1</w:t>
      </w:r>
      <w:r w:rsidRPr="00C079BD">
        <w:rPr>
          <w:rFonts w:ascii="Angsana New" w:hAnsi="Angsana New"/>
          <w:sz w:val="30"/>
          <w:szCs w:val="30"/>
          <w:cs/>
        </w:rPr>
        <w:t xml:space="preserve"> </w:t>
      </w:r>
      <w:r w:rsidR="005F4304" w:rsidRPr="00C079BD">
        <w:rPr>
          <w:rFonts w:ascii="Angsana New" w:hAnsi="Angsana New" w:hint="cs"/>
          <w:sz w:val="30"/>
          <w:szCs w:val="30"/>
          <w:cs/>
        </w:rPr>
        <w:t>ล้านบาท</w:t>
      </w:r>
      <w:r w:rsidRPr="00C079BD">
        <w:rPr>
          <w:rFonts w:ascii="Angsana New" w:hAnsi="Angsana New"/>
          <w:sz w:val="30"/>
          <w:szCs w:val="30"/>
          <w:cs/>
        </w:rPr>
        <w:t>ในงบกำไรขาดทุนเบ็ดเสร็จที่แสดงเงินลงทุนตามวิธี</w:t>
      </w:r>
      <w:r w:rsidR="005F4304" w:rsidRPr="00C079BD">
        <w:rPr>
          <w:rFonts w:ascii="Angsana New" w:hAnsi="Angsana New" w:hint="cs"/>
          <w:sz w:val="30"/>
          <w:szCs w:val="30"/>
          <w:cs/>
        </w:rPr>
        <w:t>ส่</w:t>
      </w:r>
      <w:r w:rsidRPr="00C079BD">
        <w:rPr>
          <w:rFonts w:ascii="Angsana New" w:hAnsi="Angsana New"/>
          <w:sz w:val="30"/>
          <w:szCs w:val="30"/>
          <w:cs/>
        </w:rPr>
        <w:t>วนได้เสีย</w:t>
      </w:r>
      <w:r w:rsidR="00E94ABF" w:rsidRPr="00C079BD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079BD" w:rsidRPr="00C079BD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C079BD" w:rsidRPr="00C079BD">
        <w:rPr>
          <w:rFonts w:ascii="Angsana New" w:hAnsi="Angsana New"/>
          <w:sz w:val="30"/>
          <w:szCs w:val="30"/>
        </w:rPr>
        <w:t xml:space="preserve">31 </w:t>
      </w:r>
      <w:r w:rsidR="00C079BD" w:rsidRPr="00C079B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079BD" w:rsidRPr="00C079BD">
        <w:rPr>
          <w:rFonts w:ascii="Angsana New" w:hAnsi="Angsana New"/>
          <w:sz w:val="30"/>
          <w:szCs w:val="30"/>
        </w:rPr>
        <w:t xml:space="preserve">2560 </w:t>
      </w:r>
      <w:r w:rsidR="00C079BD" w:rsidRPr="00C079BD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C079BD" w:rsidRDefault="00C079BD" w:rsidP="00F57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079BD" w:rsidRPr="00BA1DE5" w:rsidRDefault="00C079BD" w:rsidP="00C07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21046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10468">
        <w:rPr>
          <w:rFonts w:ascii="Angsana New" w:hAnsi="Angsana New"/>
          <w:sz w:val="30"/>
          <w:szCs w:val="30"/>
        </w:rPr>
        <w:t xml:space="preserve">1 </w:t>
      </w:r>
      <w:r w:rsidRPr="0021046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10468">
        <w:rPr>
          <w:rFonts w:ascii="Angsana New" w:hAnsi="Angsana New"/>
          <w:sz w:val="30"/>
          <w:szCs w:val="30"/>
        </w:rPr>
        <w:t xml:space="preserve">2559 </w:t>
      </w:r>
      <w:r w:rsidRPr="00210468">
        <w:rPr>
          <w:rFonts w:ascii="Angsana New" w:hAnsi="Angsana New" w:hint="cs"/>
          <w:sz w:val="30"/>
          <w:szCs w:val="30"/>
          <w:cs/>
        </w:rPr>
        <w:t>บริษัทได้ขาย</w:t>
      </w:r>
      <w:r w:rsidR="00360FD4">
        <w:rPr>
          <w:rFonts w:ascii="Angsana New" w:hAnsi="Angsana New" w:hint="cs"/>
          <w:sz w:val="30"/>
          <w:szCs w:val="30"/>
          <w:cs/>
        </w:rPr>
        <w:t>หุ้น</w:t>
      </w:r>
      <w:r w:rsidRPr="00210468">
        <w:rPr>
          <w:rFonts w:ascii="Angsana New" w:hAnsi="Angsana New" w:hint="cs"/>
          <w:sz w:val="30"/>
          <w:szCs w:val="30"/>
          <w:cs/>
        </w:rPr>
        <w:t xml:space="preserve">ในบริษัท </w:t>
      </w:r>
      <w:proofErr w:type="spellStart"/>
      <w:r w:rsidRPr="00210468">
        <w:rPr>
          <w:rFonts w:ascii="Angsana New" w:hAnsi="Angsana New" w:hint="cs"/>
          <w:sz w:val="30"/>
          <w:szCs w:val="30"/>
          <w:cs/>
        </w:rPr>
        <w:t>ปณิวรา</w:t>
      </w:r>
      <w:proofErr w:type="spellEnd"/>
      <w:r w:rsidRPr="00210468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360FD4">
        <w:rPr>
          <w:rFonts w:ascii="Angsana New" w:hAnsi="Angsana New" w:hint="cs"/>
          <w:sz w:val="30"/>
          <w:szCs w:val="30"/>
          <w:cs/>
        </w:rPr>
        <w:t xml:space="preserve"> </w:t>
      </w:r>
      <w:r w:rsidRPr="00210468">
        <w:rPr>
          <w:rFonts w:ascii="Angsana New" w:hAnsi="Angsana New" w:hint="cs"/>
          <w:sz w:val="30"/>
          <w:szCs w:val="30"/>
          <w:cs/>
        </w:rPr>
        <w:t>ซึ่งเป็นบริษัทร่วม</w:t>
      </w:r>
      <w:r w:rsidR="00360FD4">
        <w:rPr>
          <w:rFonts w:ascii="Angsana New" w:hAnsi="Angsana New" w:hint="cs"/>
          <w:sz w:val="30"/>
          <w:szCs w:val="30"/>
          <w:cs/>
        </w:rPr>
        <w:t>ของบริษัท</w:t>
      </w:r>
      <w:r w:rsidRPr="00210468">
        <w:rPr>
          <w:rFonts w:ascii="Angsana New" w:hAnsi="Angsana New" w:hint="cs"/>
          <w:sz w:val="30"/>
          <w:szCs w:val="30"/>
          <w:cs/>
        </w:rPr>
        <w:t xml:space="preserve">ให้แก่บุคคลอื่น ออกไปร้อยละ </w:t>
      </w:r>
      <w:r w:rsidRPr="00210468">
        <w:rPr>
          <w:rFonts w:ascii="Angsana New" w:hAnsi="Angsana New"/>
          <w:sz w:val="30"/>
          <w:szCs w:val="30"/>
        </w:rPr>
        <w:t>6.16</w:t>
      </w:r>
      <w:r w:rsidR="00E15D2C">
        <w:rPr>
          <w:rFonts w:ascii="Angsana New" w:hAnsi="Angsana New" w:hint="cs"/>
          <w:sz w:val="30"/>
          <w:szCs w:val="30"/>
          <w:cs/>
        </w:rPr>
        <w:t xml:space="preserve"> </w:t>
      </w:r>
      <w:r w:rsidR="00360FD4">
        <w:rPr>
          <w:rFonts w:ascii="Angsana New" w:hAnsi="Angsana New" w:hint="cs"/>
          <w:sz w:val="30"/>
          <w:szCs w:val="30"/>
          <w:cs/>
        </w:rPr>
        <w:t>จากส่วนได้เสีย</w:t>
      </w:r>
      <w:r w:rsidR="00217F7E">
        <w:rPr>
          <w:rFonts w:ascii="Angsana New" w:hAnsi="Angsana New" w:hint="cs"/>
          <w:sz w:val="30"/>
          <w:szCs w:val="30"/>
          <w:cs/>
        </w:rPr>
        <w:t>ทั้งหมด</w:t>
      </w:r>
      <w:r w:rsidRPr="00210468">
        <w:rPr>
          <w:rFonts w:ascii="Angsana New" w:hAnsi="Angsana New"/>
          <w:sz w:val="30"/>
          <w:szCs w:val="30"/>
          <w:cs/>
        </w:rPr>
        <w:t xml:space="preserve">ร้อยละ </w:t>
      </w:r>
      <w:r w:rsidRPr="00210468">
        <w:rPr>
          <w:rFonts w:ascii="Angsana New" w:hAnsi="Angsana New"/>
          <w:sz w:val="30"/>
          <w:szCs w:val="30"/>
        </w:rPr>
        <w:t>31.69</w:t>
      </w:r>
      <w:r w:rsidR="00360FD4">
        <w:rPr>
          <w:rFonts w:ascii="Angsana New" w:hAnsi="Angsana New"/>
          <w:sz w:val="30"/>
          <w:szCs w:val="30"/>
          <w:cs/>
        </w:rPr>
        <w:t xml:space="preserve"> </w:t>
      </w:r>
      <w:r w:rsidR="00360FD4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="0068657F">
        <w:rPr>
          <w:rFonts w:ascii="Angsana New" w:hAnsi="Angsana New" w:hint="cs"/>
          <w:sz w:val="30"/>
          <w:szCs w:val="30"/>
          <w:cs/>
        </w:rPr>
        <w:t xml:space="preserve"> </w:t>
      </w:r>
      <w:r w:rsidR="002D0C6E">
        <w:rPr>
          <w:rFonts w:ascii="Angsana New" w:hAnsi="Angsana New" w:hint="cs"/>
          <w:sz w:val="30"/>
          <w:szCs w:val="30"/>
          <w:cs/>
        </w:rPr>
        <w:t>ซึ่งมีมูลค่าตามวิธีส่วนได้เสีย</w:t>
      </w:r>
      <w:r w:rsidR="00271F74">
        <w:rPr>
          <w:rFonts w:ascii="Angsana New" w:hAnsi="Angsana New" w:hint="cs"/>
          <w:sz w:val="30"/>
          <w:szCs w:val="30"/>
          <w:cs/>
        </w:rPr>
        <w:t>จำนวน</w:t>
      </w:r>
      <w:r w:rsidR="00271F74">
        <w:rPr>
          <w:rFonts w:ascii="Angsana New" w:hAnsi="Angsana New"/>
          <w:sz w:val="30"/>
          <w:szCs w:val="30"/>
        </w:rPr>
        <w:t xml:space="preserve"> 14.3 </w:t>
      </w:r>
      <w:r w:rsidR="00271F74">
        <w:rPr>
          <w:rFonts w:ascii="Angsana New" w:hAnsi="Angsana New" w:hint="cs"/>
          <w:sz w:val="30"/>
          <w:szCs w:val="30"/>
          <w:cs/>
        </w:rPr>
        <w:t>ล้านบาท สำหรับงบการเงินที่แสดงเงินลงทุนตามวิธีส่วนได้เสีย</w:t>
      </w:r>
      <w:r w:rsidR="00BA1DE5">
        <w:rPr>
          <w:rFonts w:ascii="Angsana New" w:hAnsi="Angsana New" w:hint="cs"/>
          <w:sz w:val="30"/>
          <w:szCs w:val="30"/>
          <w:cs/>
        </w:rPr>
        <w:t xml:space="preserve"> และ</w:t>
      </w:r>
      <w:r w:rsidR="002D0C6E">
        <w:rPr>
          <w:rFonts w:ascii="Angsana New" w:hAnsi="Angsana New" w:hint="cs"/>
          <w:sz w:val="30"/>
          <w:szCs w:val="30"/>
          <w:cs/>
        </w:rPr>
        <w:t>มีราคาทุน</w:t>
      </w:r>
      <w:r w:rsidR="00BA1DE5">
        <w:rPr>
          <w:rFonts w:ascii="Angsana New" w:hAnsi="Angsana New"/>
          <w:sz w:val="30"/>
          <w:szCs w:val="30"/>
        </w:rPr>
        <w:t xml:space="preserve"> 16.6</w:t>
      </w:r>
      <w:r w:rsidR="00217F7E">
        <w:rPr>
          <w:rFonts w:ascii="Angsana New" w:hAnsi="Angsana New" w:hint="cs"/>
          <w:sz w:val="30"/>
          <w:szCs w:val="30"/>
          <w:cs/>
        </w:rPr>
        <w:t xml:space="preserve"> </w:t>
      </w:r>
      <w:r w:rsidR="00BA1DE5">
        <w:rPr>
          <w:rFonts w:ascii="Angsana New" w:hAnsi="Angsana New" w:hint="cs"/>
          <w:sz w:val="30"/>
          <w:szCs w:val="30"/>
          <w:cs/>
        </w:rPr>
        <w:t>ล้านบาทสำหรับงบการเงินเฉพาะกิจการ</w:t>
      </w:r>
      <w:r w:rsidR="0068657F">
        <w:rPr>
          <w:rFonts w:ascii="Angsana New" w:hAnsi="Angsana New" w:hint="cs"/>
          <w:sz w:val="30"/>
          <w:szCs w:val="30"/>
          <w:cs/>
        </w:rPr>
        <w:t xml:space="preserve"> </w:t>
      </w:r>
      <w:r w:rsidR="00217F7E">
        <w:rPr>
          <w:rFonts w:ascii="Angsana New" w:hAnsi="Angsana New" w:hint="cs"/>
          <w:sz w:val="30"/>
          <w:szCs w:val="30"/>
          <w:cs/>
        </w:rPr>
        <w:t>ไปในราคา</w:t>
      </w:r>
      <w:r w:rsidR="00217F7E" w:rsidRPr="00210468">
        <w:rPr>
          <w:rFonts w:ascii="Angsana New" w:hAnsi="Angsana New" w:hint="cs"/>
          <w:sz w:val="30"/>
          <w:szCs w:val="30"/>
          <w:cs/>
        </w:rPr>
        <w:t xml:space="preserve"> </w:t>
      </w:r>
      <w:r w:rsidR="00217F7E" w:rsidRPr="00210468">
        <w:rPr>
          <w:rFonts w:ascii="Angsana New" w:hAnsi="Angsana New"/>
          <w:sz w:val="30"/>
          <w:szCs w:val="30"/>
        </w:rPr>
        <w:t xml:space="preserve">16.6 </w:t>
      </w:r>
      <w:r w:rsidR="00217F7E" w:rsidRPr="00210468">
        <w:rPr>
          <w:rFonts w:ascii="Angsana New" w:hAnsi="Angsana New" w:hint="cs"/>
          <w:sz w:val="30"/>
          <w:szCs w:val="30"/>
          <w:cs/>
        </w:rPr>
        <w:t>ล้านบาท</w:t>
      </w:r>
      <w:r w:rsidR="00BA1DE5">
        <w:rPr>
          <w:rFonts w:ascii="Angsana New" w:hAnsi="Angsana New" w:hint="cs"/>
          <w:sz w:val="30"/>
          <w:szCs w:val="30"/>
          <w:cs/>
        </w:rPr>
        <w:t xml:space="preserve"> </w:t>
      </w:r>
      <w:r w:rsidRPr="00210468">
        <w:rPr>
          <w:rFonts w:ascii="Angsana New" w:hAnsi="Angsana New" w:hint="cs"/>
          <w:sz w:val="30"/>
          <w:szCs w:val="30"/>
          <w:cs/>
        </w:rPr>
        <w:t>บริษัทรับรู้กำไรจากการขาย</w:t>
      </w:r>
      <w:r w:rsidR="00BA1DE5">
        <w:rPr>
          <w:rFonts w:ascii="Angsana New" w:hAnsi="Angsana New" w:hint="cs"/>
          <w:sz w:val="30"/>
          <w:szCs w:val="30"/>
          <w:cs/>
        </w:rPr>
        <w:t>ในรายได้อื่น</w:t>
      </w:r>
      <w:r w:rsidRPr="00210468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10468">
        <w:rPr>
          <w:rFonts w:ascii="Angsana New" w:hAnsi="Angsana New"/>
          <w:sz w:val="30"/>
          <w:szCs w:val="30"/>
        </w:rPr>
        <w:t xml:space="preserve">2.4 </w:t>
      </w:r>
      <w:r w:rsidRPr="00210468">
        <w:rPr>
          <w:rFonts w:ascii="Angsana New" w:hAnsi="Angsana New" w:hint="cs"/>
          <w:sz w:val="30"/>
          <w:szCs w:val="30"/>
          <w:cs/>
        </w:rPr>
        <w:t>ล้านบาท</w:t>
      </w:r>
      <w:r w:rsidR="00BA1DE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และลดส่วนเกินจากการเปลี่ยนแปลงสัดส่วนการถือหุ้นในเงินลงทุนภายใต้การควบคุมเดียวกันจำนวน </w:t>
      </w:r>
      <w:r>
        <w:rPr>
          <w:rFonts w:ascii="Angsana New" w:hAnsi="Angsana New"/>
          <w:sz w:val="30"/>
          <w:szCs w:val="30"/>
        </w:rPr>
        <w:t xml:space="preserve">2.0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BA1DE5">
        <w:rPr>
          <w:rFonts w:ascii="Angsana New" w:hAnsi="Angsana New" w:hint="cs"/>
          <w:sz w:val="30"/>
          <w:szCs w:val="30"/>
          <w:cs/>
        </w:rPr>
        <w:t>ใน</w:t>
      </w:r>
      <w:r w:rsidRPr="00210468">
        <w:rPr>
          <w:rFonts w:ascii="Angsana New" w:hAnsi="Angsana New" w:hint="cs"/>
          <w:sz w:val="30"/>
          <w:szCs w:val="30"/>
          <w:cs/>
        </w:rPr>
        <w:t>งบ</w:t>
      </w:r>
      <w:r w:rsidR="007B736A">
        <w:rPr>
          <w:rFonts w:ascii="Angsana New" w:hAnsi="Angsana New" w:hint="cs"/>
          <w:sz w:val="30"/>
          <w:szCs w:val="30"/>
          <w:cs/>
        </w:rPr>
        <w:t>การเงิน</w:t>
      </w:r>
      <w:r w:rsidR="00BA1DE5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ที่แสดงเงินลงทุนตามวิธีส่วนได้เสียสำหรับปีสิ้นสุดวันที่ </w:t>
      </w:r>
      <w:r w:rsidR="00BA1DE5">
        <w:rPr>
          <w:rFonts w:ascii="Angsana New" w:hAnsi="Angsana New"/>
          <w:sz w:val="30"/>
          <w:szCs w:val="30"/>
        </w:rPr>
        <w:t xml:space="preserve">31 </w:t>
      </w:r>
      <w:r w:rsidR="00BA1DE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A1DE5">
        <w:rPr>
          <w:rFonts w:ascii="Angsana New" w:hAnsi="Angsana New"/>
          <w:sz w:val="30"/>
          <w:szCs w:val="30"/>
        </w:rPr>
        <w:t>2559</w:t>
      </w:r>
    </w:p>
    <w:p w:rsidR="00C079BD" w:rsidRPr="00210468" w:rsidRDefault="00C079BD" w:rsidP="00C07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C079BD" w:rsidRPr="001310A5" w:rsidRDefault="00C079BD" w:rsidP="00C079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  <w:r w:rsidRPr="0021046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210468">
        <w:rPr>
          <w:rFonts w:ascii="Angsana New" w:hAnsi="Angsana New"/>
          <w:sz w:val="30"/>
          <w:szCs w:val="30"/>
        </w:rPr>
        <w:t xml:space="preserve">27 </w:t>
      </w:r>
      <w:r w:rsidRPr="0021046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10468">
        <w:rPr>
          <w:rFonts w:ascii="Angsana New" w:hAnsi="Angsana New"/>
          <w:sz w:val="30"/>
          <w:szCs w:val="30"/>
        </w:rPr>
        <w:t xml:space="preserve">2559 </w:t>
      </w:r>
      <w:r w:rsidRPr="00210468">
        <w:rPr>
          <w:rFonts w:ascii="Angsana New" w:hAnsi="Angsana New" w:hint="cs"/>
          <w:sz w:val="30"/>
          <w:szCs w:val="30"/>
          <w:cs/>
        </w:rPr>
        <w:t>บริษัทได้ขาย</w:t>
      </w:r>
      <w:r w:rsidR="00BA1DE5">
        <w:rPr>
          <w:rFonts w:ascii="Angsana New" w:hAnsi="Angsana New" w:hint="cs"/>
          <w:sz w:val="30"/>
          <w:szCs w:val="30"/>
          <w:cs/>
        </w:rPr>
        <w:t>หุ้น</w:t>
      </w:r>
      <w:r w:rsidRPr="00210468">
        <w:rPr>
          <w:rFonts w:ascii="Angsana New" w:hAnsi="Angsana New" w:hint="cs"/>
          <w:sz w:val="30"/>
          <w:szCs w:val="30"/>
          <w:cs/>
        </w:rPr>
        <w:t xml:space="preserve">ในบริษัท </w:t>
      </w:r>
      <w:proofErr w:type="spellStart"/>
      <w:r w:rsidRPr="00210468">
        <w:rPr>
          <w:rFonts w:ascii="Angsana New" w:hAnsi="Angsana New" w:hint="cs"/>
          <w:sz w:val="30"/>
          <w:szCs w:val="30"/>
          <w:cs/>
        </w:rPr>
        <w:t>ปณิวรา</w:t>
      </w:r>
      <w:proofErr w:type="spellEnd"/>
      <w:r w:rsidRPr="00210468">
        <w:rPr>
          <w:rFonts w:ascii="Angsana New" w:hAnsi="Angsana New" w:hint="cs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A1DE5">
        <w:rPr>
          <w:rFonts w:ascii="Angsana New" w:hAnsi="Angsana New" w:hint="cs"/>
          <w:sz w:val="30"/>
          <w:szCs w:val="30"/>
          <w:cs/>
        </w:rPr>
        <w:t>ซึ่งเป็นบริษัทร่วมของบริษัทให้แก่กิจการ</w:t>
      </w:r>
      <w:r w:rsidRPr="00210468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>แห่งหนึ่ง</w:t>
      </w:r>
      <w:r w:rsidR="00360FD4" w:rsidRPr="00210468">
        <w:rPr>
          <w:rFonts w:ascii="Angsana New" w:hAnsi="Angsana New" w:hint="cs"/>
          <w:sz w:val="30"/>
          <w:szCs w:val="30"/>
          <w:cs/>
        </w:rPr>
        <w:t xml:space="preserve">ออกไปร้อยละ </w:t>
      </w:r>
      <w:r w:rsidR="00360FD4" w:rsidRPr="00210468">
        <w:rPr>
          <w:rFonts w:ascii="Angsana New" w:hAnsi="Angsana New"/>
          <w:sz w:val="30"/>
          <w:szCs w:val="30"/>
        </w:rPr>
        <w:t>6.87</w:t>
      </w:r>
      <w:r w:rsidR="00360FD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จากส่วนได้เสียทั้งหมดร้อยละ </w:t>
      </w:r>
      <w:r w:rsidRPr="00210468">
        <w:rPr>
          <w:rFonts w:ascii="Angsana New" w:hAnsi="Angsana New"/>
          <w:sz w:val="30"/>
          <w:szCs w:val="30"/>
        </w:rPr>
        <w:t xml:space="preserve">25.52 </w:t>
      </w:r>
      <w:r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 </w:t>
      </w:r>
      <w:r w:rsidR="002D0C6E" w:rsidRPr="002D0C6E">
        <w:rPr>
          <w:rFonts w:ascii="Angsana New" w:hAnsi="Angsana New"/>
          <w:sz w:val="30"/>
          <w:szCs w:val="30"/>
          <w:cs/>
        </w:rPr>
        <w:t>ซึ่งมีมูลค่าตามวิธีส่วนได้เสีย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จำนวน</w:t>
      </w:r>
      <w:r w:rsidR="002D0C6E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15.7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1310A5">
        <w:rPr>
          <w:rFonts w:ascii="Angsana New" w:hAnsi="Angsana New" w:hint="cs"/>
          <w:sz w:val="30"/>
          <w:szCs w:val="30"/>
          <w:cs/>
        </w:rPr>
        <w:t>สำหรับงบการเงินที่แสดงเงินลงทุนตามวิธีส่วนได้เสีย</w:t>
      </w:r>
      <w:r w:rsidR="002D0C6E">
        <w:rPr>
          <w:rFonts w:ascii="Angsana New" w:hAnsi="Angsana New" w:hint="cs"/>
          <w:sz w:val="30"/>
          <w:szCs w:val="30"/>
          <w:cs/>
        </w:rPr>
        <w:t xml:space="preserve"> </w:t>
      </w:r>
      <w:r w:rsidR="001310A5">
        <w:rPr>
          <w:rFonts w:ascii="Angsana New" w:hAnsi="Angsana New" w:hint="cs"/>
          <w:sz w:val="30"/>
          <w:szCs w:val="30"/>
          <w:cs/>
        </w:rPr>
        <w:t>และ</w:t>
      </w:r>
      <w:r w:rsidR="002D0C6E">
        <w:rPr>
          <w:rFonts w:ascii="Angsana New" w:hAnsi="Angsana New" w:hint="cs"/>
          <w:sz w:val="30"/>
          <w:szCs w:val="30"/>
          <w:cs/>
        </w:rPr>
        <w:t>มีราคาทุน</w:t>
      </w:r>
      <w:r w:rsidR="001310A5">
        <w:rPr>
          <w:rFonts w:ascii="Angsana New" w:hAnsi="Angsana New" w:hint="cs"/>
          <w:sz w:val="30"/>
          <w:szCs w:val="30"/>
          <w:cs/>
        </w:rPr>
        <w:t xml:space="preserve"> </w:t>
      </w:r>
      <w:r w:rsidR="001310A5">
        <w:rPr>
          <w:rFonts w:ascii="Angsana New" w:hAnsi="Angsana New"/>
          <w:sz w:val="30"/>
          <w:szCs w:val="30"/>
        </w:rPr>
        <w:t xml:space="preserve">18.5 </w:t>
      </w:r>
      <w:r w:rsidR="001310A5">
        <w:rPr>
          <w:rFonts w:ascii="Angsana New" w:hAnsi="Angsana New" w:hint="cs"/>
          <w:sz w:val="30"/>
          <w:szCs w:val="30"/>
          <w:cs/>
        </w:rPr>
        <w:t>ล้านบาทสำหรับงบ</w:t>
      </w:r>
      <w:r w:rsidR="00BA1DE5">
        <w:rPr>
          <w:rFonts w:ascii="Angsana New" w:hAnsi="Angsana New" w:hint="cs"/>
          <w:sz w:val="30"/>
          <w:szCs w:val="30"/>
          <w:cs/>
        </w:rPr>
        <w:t>การเงิน</w:t>
      </w:r>
      <w:r w:rsidR="001310A5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68657F">
        <w:rPr>
          <w:rFonts w:ascii="Angsana New" w:hAnsi="Angsana New" w:hint="cs"/>
          <w:sz w:val="30"/>
          <w:szCs w:val="30"/>
          <w:cs/>
        </w:rPr>
        <w:t xml:space="preserve"> </w:t>
      </w:r>
      <w:r w:rsidR="002D0C6E">
        <w:rPr>
          <w:rFonts w:ascii="Angsana New" w:hAnsi="Angsana New" w:hint="cs"/>
          <w:sz w:val="30"/>
          <w:szCs w:val="30"/>
          <w:cs/>
        </w:rPr>
        <w:t xml:space="preserve">ไปในราคา </w:t>
      </w:r>
      <w:r w:rsidR="002D0C6E">
        <w:rPr>
          <w:rFonts w:ascii="Angsana New" w:hAnsi="Angsana New"/>
          <w:sz w:val="30"/>
          <w:szCs w:val="30"/>
        </w:rPr>
        <w:t xml:space="preserve">18.5 </w:t>
      </w:r>
      <w:r w:rsidR="002D0C6E">
        <w:rPr>
          <w:rFonts w:ascii="Angsana New" w:hAnsi="Angsana New" w:hint="cs"/>
          <w:sz w:val="30"/>
          <w:szCs w:val="30"/>
          <w:cs/>
        </w:rPr>
        <w:t>ล้านบาท</w:t>
      </w:r>
      <w:r w:rsidR="001310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A35D9" w:rsidRPr="00210468">
        <w:rPr>
          <w:rFonts w:ascii="Angsana New" w:hAnsi="Angsana New"/>
          <w:sz w:val="30"/>
          <w:szCs w:val="30"/>
          <w:cs/>
        </w:rPr>
        <w:t xml:space="preserve">ส่งผลให้บริษัทมีสัดส่วนการถือหุ้นลดลงจากร้อยละ </w:t>
      </w:r>
      <w:r w:rsidR="009A35D9" w:rsidRPr="00210468">
        <w:rPr>
          <w:rFonts w:ascii="Angsana New" w:hAnsi="Angsana New"/>
          <w:sz w:val="30"/>
          <w:szCs w:val="30"/>
        </w:rPr>
        <w:t xml:space="preserve">25.52 </w:t>
      </w:r>
      <w:r w:rsidR="009A35D9" w:rsidRPr="00210468">
        <w:rPr>
          <w:rFonts w:ascii="Angsana New" w:hAnsi="Angsana New"/>
          <w:sz w:val="30"/>
          <w:szCs w:val="30"/>
          <w:cs/>
        </w:rPr>
        <w:t xml:space="preserve">เหลือร้อยละ </w:t>
      </w:r>
      <w:r w:rsidR="009A35D9" w:rsidRPr="00210468">
        <w:rPr>
          <w:rFonts w:ascii="Angsana New" w:hAnsi="Angsana New"/>
          <w:sz w:val="30"/>
          <w:szCs w:val="30"/>
        </w:rPr>
        <w:t xml:space="preserve">18.66 </w:t>
      </w:r>
      <w:r w:rsidR="009A35D9" w:rsidRPr="00210468">
        <w:rPr>
          <w:rFonts w:ascii="Angsana New" w:hAnsi="Angsana New"/>
          <w:sz w:val="30"/>
          <w:szCs w:val="30"/>
          <w:cs/>
        </w:rPr>
        <w:t>โดยบริษัทสูญเสียอิทธิพลอย่างมีนัยสำคัญในบริษัทดังกล่าว</w:t>
      </w:r>
      <w:r w:rsidR="009A35D9" w:rsidRPr="00210468">
        <w:rPr>
          <w:rFonts w:ascii="Angsana New" w:hAnsi="Angsana New"/>
          <w:sz w:val="30"/>
          <w:szCs w:val="30"/>
        </w:rPr>
        <w:t xml:space="preserve"> </w:t>
      </w:r>
      <w:r w:rsidR="009A35D9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="009A35D9" w:rsidRPr="00210468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="009A35D9" w:rsidRPr="00210468">
        <w:rPr>
          <w:rFonts w:ascii="Angsana New" w:hAnsi="Angsana New" w:hint="cs"/>
          <w:sz w:val="30"/>
          <w:szCs w:val="30"/>
          <w:cs/>
        </w:rPr>
        <w:t>ปณิวรา</w:t>
      </w:r>
      <w:proofErr w:type="spellEnd"/>
      <w:r w:rsidR="009A35D9" w:rsidRPr="00210468">
        <w:rPr>
          <w:rFonts w:ascii="Angsana New" w:hAnsi="Angsana New" w:hint="cs"/>
          <w:sz w:val="30"/>
          <w:szCs w:val="30"/>
          <w:cs/>
        </w:rPr>
        <w:t xml:space="preserve"> จำกัด </w:t>
      </w:r>
      <w:r w:rsidR="00BA1DE5">
        <w:rPr>
          <w:rFonts w:ascii="Angsana New" w:hAnsi="Angsana New" w:hint="cs"/>
          <w:sz w:val="30"/>
          <w:szCs w:val="30"/>
          <w:cs/>
        </w:rPr>
        <w:t>จึง</w:t>
      </w:r>
      <w:r w:rsidR="009A35D9" w:rsidRPr="00210468">
        <w:rPr>
          <w:rFonts w:ascii="Angsana New" w:hAnsi="Angsana New" w:hint="cs"/>
          <w:sz w:val="30"/>
          <w:szCs w:val="30"/>
          <w:cs/>
        </w:rPr>
        <w:t>ไม่ได้เป็นบริษัทร่วมของบริษัทอีกต่อไป</w:t>
      </w:r>
      <w:r w:rsidR="001310A5">
        <w:rPr>
          <w:rFonts w:ascii="Angsana New" w:hAnsi="Angsana New" w:hint="cs"/>
          <w:sz w:val="30"/>
          <w:szCs w:val="30"/>
          <w:cs/>
        </w:rPr>
        <w:t xml:space="preserve"> บริษัทมีการโอนจัดประเภทเงินลงทุนดังกล่าว</w:t>
      </w:r>
      <w:r w:rsidR="00BA1DE5">
        <w:rPr>
          <w:rFonts w:ascii="Angsana New" w:hAnsi="Angsana New" w:hint="cs"/>
          <w:sz w:val="30"/>
          <w:szCs w:val="30"/>
          <w:cs/>
        </w:rPr>
        <w:t>ใหม่</w:t>
      </w:r>
      <w:r w:rsidR="001310A5">
        <w:rPr>
          <w:rFonts w:ascii="Angsana New" w:hAnsi="Angsana New" w:hint="cs"/>
          <w:sz w:val="30"/>
          <w:szCs w:val="30"/>
          <w:cs/>
        </w:rPr>
        <w:t xml:space="preserve">จากเงินลงทุนในบริษัทร่วมเป็นเงินลงทุนระยะยาวอื่นจำนวนเงิน </w:t>
      </w:r>
      <w:r w:rsidR="001310A5">
        <w:rPr>
          <w:rFonts w:ascii="Angsana New" w:hAnsi="Angsana New"/>
          <w:sz w:val="30"/>
          <w:szCs w:val="30"/>
        </w:rPr>
        <w:t xml:space="preserve">47.2 </w:t>
      </w:r>
      <w:r w:rsidR="001310A5">
        <w:rPr>
          <w:rFonts w:ascii="Angsana New" w:hAnsi="Angsana New" w:hint="cs"/>
          <w:sz w:val="30"/>
          <w:szCs w:val="30"/>
          <w:cs/>
        </w:rPr>
        <w:t xml:space="preserve">ล้านบาท สำหรับงบการเงินที่แสดงเงินลงทุนตามวิธีส่วนได้เสีย และ </w:t>
      </w:r>
      <w:r w:rsidR="001310A5">
        <w:rPr>
          <w:rFonts w:ascii="Angsana New" w:hAnsi="Angsana New"/>
          <w:sz w:val="30"/>
          <w:szCs w:val="30"/>
        </w:rPr>
        <w:t xml:space="preserve">50.3 </w:t>
      </w:r>
      <w:r w:rsidR="0035042B">
        <w:rPr>
          <w:rFonts w:ascii="Angsana New" w:hAnsi="Angsana New" w:hint="cs"/>
          <w:sz w:val="30"/>
          <w:szCs w:val="30"/>
          <w:cs/>
        </w:rPr>
        <w:t>ล้านบาทสำหรับงบการเงินเ</w:t>
      </w:r>
      <w:r w:rsidR="001310A5">
        <w:rPr>
          <w:rFonts w:ascii="Angsana New" w:hAnsi="Angsana New" w:hint="cs"/>
          <w:sz w:val="30"/>
          <w:szCs w:val="30"/>
          <w:cs/>
        </w:rPr>
        <w:t xml:space="preserve">ฉพาะกิจการ ณ วันที่ </w:t>
      </w:r>
      <w:r w:rsidR="001310A5">
        <w:rPr>
          <w:rFonts w:ascii="Angsana New" w:hAnsi="Angsana New"/>
          <w:sz w:val="30"/>
          <w:szCs w:val="30"/>
        </w:rPr>
        <w:t xml:space="preserve">31 </w:t>
      </w:r>
      <w:r w:rsidR="001310A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310A5">
        <w:rPr>
          <w:rFonts w:ascii="Angsana New" w:hAnsi="Angsana New"/>
          <w:sz w:val="30"/>
          <w:szCs w:val="30"/>
        </w:rPr>
        <w:t>2559</w:t>
      </w:r>
    </w:p>
    <w:p w:rsidR="00C079BD" w:rsidRPr="00C079BD" w:rsidRDefault="00C079BD" w:rsidP="00F57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079BD" w:rsidRPr="00C079BD" w:rsidRDefault="00C079BD" w:rsidP="00F577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:rsidR="000628CC" w:rsidRDefault="000628CC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C079BD" w:rsidRPr="00D0412E" w:rsidRDefault="00C079BD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b/>
          <w:bCs/>
          <w:sz w:val="30"/>
          <w:szCs w:val="30"/>
        </w:rPr>
        <w:sectPr w:rsidR="00C079BD" w:rsidRPr="00D0412E" w:rsidSect="00752915">
          <w:headerReference w:type="default" r:id="rId8"/>
          <w:footerReference w:type="default" r:id="rId9"/>
          <w:pgSz w:w="11909" w:h="16834" w:code="9"/>
          <w:pgMar w:top="691" w:right="1152" w:bottom="720" w:left="1152" w:header="720" w:footer="576" w:gutter="0"/>
          <w:pgNumType w:start="17"/>
          <w:cols w:space="720"/>
          <w:docGrid w:linePitch="245"/>
        </w:sectPr>
      </w:pPr>
    </w:p>
    <w:p w:rsidR="00434597" w:rsidRPr="00D0412E" w:rsidRDefault="00434597" w:rsidP="0043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360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D0412E">
        <w:rPr>
          <w:rFonts w:ascii="Angsana New" w:hAnsi="Angsana New"/>
          <w:sz w:val="30"/>
          <w:szCs w:val="30"/>
        </w:rPr>
        <w:t>31</w:t>
      </w:r>
      <w:r w:rsidRPr="00D0412E">
        <w:rPr>
          <w:rFonts w:ascii="Angsana New" w:hAnsi="Angsana New"/>
          <w:sz w:val="30"/>
          <w:szCs w:val="30"/>
          <w:cs/>
        </w:rPr>
        <w:t xml:space="preserve"> ธันวาคม</w:t>
      </w:r>
      <w:r w:rsidR="00611AC4" w:rsidRPr="00D0412E">
        <w:rPr>
          <w:rFonts w:ascii="Angsana New" w:hAnsi="Angsana New"/>
          <w:sz w:val="30"/>
          <w:szCs w:val="30"/>
          <w:cs/>
        </w:rPr>
        <w:t xml:space="preserve"> 25</w:t>
      </w:r>
      <w:r w:rsidR="00611AC4" w:rsidRPr="00D0412E">
        <w:rPr>
          <w:rFonts w:ascii="Angsana New" w:hAnsi="Angsana New"/>
          <w:sz w:val="30"/>
          <w:szCs w:val="30"/>
        </w:rPr>
        <w:t>60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 xml:space="preserve">และ </w:t>
      </w:r>
      <w:r w:rsidRPr="00D0412E">
        <w:rPr>
          <w:rFonts w:ascii="Angsana New" w:hAnsi="Angsana New"/>
          <w:sz w:val="30"/>
          <w:szCs w:val="30"/>
        </w:rPr>
        <w:t>255</w:t>
      </w:r>
      <w:r w:rsidR="00611AC4" w:rsidRPr="00D0412E">
        <w:rPr>
          <w:rFonts w:ascii="Angsana New" w:hAnsi="Angsana New"/>
          <w:sz w:val="30"/>
          <w:szCs w:val="30"/>
        </w:rPr>
        <w:t>9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มีดังนี้</w:t>
      </w:r>
    </w:p>
    <w:p w:rsidR="00434597" w:rsidRPr="00D0412E" w:rsidRDefault="00434597" w:rsidP="0043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24"/>
          <w:szCs w:val="24"/>
        </w:rPr>
      </w:pPr>
    </w:p>
    <w:tbl>
      <w:tblPr>
        <w:tblW w:w="1548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810"/>
        <w:gridCol w:w="900"/>
        <w:gridCol w:w="810"/>
        <w:gridCol w:w="81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C97064" w:rsidRPr="00D0412E" w:rsidTr="00C97064">
        <w:trPr>
          <w:trHeight w:val="82"/>
        </w:trPr>
        <w:tc>
          <w:tcPr>
            <w:tcW w:w="171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97064" w:rsidRPr="00D0412E" w:rsidRDefault="00C97064" w:rsidP="00E9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0" w:type="dxa"/>
            <w:gridSpan w:val="20"/>
          </w:tcPr>
          <w:p w:rsidR="00C97064" w:rsidRPr="00D0412E" w:rsidRDefault="00C97064" w:rsidP="00E94A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97064" w:rsidRPr="00D0412E" w:rsidTr="00C97064">
        <w:trPr>
          <w:trHeight w:val="360"/>
        </w:trPr>
        <w:tc>
          <w:tcPr>
            <w:tcW w:w="171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10" w:type="dxa"/>
            <w:gridSpan w:val="2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  <w:shd w:val="clear" w:color="auto" w:fill="auto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firstLine="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 xml:space="preserve">ส่วนได้เสีย </w:t>
            </w:r>
            <w:r w:rsidRPr="00D0412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0412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C97064" w:rsidRPr="00D0412E" w:rsidTr="00C97064">
        <w:trPr>
          <w:trHeight w:val="82"/>
        </w:trPr>
        <w:tc>
          <w:tcPr>
            <w:tcW w:w="1710" w:type="dxa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0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81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81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81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C97064" w:rsidRPr="00D0412E" w:rsidTr="00C97064">
        <w:trPr>
          <w:trHeight w:val="82"/>
        </w:trPr>
        <w:tc>
          <w:tcPr>
            <w:tcW w:w="1710" w:type="dxa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260" w:type="dxa"/>
            <w:gridSpan w:val="18"/>
          </w:tcPr>
          <w:p w:rsidR="00C97064" w:rsidRPr="00D0412E" w:rsidRDefault="00C97064" w:rsidP="00611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97064" w:rsidRPr="00455346" w:rsidTr="00455346">
        <w:trPr>
          <w:trHeight w:val="82"/>
        </w:trPr>
        <w:tc>
          <w:tcPr>
            <w:tcW w:w="1710" w:type="dxa"/>
          </w:tcPr>
          <w:p w:rsidR="00C97064" w:rsidRPr="00D0412E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990" w:type="dxa"/>
          </w:tcPr>
          <w:p w:rsidR="00C97064" w:rsidRPr="00D0412E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10" w:type="dxa"/>
          </w:tcPr>
          <w:p w:rsidR="00C97064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:rsidR="00C97064" w:rsidRPr="00D0412E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33.79</w:t>
            </w:r>
          </w:p>
        </w:tc>
        <w:tc>
          <w:tcPr>
            <w:tcW w:w="810" w:type="dxa"/>
            <w:shd w:val="clear" w:color="auto" w:fill="auto"/>
          </w:tcPr>
          <w:p w:rsidR="00C97064" w:rsidRPr="00D0412E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36.21</w:t>
            </w:r>
          </w:p>
        </w:tc>
        <w:tc>
          <w:tcPr>
            <w:tcW w:w="810" w:type="dxa"/>
            <w:shd w:val="clear" w:color="auto" w:fill="auto"/>
          </w:tcPr>
          <w:p w:rsidR="00C97064" w:rsidRPr="00D0412E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810" w:type="dxa"/>
          </w:tcPr>
          <w:p w:rsidR="00C97064" w:rsidRPr="00D0412E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C97064" w:rsidRPr="00D0412E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41,051</w:t>
            </w:r>
          </w:p>
        </w:tc>
        <w:tc>
          <w:tcPr>
            <w:tcW w:w="270" w:type="dxa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43,984</w:t>
            </w:r>
          </w:p>
        </w:tc>
        <w:tc>
          <w:tcPr>
            <w:tcW w:w="270" w:type="dxa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42,902</w:t>
            </w:r>
          </w:p>
        </w:tc>
        <w:tc>
          <w:tcPr>
            <w:tcW w:w="270" w:type="dxa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45,943</w:t>
            </w:r>
          </w:p>
        </w:tc>
        <w:tc>
          <w:tcPr>
            <w:tcW w:w="270" w:type="dxa"/>
            <w:shd w:val="clear" w:color="auto" w:fill="auto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FFFFFF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42,902</w:t>
            </w:r>
          </w:p>
        </w:tc>
        <w:tc>
          <w:tcPr>
            <w:tcW w:w="270" w:type="dxa"/>
            <w:shd w:val="clear" w:color="auto" w:fill="auto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C97064" w:rsidRPr="00455346" w:rsidRDefault="00C97064" w:rsidP="00084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5"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55346">
              <w:rPr>
                <w:rFonts w:ascii="Angsana New" w:hAnsi="Angsana New"/>
                <w:sz w:val="24"/>
                <w:szCs w:val="24"/>
              </w:rPr>
              <w:t>45,943</w:t>
            </w:r>
          </w:p>
        </w:tc>
      </w:tr>
    </w:tbl>
    <w:p w:rsidR="00434597" w:rsidRPr="00D0412E" w:rsidRDefault="00434597" w:rsidP="0043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24"/>
          <w:szCs w:val="24"/>
        </w:rPr>
      </w:pPr>
    </w:p>
    <w:tbl>
      <w:tblPr>
        <w:tblW w:w="1333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810"/>
        <w:gridCol w:w="918"/>
        <w:gridCol w:w="810"/>
        <w:gridCol w:w="7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C97064" w:rsidRPr="00D0412E" w:rsidTr="00C97064">
        <w:trPr>
          <w:trHeight w:val="204"/>
          <w:tblHeader/>
        </w:trPr>
        <w:tc>
          <w:tcPr>
            <w:tcW w:w="171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C97064" w:rsidRPr="00D0412E" w:rsidRDefault="00C97064" w:rsidP="00C0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C97064" w:rsidRPr="00D0412E" w:rsidRDefault="00C97064" w:rsidP="00E94ABF">
            <w:pPr>
              <w:spacing w:line="320" w:lineRule="exact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8" w:type="dxa"/>
            <w:gridSpan w:val="16"/>
          </w:tcPr>
          <w:p w:rsidR="00C97064" w:rsidRPr="00D0412E" w:rsidRDefault="00C97064" w:rsidP="00E94ABF">
            <w:pPr>
              <w:spacing w:line="320" w:lineRule="exact"/>
              <w:ind w:left="3600"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4510A" w:rsidRPr="00D0412E" w:rsidTr="00C97064">
        <w:trPr>
          <w:trHeight w:val="303"/>
          <w:tblHeader/>
        </w:trPr>
        <w:tc>
          <w:tcPr>
            <w:tcW w:w="17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28" w:type="dxa"/>
            <w:gridSpan w:val="2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 w:right="-288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34510A" w:rsidRPr="00D0412E" w:rsidRDefault="0034510A" w:rsidP="0034510A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 xml:space="preserve">ราคาทุน </w:t>
            </w:r>
            <w:r w:rsidRPr="00D0412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D0412E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</w:tr>
      <w:tr w:rsidR="0034510A" w:rsidRPr="00D0412E" w:rsidTr="00C97064">
        <w:trPr>
          <w:trHeight w:val="303"/>
          <w:tblHeader/>
        </w:trPr>
        <w:tc>
          <w:tcPr>
            <w:tcW w:w="17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918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81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72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90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34510A" w:rsidRPr="00D0412E" w:rsidTr="00C97064">
        <w:trPr>
          <w:trHeight w:val="303"/>
          <w:tblHeader/>
        </w:trPr>
        <w:tc>
          <w:tcPr>
            <w:tcW w:w="17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28" w:type="dxa"/>
            <w:gridSpan w:val="2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0" w:type="dxa"/>
            <w:gridSpan w:val="14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2E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4510A" w:rsidRPr="00D0412E" w:rsidTr="00455346">
        <w:trPr>
          <w:trHeight w:val="303"/>
        </w:trPr>
        <w:tc>
          <w:tcPr>
            <w:tcW w:w="17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9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34510A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4510A" w:rsidRPr="00D0412E" w:rsidTr="00455346">
        <w:trPr>
          <w:trHeight w:val="303"/>
        </w:trPr>
        <w:tc>
          <w:tcPr>
            <w:tcW w:w="17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" w:right="-288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บริษัท โชคสามัคคี จำกัด</w:t>
            </w:r>
          </w:p>
        </w:tc>
        <w:tc>
          <w:tcPr>
            <w:tcW w:w="99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2E">
              <w:rPr>
                <w:rFonts w:ascii="Angsana New" w:hAnsi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810" w:type="dxa"/>
          </w:tcPr>
          <w:p w:rsidR="0034510A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18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33.79</w:t>
            </w:r>
          </w:p>
        </w:tc>
        <w:tc>
          <w:tcPr>
            <w:tcW w:w="81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ind w:left="-138" w:right="-25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36.21</w:t>
            </w:r>
          </w:p>
        </w:tc>
        <w:tc>
          <w:tcPr>
            <w:tcW w:w="72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90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116,000</w:t>
            </w:r>
          </w:p>
        </w:tc>
        <w:tc>
          <w:tcPr>
            <w:tcW w:w="270" w:type="dxa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41,051</w:t>
            </w: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left="-108"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5"/>
              </w:tabs>
              <w:spacing w:line="320" w:lineRule="exact"/>
              <w:ind w:left="-108" w:right="-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43,984</w:t>
            </w: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41,051</w:t>
            </w:r>
          </w:p>
        </w:tc>
        <w:tc>
          <w:tcPr>
            <w:tcW w:w="270" w:type="dxa"/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20" w:lineRule="exact"/>
              <w:ind w:right="-1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:rsidR="0034510A" w:rsidRPr="00D0412E" w:rsidRDefault="0034510A" w:rsidP="0034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20" w:lineRule="exact"/>
              <w:ind w:left="-99" w:right="-129"/>
              <w:rPr>
                <w:rFonts w:ascii="Angsana New" w:hAnsi="Angsana New"/>
                <w:sz w:val="24"/>
                <w:szCs w:val="24"/>
              </w:rPr>
            </w:pPr>
            <w:r w:rsidRPr="00D0412E">
              <w:rPr>
                <w:rFonts w:ascii="Angsana New" w:hAnsi="Angsana New"/>
                <w:sz w:val="24"/>
                <w:szCs w:val="24"/>
              </w:rPr>
              <w:t>43,984</w:t>
            </w:r>
          </w:p>
        </w:tc>
      </w:tr>
    </w:tbl>
    <w:p w:rsidR="00102906" w:rsidRPr="006C3644" w:rsidRDefault="00102906" w:rsidP="006B3D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 w:hanging="540"/>
        <w:jc w:val="both"/>
        <w:rPr>
          <w:rFonts w:ascii="Angsana New" w:hAnsi="Angsana New"/>
          <w:sz w:val="28"/>
          <w:szCs w:val="28"/>
        </w:rPr>
      </w:pPr>
    </w:p>
    <w:p w:rsidR="00102906" w:rsidRPr="00D0412E" w:rsidRDefault="00102906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360"/>
        <w:rPr>
          <w:rFonts w:ascii="Angsana New" w:hAnsi="Angsana New"/>
          <w:sz w:val="30"/>
          <w:szCs w:val="30"/>
          <w:cs/>
        </w:rPr>
        <w:sectPr w:rsidR="00102906" w:rsidRPr="00D0412E" w:rsidSect="00F4422A">
          <w:headerReference w:type="default" r:id="rId10"/>
          <w:pgSz w:w="16834" w:h="11909" w:orient="landscape" w:code="9"/>
          <w:pgMar w:top="1152" w:right="691" w:bottom="1152" w:left="720" w:header="720" w:footer="576" w:gutter="0"/>
          <w:pgNumType w:start="43"/>
          <w:cols w:space="720"/>
          <w:docGrid w:linePitch="245"/>
        </w:sectPr>
      </w:pPr>
      <w:r w:rsidRPr="00D0412E">
        <w:rPr>
          <w:rFonts w:ascii="Angsana New" w:hAnsi="Angsana New"/>
          <w:sz w:val="30"/>
          <w:szCs w:val="30"/>
          <w:cs/>
        </w:rPr>
        <w:t>บริษัทร่วม</w:t>
      </w:r>
      <w:r w:rsidR="00AD0519">
        <w:rPr>
          <w:rFonts w:ascii="Angsana New" w:hAnsi="Angsana New" w:hint="cs"/>
          <w:sz w:val="30"/>
          <w:szCs w:val="30"/>
          <w:cs/>
        </w:rPr>
        <w:t>ไม่ได้</w:t>
      </w:r>
      <w:r w:rsidRPr="00D0412E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102906" w:rsidRDefault="00102906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955EEC">
        <w:rPr>
          <w:rFonts w:ascii="Angsana New" w:hAnsi="Angsana New" w:hint="cs"/>
          <w:sz w:val="30"/>
          <w:szCs w:val="30"/>
          <w:cs/>
        </w:rPr>
        <w:t>บริษัท</w:t>
      </w:r>
      <w:r w:rsidRPr="00D0412E">
        <w:rPr>
          <w:rFonts w:ascii="Angsana New" w:hAnsi="Angsana New"/>
          <w:sz w:val="30"/>
          <w:szCs w:val="30"/>
          <w:cs/>
        </w:rPr>
        <w:t>ใน</w:t>
      </w:r>
      <w:r w:rsidR="00A00BCB">
        <w:rPr>
          <w:rFonts w:ascii="Angsana New" w:hAnsi="Angsana New" w:hint="cs"/>
          <w:sz w:val="30"/>
          <w:szCs w:val="30"/>
          <w:cs/>
        </w:rPr>
        <w:t>บริษัทร่วม</w:t>
      </w:r>
    </w:p>
    <w:p w:rsidR="007B5EDA" w:rsidRDefault="007B5EDA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170"/>
        <w:gridCol w:w="270"/>
        <w:gridCol w:w="1170"/>
      </w:tblGrid>
      <w:tr w:rsidR="00AE6C9A" w:rsidRPr="00D0412E" w:rsidTr="00AE6C9A">
        <w:tc>
          <w:tcPr>
            <w:tcW w:w="4230" w:type="dxa"/>
          </w:tcPr>
          <w:p w:rsidR="00AE6C9A" w:rsidRPr="00D0412E" w:rsidRDefault="00AE6C9A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AE6C9A" w:rsidRPr="007B5EDA" w:rsidRDefault="00AE6C9A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EDA">
              <w:rPr>
                <w:rFonts w:ascii="Angsana New" w:hAnsi="Angsana New" w:hint="cs"/>
                <w:sz w:val="30"/>
                <w:szCs w:val="30"/>
                <w:cs/>
              </w:rPr>
              <w:t>บริษัท โชคสามัคคี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:rsidR="00AE6C9A" w:rsidRPr="007B5EDA" w:rsidRDefault="00AE6C9A" w:rsidP="007B5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5ED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ปณิวรา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A3B7E" w:rsidRPr="00D0412E" w:rsidTr="002101A9">
        <w:tc>
          <w:tcPr>
            <w:tcW w:w="4230" w:type="dxa"/>
          </w:tcPr>
          <w:p w:rsidR="005A3B7E" w:rsidRPr="00D0412E" w:rsidRDefault="005A3B7E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:rsidR="005A3B7E" w:rsidRPr="005A3B7E" w:rsidRDefault="005A3B7E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3B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D0412E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33.79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36.21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6D4984" w:rsidTr="00AE6C9A">
        <w:tc>
          <w:tcPr>
            <w:tcW w:w="4230" w:type="dxa"/>
          </w:tcPr>
          <w:p w:rsidR="00AE6C9A" w:rsidRPr="006D4984" w:rsidRDefault="00AE6C9A" w:rsidP="00AE6C9A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9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ส่วนที่เป็นของบริษัท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C9A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rPr>
                <w:rFonts w:eastAsia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6C9A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E6C9A" w:rsidRPr="006D4984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E6C9A" w:rsidRPr="006D4984" w:rsidRDefault="00AE6C9A" w:rsidP="00AE6C9A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E6C9A" w:rsidRPr="006D4984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(1,491)</w:t>
            </w:r>
          </w:p>
        </w:tc>
      </w:tr>
      <w:tr w:rsidR="00AE6C9A" w:rsidRPr="00D0412E" w:rsidTr="00AE6C9A">
        <w:trPr>
          <w:trHeight w:val="190"/>
        </w:trPr>
        <w:tc>
          <w:tcPr>
            <w:tcW w:w="4230" w:type="dxa"/>
          </w:tcPr>
          <w:p w:rsidR="00AE6C9A" w:rsidRPr="00A10A5D" w:rsidRDefault="00AE6C9A" w:rsidP="00AE6C9A">
            <w:pPr>
              <w:ind w:right="-2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E6C9A" w:rsidRP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AE6C9A" w:rsidRDefault="00AE6C9A" w:rsidP="00AE6C9A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AE6C9A" w:rsidRP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A10A5D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E6C9A" w:rsidRPr="00A10A5D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AE6C9A" w:rsidRPr="00A10A5D" w:rsidRDefault="00AE6C9A" w:rsidP="00AE6C9A">
            <w:pPr>
              <w:ind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E6C9A" w:rsidRPr="00A10A5D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2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08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8,435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08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867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123,513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08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130</w:t>
            </w:r>
            <w:r w:rsidRPr="00D0412E">
              <w:rPr>
                <w:rFonts w:ascii="Angsana New" w:hAnsi="Angsana New"/>
                <w:sz w:val="30"/>
                <w:szCs w:val="30"/>
              </w:rPr>
              <w:t>,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Pr="00D0412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08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(593)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08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0412E">
              <w:rPr>
                <w:rFonts w:ascii="Angsana New" w:hAnsi="Angsana New"/>
                <w:sz w:val="30"/>
                <w:szCs w:val="30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D0412E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B5EDA">
              <w:rPr>
                <w:rFonts w:ascii="Angsana New" w:hAnsi="Angsana New"/>
                <w:sz w:val="30"/>
                <w:szCs w:val="30"/>
              </w:rPr>
              <w:t>1,589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0412E">
              <w:rPr>
                <w:rFonts w:ascii="Angsana New" w:hAnsi="Angsana New"/>
                <w:sz w:val="30"/>
                <w:szCs w:val="30"/>
              </w:rPr>
              <w:t>1,589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7B5ED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D0412E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D0412E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0D4163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  <w:r w:rsidRPr="000D416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D4163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D4163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129,766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/>
                <w:sz w:val="30"/>
                <w:szCs w:val="30"/>
              </w:rPr>
              <w:t>129,704</w:t>
            </w:r>
          </w:p>
        </w:tc>
        <w:tc>
          <w:tcPr>
            <w:tcW w:w="270" w:type="dxa"/>
          </w:tcPr>
          <w:p w:rsidR="00AE6C9A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0D4163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D0412E" w:rsidTr="00AE6C9A">
        <w:tc>
          <w:tcPr>
            <w:tcW w:w="4230" w:type="dxa"/>
          </w:tcPr>
          <w:p w:rsidR="00AE6C9A" w:rsidRPr="000D4163" w:rsidRDefault="00AE6C9A" w:rsidP="00AE6C9A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0D4163">
              <w:rPr>
                <w:rFonts w:ascii="Angsana New" w:hAnsi="Angsana New" w:hint="cs"/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/>
                <w:sz w:val="30"/>
                <w:szCs w:val="30"/>
              </w:rPr>
              <w:t>33.79</w:t>
            </w:r>
          </w:p>
        </w:tc>
        <w:tc>
          <w:tcPr>
            <w:tcW w:w="270" w:type="dxa"/>
          </w:tcPr>
          <w:p w:rsidR="00AE6C9A" w:rsidRPr="00AE6C9A" w:rsidRDefault="00AE6C9A" w:rsidP="00AE6C9A">
            <w:pPr>
              <w:pStyle w:val="AccPolicyalternative"/>
              <w:tabs>
                <w:tab w:val="clear" w:pos="864"/>
                <w:tab w:val="decimal" w:pos="882"/>
              </w:tabs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D4163">
              <w:rPr>
                <w:rFonts w:ascii="Angsana New" w:hAnsi="Angsana New"/>
                <w:sz w:val="30"/>
                <w:szCs w:val="30"/>
              </w:rPr>
              <w:t>36.21</w:t>
            </w:r>
          </w:p>
        </w:tc>
        <w:tc>
          <w:tcPr>
            <w:tcW w:w="270" w:type="dxa"/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0D4163" w:rsidRDefault="00AE6C9A" w:rsidP="00AE6C9A">
            <w:pPr>
              <w:pStyle w:val="AccPolicyalternative"/>
            </w:pPr>
          </w:p>
        </w:tc>
        <w:tc>
          <w:tcPr>
            <w:tcW w:w="1170" w:type="dxa"/>
          </w:tcPr>
          <w:p w:rsidR="00AE6C9A" w:rsidRPr="000D4163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6C9A" w:rsidRPr="0068657F" w:rsidTr="00AE6C9A">
        <w:tc>
          <w:tcPr>
            <w:tcW w:w="4230" w:type="dxa"/>
          </w:tcPr>
          <w:p w:rsidR="00AE6C9A" w:rsidRPr="0068657F" w:rsidRDefault="00AE6C9A" w:rsidP="00AE6C9A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5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E6C9A" w:rsidRPr="0068657F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57F">
              <w:rPr>
                <w:rFonts w:ascii="Angsana New" w:hAnsi="Angsana New"/>
                <w:b/>
                <w:bCs/>
                <w:sz w:val="30"/>
                <w:szCs w:val="30"/>
              </w:rPr>
              <w:t>42,902</w:t>
            </w:r>
          </w:p>
        </w:tc>
        <w:tc>
          <w:tcPr>
            <w:tcW w:w="270" w:type="dxa"/>
          </w:tcPr>
          <w:p w:rsidR="00AE6C9A" w:rsidRPr="0068657F" w:rsidRDefault="00AE6C9A" w:rsidP="00AE6C9A">
            <w:pPr>
              <w:pStyle w:val="AccPolicyalternative"/>
              <w:rPr>
                <w:rFonts w:eastAsia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E6C9A" w:rsidRPr="0068657F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57F">
              <w:rPr>
                <w:rFonts w:ascii="Angsana New" w:hAnsi="Angsana New"/>
                <w:b/>
                <w:bCs/>
                <w:sz w:val="30"/>
                <w:szCs w:val="30"/>
              </w:rPr>
              <w:t>45,943</w:t>
            </w:r>
          </w:p>
        </w:tc>
        <w:tc>
          <w:tcPr>
            <w:tcW w:w="270" w:type="dxa"/>
          </w:tcPr>
          <w:p w:rsidR="00AE6C9A" w:rsidRPr="0068657F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6C9A" w:rsidRPr="0068657F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6C9A" w:rsidRPr="0068657F" w:rsidRDefault="00AE6C9A" w:rsidP="00AE6C9A">
            <w:pPr>
              <w:pStyle w:val="AccPolicyalternative"/>
              <w:rPr>
                <w:b/>
                <w:bCs/>
              </w:rPr>
            </w:pPr>
          </w:p>
        </w:tc>
        <w:tc>
          <w:tcPr>
            <w:tcW w:w="1170" w:type="dxa"/>
          </w:tcPr>
          <w:p w:rsidR="00AE6C9A" w:rsidRPr="0068657F" w:rsidRDefault="00AE6C9A" w:rsidP="00AE6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7B5EDA" w:rsidRPr="00D0412E" w:rsidRDefault="007B5EDA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102906" w:rsidRPr="00D0412E" w:rsidRDefault="00102906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</w:rPr>
      </w:pPr>
    </w:p>
    <w:p w:rsidR="00572883" w:rsidRDefault="00572883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</w:p>
    <w:p w:rsidR="00B4619E" w:rsidRDefault="00B4619E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</w:p>
    <w:p w:rsidR="00113937" w:rsidRDefault="00113937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</w:p>
    <w:p w:rsidR="00113937" w:rsidRDefault="00113937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</w:p>
    <w:p w:rsidR="00645FC1" w:rsidRDefault="00645FC1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</w:p>
    <w:p w:rsidR="00645FC1" w:rsidRDefault="00645FC1" w:rsidP="00102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sz w:val="30"/>
          <w:szCs w:val="30"/>
        </w:rPr>
      </w:pPr>
    </w:p>
    <w:p w:rsidR="00076A66" w:rsidRDefault="00076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4E44FE" w:rsidRPr="00D0412E" w:rsidRDefault="000E25F9" w:rsidP="00FC77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2</w:t>
      </w:r>
      <w:r w:rsidR="004E44FE" w:rsidRPr="00D0412E">
        <w:rPr>
          <w:rFonts w:ascii="Angsana New" w:hAnsi="Angsana New"/>
          <w:b/>
          <w:bCs/>
          <w:sz w:val="30"/>
          <w:szCs w:val="30"/>
        </w:rPr>
        <w:tab/>
      </w:r>
      <w:r w:rsidR="004E44FE" w:rsidRPr="00D0412E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8F301E" w:rsidRPr="00D0412E">
        <w:rPr>
          <w:rFonts w:ascii="Angsana New" w:hAnsi="Angsana New"/>
          <w:b/>
          <w:bCs/>
          <w:sz w:val="30"/>
          <w:szCs w:val="30"/>
          <w:cs/>
        </w:rPr>
        <w:t>ระยะยาว</w:t>
      </w:r>
      <w:r w:rsidR="004E44FE" w:rsidRPr="00D0412E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:rsidR="00B814B0" w:rsidRPr="00B4619E" w:rsidRDefault="00B814B0" w:rsidP="00B814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24"/>
          <w:szCs w:val="24"/>
          <w:shd w:val="clear" w:color="auto" w:fill="E6E6E6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1170"/>
        <w:gridCol w:w="270"/>
        <w:gridCol w:w="1152"/>
        <w:gridCol w:w="270"/>
        <w:gridCol w:w="1080"/>
        <w:gridCol w:w="270"/>
        <w:gridCol w:w="1080"/>
      </w:tblGrid>
      <w:tr w:rsidR="00E20462" w:rsidRPr="00D0412E" w:rsidTr="00886936">
        <w:tc>
          <w:tcPr>
            <w:tcW w:w="2970" w:type="dxa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E20462" w:rsidRPr="00D0412E" w:rsidRDefault="00E20462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E20462" w:rsidRPr="00D0412E" w:rsidRDefault="00E20462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0462" w:rsidRPr="00D0412E" w:rsidRDefault="00E20462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D0412E" w:rsidRDefault="00E20462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20462" w:rsidRPr="00D0412E" w:rsidRDefault="00E20462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0462" w:rsidRPr="00D0412E" w:rsidTr="00886936">
        <w:tc>
          <w:tcPr>
            <w:tcW w:w="2970" w:type="dxa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E20462" w:rsidRPr="00D0412E" w:rsidRDefault="00E20462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E20462" w:rsidRPr="00D0412E" w:rsidRDefault="00E20462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 w:firstLine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3CB2" w:rsidRPr="00D0412E" w:rsidRDefault="00503CB2" w:rsidP="00503CB2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:rsidR="00503CB2" w:rsidRPr="00D0412E" w:rsidRDefault="00503CB2" w:rsidP="00503CB2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03CB2" w:rsidRPr="00D0412E" w:rsidRDefault="00503CB2" w:rsidP="00503CB2">
            <w:pPr>
              <w:pStyle w:val="acctfourfigures"/>
              <w:tabs>
                <w:tab w:val="clear" w:pos="765"/>
                <w:tab w:val="left" w:pos="-18"/>
                <w:tab w:val="left" w:pos="522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503CB2" w:rsidRPr="00D0412E" w:rsidRDefault="00503CB2" w:rsidP="00503CB2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503CB2" w:rsidRPr="00D0412E" w:rsidTr="00886936">
        <w:trPr>
          <w:trHeight w:val="317"/>
        </w:trPr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:rsidR="00503CB2" w:rsidRPr="00D0412E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807"/>
                <w:tab w:val="left" w:pos="27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03CB2" w:rsidRPr="007C465C" w:rsidRDefault="00B30E98" w:rsidP="0089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1,51</w:t>
            </w:r>
            <w:r w:rsidR="0089702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2,257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3CB2" w:rsidRPr="007C465C" w:rsidRDefault="00B30E98" w:rsidP="00BA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C465C">
              <w:rPr>
                <w:rFonts w:ascii="Angsana New" w:hAnsi="Angsana New"/>
                <w:sz w:val="30"/>
                <w:szCs w:val="30"/>
              </w:rPr>
              <w:t>1,51</w:t>
            </w:r>
            <w:r w:rsidR="00BA1DE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</w:t>
            </w:r>
          </w:p>
          <w:p w:rsidR="00503CB2" w:rsidRPr="00D0412E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ความต้องการของตลาด</w:t>
            </w: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7C465C" w:rsidRDefault="007C465C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7C465C" w:rsidRDefault="00B30E98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C465C"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 w:rsidRPr="007C465C">
              <w:rPr>
                <w:rFonts w:ascii="Angsana New" w:hAnsi="Angsana New"/>
                <w:sz w:val="30"/>
                <w:szCs w:val="30"/>
              </w:rPr>
              <w:t>,286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กิจการอื่นๆ</w:t>
            </w: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7C465C" w:rsidRDefault="00B30E98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9,525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5,339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7C465C" w:rsidRDefault="00B30E98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C465C">
              <w:rPr>
                <w:rFonts w:ascii="Angsana New" w:hAnsi="Angsana New"/>
                <w:sz w:val="30"/>
                <w:szCs w:val="30"/>
              </w:rPr>
              <w:t>9,525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CB2" w:rsidRPr="007C465C" w:rsidRDefault="007C465C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color w:val="000000"/>
                <w:sz w:val="30"/>
                <w:szCs w:val="30"/>
              </w:rPr>
              <w:t>52,550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CB2" w:rsidRPr="007C465C" w:rsidRDefault="00B30E98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C465C">
              <w:rPr>
                <w:rFonts w:ascii="Angsana New" w:hAnsi="Angsana New"/>
                <w:sz w:val="30"/>
                <w:szCs w:val="30"/>
              </w:rPr>
              <w:t>59,811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55,625</w:t>
            </w: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3CB2" w:rsidRPr="00D0412E" w:rsidTr="00886936">
        <w:tc>
          <w:tcPr>
            <w:tcW w:w="29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503CB2" w:rsidRPr="00B30E98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503CB2" w:rsidRPr="007C465C" w:rsidRDefault="007C465C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58,25</w:t>
            </w:r>
            <w:r w:rsidR="0089702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C465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54,807</w:t>
            </w:r>
          </w:p>
        </w:tc>
        <w:tc>
          <w:tcPr>
            <w:tcW w:w="270" w:type="dxa"/>
          </w:tcPr>
          <w:p w:rsidR="00503CB2" w:rsidRPr="007C465C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503CB2" w:rsidRPr="007C465C" w:rsidRDefault="00B30E98" w:rsidP="00BA1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C465C">
              <w:rPr>
                <w:rFonts w:ascii="Angsana New" w:hAnsi="Angsana New"/>
                <w:b/>
                <w:bCs/>
                <w:sz w:val="30"/>
                <w:szCs w:val="30"/>
              </w:rPr>
              <w:t>61,32</w:t>
            </w:r>
            <w:r w:rsidR="00BA1DE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57,882</w:t>
            </w:r>
          </w:p>
        </w:tc>
      </w:tr>
    </w:tbl>
    <w:p w:rsidR="00FB7080" w:rsidRPr="00D0412E" w:rsidRDefault="00FB7080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pacing w:val="-4"/>
          <w:sz w:val="30"/>
          <w:szCs w:val="30"/>
          <w:shd w:val="clear" w:color="auto" w:fill="FFFFFF"/>
        </w:rPr>
      </w:pPr>
    </w:p>
    <w:p w:rsidR="008B37BF" w:rsidRPr="00D0412E" w:rsidRDefault="008B37BF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FFFFFF"/>
        </w:rPr>
      </w:pPr>
      <w:r w:rsidRPr="00D0412E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รายการเคลื่อนไหวในระหว่าง</w:t>
      </w:r>
      <w:r w:rsidR="00CC5E51" w:rsidRPr="00D0412E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ปี</w:t>
      </w:r>
      <w:r w:rsidRPr="00D0412E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 xml:space="preserve">สิ้นสุดวันที่ </w:t>
      </w:r>
      <w:r w:rsidRPr="00D0412E">
        <w:rPr>
          <w:rFonts w:ascii="Angsana New" w:hAnsi="Angsana New"/>
          <w:spacing w:val="-4"/>
          <w:sz w:val="30"/>
          <w:szCs w:val="30"/>
          <w:shd w:val="clear" w:color="auto" w:fill="FFFFFF"/>
        </w:rPr>
        <w:t xml:space="preserve">31 </w:t>
      </w:r>
      <w:r w:rsidRPr="00D0412E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ธันวาคม ของ</w:t>
      </w:r>
      <w:r w:rsidR="00006369" w:rsidRPr="00D0412E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>เงินลงทุน</w:t>
      </w:r>
      <w:r w:rsidR="009C6F53">
        <w:rPr>
          <w:rFonts w:ascii="Angsana New" w:hAnsi="Angsana New" w:hint="cs"/>
          <w:spacing w:val="-4"/>
          <w:sz w:val="30"/>
          <w:szCs w:val="30"/>
          <w:shd w:val="clear" w:color="auto" w:fill="FFFFFF"/>
          <w:cs/>
        </w:rPr>
        <w:t>ในตราสารทุน</w:t>
      </w:r>
      <w:r w:rsidRPr="00D0412E">
        <w:rPr>
          <w:rFonts w:ascii="Angsana New" w:hAnsi="Angsana New"/>
          <w:sz w:val="30"/>
          <w:szCs w:val="30"/>
          <w:shd w:val="clear" w:color="auto" w:fill="FFFFFF"/>
          <w:cs/>
        </w:rPr>
        <w:t>มีดังนี้</w:t>
      </w:r>
    </w:p>
    <w:p w:rsidR="003C3880" w:rsidRPr="00D0412E" w:rsidRDefault="003C3880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tbl>
      <w:tblPr>
        <w:tblW w:w="954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570"/>
        <w:gridCol w:w="1440"/>
        <w:gridCol w:w="270"/>
        <w:gridCol w:w="1260"/>
      </w:tblGrid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</w:tcPr>
          <w:p w:rsidR="00063F10" w:rsidRPr="00D0412E" w:rsidRDefault="00063F10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</w:tcPr>
          <w:p w:rsidR="00063F10" w:rsidRPr="00D0412E" w:rsidRDefault="00063F10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970" w:type="dxa"/>
            <w:gridSpan w:val="3"/>
          </w:tcPr>
          <w:p w:rsidR="00063F10" w:rsidRPr="00D0412E" w:rsidRDefault="00063F10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:rsidR="00063F10" w:rsidRPr="00D0412E" w:rsidRDefault="00063F10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EB120C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063F10" w:rsidRPr="00D0412E" w:rsidRDefault="00063F10" w:rsidP="00EB120C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EB120C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EB120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:rsidR="00063F10" w:rsidRPr="00D0412E" w:rsidRDefault="00063F10" w:rsidP="00EB120C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503CB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shd w:val="clear" w:color="auto" w:fill="FFFFFF"/>
          </w:tcPr>
          <w:p w:rsidR="00063F10" w:rsidRPr="00A10A5D" w:rsidRDefault="00063F10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0A5D"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:rsidR="00063F10" w:rsidRPr="00D0412E" w:rsidRDefault="00063F10" w:rsidP="0006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2,791</w:t>
            </w: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A522BF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="00A522BF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440" w:type="dxa"/>
            <w:shd w:val="clear" w:color="auto" w:fill="FFFFFF"/>
          </w:tcPr>
          <w:p w:rsidR="00063F10" w:rsidRPr="00A10A5D" w:rsidRDefault="00063F10" w:rsidP="00B23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10A5D">
              <w:rPr>
                <w:rFonts w:ascii="Angsana New" w:hAnsi="Angsana New"/>
                <w:sz w:val="30"/>
                <w:szCs w:val="30"/>
              </w:rPr>
              <w:t>(74</w:t>
            </w:r>
            <w:r w:rsidR="00B23F0D">
              <w:rPr>
                <w:rFonts w:ascii="Angsana New" w:hAnsi="Angsana New"/>
                <w:sz w:val="30"/>
                <w:szCs w:val="30"/>
              </w:rPr>
              <w:t>2</w:t>
            </w:r>
            <w:r w:rsidRPr="00A10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:rsidR="00063F10" w:rsidRPr="00D0412E" w:rsidRDefault="00063F10" w:rsidP="0006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(534)</w:t>
            </w:r>
          </w:p>
        </w:tc>
      </w:tr>
      <w:tr w:rsidR="00063F10" w:rsidRPr="00D0412E" w:rsidTr="00886936">
        <w:tc>
          <w:tcPr>
            <w:tcW w:w="6570" w:type="dxa"/>
            <w:shd w:val="clear" w:color="auto" w:fill="FFFFFF"/>
          </w:tcPr>
          <w:p w:rsidR="00063F10" w:rsidRPr="00D0412E" w:rsidRDefault="00063F10" w:rsidP="00503CB2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63F10" w:rsidRPr="00D0412E" w:rsidRDefault="00063F10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</w:t>
            </w:r>
            <w:r w:rsidR="00B23F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063F10" w:rsidRPr="00D0412E" w:rsidRDefault="00063F10" w:rsidP="0006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2,257</w:t>
            </w:r>
          </w:p>
        </w:tc>
      </w:tr>
    </w:tbl>
    <w:p w:rsidR="00612A9A" w:rsidRDefault="00612A9A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:rsidR="00570B03" w:rsidRDefault="00570B03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:rsidR="00570B03" w:rsidRDefault="00570B03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:rsidR="00570B03" w:rsidRPr="00D0412E" w:rsidRDefault="00570B03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1170"/>
        <w:gridCol w:w="270"/>
        <w:gridCol w:w="1152"/>
        <w:gridCol w:w="270"/>
        <w:gridCol w:w="1080"/>
        <w:gridCol w:w="270"/>
        <w:gridCol w:w="1080"/>
      </w:tblGrid>
      <w:tr w:rsidR="00AD5BED" w:rsidRPr="009C3977" w:rsidTr="00AD5BED">
        <w:tc>
          <w:tcPr>
            <w:tcW w:w="2970" w:type="dxa"/>
          </w:tcPr>
          <w:p w:rsidR="00AD5BED" w:rsidRPr="00D0412E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:rsidR="00AD5BED" w:rsidRPr="00D0412E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D0412E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D5BED" w:rsidRPr="009C3977" w:rsidRDefault="00AD5BE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AD5BED" w:rsidRPr="009C3977" w:rsidRDefault="00AD5BE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5BED" w:rsidRPr="009C3977" w:rsidRDefault="00AD5BE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9C3977" w:rsidRDefault="00AD5BE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D5BED" w:rsidRPr="009C3977" w:rsidRDefault="00AD5BE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5BED" w:rsidRPr="009C3977" w:rsidTr="00AD5BED">
        <w:tc>
          <w:tcPr>
            <w:tcW w:w="2970" w:type="dxa"/>
          </w:tcPr>
          <w:p w:rsidR="00AD5BED" w:rsidRPr="009C3977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AD5BED" w:rsidRPr="009C3977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D5BED" w:rsidRPr="009C3977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:rsidR="00AD5BED" w:rsidRPr="009C3977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:rsidR="00AD5BED" w:rsidRPr="009C3977" w:rsidRDefault="00AD5BE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5BED" w:rsidRPr="009C3977" w:rsidRDefault="00AD5BE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3CB2" w:rsidRPr="009C3977" w:rsidTr="00AD5BED">
        <w:tc>
          <w:tcPr>
            <w:tcW w:w="29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03CB2" w:rsidRPr="009C3977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9C3977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9C3977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9C3977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503CB2" w:rsidRPr="009C3977" w:rsidTr="00AD5BED">
        <w:trPr>
          <w:trHeight w:val="317"/>
        </w:trPr>
        <w:tc>
          <w:tcPr>
            <w:tcW w:w="29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2" w:type="dxa"/>
            <w:gridSpan w:val="7"/>
          </w:tcPr>
          <w:p w:rsidR="00503CB2" w:rsidRPr="009C3977" w:rsidRDefault="00503CB2" w:rsidP="00503C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   </w:t>
            </w:r>
            <w:r w:rsidRPr="009C397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CB2" w:rsidRPr="009C3977" w:rsidTr="00AD5BED">
        <w:tc>
          <w:tcPr>
            <w:tcW w:w="2970" w:type="dxa"/>
          </w:tcPr>
          <w:p w:rsidR="00503CB2" w:rsidRPr="001500C5" w:rsidRDefault="00503CB2" w:rsidP="00503CB2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ตราสารทุนอื่นที่ไม่อยู่ใน</w:t>
            </w:r>
          </w:p>
          <w:p w:rsidR="00503CB2" w:rsidRPr="009C3977" w:rsidRDefault="00503CB2" w:rsidP="00503CB2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00C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1500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90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CB2" w:rsidRPr="009C3977" w:rsidTr="00EB120C">
        <w:tc>
          <w:tcPr>
            <w:tcW w:w="2970" w:type="dxa"/>
            <w:shd w:val="clear" w:color="auto" w:fill="FFFFFF"/>
          </w:tcPr>
          <w:p w:rsidR="00503CB2" w:rsidRPr="009C3977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C397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C397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9C39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03CB2" w:rsidRPr="009C3977" w:rsidRDefault="00EC3D36" w:rsidP="00EC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</w:t>
            </w:r>
            <w:r w:rsidR="007A21D4" w:rsidRPr="009C397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977">
              <w:rPr>
                <w:rFonts w:ascii="Angsana New" w:hAnsi="Angsana New"/>
                <w:color w:val="000000"/>
                <w:sz w:val="30"/>
                <w:szCs w:val="30"/>
              </w:rPr>
              <w:t>5,959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9C3977" w:rsidRDefault="007A21D4" w:rsidP="00B53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5</w:t>
            </w:r>
            <w:r w:rsidR="00EC3D36">
              <w:rPr>
                <w:rFonts w:ascii="Angsana New" w:hAnsi="Angsana New"/>
                <w:sz w:val="30"/>
                <w:szCs w:val="30"/>
              </w:rPr>
              <w:t>6,24</w:t>
            </w:r>
            <w:r w:rsidR="00B53CB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5,959</w:t>
            </w:r>
          </w:p>
        </w:tc>
      </w:tr>
      <w:tr w:rsidR="00EC3D36" w:rsidRPr="009C3977" w:rsidTr="00EB120C">
        <w:tc>
          <w:tcPr>
            <w:tcW w:w="2970" w:type="dxa"/>
            <w:shd w:val="clear" w:color="auto" w:fill="FFFFFF"/>
          </w:tcPr>
          <w:p w:rsidR="00EC3D36" w:rsidRPr="009C3977" w:rsidRDefault="004F36D9" w:rsidP="00503CB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</w:t>
            </w:r>
            <w:r w:rsidR="00EC3D36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00" w:type="dxa"/>
          </w:tcPr>
          <w:p w:rsidR="00EC3D36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C3D36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EC3D36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:rsidR="00EC3D36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EC3D36" w:rsidRPr="009C3977" w:rsidRDefault="00EC3D36" w:rsidP="00EC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C3D36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C3D36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4,200</w:t>
            </w:r>
          </w:p>
        </w:tc>
        <w:tc>
          <w:tcPr>
            <w:tcW w:w="270" w:type="dxa"/>
          </w:tcPr>
          <w:p w:rsidR="00EC3D36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EC3D36" w:rsidRPr="009C3977" w:rsidRDefault="00EC3D36" w:rsidP="00EC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3CB2" w:rsidRPr="009C3977" w:rsidTr="00EB120C">
        <w:tc>
          <w:tcPr>
            <w:tcW w:w="2970" w:type="dxa"/>
            <w:shd w:val="clear" w:color="auto" w:fill="FFFFFF"/>
          </w:tcPr>
          <w:p w:rsidR="00503CB2" w:rsidRPr="009C3977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  <w:cs/>
              </w:rPr>
              <w:t>โอนจัดประเภทใหม่จากเงินลงทุน</w:t>
            </w:r>
          </w:p>
          <w:p w:rsidR="00503CB2" w:rsidRPr="009C3977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3977">
              <w:rPr>
                <w:rFonts w:ascii="Angsana New" w:hAnsi="Angsana New"/>
                <w:sz w:val="30"/>
                <w:szCs w:val="30"/>
                <w:cs/>
              </w:rPr>
              <w:t>ในบริษัทร่วมเป็นเงินลงทุน</w:t>
            </w:r>
          </w:p>
          <w:p w:rsidR="00503CB2" w:rsidRPr="009C3977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sz w:val="30"/>
                <w:szCs w:val="30"/>
                <w:cs/>
              </w:rPr>
              <w:t xml:space="preserve">   ระยะยาวอื่น</w:t>
            </w:r>
          </w:p>
        </w:tc>
        <w:tc>
          <w:tcPr>
            <w:tcW w:w="90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3977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7A21D4" w:rsidRPr="009C3977" w:rsidRDefault="007A21D4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7A21D4" w:rsidRPr="009C3977" w:rsidRDefault="00EC3D36" w:rsidP="00EC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977">
              <w:rPr>
                <w:rFonts w:ascii="Angsana New" w:hAnsi="Angsana New"/>
                <w:color w:val="000000"/>
                <w:sz w:val="30"/>
                <w:szCs w:val="30"/>
              </w:rPr>
              <w:t>47,211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A21D4" w:rsidRPr="009C3977" w:rsidRDefault="007A21D4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7A21D4" w:rsidRPr="009C3977" w:rsidRDefault="00EC3D36" w:rsidP="00EC3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50,286</w:t>
            </w:r>
          </w:p>
        </w:tc>
      </w:tr>
      <w:tr w:rsidR="00503CB2" w:rsidRPr="009C3977" w:rsidTr="00EB120C">
        <w:tc>
          <w:tcPr>
            <w:tcW w:w="2970" w:type="dxa"/>
            <w:shd w:val="clear" w:color="auto" w:fill="FFFFFF"/>
          </w:tcPr>
          <w:p w:rsidR="00503CB2" w:rsidRPr="009C3977" w:rsidRDefault="00503CB2" w:rsidP="00503CB2">
            <w:pPr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0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</w:tcPr>
          <w:p w:rsidR="00503CB2" w:rsidRPr="009C3977" w:rsidRDefault="007A21D4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977">
              <w:rPr>
                <w:rFonts w:ascii="Angsana New" w:hAnsi="Angsana New"/>
                <w:color w:val="000000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3977">
              <w:rPr>
                <w:rFonts w:ascii="Angsana New" w:hAnsi="Angsana New"/>
                <w:color w:val="000000"/>
                <w:sz w:val="30"/>
                <w:szCs w:val="30"/>
              </w:rPr>
              <w:t>(620)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03CB2" w:rsidRPr="009C3977" w:rsidRDefault="007A21D4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color w:val="000000"/>
                <w:sz w:val="30"/>
                <w:szCs w:val="30"/>
              </w:rPr>
              <w:t>(634)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C3977">
              <w:rPr>
                <w:rFonts w:ascii="Angsana New" w:hAnsi="Angsana New"/>
                <w:sz w:val="30"/>
                <w:szCs w:val="30"/>
              </w:rPr>
              <w:t>(620)</w:t>
            </w:r>
          </w:p>
        </w:tc>
      </w:tr>
      <w:tr w:rsidR="00503CB2" w:rsidRPr="00D0412E" w:rsidTr="00EB120C">
        <w:tc>
          <w:tcPr>
            <w:tcW w:w="2970" w:type="dxa"/>
            <w:shd w:val="clear" w:color="auto" w:fill="FFFFFF"/>
          </w:tcPr>
          <w:p w:rsidR="00503CB2" w:rsidRPr="009C3977" w:rsidRDefault="00503CB2" w:rsidP="00503CB2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397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C39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03CB2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56,736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C397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52,550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3CB2" w:rsidRPr="009C3977" w:rsidRDefault="00EC3D36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59,81</w:t>
            </w:r>
            <w:r w:rsidR="00B53CB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03CB2" w:rsidRPr="009C3977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:rsidR="00503CB2" w:rsidRPr="00D0412E" w:rsidRDefault="00503CB2" w:rsidP="00503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3977">
              <w:rPr>
                <w:rFonts w:ascii="Angsana New" w:hAnsi="Angsana New"/>
                <w:b/>
                <w:bCs/>
                <w:sz w:val="30"/>
                <w:szCs w:val="30"/>
              </w:rPr>
              <w:t>55,625</w:t>
            </w:r>
          </w:p>
        </w:tc>
      </w:tr>
    </w:tbl>
    <w:p w:rsidR="00612A9A" w:rsidRPr="00D0412E" w:rsidRDefault="00612A9A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:rsidR="00612A9A" w:rsidRPr="00D0412E" w:rsidRDefault="00612A9A" w:rsidP="008B37BF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Angsana New" w:hAnsi="Angsana New"/>
          <w:sz w:val="30"/>
          <w:szCs w:val="30"/>
          <w:shd w:val="clear" w:color="auto" w:fill="E6E6E6"/>
        </w:rPr>
      </w:pPr>
    </w:p>
    <w:p w:rsidR="002A63FF" w:rsidRPr="00497177" w:rsidRDefault="00497177" w:rsidP="00497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rPr>
          <w:rFonts w:ascii="Angsana New" w:hAnsi="Angsana New"/>
          <w:i/>
          <w:iCs/>
          <w:spacing w:val="-4"/>
          <w:sz w:val="30"/>
          <w:szCs w:val="30"/>
        </w:rPr>
      </w:pPr>
      <w:r w:rsidRPr="00497177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การซื้อเงินลงทุน</w:t>
      </w:r>
    </w:p>
    <w:p w:rsidR="00497177" w:rsidRDefault="00497177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="Angsana New" w:hAnsi="Angsana New"/>
          <w:i/>
          <w:iCs/>
          <w:spacing w:val="-4"/>
          <w:sz w:val="30"/>
          <w:szCs w:val="30"/>
        </w:rPr>
      </w:pPr>
    </w:p>
    <w:p w:rsidR="00497177" w:rsidRPr="001C35CC" w:rsidRDefault="00497177" w:rsidP="00387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497177" w:rsidRPr="001C35CC" w:rsidSect="006337C0">
          <w:headerReference w:type="default" r:id="rId11"/>
          <w:pgSz w:w="11909" w:h="16834" w:code="9"/>
          <w:pgMar w:top="691" w:right="1152" w:bottom="720" w:left="1152" w:header="720" w:footer="576" w:gutter="0"/>
          <w:cols w:space="720"/>
          <w:docGrid w:linePitch="245"/>
        </w:sectPr>
      </w:pPr>
      <w:r w:rsidRPr="001C35C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C35CC">
        <w:rPr>
          <w:rFonts w:ascii="Angsana New" w:hAnsi="Angsana New"/>
          <w:sz w:val="30"/>
          <w:szCs w:val="30"/>
        </w:rPr>
        <w:t xml:space="preserve">15 </w:t>
      </w:r>
      <w:r w:rsidRPr="001C35CC">
        <w:rPr>
          <w:rFonts w:ascii="Angsana New" w:hAnsi="Angsana New" w:hint="cs"/>
          <w:sz w:val="30"/>
          <w:szCs w:val="30"/>
          <w:cs/>
        </w:rPr>
        <w:t>พฤศจิกายน</w:t>
      </w:r>
      <w:r w:rsidRPr="001C35CC">
        <w:rPr>
          <w:rFonts w:ascii="Angsana New" w:hAnsi="Angsana New"/>
          <w:sz w:val="30"/>
          <w:szCs w:val="30"/>
          <w:cs/>
        </w:rPr>
        <w:t xml:space="preserve"> </w:t>
      </w:r>
      <w:r w:rsidRPr="001C35CC">
        <w:rPr>
          <w:rFonts w:ascii="Angsana New" w:hAnsi="Angsana New"/>
          <w:sz w:val="30"/>
          <w:szCs w:val="30"/>
        </w:rPr>
        <w:t>25</w:t>
      </w:r>
      <w:r w:rsidRPr="001C35CC">
        <w:rPr>
          <w:rFonts w:ascii="Angsana New" w:hAnsi="Angsana New" w:hint="cs"/>
          <w:sz w:val="30"/>
          <w:szCs w:val="30"/>
          <w:cs/>
        </w:rPr>
        <w:t>60</w:t>
      </w:r>
      <w:r w:rsidRPr="001C35CC">
        <w:rPr>
          <w:rFonts w:ascii="Angsana New" w:hAnsi="Angsana New"/>
          <w:sz w:val="30"/>
          <w:szCs w:val="30"/>
        </w:rPr>
        <w:t xml:space="preserve"> </w:t>
      </w:r>
      <w:r w:rsidRPr="001C35CC">
        <w:rPr>
          <w:rFonts w:ascii="Angsana New" w:hAnsi="Angsana New"/>
          <w:sz w:val="30"/>
          <w:szCs w:val="30"/>
          <w:cs/>
        </w:rPr>
        <w:t>บริษัทได้</w:t>
      </w:r>
      <w:r w:rsidRPr="001C35CC">
        <w:rPr>
          <w:rFonts w:ascii="Angsana New" w:hAnsi="Angsana New" w:hint="cs"/>
          <w:sz w:val="30"/>
          <w:szCs w:val="30"/>
          <w:cs/>
        </w:rPr>
        <w:t>ซื้อ</w:t>
      </w:r>
      <w:r w:rsidRPr="001C35CC">
        <w:rPr>
          <w:rFonts w:ascii="Angsana New" w:hAnsi="Angsana New"/>
          <w:sz w:val="30"/>
          <w:szCs w:val="30"/>
          <w:cs/>
        </w:rPr>
        <w:t>หุ้นในบริษัท</w:t>
      </w:r>
      <w:r w:rsidRPr="001C35CC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1C35CC">
        <w:rPr>
          <w:rFonts w:ascii="Angsana New" w:hAnsi="Angsana New" w:hint="cs"/>
          <w:sz w:val="30"/>
          <w:szCs w:val="30"/>
          <w:cs/>
        </w:rPr>
        <w:t>อเมริกันฟู้ด</w:t>
      </w:r>
      <w:proofErr w:type="spellEnd"/>
      <w:r w:rsidRPr="001C35CC">
        <w:rPr>
          <w:rFonts w:ascii="Angsana New" w:hAnsi="Angsana New"/>
          <w:sz w:val="30"/>
          <w:szCs w:val="30"/>
          <w:cs/>
        </w:rPr>
        <w:t xml:space="preserve"> จำกัด </w:t>
      </w:r>
      <w:r w:rsidRPr="001C35C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C35CC">
        <w:rPr>
          <w:rFonts w:ascii="Angsana New" w:hAnsi="Angsana New"/>
          <w:sz w:val="30"/>
          <w:szCs w:val="30"/>
        </w:rPr>
        <w:t xml:space="preserve">420,000 </w:t>
      </w:r>
      <w:r w:rsidRPr="001C35CC">
        <w:rPr>
          <w:rFonts w:ascii="Angsana New" w:hAnsi="Angsana New" w:hint="cs"/>
          <w:sz w:val="30"/>
          <w:szCs w:val="30"/>
          <w:cs/>
        </w:rPr>
        <w:t>หุ้น ราคาตามมูลค่า</w:t>
      </w:r>
      <w:r w:rsidR="001C35CC">
        <w:rPr>
          <w:rFonts w:ascii="Angsana New" w:hAnsi="Angsana New"/>
          <w:sz w:val="30"/>
          <w:szCs w:val="30"/>
        </w:rPr>
        <w:br/>
      </w:r>
      <w:r w:rsidRPr="001C35CC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1C35CC">
        <w:rPr>
          <w:rFonts w:ascii="Angsana New" w:hAnsi="Angsana New"/>
          <w:sz w:val="30"/>
          <w:szCs w:val="30"/>
        </w:rPr>
        <w:t xml:space="preserve">10 </w:t>
      </w:r>
      <w:r w:rsidRPr="001C35CC">
        <w:rPr>
          <w:rFonts w:ascii="Angsana New" w:hAnsi="Angsana New" w:hint="cs"/>
          <w:sz w:val="30"/>
          <w:szCs w:val="30"/>
          <w:cs/>
        </w:rPr>
        <w:t>บาท</w:t>
      </w:r>
      <w:r w:rsidR="003875C8">
        <w:rPr>
          <w:rFonts w:ascii="Angsana New" w:hAnsi="Angsana New"/>
          <w:sz w:val="30"/>
          <w:szCs w:val="30"/>
        </w:rPr>
        <w:t xml:space="preserve"> </w:t>
      </w:r>
      <w:r w:rsidR="003875C8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3875C8" w:rsidRPr="001C35CC">
        <w:rPr>
          <w:rFonts w:ascii="Angsana New" w:hAnsi="Angsana New"/>
          <w:sz w:val="30"/>
          <w:szCs w:val="30"/>
        </w:rPr>
        <w:t xml:space="preserve">4.2 </w:t>
      </w:r>
      <w:r w:rsidR="003875C8">
        <w:rPr>
          <w:rFonts w:ascii="Angsana New" w:hAnsi="Angsana New"/>
          <w:sz w:val="30"/>
          <w:szCs w:val="30"/>
          <w:cs/>
        </w:rPr>
        <w:t>ล้านบา</w:t>
      </w:r>
      <w:r w:rsidR="003875C8">
        <w:rPr>
          <w:rFonts w:ascii="Angsana New" w:hAnsi="Angsana New" w:hint="cs"/>
          <w:sz w:val="30"/>
          <w:szCs w:val="30"/>
          <w:cs/>
        </w:rPr>
        <w:t>ท</w:t>
      </w:r>
      <w:r w:rsidRPr="001C35CC">
        <w:rPr>
          <w:rFonts w:ascii="Angsana New" w:hAnsi="Angsana New" w:hint="cs"/>
          <w:sz w:val="30"/>
          <w:szCs w:val="30"/>
          <w:cs/>
        </w:rPr>
        <w:t xml:space="preserve"> คิดเป็น</w:t>
      </w:r>
      <w:r w:rsidRPr="001C35CC">
        <w:rPr>
          <w:rFonts w:ascii="Angsana New" w:hAnsi="Angsana New"/>
          <w:sz w:val="30"/>
          <w:szCs w:val="30"/>
          <w:cs/>
        </w:rPr>
        <w:t>ร้อยละ</w:t>
      </w:r>
      <w:r w:rsidR="00A26CC0">
        <w:rPr>
          <w:rFonts w:ascii="Angsana New" w:hAnsi="Angsana New"/>
          <w:sz w:val="30"/>
          <w:szCs w:val="30"/>
        </w:rPr>
        <w:t xml:space="preserve"> 3 </w:t>
      </w:r>
      <w:r w:rsidRPr="001C35CC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Pr="001C35CC">
        <w:rPr>
          <w:rFonts w:ascii="Angsana New" w:hAnsi="Angsana New" w:hint="cs"/>
          <w:sz w:val="30"/>
          <w:szCs w:val="30"/>
          <w:cs/>
        </w:rPr>
        <w:t xml:space="preserve"> </w:t>
      </w:r>
    </w:p>
    <w:p w:rsidR="00A80991" w:rsidRPr="00D0412E" w:rsidRDefault="00D04852" w:rsidP="003B1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firstLine="180"/>
        <w:jc w:val="both"/>
        <w:rPr>
          <w:rFonts w:ascii="Angsana New" w:hAnsi="Angsana New"/>
          <w:spacing w:val="-4"/>
          <w:sz w:val="30"/>
          <w:szCs w:val="30"/>
        </w:rPr>
      </w:pPr>
      <w:r w:rsidRPr="00D0412E">
        <w:rPr>
          <w:rFonts w:ascii="Angsana New" w:hAnsi="Angsana New"/>
          <w:spacing w:val="-4"/>
          <w:sz w:val="30"/>
          <w:szCs w:val="30"/>
          <w:cs/>
        </w:rPr>
        <w:lastRenderedPageBreak/>
        <w:t>ตราสารทุนอื่นที่ไม่อยู่ในความต้องการของตลาดบันทึกตามวิธีราคาทุน</w:t>
      </w:r>
      <w:r w:rsidRPr="00D0412E">
        <w:rPr>
          <w:rFonts w:ascii="Angsana New" w:hAnsi="Angsana New"/>
          <w:sz w:val="30"/>
          <w:szCs w:val="30"/>
          <w:rtl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ณ</w:t>
      </w:r>
      <w:r w:rsidRPr="00D0412E">
        <w:rPr>
          <w:rFonts w:ascii="Angsana New" w:hAnsi="Angsana New"/>
          <w:sz w:val="30"/>
          <w:szCs w:val="30"/>
          <w:rtl/>
          <w:cs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วันที่</w:t>
      </w:r>
      <w:r w:rsidRPr="00D0412E">
        <w:rPr>
          <w:rFonts w:ascii="Angsana New" w:hAnsi="Angsana New"/>
          <w:sz w:val="30"/>
          <w:szCs w:val="30"/>
          <w:rtl/>
          <w:cs/>
        </w:rPr>
        <w:t xml:space="preserve"> 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="000E25F9" w:rsidRPr="00D0412E">
        <w:rPr>
          <w:rFonts w:ascii="Angsana New" w:hAnsi="Angsana New"/>
          <w:spacing w:val="-4"/>
          <w:sz w:val="30"/>
          <w:szCs w:val="30"/>
          <w:shd w:val="clear" w:color="auto" w:fill="FFFFFF"/>
        </w:rPr>
        <w:t>31</w:t>
      </w:r>
      <w:r w:rsidR="000E25F9" w:rsidRPr="00D0412E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 xml:space="preserve"> ธันวาคม </w:t>
      </w:r>
      <w:r w:rsidR="005E561D" w:rsidRPr="00D0412E">
        <w:rPr>
          <w:rFonts w:ascii="Angsana New" w:hAnsi="Angsana New"/>
          <w:sz w:val="30"/>
          <w:szCs w:val="30"/>
          <w:cs/>
        </w:rPr>
        <w:t>และเงินปันผล</w:t>
      </w:r>
      <w:r w:rsidR="000E25F9" w:rsidRPr="00D0412E">
        <w:rPr>
          <w:rFonts w:ascii="Angsana New" w:hAnsi="Angsana New"/>
          <w:sz w:val="30"/>
          <w:szCs w:val="30"/>
          <w:cs/>
        </w:rPr>
        <w:t>รับ</w:t>
      </w:r>
      <w:r w:rsidR="008408DF">
        <w:rPr>
          <w:rFonts w:ascii="Angsana New" w:hAnsi="Angsana New" w:hint="cs"/>
          <w:sz w:val="30"/>
          <w:szCs w:val="30"/>
          <w:cs/>
        </w:rPr>
        <w:t>จากเงินลงทุนสำหรับ</w:t>
      </w:r>
      <w:r w:rsidR="000E25F9" w:rsidRPr="00D0412E">
        <w:rPr>
          <w:rFonts w:ascii="Angsana New" w:hAnsi="Angsana New"/>
          <w:sz w:val="30"/>
          <w:szCs w:val="30"/>
          <w:cs/>
        </w:rPr>
        <w:t>แต่ละปี</w:t>
      </w:r>
      <w:r w:rsidR="000E25F9" w:rsidRPr="00D0412E">
        <w:rPr>
          <w:rFonts w:ascii="Angsana New" w:hAnsi="Angsana New"/>
          <w:spacing w:val="-4"/>
          <w:sz w:val="30"/>
          <w:szCs w:val="30"/>
          <w:shd w:val="clear" w:color="auto" w:fill="FFFFFF"/>
          <w:cs/>
        </w:rPr>
        <w:t xml:space="preserve"> </w:t>
      </w:r>
      <w:r w:rsidRPr="00D0412E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BA4428" w:rsidRPr="00D0412E" w:rsidRDefault="00BA4428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="Angsana New" w:hAnsi="Angsana New"/>
          <w:spacing w:val="-4"/>
          <w:sz w:val="30"/>
          <w:szCs w:val="30"/>
        </w:rPr>
      </w:pPr>
    </w:p>
    <w:tbl>
      <w:tblPr>
        <w:tblW w:w="1503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87"/>
      </w:tblGrid>
      <w:tr w:rsidR="00C27212" w:rsidRPr="00C27212" w:rsidTr="007D0D98">
        <w:tc>
          <w:tcPr>
            <w:tcW w:w="189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22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27212" w:rsidRPr="00C27212" w:rsidTr="007D0D98">
        <w:tc>
          <w:tcPr>
            <w:tcW w:w="189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3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7212" w:rsidRPr="00C27212" w:rsidTr="007D0D98">
        <w:tc>
          <w:tcPr>
            <w:tcW w:w="189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Pr="00C27212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C27212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3" w:type="dxa"/>
            <w:gridSpan w:val="3"/>
            <w:vAlign w:val="center"/>
          </w:tcPr>
          <w:p w:rsidR="00C27212" w:rsidRPr="00C27212" w:rsidRDefault="0006121E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121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27212" w:rsidRPr="00C27212" w:rsidTr="007D0D98">
        <w:tc>
          <w:tcPr>
            <w:tcW w:w="189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C2721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C2721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C2721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C27212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C2721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2560</w:t>
            </w: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2559</w:t>
            </w:r>
          </w:p>
        </w:tc>
      </w:tr>
      <w:tr w:rsidR="00C27212" w:rsidRPr="00C27212" w:rsidTr="007D0D98">
        <w:tc>
          <w:tcPr>
            <w:tcW w:w="189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84" w:type="dxa"/>
            <w:gridSpan w:val="19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27212" w:rsidRPr="00C27212" w:rsidTr="007D0D98">
        <w:tc>
          <w:tcPr>
            <w:tcW w:w="189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7212" w:rsidRPr="00C27212" w:rsidTr="007D0D98">
        <w:tc>
          <w:tcPr>
            <w:tcW w:w="189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ปณิวรา</w:t>
            </w:r>
            <w:proofErr w:type="spellEnd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47,211</w:t>
            </w: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C27212" w:rsidRPr="00C27212" w:rsidRDefault="00C27212" w:rsidP="00296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27212" w:rsidRPr="00C27212" w:rsidTr="007D0D98">
        <w:tc>
          <w:tcPr>
            <w:tcW w:w="189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7212" w:rsidRPr="00C27212" w:rsidTr="007D0D98">
        <w:tc>
          <w:tcPr>
            <w:tcW w:w="189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C27212" w:rsidRPr="00C27212" w:rsidRDefault="00C27212" w:rsidP="0034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C27212" w:rsidRPr="00C27212" w:rsidRDefault="00C27212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C27212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</w:t>
            </w:r>
            <w:proofErr w:type="spellEnd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="00271E9E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 w:rsidR="00271E9E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="00271E9E">
              <w:rPr>
                <w:rFonts w:ascii="Angsana New" w:hAnsi="Angsana New"/>
                <w:sz w:val="22"/>
                <w:szCs w:val="22"/>
              </w:rPr>
              <w:t>,00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72</w:t>
            </w: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จาโน</w:t>
            </w:r>
            <w:proofErr w:type="spellStart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เม่</w:t>
            </w:r>
            <w:proofErr w:type="spellEnd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27212">
              <w:rPr>
                <w:rFonts w:ascii="Angsana New" w:hAnsi="Angsana New"/>
                <w:sz w:val="22"/>
                <w:szCs w:val="22"/>
              </w:rPr>
              <w:t>(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C27212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271E9E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</w:t>
            </w:r>
            <w:r w:rsidR="00466188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77205F" w:rsidP="0027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27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71E9E">
              <w:rPr>
                <w:rFonts w:ascii="Angsana New" w:hAnsi="Angsana New"/>
                <w:sz w:val="22"/>
                <w:szCs w:val="22"/>
              </w:rPr>
              <w:t>,</w:t>
            </w: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 w:rsidR="00271E9E">
              <w:rPr>
                <w:rFonts w:ascii="Angsana New" w:hAnsi="Angsana New"/>
                <w:sz w:val="22"/>
                <w:szCs w:val="22"/>
              </w:rPr>
              <w:t>00,</w:t>
            </w:r>
            <w:r w:rsidRPr="00C27212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271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271E9E">
              <w:rPr>
                <w:rFonts w:ascii="Angsana New" w:hAnsi="Angsana New"/>
                <w:sz w:val="22"/>
                <w:szCs w:val="22"/>
              </w:rPr>
              <w:t>,</w:t>
            </w:r>
            <w:r w:rsidRPr="00C27212">
              <w:rPr>
                <w:rFonts w:ascii="Angsana New" w:hAnsi="Angsana New"/>
                <w:sz w:val="22"/>
                <w:szCs w:val="22"/>
              </w:rPr>
              <w:t>2</w:t>
            </w:r>
            <w:r w:rsidR="00271E9E">
              <w:rPr>
                <w:rFonts w:ascii="Angsana New" w:hAnsi="Angsana New"/>
                <w:sz w:val="22"/>
                <w:szCs w:val="22"/>
              </w:rPr>
              <w:t>00,</w:t>
            </w:r>
            <w:r w:rsidRPr="00C27212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spellStart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อิเล็คทรอนิกส์</w:t>
            </w:r>
            <w:proofErr w:type="spellEnd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      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</w:t>
            </w:r>
            <w:proofErr w:type="spellStart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อิเล็คทรอนิกส์</w:t>
            </w:r>
            <w:proofErr w:type="spellEnd"/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ไทย </w:t>
            </w:r>
            <w:proofErr w:type="spellStart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บุน</w:t>
            </w:r>
            <w:proofErr w:type="spellEnd"/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กะ แฟชั่น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441CD0">
              <w:rPr>
                <w:rFonts w:ascii="Angsana New" w:hAnsi="Angsana New"/>
                <w:sz w:val="22"/>
                <w:szCs w:val="22"/>
              </w:rPr>
              <w:t>,00</w:t>
            </w:r>
            <w:r w:rsidRPr="00C2721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441CD0">
              <w:rPr>
                <w:rFonts w:ascii="Angsana New" w:hAnsi="Angsana New"/>
                <w:sz w:val="22"/>
                <w:szCs w:val="22"/>
              </w:rPr>
              <w:t>,00</w:t>
            </w:r>
            <w:r w:rsidRPr="00C2721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 w:right="-181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C27212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6188" w:rsidRPr="00C27212" w:rsidTr="007D0D98">
        <w:tc>
          <w:tcPr>
            <w:tcW w:w="189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อเมริกันฟู้ด</w:t>
            </w:r>
            <w:proofErr w:type="spellEnd"/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ผลิตไอศกรีม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41C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  <w:r w:rsidR="00441CD0">
              <w:rPr>
                <w:rFonts w:ascii="Angsana New" w:hAnsi="Angsana New"/>
                <w:sz w:val="22"/>
                <w:szCs w:val="22"/>
              </w:rPr>
              <w:t>0,00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334767" w:rsidP="0033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82,000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9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7" w:type="dxa"/>
            <w:vAlign w:val="center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6188" w:rsidRPr="00C27212" w:rsidTr="007D0D98">
        <w:tc>
          <w:tcPr>
            <w:tcW w:w="1890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57,370</w:t>
            </w: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</w:rPr>
              <w:t>53,170</w:t>
            </w: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2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56,736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27212">
              <w:rPr>
                <w:rFonts w:ascii="Angsana New" w:hAnsi="Angsana New"/>
                <w:b/>
                <w:bCs/>
                <w:sz w:val="22"/>
                <w:szCs w:val="22"/>
              </w:rPr>
              <w:t>52,550</w:t>
            </w: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967</w:t>
            </w:r>
          </w:p>
        </w:tc>
        <w:tc>
          <w:tcPr>
            <w:tcW w:w="236" w:type="dxa"/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6188" w:rsidRPr="00C27212" w:rsidRDefault="00466188" w:rsidP="00466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859</w:t>
            </w:r>
          </w:p>
        </w:tc>
      </w:tr>
    </w:tbl>
    <w:p w:rsidR="00A721F7" w:rsidRPr="00D0412E" w:rsidRDefault="00A721F7">
      <w:pPr>
        <w:rPr>
          <w:rFonts w:ascii="Angsana New" w:hAnsi="Angsana New"/>
        </w:rPr>
      </w:pPr>
    </w:p>
    <w:p w:rsidR="00926525" w:rsidRPr="00D0412E" w:rsidRDefault="00926525">
      <w:pPr>
        <w:rPr>
          <w:rFonts w:ascii="Angsana New" w:hAnsi="Angsana New"/>
        </w:rPr>
      </w:pPr>
    </w:p>
    <w:p w:rsidR="002A63FF" w:rsidRPr="00D0412E" w:rsidRDefault="002A63FF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="Angsana New" w:hAnsi="Angsana New"/>
          <w:spacing w:val="-4"/>
          <w:sz w:val="28"/>
          <w:szCs w:val="28"/>
        </w:rPr>
      </w:pPr>
    </w:p>
    <w:p w:rsidR="00F13483" w:rsidRPr="00D0412E" w:rsidRDefault="00F13483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="Angsana New" w:hAnsi="Angsana New"/>
          <w:spacing w:val="-4"/>
          <w:sz w:val="28"/>
          <w:szCs w:val="28"/>
        </w:rPr>
      </w:pPr>
    </w:p>
    <w:tbl>
      <w:tblPr>
        <w:tblW w:w="150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90"/>
        <w:gridCol w:w="1800"/>
        <w:gridCol w:w="810"/>
        <w:gridCol w:w="810"/>
        <w:gridCol w:w="236"/>
        <w:gridCol w:w="720"/>
        <w:gridCol w:w="236"/>
        <w:gridCol w:w="720"/>
        <w:gridCol w:w="236"/>
        <w:gridCol w:w="723"/>
        <w:gridCol w:w="236"/>
        <w:gridCol w:w="81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720"/>
        <w:gridCol w:w="236"/>
        <w:gridCol w:w="810"/>
      </w:tblGrid>
      <w:tr w:rsidR="007D0D98" w:rsidRPr="00B11AB4" w:rsidTr="007D0D98">
        <w:tc>
          <w:tcPr>
            <w:tcW w:w="189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3" w:type="dxa"/>
            <w:gridSpan w:val="22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D0D98" w:rsidRPr="00B11AB4" w:rsidTr="007D0D98">
        <w:tc>
          <w:tcPr>
            <w:tcW w:w="1890" w:type="dxa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" w:right="-108" w:firstLine="64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36" w:type="dxa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7D0D98" w:rsidRPr="00C27212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D0D98" w:rsidRPr="00B11AB4" w:rsidTr="007D0D98">
        <w:tc>
          <w:tcPr>
            <w:tcW w:w="1890" w:type="dxa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69" w:type="dxa"/>
            <w:gridSpan w:val="3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ราคาทุน 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B11AB4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236" w:type="dxa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66" w:type="dxa"/>
            <w:gridSpan w:val="3"/>
            <w:vAlign w:val="center"/>
          </w:tcPr>
          <w:p w:rsidR="007D0D98" w:rsidRPr="00C27212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6121E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7D0D98" w:rsidRPr="00B11AB4" w:rsidTr="007D0D98">
        <w:tc>
          <w:tcPr>
            <w:tcW w:w="189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</w:t>
            </w:r>
            <w:r w:rsidRPr="00B11AB4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255</w:t>
            </w:r>
            <w:r w:rsidRPr="00B11AB4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7D0D98" w:rsidRPr="00B11AB4" w:rsidTr="007D0D98">
        <w:tc>
          <w:tcPr>
            <w:tcW w:w="189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07" w:type="dxa"/>
            <w:gridSpan w:val="19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35"/>
              </w:tabs>
              <w:spacing w:line="240" w:lineRule="auto"/>
              <w:ind w:left="-108" w:right="15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ปณิวรา</w:t>
            </w:r>
            <w:proofErr w:type="spellEnd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18.66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18.66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455846">
              <w:rPr>
                <w:rFonts w:ascii="Angsana New" w:hAnsi="Angsana New"/>
                <w:sz w:val="22"/>
                <w:szCs w:val="22"/>
                <w:cs/>
              </w:rPr>
              <w:t>284</w:t>
            </w:r>
            <w:r w:rsidRPr="00455846">
              <w:rPr>
                <w:rFonts w:ascii="Angsana New" w:hAnsi="Angsana New"/>
                <w:sz w:val="22"/>
                <w:szCs w:val="22"/>
              </w:rPr>
              <w:t>,</w:t>
            </w:r>
            <w:r w:rsidRPr="00455846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284,000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831104">
              <w:rPr>
                <w:rFonts w:ascii="Angsana New" w:hAnsi="Angsana New"/>
                <w:sz w:val="22"/>
                <w:szCs w:val="22"/>
              </w:rPr>
              <w:t>,</w:t>
            </w:r>
            <w:r w:rsidRPr="00831104">
              <w:rPr>
                <w:rFonts w:ascii="Angsana New" w:hAnsi="Angsana New"/>
                <w:sz w:val="22"/>
                <w:szCs w:val="22"/>
                <w:cs/>
              </w:rPr>
              <w:t>286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50,286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5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กิจการอื่นๆ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ไทยสเตเฟล็กซ์</w:t>
            </w:r>
            <w:proofErr w:type="spellEnd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ผลิตและจำหน่ายชิ้นส่วน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72</w:t>
            </w: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ให้กับผู้ผลิตเสื้อผ้า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8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จาโน</w:t>
            </w:r>
            <w:proofErr w:type="spellStart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เม่</w:t>
            </w:r>
            <w:proofErr w:type="spellEnd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11AB4">
              <w:rPr>
                <w:rFonts w:ascii="Angsana New" w:hAnsi="Angsana New"/>
                <w:sz w:val="22"/>
                <w:szCs w:val="22"/>
              </w:rPr>
              <w:t>(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B11AB4">
              <w:rPr>
                <w:rFonts w:ascii="Angsana New" w:hAnsi="Angsana New"/>
                <w:sz w:val="22"/>
                <w:szCs w:val="22"/>
              </w:rPr>
              <w:t xml:space="preserve">) 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108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>ผลิตเครื่องจักรที่ใช้ใน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การ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64426F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2,759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8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487</w:t>
            </w: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ผลิตสิ่งทอ เครื่องแต่งกาย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8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และเครื่องหนัง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8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ไทยซัมซุง 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ผลิตและจำหน่ายอุปกรณ์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0.08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1,200,000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8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300</w:t>
            </w: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spellStart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อิเล็คทรอนิกส์</w:t>
            </w:r>
            <w:proofErr w:type="spellEnd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      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ไฟฟ้าและ</w:t>
            </w:r>
            <w:proofErr w:type="spellStart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อิเล็คทรอนิกส์</w:t>
            </w:r>
            <w:proofErr w:type="spellEnd"/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ไทย </w:t>
            </w:r>
            <w:proofErr w:type="spellStart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บุน</w:t>
            </w:r>
            <w:proofErr w:type="spellEnd"/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กะ แฟชั่น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72" w:right="-25" w:hanging="72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>โรงเรียนสอนตัดเย็บเสื้อผ้า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4.00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831104">
              <w:rPr>
                <w:rFonts w:ascii="Angsana New" w:hAnsi="Angsana New"/>
                <w:sz w:val="22"/>
                <w:szCs w:val="22"/>
              </w:rPr>
              <w:t>366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380</w:t>
            </w: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51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B11AB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D0D98" w:rsidRPr="00B11AB4" w:rsidTr="007D0D98">
        <w:tc>
          <w:tcPr>
            <w:tcW w:w="189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11AB4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80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7D0D98" w:rsidRPr="00B11AB4" w:rsidRDefault="007D0D98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7D0D98" w:rsidRPr="00B11AB4" w:rsidRDefault="007D0D98" w:rsidP="007D0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27A1D" w:rsidRPr="00B11AB4" w:rsidTr="000F14A3">
        <w:tc>
          <w:tcPr>
            <w:tcW w:w="1890" w:type="dxa"/>
          </w:tcPr>
          <w:p w:rsidR="00227A1D" w:rsidRPr="00227A1D" w:rsidRDefault="00227A1D" w:rsidP="00227A1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27A1D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27A1D">
              <w:rPr>
                <w:rFonts w:ascii="Angsana New" w:hAnsi="Angsana New"/>
                <w:sz w:val="22"/>
                <w:szCs w:val="22"/>
                <w:cs/>
              </w:rPr>
              <w:t>อเมริกันฟู้ด</w:t>
            </w:r>
            <w:proofErr w:type="spellEnd"/>
            <w:r w:rsidRPr="00227A1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:rsidR="00227A1D" w:rsidRPr="00227A1D" w:rsidRDefault="00227A1D" w:rsidP="00227A1D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227A1D">
              <w:rPr>
                <w:rFonts w:ascii="Angsana New" w:hAnsi="Angsana New"/>
                <w:sz w:val="22"/>
                <w:szCs w:val="22"/>
                <w:cs/>
              </w:rPr>
              <w:t>ผลิตไอศกรีม</w:t>
            </w:r>
          </w:p>
        </w:tc>
        <w:tc>
          <w:tcPr>
            <w:tcW w:w="81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C27212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81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  <w:r w:rsidRPr="00C27212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236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27A1D" w:rsidRPr="00C27212" w:rsidRDefault="00334767" w:rsidP="00334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82,000</w:t>
            </w:r>
          </w:p>
        </w:tc>
        <w:tc>
          <w:tcPr>
            <w:tcW w:w="236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</w:t>
            </w:r>
            <w:r w:rsidRPr="00C27212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108" w:right="-28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4,200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108" w:right="72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27A1D" w:rsidRPr="00C27212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C2721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27A1D" w:rsidRPr="00635D84" w:rsidTr="007D0D98">
        <w:tc>
          <w:tcPr>
            <w:tcW w:w="1890" w:type="dxa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60,445</w:t>
            </w:r>
          </w:p>
        </w:tc>
        <w:tc>
          <w:tcPr>
            <w:tcW w:w="236" w:type="dxa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56,245</w:t>
            </w:r>
          </w:p>
        </w:tc>
        <w:tc>
          <w:tcPr>
            <w:tcW w:w="236" w:type="dxa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(634)</w:t>
            </w:r>
          </w:p>
        </w:tc>
        <w:tc>
          <w:tcPr>
            <w:tcW w:w="236" w:type="dxa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(620)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59,81</w:t>
            </w:r>
            <w:r w:rsidR="00AC6791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5,625</w:t>
            </w:r>
          </w:p>
        </w:tc>
        <w:tc>
          <w:tcPr>
            <w:tcW w:w="236" w:type="dxa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31104">
              <w:rPr>
                <w:rFonts w:ascii="Angsana New" w:hAnsi="Angsana New"/>
                <w:b/>
                <w:bCs/>
                <w:sz w:val="22"/>
                <w:szCs w:val="22"/>
              </w:rPr>
              <w:t>967</w:t>
            </w:r>
          </w:p>
        </w:tc>
        <w:tc>
          <w:tcPr>
            <w:tcW w:w="236" w:type="dxa"/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27A1D" w:rsidRPr="00B11AB4" w:rsidRDefault="00227A1D" w:rsidP="00227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85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B11AB4">
              <w:rPr>
                <w:rFonts w:ascii="Angsana New" w:hAnsi="Angsana New"/>
                <w:b/>
                <w:bCs/>
                <w:sz w:val="22"/>
                <w:szCs w:val="22"/>
              </w:rPr>
              <w:t>859</w:t>
            </w:r>
          </w:p>
        </w:tc>
      </w:tr>
    </w:tbl>
    <w:p w:rsidR="00F13483" w:rsidRPr="00D0412E" w:rsidRDefault="00F13483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="Angsana New" w:hAnsi="Angsana New"/>
          <w:spacing w:val="-4"/>
          <w:sz w:val="28"/>
          <w:szCs w:val="28"/>
        </w:rPr>
      </w:pPr>
    </w:p>
    <w:p w:rsidR="00F13483" w:rsidRPr="00D0412E" w:rsidRDefault="00F13483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="Angsana New" w:hAnsi="Angsana New"/>
          <w:spacing w:val="-4"/>
          <w:sz w:val="28"/>
          <w:szCs w:val="28"/>
        </w:rPr>
      </w:pPr>
    </w:p>
    <w:p w:rsidR="00F13483" w:rsidRPr="00D0412E" w:rsidRDefault="00F13483" w:rsidP="00D04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25"/>
        <w:rPr>
          <w:rFonts w:ascii="Angsana New" w:hAnsi="Angsana New"/>
          <w:spacing w:val="-4"/>
          <w:sz w:val="28"/>
          <w:szCs w:val="28"/>
        </w:rPr>
        <w:sectPr w:rsidR="00F13483" w:rsidRPr="00D0412E" w:rsidSect="00573652">
          <w:headerReference w:type="default" r:id="rId12"/>
          <w:pgSz w:w="16834" w:h="11909" w:orient="landscape" w:code="9"/>
          <w:pgMar w:top="1152" w:right="454" w:bottom="1152" w:left="720" w:header="720" w:footer="576" w:gutter="0"/>
          <w:cols w:space="720"/>
          <w:docGrid w:linePitch="245"/>
        </w:sectPr>
      </w:pPr>
    </w:p>
    <w:p w:rsidR="00FA3616" w:rsidRDefault="00FA3616" w:rsidP="00FA3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3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Pr="00D0412E">
        <w:rPr>
          <w:rFonts w:ascii="Angsana New" w:hAnsi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tbl>
      <w:tblPr>
        <w:tblW w:w="9180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70"/>
        <w:gridCol w:w="1440"/>
      </w:tblGrid>
      <w:tr w:rsidR="00063F10" w:rsidRPr="00D0412E" w:rsidTr="00886936">
        <w:tc>
          <w:tcPr>
            <w:tcW w:w="6030" w:type="dxa"/>
            <w:shd w:val="clear" w:color="auto" w:fill="FFFFFF"/>
          </w:tcPr>
          <w:p w:rsidR="00063F10" w:rsidRPr="00D0412E" w:rsidRDefault="00063F10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150" w:type="dxa"/>
            <w:gridSpan w:val="3"/>
          </w:tcPr>
          <w:p w:rsidR="00063F10" w:rsidRPr="00D0412E" w:rsidRDefault="00063F10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3F10" w:rsidRPr="00D0412E" w:rsidTr="00886936">
        <w:tc>
          <w:tcPr>
            <w:tcW w:w="6030" w:type="dxa"/>
            <w:shd w:val="clear" w:color="auto" w:fill="FFFFFF"/>
          </w:tcPr>
          <w:p w:rsidR="00063F10" w:rsidRPr="00D0412E" w:rsidRDefault="00063F10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150" w:type="dxa"/>
            <w:gridSpan w:val="3"/>
          </w:tcPr>
          <w:p w:rsidR="00063F10" w:rsidRPr="00D0412E" w:rsidRDefault="00063F10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063F10" w:rsidRPr="00D0412E" w:rsidTr="00886936">
        <w:tc>
          <w:tcPr>
            <w:tcW w:w="6030" w:type="dxa"/>
            <w:shd w:val="clear" w:color="auto" w:fill="FFFFFF"/>
          </w:tcPr>
          <w:p w:rsidR="00063F10" w:rsidRPr="00D0412E" w:rsidRDefault="00063F10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3150" w:type="dxa"/>
            <w:gridSpan w:val="3"/>
          </w:tcPr>
          <w:p w:rsidR="00063F10" w:rsidRPr="00D0412E" w:rsidRDefault="00063F10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F10" w:rsidRPr="00D0412E" w:rsidTr="00886936">
        <w:tc>
          <w:tcPr>
            <w:tcW w:w="6030" w:type="dxa"/>
            <w:shd w:val="clear" w:color="auto" w:fill="FFFFFF"/>
          </w:tcPr>
          <w:p w:rsidR="00063F10" w:rsidRPr="00D0412E" w:rsidRDefault="00063F10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63F10" w:rsidRPr="00D0412E" w:rsidTr="00886936">
        <w:tc>
          <w:tcPr>
            <w:tcW w:w="6030" w:type="dxa"/>
            <w:shd w:val="clear" w:color="auto" w:fill="FFFFFF"/>
          </w:tcPr>
          <w:p w:rsidR="00063F10" w:rsidRPr="00D0412E" w:rsidRDefault="00063F10" w:rsidP="000F14A3">
            <w:pPr>
              <w:ind w:right="-2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:rsidR="00063F10" w:rsidRPr="00D0412E" w:rsidRDefault="00063F10" w:rsidP="000F14A3">
            <w:pPr>
              <w:pStyle w:val="acctfourfigures"/>
              <w:tabs>
                <w:tab w:val="clear" w:pos="765"/>
                <w:tab w:val="left" w:pos="-18"/>
              </w:tabs>
              <w:spacing w:line="240" w:lineRule="atLeast"/>
              <w:ind w:left="-108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87,728</w:t>
            </w:r>
          </w:p>
        </w:tc>
        <w:tc>
          <w:tcPr>
            <w:tcW w:w="270" w:type="dxa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102,745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(15,017)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87,728</w:t>
            </w:r>
          </w:p>
        </w:tc>
        <w:tc>
          <w:tcPr>
            <w:tcW w:w="270" w:type="dxa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3F10" w:rsidRPr="00D0412E" w:rsidRDefault="00063F10" w:rsidP="0042631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87,728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C27212" w:rsidRDefault="00063F10" w:rsidP="000F14A3">
            <w:pPr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063F10" w:rsidRPr="00C27212" w:rsidRDefault="00063F10" w:rsidP="000F14A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C27212" w:rsidRDefault="00063F10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FFFFF"/>
          </w:tcPr>
          <w:p w:rsidR="00063F10" w:rsidRPr="00C27212" w:rsidRDefault="00063F10" w:rsidP="000F14A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0F14A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0F14A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063F10" w:rsidRPr="00D0412E" w:rsidRDefault="00063F10" w:rsidP="000F1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063F10" w:rsidRPr="00D0412E" w:rsidRDefault="00063F10" w:rsidP="000F14A3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11,363</w:t>
            </w:r>
          </w:p>
        </w:tc>
        <w:tc>
          <w:tcPr>
            <w:tcW w:w="270" w:type="dxa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21,537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70" w:type="dxa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(11,124)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42631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12,043</w:t>
            </w:r>
          </w:p>
        </w:tc>
        <w:tc>
          <w:tcPr>
            <w:tcW w:w="270" w:type="dxa"/>
          </w:tcPr>
          <w:p w:rsidR="00063F10" w:rsidRPr="00D0412E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11,363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C27212" w:rsidRDefault="00063F10" w:rsidP="00426316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63F10" w:rsidRPr="00C27212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063F10" w:rsidRPr="00C27212" w:rsidRDefault="00063F10" w:rsidP="0042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63F10" w:rsidRPr="00C27212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C272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:rsidR="00063F10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63F10" w:rsidRPr="00D0412E" w:rsidRDefault="00063F10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C2721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063F10" w:rsidRPr="00C27212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76,365</w:t>
            </w:r>
          </w:p>
        </w:tc>
        <w:tc>
          <w:tcPr>
            <w:tcW w:w="270" w:type="dxa"/>
          </w:tcPr>
          <w:p w:rsidR="00063F10" w:rsidRPr="00D0412E" w:rsidRDefault="00063F10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81,208</w:t>
            </w:r>
          </w:p>
        </w:tc>
      </w:tr>
      <w:tr w:rsidR="00063F10" w:rsidRPr="00D0412E" w:rsidTr="00886936">
        <w:tc>
          <w:tcPr>
            <w:tcW w:w="6030" w:type="dxa"/>
          </w:tcPr>
          <w:p w:rsidR="00063F10" w:rsidRPr="00D0412E" w:rsidRDefault="00063F10" w:rsidP="00C2721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75,685</w:t>
            </w:r>
          </w:p>
        </w:tc>
        <w:tc>
          <w:tcPr>
            <w:tcW w:w="270" w:type="dxa"/>
          </w:tcPr>
          <w:p w:rsidR="00063F10" w:rsidRPr="00D0412E" w:rsidRDefault="00063F10" w:rsidP="00C27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9" w:right="-9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:rsidR="00063F10" w:rsidRPr="00D0412E" w:rsidRDefault="00063F10" w:rsidP="00C2721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76,365</w:t>
            </w:r>
          </w:p>
        </w:tc>
      </w:tr>
    </w:tbl>
    <w:p w:rsidR="00BB108B" w:rsidRPr="00865637" w:rsidRDefault="00BB108B" w:rsidP="00FA3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30"/>
          <w:szCs w:val="30"/>
          <w:highlight w:val="yellow"/>
        </w:rPr>
      </w:pPr>
    </w:p>
    <w:p w:rsidR="00156B5A" w:rsidRPr="00B32FCB" w:rsidRDefault="009D299B" w:rsidP="003C2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9D299B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 ณ 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2560</w:t>
      </w:r>
      <w:r w:rsidRPr="009D299B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2559</w:t>
      </w:r>
      <w:r w:rsidRPr="009D299B">
        <w:rPr>
          <w:rFonts w:ascii="Angsana New" w:hAnsi="Angsana New"/>
          <w:sz w:val="30"/>
          <w:szCs w:val="30"/>
          <w:cs/>
        </w:rPr>
        <w:t xml:space="preserve"> ประกอบด้วยที่ดินและอาคารชุดมีราคาประเมินรวมจำนวน </w:t>
      </w:r>
      <w:r w:rsidR="008700F3">
        <w:rPr>
          <w:rFonts w:ascii="Angsana New" w:hAnsi="Angsana New"/>
          <w:sz w:val="30"/>
          <w:szCs w:val="30"/>
        </w:rPr>
        <w:t>328.6</w:t>
      </w:r>
      <w:r>
        <w:rPr>
          <w:rFonts w:ascii="Angsana New" w:hAnsi="Angsana New"/>
          <w:sz w:val="30"/>
          <w:szCs w:val="30"/>
        </w:rPr>
        <w:t xml:space="preserve"> </w:t>
      </w:r>
      <w:r w:rsidRPr="009D299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D299B">
        <w:rPr>
          <w:rFonts w:ascii="Angsana New" w:hAnsi="Angsana New"/>
          <w:i/>
          <w:iCs/>
          <w:sz w:val="30"/>
          <w:szCs w:val="30"/>
          <w:cs/>
        </w:rPr>
        <w:t>(</w:t>
      </w:r>
      <w:r w:rsidRPr="009D299B">
        <w:rPr>
          <w:rFonts w:ascii="Angsana New" w:hAnsi="Angsana New"/>
          <w:i/>
          <w:iCs/>
          <w:sz w:val="30"/>
          <w:szCs w:val="30"/>
        </w:rPr>
        <w:t>255</w:t>
      </w:r>
      <w:r>
        <w:rPr>
          <w:rFonts w:ascii="Angsana New" w:hAnsi="Angsana New"/>
          <w:i/>
          <w:iCs/>
          <w:sz w:val="30"/>
          <w:szCs w:val="30"/>
        </w:rPr>
        <w:t>9</w:t>
      </w:r>
      <w:r w:rsidRPr="009D299B">
        <w:rPr>
          <w:rFonts w:ascii="Angsana New" w:hAnsi="Angsana New"/>
          <w:i/>
          <w:iCs/>
          <w:sz w:val="30"/>
          <w:szCs w:val="30"/>
        </w:rPr>
        <w:t>:</w:t>
      </w:r>
      <w:r w:rsidRPr="009D299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0FD4">
        <w:rPr>
          <w:rFonts w:ascii="Angsana New" w:hAnsi="Angsana New"/>
          <w:i/>
          <w:iCs/>
          <w:sz w:val="30"/>
          <w:szCs w:val="30"/>
        </w:rPr>
        <w:t>323.5</w:t>
      </w:r>
      <w:r w:rsidRPr="009D299B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9D299B">
        <w:rPr>
          <w:rFonts w:ascii="Angsana New" w:hAnsi="Angsana New"/>
          <w:sz w:val="30"/>
          <w:szCs w:val="30"/>
          <w:cs/>
        </w:rPr>
        <w:t xml:space="preserve"> </w:t>
      </w:r>
      <w:r w:rsidR="005A08BE">
        <w:rPr>
          <w:rFonts w:ascii="Angsana New" w:hAnsi="Angsana New" w:hint="cs"/>
          <w:sz w:val="30"/>
          <w:szCs w:val="30"/>
          <w:cs/>
        </w:rPr>
        <w:t>ที่ดินใช้ราคาประเมินโดยหน่วย</w:t>
      </w:r>
      <w:r w:rsidR="0068657F">
        <w:rPr>
          <w:rFonts w:ascii="Angsana New" w:hAnsi="Angsana New" w:hint="cs"/>
          <w:sz w:val="30"/>
          <w:szCs w:val="30"/>
          <w:cs/>
        </w:rPr>
        <w:t>งาน</w:t>
      </w:r>
      <w:r w:rsidR="005A08BE">
        <w:rPr>
          <w:rFonts w:ascii="Angsana New" w:hAnsi="Angsana New" w:hint="cs"/>
          <w:sz w:val="30"/>
          <w:szCs w:val="30"/>
          <w:cs/>
        </w:rPr>
        <w:t>ราชการ</w:t>
      </w:r>
      <w:r w:rsidR="005A08BE" w:rsidRPr="008700F3">
        <w:rPr>
          <w:rFonts w:ascii="Angsana New" w:hAnsi="Angsana New" w:hint="cs"/>
          <w:sz w:val="30"/>
          <w:szCs w:val="30"/>
          <w:cs/>
        </w:rPr>
        <w:t>จำนวน</w:t>
      </w:r>
      <w:r w:rsidR="008700F3" w:rsidRPr="008700F3">
        <w:rPr>
          <w:rFonts w:ascii="Angsana New" w:hAnsi="Angsana New"/>
          <w:sz w:val="30"/>
          <w:szCs w:val="30"/>
        </w:rPr>
        <w:t xml:space="preserve"> </w:t>
      </w:r>
      <w:r w:rsidR="0068657F">
        <w:rPr>
          <w:rFonts w:ascii="Angsana New" w:hAnsi="Angsana New"/>
          <w:sz w:val="30"/>
          <w:szCs w:val="30"/>
        </w:rPr>
        <w:t>314.5</w:t>
      </w:r>
      <w:r w:rsidR="00547C91">
        <w:rPr>
          <w:rFonts w:ascii="Angsana New" w:hAnsi="Angsana New"/>
          <w:sz w:val="30"/>
          <w:szCs w:val="30"/>
        </w:rPr>
        <w:br/>
      </w:r>
      <w:r w:rsidR="00B63339" w:rsidRPr="008700F3">
        <w:rPr>
          <w:rFonts w:ascii="Angsana New" w:hAnsi="Angsana New" w:hint="cs"/>
          <w:sz w:val="30"/>
          <w:szCs w:val="30"/>
          <w:cs/>
        </w:rPr>
        <w:t>ล้าน</w:t>
      </w:r>
      <w:r w:rsidR="00B63339">
        <w:rPr>
          <w:rFonts w:ascii="Angsana New" w:hAnsi="Angsana New" w:hint="cs"/>
          <w:sz w:val="30"/>
          <w:szCs w:val="30"/>
          <w:cs/>
        </w:rPr>
        <w:t>บาท</w:t>
      </w:r>
      <w:r w:rsidR="00B63339">
        <w:rPr>
          <w:rFonts w:ascii="Angsana New" w:hAnsi="Angsana New"/>
          <w:sz w:val="30"/>
          <w:szCs w:val="30"/>
        </w:rPr>
        <w:t xml:space="preserve"> </w:t>
      </w:r>
      <w:r w:rsidR="00B63339" w:rsidRPr="00B63339">
        <w:rPr>
          <w:rFonts w:ascii="Angsana New" w:hAnsi="Angsana New"/>
          <w:i/>
          <w:iCs/>
          <w:sz w:val="30"/>
          <w:szCs w:val="30"/>
        </w:rPr>
        <w:t>(2559:</w:t>
      </w:r>
      <w:r w:rsidR="005A08BE" w:rsidRPr="00B6333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A08BE" w:rsidRPr="00B63339">
        <w:rPr>
          <w:rFonts w:ascii="Angsana New" w:hAnsi="Angsana New"/>
          <w:i/>
          <w:iCs/>
          <w:sz w:val="30"/>
          <w:szCs w:val="30"/>
        </w:rPr>
        <w:t xml:space="preserve">309.4 </w:t>
      </w:r>
      <w:r w:rsidR="005A08BE" w:rsidRPr="00B6333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63339" w:rsidRPr="00B63339">
        <w:rPr>
          <w:rFonts w:ascii="Angsana New" w:hAnsi="Angsana New"/>
          <w:i/>
          <w:iCs/>
          <w:sz w:val="30"/>
          <w:szCs w:val="30"/>
        </w:rPr>
        <w:t>)</w:t>
      </w:r>
      <w:r w:rsidR="005A08BE">
        <w:rPr>
          <w:rFonts w:ascii="Angsana New" w:hAnsi="Angsana New" w:hint="cs"/>
          <w:sz w:val="30"/>
          <w:szCs w:val="30"/>
          <w:cs/>
        </w:rPr>
        <w:t xml:space="preserve"> </w:t>
      </w:r>
      <w:r w:rsidR="00B63339">
        <w:rPr>
          <w:rFonts w:ascii="Angsana New" w:hAnsi="Angsana New" w:hint="cs"/>
          <w:sz w:val="30"/>
          <w:szCs w:val="30"/>
          <w:cs/>
        </w:rPr>
        <w:t>ส่วนอาคารชุด</w:t>
      </w:r>
      <w:r w:rsidR="005A08BE">
        <w:rPr>
          <w:rFonts w:ascii="Angsana New" w:hAnsi="Angsana New" w:hint="cs"/>
          <w:sz w:val="30"/>
          <w:szCs w:val="30"/>
          <w:cs/>
        </w:rPr>
        <w:t>ประเมิน</w:t>
      </w:r>
      <w:r w:rsidR="00B63339">
        <w:rPr>
          <w:rFonts w:ascii="Angsana New" w:hAnsi="Angsana New" w:hint="cs"/>
          <w:sz w:val="30"/>
          <w:szCs w:val="30"/>
          <w:cs/>
        </w:rPr>
        <w:t>ราคา</w:t>
      </w:r>
      <w:r w:rsidR="005A08BE">
        <w:rPr>
          <w:rFonts w:ascii="Angsana New" w:hAnsi="Angsana New" w:hint="cs"/>
          <w:sz w:val="30"/>
          <w:szCs w:val="30"/>
          <w:cs/>
        </w:rPr>
        <w:t>โดย</w:t>
      </w:r>
      <w:r w:rsidR="00B63339">
        <w:rPr>
          <w:rFonts w:ascii="Angsana New" w:hAnsi="Angsana New" w:hint="cs"/>
          <w:sz w:val="30"/>
          <w:szCs w:val="30"/>
          <w:cs/>
        </w:rPr>
        <w:t>ผู้ประเมินราคาอิสระจากภายนอกตามรายงานการประเมินราคาในปี</w:t>
      </w:r>
      <w:r w:rsidR="008700F3" w:rsidRPr="008700F3">
        <w:rPr>
          <w:rFonts w:ascii="Angsana New" w:hAnsi="Angsana New"/>
          <w:sz w:val="30"/>
          <w:szCs w:val="30"/>
        </w:rPr>
        <w:t xml:space="preserve"> </w:t>
      </w:r>
      <w:r w:rsidR="008700F3">
        <w:rPr>
          <w:rFonts w:ascii="Angsana New" w:hAnsi="Angsana New"/>
          <w:sz w:val="30"/>
          <w:szCs w:val="30"/>
        </w:rPr>
        <w:t>2</w:t>
      </w:r>
      <w:r w:rsidR="00CE01E7">
        <w:rPr>
          <w:rFonts w:ascii="Angsana New" w:hAnsi="Angsana New"/>
          <w:sz w:val="30"/>
          <w:szCs w:val="30"/>
        </w:rPr>
        <w:t xml:space="preserve">557 </w:t>
      </w:r>
      <w:r w:rsidR="00B32FCB" w:rsidRPr="0099434C">
        <w:rPr>
          <w:rFonts w:ascii="Angsana New" w:hAnsi="Angsana New" w:hint="cs"/>
          <w:b/>
          <w:sz w:val="30"/>
          <w:szCs w:val="30"/>
          <w:cs/>
        </w:rPr>
        <w:t>โดยพิจารณาราคาตลาดตามเกณฑ์ของสินทรัพย์ที่ใช้งานอยู่ในปัจจุบัน</w:t>
      </w:r>
      <w:r w:rsidR="00B32FCB">
        <w:rPr>
          <w:rFonts w:ascii="Angsana New" w:hAnsi="Angsana New" w:hint="cs"/>
          <w:b/>
          <w:sz w:val="30"/>
          <w:szCs w:val="30"/>
          <w:cs/>
        </w:rPr>
        <w:t>โดยวิธีการเปรียบเทียบราคาตลาด</w:t>
      </w:r>
      <w:r w:rsidR="00B32FCB">
        <w:rPr>
          <w:rFonts w:ascii="Angsana New" w:hAnsi="Angsana New"/>
          <w:b/>
          <w:sz w:val="30"/>
          <w:szCs w:val="30"/>
        </w:rPr>
        <w:t xml:space="preserve"> </w:t>
      </w:r>
      <w:r w:rsidR="00B32FCB">
        <w:rPr>
          <w:rFonts w:ascii="Angsana New" w:hAnsi="Angsana New" w:hint="cs"/>
          <w:b/>
          <w:sz w:val="30"/>
          <w:szCs w:val="30"/>
          <w:cs/>
        </w:rPr>
        <w:t>ซึ่งมีราคาประเมิน</w:t>
      </w:r>
      <w:r w:rsidR="00B32FCB" w:rsidRPr="00B32FCB">
        <w:rPr>
          <w:rFonts w:ascii="Angsana New" w:hAnsi="Angsana New" w:hint="cs"/>
          <w:b/>
          <w:sz w:val="30"/>
          <w:szCs w:val="30"/>
          <w:cs/>
        </w:rPr>
        <w:t xml:space="preserve">จำนวน </w:t>
      </w:r>
      <w:r w:rsidR="00B32FCB" w:rsidRPr="00B32FCB">
        <w:rPr>
          <w:rFonts w:ascii="Angsana New" w:hAnsi="Angsana New"/>
          <w:bCs/>
          <w:sz w:val="30"/>
          <w:szCs w:val="30"/>
        </w:rPr>
        <w:t>14.1</w:t>
      </w:r>
      <w:r w:rsidR="00B32FCB">
        <w:rPr>
          <w:rFonts w:ascii="Angsana New" w:hAnsi="Angsana New"/>
          <w:b/>
          <w:sz w:val="30"/>
          <w:szCs w:val="30"/>
        </w:rPr>
        <w:t xml:space="preserve"> </w:t>
      </w:r>
      <w:r w:rsidR="00B32FCB">
        <w:rPr>
          <w:rFonts w:ascii="Angsana New" w:hAnsi="Angsana New" w:hint="cs"/>
          <w:b/>
          <w:sz w:val="30"/>
          <w:szCs w:val="30"/>
          <w:cs/>
        </w:rPr>
        <w:t>ล้านบาท</w:t>
      </w:r>
    </w:p>
    <w:p w:rsidR="005A08BE" w:rsidRDefault="005A08BE" w:rsidP="003C2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56B5A" w:rsidRPr="00C079BD" w:rsidRDefault="005A08BE" w:rsidP="00156B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ในปี</w:t>
      </w:r>
      <w:r w:rsidR="00156B5A" w:rsidRPr="00580985">
        <w:rPr>
          <w:rFonts w:ascii="Angsana New" w:hAnsi="Angsana New"/>
          <w:sz w:val="30"/>
          <w:szCs w:val="30"/>
          <w:cs/>
        </w:rPr>
        <w:t xml:space="preserve"> </w:t>
      </w:r>
      <w:r w:rsidR="00156B5A" w:rsidRPr="00580985">
        <w:rPr>
          <w:rFonts w:ascii="Angsana New" w:hAnsi="Angsana New"/>
          <w:sz w:val="30"/>
          <w:szCs w:val="30"/>
        </w:rPr>
        <w:t>2559</w:t>
      </w:r>
      <w:r w:rsidR="00156B5A" w:rsidRPr="00C079BD">
        <w:rPr>
          <w:rFonts w:ascii="Angsana New" w:hAnsi="Angsana New"/>
          <w:sz w:val="30"/>
          <w:szCs w:val="30"/>
        </w:rPr>
        <w:t xml:space="preserve"> </w:t>
      </w:r>
      <w:r w:rsidR="00156B5A" w:rsidRPr="00C079BD">
        <w:rPr>
          <w:rFonts w:ascii="Angsana New" w:hAnsi="Angsana New"/>
          <w:sz w:val="30"/>
          <w:szCs w:val="30"/>
          <w:cs/>
        </w:rPr>
        <w:t>บริษัทได้จำหน่าย</w:t>
      </w:r>
      <w:r>
        <w:rPr>
          <w:rFonts w:ascii="Angsana New" w:hAnsi="Angsana New" w:hint="cs"/>
          <w:sz w:val="30"/>
          <w:szCs w:val="30"/>
          <w:cs/>
        </w:rPr>
        <w:t>อาคารชุดให้กับบริษัทที่เกี่ยวข้องกัน</w:t>
      </w:r>
      <w:r w:rsidR="00156B5A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156B5A">
        <w:rPr>
          <w:rFonts w:ascii="Angsana New" w:hAnsi="Angsana New"/>
          <w:sz w:val="30"/>
          <w:szCs w:val="30"/>
        </w:rPr>
        <w:t xml:space="preserve">18.3 </w:t>
      </w:r>
      <w:r w:rsidR="00156B5A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56B5A">
        <w:rPr>
          <w:rFonts w:ascii="Angsana New" w:hAnsi="Angsana New" w:hint="cs"/>
          <w:sz w:val="30"/>
          <w:szCs w:val="30"/>
          <w:cs/>
        </w:rPr>
        <w:t>และรับรู้กำไรจากการจำหน่าย</w:t>
      </w:r>
      <w:r>
        <w:rPr>
          <w:rFonts w:ascii="Angsana New" w:hAnsi="Angsana New" w:hint="cs"/>
          <w:sz w:val="30"/>
          <w:szCs w:val="30"/>
          <w:cs/>
        </w:rPr>
        <w:t>อาคารชุดดังกล่าว</w:t>
      </w:r>
      <w:r w:rsidR="00156B5A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>14.4</w:t>
      </w:r>
      <w:r w:rsidR="00156B5A">
        <w:rPr>
          <w:rFonts w:ascii="Angsana New" w:hAnsi="Angsana New"/>
          <w:sz w:val="30"/>
          <w:szCs w:val="30"/>
        </w:rPr>
        <w:t xml:space="preserve"> </w:t>
      </w:r>
      <w:r w:rsidR="00156B5A">
        <w:rPr>
          <w:rFonts w:ascii="Angsana New" w:hAnsi="Angsana New" w:hint="cs"/>
          <w:sz w:val="30"/>
          <w:szCs w:val="30"/>
          <w:cs/>
        </w:rPr>
        <w:t>ล้านบาท เป็นรายได้อื่น</w:t>
      </w:r>
      <w:r w:rsidR="00156B5A" w:rsidRPr="00C079BD">
        <w:rPr>
          <w:rFonts w:ascii="Angsana New" w:hAnsi="Angsana New"/>
          <w:sz w:val="30"/>
          <w:szCs w:val="30"/>
          <w:cs/>
        </w:rPr>
        <w:t>ในงบกำไรขาดทุนเบ็ดเสร็จ</w:t>
      </w:r>
      <w:r w:rsidR="00156B5A" w:rsidRPr="00C079BD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156B5A" w:rsidRPr="00C079BD">
        <w:rPr>
          <w:rFonts w:ascii="Angsana New" w:hAnsi="Angsana New"/>
          <w:sz w:val="30"/>
          <w:szCs w:val="30"/>
        </w:rPr>
        <w:t xml:space="preserve">31 </w:t>
      </w:r>
      <w:r w:rsidR="00156B5A" w:rsidRPr="00C079B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56B5A" w:rsidRPr="00C079BD">
        <w:rPr>
          <w:rFonts w:ascii="Angsana New" w:hAnsi="Angsana New"/>
          <w:sz w:val="30"/>
          <w:szCs w:val="30"/>
        </w:rPr>
        <w:t>25</w:t>
      </w:r>
      <w:r w:rsidR="00156B5A">
        <w:rPr>
          <w:rFonts w:ascii="Angsana New" w:hAnsi="Angsana New"/>
          <w:sz w:val="30"/>
          <w:szCs w:val="30"/>
        </w:rPr>
        <w:t>59</w:t>
      </w:r>
    </w:p>
    <w:p w:rsidR="00156B5A" w:rsidRPr="005A08BE" w:rsidRDefault="00156B5A" w:rsidP="003C2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5A08BE" w:rsidRDefault="005A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CD444F" w:rsidRPr="00D0412E" w:rsidRDefault="00CD444F" w:rsidP="007C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  <w:r w:rsidRPr="00D0412E">
        <w:rPr>
          <w:rFonts w:ascii="Angsana New" w:hAnsi="Angsana New"/>
          <w:bCs/>
          <w:sz w:val="30"/>
          <w:szCs w:val="30"/>
          <w:cs/>
        </w:rPr>
        <w:lastRenderedPageBreak/>
        <w:t>การวัดมูลค่ายุติธรรม</w:t>
      </w:r>
    </w:p>
    <w:p w:rsidR="007C6048" w:rsidRPr="00865637" w:rsidRDefault="007C6048" w:rsidP="007C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sz w:val="30"/>
          <w:szCs w:val="30"/>
          <w:highlight w:val="yellow"/>
        </w:rPr>
      </w:pPr>
    </w:p>
    <w:p w:rsidR="00CD444F" w:rsidRPr="00D0412E" w:rsidRDefault="00CD444F" w:rsidP="007C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D0412E">
        <w:rPr>
          <w:rFonts w:ascii="Angsana New" w:hAnsi="Angsana New"/>
          <w:b/>
          <w:i/>
          <w:iCs/>
          <w:sz w:val="30"/>
          <w:szCs w:val="30"/>
          <w:cs/>
        </w:rPr>
        <w:t xml:space="preserve">ลำดับชั้นมูลค่ายุติธรรม </w:t>
      </w:r>
    </w:p>
    <w:p w:rsidR="007C6048" w:rsidRPr="00D268ED" w:rsidRDefault="007C6048" w:rsidP="007C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sz w:val="24"/>
          <w:szCs w:val="24"/>
        </w:rPr>
      </w:pPr>
    </w:p>
    <w:p w:rsidR="00957EDC" w:rsidRDefault="00CD444F" w:rsidP="007C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spacing w:val="-4"/>
          <w:sz w:val="30"/>
          <w:szCs w:val="30"/>
          <w:cs/>
        </w:rPr>
      </w:pPr>
      <w:r w:rsidRPr="00D268ED">
        <w:rPr>
          <w:rFonts w:ascii="Angsana New" w:hAnsi="Angsana New"/>
          <w:b/>
          <w:spacing w:val="-4"/>
          <w:sz w:val="30"/>
          <w:szCs w:val="30"/>
          <w:cs/>
        </w:rPr>
        <w:t>มูลค่ายุติธรรมของอ</w:t>
      </w:r>
      <w:r w:rsidR="003F4E20">
        <w:rPr>
          <w:rFonts w:ascii="Angsana New" w:hAnsi="Angsana New" w:hint="cs"/>
          <w:b/>
          <w:spacing w:val="-4"/>
          <w:sz w:val="30"/>
          <w:szCs w:val="30"/>
          <w:cs/>
        </w:rPr>
        <w:t>าคารชุด</w:t>
      </w:r>
      <w:r w:rsidRPr="00D268ED">
        <w:rPr>
          <w:rFonts w:ascii="Angsana New" w:hAnsi="Angsana New"/>
          <w:b/>
          <w:spacing w:val="-4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</w:t>
      </w:r>
      <w:r w:rsidR="00487566">
        <w:rPr>
          <w:rFonts w:ascii="Angsana New" w:hAnsi="Angsana New" w:hint="cs"/>
          <w:b/>
          <w:spacing w:val="-4"/>
          <w:sz w:val="30"/>
          <w:szCs w:val="30"/>
          <w:cs/>
        </w:rPr>
        <w:t>อาคารชุด</w:t>
      </w:r>
      <w:r w:rsidRPr="00D268ED">
        <w:rPr>
          <w:rFonts w:ascii="Angsana New" w:hAnsi="Angsana New"/>
          <w:b/>
          <w:spacing w:val="-4"/>
          <w:sz w:val="30"/>
          <w:szCs w:val="30"/>
          <w:cs/>
        </w:rPr>
        <w:t>ของบริษัท</w:t>
      </w:r>
      <w:r w:rsidR="00957EDC">
        <w:rPr>
          <w:rFonts w:ascii="Angsana New" w:hAnsi="Angsana New" w:hint="cs"/>
          <w:b/>
          <w:spacing w:val="-4"/>
          <w:sz w:val="30"/>
          <w:szCs w:val="30"/>
          <w:cs/>
        </w:rPr>
        <w:t>อย่างสม่ำเสมอ</w:t>
      </w:r>
    </w:p>
    <w:p w:rsidR="007C6048" w:rsidRPr="00865637" w:rsidRDefault="00957EDC" w:rsidP="007C6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spacing w:val="-4"/>
          <w:sz w:val="30"/>
          <w:szCs w:val="30"/>
          <w:highlight w:val="yellow"/>
        </w:rPr>
      </w:pPr>
      <w:r w:rsidRPr="00865637">
        <w:rPr>
          <w:rFonts w:ascii="Angsana New" w:hAnsi="Angsana New"/>
          <w:b/>
          <w:spacing w:val="-4"/>
          <w:sz w:val="30"/>
          <w:szCs w:val="30"/>
          <w:highlight w:val="yellow"/>
        </w:rPr>
        <w:t xml:space="preserve"> </w:t>
      </w:r>
    </w:p>
    <w:p w:rsidR="00333037" w:rsidRPr="00D0412E" w:rsidRDefault="008107AA" w:rsidP="00855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D268ED">
        <w:rPr>
          <w:rFonts w:ascii="Angsana New" w:hAnsi="Angsana New"/>
          <w:b/>
          <w:spacing w:val="-4"/>
          <w:sz w:val="30"/>
          <w:szCs w:val="30"/>
          <w:cs/>
        </w:rPr>
        <w:t>การวัดมูลค่ายุติธรรมของอสังหาริมทรัพย์เพื่อการลงทุน</w:t>
      </w:r>
      <w:r w:rsidR="00031099" w:rsidRPr="00D268ED">
        <w:rPr>
          <w:rFonts w:ascii="Angsana New" w:hAnsi="Angsana New"/>
          <w:b/>
          <w:spacing w:val="-4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031099" w:rsidRPr="00D268ED">
        <w:rPr>
          <w:rFonts w:ascii="Angsana New" w:hAnsi="Angsana New"/>
          <w:bCs/>
          <w:spacing w:val="-4"/>
          <w:sz w:val="30"/>
          <w:szCs w:val="30"/>
        </w:rPr>
        <w:t>3</w:t>
      </w:r>
      <w:r w:rsidR="00031099" w:rsidRPr="00D268ED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CD444F" w:rsidRPr="00D268ED">
        <w:rPr>
          <w:rFonts w:ascii="Angsana New" w:hAnsi="Angsana New"/>
          <w:b/>
          <w:spacing w:val="-4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  <w:r w:rsidR="00855FA3" w:rsidRPr="00D0412E">
        <w:rPr>
          <w:rFonts w:ascii="Angsana New" w:hAnsi="Angsana New"/>
          <w:b/>
          <w:sz w:val="30"/>
          <w:szCs w:val="30"/>
          <w:cs/>
        </w:rPr>
        <w:t xml:space="preserve"> </w:t>
      </w:r>
    </w:p>
    <w:p w:rsidR="008A4A8C" w:rsidRPr="00D0412E" w:rsidRDefault="008A4A8C" w:rsidP="00855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</w:p>
    <w:p w:rsidR="008A4A8C" w:rsidRPr="00D0412E" w:rsidRDefault="008A4A8C" w:rsidP="00855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sz w:val="30"/>
          <w:szCs w:val="30"/>
        </w:rPr>
        <w:sectPr w:rsidR="008A4A8C" w:rsidRPr="00D0412E" w:rsidSect="006337C0">
          <w:headerReference w:type="default" r:id="rId13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:rsidR="001C16BE" w:rsidRPr="00D0412E" w:rsidRDefault="001C16BE" w:rsidP="00C83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4</w:t>
      </w:r>
      <w:r w:rsidR="00C83659" w:rsidRPr="00D0412E">
        <w:rPr>
          <w:rFonts w:ascii="Angsana New" w:hAnsi="Angsana New"/>
          <w:b/>
          <w:bCs/>
          <w:sz w:val="30"/>
          <w:szCs w:val="30"/>
          <w:cs/>
        </w:rPr>
        <w:tab/>
      </w:r>
      <w:r w:rsidR="007B2230" w:rsidRPr="00D0412E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:rsidR="00161C5B" w:rsidRPr="00D0412E" w:rsidRDefault="00161C5B" w:rsidP="00C83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X="666" w:tblpY="1"/>
        <w:tblOverlap w:val="never"/>
        <w:tblW w:w="14328" w:type="dxa"/>
        <w:tblLayout w:type="fixed"/>
        <w:tblLook w:val="01E0" w:firstRow="1" w:lastRow="1" w:firstColumn="1" w:lastColumn="1" w:noHBand="0" w:noVBand="0"/>
      </w:tblPr>
      <w:tblGrid>
        <w:gridCol w:w="3798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440"/>
        <w:gridCol w:w="360"/>
        <w:gridCol w:w="1350"/>
      </w:tblGrid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1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9A1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33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A33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A33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C06600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66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D44F08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F14A3" w:rsidRPr="008A332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210,100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15,657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3,436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A332B">
              <w:rPr>
                <w:rFonts w:ascii="Angsana New" w:hAnsi="Angsana New"/>
                <w:sz w:val="30"/>
                <w:szCs w:val="30"/>
                <w:lang w:eastAsia="ja-JP"/>
              </w:rPr>
              <w:t>261,348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6,200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17,293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A332B">
              <w:rPr>
                <w:rFonts w:ascii="Angsana New" w:hAnsi="Angsana New"/>
                <w:sz w:val="30"/>
                <w:szCs w:val="30"/>
                <w:lang w:eastAsia="ja-JP"/>
              </w:rPr>
              <w:t>23,493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19,848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(19,848)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(12,592)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A332B">
              <w:rPr>
                <w:rFonts w:ascii="Angsana New" w:hAnsi="Angsana New"/>
                <w:sz w:val="30"/>
                <w:szCs w:val="30"/>
                <w:lang w:eastAsia="ja-JP"/>
              </w:rPr>
              <w:t>(12,592)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D44F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="00D44F08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223,556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15,657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881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272,249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2,413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10,395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A332B">
              <w:rPr>
                <w:rFonts w:ascii="Angsana New" w:hAnsi="Angsana New"/>
                <w:sz w:val="30"/>
                <w:szCs w:val="30"/>
                <w:lang w:eastAsia="ja-JP"/>
              </w:rPr>
              <w:t>12,978</w:t>
            </w:r>
          </w:p>
        </w:tc>
      </w:tr>
      <w:tr w:rsidR="000F14A3" w:rsidRPr="008A332B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(18,618)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8A332B">
              <w:rPr>
                <w:rFonts w:ascii="Angsana New" w:hAnsi="Angsana New"/>
                <w:sz w:val="30"/>
                <w:szCs w:val="30"/>
                <w:lang w:eastAsia="ja-JP"/>
              </w:rPr>
              <w:t>(18,618)</w:t>
            </w:r>
          </w:p>
        </w:tc>
      </w:tr>
      <w:tr w:rsidR="000F14A3" w:rsidRPr="00D0412E" w:rsidTr="000749DA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207,351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15,827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0749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11,276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266,609</w:t>
            </w:r>
          </w:p>
        </w:tc>
      </w:tr>
    </w:tbl>
    <w:p w:rsidR="004855E7" w:rsidRPr="00D0412E" w:rsidRDefault="004855E7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"/>
          <w:szCs w:val="2"/>
        </w:rPr>
      </w:pPr>
    </w:p>
    <w:p w:rsidR="000A75F1" w:rsidRPr="00D0412E" w:rsidRDefault="000A75F1">
      <w:pPr>
        <w:rPr>
          <w:rFonts w:ascii="Angsana New" w:hAnsi="Angsana New"/>
        </w:rPr>
      </w:pPr>
      <w:r w:rsidRPr="00D0412E">
        <w:rPr>
          <w:rFonts w:ascii="Angsana New" w:hAnsi="Angsana New"/>
        </w:rPr>
        <w:br w:type="page"/>
      </w:r>
    </w:p>
    <w:tbl>
      <w:tblPr>
        <w:tblpPr w:leftFromText="180" w:rightFromText="180" w:vertAnchor="text" w:tblpX="684" w:tblpY="1"/>
        <w:tblOverlap w:val="never"/>
        <w:tblW w:w="14328" w:type="dxa"/>
        <w:tblLayout w:type="fixed"/>
        <w:tblLook w:val="01E0" w:firstRow="1" w:lastRow="1" w:firstColumn="1" w:lastColumn="1" w:noHBand="0" w:noVBand="0"/>
      </w:tblPr>
      <w:tblGrid>
        <w:gridCol w:w="3798"/>
        <w:gridCol w:w="1620"/>
        <w:gridCol w:w="360"/>
        <w:gridCol w:w="1440"/>
        <w:gridCol w:w="270"/>
        <w:gridCol w:w="1620"/>
        <w:gridCol w:w="360"/>
        <w:gridCol w:w="1440"/>
        <w:gridCol w:w="270"/>
        <w:gridCol w:w="1350"/>
        <w:gridCol w:w="450"/>
        <w:gridCol w:w="1350"/>
      </w:tblGrid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="009A1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1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33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C06600" w:rsidRDefault="000F14A3" w:rsidP="00C066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66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-28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CE5D1E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F14A3" w:rsidRPr="008A332B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171,045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11,091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206,811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15,709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1,603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17,312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(10,488)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(10,488)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CE5D1E" w:rsidP="00CE5D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0F14A3" w:rsidRPr="008A332B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176,266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12,694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213,635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14,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1,22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1594B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15,729</w:t>
            </w:r>
          </w:p>
        </w:tc>
      </w:tr>
      <w:tr w:rsidR="000F14A3" w:rsidRPr="008A332B" w:rsidTr="00CE1193">
        <w:tc>
          <w:tcPr>
            <w:tcW w:w="379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46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(16,</w:t>
            </w:r>
            <w:r>
              <w:rPr>
                <w:rFonts w:ascii="Angsana New" w:hAnsi="Angsana New"/>
                <w:sz w:val="30"/>
                <w:szCs w:val="30"/>
              </w:rPr>
              <w:t>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8A332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(16,</w:t>
            </w:r>
            <w:r w:rsidR="00A96D91">
              <w:rPr>
                <w:rFonts w:ascii="Angsana New" w:hAnsi="Angsana New"/>
                <w:sz w:val="30"/>
                <w:szCs w:val="30"/>
              </w:rPr>
              <w:t>99</w:t>
            </w:r>
            <w:r w:rsidRPr="008A332B">
              <w:rPr>
                <w:rFonts w:ascii="Angsana New" w:hAnsi="Angsana New"/>
                <w:sz w:val="30"/>
                <w:szCs w:val="30"/>
              </w:rPr>
              <w:t>0)</w:t>
            </w:r>
          </w:p>
        </w:tc>
      </w:tr>
      <w:tr w:rsidR="000F14A3" w:rsidRPr="00D0412E" w:rsidTr="00CE1193">
        <w:tc>
          <w:tcPr>
            <w:tcW w:w="3798" w:type="dxa"/>
          </w:tcPr>
          <w:p w:rsidR="000F14A3" w:rsidRPr="008A332B" w:rsidRDefault="00131B96" w:rsidP="00131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0F14A3" w:rsidRPr="008A332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24,675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173,7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36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CE1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13,9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212,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</w:tbl>
    <w:p w:rsidR="001C16BE" w:rsidRPr="00D0412E" w:rsidRDefault="001C16BE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43E05" w:rsidRDefault="00543E05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E363F" w:rsidRDefault="00CE363F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E363F" w:rsidRPr="00D0412E" w:rsidRDefault="00CE363F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C16BE" w:rsidRDefault="001C16BE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54799" w:rsidRPr="00D0412E" w:rsidRDefault="00354799" w:rsidP="001C1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56098B" w:rsidRPr="00D0412E" w:rsidRDefault="0056098B" w:rsidP="008A4A8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14535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825"/>
        <w:gridCol w:w="1620"/>
        <w:gridCol w:w="270"/>
        <w:gridCol w:w="1530"/>
        <w:gridCol w:w="270"/>
        <w:gridCol w:w="1620"/>
        <w:gridCol w:w="270"/>
        <w:gridCol w:w="1530"/>
        <w:gridCol w:w="270"/>
        <w:gridCol w:w="1728"/>
        <w:gridCol w:w="252"/>
        <w:gridCol w:w="1350"/>
      </w:tblGrid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0" w:type="dxa"/>
            <w:gridSpan w:val="11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9A16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6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10" w:type="dxa"/>
            <w:gridSpan w:val="11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A332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39,055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1,311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3,436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51,282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3,255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39,055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4,566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3,436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54,537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59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47,290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56,281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2,333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2,333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47,290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2,963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58,614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 25</w:t>
            </w: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,572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11,276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F14A3" w:rsidRPr="008A332B" w:rsidRDefault="000F14A3" w:rsidP="004F2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</w:t>
            </w:r>
            <w:r w:rsidR="004F233E">
              <w:rPr>
                <w:rFonts w:ascii="Angsana New" w:hAnsi="Angsana New"/>
                <w:sz w:val="30"/>
                <w:szCs w:val="30"/>
              </w:rPr>
              <w:t>601</w:t>
            </w:r>
          </w:p>
        </w:tc>
      </w:tr>
      <w:tr w:rsidR="000F14A3" w:rsidRPr="008A332B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A332B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9"/>
              <w:rPr>
                <w:rFonts w:ascii="Angsana New" w:hAnsi="Angsana New"/>
                <w:sz w:val="30"/>
                <w:szCs w:val="30"/>
              </w:rPr>
            </w:pPr>
            <w:r w:rsidRPr="008A332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2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</w:tr>
      <w:tr w:rsidR="000F14A3" w:rsidRPr="00D0412E" w:rsidTr="000F14A3">
        <w:trPr>
          <w:trHeight w:hRule="exact" w:val="374"/>
        </w:trPr>
        <w:tc>
          <w:tcPr>
            <w:tcW w:w="3825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7,480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332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33,572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1,907</w:t>
            </w:r>
          </w:p>
        </w:tc>
        <w:tc>
          <w:tcPr>
            <w:tcW w:w="270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11,276</w:t>
            </w:r>
          </w:p>
        </w:tc>
        <w:tc>
          <w:tcPr>
            <w:tcW w:w="252" w:type="dxa"/>
          </w:tcPr>
          <w:p w:rsidR="000F14A3" w:rsidRPr="008A332B" w:rsidRDefault="000F14A3" w:rsidP="000F14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F14A3" w:rsidRPr="008A332B" w:rsidRDefault="000F14A3" w:rsidP="004F2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2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54,</w:t>
            </w:r>
            <w:r w:rsidR="004F233E"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</w:tr>
    </w:tbl>
    <w:p w:rsidR="000F14A3" w:rsidRPr="000F14A3" w:rsidRDefault="000F14A3" w:rsidP="0008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Angsana New" w:hAnsi="Angsana New"/>
          <w:sz w:val="20"/>
          <w:szCs w:val="20"/>
        </w:rPr>
      </w:pPr>
    </w:p>
    <w:p w:rsidR="000F14A3" w:rsidRPr="00A96D91" w:rsidRDefault="00437057" w:rsidP="0008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Angsana New" w:hAnsi="Angsana New"/>
          <w:sz w:val="30"/>
          <w:szCs w:val="30"/>
        </w:rPr>
      </w:pPr>
      <w:r w:rsidRPr="00A96D91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Pr="00A96D91">
        <w:rPr>
          <w:rFonts w:ascii="Angsana New" w:hAnsi="Angsana New"/>
          <w:sz w:val="30"/>
          <w:szCs w:val="30"/>
        </w:rPr>
        <w:t xml:space="preserve">31 </w:t>
      </w:r>
      <w:r w:rsidRPr="00A96D91">
        <w:rPr>
          <w:rFonts w:ascii="Angsana New" w:hAnsi="Angsana New"/>
          <w:sz w:val="30"/>
          <w:szCs w:val="30"/>
          <w:cs/>
        </w:rPr>
        <w:t xml:space="preserve">ธันวาคม </w:t>
      </w:r>
      <w:r w:rsidR="000A75F1" w:rsidRPr="00A96D91">
        <w:rPr>
          <w:rFonts w:ascii="Angsana New" w:hAnsi="Angsana New"/>
          <w:sz w:val="30"/>
          <w:szCs w:val="30"/>
        </w:rPr>
        <w:t>2560</w:t>
      </w:r>
      <w:r w:rsidRPr="00A96D91">
        <w:rPr>
          <w:rFonts w:ascii="Angsana New" w:hAnsi="Angsana New"/>
          <w:sz w:val="30"/>
          <w:szCs w:val="30"/>
        </w:rPr>
        <w:t xml:space="preserve"> </w:t>
      </w:r>
      <w:r w:rsidRPr="00A96D91">
        <w:rPr>
          <w:rFonts w:ascii="Angsana New" w:hAnsi="Angsana New"/>
          <w:sz w:val="30"/>
          <w:szCs w:val="30"/>
          <w:cs/>
        </w:rPr>
        <w:t>มีจำนวน</w:t>
      </w:r>
      <w:r w:rsidR="00BB108B" w:rsidRPr="00A96D91">
        <w:rPr>
          <w:rFonts w:ascii="Angsana New" w:hAnsi="Angsana New"/>
          <w:sz w:val="30"/>
          <w:szCs w:val="30"/>
          <w:cs/>
        </w:rPr>
        <w:t>เงิน</w:t>
      </w:r>
      <w:r w:rsidR="00A96D91" w:rsidRPr="00A96D91">
        <w:rPr>
          <w:rFonts w:ascii="Angsana New" w:hAnsi="Angsana New"/>
          <w:sz w:val="30"/>
          <w:szCs w:val="30"/>
        </w:rPr>
        <w:t xml:space="preserve"> 165.4</w:t>
      </w:r>
      <w:r w:rsidR="008D7C83" w:rsidRPr="00A96D91">
        <w:rPr>
          <w:rFonts w:ascii="Angsana New" w:hAnsi="Angsana New"/>
          <w:sz w:val="30"/>
          <w:szCs w:val="30"/>
        </w:rPr>
        <w:t xml:space="preserve"> </w:t>
      </w:r>
      <w:r w:rsidRPr="00A96D91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437057" w:rsidRPr="00D0412E" w:rsidRDefault="00437057" w:rsidP="00085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both"/>
        <w:rPr>
          <w:rFonts w:ascii="Angsana New" w:hAnsi="Angsana New"/>
          <w:i/>
          <w:iCs/>
          <w:sz w:val="30"/>
          <w:szCs w:val="30"/>
        </w:rPr>
      </w:pPr>
      <w:r w:rsidRPr="00A96D91">
        <w:rPr>
          <w:rFonts w:ascii="Angsana New" w:hAnsi="Angsana New"/>
          <w:i/>
          <w:iCs/>
          <w:sz w:val="30"/>
          <w:szCs w:val="30"/>
          <w:cs/>
        </w:rPr>
        <w:t>(</w:t>
      </w:r>
      <w:r w:rsidRPr="00A96D91">
        <w:rPr>
          <w:rFonts w:ascii="Angsana New" w:hAnsi="Angsana New"/>
          <w:i/>
          <w:iCs/>
          <w:sz w:val="30"/>
          <w:szCs w:val="30"/>
        </w:rPr>
        <w:t>255</w:t>
      </w:r>
      <w:r w:rsidR="000A75F1" w:rsidRPr="00A96D91">
        <w:rPr>
          <w:rFonts w:ascii="Angsana New" w:hAnsi="Angsana New"/>
          <w:i/>
          <w:iCs/>
          <w:sz w:val="30"/>
          <w:szCs w:val="30"/>
        </w:rPr>
        <w:t>9</w:t>
      </w:r>
      <w:r w:rsidRPr="00A96D91">
        <w:rPr>
          <w:rFonts w:ascii="Angsana New" w:hAnsi="Angsana New"/>
          <w:i/>
          <w:iCs/>
          <w:sz w:val="30"/>
          <w:szCs w:val="30"/>
        </w:rPr>
        <w:t xml:space="preserve">: </w:t>
      </w:r>
      <w:r w:rsidR="000A75F1" w:rsidRPr="00A96D91">
        <w:rPr>
          <w:rFonts w:ascii="Angsana New" w:hAnsi="Angsana New"/>
          <w:i/>
          <w:iCs/>
          <w:sz w:val="30"/>
          <w:szCs w:val="30"/>
        </w:rPr>
        <w:t xml:space="preserve">166.1 </w:t>
      </w:r>
      <w:r w:rsidRPr="00A96D91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085112" w:rsidRPr="00D0412E" w:rsidRDefault="00085112" w:rsidP="00A96D91">
      <w:pPr>
        <w:framePr w:w="1445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085112" w:rsidRPr="00D0412E" w:rsidSect="000F14A3">
          <w:headerReference w:type="default" r:id="rId14"/>
          <w:pgSz w:w="16834" w:h="11909" w:orient="landscape" w:code="9"/>
          <w:pgMar w:top="1152" w:right="691" w:bottom="540" w:left="720" w:header="720" w:footer="720" w:gutter="0"/>
          <w:cols w:space="720"/>
          <w:docGrid w:linePitch="245"/>
        </w:sectPr>
      </w:pPr>
    </w:p>
    <w:p w:rsidR="00511521" w:rsidRPr="00D0412E" w:rsidRDefault="00511521" w:rsidP="00F235F4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D0412E">
        <w:rPr>
          <w:rFonts w:ascii="Angsana New" w:hAnsi="Angsana New" w:cs="Angsana New"/>
          <w:b/>
          <w:bCs/>
          <w:sz w:val="30"/>
          <w:szCs w:val="30"/>
          <w:lang w:val="en-US" w:bidi="th-TH"/>
        </w:rPr>
        <w:lastRenderedPageBreak/>
        <w:t>1</w:t>
      </w:r>
      <w:r w:rsidR="00AA61C6" w:rsidRPr="00D0412E">
        <w:rPr>
          <w:rFonts w:ascii="Angsana New" w:hAnsi="Angsana New" w:cs="Angsana New"/>
          <w:b/>
          <w:bCs/>
          <w:sz w:val="30"/>
          <w:szCs w:val="30"/>
          <w:lang w:val="en-US" w:bidi="th-TH"/>
        </w:rPr>
        <w:t>5</w:t>
      </w:r>
      <w:r w:rsidRPr="00D0412E">
        <w:rPr>
          <w:rFonts w:ascii="Angsana New" w:hAnsi="Angsana New" w:cs="Angsana New"/>
          <w:b/>
          <w:bCs/>
          <w:sz w:val="30"/>
          <w:szCs w:val="30"/>
          <w:lang w:val="en-US" w:bidi="th-TH"/>
        </w:rPr>
        <w:tab/>
      </w:r>
      <w:r w:rsidR="0026709C" w:rsidRPr="00D0412E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สิทธิการเช่า</w:t>
      </w:r>
      <w:r w:rsidRPr="00D0412E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 xml:space="preserve"> </w:t>
      </w:r>
    </w:p>
    <w:p w:rsidR="0042417D" w:rsidRPr="001757A2" w:rsidRDefault="0042417D" w:rsidP="0042417D">
      <w:pPr>
        <w:pStyle w:val="a"/>
        <w:tabs>
          <w:tab w:val="clear" w:pos="1080"/>
          <w:tab w:val="left" w:pos="540"/>
        </w:tabs>
        <w:ind w:left="360"/>
        <w:rPr>
          <w:rFonts w:ascii="Angsana New" w:hAnsi="Angsana New" w:cs="Angsana New"/>
          <w:lang w:val="en-US"/>
        </w:rPr>
      </w:pPr>
    </w:p>
    <w:p w:rsidR="0042417D" w:rsidRPr="00D0412E" w:rsidRDefault="0042417D" w:rsidP="0042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รายการเคลื่อนไหวของสิทธิการเช่าสำหรับแต่ละปีสิ้นสุดวันที่ </w:t>
      </w:r>
      <w:r w:rsidRPr="00D0412E">
        <w:rPr>
          <w:rFonts w:ascii="Angsana New" w:hAnsi="Angsana New"/>
          <w:sz w:val="30"/>
          <w:szCs w:val="30"/>
        </w:rPr>
        <w:t>31</w:t>
      </w:r>
      <w:r w:rsidR="00D250D4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ธันวาคม มีดังนี้</w:t>
      </w:r>
      <w:r w:rsidRPr="00D0412E">
        <w:rPr>
          <w:rFonts w:ascii="Angsana New" w:hAnsi="Angsana New"/>
          <w:sz w:val="30"/>
          <w:szCs w:val="30"/>
        </w:rPr>
        <w:t xml:space="preserve"> </w:t>
      </w:r>
    </w:p>
    <w:p w:rsidR="0042417D" w:rsidRPr="001F6E2A" w:rsidRDefault="0042417D" w:rsidP="0042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8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1"/>
        <w:gridCol w:w="1440"/>
        <w:gridCol w:w="270"/>
        <w:gridCol w:w="1422"/>
      </w:tblGrid>
      <w:tr w:rsidR="00AC5E03" w:rsidRPr="00D0412E" w:rsidTr="00492737">
        <w:tc>
          <w:tcPr>
            <w:tcW w:w="6021" w:type="dxa"/>
          </w:tcPr>
          <w:p w:rsidR="00AC5E03" w:rsidRPr="00D0412E" w:rsidRDefault="00AC5E03" w:rsidP="00AC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:rsidR="00AC5E03" w:rsidRPr="00D0412E" w:rsidRDefault="00AC5E03" w:rsidP="00AC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C5E03" w:rsidRPr="00D0412E" w:rsidTr="00492737">
        <w:tc>
          <w:tcPr>
            <w:tcW w:w="6021" w:type="dxa"/>
          </w:tcPr>
          <w:p w:rsidR="00AC5E03" w:rsidRPr="00D0412E" w:rsidRDefault="00AC5E03" w:rsidP="00AC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:rsidR="00AC5E03" w:rsidRPr="00D0412E" w:rsidRDefault="00AC5E03" w:rsidP="00AC5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AC5E03" w:rsidRPr="00D0412E" w:rsidTr="00492737">
        <w:tc>
          <w:tcPr>
            <w:tcW w:w="6021" w:type="dxa"/>
          </w:tcPr>
          <w:p w:rsidR="00AC5E03" w:rsidRPr="00D0412E" w:rsidRDefault="00AC5E03" w:rsidP="00AC5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</w:tcPr>
          <w:p w:rsidR="00AC5E03" w:rsidRPr="00D0412E" w:rsidRDefault="00AC5E03" w:rsidP="00AC5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0C47" w:rsidRPr="00D0412E" w:rsidTr="00492737">
        <w:tc>
          <w:tcPr>
            <w:tcW w:w="6021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A0C47" w:rsidRPr="00D0412E" w:rsidTr="00492737">
        <w:tc>
          <w:tcPr>
            <w:tcW w:w="6021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C47" w:rsidRPr="00D0412E" w:rsidTr="00492737">
        <w:tc>
          <w:tcPr>
            <w:tcW w:w="6021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:rsidR="00BA0C47" w:rsidRPr="00D0412E" w:rsidRDefault="00A30DDF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13,184</w:t>
            </w:r>
          </w:p>
        </w:tc>
        <w:tc>
          <w:tcPr>
            <w:tcW w:w="270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BA0C47" w:rsidRPr="00D0412E" w:rsidRDefault="00BA0C47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16,167</w:t>
            </w:r>
          </w:p>
        </w:tc>
      </w:tr>
      <w:tr w:rsidR="00BA0C47" w:rsidRPr="00D0412E" w:rsidTr="00492737">
        <w:tc>
          <w:tcPr>
            <w:tcW w:w="6021" w:type="dxa"/>
          </w:tcPr>
          <w:p w:rsidR="00BA0C47" w:rsidRPr="00D0412E" w:rsidRDefault="004B535F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BA0C47" w:rsidRPr="00D0412E">
              <w:rPr>
                <w:rFonts w:ascii="Angsana New" w:hAnsi="Angsana New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1440" w:type="dxa"/>
          </w:tcPr>
          <w:p w:rsidR="00BA0C47" w:rsidRPr="00D0412E" w:rsidRDefault="00A30DDF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1,970</w:t>
            </w:r>
          </w:p>
        </w:tc>
        <w:tc>
          <w:tcPr>
            <w:tcW w:w="270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71" w:right="-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BA0C47" w:rsidRPr="00D0412E" w:rsidRDefault="00BA0C47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2,581</w:t>
            </w:r>
          </w:p>
        </w:tc>
      </w:tr>
      <w:tr w:rsidR="00BA0C47" w:rsidRPr="00D0412E" w:rsidTr="00492737">
        <w:tc>
          <w:tcPr>
            <w:tcW w:w="6021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440" w:type="dxa"/>
          </w:tcPr>
          <w:p w:rsidR="00BA0C47" w:rsidRPr="00D0412E" w:rsidRDefault="00A30DDF" w:rsidP="00A30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:rsidR="00BA0C47" w:rsidRPr="00D0412E" w:rsidRDefault="00BA0C47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(2,095)</w:t>
            </w:r>
          </w:p>
        </w:tc>
      </w:tr>
      <w:tr w:rsidR="00BA0C47" w:rsidRPr="00D0412E" w:rsidTr="00492737">
        <w:tc>
          <w:tcPr>
            <w:tcW w:w="6021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A0C47" w:rsidRPr="00D0412E" w:rsidRDefault="00A30DDF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A30DDF">
              <w:rPr>
                <w:rFonts w:ascii="Angsana New" w:hAnsi="Angsana New"/>
                <w:sz w:val="30"/>
                <w:szCs w:val="30"/>
              </w:rPr>
              <w:t>(3,504)</w:t>
            </w:r>
          </w:p>
        </w:tc>
        <w:tc>
          <w:tcPr>
            <w:tcW w:w="270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A0C47" w:rsidRPr="00D0412E" w:rsidRDefault="00BA0C47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(3,469)</w:t>
            </w:r>
          </w:p>
        </w:tc>
      </w:tr>
      <w:tr w:rsidR="00BA0C47" w:rsidRPr="00D0412E" w:rsidTr="00492737">
        <w:tc>
          <w:tcPr>
            <w:tcW w:w="6021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A0C47" w:rsidRPr="00D0412E" w:rsidRDefault="00A30DDF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11,650</w:t>
            </w:r>
          </w:p>
        </w:tc>
        <w:tc>
          <w:tcPr>
            <w:tcW w:w="270" w:type="dxa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BA0C47" w:rsidRPr="00D0412E" w:rsidRDefault="00BA0C47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2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13,184</w:t>
            </w:r>
          </w:p>
        </w:tc>
      </w:tr>
    </w:tbl>
    <w:p w:rsidR="0042417D" w:rsidRPr="00D0412E" w:rsidRDefault="0042417D" w:rsidP="004241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pacing w:val="6"/>
          <w:sz w:val="30"/>
          <w:szCs w:val="30"/>
          <w:cs/>
        </w:rPr>
      </w:pPr>
    </w:p>
    <w:p w:rsidR="00950795" w:rsidRPr="00D0412E" w:rsidRDefault="0042417D" w:rsidP="00D02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1F6E2A">
        <w:rPr>
          <w:rFonts w:ascii="Angsana New" w:hAnsi="Angsana New"/>
          <w:spacing w:val="6"/>
          <w:sz w:val="30"/>
          <w:szCs w:val="30"/>
          <w:cs/>
        </w:rPr>
        <w:t>บริษ</w:t>
      </w:r>
      <w:r w:rsidR="00A606A1" w:rsidRPr="001F6E2A">
        <w:rPr>
          <w:rFonts w:ascii="Angsana New" w:hAnsi="Angsana New"/>
          <w:spacing w:val="6"/>
          <w:sz w:val="30"/>
          <w:szCs w:val="30"/>
          <w:cs/>
        </w:rPr>
        <w:t>ัทได้ทำสัญญาเช่าและสัญญา</w:t>
      </w:r>
      <w:r w:rsidRPr="001F6E2A">
        <w:rPr>
          <w:rFonts w:ascii="Angsana New" w:hAnsi="Angsana New"/>
          <w:spacing w:val="6"/>
          <w:sz w:val="30"/>
          <w:szCs w:val="30"/>
          <w:cs/>
        </w:rPr>
        <w:t>สิทธิการเช่าพื้นที่</w:t>
      </w:r>
      <w:r w:rsidR="00071D28" w:rsidRPr="001F6E2A">
        <w:rPr>
          <w:rFonts w:ascii="Angsana New" w:hAnsi="Angsana New"/>
          <w:spacing w:val="6"/>
          <w:sz w:val="30"/>
          <w:szCs w:val="30"/>
          <w:cs/>
        </w:rPr>
        <w:t>สำหรับร้านของบริษัท</w:t>
      </w:r>
      <w:r w:rsidRPr="001F6E2A">
        <w:rPr>
          <w:rFonts w:ascii="Angsana New" w:hAnsi="Angsana New"/>
          <w:spacing w:val="8"/>
          <w:sz w:val="30"/>
          <w:szCs w:val="30"/>
          <w:cs/>
        </w:rPr>
        <w:t xml:space="preserve">ระยะเวลาตั้งแต่ </w:t>
      </w:r>
      <w:r w:rsidR="00D0229E" w:rsidRPr="001F6E2A">
        <w:rPr>
          <w:rFonts w:ascii="Angsana New" w:hAnsi="Angsana New"/>
          <w:spacing w:val="8"/>
          <w:sz w:val="30"/>
          <w:szCs w:val="30"/>
        </w:rPr>
        <w:t>3</w:t>
      </w:r>
      <w:r w:rsidRPr="001F6E2A">
        <w:rPr>
          <w:rFonts w:ascii="Angsana New" w:hAnsi="Angsana New"/>
          <w:spacing w:val="8"/>
          <w:sz w:val="30"/>
          <w:szCs w:val="30"/>
          <w:cs/>
        </w:rPr>
        <w:t xml:space="preserve"> ปี ถึง 30 ป</w:t>
      </w:r>
      <w:r w:rsidR="00493D59" w:rsidRPr="001F6E2A">
        <w:rPr>
          <w:rFonts w:ascii="Angsana New" w:hAnsi="Angsana New"/>
          <w:spacing w:val="8"/>
          <w:sz w:val="30"/>
          <w:szCs w:val="30"/>
          <w:cs/>
        </w:rPr>
        <w:t>ี</w:t>
      </w:r>
      <w:r w:rsidR="00CD5873" w:rsidRPr="001F6E2A">
        <w:rPr>
          <w:rFonts w:ascii="Angsana New" w:hAnsi="Angsana New"/>
          <w:spacing w:val="8"/>
          <w:sz w:val="30"/>
          <w:szCs w:val="30"/>
        </w:rPr>
        <w:t xml:space="preserve"> </w:t>
      </w:r>
      <w:r w:rsidRPr="001F6E2A">
        <w:rPr>
          <w:rFonts w:ascii="Angsana New" w:hAnsi="Angsana New"/>
          <w:spacing w:val="2"/>
          <w:sz w:val="30"/>
          <w:szCs w:val="30"/>
          <w:cs/>
        </w:rPr>
        <w:t>โดยสัญญาจะสิ้นสุดนานที่สุดในเดือน</w:t>
      </w:r>
      <w:r w:rsidR="00493D59" w:rsidRPr="001F6E2A">
        <w:rPr>
          <w:rFonts w:ascii="Angsana New" w:hAnsi="Angsana New"/>
          <w:spacing w:val="2"/>
          <w:sz w:val="30"/>
          <w:szCs w:val="30"/>
          <w:cs/>
        </w:rPr>
        <w:t>พฤษภา</w:t>
      </w:r>
      <w:r w:rsidR="00D0229E" w:rsidRPr="001F6E2A">
        <w:rPr>
          <w:rFonts w:ascii="Angsana New" w:hAnsi="Angsana New"/>
          <w:spacing w:val="2"/>
          <w:sz w:val="30"/>
          <w:szCs w:val="30"/>
          <w:shd w:val="clear" w:color="auto" w:fill="FFFFFF"/>
          <w:cs/>
        </w:rPr>
        <w:t>คม</w:t>
      </w:r>
      <w:r w:rsidRPr="001F6E2A">
        <w:rPr>
          <w:rFonts w:ascii="Angsana New" w:hAnsi="Angsana New"/>
          <w:spacing w:val="2"/>
          <w:sz w:val="30"/>
          <w:szCs w:val="30"/>
          <w:shd w:val="clear" w:color="auto" w:fill="FFFFFF"/>
          <w:cs/>
        </w:rPr>
        <w:t xml:space="preserve"> 25</w:t>
      </w:r>
      <w:r w:rsidR="00D0229E" w:rsidRPr="001F6E2A">
        <w:rPr>
          <w:rFonts w:ascii="Angsana New" w:hAnsi="Angsana New"/>
          <w:spacing w:val="2"/>
          <w:sz w:val="30"/>
          <w:szCs w:val="30"/>
          <w:shd w:val="clear" w:color="auto" w:fill="FFFFFF"/>
        </w:rPr>
        <w:t>6</w:t>
      </w:r>
      <w:r w:rsidR="00217254">
        <w:rPr>
          <w:rFonts w:ascii="Angsana New" w:hAnsi="Angsana New" w:hint="cs"/>
          <w:spacing w:val="2"/>
          <w:sz w:val="30"/>
          <w:szCs w:val="30"/>
          <w:shd w:val="clear" w:color="auto" w:fill="FFFFFF"/>
          <w:cs/>
        </w:rPr>
        <w:t>5</w:t>
      </w:r>
      <w:r w:rsidRPr="001F6E2A">
        <w:rPr>
          <w:rFonts w:ascii="Angsana New" w:hAnsi="Angsana New"/>
          <w:spacing w:val="2"/>
          <w:sz w:val="30"/>
          <w:szCs w:val="30"/>
          <w:shd w:val="clear" w:color="auto" w:fill="FFFFFF"/>
          <w:cs/>
        </w:rPr>
        <w:t xml:space="preserve"> </w:t>
      </w:r>
      <w:r w:rsidRPr="001F6E2A">
        <w:rPr>
          <w:rFonts w:ascii="Angsana New" w:hAnsi="Angsana New"/>
          <w:spacing w:val="2"/>
          <w:sz w:val="30"/>
          <w:szCs w:val="30"/>
          <w:shd w:val="clear" w:color="auto" w:fill="FFFFFF"/>
          <w:cs/>
          <w:lang w:val="th-TH"/>
        </w:rPr>
        <w:t>โดย</w:t>
      </w:r>
      <w:r w:rsidRPr="001F6E2A">
        <w:rPr>
          <w:rFonts w:ascii="Angsana New" w:hAnsi="Angsana New"/>
          <w:spacing w:val="2"/>
          <w:sz w:val="30"/>
          <w:szCs w:val="30"/>
          <w:cs/>
          <w:lang w:val="th-TH"/>
        </w:rPr>
        <w:t>กำหนดค่าตอบแทนสำหรับสิทธิการเช่าเป็นจำนวนเงิน</w:t>
      </w:r>
      <w:r w:rsidRPr="00217254">
        <w:rPr>
          <w:rFonts w:ascii="Angsana New" w:hAnsi="Angsana New"/>
          <w:spacing w:val="2"/>
          <w:sz w:val="30"/>
          <w:szCs w:val="30"/>
          <w:cs/>
          <w:lang w:val="th-TH"/>
        </w:rPr>
        <w:t>รวม</w:t>
      </w:r>
      <w:r w:rsidRPr="00217254">
        <w:rPr>
          <w:rFonts w:ascii="Angsana New" w:hAnsi="Angsana New"/>
          <w:spacing w:val="2"/>
          <w:sz w:val="30"/>
          <w:szCs w:val="30"/>
          <w:cs/>
        </w:rPr>
        <w:t>ทั้งสิ้น</w:t>
      </w:r>
      <w:r w:rsidRPr="00217254">
        <w:rPr>
          <w:rFonts w:ascii="Angsana New" w:hAnsi="Angsana New"/>
          <w:spacing w:val="2"/>
          <w:sz w:val="30"/>
          <w:szCs w:val="30"/>
          <w:cs/>
          <w:lang w:val="th-TH"/>
        </w:rPr>
        <w:t xml:space="preserve">ประมาณ </w:t>
      </w:r>
      <w:r w:rsidR="009F0482">
        <w:rPr>
          <w:rFonts w:ascii="Angsana New" w:hAnsi="Angsana New"/>
          <w:spacing w:val="2"/>
          <w:sz w:val="30"/>
          <w:szCs w:val="30"/>
        </w:rPr>
        <w:t>48.58</w:t>
      </w:r>
      <w:r w:rsidRPr="00217254">
        <w:rPr>
          <w:rFonts w:ascii="Angsana New" w:hAnsi="Angsana New"/>
          <w:spacing w:val="2"/>
          <w:sz w:val="30"/>
          <w:szCs w:val="30"/>
        </w:rPr>
        <w:t xml:space="preserve"> </w:t>
      </w:r>
      <w:r w:rsidRPr="00217254">
        <w:rPr>
          <w:rFonts w:ascii="Angsana New" w:hAnsi="Angsana New"/>
          <w:spacing w:val="2"/>
          <w:sz w:val="30"/>
          <w:szCs w:val="30"/>
          <w:cs/>
          <w:lang w:val="th-TH"/>
        </w:rPr>
        <w:t>ล้านบาท</w:t>
      </w:r>
    </w:p>
    <w:p w:rsidR="0015498E" w:rsidRDefault="0015498E" w:rsidP="00CE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26709C" w:rsidRPr="00D0412E" w:rsidRDefault="0026709C" w:rsidP="00CE48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>1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6</w:t>
      </w:r>
      <w:r w:rsidRPr="00D0412E">
        <w:rPr>
          <w:rFonts w:ascii="Angsana New" w:hAnsi="Angsana New"/>
          <w:b/>
          <w:bCs/>
          <w:sz w:val="30"/>
          <w:szCs w:val="30"/>
        </w:rPr>
        <w:t xml:space="preserve"> </w:t>
      </w:r>
      <w:r w:rsidR="00A8028F" w:rsidRPr="00D0412E">
        <w:rPr>
          <w:rFonts w:ascii="Angsana New" w:hAnsi="Angsana New"/>
          <w:b/>
          <w:bCs/>
          <w:sz w:val="30"/>
          <w:szCs w:val="30"/>
        </w:rPr>
        <w:t xml:space="preserve">      </w:t>
      </w:r>
      <w:r w:rsidRPr="00D0412E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 xml:space="preserve"> </w:t>
      </w:r>
    </w:p>
    <w:p w:rsidR="0026709C" w:rsidRPr="00D52F94" w:rsidRDefault="0026709C" w:rsidP="00267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:rsidR="0026709C" w:rsidRPr="00D0412E" w:rsidRDefault="0026709C" w:rsidP="00267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D0412E">
        <w:rPr>
          <w:rFonts w:ascii="Angsana New" w:hAnsi="Angsana New"/>
          <w:sz w:val="30"/>
          <w:szCs w:val="30"/>
        </w:rPr>
        <w:t xml:space="preserve">31 </w:t>
      </w:r>
      <w:r w:rsidRPr="00D0412E">
        <w:rPr>
          <w:rFonts w:ascii="Angsana New" w:hAnsi="Angsana New"/>
          <w:sz w:val="30"/>
          <w:szCs w:val="30"/>
          <w:cs/>
        </w:rPr>
        <w:t>ธันวาคม มีดังนี้</w:t>
      </w:r>
      <w:r w:rsidRPr="00D0412E">
        <w:rPr>
          <w:rFonts w:ascii="Angsana New" w:hAnsi="Angsana New"/>
          <w:sz w:val="30"/>
          <w:szCs w:val="30"/>
        </w:rPr>
        <w:t xml:space="preserve">  </w:t>
      </w:r>
    </w:p>
    <w:p w:rsidR="0026709C" w:rsidRPr="00D52F94" w:rsidRDefault="0026709C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081" w:type="dxa"/>
        <w:tblInd w:w="450" w:type="dxa"/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700"/>
        <w:gridCol w:w="1458"/>
        <w:gridCol w:w="270"/>
        <w:gridCol w:w="1350"/>
        <w:gridCol w:w="270"/>
        <w:gridCol w:w="1440"/>
        <w:gridCol w:w="270"/>
        <w:gridCol w:w="1314"/>
        <w:gridCol w:w="9"/>
      </w:tblGrid>
      <w:tr w:rsidR="0087546D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87546D" w:rsidRPr="00D0412E" w:rsidRDefault="0087546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shd w:val="clear" w:color="auto" w:fill="FFFFFF"/>
          </w:tcPr>
          <w:p w:rsidR="0087546D" w:rsidRPr="00D0412E" w:rsidRDefault="0087546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87546D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87546D" w:rsidRPr="00D0412E" w:rsidRDefault="0087546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72" w:type="dxa"/>
            <w:gridSpan w:val="7"/>
            <w:shd w:val="clear" w:color="auto" w:fill="FFFFFF"/>
          </w:tcPr>
          <w:p w:rsidR="0087546D" w:rsidRPr="00D0412E" w:rsidRDefault="0087546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46D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87546D" w:rsidRPr="00D0412E" w:rsidRDefault="0087546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shd w:val="clear" w:color="auto" w:fill="FFFFFF"/>
          </w:tcPr>
          <w:p w:rsidR="0087546D" w:rsidRPr="00D0412E" w:rsidRDefault="0087546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FFFFFF"/>
          </w:tcPr>
          <w:p w:rsidR="0087546D" w:rsidRPr="00D0412E" w:rsidRDefault="0087546D" w:rsidP="00EB12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4" w:type="dxa"/>
            <w:gridSpan w:val="3"/>
            <w:shd w:val="clear" w:color="auto" w:fill="FFFFFF"/>
          </w:tcPr>
          <w:p w:rsidR="0087546D" w:rsidRPr="00D0412E" w:rsidRDefault="0087546D" w:rsidP="00EB1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BA0C47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BA0C47" w:rsidRPr="00D0412E" w:rsidTr="00AB1928">
        <w:trPr>
          <w:trHeight w:hRule="exact" w:val="374"/>
        </w:trPr>
        <w:tc>
          <w:tcPr>
            <w:tcW w:w="270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</w:tabs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1" w:type="dxa"/>
            <w:gridSpan w:val="8"/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</w:tabs>
              <w:spacing w:line="240" w:lineRule="atLeast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val="en-US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A0C47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shd w:val="clear" w:color="auto" w:fill="FFFFFF"/>
          </w:tcPr>
          <w:p w:rsidR="00BA0C47" w:rsidRPr="00D0412E" w:rsidRDefault="007E58F1" w:rsidP="0015498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</w:t>
            </w:r>
            <w:r w:rsidR="001549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14,666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</w:tcPr>
          <w:p w:rsidR="00BA0C47" w:rsidRPr="00D0412E" w:rsidRDefault="007E58F1" w:rsidP="00BA0C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</w:tr>
      <w:tr w:rsidR="00BA0C47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FFFFF"/>
          </w:tcPr>
          <w:p w:rsidR="00BA0C47" w:rsidRPr="00D0412E" w:rsidRDefault="007E58F1" w:rsidP="00BA0C4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(27)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(84)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BA0C47" w:rsidRPr="00D0412E" w:rsidRDefault="007E58F1" w:rsidP="00BA0C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BA0C47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A0C47" w:rsidRPr="00D0412E" w:rsidTr="00AB1928">
        <w:trPr>
          <w:gridAfter w:val="1"/>
          <w:wAfter w:w="9" w:type="dxa"/>
          <w:trHeight w:hRule="exact" w:val="374"/>
        </w:trPr>
        <w:tc>
          <w:tcPr>
            <w:tcW w:w="270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ตัดบัญชีสุทธิ 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FFFFFF"/>
          </w:tcPr>
          <w:p w:rsidR="00BA0C47" w:rsidRPr="00D0412E" w:rsidRDefault="007E58F1" w:rsidP="00A30E8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13,</w:t>
            </w:r>
            <w:r w:rsidR="001549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/>
          </w:tcPr>
          <w:p w:rsidR="00BA0C47" w:rsidRPr="00D0412E" w:rsidRDefault="00BA0C47" w:rsidP="00BA0C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14,582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FFFFFF"/>
          </w:tcPr>
          <w:p w:rsidR="00BA0C47" w:rsidRPr="00D0412E" w:rsidRDefault="007E58F1" w:rsidP="007E58F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BA0C47" w:rsidRPr="00D0412E" w:rsidRDefault="00BA0C47" w:rsidP="00BA0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8" w:right="-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shd w:val="clear" w:color="auto" w:fill="FFFFFF"/>
          </w:tcPr>
          <w:p w:rsidR="00BA0C47" w:rsidRPr="00D0412E" w:rsidRDefault="00BA0C47" w:rsidP="007E58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7546D" w:rsidRPr="00D52F94" w:rsidRDefault="0087546D" w:rsidP="008B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8B37BF" w:rsidRPr="00D0412E" w:rsidRDefault="00953947" w:rsidP="008B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</w:t>
      </w:r>
      <w:r w:rsidR="004526C7" w:rsidRPr="00D0412E">
        <w:rPr>
          <w:rFonts w:ascii="Angsana New" w:hAnsi="Angsana New"/>
          <w:sz w:val="30"/>
          <w:szCs w:val="30"/>
          <w:cs/>
        </w:rPr>
        <w:t>กิดขึ้นในระหว่างปี</w:t>
      </w:r>
      <w:r w:rsidR="007F13EB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842D6" w:rsidRPr="00910AFF" w:rsidRDefault="00F842D6" w:rsidP="008B6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12"/>
          <w:szCs w:val="12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48"/>
        <w:gridCol w:w="236"/>
        <w:gridCol w:w="1104"/>
        <w:gridCol w:w="237"/>
        <w:gridCol w:w="1191"/>
        <w:gridCol w:w="245"/>
        <w:gridCol w:w="1184"/>
      </w:tblGrid>
      <w:tr w:rsidR="008B66C7" w:rsidRPr="00D0412E" w:rsidTr="00AB1928">
        <w:tc>
          <w:tcPr>
            <w:tcW w:w="3780" w:type="dxa"/>
          </w:tcPr>
          <w:p w:rsidR="008B66C7" w:rsidRPr="00D0412E" w:rsidRDefault="008B66C7" w:rsidP="0039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910AFF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445" w:type="dxa"/>
            <w:gridSpan w:val="7"/>
            <w:vAlign w:val="bottom"/>
          </w:tcPr>
          <w:p w:rsidR="008B37BF" w:rsidRPr="00D0412E" w:rsidRDefault="008B37BF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F842D6" w:rsidRPr="00D0412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B66C7" w:rsidRPr="00D0412E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="008B66C7" w:rsidRPr="00D041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6C7" w:rsidRPr="00D0412E" w:rsidTr="00AB1928">
        <w:tc>
          <w:tcPr>
            <w:tcW w:w="3780" w:type="dxa"/>
          </w:tcPr>
          <w:p w:rsidR="008B66C7" w:rsidRPr="00D0412E" w:rsidRDefault="008B66C7" w:rsidP="003968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0412E">
              <w:rPr>
                <w:rFonts w:ascii="Angsana New" w:hAnsi="Angsana New"/>
                <w:sz w:val="30"/>
                <w:szCs w:val="30"/>
              </w:rPr>
              <w:t>) /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5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B66C7" w:rsidRPr="00D0412E" w:rsidTr="00AB1928">
        <w:tc>
          <w:tcPr>
            <w:tcW w:w="3780" w:type="dxa"/>
          </w:tcPr>
          <w:p w:rsidR="008B66C7" w:rsidRPr="002101A9" w:rsidRDefault="008B66C7" w:rsidP="0039680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48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B66C7" w:rsidRPr="00D0412E" w:rsidRDefault="008B66C7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415DE9" w:rsidRPr="00D0412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8B66C7" w:rsidRPr="00D0412E" w:rsidRDefault="008B66C7" w:rsidP="008E7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415DE9" w:rsidRPr="00D0412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B66C7" w:rsidRPr="00D0412E" w:rsidTr="00AB1928">
        <w:tc>
          <w:tcPr>
            <w:tcW w:w="3780" w:type="dxa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B66C7" w:rsidRPr="00D0412E" w:rsidTr="00AB1928">
        <w:tc>
          <w:tcPr>
            <w:tcW w:w="3780" w:type="dxa"/>
          </w:tcPr>
          <w:p w:rsidR="008B66C7" w:rsidRPr="00D0412E" w:rsidRDefault="008B66C7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</w:tcPr>
          <w:p w:rsidR="008B66C7" w:rsidRPr="00D0412E" w:rsidRDefault="008B66C7" w:rsidP="0039680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8B66C7" w:rsidRPr="00D0412E" w:rsidRDefault="008B66C7" w:rsidP="003968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8B66C7" w:rsidRPr="00D0412E" w:rsidRDefault="008B66C7" w:rsidP="0039680A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:rsidR="008B66C7" w:rsidRPr="00D0412E" w:rsidRDefault="008B66C7" w:rsidP="003968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8B66C7" w:rsidRPr="00D0412E" w:rsidRDefault="008B66C7" w:rsidP="003968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8B66C7" w:rsidRPr="00D0412E" w:rsidRDefault="008B66C7" w:rsidP="003968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8B66C7" w:rsidRPr="00D0412E" w:rsidRDefault="008B66C7" w:rsidP="003968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E76CB" w:rsidRPr="00D0412E" w:rsidTr="00AB1928">
        <w:tc>
          <w:tcPr>
            <w:tcW w:w="3780" w:type="dxa"/>
          </w:tcPr>
          <w:p w:rsidR="008E76CB" w:rsidRPr="00D0412E" w:rsidRDefault="008E76CB" w:rsidP="008E7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="00AB192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5498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248" w:type="dxa"/>
            <w:shd w:val="clear" w:color="auto" w:fill="auto"/>
          </w:tcPr>
          <w:p w:rsidR="008E76CB" w:rsidRPr="00D0412E" w:rsidRDefault="007F13EB" w:rsidP="008E76C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61</w:t>
            </w:r>
          </w:p>
        </w:tc>
        <w:tc>
          <w:tcPr>
            <w:tcW w:w="236" w:type="dxa"/>
            <w:shd w:val="clear" w:color="auto" w:fill="auto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shd w:val="clear" w:color="auto" w:fill="auto"/>
          </w:tcPr>
          <w:p w:rsidR="008E76CB" w:rsidRPr="00D0412E" w:rsidRDefault="00D52F94" w:rsidP="008E76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37" w:type="dxa"/>
            <w:shd w:val="clear" w:color="auto" w:fill="auto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shd w:val="clear" w:color="auto" w:fill="auto"/>
          </w:tcPr>
          <w:p w:rsidR="008E76CB" w:rsidRPr="00D0412E" w:rsidRDefault="00906B42" w:rsidP="008E76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shd w:val="clear" w:color="auto" w:fill="auto"/>
          </w:tcPr>
          <w:p w:rsidR="008E76CB" w:rsidRPr="00D0412E" w:rsidRDefault="00906B42" w:rsidP="008E76C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</w:t>
            </w:r>
          </w:p>
        </w:tc>
      </w:tr>
      <w:tr w:rsidR="008E76CB" w:rsidRPr="00D0412E" w:rsidTr="00AB1928">
        <w:tc>
          <w:tcPr>
            <w:tcW w:w="3780" w:type="dxa"/>
            <w:shd w:val="clear" w:color="auto" w:fill="auto"/>
          </w:tcPr>
          <w:p w:rsidR="008E76CB" w:rsidRPr="00D0412E" w:rsidRDefault="008E76CB" w:rsidP="008E7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</w:t>
            </w:r>
            <w:r w:rsidR="00AB192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ของสินค้า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</w:tcPr>
          <w:p w:rsidR="008E76CB" w:rsidRPr="00D0412E" w:rsidRDefault="007F13EB" w:rsidP="008E76C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503</w:t>
            </w:r>
          </w:p>
        </w:tc>
        <w:tc>
          <w:tcPr>
            <w:tcW w:w="236" w:type="dxa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8E76CB" w:rsidRPr="006B5067" w:rsidRDefault="006B5067" w:rsidP="006B506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5067">
              <w:rPr>
                <w:rFonts w:ascii="Angsana New" w:hAnsi="Angsana New" w:cs="Angsana New"/>
                <w:sz w:val="30"/>
                <w:szCs w:val="30"/>
                <w:lang w:bidi="th-TH"/>
              </w:rPr>
              <w:t>63</w:t>
            </w:r>
          </w:p>
        </w:tc>
        <w:tc>
          <w:tcPr>
            <w:tcW w:w="237" w:type="dxa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8E76CB" w:rsidRPr="00D0412E" w:rsidRDefault="00906B42" w:rsidP="008E76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8E76CB" w:rsidRPr="00D0412E" w:rsidRDefault="006B5067" w:rsidP="008E76C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  <w:r w:rsidR="00033E43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8E76CB" w:rsidRPr="00D0412E" w:rsidTr="00AB1928">
        <w:tc>
          <w:tcPr>
            <w:tcW w:w="3780" w:type="dxa"/>
          </w:tcPr>
          <w:p w:rsidR="008E76CB" w:rsidRPr="00D0412E" w:rsidRDefault="008E76CB" w:rsidP="008E7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(ค่าเผื่อการด้อยค่าและการปรับมูลค่า)</w:t>
            </w:r>
          </w:p>
        </w:tc>
        <w:tc>
          <w:tcPr>
            <w:tcW w:w="1248" w:type="dxa"/>
            <w:vAlign w:val="bottom"/>
          </w:tcPr>
          <w:p w:rsidR="008E76CB" w:rsidRPr="00D52F94" w:rsidRDefault="00D52F94" w:rsidP="008E76C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,024</w:t>
            </w:r>
          </w:p>
        </w:tc>
        <w:tc>
          <w:tcPr>
            <w:tcW w:w="236" w:type="dxa"/>
            <w:vAlign w:val="bottom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vAlign w:val="bottom"/>
          </w:tcPr>
          <w:p w:rsidR="008E76CB" w:rsidRPr="00D0412E" w:rsidRDefault="00D52F94" w:rsidP="00000F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7" w:type="dxa"/>
            <w:vAlign w:val="bottom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vAlign w:val="bottom"/>
          </w:tcPr>
          <w:p w:rsidR="008E76CB" w:rsidRPr="00D0412E" w:rsidRDefault="00906B42" w:rsidP="008E76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148</w:t>
            </w:r>
          </w:p>
        </w:tc>
        <w:tc>
          <w:tcPr>
            <w:tcW w:w="245" w:type="dxa"/>
            <w:vAlign w:val="bottom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vAlign w:val="bottom"/>
          </w:tcPr>
          <w:p w:rsidR="008E76CB" w:rsidRPr="00D0412E" w:rsidRDefault="00906B42" w:rsidP="008E76CB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1,175</w:t>
            </w:r>
          </w:p>
        </w:tc>
      </w:tr>
      <w:tr w:rsidR="008E76CB" w:rsidRPr="00D0412E" w:rsidTr="00AB1928">
        <w:tc>
          <w:tcPr>
            <w:tcW w:w="3780" w:type="dxa"/>
          </w:tcPr>
          <w:p w:rsidR="008E76CB" w:rsidRPr="00D0412E" w:rsidRDefault="008E76CB" w:rsidP="008E76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(ประมาณการส่งเสริมการขาย)</w:t>
            </w:r>
          </w:p>
        </w:tc>
        <w:tc>
          <w:tcPr>
            <w:tcW w:w="1248" w:type="dxa"/>
          </w:tcPr>
          <w:p w:rsidR="008E76CB" w:rsidRPr="00D0412E" w:rsidRDefault="00D52F94" w:rsidP="008E76C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260</w:t>
            </w:r>
          </w:p>
        </w:tc>
        <w:tc>
          <w:tcPr>
            <w:tcW w:w="236" w:type="dxa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</w:tcPr>
          <w:p w:rsidR="008E76CB" w:rsidRPr="00D0412E" w:rsidRDefault="00D52F94" w:rsidP="008E76C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(260)</w:t>
            </w:r>
          </w:p>
        </w:tc>
        <w:tc>
          <w:tcPr>
            <w:tcW w:w="237" w:type="dxa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</w:tcPr>
          <w:p w:rsidR="008E76CB" w:rsidRPr="00D0412E" w:rsidRDefault="00906B42" w:rsidP="008E76CB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:rsidR="008E76CB" w:rsidRPr="00D0412E" w:rsidRDefault="008E76CB" w:rsidP="008E76CB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</w:tcPr>
          <w:p w:rsidR="008E76CB" w:rsidRPr="00D0412E" w:rsidRDefault="00906B42" w:rsidP="00906B4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06B42" w:rsidRPr="00D0412E" w:rsidTr="00AB1928">
        <w:tc>
          <w:tcPr>
            <w:tcW w:w="3780" w:type="dxa"/>
          </w:tcPr>
          <w:p w:rsidR="00906B42" w:rsidRPr="00D0412E" w:rsidRDefault="0015498E" w:rsidP="0090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906B42" w:rsidRPr="00D0412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8" w:type="dxa"/>
          </w:tcPr>
          <w:p w:rsidR="00AB7A1D" w:rsidRDefault="00AB7A1D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1,087</w:t>
            </w:r>
          </w:p>
        </w:tc>
        <w:tc>
          <w:tcPr>
            <w:tcW w:w="236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AB7A1D" w:rsidRDefault="00AB7A1D" w:rsidP="00906B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906B42" w:rsidRPr="00D0412E" w:rsidRDefault="00DE5F4E" w:rsidP="00906B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164</w:t>
            </w:r>
          </w:p>
        </w:tc>
        <w:tc>
          <w:tcPr>
            <w:tcW w:w="237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AB7A1D" w:rsidRDefault="00AB7A1D" w:rsidP="00DE5F4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906B42" w:rsidRPr="00D0412E" w:rsidRDefault="00DE5F4E" w:rsidP="00DE5F4E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45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AB7A1D" w:rsidRDefault="00AB7A1D" w:rsidP="0015498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906B42" w:rsidRPr="00D0412E" w:rsidRDefault="00906B42" w:rsidP="0015498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5498E"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</w:tr>
      <w:tr w:rsidR="00906B42" w:rsidRPr="00D0412E" w:rsidTr="00AB1928">
        <w:tc>
          <w:tcPr>
            <w:tcW w:w="3780" w:type="dxa"/>
          </w:tcPr>
          <w:p w:rsidR="00906B42" w:rsidRPr="00D0412E" w:rsidRDefault="00906B42" w:rsidP="0090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248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6B42" w:rsidRPr="00D0412E" w:rsidTr="00910AFF">
        <w:tc>
          <w:tcPr>
            <w:tcW w:w="3780" w:type="dxa"/>
          </w:tcPr>
          <w:p w:rsidR="00906B42" w:rsidRPr="00D0412E" w:rsidRDefault="00906B42" w:rsidP="00966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8" w:right="-79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966BB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และต้นทุนขาย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11,731</w:t>
            </w:r>
          </w:p>
        </w:tc>
        <w:tc>
          <w:tcPr>
            <w:tcW w:w="236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906B42" w:rsidRPr="00D0412E" w:rsidRDefault="006B3659" w:rsidP="0021725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06B42">
              <w:rPr>
                <w:rFonts w:ascii="Angsana New" w:hAnsi="Angsana New" w:cs="Angsana New"/>
                <w:sz w:val="30"/>
                <w:szCs w:val="30"/>
              </w:rPr>
              <w:t>1,45</w:t>
            </w:r>
            <w:r w:rsidR="002172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906B42" w:rsidRPr="00D0412E" w:rsidRDefault="00906B42" w:rsidP="0021725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10,27</w:t>
            </w:r>
            <w:r w:rsidR="0021725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</w:tr>
      <w:tr w:rsidR="00906B42" w:rsidRPr="00D0412E" w:rsidTr="00910AFF">
        <w:tc>
          <w:tcPr>
            <w:tcW w:w="3780" w:type="dxa"/>
          </w:tcPr>
          <w:p w:rsidR="00906B42" w:rsidRPr="00D0412E" w:rsidRDefault="00906B42" w:rsidP="0090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14,666</w:t>
            </w:r>
          </w:p>
        </w:tc>
        <w:tc>
          <w:tcPr>
            <w:tcW w:w="236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906B42" w:rsidP="00DE5F4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8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DE5F4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DE5F4E" w:rsidP="00906B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45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906B42" w:rsidP="0015498E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</w:t>
            </w:r>
            <w:r w:rsidR="0015498E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517</w:t>
            </w:r>
          </w:p>
        </w:tc>
      </w:tr>
      <w:tr w:rsidR="00906B42" w:rsidRPr="00D0412E" w:rsidTr="00AB1928">
        <w:tc>
          <w:tcPr>
            <w:tcW w:w="3780" w:type="dxa"/>
          </w:tcPr>
          <w:p w:rsidR="0082018C" w:rsidRDefault="00910AFF" w:rsidP="0082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right="-79"/>
            </w:pPr>
            <w:r>
              <w:br w:type="page"/>
            </w:r>
          </w:p>
          <w:p w:rsidR="00906B42" w:rsidRPr="00D0412E" w:rsidRDefault="00906B42" w:rsidP="00820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48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06B42" w:rsidRPr="00D0412E" w:rsidTr="00910AFF">
        <w:tc>
          <w:tcPr>
            <w:tcW w:w="3780" w:type="dxa"/>
          </w:tcPr>
          <w:p w:rsidR="00906B42" w:rsidRPr="00D0412E" w:rsidRDefault="00906B42" w:rsidP="0090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06B42" w:rsidRPr="00D33E39" w:rsidRDefault="00D33E39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(84)</w:t>
            </w:r>
          </w:p>
        </w:tc>
        <w:tc>
          <w:tcPr>
            <w:tcW w:w="236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906B42" w:rsidRPr="00D0412E" w:rsidRDefault="00D33E39" w:rsidP="00906B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37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906B42" w:rsidRPr="00D0412E" w:rsidRDefault="00D33E39" w:rsidP="00D33E3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906B42" w:rsidRPr="00D0412E" w:rsidRDefault="007B4023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</w:tr>
      <w:tr w:rsidR="00906B42" w:rsidRPr="00D0412E" w:rsidTr="00910AFF">
        <w:tc>
          <w:tcPr>
            <w:tcW w:w="3780" w:type="dxa"/>
          </w:tcPr>
          <w:p w:rsidR="00906B42" w:rsidRPr="00D0412E" w:rsidRDefault="00063F10" w:rsidP="0006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D33E39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(84)</w:t>
            </w:r>
          </w:p>
        </w:tc>
        <w:tc>
          <w:tcPr>
            <w:tcW w:w="236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D33E39" w:rsidP="00906B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37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D33E39" w:rsidP="00D33E3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906B42" w:rsidRPr="00D0412E" w:rsidRDefault="00906B42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:rsidR="00906B42" w:rsidRPr="00D0412E" w:rsidRDefault="007B4023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(27)</w:t>
            </w:r>
          </w:p>
        </w:tc>
      </w:tr>
      <w:tr w:rsidR="00063F10" w:rsidRPr="00D0412E" w:rsidTr="00910AFF">
        <w:tc>
          <w:tcPr>
            <w:tcW w:w="3780" w:type="dxa"/>
          </w:tcPr>
          <w:p w:rsidR="004B43E5" w:rsidRDefault="004B43E5" w:rsidP="0090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63F10" w:rsidRPr="00D0412E" w:rsidRDefault="00063F10" w:rsidP="00906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4B43E5" w:rsidRDefault="004B43E5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63F10" w:rsidRPr="00D0412E" w:rsidRDefault="00D33E39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14,582</w:t>
            </w:r>
          </w:p>
        </w:tc>
        <w:tc>
          <w:tcPr>
            <w:tcW w:w="236" w:type="dxa"/>
          </w:tcPr>
          <w:p w:rsidR="00063F10" w:rsidRPr="00D0412E" w:rsidRDefault="00063F10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4B43E5" w:rsidRDefault="004B43E5" w:rsidP="00906B4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63F10" w:rsidRPr="00D0412E" w:rsidRDefault="00D33E39" w:rsidP="00BA5AC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</w:t>
            </w:r>
            <w:r w:rsidR="00BA5A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:rsidR="00063F10" w:rsidRPr="00D0412E" w:rsidRDefault="00063F10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4B43E5" w:rsidRDefault="004B43E5" w:rsidP="00906B4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063F10" w:rsidRPr="00D0412E" w:rsidRDefault="00BA5AC3" w:rsidP="00390D0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45" w:type="dxa"/>
          </w:tcPr>
          <w:p w:rsidR="00063F10" w:rsidRPr="00D0412E" w:rsidRDefault="00063F10" w:rsidP="00906B4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:rsidR="00063F10" w:rsidRDefault="00063F10" w:rsidP="00906B42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4B43E5" w:rsidRPr="00D0412E" w:rsidRDefault="004B43E5" w:rsidP="00910AFF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</w:t>
            </w:r>
            <w:r w:rsidR="00910A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490</w:t>
            </w:r>
          </w:p>
        </w:tc>
      </w:tr>
    </w:tbl>
    <w:p w:rsidR="0082018C" w:rsidRDefault="0082018C" w:rsidP="008E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:rsidR="0082018C" w:rsidRDefault="00820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:rsidR="00BA0C47" w:rsidRPr="00D0412E" w:rsidRDefault="00BA0C47" w:rsidP="008E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44"/>
        <w:gridCol w:w="1104"/>
        <w:gridCol w:w="144"/>
        <w:gridCol w:w="92"/>
        <w:gridCol w:w="144"/>
        <w:gridCol w:w="960"/>
        <w:gridCol w:w="144"/>
        <w:gridCol w:w="93"/>
        <w:gridCol w:w="144"/>
        <w:gridCol w:w="1047"/>
        <w:gridCol w:w="144"/>
        <w:gridCol w:w="101"/>
        <w:gridCol w:w="144"/>
        <w:gridCol w:w="1040"/>
        <w:gridCol w:w="144"/>
      </w:tblGrid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445" w:type="dxa"/>
            <w:gridSpan w:val="14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0412E">
              <w:rPr>
                <w:rFonts w:ascii="Angsana New" w:hAnsi="Angsana New"/>
                <w:bCs/>
                <w:sz w:val="30"/>
                <w:szCs w:val="30"/>
              </w:rPr>
              <w:t xml:space="preserve"> /</w:t>
            </w:r>
            <w:r w:rsidRPr="00D0412E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6"/>
            <w:tcBorders>
              <w:bottom w:val="single" w:sz="4" w:space="0" w:color="auto"/>
            </w:tcBorders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D0412E">
              <w:rPr>
                <w:rFonts w:ascii="Angsana New" w:hAnsi="Angsana New"/>
                <w:sz w:val="30"/>
                <w:szCs w:val="30"/>
              </w:rPr>
              <w:t>) /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45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415DE9" w:rsidRPr="00D0412E" w:rsidRDefault="00415DE9" w:rsidP="00244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4496D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36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</w:tcBorders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7" w:type="dxa"/>
            <w:gridSpan w:val="2"/>
            <w:tcBorders>
              <w:top w:val="single" w:sz="4" w:space="0" w:color="auto"/>
            </w:tcBorders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</w:tcBorders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45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  <w:p w:rsidR="00415DE9" w:rsidRPr="00D0412E" w:rsidRDefault="00415DE9" w:rsidP="00244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24496D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5" w:type="dxa"/>
            <w:gridSpan w:val="14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8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3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79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910AF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หนี้สงสัยจะสูญ)</w:t>
            </w:r>
          </w:p>
        </w:tc>
        <w:tc>
          <w:tcPr>
            <w:tcW w:w="1248" w:type="dxa"/>
            <w:gridSpan w:val="2"/>
            <w:shd w:val="clear" w:color="auto" w:fill="auto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476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2"/>
            <w:shd w:val="clear" w:color="auto" w:fill="auto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(415)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gridSpan w:val="2"/>
            <w:shd w:val="clear" w:color="auto" w:fill="auto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61</w:t>
            </w:r>
          </w:p>
        </w:tc>
      </w:tr>
      <w:tr w:rsidR="00415DE9" w:rsidRPr="00D0412E" w:rsidTr="0082018C">
        <w:tc>
          <w:tcPr>
            <w:tcW w:w="3780" w:type="dxa"/>
            <w:gridSpan w:val="2"/>
            <w:shd w:val="clear" w:color="auto" w:fill="auto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(ค่าเผื่อการลดมูลค่า</w:t>
            </w:r>
            <w:r w:rsidR="00FA3A3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ของสินค้า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48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457</w:t>
            </w:r>
          </w:p>
        </w:tc>
        <w:tc>
          <w:tcPr>
            <w:tcW w:w="236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46</w:t>
            </w:r>
          </w:p>
        </w:tc>
        <w:tc>
          <w:tcPr>
            <w:tcW w:w="237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503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F244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8" w:right="-79" w:hanging="108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(ค่าเผื่อการด้อยค่าและการปรับมูลค่า)</w:t>
            </w:r>
          </w:p>
        </w:tc>
        <w:tc>
          <w:tcPr>
            <w:tcW w:w="1248" w:type="dxa"/>
            <w:gridSpan w:val="2"/>
            <w:vAlign w:val="bottom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907</w:t>
            </w:r>
          </w:p>
        </w:tc>
        <w:tc>
          <w:tcPr>
            <w:tcW w:w="236" w:type="dxa"/>
            <w:gridSpan w:val="2"/>
            <w:vAlign w:val="bottom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2"/>
            <w:vAlign w:val="bottom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10</w:t>
            </w:r>
          </w:p>
        </w:tc>
        <w:tc>
          <w:tcPr>
            <w:tcW w:w="237" w:type="dxa"/>
            <w:gridSpan w:val="2"/>
            <w:vAlign w:val="bottom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gridSpan w:val="2"/>
            <w:vAlign w:val="bottom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107</w:t>
            </w:r>
          </w:p>
        </w:tc>
        <w:tc>
          <w:tcPr>
            <w:tcW w:w="245" w:type="dxa"/>
            <w:gridSpan w:val="2"/>
            <w:vAlign w:val="bottom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1,024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(ประมาณการส่งเสริมการขาย)</w:t>
            </w:r>
          </w:p>
        </w:tc>
        <w:tc>
          <w:tcPr>
            <w:tcW w:w="1248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285</w:t>
            </w:r>
          </w:p>
        </w:tc>
        <w:tc>
          <w:tcPr>
            <w:tcW w:w="236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0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37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91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260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910AFF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="00415DE9" w:rsidRPr="00D0412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8" w:type="dxa"/>
            <w:gridSpan w:val="2"/>
          </w:tcPr>
          <w:p w:rsidR="00F408EF" w:rsidRDefault="00F408EF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2,908</w:t>
            </w:r>
          </w:p>
        </w:tc>
        <w:tc>
          <w:tcPr>
            <w:tcW w:w="236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2"/>
          </w:tcPr>
          <w:p w:rsidR="00F408EF" w:rsidRDefault="00F408EF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(1,147)</w:t>
            </w:r>
          </w:p>
        </w:tc>
        <w:tc>
          <w:tcPr>
            <w:tcW w:w="237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F408EF" w:rsidRDefault="00F408EF" w:rsidP="00396604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(674)</w:t>
            </w:r>
          </w:p>
        </w:tc>
        <w:tc>
          <w:tcPr>
            <w:tcW w:w="245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F408EF" w:rsidRDefault="00F408EF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1,087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1248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9,928</w:t>
            </w:r>
          </w:p>
        </w:tc>
        <w:tc>
          <w:tcPr>
            <w:tcW w:w="236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1,803</w:t>
            </w:r>
          </w:p>
        </w:tc>
        <w:tc>
          <w:tcPr>
            <w:tcW w:w="237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</w:rPr>
              <w:t>11,731</w:t>
            </w:r>
          </w:p>
        </w:tc>
      </w:tr>
      <w:tr w:rsidR="00415DE9" w:rsidRPr="00D0412E" w:rsidTr="0082018C">
        <w:tc>
          <w:tcPr>
            <w:tcW w:w="3780" w:type="dxa"/>
            <w:gridSpan w:val="2"/>
          </w:tcPr>
          <w:p w:rsidR="00415DE9" w:rsidRPr="00D0412E" w:rsidRDefault="00415DE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14,961</w:t>
            </w:r>
          </w:p>
        </w:tc>
        <w:tc>
          <w:tcPr>
            <w:tcW w:w="236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37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(567)</w:t>
            </w:r>
          </w:p>
        </w:tc>
        <w:tc>
          <w:tcPr>
            <w:tcW w:w="245" w:type="dxa"/>
            <w:gridSpan w:val="2"/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15DE9" w:rsidRPr="00D0412E" w:rsidRDefault="00415DE9" w:rsidP="0039660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14,666</w:t>
            </w:r>
          </w:p>
        </w:tc>
      </w:tr>
      <w:tr w:rsidR="008B7001" w:rsidRPr="00D0412E" w:rsidTr="0082018C">
        <w:trPr>
          <w:gridAfter w:val="1"/>
          <w:wAfter w:w="144" w:type="dxa"/>
        </w:trPr>
        <w:tc>
          <w:tcPr>
            <w:tcW w:w="3636" w:type="dxa"/>
          </w:tcPr>
          <w:p w:rsidR="0082018C" w:rsidRDefault="0082018C" w:rsidP="00A3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:rsidR="008B7001" w:rsidRPr="00D0412E" w:rsidRDefault="008B7001" w:rsidP="00A3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0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48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7001" w:rsidRPr="00D0412E" w:rsidTr="0082018C">
        <w:trPr>
          <w:gridAfter w:val="1"/>
          <w:wAfter w:w="144" w:type="dxa"/>
        </w:trPr>
        <w:tc>
          <w:tcPr>
            <w:tcW w:w="3636" w:type="dxa"/>
          </w:tcPr>
          <w:p w:rsidR="008B7001" w:rsidRPr="00D0412E" w:rsidRDefault="008B7001" w:rsidP="00A3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</w:tcPr>
          <w:p w:rsidR="008B7001" w:rsidRPr="00D33E39" w:rsidRDefault="008B7001" w:rsidP="007913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9135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bottom w:val="single" w:sz="4" w:space="0" w:color="auto"/>
            </w:tcBorders>
          </w:tcPr>
          <w:p w:rsidR="008B7001" w:rsidRPr="00D0412E" w:rsidRDefault="008B7001" w:rsidP="007913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91353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7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bottom w:val="single" w:sz="4" w:space="0" w:color="auto"/>
            </w:tcBorders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</w:tcPr>
          <w:p w:rsidR="008B7001" w:rsidRPr="00D0412E" w:rsidRDefault="008B7001" w:rsidP="007913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91353">
              <w:rPr>
                <w:rFonts w:ascii="Angsana New" w:hAnsi="Angsana New" w:cs="Angsana New"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B7001" w:rsidRPr="00D0412E" w:rsidTr="0082018C">
        <w:trPr>
          <w:gridAfter w:val="1"/>
          <w:wAfter w:w="144" w:type="dxa"/>
        </w:trPr>
        <w:tc>
          <w:tcPr>
            <w:tcW w:w="3636" w:type="dxa"/>
          </w:tcPr>
          <w:p w:rsidR="008B7001" w:rsidRPr="00D0412E" w:rsidRDefault="008B7001" w:rsidP="00A3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001" w:rsidRPr="00D0412E" w:rsidRDefault="00791353" w:rsidP="00A352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(138</w:t>
            </w:r>
            <w:r w:rsidR="008B70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001" w:rsidRPr="00D0412E" w:rsidRDefault="008B7001" w:rsidP="0079135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7913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7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7001" w:rsidRPr="00D0412E" w:rsidRDefault="008B7001" w:rsidP="007913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913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8B7001" w:rsidRPr="00D0412E" w:rsidTr="0082018C">
        <w:trPr>
          <w:gridAfter w:val="1"/>
          <w:wAfter w:w="144" w:type="dxa"/>
        </w:trPr>
        <w:tc>
          <w:tcPr>
            <w:tcW w:w="3636" w:type="dxa"/>
          </w:tcPr>
          <w:p w:rsidR="00B74B51" w:rsidRDefault="00B74B51" w:rsidP="00A3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B7001" w:rsidRPr="00D0412E" w:rsidRDefault="008B7001" w:rsidP="00A35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74B51" w:rsidRDefault="00B74B51" w:rsidP="007913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B7001" w:rsidRPr="00D0412E" w:rsidRDefault="008B7001" w:rsidP="00791353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</w:t>
            </w:r>
            <w:r w:rsidR="007913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36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74B51" w:rsidRDefault="00B74B51" w:rsidP="00A352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B7001" w:rsidRPr="00D0412E" w:rsidRDefault="00791353" w:rsidP="00A3525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37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74B51" w:rsidRDefault="00B74B51" w:rsidP="0079135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B7001" w:rsidRPr="00D0412E" w:rsidRDefault="008B7001" w:rsidP="0079135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913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:rsidR="008B7001" w:rsidRPr="00D0412E" w:rsidRDefault="008B7001" w:rsidP="00A3525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74B51" w:rsidRDefault="00B74B51" w:rsidP="00A352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8B7001" w:rsidRPr="00D0412E" w:rsidRDefault="00791353" w:rsidP="00A3525A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14,582</w:t>
            </w:r>
          </w:p>
        </w:tc>
      </w:tr>
    </w:tbl>
    <w:p w:rsidR="0082018C" w:rsidRDefault="0082018C" w:rsidP="008E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s/>
        </w:rPr>
      </w:pPr>
    </w:p>
    <w:p w:rsidR="0082018C" w:rsidRDefault="008201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:rsidR="00A8028F" w:rsidRPr="00D0412E" w:rsidRDefault="00A8028F" w:rsidP="008E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7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Pr="00D0412E">
        <w:rPr>
          <w:rFonts w:ascii="Angsana New" w:hAnsi="Angsana New"/>
          <w:b/>
          <w:bCs/>
          <w:sz w:val="30"/>
          <w:szCs w:val="30"/>
          <w:cs/>
        </w:rPr>
        <w:t>สินทรัพย์ไม่หมุนเวียนอื่น</w:t>
      </w:r>
    </w:p>
    <w:p w:rsidR="00000FCC" w:rsidRPr="00F2443F" w:rsidRDefault="00000FCC" w:rsidP="008E7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42"/>
      </w:tblGrid>
      <w:tr w:rsidR="00B44E14" w:rsidRPr="00D0412E" w:rsidTr="009A20CA">
        <w:tc>
          <w:tcPr>
            <w:tcW w:w="6210" w:type="dxa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44E14" w:rsidRPr="00D0412E" w:rsidTr="009A20CA">
        <w:tc>
          <w:tcPr>
            <w:tcW w:w="6210" w:type="dxa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B44E14" w:rsidRPr="00D0412E" w:rsidRDefault="00B44E14" w:rsidP="00B44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B44E14" w:rsidRPr="00D0412E" w:rsidTr="009A20CA">
        <w:tc>
          <w:tcPr>
            <w:tcW w:w="6210" w:type="dxa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B44E14" w:rsidRPr="00D0412E" w:rsidRDefault="00B44E14" w:rsidP="00B44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E14" w:rsidRPr="00D0412E" w:rsidTr="009A20CA">
        <w:tc>
          <w:tcPr>
            <w:tcW w:w="6210" w:type="dxa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44E14" w:rsidRPr="00D0412E" w:rsidRDefault="00415DE9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415DE9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44E14" w:rsidRPr="00D0412E" w:rsidTr="009A20CA">
        <w:tc>
          <w:tcPr>
            <w:tcW w:w="6210" w:type="dxa"/>
          </w:tcPr>
          <w:p w:rsidR="00B44E14" w:rsidRPr="00D0412E" w:rsidRDefault="00B44E14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</w:tcPr>
          <w:p w:rsidR="00B44E14" w:rsidRPr="00D0412E" w:rsidRDefault="00B44E14" w:rsidP="00B44E1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5DE9" w:rsidRPr="00D0412E" w:rsidTr="009A20CA">
        <w:tc>
          <w:tcPr>
            <w:tcW w:w="6210" w:type="dxa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15DE9" w:rsidRPr="00D0412E" w:rsidRDefault="006A4930" w:rsidP="00F2443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71,86</w:t>
            </w:r>
            <w:r w:rsidR="00F2443F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:rsidR="00415DE9" w:rsidRPr="00D0412E" w:rsidRDefault="00415DE9" w:rsidP="00415D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415DE9" w:rsidRPr="00D0412E" w:rsidRDefault="00415DE9" w:rsidP="00415D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74,774</w:t>
            </w:r>
          </w:p>
        </w:tc>
      </w:tr>
      <w:tr w:rsidR="00415DE9" w:rsidRPr="00D0412E" w:rsidTr="009A20CA">
        <w:tc>
          <w:tcPr>
            <w:tcW w:w="6210" w:type="dxa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6A4930" w:rsidP="00F2443F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71,86</w:t>
            </w:r>
            <w:r w:rsidR="00F2443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415DE9" w:rsidRPr="00D0412E" w:rsidRDefault="00415DE9" w:rsidP="00415DE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415DE9" w:rsidP="00415D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74,774</w:t>
            </w:r>
          </w:p>
        </w:tc>
      </w:tr>
    </w:tbl>
    <w:p w:rsidR="005626D2" w:rsidRPr="00A82F8E" w:rsidRDefault="005626D2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72C1D" w:rsidRPr="00D0412E" w:rsidRDefault="00B74970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>1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8</w:t>
      </w:r>
      <w:r w:rsidR="00872C1D" w:rsidRPr="00D0412E">
        <w:rPr>
          <w:rFonts w:ascii="Angsana New" w:hAnsi="Angsana New"/>
          <w:b/>
          <w:bCs/>
          <w:sz w:val="30"/>
          <w:szCs w:val="30"/>
        </w:rPr>
        <w:tab/>
      </w:r>
      <w:r w:rsidR="00872C1D" w:rsidRPr="00D0412E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000FCC" w:rsidRDefault="00000FCC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00"/>
        <w:gridCol w:w="1350"/>
        <w:gridCol w:w="270"/>
        <w:gridCol w:w="1260"/>
      </w:tblGrid>
      <w:tr w:rsidR="008D28CB" w:rsidRPr="00D0412E" w:rsidTr="006E1D13">
        <w:trPr>
          <w:tblHeader/>
        </w:trPr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D28CB" w:rsidRPr="00D0412E" w:rsidRDefault="008D28CB" w:rsidP="006E1D1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8D28CB" w:rsidRPr="00D0412E" w:rsidRDefault="008D28CB" w:rsidP="006E1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D28CB" w:rsidRPr="00D0412E" w:rsidTr="006E1D13">
        <w:trPr>
          <w:tblHeader/>
        </w:trPr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D28CB" w:rsidRPr="00D0412E" w:rsidRDefault="008D28CB" w:rsidP="006E1D13">
            <w:pPr>
              <w:tabs>
                <w:tab w:val="left" w:pos="540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8D28CB" w:rsidRPr="00D0412E" w:rsidTr="006E1D13">
        <w:trPr>
          <w:tblHeader/>
        </w:trPr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D28CB" w:rsidRPr="00D0412E" w:rsidRDefault="008D28CB" w:rsidP="006E1D1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B" w:rsidRPr="00D0412E" w:rsidTr="006E1D13">
        <w:trPr>
          <w:tblHeader/>
        </w:trPr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D28CB" w:rsidRPr="00D0412E" w:rsidRDefault="008D28CB" w:rsidP="006E1D13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8D28CB" w:rsidRPr="00D0412E" w:rsidTr="006E1D13"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D28CB" w:rsidRPr="00D0412E" w:rsidTr="006E1D13"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8D28CB" w:rsidRPr="00D0412E" w:rsidRDefault="008D28CB" w:rsidP="006E1D13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CB" w:rsidRPr="00D0412E" w:rsidRDefault="008D28CB" w:rsidP="006E1D13">
            <w:pPr>
              <w:pStyle w:val="acctfourfigures"/>
              <w:tabs>
                <w:tab w:val="decimal" w:pos="70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</w:tr>
      <w:tr w:rsidR="008D28CB" w:rsidRPr="00D0412E" w:rsidTr="006E1D13"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28CB" w:rsidRPr="00D0412E" w:rsidTr="006E1D13"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4,289</w:t>
            </w:r>
          </w:p>
        </w:tc>
        <w:tc>
          <w:tcPr>
            <w:tcW w:w="27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9,846</w:t>
            </w:r>
          </w:p>
        </w:tc>
      </w:tr>
      <w:tr w:rsidR="008D28CB" w:rsidRPr="00D0412E" w:rsidTr="006E1D13">
        <w:tc>
          <w:tcPr>
            <w:tcW w:w="5400" w:type="dxa"/>
          </w:tcPr>
          <w:p w:rsidR="008D28CB" w:rsidRPr="0082018C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</w:rPr>
            </w:pPr>
          </w:p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D28CB" w:rsidRPr="00D0412E" w:rsidTr="006E1D13"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150,000</w:t>
            </w:r>
          </w:p>
        </w:tc>
      </w:tr>
      <w:tr w:rsidR="008D28CB" w:rsidRPr="00833D6A" w:rsidTr="006E1D13">
        <w:tc>
          <w:tcPr>
            <w:tcW w:w="5400" w:type="dxa"/>
          </w:tcPr>
          <w:p w:rsidR="008D28CB" w:rsidRPr="0082018C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:rsidR="008D28CB" w:rsidRPr="00833D6A" w:rsidRDefault="008D28CB" w:rsidP="006E1D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1350" w:type="dxa"/>
          </w:tcPr>
          <w:p w:rsidR="008D28CB" w:rsidRPr="00833D6A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8D28CB" w:rsidRPr="00833D6A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</w:tcPr>
          <w:p w:rsidR="008D28CB" w:rsidRPr="00833D6A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8D28CB" w:rsidRPr="00D0412E" w:rsidTr="006E1D13">
        <w:tc>
          <w:tcPr>
            <w:tcW w:w="5400" w:type="dxa"/>
          </w:tcPr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หนี้สินจากการ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</w:rPr>
              <w:t>ทำทรัสต์</w:t>
            </w:r>
            <w:proofErr w:type="spellEnd"/>
            <w:r w:rsidRPr="00D0412E">
              <w:rPr>
                <w:rFonts w:ascii="Angsana New" w:hAnsi="Angsana New"/>
                <w:sz w:val="30"/>
                <w:szCs w:val="30"/>
                <w:cs/>
              </w:rPr>
              <w:t>รี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</w:rPr>
              <w:t>ซีทส์</w:t>
            </w:r>
            <w:proofErr w:type="spellEnd"/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5,133</w:t>
            </w:r>
          </w:p>
        </w:tc>
        <w:tc>
          <w:tcPr>
            <w:tcW w:w="27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4,004</w:t>
            </w:r>
          </w:p>
        </w:tc>
      </w:tr>
      <w:tr w:rsidR="008D28CB" w:rsidRPr="00D0412E" w:rsidTr="006E1D13">
        <w:tc>
          <w:tcPr>
            <w:tcW w:w="5400" w:type="dxa"/>
          </w:tcPr>
          <w:p w:rsidR="008D28CB" w:rsidRPr="007B0153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</w:rPr>
            </w:pPr>
          </w:p>
          <w:p w:rsidR="008D28CB" w:rsidRPr="00D0412E" w:rsidRDefault="008D28CB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900" w:type="dxa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109,422</w:t>
            </w:r>
          </w:p>
        </w:tc>
        <w:tc>
          <w:tcPr>
            <w:tcW w:w="270" w:type="dxa"/>
            <w:vAlign w:val="bottom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D28CB" w:rsidRPr="00D0412E" w:rsidRDefault="008D28CB" w:rsidP="006E1D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163,850</w:t>
            </w:r>
          </w:p>
        </w:tc>
      </w:tr>
    </w:tbl>
    <w:p w:rsidR="008D28CB" w:rsidRDefault="008D28CB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28CB" w:rsidRDefault="008D28CB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28CB" w:rsidRDefault="008D28CB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28CB" w:rsidRDefault="008D28CB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D28CB" w:rsidRPr="00A82F8E" w:rsidRDefault="008D28CB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900"/>
        <w:gridCol w:w="1350"/>
        <w:gridCol w:w="270"/>
        <w:gridCol w:w="1260"/>
      </w:tblGrid>
      <w:tr w:rsidR="00250EF2" w:rsidRPr="00D0412E" w:rsidTr="002F71A5">
        <w:trPr>
          <w:tblHeader/>
        </w:trPr>
        <w:tc>
          <w:tcPr>
            <w:tcW w:w="5400" w:type="dxa"/>
          </w:tcPr>
          <w:p w:rsidR="00250EF2" w:rsidRPr="00D0412E" w:rsidRDefault="00250EF2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50EF2" w:rsidRPr="00D0412E" w:rsidRDefault="00250EF2" w:rsidP="00B44E1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50EF2" w:rsidRPr="00D0412E" w:rsidRDefault="00250EF2" w:rsidP="00B44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50EF2" w:rsidRPr="00D0412E" w:rsidTr="002F71A5">
        <w:trPr>
          <w:tblHeader/>
        </w:trPr>
        <w:tc>
          <w:tcPr>
            <w:tcW w:w="5400" w:type="dxa"/>
          </w:tcPr>
          <w:p w:rsidR="00250EF2" w:rsidRPr="00D0412E" w:rsidRDefault="00250EF2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D28CB" w:rsidRPr="00D0412E" w:rsidRDefault="008D28CB" w:rsidP="008D28CB">
            <w:pPr>
              <w:tabs>
                <w:tab w:val="left" w:pos="540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50EF2" w:rsidRPr="00D0412E" w:rsidRDefault="00250EF2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250EF2" w:rsidRPr="00D0412E" w:rsidTr="002F71A5">
        <w:trPr>
          <w:tblHeader/>
        </w:trPr>
        <w:tc>
          <w:tcPr>
            <w:tcW w:w="5400" w:type="dxa"/>
          </w:tcPr>
          <w:p w:rsidR="00250EF2" w:rsidRPr="00D0412E" w:rsidRDefault="00250EF2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50EF2" w:rsidRPr="00D0412E" w:rsidRDefault="00250EF2" w:rsidP="00B44E14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50EF2" w:rsidRPr="00D0412E" w:rsidRDefault="00250EF2" w:rsidP="00B4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DE9" w:rsidRPr="00D0412E" w:rsidTr="002F71A5">
        <w:trPr>
          <w:tblHeader/>
        </w:trPr>
        <w:tc>
          <w:tcPr>
            <w:tcW w:w="5400" w:type="dxa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15DE9" w:rsidRPr="00D0412E" w:rsidRDefault="008D28CB" w:rsidP="00415DE9">
            <w:pPr>
              <w:tabs>
                <w:tab w:val="left" w:pos="540"/>
              </w:tabs>
              <w:spacing w:line="240" w:lineRule="auto"/>
              <w:ind w:left="-126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415DE9" w:rsidRPr="00D0412E" w:rsidTr="002F71A5">
        <w:tc>
          <w:tcPr>
            <w:tcW w:w="5400" w:type="dxa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15DE9" w:rsidRPr="00D0412E" w:rsidRDefault="00415DE9" w:rsidP="00415DE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415DE9" w:rsidRPr="00D0412E" w:rsidRDefault="00415DE9" w:rsidP="00415DE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D28CB" w:rsidRPr="00D0412E" w:rsidTr="00436372">
        <w:tc>
          <w:tcPr>
            <w:tcW w:w="5400" w:type="dxa"/>
          </w:tcPr>
          <w:p w:rsidR="008D28CB" w:rsidRPr="00D0412E" w:rsidRDefault="008D28CB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900" w:type="dxa"/>
          </w:tcPr>
          <w:p w:rsidR="008D28CB" w:rsidRPr="00D0412E" w:rsidRDefault="008D28CB" w:rsidP="00436372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8D28CB" w:rsidRDefault="008D28CB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8D28CB" w:rsidRPr="00D0412E" w:rsidRDefault="008D28CB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D28CB" w:rsidRPr="00D0412E" w:rsidRDefault="008D28CB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6372" w:rsidRPr="00D0412E" w:rsidTr="00436372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ab/>
              <w:t>ส่วนที่ไม่มีหลักประกัน</w:t>
            </w: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77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86,891</w:t>
            </w: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46,500</w:t>
            </w:r>
          </w:p>
        </w:tc>
      </w:tr>
      <w:tr w:rsidR="00436372" w:rsidRPr="00D0412E" w:rsidTr="00436372">
        <w:tc>
          <w:tcPr>
            <w:tcW w:w="5400" w:type="dxa"/>
          </w:tcPr>
          <w:p w:rsidR="00436372" w:rsidRPr="00833D6A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35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26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</w:tr>
      <w:tr w:rsidR="00436372" w:rsidRPr="00D0412E" w:rsidTr="002F71A5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เงินกู้ยืมระยะสั้นจากบุคคลหรือกิจการอื่นๆ</w:t>
            </w: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436372" w:rsidRPr="00D0412E" w:rsidTr="00436372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2,800</w:t>
            </w:r>
          </w:p>
        </w:tc>
      </w:tr>
      <w:tr w:rsidR="00436372" w:rsidRPr="00D0412E" w:rsidTr="002F71A5">
        <w:tc>
          <w:tcPr>
            <w:tcW w:w="5400" w:type="dxa"/>
          </w:tcPr>
          <w:p w:rsidR="00436372" w:rsidRPr="00833D6A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702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35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60" w:type="dxa"/>
          </w:tcPr>
          <w:p w:rsidR="00436372" w:rsidRPr="00833D6A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436372" w:rsidRPr="00D0412E" w:rsidTr="002F71A5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หนี้สินตามสัญญาเช่าการเงินที่</w:t>
            </w:r>
            <w:r w:rsidRPr="00226798">
              <w:rPr>
                <w:rFonts w:ascii="Angsana New" w:hAnsi="Angsana New"/>
                <w:sz w:val="30"/>
                <w:szCs w:val="30"/>
                <w:cs/>
              </w:rPr>
              <w:t>ถึงกำหนด</w:t>
            </w:r>
          </w:p>
        </w:tc>
        <w:tc>
          <w:tcPr>
            <w:tcW w:w="900" w:type="dxa"/>
          </w:tcPr>
          <w:p w:rsidR="00436372" w:rsidRPr="005C16BB" w:rsidRDefault="00436372" w:rsidP="0043637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6372" w:rsidRPr="00D0412E" w:rsidTr="00974599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</w:tcPr>
          <w:p w:rsidR="00436372" w:rsidRPr="005C16BB" w:rsidRDefault="00436372" w:rsidP="0043637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</w:tr>
      <w:tr w:rsidR="00436372" w:rsidRPr="00D0412E" w:rsidTr="00974599">
        <w:tc>
          <w:tcPr>
            <w:tcW w:w="5400" w:type="dxa"/>
          </w:tcPr>
          <w:p w:rsidR="00436372" w:rsidRPr="007B0153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00" w:type="dxa"/>
          </w:tcPr>
          <w:p w:rsidR="00436372" w:rsidRPr="00405BA3" w:rsidRDefault="00436372" w:rsidP="004363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6372" w:rsidRPr="007B0153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  <w:p w:rsidR="00436372" w:rsidRPr="00D0412E" w:rsidRDefault="002101A9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201,745</w:t>
            </w: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6372" w:rsidRPr="007B0153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213,667</w:t>
            </w:r>
          </w:p>
        </w:tc>
      </w:tr>
      <w:tr w:rsidR="00436372" w:rsidRPr="00D0412E" w:rsidTr="00974599">
        <w:trPr>
          <w:trHeight w:hRule="exact" w:val="288"/>
        </w:trPr>
        <w:tc>
          <w:tcPr>
            <w:tcW w:w="5400" w:type="dxa"/>
          </w:tcPr>
          <w:p w:rsidR="00436372" w:rsidRPr="00833D6A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36372" w:rsidRPr="00833D6A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6372" w:rsidRPr="00833D6A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436372" w:rsidRPr="00833D6A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6372" w:rsidRPr="00974599" w:rsidRDefault="00436372" w:rsidP="00974599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6372" w:rsidRPr="00D0412E" w:rsidTr="002F71A5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6372" w:rsidRPr="00D0412E" w:rsidTr="002F71A5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1,498</w:t>
            </w:r>
          </w:p>
        </w:tc>
      </w:tr>
      <w:tr w:rsidR="00436372" w:rsidRPr="00D0412E" w:rsidTr="002F71A5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680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1,066</w:t>
            </w: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1,498</w:t>
            </w:r>
          </w:p>
        </w:tc>
      </w:tr>
      <w:tr w:rsidR="00436372" w:rsidRPr="00D0412E" w:rsidTr="002F71A5">
        <w:trPr>
          <w:trHeight w:hRule="exact" w:val="288"/>
        </w:trPr>
        <w:tc>
          <w:tcPr>
            <w:tcW w:w="5400" w:type="dxa"/>
          </w:tcPr>
          <w:p w:rsidR="00436372" w:rsidRPr="00B75FC5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6372" w:rsidRPr="00D0412E" w:rsidTr="002F71A5">
        <w:tc>
          <w:tcPr>
            <w:tcW w:w="5400" w:type="dxa"/>
          </w:tcPr>
          <w:p w:rsidR="00436372" w:rsidRPr="00D0412E" w:rsidRDefault="00436372" w:rsidP="00436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0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436372" w:rsidRPr="00D0412E" w:rsidRDefault="002101A9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202,811</w:t>
            </w:r>
          </w:p>
        </w:tc>
        <w:tc>
          <w:tcPr>
            <w:tcW w:w="270" w:type="dxa"/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36372" w:rsidRPr="00D0412E" w:rsidRDefault="00436372" w:rsidP="00436372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12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215,165</w:t>
            </w:r>
          </w:p>
        </w:tc>
      </w:tr>
    </w:tbl>
    <w:p w:rsidR="00872C1D" w:rsidRPr="00D0412E" w:rsidRDefault="00872C1D" w:rsidP="00872C1D">
      <w:pPr>
        <w:spacing w:line="240" w:lineRule="auto"/>
        <w:rPr>
          <w:rFonts w:ascii="Angsana New" w:hAnsi="Angsana New"/>
          <w:sz w:val="2"/>
          <w:szCs w:val="2"/>
        </w:rPr>
      </w:pPr>
    </w:p>
    <w:p w:rsidR="005626D2" w:rsidRPr="00A12A3A" w:rsidRDefault="005626D2" w:rsidP="00872C1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471852" w:rsidRPr="00D0412E" w:rsidRDefault="00872C1D" w:rsidP="00EE2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0412E">
        <w:rPr>
          <w:rFonts w:ascii="Angsana New" w:hAnsi="Angsana New"/>
          <w:sz w:val="30"/>
          <w:szCs w:val="30"/>
        </w:rPr>
        <w:t xml:space="preserve">31 </w:t>
      </w:r>
      <w:r w:rsidRPr="00D0412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15DE9" w:rsidRPr="00D0412E">
        <w:rPr>
          <w:rFonts w:ascii="Angsana New" w:hAnsi="Angsana New"/>
          <w:sz w:val="30"/>
          <w:szCs w:val="30"/>
        </w:rPr>
        <w:t>2560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="00CB19D0">
        <w:rPr>
          <w:rFonts w:ascii="Angsana New" w:hAnsi="Angsana New" w:hint="cs"/>
          <w:sz w:val="30"/>
          <w:szCs w:val="30"/>
          <w:cs/>
        </w:rPr>
        <w:t>เงินเบิกเกินบัญชีธนาคาร</w:t>
      </w:r>
      <w:r w:rsidR="00CE01E7">
        <w:rPr>
          <w:rFonts w:ascii="Angsana New" w:hAnsi="Angsana New" w:hint="cs"/>
          <w:sz w:val="30"/>
          <w:szCs w:val="30"/>
          <w:cs/>
        </w:rPr>
        <w:t xml:space="preserve">มีอัตราดอกเบี้ยระหว่างร้อยละ </w:t>
      </w:r>
      <w:r w:rsidR="00CE01E7">
        <w:rPr>
          <w:rFonts w:ascii="Angsana New" w:hAnsi="Angsana New"/>
          <w:sz w:val="30"/>
          <w:szCs w:val="30"/>
        </w:rPr>
        <w:t xml:space="preserve">6.87 </w:t>
      </w:r>
      <w:r w:rsidR="00CE01E7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CE01E7">
        <w:rPr>
          <w:rFonts w:ascii="Angsana New" w:hAnsi="Angsana New"/>
          <w:sz w:val="30"/>
          <w:szCs w:val="30"/>
        </w:rPr>
        <w:t xml:space="preserve">7.63 </w:t>
      </w:r>
      <w:r w:rsidR="00CE01E7">
        <w:rPr>
          <w:rFonts w:ascii="Angsana New" w:hAnsi="Angsana New" w:hint="cs"/>
          <w:sz w:val="30"/>
          <w:szCs w:val="30"/>
          <w:cs/>
        </w:rPr>
        <w:t>ต่อปี</w:t>
      </w:r>
      <w:r w:rsidR="00ED383D">
        <w:rPr>
          <w:rFonts w:ascii="Angsana New" w:hAnsi="Angsana New"/>
          <w:sz w:val="30"/>
          <w:szCs w:val="30"/>
        </w:rPr>
        <w:br/>
      </w:r>
      <w:proofErr w:type="spellStart"/>
      <w:r w:rsidR="00ED383D" w:rsidRPr="00D0412E">
        <w:rPr>
          <w:rFonts w:ascii="Angsana New" w:hAnsi="Angsana New"/>
          <w:sz w:val="30"/>
          <w:szCs w:val="30"/>
          <w:cs/>
        </w:rPr>
        <w:t>ทรัสต์</w:t>
      </w:r>
      <w:proofErr w:type="spellEnd"/>
      <w:r w:rsidR="00ED383D" w:rsidRPr="00D0412E">
        <w:rPr>
          <w:rFonts w:ascii="Angsana New" w:hAnsi="Angsana New"/>
          <w:sz w:val="30"/>
          <w:szCs w:val="30"/>
          <w:cs/>
        </w:rPr>
        <w:t>รี</w:t>
      </w:r>
      <w:proofErr w:type="spellStart"/>
      <w:r w:rsidR="00ED383D" w:rsidRPr="00D0412E">
        <w:rPr>
          <w:rFonts w:ascii="Angsana New" w:hAnsi="Angsana New"/>
          <w:sz w:val="30"/>
          <w:szCs w:val="30"/>
          <w:cs/>
        </w:rPr>
        <w:t>ซีทส์</w:t>
      </w:r>
      <w:proofErr w:type="spellEnd"/>
      <w:r w:rsidR="00ED383D" w:rsidRPr="00D0412E">
        <w:rPr>
          <w:rFonts w:ascii="Angsana New" w:hAnsi="Angsana New"/>
          <w:sz w:val="30"/>
          <w:szCs w:val="30"/>
          <w:cs/>
        </w:rPr>
        <w:t>มีอัตราดอกเบี้ย</w:t>
      </w:r>
      <w:r w:rsidR="00ED383D">
        <w:rPr>
          <w:rFonts w:ascii="Angsana New" w:hAnsi="Angsana New" w:hint="cs"/>
          <w:sz w:val="30"/>
          <w:szCs w:val="30"/>
          <w:cs/>
        </w:rPr>
        <w:t>ร้อยละ</w:t>
      </w:r>
      <w:r w:rsidR="00ED383D">
        <w:rPr>
          <w:rFonts w:ascii="Angsana New" w:hAnsi="Angsana New"/>
          <w:sz w:val="30"/>
          <w:szCs w:val="30"/>
        </w:rPr>
        <w:t xml:space="preserve"> 2.95 </w:t>
      </w:r>
      <w:r w:rsidR="00ED383D">
        <w:rPr>
          <w:rFonts w:ascii="Angsana New" w:hAnsi="Angsana New" w:hint="cs"/>
          <w:sz w:val="30"/>
          <w:szCs w:val="30"/>
          <w:cs/>
        </w:rPr>
        <w:t>ต่อปี</w:t>
      </w:r>
      <w:r w:rsidR="00ED383D">
        <w:rPr>
          <w:rFonts w:ascii="Angsana New" w:hAnsi="Angsana New"/>
          <w:sz w:val="30"/>
          <w:szCs w:val="30"/>
        </w:rPr>
        <w:t xml:space="preserve"> </w:t>
      </w:r>
      <w:r w:rsidR="00ED383D">
        <w:rPr>
          <w:rFonts w:ascii="Angsana New" w:hAnsi="Angsana New" w:hint="cs"/>
          <w:sz w:val="30"/>
          <w:szCs w:val="30"/>
          <w:cs/>
        </w:rPr>
        <w:t>และ</w:t>
      </w:r>
      <w:r w:rsidR="00007F3F" w:rsidRPr="00D0412E">
        <w:rPr>
          <w:rFonts w:ascii="Angsana New" w:hAnsi="Angsana New"/>
          <w:sz w:val="30"/>
          <w:szCs w:val="30"/>
          <w:cs/>
        </w:rPr>
        <w:t>เงินกู้ยืมจากสถาบันทางการเงิน</w:t>
      </w:r>
      <w:r w:rsidRPr="00D0412E">
        <w:rPr>
          <w:rFonts w:ascii="Angsana New" w:hAnsi="Angsana New"/>
          <w:sz w:val="30"/>
          <w:szCs w:val="30"/>
          <w:cs/>
        </w:rPr>
        <w:t>มีอัตรา</w:t>
      </w:r>
      <w:r w:rsidR="00734211" w:rsidRPr="00D0412E">
        <w:rPr>
          <w:rFonts w:ascii="Angsana New" w:hAnsi="Angsana New"/>
          <w:sz w:val="30"/>
          <w:szCs w:val="30"/>
          <w:cs/>
        </w:rPr>
        <w:t xml:space="preserve">ดอกเบี้ยระหว่างร้อยละ </w:t>
      </w:r>
      <w:r w:rsidR="00EE1444">
        <w:rPr>
          <w:rFonts w:ascii="Angsana New" w:hAnsi="Angsana New"/>
          <w:sz w:val="30"/>
          <w:szCs w:val="30"/>
        </w:rPr>
        <w:t xml:space="preserve">3.50 </w:t>
      </w:r>
      <w:r w:rsidRPr="00D0412E">
        <w:rPr>
          <w:rFonts w:ascii="Angsana New" w:hAnsi="Angsana New"/>
          <w:sz w:val="30"/>
          <w:szCs w:val="30"/>
          <w:cs/>
        </w:rPr>
        <w:t>ต่อปี ถึงร้อยละ</w:t>
      </w:r>
      <w:r w:rsidR="00CB19D0">
        <w:rPr>
          <w:rFonts w:ascii="Angsana New" w:hAnsi="Angsana New" w:hint="cs"/>
          <w:sz w:val="30"/>
          <w:szCs w:val="30"/>
          <w:cs/>
        </w:rPr>
        <w:t xml:space="preserve"> </w:t>
      </w:r>
      <w:r w:rsidR="00EE1444">
        <w:rPr>
          <w:rFonts w:ascii="Angsana New" w:hAnsi="Angsana New"/>
          <w:sz w:val="30"/>
          <w:szCs w:val="30"/>
        </w:rPr>
        <w:t>5.50</w:t>
      </w:r>
      <w:r w:rsidR="00734211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ต่อปี</w:t>
      </w:r>
      <w:r w:rsidR="00ED383D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i/>
          <w:iCs/>
          <w:sz w:val="30"/>
          <w:szCs w:val="30"/>
        </w:rPr>
        <w:t>(255</w:t>
      </w:r>
      <w:r w:rsidR="00415DE9" w:rsidRPr="00D0412E">
        <w:rPr>
          <w:rFonts w:ascii="Angsana New" w:hAnsi="Angsana New"/>
          <w:i/>
          <w:iCs/>
          <w:sz w:val="30"/>
          <w:szCs w:val="30"/>
        </w:rPr>
        <w:t>9</w:t>
      </w:r>
      <w:r w:rsidR="000A6F1A" w:rsidRPr="00D0412E">
        <w:rPr>
          <w:rFonts w:ascii="Angsana New" w:hAnsi="Angsana New"/>
          <w:i/>
          <w:iCs/>
          <w:sz w:val="30"/>
          <w:szCs w:val="30"/>
        </w:rPr>
        <w:t>:</w:t>
      </w:r>
      <w:r w:rsidR="000A6F1A" w:rsidRPr="00D041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0412E">
        <w:rPr>
          <w:rFonts w:ascii="Angsana New" w:hAnsi="Angsana New"/>
          <w:i/>
          <w:iCs/>
          <w:sz w:val="30"/>
          <w:szCs w:val="30"/>
          <w:cs/>
        </w:rPr>
        <w:t>ระหว่างร้อยละ</w:t>
      </w:r>
      <w:r w:rsidRPr="00D0412E">
        <w:rPr>
          <w:rFonts w:ascii="Angsana New" w:hAnsi="Angsana New"/>
          <w:i/>
          <w:iCs/>
          <w:sz w:val="30"/>
          <w:szCs w:val="30"/>
        </w:rPr>
        <w:t xml:space="preserve"> </w:t>
      </w:r>
      <w:r w:rsidR="00A408BD" w:rsidRPr="00D0412E">
        <w:rPr>
          <w:rFonts w:ascii="Angsana New" w:hAnsi="Angsana New"/>
          <w:i/>
          <w:iCs/>
          <w:sz w:val="30"/>
          <w:szCs w:val="30"/>
        </w:rPr>
        <w:t>3.50</w:t>
      </w:r>
      <w:r w:rsidRPr="00D0412E">
        <w:rPr>
          <w:rFonts w:ascii="Angsana New" w:hAnsi="Angsana New"/>
          <w:i/>
          <w:iCs/>
          <w:sz w:val="30"/>
          <w:szCs w:val="30"/>
        </w:rPr>
        <w:t xml:space="preserve"> </w:t>
      </w:r>
      <w:r w:rsidRPr="00D0412E">
        <w:rPr>
          <w:rFonts w:ascii="Angsana New" w:hAnsi="Angsana New"/>
          <w:i/>
          <w:iCs/>
          <w:sz w:val="30"/>
          <w:szCs w:val="30"/>
          <w:cs/>
        </w:rPr>
        <w:t>ต่อปี ถึงร้อยละ</w:t>
      </w:r>
      <w:r w:rsidRPr="00D0412E">
        <w:rPr>
          <w:rFonts w:ascii="Angsana New" w:hAnsi="Angsana New"/>
          <w:i/>
          <w:iCs/>
          <w:sz w:val="30"/>
          <w:szCs w:val="30"/>
        </w:rPr>
        <w:t xml:space="preserve"> </w:t>
      </w:r>
      <w:r w:rsidR="004D3ABE" w:rsidRPr="00D0412E">
        <w:rPr>
          <w:rFonts w:ascii="Angsana New" w:hAnsi="Angsana New"/>
          <w:i/>
          <w:iCs/>
          <w:sz w:val="30"/>
          <w:szCs w:val="30"/>
        </w:rPr>
        <w:t>5.50</w:t>
      </w:r>
      <w:r w:rsidRPr="00D0412E">
        <w:rPr>
          <w:rFonts w:ascii="Angsana New" w:hAnsi="Angsana New"/>
          <w:i/>
          <w:iCs/>
          <w:sz w:val="30"/>
          <w:szCs w:val="30"/>
        </w:rPr>
        <w:t xml:space="preserve"> </w:t>
      </w:r>
      <w:r w:rsidRPr="00D0412E">
        <w:rPr>
          <w:rFonts w:ascii="Angsana New" w:hAnsi="Angsana New"/>
          <w:i/>
          <w:iCs/>
          <w:sz w:val="30"/>
          <w:szCs w:val="30"/>
          <w:cs/>
        </w:rPr>
        <w:t>ต่อปี</w:t>
      </w:r>
      <w:r w:rsidRPr="00D0412E">
        <w:rPr>
          <w:rFonts w:ascii="Angsana New" w:hAnsi="Angsana New"/>
          <w:i/>
          <w:iCs/>
          <w:sz w:val="30"/>
          <w:szCs w:val="30"/>
        </w:rPr>
        <w:t>)</w:t>
      </w:r>
    </w:p>
    <w:p w:rsidR="00BB108B" w:rsidRPr="00843A7C" w:rsidRDefault="00BB108B" w:rsidP="00EE2477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A363A" w:rsidRDefault="00BB108B" w:rsidP="00EE2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2564E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2564E7">
        <w:rPr>
          <w:rFonts w:ascii="Angsana New" w:hAnsi="Angsana New"/>
          <w:spacing w:val="-2"/>
          <w:sz w:val="30"/>
          <w:szCs w:val="30"/>
        </w:rPr>
        <w:t xml:space="preserve">31 </w:t>
      </w:r>
      <w:r w:rsidRPr="002564E7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15DE9" w:rsidRPr="002564E7">
        <w:rPr>
          <w:rFonts w:ascii="Angsana New" w:hAnsi="Angsana New"/>
          <w:spacing w:val="-2"/>
          <w:sz w:val="30"/>
          <w:szCs w:val="30"/>
        </w:rPr>
        <w:t>2560</w:t>
      </w:r>
      <w:r w:rsidRPr="002564E7">
        <w:rPr>
          <w:rFonts w:ascii="Angsana New" w:hAnsi="Angsana New"/>
          <w:spacing w:val="-2"/>
          <w:sz w:val="30"/>
          <w:szCs w:val="30"/>
        </w:rPr>
        <w:t xml:space="preserve"> </w:t>
      </w:r>
      <w:r w:rsidRPr="002564E7">
        <w:rPr>
          <w:rFonts w:ascii="Angsana New" w:hAnsi="Angsana New"/>
          <w:spacing w:val="-2"/>
          <w:sz w:val="30"/>
          <w:szCs w:val="30"/>
          <w:cs/>
        </w:rPr>
        <w:t>เงินกู้ยืมระยะสั้นจากบุคคลและกิจการ</w:t>
      </w:r>
      <w:r w:rsidR="00CB19D0">
        <w:rPr>
          <w:rFonts w:ascii="Angsana New" w:hAnsi="Angsana New" w:hint="cs"/>
          <w:spacing w:val="-2"/>
          <w:sz w:val="30"/>
          <w:szCs w:val="30"/>
          <w:cs/>
        </w:rPr>
        <w:t>ที่เกี่ยวข้องกันและกิจการ</w:t>
      </w:r>
      <w:r w:rsidRPr="002564E7">
        <w:rPr>
          <w:rFonts w:ascii="Angsana New" w:hAnsi="Angsana New"/>
          <w:spacing w:val="-2"/>
          <w:sz w:val="30"/>
          <w:szCs w:val="30"/>
          <w:cs/>
        </w:rPr>
        <w:t xml:space="preserve">อื่นๆมีอัตราดอกเบี้ยร้อยละ </w:t>
      </w:r>
      <w:r w:rsidR="00EE1444" w:rsidRPr="002564E7">
        <w:rPr>
          <w:rFonts w:ascii="Angsana New" w:hAnsi="Angsana New"/>
          <w:spacing w:val="-2"/>
          <w:sz w:val="30"/>
          <w:szCs w:val="30"/>
        </w:rPr>
        <w:t>4.80</w:t>
      </w:r>
      <w:r w:rsidRPr="002564E7">
        <w:rPr>
          <w:rFonts w:ascii="Angsana New" w:hAnsi="Angsana New"/>
          <w:spacing w:val="-2"/>
          <w:sz w:val="30"/>
          <w:szCs w:val="30"/>
        </w:rPr>
        <w:t xml:space="preserve"> </w:t>
      </w:r>
      <w:r w:rsidRPr="002564E7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EE1444" w:rsidRPr="002564E7">
        <w:rPr>
          <w:rFonts w:ascii="Angsana New" w:hAnsi="Angsana New"/>
          <w:spacing w:val="-2"/>
          <w:sz w:val="30"/>
          <w:szCs w:val="30"/>
        </w:rPr>
        <w:t xml:space="preserve"> </w:t>
      </w:r>
      <w:r w:rsidR="00EE1444" w:rsidRPr="002564E7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EE2477">
        <w:rPr>
          <w:rFonts w:ascii="Angsana New" w:hAnsi="Angsana New"/>
          <w:i/>
          <w:iCs/>
          <w:spacing w:val="-2"/>
          <w:sz w:val="30"/>
          <w:szCs w:val="30"/>
        </w:rPr>
        <w:t>2559</w:t>
      </w:r>
      <w:r w:rsidR="00EE1444" w:rsidRPr="002564E7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ร้อยละ </w:t>
      </w:r>
      <w:r w:rsidR="00EE1444" w:rsidRPr="002564E7">
        <w:rPr>
          <w:rFonts w:ascii="Angsana New" w:hAnsi="Angsana New"/>
          <w:i/>
          <w:iCs/>
          <w:spacing w:val="-2"/>
          <w:sz w:val="30"/>
          <w:szCs w:val="30"/>
        </w:rPr>
        <w:t xml:space="preserve">4.80 </w:t>
      </w:r>
      <w:r w:rsidR="00EE1444" w:rsidRPr="002564E7">
        <w:rPr>
          <w:rFonts w:ascii="Angsana New" w:hAnsi="Angsana New"/>
          <w:i/>
          <w:iCs/>
          <w:spacing w:val="-2"/>
          <w:sz w:val="30"/>
          <w:szCs w:val="30"/>
          <w:cs/>
        </w:rPr>
        <w:t>ต่อปี)</w:t>
      </w:r>
    </w:p>
    <w:p w:rsidR="009C0509" w:rsidRDefault="009C0509" w:rsidP="00EE2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:rsidR="009C0509" w:rsidRPr="009C0509" w:rsidRDefault="009C0509" w:rsidP="00EE2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C0509">
        <w:rPr>
          <w:rFonts w:ascii="Angsana New" w:hAnsi="Angsana New" w:hint="cs"/>
          <w:spacing w:val="-2"/>
          <w:sz w:val="30"/>
          <w:szCs w:val="30"/>
          <w:cs/>
        </w:rPr>
        <w:t>ภายใต้เงื่อนไข</w:t>
      </w:r>
      <w:proofErr w:type="spellStart"/>
      <w:r>
        <w:rPr>
          <w:rFonts w:ascii="Angsana New" w:hAnsi="Angsana New" w:hint="cs"/>
          <w:spacing w:val="-2"/>
          <w:sz w:val="30"/>
          <w:szCs w:val="30"/>
          <w:cs/>
        </w:rPr>
        <w:t>สัญญาทรัสต์</w:t>
      </w:r>
      <w:proofErr w:type="spellEnd"/>
      <w:r>
        <w:rPr>
          <w:rFonts w:ascii="Angsana New" w:hAnsi="Angsana New" w:hint="cs"/>
          <w:spacing w:val="-2"/>
          <w:sz w:val="30"/>
          <w:szCs w:val="30"/>
          <w:cs/>
        </w:rPr>
        <w:t>รี</w:t>
      </w:r>
      <w:proofErr w:type="spellStart"/>
      <w:r>
        <w:rPr>
          <w:rFonts w:ascii="Angsana New" w:hAnsi="Angsana New" w:hint="cs"/>
          <w:spacing w:val="-2"/>
          <w:sz w:val="30"/>
          <w:szCs w:val="30"/>
          <w:cs/>
        </w:rPr>
        <w:t>ซีทส์</w:t>
      </w:r>
      <w:proofErr w:type="spellEnd"/>
      <w:r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บริษัทได้รับสินค้าที่สั่งเข้ามาโดยการใช้เครดิตของธนาคาร ดังนั้น บริษัทจึงมีภาระผูกพันต</w:t>
      </w:r>
      <w:r w:rsidR="00CB19D0">
        <w:rPr>
          <w:rFonts w:ascii="Angsana New" w:hAnsi="Angsana New" w:hint="cs"/>
          <w:spacing w:val="-2"/>
          <w:sz w:val="30"/>
          <w:szCs w:val="30"/>
          <w:cs/>
        </w:rPr>
        <w:t>่อธนาคารสำหรับค่าสินค้า</w:t>
      </w:r>
      <w:r>
        <w:rPr>
          <w:rFonts w:ascii="Angsana New" w:hAnsi="Angsana New" w:hint="cs"/>
          <w:spacing w:val="-2"/>
          <w:sz w:val="30"/>
          <w:szCs w:val="30"/>
          <w:cs/>
        </w:rPr>
        <w:t>ดังกล่าวทั้งที่เก็บไว้หรือจำหน่ายไป</w:t>
      </w:r>
    </w:p>
    <w:p w:rsidR="00AA363A" w:rsidRPr="00843A7C" w:rsidRDefault="00AA363A" w:rsidP="00EE2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471852" w:rsidRDefault="00471852" w:rsidP="00EE24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ณ วันที่</w:t>
      </w:r>
      <w:r w:rsidRPr="00D0412E">
        <w:rPr>
          <w:rFonts w:ascii="Angsana New" w:hAnsi="Angsana New"/>
          <w:sz w:val="30"/>
          <w:szCs w:val="30"/>
        </w:rPr>
        <w:t>  31 </w:t>
      </w:r>
      <w:r w:rsidRPr="00D0412E">
        <w:rPr>
          <w:rFonts w:ascii="Angsana New" w:hAnsi="Angsana New"/>
          <w:sz w:val="30"/>
          <w:szCs w:val="30"/>
          <w:cs/>
        </w:rPr>
        <w:t>ธันวาคม</w:t>
      </w:r>
      <w:r w:rsidR="00415DE9" w:rsidRPr="00D0412E">
        <w:rPr>
          <w:rFonts w:ascii="Angsana New" w:hAnsi="Angsana New"/>
          <w:sz w:val="30"/>
          <w:szCs w:val="30"/>
        </w:rPr>
        <w:t> 2560</w:t>
      </w:r>
      <w:r w:rsidRPr="00D0412E">
        <w:rPr>
          <w:rFonts w:ascii="Angsana New" w:hAnsi="Angsana New"/>
          <w:sz w:val="30"/>
          <w:szCs w:val="30"/>
        </w:rPr>
        <w:t> </w:t>
      </w:r>
      <w:r w:rsidRPr="00D0412E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415DE9" w:rsidRPr="00D0412E">
        <w:rPr>
          <w:rFonts w:ascii="Angsana New" w:hAnsi="Angsana New"/>
          <w:sz w:val="30"/>
          <w:szCs w:val="30"/>
        </w:rPr>
        <w:t xml:space="preserve"> </w:t>
      </w:r>
      <w:r w:rsidR="00AD1BAE">
        <w:rPr>
          <w:rFonts w:ascii="Angsana New" w:hAnsi="Angsana New"/>
          <w:sz w:val="30"/>
          <w:szCs w:val="30"/>
        </w:rPr>
        <w:t>92.72</w:t>
      </w:r>
      <w:r w:rsidR="00DB1A95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ล้านบาท</w:t>
      </w:r>
      <w:r w:rsidR="00A61886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i/>
          <w:iCs/>
          <w:sz w:val="30"/>
          <w:szCs w:val="30"/>
        </w:rPr>
        <w:t>(</w:t>
      </w:r>
      <w:r w:rsidRPr="00D0412E">
        <w:rPr>
          <w:rFonts w:ascii="Angsana New" w:hAnsi="Angsana New"/>
          <w:i/>
          <w:iCs/>
          <w:sz w:val="30"/>
          <w:szCs w:val="30"/>
          <w:cs/>
        </w:rPr>
        <w:t>255</w:t>
      </w:r>
      <w:r w:rsidR="00415DE9" w:rsidRPr="00D0412E">
        <w:rPr>
          <w:rFonts w:ascii="Angsana New" w:hAnsi="Angsana New"/>
          <w:i/>
          <w:iCs/>
          <w:sz w:val="30"/>
          <w:szCs w:val="30"/>
        </w:rPr>
        <w:t>9</w:t>
      </w:r>
      <w:r w:rsidRPr="00D0412E">
        <w:rPr>
          <w:rFonts w:ascii="Angsana New" w:hAnsi="Angsana New"/>
          <w:i/>
          <w:iCs/>
          <w:sz w:val="30"/>
          <w:szCs w:val="30"/>
        </w:rPr>
        <w:t xml:space="preserve">: </w:t>
      </w:r>
      <w:r w:rsidR="00415DE9" w:rsidRPr="00D0412E">
        <w:rPr>
          <w:rFonts w:ascii="Angsana New" w:hAnsi="Angsana New"/>
          <w:i/>
          <w:iCs/>
          <w:sz w:val="30"/>
          <w:szCs w:val="30"/>
        </w:rPr>
        <w:t>87.2</w:t>
      </w:r>
      <w:r w:rsidR="008A6534" w:rsidRPr="00D0412E">
        <w:rPr>
          <w:rFonts w:ascii="Angsana New" w:hAnsi="Angsana New"/>
          <w:i/>
          <w:iCs/>
          <w:sz w:val="30"/>
          <w:szCs w:val="30"/>
        </w:rPr>
        <w:t xml:space="preserve"> </w:t>
      </w:r>
      <w:r w:rsidR="008A6534" w:rsidRPr="00D0412E">
        <w:rPr>
          <w:rFonts w:ascii="Angsana New" w:hAnsi="Angsana New"/>
          <w:i/>
          <w:iCs/>
          <w:sz w:val="30"/>
          <w:szCs w:val="30"/>
          <w:cs/>
        </w:rPr>
        <w:t xml:space="preserve">     ล้านบาท</w:t>
      </w:r>
      <w:r w:rsidRPr="00D0412E">
        <w:rPr>
          <w:rFonts w:ascii="Angsana New" w:hAnsi="Angsana New"/>
          <w:i/>
          <w:iCs/>
          <w:sz w:val="30"/>
          <w:szCs w:val="30"/>
        </w:rPr>
        <w:t>)</w:t>
      </w:r>
    </w:p>
    <w:p w:rsidR="00405BA3" w:rsidRDefault="00405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872C1D" w:rsidRPr="00D0412E" w:rsidRDefault="00872C1D" w:rsidP="000A7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872C1D" w:rsidRPr="00B10E7E" w:rsidRDefault="00872C1D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872C1D" w:rsidRPr="00D0412E" w:rsidRDefault="00872C1D" w:rsidP="00872C1D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hAnsi="Angsana New" w:cs="Angsana New"/>
          <w:b w:val="0"/>
          <w:bCs w:val="0"/>
          <w:sz w:val="30"/>
          <w:szCs w:val="30"/>
        </w:rPr>
      </w:pPr>
      <w:r w:rsidRPr="00D0412E">
        <w:rPr>
          <w:rFonts w:ascii="Angsana New" w:hAnsi="Angsana New" w:cs="Angsana New"/>
          <w:b w:val="0"/>
          <w:bCs w:val="0"/>
          <w:sz w:val="30"/>
          <w:szCs w:val="30"/>
          <w:cs/>
        </w:rPr>
        <w:t>หนี้สินตามสัญญาเช่าการเงิน ณ วันที่ 31 ธันวาคม มีรายละเอียดดังนี้</w:t>
      </w:r>
    </w:p>
    <w:p w:rsidR="00872C1D" w:rsidRPr="00B10E7E" w:rsidRDefault="00872C1D" w:rsidP="00872C1D">
      <w:pPr>
        <w:rPr>
          <w:rFonts w:ascii="Angsana New" w:hAnsi="Angsana New"/>
          <w:sz w:val="20"/>
          <w:szCs w:val="20"/>
        </w:rPr>
      </w:pPr>
    </w:p>
    <w:tbl>
      <w:tblPr>
        <w:tblW w:w="10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5"/>
        <w:gridCol w:w="1110"/>
        <w:gridCol w:w="236"/>
        <w:gridCol w:w="842"/>
        <w:gridCol w:w="272"/>
        <w:gridCol w:w="1169"/>
        <w:gridCol w:w="270"/>
        <w:gridCol w:w="1079"/>
        <w:gridCol w:w="270"/>
        <w:gridCol w:w="896"/>
        <w:gridCol w:w="270"/>
        <w:gridCol w:w="1093"/>
      </w:tblGrid>
      <w:tr w:rsidR="00B1107B" w:rsidRPr="00D0412E" w:rsidTr="00B1107B">
        <w:trPr>
          <w:cantSplit/>
        </w:trPr>
        <w:tc>
          <w:tcPr>
            <w:tcW w:w="1270" w:type="pct"/>
          </w:tcPr>
          <w:p w:rsidR="00B1107B" w:rsidRPr="00D0412E" w:rsidRDefault="00B1107B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3730" w:type="pct"/>
            <w:gridSpan w:val="11"/>
          </w:tcPr>
          <w:p w:rsidR="00B1107B" w:rsidRPr="00D0412E" w:rsidRDefault="00B1107B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งบการเงินที่แสดงเงินลงทุนตามวิธีส่วนได้เสีย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D041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งบการเงินเฉพาะกิจการ</w:t>
            </w:r>
          </w:p>
        </w:tc>
      </w:tr>
      <w:tr w:rsidR="00B67573" w:rsidRPr="00D0412E" w:rsidTr="00415DE9">
        <w:trPr>
          <w:cantSplit/>
        </w:trPr>
        <w:tc>
          <w:tcPr>
            <w:tcW w:w="1270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804" w:type="pct"/>
            <w:gridSpan w:val="5"/>
            <w:tcBorders>
              <w:bottom w:val="single" w:sz="4" w:space="0" w:color="auto"/>
            </w:tcBorders>
          </w:tcPr>
          <w:p w:rsidR="00B67573" w:rsidRPr="00D0412E" w:rsidRDefault="00415DE9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2" w:type="pct"/>
            <w:gridSpan w:val="5"/>
            <w:tcBorders>
              <w:bottom w:val="single" w:sz="4" w:space="0" w:color="auto"/>
            </w:tcBorders>
          </w:tcPr>
          <w:p w:rsidR="00B67573" w:rsidRPr="00D0412E" w:rsidRDefault="00A408BD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</w:rPr>
              <w:t>255</w:t>
            </w:r>
            <w:r w:rsidR="00415DE9" w:rsidRPr="00D0412E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648D8" w:rsidRPr="00D0412E" w:rsidTr="00415DE9">
        <w:tc>
          <w:tcPr>
            <w:tcW w:w="1270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6"/>
                <w:szCs w:val="26"/>
                <w:highlight w:val="green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:rsidR="004648D8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มูลค่าอนาคตของจำนวนเงินขั้นต่ำ</w:t>
            </w: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17" w:type="pct"/>
            <w:tcBorders>
              <w:top w:val="single" w:sz="4" w:space="0" w:color="auto"/>
            </w:tcBorders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:rsidR="00B67573" w:rsidRPr="00D0412E" w:rsidRDefault="00B67573" w:rsidP="0035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7573" w:rsidRPr="00D0412E" w:rsidRDefault="00B67573" w:rsidP="0035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4648D8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</w:t>
            </w:r>
          </w:p>
          <w:p w:rsidR="004648D8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เงินขั้นต่ำ</w:t>
            </w: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34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6" w:type="pct"/>
          </w:tcPr>
          <w:p w:rsidR="004648D8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มูลค่าอนาคต</w:t>
            </w:r>
          </w:p>
          <w:p w:rsidR="004648D8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ของจำนวน</w:t>
            </w:r>
          </w:p>
          <w:p w:rsidR="004648D8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เงินขั้นต่ำ</w:t>
            </w: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34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5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4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2" w:type="pct"/>
          </w:tcPr>
          <w:p w:rsidR="004648D8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412E">
              <w:rPr>
                <w:rFonts w:ascii="Angsana New" w:hAnsi="Angsana New"/>
                <w:sz w:val="26"/>
                <w:szCs w:val="26"/>
                <w:cs/>
              </w:rPr>
              <w:t>ที่ต้องจ่าย</w:t>
            </w:r>
          </w:p>
        </w:tc>
      </w:tr>
      <w:tr w:rsidR="00B67573" w:rsidRPr="00D0412E" w:rsidTr="004648D8">
        <w:tc>
          <w:tcPr>
            <w:tcW w:w="1270" w:type="pct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3730" w:type="pct"/>
            <w:gridSpan w:val="11"/>
          </w:tcPr>
          <w:p w:rsidR="00B67573" w:rsidRPr="00D0412E" w:rsidRDefault="00B67573" w:rsidP="0087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5DE9" w:rsidRPr="00D0412E" w:rsidTr="00415DE9">
        <w:tc>
          <w:tcPr>
            <w:tcW w:w="1270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552" w:type="pct"/>
          </w:tcPr>
          <w:p w:rsidR="00415DE9" w:rsidRPr="00D0412E" w:rsidRDefault="00061D7A" w:rsidP="00415DE9">
            <w:pPr>
              <w:tabs>
                <w:tab w:val="clear" w:pos="907"/>
                <w:tab w:val="left" w:pos="757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  <w:r w:rsidR="003E37D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:rsidR="00415DE9" w:rsidRPr="00D0412E" w:rsidRDefault="003E37D0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(119</w:t>
            </w:r>
            <w:r w:rsidR="00C441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415DE9" w:rsidRPr="00D0412E" w:rsidRDefault="00ED4DD7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:rsidR="00415DE9" w:rsidRPr="00D0412E" w:rsidRDefault="00415DE9" w:rsidP="00415DE9">
            <w:pPr>
              <w:tabs>
                <w:tab w:val="clear" w:pos="907"/>
                <w:tab w:val="left" w:pos="757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412E">
              <w:rPr>
                <w:rFonts w:ascii="Angsana New" w:hAnsi="Angsana New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</w:rPr>
              <w:t>(170)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415DE9" w:rsidRPr="00D0412E" w:rsidTr="00415DE9">
        <w:tc>
          <w:tcPr>
            <w:tcW w:w="1270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</w:t>
            </w:r>
          </w:p>
        </w:tc>
        <w:tc>
          <w:tcPr>
            <w:tcW w:w="552" w:type="pct"/>
          </w:tcPr>
          <w:p w:rsidR="00415DE9" w:rsidRPr="00D0412E" w:rsidRDefault="00415DE9" w:rsidP="00415DE9">
            <w:pPr>
              <w:tabs>
                <w:tab w:val="clear" w:pos="907"/>
                <w:tab w:val="left" w:pos="757"/>
              </w:tabs>
              <w:ind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:rsidR="00415DE9" w:rsidRPr="00D0412E" w:rsidRDefault="00415DE9" w:rsidP="00415DE9">
            <w:pPr>
              <w:tabs>
                <w:tab w:val="clear" w:pos="907"/>
                <w:tab w:val="left" w:pos="757"/>
              </w:tabs>
              <w:ind w:right="4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5DE9" w:rsidRPr="00D0412E" w:rsidTr="00415DE9">
        <w:tc>
          <w:tcPr>
            <w:tcW w:w="1270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sz w:val="28"/>
                <w:szCs w:val="28"/>
                <w:cs/>
              </w:rPr>
            </w:pPr>
            <w:r w:rsidRPr="00D0412E">
              <w:rPr>
                <w:rFonts w:ascii="Angsana New" w:hAnsi="Angsana New"/>
                <w:sz w:val="28"/>
                <w:szCs w:val="28"/>
                <w:cs/>
              </w:rPr>
              <w:t xml:space="preserve">   หนึ่งปีแต่ไม่เกินห้าปี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:rsidR="00415DE9" w:rsidRPr="00D0412E" w:rsidRDefault="00C441C6" w:rsidP="00061D7A">
            <w:pPr>
              <w:tabs>
                <w:tab w:val="clear" w:pos="907"/>
                <w:tab w:val="left" w:pos="757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061D7A">
              <w:rPr>
                <w:rFonts w:ascii="Angsana New" w:hAnsi="Angsana New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117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:rsidR="00415DE9" w:rsidRPr="00D0412E" w:rsidRDefault="003E37D0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</w:t>
            </w:r>
            <w:r w:rsidR="00C441C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15DE9" w:rsidRPr="00D0412E" w:rsidRDefault="00ED4DD7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1,066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:rsidR="00415DE9" w:rsidRPr="00D0412E" w:rsidRDefault="00415DE9" w:rsidP="00415DE9">
            <w:pPr>
              <w:tabs>
                <w:tab w:val="clear" w:pos="907"/>
                <w:tab w:val="left" w:pos="757"/>
              </w:tabs>
              <w:ind w:right="4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0412E">
              <w:rPr>
                <w:rFonts w:ascii="Angsana New" w:hAnsi="Angsana New"/>
                <w:color w:val="000000"/>
                <w:sz w:val="28"/>
                <w:szCs w:val="28"/>
              </w:rPr>
              <w:t>1,694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</w:rPr>
              <w:t>(196)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sz w:val="28"/>
                <w:szCs w:val="28"/>
              </w:rPr>
            </w:pPr>
            <w:r w:rsidRPr="00D0412E"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415DE9" w:rsidRPr="00D0412E" w:rsidTr="00415DE9">
        <w:tc>
          <w:tcPr>
            <w:tcW w:w="1270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41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C441C6" w:rsidP="00ED4DD7">
            <w:pPr>
              <w:tabs>
                <w:tab w:val="clear" w:pos="907"/>
                <w:tab w:val="left" w:pos="757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</w:t>
            </w:r>
            <w:r w:rsidR="00ED4DD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</w:t>
            </w:r>
            <w:r w:rsidR="003E37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7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C441C6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(198)</w:t>
            </w:r>
          </w:p>
        </w:tc>
        <w:tc>
          <w:tcPr>
            <w:tcW w:w="135" w:type="pct"/>
          </w:tcPr>
          <w:p w:rsidR="00415DE9" w:rsidRPr="00D0412E" w:rsidRDefault="00415DE9" w:rsidP="00415DE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C441C6" w:rsidP="00ED4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ED4DD7">
              <w:rPr>
                <w:rFonts w:ascii="Angsana New" w:hAnsi="Angsana New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415DE9" w:rsidP="00415DE9">
            <w:pPr>
              <w:tabs>
                <w:tab w:val="clear" w:pos="907"/>
                <w:tab w:val="left" w:pos="757"/>
              </w:tabs>
              <w:ind w:right="47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041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2,381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9" w:right="-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412E">
              <w:rPr>
                <w:rFonts w:ascii="Angsana New" w:hAnsi="Angsana New"/>
                <w:b/>
                <w:bCs/>
                <w:sz w:val="28"/>
                <w:szCs w:val="28"/>
              </w:rPr>
              <w:t>(366)</w:t>
            </w:r>
          </w:p>
        </w:tc>
        <w:tc>
          <w:tcPr>
            <w:tcW w:w="134" w:type="pct"/>
          </w:tcPr>
          <w:p w:rsidR="00415DE9" w:rsidRPr="00D0412E" w:rsidRDefault="00415DE9" w:rsidP="00415DE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:rsidR="00415DE9" w:rsidRPr="00D0412E" w:rsidRDefault="00415DE9" w:rsidP="00415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9" w:right="-13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412E">
              <w:rPr>
                <w:rFonts w:ascii="Angsana New" w:hAnsi="Angsana New"/>
                <w:b/>
                <w:bCs/>
                <w:sz w:val="28"/>
                <w:szCs w:val="28"/>
              </w:rPr>
              <w:t>2,015</w:t>
            </w:r>
          </w:p>
        </w:tc>
      </w:tr>
    </w:tbl>
    <w:p w:rsidR="00872C1D" w:rsidRPr="00D0412E" w:rsidRDefault="00872C1D" w:rsidP="00872C1D">
      <w:pPr>
        <w:spacing w:line="240" w:lineRule="auto"/>
        <w:rPr>
          <w:rFonts w:ascii="Angsana New" w:hAnsi="Angsana New"/>
          <w:sz w:val="2"/>
          <w:szCs w:val="2"/>
        </w:rPr>
      </w:pPr>
    </w:p>
    <w:p w:rsidR="00A12A3A" w:rsidRPr="001E1527" w:rsidRDefault="00A12A3A" w:rsidP="00872C1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872C1D" w:rsidRPr="00D0412E" w:rsidRDefault="00EE2477" w:rsidP="00872C1D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31 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6E66EE" w:rsidRPr="00D0412E">
        <w:rPr>
          <w:rFonts w:ascii="Angsana New" w:hAnsi="Angsana New" w:cs="Angsana New"/>
          <w:sz w:val="30"/>
          <w:szCs w:val="30"/>
          <w:lang w:val="en-US" w:bidi="th-TH"/>
        </w:rPr>
        <w:t>60</w:t>
      </w:r>
      <w:r w:rsidR="00A408BD"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255</w:t>
      </w:r>
      <w:r w:rsidR="006E66EE" w:rsidRPr="00D0412E">
        <w:rPr>
          <w:rFonts w:ascii="Angsana New" w:hAnsi="Angsana New" w:cs="Angsana New"/>
          <w:sz w:val="30"/>
          <w:szCs w:val="30"/>
          <w:lang w:val="en-US" w:bidi="th-TH"/>
        </w:rPr>
        <w:t>9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บริษัททำสัญญา</w:t>
      </w:r>
      <w:r w:rsidR="000A7DCC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เช่าการเงินกับบริษัทในประเทศ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หลายแห่งเพื่อซื้อรถยนต์ สัญญาเช่าดังกล่าวมีระยะเวลาเช่าสิ้นสุดจนถึงปี 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D3ABE" w:rsidRPr="00D0412E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โดยมีอัตราดอกเบี้ยระหว่างร้อยละ </w:t>
      </w:r>
      <w:r w:rsidR="00F05336" w:rsidRPr="00D0412E">
        <w:rPr>
          <w:rFonts w:ascii="Angsana New" w:hAnsi="Angsana New" w:cs="Angsana New"/>
          <w:sz w:val="30"/>
          <w:szCs w:val="30"/>
          <w:lang w:val="en-US" w:bidi="th-TH"/>
        </w:rPr>
        <w:t>3.65</w:t>
      </w:r>
      <w:r w:rsidR="004648D8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90D03">
        <w:rPr>
          <w:rFonts w:ascii="Angsana New" w:hAnsi="Angsana New" w:cs="Angsana New"/>
          <w:sz w:val="30"/>
          <w:szCs w:val="30"/>
          <w:cs/>
          <w:lang w:val="en-US" w:bidi="th-TH"/>
        </w:rPr>
        <w:t>ถึง</w:t>
      </w:r>
      <w:r w:rsidR="004648D8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ร้อยละ </w:t>
      </w:r>
      <w:r w:rsidR="00F05336" w:rsidRPr="00D0412E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="004648D8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ต่อปี</w:t>
      </w:r>
      <w:r w:rsidR="00390D03">
        <w:rPr>
          <w:rFonts w:ascii="Angsana New" w:hAnsi="Angsana New" w:cs="Angsana New"/>
          <w:sz w:val="30"/>
          <w:szCs w:val="30"/>
          <w:lang w:val="en-US" w:bidi="th-TH"/>
        </w:rPr>
        <w:br/>
      </w:r>
      <w:r w:rsidR="00ED4D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ในปี </w:t>
      </w:r>
      <w:r w:rsidR="00ED4DD7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ED4DD7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ED4DD7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2559</w:t>
      </w:r>
      <w:r w:rsidR="00872C1D" w:rsidRPr="00D0412E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: </w:t>
      </w:r>
      <w:r w:rsidR="00872C1D" w:rsidRPr="00D041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ระหว่างร้อยละ</w:t>
      </w:r>
      <w:r w:rsidR="00872C1D" w:rsidRPr="00D0412E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F05336" w:rsidRPr="00D0412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3.65</w:t>
      </w:r>
      <w:r w:rsidR="00872C1D" w:rsidRPr="00D0412E">
        <w:rPr>
          <w:rFonts w:ascii="Angsana New" w:hAnsi="Angsana New" w:cs="Angsana New"/>
          <w:i/>
          <w:iCs/>
          <w:sz w:val="30"/>
          <w:szCs w:val="30"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ถึง</w:t>
      </w:r>
      <w:r w:rsidR="004648D8" w:rsidRPr="00D041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ร้อยละ </w:t>
      </w:r>
      <w:r w:rsidR="00F05336" w:rsidRPr="00D0412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8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ต่อปี</w:t>
      </w:r>
      <w:r w:rsidR="00872C1D" w:rsidRPr="00D0412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)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และสัญญาส่วนใหญ่</w:t>
      </w:r>
      <w:r w:rsidR="00A12A3A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มี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กำหนดชำระคืนภายใน </w:t>
      </w:r>
      <w:r w:rsidR="00F05336" w:rsidRPr="00D0412E">
        <w:rPr>
          <w:rFonts w:ascii="Angsana New" w:hAnsi="Angsana New" w:cs="Angsana New"/>
          <w:sz w:val="30"/>
          <w:szCs w:val="30"/>
          <w:lang w:val="en-US" w:bidi="th-TH"/>
        </w:rPr>
        <w:t>48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เดือน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 xml:space="preserve">60 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เดือน เริ่มตั้งแต่เดือน</w:t>
      </w:r>
      <w:r w:rsidR="00F05336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>กรกฎาคม</w:t>
      </w:r>
      <w:r w:rsidR="00872C1D" w:rsidRPr="00D041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72C1D" w:rsidRPr="00D0412E">
        <w:rPr>
          <w:rFonts w:ascii="Angsana New" w:hAnsi="Angsana New" w:cs="Angsana New"/>
          <w:sz w:val="30"/>
          <w:szCs w:val="30"/>
          <w:lang w:val="en-US" w:bidi="th-TH"/>
        </w:rPr>
        <w:t>255</w:t>
      </w:r>
      <w:r w:rsidR="00131354">
        <w:rPr>
          <w:rFonts w:ascii="Angsana New" w:hAnsi="Angsana New" w:cs="Angsana New"/>
          <w:sz w:val="30"/>
          <w:szCs w:val="30"/>
          <w:lang w:val="en-US" w:bidi="th-TH"/>
        </w:rPr>
        <w:t>7</w:t>
      </w:r>
    </w:p>
    <w:p w:rsidR="00ED4DD7" w:rsidRPr="001E1527" w:rsidRDefault="00ED4DD7" w:rsidP="0087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4E44FE" w:rsidRPr="00D0412E" w:rsidRDefault="00AA61C6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>19</w:t>
      </w:r>
      <w:r w:rsidR="004E44FE" w:rsidRPr="00D0412E">
        <w:rPr>
          <w:rFonts w:ascii="Angsana New" w:hAnsi="Angsana New"/>
          <w:b/>
          <w:bCs/>
          <w:sz w:val="30"/>
          <w:szCs w:val="30"/>
        </w:rPr>
        <w:tab/>
      </w:r>
      <w:r w:rsidR="004E44FE" w:rsidRPr="00D0412E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</w:p>
    <w:p w:rsidR="004E44FE" w:rsidRPr="00D0412E" w:rsidRDefault="004E44FE" w:rsidP="004E4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350"/>
        <w:gridCol w:w="270"/>
        <w:gridCol w:w="1350"/>
      </w:tblGrid>
      <w:tr w:rsidR="004A2377" w:rsidRPr="00D0412E" w:rsidTr="006E66EE">
        <w:tc>
          <w:tcPr>
            <w:tcW w:w="513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4A2377" w:rsidRPr="00D0412E" w:rsidTr="006E66EE">
        <w:tc>
          <w:tcPr>
            <w:tcW w:w="513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4A2377" w:rsidRPr="00D0412E" w:rsidRDefault="004A2377" w:rsidP="004A2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4A2377" w:rsidRPr="00D0412E" w:rsidTr="006E66EE">
        <w:tc>
          <w:tcPr>
            <w:tcW w:w="513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4A2377" w:rsidRPr="00D0412E" w:rsidRDefault="004A2377" w:rsidP="004A2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377" w:rsidRPr="00D0412E" w:rsidTr="006E66EE">
        <w:tc>
          <w:tcPr>
            <w:tcW w:w="513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</w:t>
            </w:r>
            <w:r w:rsidR="006E66EE" w:rsidRPr="00D0412E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6E66EE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A2377" w:rsidRPr="00D0412E" w:rsidTr="006E66EE">
        <w:tc>
          <w:tcPr>
            <w:tcW w:w="5130" w:type="dxa"/>
          </w:tcPr>
          <w:p w:rsidR="004A2377" w:rsidRPr="00D0412E" w:rsidRDefault="004A2377" w:rsidP="004A2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A2377" w:rsidRPr="00D0412E" w:rsidRDefault="004A2377" w:rsidP="004A2377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970" w:type="dxa"/>
            <w:gridSpan w:val="3"/>
          </w:tcPr>
          <w:p w:rsidR="004A2377" w:rsidRPr="00D0412E" w:rsidRDefault="004A2377" w:rsidP="004A2377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E66EE" w:rsidRPr="00D0412E" w:rsidTr="006E66EE">
        <w:tc>
          <w:tcPr>
            <w:tcW w:w="513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350" w:type="dxa"/>
          </w:tcPr>
          <w:p w:rsidR="006E66EE" w:rsidRPr="00D0412E" w:rsidRDefault="002247EF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96,701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79,718</w:t>
            </w:r>
          </w:p>
        </w:tc>
      </w:tr>
      <w:tr w:rsidR="006E66EE" w:rsidRPr="00D0412E" w:rsidTr="006E66EE">
        <w:tc>
          <w:tcPr>
            <w:tcW w:w="513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8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E66EE" w:rsidRPr="00D0412E" w:rsidRDefault="002247EF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2,362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1,398</w:t>
            </w:r>
          </w:p>
        </w:tc>
      </w:tr>
      <w:tr w:rsidR="006E66EE" w:rsidRPr="00D0412E" w:rsidTr="006E66EE">
        <w:tc>
          <w:tcPr>
            <w:tcW w:w="513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D0412E" w:rsidRDefault="00B13669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99,063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81,116</w:t>
            </w:r>
          </w:p>
        </w:tc>
      </w:tr>
    </w:tbl>
    <w:p w:rsidR="008D2FE5" w:rsidRDefault="008D2FE5" w:rsidP="00D44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8D2FE5" w:rsidRDefault="008D2F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44CE9" w:rsidRPr="00D0412E" w:rsidRDefault="00D44CE9" w:rsidP="00D44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0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Pr="00D0412E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:rsidR="00D44CE9" w:rsidRPr="00AC0D92" w:rsidRDefault="00D44CE9" w:rsidP="00D44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52"/>
        <w:gridCol w:w="3258"/>
        <w:gridCol w:w="1350"/>
        <w:gridCol w:w="270"/>
        <w:gridCol w:w="1260"/>
      </w:tblGrid>
      <w:tr w:rsidR="002C3890" w:rsidRPr="00D0412E" w:rsidTr="00676593">
        <w:trPr>
          <w:trHeight w:hRule="exact" w:val="374"/>
        </w:trPr>
        <w:tc>
          <w:tcPr>
            <w:tcW w:w="2952" w:type="dxa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C3890" w:rsidRPr="00D0412E" w:rsidRDefault="002C3890" w:rsidP="008C29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C3890" w:rsidRPr="00D0412E" w:rsidTr="00676593">
        <w:trPr>
          <w:trHeight w:hRule="exact" w:val="374"/>
        </w:trPr>
        <w:tc>
          <w:tcPr>
            <w:tcW w:w="2952" w:type="dxa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2C3890" w:rsidRPr="00D0412E" w:rsidTr="00676593">
        <w:trPr>
          <w:trHeight w:hRule="exact" w:val="374"/>
        </w:trPr>
        <w:tc>
          <w:tcPr>
            <w:tcW w:w="2952" w:type="dxa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C3890" w:rsidRPr="00D0412E" w:rsidRDefault="002C3890" w:rsidP="008C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D0412E" w:rsidTr="00676593">
        <w:trPr>
          <w:trHeight w:hRule="exact" w:val="374"/>
        </w:trPr>
        <w:tc>
          <w:tcPr>
            <w:tcW w:w="2952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E66EE" w:rsidRPr="00D0412E" w:rsidTr="00676593">
        <w:trPr>
          <w:trHeight w:hRule="exact" w:val="374"/>
        </w:trPr>
        <w:tc>
          <w:tcPr>
            <w:tcW w:w="2952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58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E66EE" w:rsidRPr="00D0412E" w:rsidTr="00676593">
        <w:trPr>
          <w:trHeight w:hRule="exact" w:val="374"/>
        </w:trPr>
        <w:tc>
          <w:tcPr>
            <w:tcW w:w="2952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932CBA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ดำเนินงานค้างจ่าย</w:t>
            </w:r>
          </w:p>
        </w:tc>
        <w:tc>
          <w:tcPr>
            <w:tcW w:w="3258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D0412E" w:rsidRDefault="004B0361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28,220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27,598</w:t>
            </w:r>
          </w:p>
        </w:tc>
      </w:tr>
      <w:tr w:rsidR="006E66EE" w:rsidRPr="00D0412E" w:rsidTr="00676593">
        <w:trPr>
          <w:trHeight w:hRule="exact" w:val="374"/>
        </w:trPr>
        <w:tc>
          <w:tcPr>
            <w:tcW w:w="2952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258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D0412E" w:rsidRDefault="004B0361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4,211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1,453</w:t>
            </w:r>
          </w:p>
        </w:tc>
      </w:tr>
      <w:tr w:rsidR="006E66EE" w:rsidRPr="00D0412E" w:rsidTr="00676593">
        <w:trPr>
          <w:trHeight w:hRule="exact" w:val="374"/>
        </w:trPr>
        <w:tc>
          <w:tcPr>
            <w:tcW w:w="2952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58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D0412E" w:rsidRDefault="004B0361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32,431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29,051</w:t>
            </w:r>
          </w:p>
        </w:tc>
      </w:tr>
    </w:tbl>
    <w:p w:rsidR="00AC0D92" w:rsidRDefault="00AC0D92" w:rsidP="002C3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7323FE" w:rsidRPr="00D0412E" w:rsidRDefault="007323FE" w:rsidP="002C3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D0412E">
        <w:rPr>
          <w:rFonts w:ascii="Angsana New" w:hAnsi="Angsana New"/>
          <w:b/>
          <w:bCs/>
          <w:sz w:val="30"/>
          <w:szCs w:val="30"/>
        </w:rPr>
        <w:t>2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1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Pr="00D0412E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p w:rsidR="007323FE" w:rsidRPr="00D0412E" w:rsidRDefault="007323FE" w:rsidP="0073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3042"/>
        <w:gridCol w:w="15"/>
        <w:gridCol w:w="3153"/>
        <w:gridCol w:w="1350"/>
        <w:gridCol w:w="270"/>
        <w:gridCol w:w="1260"/>
      </w:tblGrid>
      <w:tr w:rsidR="002C3890" w:rsidRPr="00D0412E" w:rsidTr="00676593">
        <w:trPr>
          <w:trHeight w:hRule="exact" w:val="374"/>
        </w:trPr>
        <w:tc>
          <w:tcPr>
            <w:tcW w:w="3060" w:type="dxa"/>
            <w:gridSpan w:val="2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2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C3890" w:rsidRPr="00D0412E" w:rsidRDefault="002C3890" w:rsidP="006722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C3890" w:rsidRPr="00D0412E" w:rsidTr="00676593">
        <w:trPr>
          <w:trHeight w:hRule="exact" w:val="374"/>
        </w:trPr>
        <w:tc>
          <w:tcPr>
            <w:tcW w:w="3060" w:type="dxa"/>
            <w:gridSpan w:val="2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2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2C3890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3" w:type="dxa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2C3890" w:rsidRPr="00D0412E" w:rsidRDefault="002C3890" w:rsidP="0067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3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E66EE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3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6EE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6E66EE" w:rsidRPr="00D0412E" w:rsidRDefault="00B44B09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3153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2C498D" w:rsidRDefault="002C498D" w:rsidP="002C498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7,651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10,381</w:t>
            </w:r>
          </w:p>
        </w:tc>
      </w:tr>
      <w:tr w:rsidR="006E66EE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3153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D0412E" w:rsidRDefault="00E12AD3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2C498D">
              <w:rPr>
                <w:rFonts w:ascii="Angsana New" w:hAnsi="Angsana New" w:cs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1,344</w:t>
            </w:r>
          </w:p>
        </w:tc>
      </w:tr>
      <w:tr w:rsidR="006E66EE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3153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D0412E" w:rsidRDefault="00E12AD3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73</w:t>
            </w:r>
            <w:r w:rsidR="002C498D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736</w:t>
            </w:r>
          </w:p>
        </w:tc>
      </w:tr>
      <w:tr w:rsidR="006E66EE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3153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D0412E" w:rsidRDefault="00E12AD3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</w:t>
            </w:r>
            <w:r w:rsidR="002C498D">
              <w:rPr>
                <w:rFonts w:ascii="Angsana New" w:hAnsi="Angsana New" w:cs="Angsana New"/>
                <w:sz w:val="30"/>
                <w:szCs w:val="30"/>
                <w:lang w:bidi="th-TH"/>
              </w:rPr>
              <w:t>84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633</w:t>
            </w:r>
          </w:p>
        </w:tc>
      </w:tr>
      <w:tr w:rsidR="006E66EE" w:rsidRPr="00D0412E" w:rsidTr="00676593">
        <w:trPr>
          <w:gridBefore w:val="1"/>
          <w:wBefore w:w="18" w:type="dxa"/>
          <w:trHeight w:hRule="exact" w:val="374"/>
        </w:trPr>
        <w:tc>
          <w:tcPr>
            <w:tcW w:w="3057" w:type="dxa"/>
            <w:gridSpan w:val="2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153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D0412E" w:rsidRDefault="00E17137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10,771</w:t>
            </w:r>
          </w:p>
        </w:tc>
        <w:tc>
          <w:tcPr>
            <w:tcW w:w="270" w:type="dxa"/>
          </w:tcPr>
          <w:p w:rsidR="006E66EE" w:rsidRPr="00D041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13,094</w:t>
            </w:r>
          </w:p>
        </w:tc>
      </w:tr>
    </w:tbl>
    <w:p w:rsidR="00AC0D92" w:rsidRDefault="00AC0D92" w:rsidP="00B6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06152A" w:rsidRPr="00241661" w:rsidRDefault="0006152A" w:rsidP="002416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75C2E">
        <w:rPr>
          <w:rFonts w:ascii="Angsana New" w:hAnsi="Angsana New"/>
          <w:b/>
          <w:bCs/>
          <w:sz w:val="30"/>
          <w:szCs w:val="30"/>
        </w:rPr>
        <w:t>2</w:t>
      </w:r>
      <w:r w:rsidR="00AA61C6" w:rsidRPr="00975C2E">
        <w:rPr>
          <w:rFonts w:ascii="Angsana New" w:hAnsi="Angsana New"/>
          <w:b/>
          <w:bCs/>
          <w:sz w:val="30"/>
          <w:szCs w:val="30"/>
        </w:rPr>
        <w:t>2</w:t>
      </w:r>
      <w:r w:rsidR="00241661">
        <w:rPr>
          <w:rFonts w:ascii="Angsana New" w:hAnsi="Angsana New"/>
          <w:b/>
          <w:bCs/>
          <w:sz w:val="30"/>
          <w:szCs w:val="30"/>
        </w:rPr>
        <w:tab/>
      </w:r>
      <w:r w:rsidR="002859ED" w:rsidRPr="00975C2E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:rsidR="0006152A" w:rsidRPr="00D0412E" w:rsidRDefault="0006152A" w:rsidP="000615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06152A" w:rsidRPr="00D0412E" w:rsidRDefault="0006152A" w:rsidP="0067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t>บริษัทจัดการโครงการ</w:t>
      </w:r>
      <w:r w:rsidR="00BD277D">
        <w:rPr>
          <w:rFonts w:ascii="Angsana New" w:hAnsi="Angsana New" w:hint="cs"/>
          <w:sz w:val="30"/>
          <w:szCs w:val="30"/>
          <w:cs/>
        </w:rPr>
        <w:t>ผลประโยชน์หลังออกจากงาน</w:t>
      </w:r>
      <w:r w:rsidRPr="00D0412E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D0412E">
        <w:rPr>
          <w:rFonts w:ascii="Angsana New" w:hAnsi="Angsana New"/>
          <w:sz w:val="30"/>
          <w:szCs w:val="30"/>
        </w:rPr>
        <w:t xml:space="preserve">2541 </w:t>
      </w:r>
      <w:r w:rsidR="00A54AC9" w:rsidRPr="00D0412E">
        <w:rPr>
          <w:rFonts w:ascii="Angsana New" w:hAnsi="Angsana New"/>
          <w:sz w:val="30"/>
          <w:szCs w:val="30"/>
        </w:rPr>
        <w:t xml:space="preserve">     </w:t>
      </w:r>
      <w:r w:rsidRPr="00D0412E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D833E6" w:rsidRPr="00D0412E" w:rsidRDefault="00D833E6" w:rsidP="0006152A">
      <w:pPr>
        <w:ind w:firstLine="567"/>
        <w:rPr>
          <w:rFonts w:ascii="Angsana New" w:hAnsi="Angsana New"/>
          <w:sz w:val="30"/>
          <w:szCs w:val="30"/>
        </w:rPr>
      </w:pPr>
    </w:p>
    <w:p w:rsidR="00D833E6" w:rsidRPr="00D0412E" w:rsidRDefault="00DB1A95" w:rsidP="00DB1A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Pr="00D0412E">
        <w:rPr>
          <w:rFonts w:ascii="Angsana New" w:hAnsi="Angsana New"/>
          <w:sz w:val="30"/>
          <w:szCs w:val="30"/>
        </w:rPr>
        <w:t xml:space="preserve">        </w:t>
      </w:r>
      <w:r w:rsidR="00AC0D92">
        <w:rPr>
          <w:rFonts w:ascii="Angsana New" w:hAnsi="Angsana New" w:hint="cs"/>
          <w:sz w:val="30"/>
          <w:szCs w:val="30"/>
          <w:cs/>
        </w:rPr>
        <w:t>ความเสี่ยงของช่วงชีวิตและ</w:t>
      </w:r>
      <w:r w:rsidRPr="00D0412E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:rsidR="00AC0D92" w:rsidRDefault="00AC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547C91">
        <w:rPr>
          <w:rFonts w:ascii="Angsana New" w:hAnsi="Angsana New"/>
          <w:sz w:val="30"/>
          <w:szCs w:val="30"/>
        </w:rPr>
        <w:lastRenderedPageBreak/>
        <w:tab/>
      </w:r>
    </w:p>
    <w:p w:rsidR="0006152A" w:rsidRPr="00D0412E" w:rsidRDefault="0006152A" w:rsidP="00D83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4526C7" w:rsidRPr="00D0412E" w:rsidRDefault="004526C7" w:rsidP="000A7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D833E6" w:rsidRPr="00975C2E" w:rsidTr="000460F5">
        <w:tc>
          <w:tcPr>
            <w:tcW w:w="6210" w:type="dxa"/>
          </w:tcPr>
          <w:p w:rsidR="00D833E6" w:rsidRPr="00D0412E" w:rsidRDefault="00D833E6" w:rsidP="00D8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833E6" w:rsidRPr="00975C2E" w:rsidRDefault="00D833E6" w:rsidP="00D83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D833E6" w:rsidRPr="00975C2E" w:rsidTr="000460F5">
        <w:tc>
          <w:tcPr>
            <w:tcW w:w="6210" w:type="dxa"/>
          </w:tcPr>
          <w:p w:rsidR="00D833E6" w:rsidRPr="00975C2E" w:rsidRDefault="00D833E6" w:rsidP="00D8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833E6" w:rsidRPr="00975C2E" w:rsidRDefault="00D833E6" w:rsidP="00D8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975C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D833E6" w:rsidRPr="00975C2E" w:rsidTr="000460F5">
        <w:tc>
          <w:tcPr>
            <w:tcW w:w="6210" w:type="dxa"/>
          </w:tcPr>
          <w:p w:rsidR="00D833E6" w:rsidRPr="00975C2E" w:rsidRDefault="00D833E6" w:rsidP="00D8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D833E6" w:rsidRPr="00975C2E" w:rsidRDefault="00D833E6" w:rsidP="00D8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1DF4" w:rsidRPr="00975C2E" w:rsidTr="000460F5">
        <w:tc>
          <w:tcPr>
            <w:tcW w:w="6210" w:type="dxa"/>
          </w:tcPr>
          <w:p w:rsidR="00351DF4" w:rsidRPr="00975C2E" w:rsidRDefault="00351DF4" w:rsidP="0035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51DF4" w:rsidRPr="00975C2E" w:rsidRDefault="006E66EE" w:rsidP="0035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5C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51DF4" w:rsidRPr="00975C2E" w:rsidRDefault="00351DF4" w:rsidP="0035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51DF4" w:rsidRPr="00975C2E" w:rsidRDefault="00351DF4" w:rsidP="0035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5C2E">
              <w:rPr>
                <w:rFonts w:ascii="Angsana New" w:hAnsi="Angsana New"/>
                <w:sz w:val="30"/>
                <w:szCs w:val="30"/>
              </w:rPr>
              <w:t>255</w:t>
            </w:r>
            <w:r w:rsidR="006E66EE" w:rsidRPr="00975C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51DF4" w:rsidRPr="00975C2E" w:rsidTr="000460F5">
        <w:tc>
          <w:tcPr>
            <w:tcW w:w="6210" w:type="dxa"/>
          </w:tcPr>
          <w:p w:rsidR="00351DF4" w:rsidRPr="00975C2E" w:rsidRDefault="00351DF4" w:rsidP="00351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351DF4" w:rsidRPr="00975C2E" w:rsidRDefault="00351DF4" w:rsidP="00DB1A95">
            <w:pPr>
              <w:pStyle w:val="acctfourfigures"/>
              <w:tabs>
                <w:tab w:val="clear" w:pos="765"/>
              </w:tabs>
              <w:spacing w:line="240" w:lineRule="auto"/>
              <w:ind w:left="-108" w:right="-12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75C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75C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E66EE" w:rsidRPr="00975C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50" w:type="dxa"/>
          </w:tcPr>
          <w:p w:rsidR="006E66EE" w:rsidRPr="00975C2E" w:rsidRDefault="00975C2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5,433</w:t>
            </w: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sz w:val="30"/>
                <w:szCs w:val="30"/>
                <w:lang w:bidi="th-TH"/>
              </w:rPr>
              <w:t>14,537</w:t>
            </w:r>
          </w:p>
        </w:tc>
      </w:tr>
      <w:tr w:rsidR="006E66EE" w:rsidRPr="00975C2E" w:rsidTr="000460F5">
        <w:trPr>
          <w:trHeight w:hRule="exact" w:val="230"/>
        </w:trPr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E66EE" w:rsidRPr="00975C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2D1CB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E66EE" w:rsidRPr="00975C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:rsidR="006E66EE" w:rsidRPr="00975C2E" w:rsidRDefault="00D60A20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679</w:t>
            </w: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sz w:val="30"/>
                <w:szCs w:val="30"/>
                <w:lang w:bidi="th-TH"/>
              </w:rPr>
              <w:t>1,360</w:t>
            </w:r>
          </w:p>
        </w:tc>
      </w:tr>
      <w:tr w:rsidR="006E66EE" w:rsidRPr="00975C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E66EE" w:rsidRPr="00975C2E" w:rsidRDefault="00D60A20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143</w:t>
            </w: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sz w:val="30"/>
                <w:szCs w:val="30"/>
                <w:lang w:bidi="th-TH"/>
              </w:rPr>
              <w:t>504</w:t>
            </w:r>
          </w:p>
        </w:tc>
      </w:tr>
      <w:tr w:rsidR="006E66EE" w:rsidRPr="00975C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E66EE" w:rsidRPr="000460F5" w:rsidRDefault="00D60A20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1,864</w:t>
            </w:r>
          </w:p>
        </w:tc>
      </w:tr>
      <w:tr w:rsidR="006E66EE" w:rsidRPr="00975C2E" w:rsidTr="000460F5">
        <w:trPr>
          <w:trHeight w:hRule="exact" w:val="230"/>
        </w:trPr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E66EE" w:rsidRPr="00975C2E" w:rsidTr="003A1144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E66EE" w:rsidRPr="00975C2E" w:rsidTr="003A1144">
        <w:tc>
          <w:tcPr>
            <w:tcW w:w="6210" w:type="dxa"/>
          </w:tcPr>
          <w:p w:rsidR="006E66EE" w:rsidRPr="00975C2E" w:rsidRDefault="00E8462C" w:rsidP="00E84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="006E66EE" w:rsidRPr="00975C2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6E66EE" w:rsidRPr="00975C2E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1350" w:type="dxa"/>
          </w:tcPr>
          <w:p w:rsidR="006E66EE" w:rsidRPr="00975C2E" w:rsidRDefault="00D60A20" w:rsidP="00D60A2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728</w:t>
            </w: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sz w:val="30"/>
                <w:szCs w:val="30"/>
                <w:lang w:bidi="th-TH"/>
              </w:rPr>
              <w:t>(3,369)</w:t>
            </w:r>
          </w:p>
        </w:tc>
      </w:tr>
      <w:tr w:rsidR="006E66EE" w:rsidRPr="00975C2E" w:rsidTr="003A1144">
        <w:trPr>
          <w:trHeight w:hRule="exact" w:val="230"/>
        </w:trPr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E66EE" w:rsidRPr="00975C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E66EE" w:rsidRPr="00975C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E66EE" w:rsidRPr="00D60A20" w:rsidRDefault="00D60A20" w:rsidP="00D60A2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sz w:val="30"/>
                <w:szCs w:val="30"/>
                <w:lang w:bidi="th-TH"/>
              </w:rPr>
              <w:t>(7,599)</w:t>
            </w:r>
          </w:p>
        </w:tc>
      </w:tr>
      <w:tr w:rsidR="006E66EE" w:rsidRPr="00975C2E" w:rsidTr="000460F5">
        <w:trPr>
          <w:trHeight w:hRule="exact" w:val="230"/>
        </w:trPr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E66EE" w:rsidRPr="00D0412E" w:rsidTr="000460F5">
        <w:tc>
          <w:tcPr>
            <w:tcW w:w="6210" w:type="dxa"/>
          </w:tcPr>
          <w:p w:rsidR="006E66EE" w:rsidRPr="00975C2E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5C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975C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E66EE" w:rsidRPr="00975C2E" w:rsidRDefault="00975C2E" w:rsidP="00A501E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</w:t>
            </w:r>
            <w:r w:rsidR="00A501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983</w:t>
            </w:r>
          </w:p>
        </w:tc>
        <w:tc>
          <w:tcPr>
            <w:tcW w:w="270" w:type="dxa"/>
          </w:tcPr>
          <w:p w:rsidR="006E66EE" w:rsidRPr="00975C2E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5C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5,433</w:t>
            </w:r>
          </w:p>
        </w:tc>
      </w:tr>
    </w:tbl>
    <w:p w:rsidR="00407D0B" w:rsidRDefault="00407D0B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407D0B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ab/>
      </w: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AC0D92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51CDF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24"/>
          <w:szCs w:val="24"/>
          <w:cs/>
        </w:rPr>
        <w:lastRenderedPageBreak/>
        <w:tab/>
      </w:r>
      <w:r w:rsidR="009D20AA">
        <w:rPr>
          <w:rFonts w:ascii="Angsana New" w:hAnsi="Angsana New" w:hint="cs"/>
          <w:sz w:val="30"/>
          <w:szCs w:val="30"/>
          <w:cs/>
        </w:rPr>
        <w:t xml:space="preserve">ขาดทุน </w:t>
      </w:r>
      <w:r w:rsidR="00302A1C">
        <w:rPr>
          <w:rFonts w:ascii="Angsana New" w:hAnsi="Angsana New"/>
          <w:sz w:val="30"/>
          <w:szCs w:val="30"/>
        </w:rPr>
        <w:t>(</w:t>
      </w:r>
      <w:r w:rsidR="00951CDF" w:rsidRPr="00D0412E">
        <w:rPr>
          <w:rFonts w:ascii="Angsana New" w:hAnsi="Angsana New"/>
          <w:sz w:val="30"/>
          <w:szCs w:val="30"/>
          <w:cs/>
        </w:rPr>
        <w:t>กำไร</w:t>
      </w:r>
      <w:r w:rsidR="00302A1C">
        <w:rPr>
          <w:rFonts w:ascii="Angsana New" w:hAnsi="Angsana New"/>
          <w:sz w:val="30"/>
          <w:szCs w:val="30"/>
        </w:rPr>
        <w:t xml:space="preserve">) </w:t>
      </w:r>
      <w:r w:rsidR="00951CDF" w:rsidRPr="00D0412E">
        <w:rPr>
          <w:rFonts w:ascii="Angsana New" w:hAnsi="Angsana New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</w:t>
      </w:r>
      <w:r w:rsidR="00BD277D">
        <w:rPr>
          <w:rFonts w:ascii="Angsana New" w:hAnsi="Angsana New" w:hint="cs"/>
          <w:sz w:val="30"/>
          <w:szCs w:val="30"/>
          <w:cs/>
        </w:rPr>
        <w:t>อื่น</w:t>
      </w:r>
      <w:r w:rsidR="00951CDF" w:rsidRPr="00D0412E">
        <w:rPr>
          <w:rFonts w:ascii="Angsana New" w:hAnsi="Angsana New"/>
          <w:sz w:val="30"/>
          <w:szCs w:val="30"/>
          <w:cs/>
        </w:rPr>
        <w:t>เกิดขึ้นจาก</w:t>
      </w:r>
    </w:p>
    <w:p w:rsidR="00AC0D92" w:rsidRPr="00D0412E" w:rsidRDefault="00AC0D92" w:rsidP="00407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0"/>
        <w:gridCol w:w="1242"/>
      </w:tblGrid>
      <w:tr w:rsidR="00951CDF" w:rsidRPr="00201C43" w:rsidTr="000460F5">
        <w:tc>
          <w:tcPr>
            <w:tcW w:w="6300" w:type="dxa"/>
          </w:tcPr>
          <w:p w:rsidR="00951CDF" w:rsidRPr="00D0412E" w:rsidRDefault="00951CDF" w:rsidP="0012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951CDF" w:rsidRPr="00201C43" w:rsidRDefault="00951CDF" w:rsidP="00127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51CDF" w:rsidRPr="00201C43" w:rsidTr="000460F5">
        <w:tc>
          <w:tcPr>
            <w:tcW w:w="6300" w:type="dxa"/>
          </w:tcPr>
          <w:p w:rsidR="00951CDF" w:rsidRPr="00201C43" w:rsidRDefault="00951CDF" w:rsidP="0012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951CDF" w:rsidRPr="00201C43" w:rsidRDefault="00951CDF" w:rsidP="0012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201C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951CDF" w:rsidRPr="00201C43" w:rsidTr="000460F5">
        <w:tc>
          <w:tcPr>
            <w:tcW w:w="6300" w:type="dxa"/>
          </w:tcPr>
          <w:p w:rsidR="00951CDF" w:rsidRPr="00201C43" w:rsidRDefault="00951CDF" w:rsidP="0012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951CDF" w:rsidRPr="00201C43" w:rsidRDefault="00951CDF" w:rsidP="00127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201C43" w:rsidTr="000460F5">
        <w:tc>
          <w:tcPr>
            <w:tcW w:w="6300" w:type="dxa"/>
          </w:tcPr>
          <w:p w:rsidR="006E66EE" w:rsidRPr="00201C43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201C43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C4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E66EE" w:rsidRPr="00201C43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E66EE" w:rsidRPr="00201C43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1C4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E66EE" w:rsidRPr="00201C43" w:rsidTr="000460F5">
        <w:tc>
          <w:tcPr>
            <w:tcW w:w="6300" w:type="dxa"/>
          </w:tcPr>
          <w:p w:rsidR="006E66EE" w:rsidRPr="00201C43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01C4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01C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6E66EE" w:rsidRPr="00201C43" w:rsidTr="000460F5">
        <w:tc>
          <w:tcPr>
            <w:tcW w:w="6300" w:type="dxa"/>
          </w:tcPr>
          <w:p w:rsidR="006E66EE" w:rsidRPr="00201C43" w:rsidRDefault="002859ED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350" w:type="dxa"/>
          </w:tcPr>
          <w:p w:rsidR="006E66EE" w:rsidRPr="00407D0B" w:rsidRDefault="00E74CC2" w:rsidP="00E74C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6E66EE" w:rsidRPr="00201C43" w:rsidTr="000460F5">
        <w:tc>
          <w:tcPr>
            <w:tcW w:w="6300" w:type="dxa"/>
          </w:tcPr>
          <w:p w:rsidR="006E66EE" w:rsidRPr="00201C43" w:rsidRDefault="002859ED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350" w:type="dxa"/>
          </w:tcPr>
          <w:p w:rsidR="006E66EE" w:rsidRPr="00201C43" w:rsidRDefault="00E74CC2" w:rsidP="00E74CC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(1,694)</w:t>
            </w:r>
          </w:p>
        </w:tc>
        <w:tc>
          <w:tcPr>
            <w:tcW w:w="270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sz w:val="30"/>
                <w:szCs w:val="30"/>
                <w:lang w:bidi="th-TH"/>
              </w:rPr>
              <w:t>359</w:t>
            </w:r>
          </w:p>
        </w:tc>
      </w:tr>
      <w:tr w:rsidR="006E66EE" w:rsidRPr="00201C43" w:rsidTr="000460F5">
        <w:tc>
          <w:tcPr>
            <w:tcW w:w="6300" w:type="dxa"/>
          </w:tcPr>
          <w:p w:rsidR="006E66EE" w:rsidRPr="00201C43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6E66EE" w:rsidRPr="00201C43" w:rsidRDefault="00E74CC2" w:rsidP="0072412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</w:t>
            </w:r>
            <w:r w:rsidR="00724125">
              <w:rPr>
                <w:rFonts w:ascii="Angsana New" w:hAnsi="Angsana New" w:cs="Angsana New"/>
                <w:sz w:val="30"/>
                <w:szCs w:val="30"/>
                <w:lang w:bidi="th-TH"/>
              </w:rPr>
              <w:t>211</w:t>
            </w:r>
          </w:p>
        </w:tc>
        <w:tc>
          <w:tcPr>
            <w:tcW w:w="270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sz w:val="30"/>
                <w:szCs w:val="30"/>
                <w:lang w:bidi="th-TH"/>
              </w:rPr>
              <w:t>(3,734)</w:t>
            </w:r>
          </w:p>
        </w:tc>
      </w:tr>
      <w:tr w:rsidR="006E66EE" w:rsidRPr="00201C43" w:rsidTr="000460F5">
        <w:tc>
          <w:tcPr>
            <w:tcW w:w="6300" w:type="dxa"/>
          </w:tcPr>
          <w:p w:rsidR="006E66EE" w:rsidRPr="00201C43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201C43" w:rsidRDefault="00724125" w:rsidP="0072412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01C4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(3,369)</w:t>
            </w:r>
          </w:p>
        </w:tc>
      </w:tr>
    </w:tbl>
    <w:p w:rsidR="000460F5" w:rsidRDefault="000460F5" w:rsidP="00B6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77C9C" w:rsidRPr="00410779" w:rsidRDefault="00377C9C" w:rsidP="00B6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0779">
        <w:rPr>
          <w:rFonts w:ascii="Angsana New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377C9C" w:rsidRPr="00410779" w:rsidRDefault="00377C9C" w:rsidP="00B6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40636" w:rsidRPr="00894E7C" w:rsidRDefault="000460F5" w:rsidP="00B67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4E7C">
        <w:rPr>
          <w:rFonts w:ascii="Angsana New" w:hAnsi="Angsana New"/>
          <w:sz w:val="30"/>
          <w:szCs w:val="30"/>
          <w:cs/>
        </w:rPr>
        <w:t>ข้อสมม</w:t>
      </w:r>
      <w:r w:rsidR="0006152A" w:rsidRPr="00894E7C">
        <w:rPr>
          <w:rFonts w:ascii="Angsana New" w:hAnsi="Angsana New"/>
          <w:sz w:val="30"/>
          <w:szCs w:val="30"/>
          <w:cs/>
        </w:rPr>
        <w:t>ติหลักในการประมาณการตามหลักคณิตศาสตร์ประกันภัย ณ วันที่รายงาน (แสดงโดยวิธีถัวเฉลี่ย</w:t>
      </w:r>
      <w:r w:rsidR="00894E7C">
        <w:rPr>
          <w:rFonts w:ascii="Angsana New" w:hAnsi="Angsana New"/>
          <w:sz w:val="30"/>
          <w:szCs w:val="30"/>
          <w:cs/>
        </w:rPr>
        <w:br/>
      </w:r>
      <w:r w:rsidR="0006152A" w:rsidRPr="00894E7C">
        <w:rPr>
          <w:rFonts w:ascii="Angsana New" w:hAnsi="Angsana New"/>
          <w:sz w:val="30"/>
          <w:szCs w:val="30"/>
          <w:cs/>
        </w:rPr>
        <w:t>ถ่วงน้ำหนัก)</w:t>
      </w:r>
    </w:p>
    <w:p w:rsidR="00062096" w:rsidRPr="00C92FFD" w:rsidRDefault="00062096" w:rsidP="0017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pacing w:val="-8"/>
          <w:sz w:val="30"/>
          <w:szCs w:val="30"/>
          <w:highlight w:val="yellow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0"/>
        <w:gridCol w:w="1242"/>
      </w:tblGrid>
      <w:tr w:rsidR="00BB61EE" w:rsidRPr="00410779" w:rsidTr="00BC039E">
        <w:tc>
          <w:tcPr>
            <w:tcW w:w="6300" w:type="dxa"/>
          </w:tcPr>
          <w:p w:rsidR="00BB61EE" w:rsidRPr="00410779" w:rsidRDefault="00BB61EE" w:rsidP="00BB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BB61EE" w:rsidRPr="00410779" w:rsidRDefault="00BB61EE" w:rsidP="00BB61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B61EE" w:rsidRPr="00410779" w:rsidTr="00BC039E">
        <w:tc>
          <w:tcPr>
            <w:tcW w:w="6300" w:type="dxa"/>
          </w:tcPr>
          <w:p w:rsidR="00BB61EE" w:rsidRPr="00410779" w:rsidRDefault="00BB61EE" w:rsidP="00BB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BB61EE" w:rsidRPr="00410779" w:rsidRDefault="00BB61EE" w:rsidP="00BB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41077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</w:p>
        </w:tc>
      </w:tr>
      <w:tr w:rsidR="00BB61EE" w:rsidRPr="00410779" w:rsidTr="00BC039E">
        <w:tc>
          <w:tcPr>
            <w:tcW w:w="6300" w:type="dxa"/>
          </w:tcPr>
          <w:p w:rsidR="00BB61EE" w:rsidRPr="00410779" w:rsidRDefault="00BB61EE" w:rsidP="00BB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BB61EE" w:rsidRPr="00410779" w:rsidRDefault="00BB61EE" w:rsidP="00BB6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EE" w:rsidRPr="00410779" w:rsidTr="00BC039E">
        <w:tc>
          <w:tcPr>
            <w:tcW w:w="6300" w:type="dxa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77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0779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E66EE" w:rsidRPr="00410779" w:rsidTr="00BC039E">
        <w:tc>
          <w:tcPr>
            <w:tcW w:w="6300" w:type="dxa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3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07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6E66EE" w:rsidRPr="00410779" w:rsidTr="00BC039E">
        <w:tc>
          <w:tcPr>
            <w:tcW w:w="6300" w:type="dxa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:rsidR="006E66EE" w:rsidRPr="00410779" w:rsidRDefault="00201C43" w:rsidP="00010BC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107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</w:t>
            </w:r>
            <w:r w:rsidR="00010BC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57A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6E66EE" w:rsidRPr="00410779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E66EE" w:rsidRPr="00410779" w:rsidRDefault="006E66EE" w:rsidP="006E66E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107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2.63</w:t>
            </w:r>
          </w:p>
        </w:tc>
      </w:tr>
      <w:tr w:rsidR="006E66EE" w:rsidRPr="00D0412E" w:rsidTr="00BC039E">
        <w:tc>
          <w:tcPr>
            <w:tcW w:w="6300" w:type="dxa"/>
          </w:tcPr>
          <w:p w:rsidR="006E66EE" w:rsidRPr="00410779" w:rsidRDefault="006E66EE" w:rsidP="006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077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50" w:type="dxa"/>
          </w:tcPr>
          <w:p w:rsidR="006E66EE" w:rsidRPr="00410779" w:rsidRDefault="00857AE0" w:rsidP="006E66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01C43" w:rsidRPr="00410779">
              <w:rPr>
                <w:rFonts w:ascii="Angsana New" w:hAnsi="Angsana New" w:cs="Angsana New"/>
                <w:sz w:val="30"/>
                <w:szCs w:val="30"/>
                <w:lang w:bidi="th-TH"/>
              </w:rPr>
              <w:t>.00</w:t>
            </w:r>
          </w:p>
        </w:tc>
        <w:tc>
          <w:tcPr>
            <w:tcW w:w="270" w:type="dxa"/>
          </w:tcPr>
          <w:p w:rsidR="006E66EE" w:rsidRPr="00410779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E66EE" w:rsidRPr="00D0412E" w:rsidRDefault="006E66EE" w:rsidP="006E66E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10779">
              <w:rPr>
                <w:rFonts w:ascii="Angsana New" w:hAnsi="Angsana New" w:cs="Angsana New"/>
                <w:sz w:val="30"/>
                <w:szCs w:val="30"/>
                <w:lang w:bidi="th-TH"/>
              </w:rPr>
              <w:t>3.00</w:t>
            </w:r>
          </w:p>
        </w:tc>
      </w:tr>
    </w:tbl>
    <w:p w:rsidR="00062096" w:rsidRPr="00D0412E" w:rsidRDefault="00062096" w:rsidP="00F15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EA0348" w:rsidRPr="00D0412E" w:rsidRDefault="000460F5" w:rsidP="00F1569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ข้อสมม</w:t>
      </w:r>
      <w:r w:rsidR="0006152A" w:rsidRPr="00D0412E">
        <w:rPr>
          <w:rFonts w:ascii="Angsana New" w:hAnsi="Angsana New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:rsidR="000460F5" w:rsidRDefault="000460F5" w:rsidP="000460F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:rsidR="000460F5" w:rsidRPr="00B72021" w:rsidRDefault="000460F5" w:rsidP="00370CA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B18D7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5B18D7">
        <w:rPr>
          <w:rFonts w:ascii="Angsana New" w:hAnsi="Angsana New"/>
          <w:spacing w:val="-4"/>
          <w:sz w:val="30"/>
          <w:szCs w:val="30"/>
        </w:rPr>
        <w:t xml:space="preserve">31 </w:t>
      </w:r>
      <w:r w:rsidRPr="005B18D7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5B18D7">
        <w:rPr>
          <w:rFonts w:ascii="Angsana New" w:hAnsi="Angsana New"/>
          <w:spacing w:val="-4"/>
          <w:sz w:val="30"/>
          <w:szCs w:val="30"/>
        </w:rPr>
        <w:t xml:space="preserve">2560 </w:t>
      </w:r>
      <w:r w:rsidRPr="005B18D7">
        <w:rPr>
          <w:rFonts w:ascii="Angsana New" w:hAnsi="Angsana New" w:hint="cs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ระยะเวลาถัวเฉลี่ยถ่วงน้ำหนักของภาระผูกพันผลประโยชน์พนักงานท</w:t>
      </w:r>
      <w:r w:rsidR="00370CA0" w:rsidRPr="005B18D7">
        <w:rPr>
          <w:rFonts w:ascii="Angsana New" w:hAnsi="Angsana New" w:hint="cs"/>
          <w:spacing w:val="-4"/>
          <w:sz w:val="30"/>
          <w:szCs w:val="30"/>
          <w:cs/>
        </w:rPr>
        <w:t>ี่</w:t>
      </w:r>
      <w:r w:rsidRPr="005B18D7">
        <w:rPr>
          <w:rFonts w:ascii="Angsana New" w:hAnsi="Angsana New" w:hint="cs"/>
          <w:spacing w:val="-4"/>
          <w:sz w:val="30"/>
          <w:szCs w:val="30"/>
          <w:cs/>
        </w:rPr>
        <w:t>กำหนดไว้</w:t>
      </w:r>
      <w:r w:rsidR="005B18D7" w:rsidRPr="005B18D7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865570">
        <w:rPr>
          <w:rFonts w:ascii="Angsana New" w:hAnsi="Angsana New"/>
          <w:spacing w:val="-4"/>
          <w:sz w:val="30"/>
          <w:szCs w:val="30"/>
        </w:rPr>
        <w:t xml:space="preserve"> 8</w:t>
      </w:r>
      <w:r w:rsidRPr="005B18D7">
        <w:rPr>
          <w:rFonts w:ascii="Angsana New" w:hAnsi="Angsana New"/>
          <w:spacing w:val="-4"/>
          <w:sz w:val="30"/>
          <w:szCs w:val="30"/>
        </w:rPr>
        <w:t xml:space="preserve"> </w:t>
      </w:r>
      <w:r w:rsidRPr="005B18D7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5B18D7">
        <w:rPr>
          <w:rFonts w:ascii="Angsana New" w:hAnsi="Angsana New"/>
          <w:spacing w:val="-4"/>
          <w:sz w:val="30"/>
          <w:szCs w:val="30"/>
        </w:rPr>
        <w:t xml:space="preserve"> </w:t>
      </w:r>
      <w:r w:rsidR="005B18D7">
        <w:rPr>
          <w:rFonts w:ascii="Angsana New" w:hAnsi="Angsana New"/>
          <w:i/>
          <w:iCs/>
          <w:sz w:val="30"/>
          <w:szCs w:val="30"/>
        </w:rPr>
        <w:t>(2559</w:t>
      </w:r>
      <w:r w:rsidR="00865570">
        <w:rPr>
          <w:rFonts w:ascii="Angsana New" w:hAnsi="Angsana New"/>
          <w:i/>
          <w:iCs/>
          <w:sz w:val="30"/>
          <w:szCs w:val="30"/>
        </w:rPr>
        <w:t xml:space="preserve">: 8 </w:t>
      </w:r>
      <w:r w:rsidRPr="00B72021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:rsidR="000460F5" w:rsidRDefault="000460F5" w:rsidP="00F15699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C039E" w:rsidRDefault="00BC039E" w:rsidP="00F15699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BC039E" w:rsidRDefault="00BC039E" w:rsidP="00F15699">
      <w:pPr>
        <w:widowControl w:val="0"/>
        <w:tabs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377C9C" w:rsidRPr="00D0412E" w:rsidRDefault="00377C9C" w:rsidP="00377C9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:rsidR="00377C9C" w:rsidRPr="00D0412E" w:rsidRDefault="00377C9C" w:rsidP="00377C9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377C9C" w:rsidRPr="00D0412E" w:rsidRDefault="0051232C" w:rsidP="00377C9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pacing w:val="-8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D0412E">
        <w:rPr>
          <w:rFonts w:ascii="Angsana New" w:hAnsi="Angsana New"/>
          <w:sz w:val="30"/>
          <w:szCs w:val="30"/>
          <w:cs/>
        </w:rPr>
        <w:t>อย่างสมเหตุสมผล ณ วันที่รายงาน โดยถือว่าข้อสมมติอื่นๆคงที่ จะมีผลกระทบต่อภาระผูกพัน</w:t>
      </w:r>
      <w:r w:rsidR="002859ED">
        <w:rPr>
          <w:rFonts w:ascii="Angsana New" w:hAnsi="Angsana New" w:hint="cs"/>
          <w:sz w:val="30"/>
          <w:szCs w:val="30"/>
          <w:cs/>
        </w:rPr>
        <w:t>ของโครงการ</w:t>
      </w:r>
      <w:r w:rsidRPr="00D0412E">
        <w:rPr>
          <w:rFonts w:ascii="Angsana New" w:hAnsi="Angsana New"/>
          <w:sz w:val="30"/>
          <w:szCs w:val="30"/>
          <w:cs/>
        </w:rPr>
        <w:t>ประโยชน์เป็นจำนวนเงินดังต่อไปนี้</w:t>
      </w:r>
    </w:p>
    <w:p w:rsidR="00BC039E" w:rsidRPr="00D0412E" w:rsidRDefault="00BC039E" w:rsidP="00377C9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972"/>
        <w:gridCol w:w="270"/>
        <w:gridCol w:w="1242"/>
        <w:gridCol w:w="18"/>
      </w:tblGrid>
      <w:tr w:rsidR="0051232C" w:rsidRPr="0012487A" w:rsidTr="002355D2">
        <w:tc>
          <w:tcPr>
            <w:tcW w:w="6300" w:type="dxa"/>
          </w:tcPr>
          <w:p w:rsidR="0051232C" w:rsidRPr="00D0412E" w:rsidRDefault="0051232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51232C" w:rsidRPr="0012487A" w:rsidRDefault="0051232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1232C" w:rsidRPr="0012487A" w:rsidTr="002355D2">
        <w:tc>
          <w:tcPr>
            <w:tcW w:w="6300" w:type="dxa"/>
          </w:tcPr>
          <w:p w:rsidR="0051232C" w:rsidRPr="0012487A" w:rsidRDefault="0051232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51232C" w:rsidRPr="0012487A" w:rsidRDefault="0051232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12487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51232C" w:rsidRPr="0012487A" w:rsidTr="002355D2">
        <w:tc>
          <w:tcPr>
            <w:tcW w:w="6300" w:type="dxa"/>
          </w:tcPr>
          <w:p w:rsidR="0051232C" w:rsidRPr="0012487A" w:rsidRDefault="0051232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51232C" w:rsidRPr="0012487A" w:rsidRDefault="0051232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008C" w:rsidRPr="0012487A" w:rsidTr="002355D2">
        <w:tc>
          <w:tcPr>
            <w:tcW w:w="6300" w:type="dxa"/>
          </w:tcPr>
          <w:p w:rsidR="0059008C" w:rsidRPr="0012487A" w:rsidRDefault="0059008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59008C" w:rsidRPr="0012487A" w:rsidRDefault="0059008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D6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:rsidR="0059008C" w:rsidRPr="0012487A" w:rsidRDefault="0059008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59008C" w:rsidRPr="0012487A" w:rsidRDefault="0059008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D6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</w:tr>
      <w:tr w:rsidR="0059008C" w:rsidRPr="0012487A" w:rsidTr="002355D2">
        <w:tc>
          <w:tcPr>
            <w:tcW w:w="6300" w:type="dxa"/>
          </w:tcPr>
          <w:p w:rsidR="0059008C" w:rsidRPr="0012487A" w:rsidRDefault="0059008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:rsidR="0059008C" w:rsidRPr="0012487A" w:rsidRDefault="0059008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2487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232C" w:rsidRPr="0012487A" w:rsidTr="002355D2">
        <w:tc>
          <w:tcPr>
            <w:tcW w:w="6300" w:type="dxa"/>
          </w:tcPr>
          <w:p w:rsidR="0051232C" w:rsidRPr="0012487A" w:rsidRDefault="0059008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248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248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2487A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502" w:type="dxa"/>
            <w:gridSpan w:val="4"/>
          </w:tcPr>
          <w:p w:rsidR="0051232C" w:rsidRPr="0012487A" w:rsidRDefault="0051232C" w:rsidP="00512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1232C" w:rsidRPr="0012487A" w:rsidTr="002355D2">
        <w:trPr>
          <w:gridAfter w:val="1"/>
          <w:wAfter w:w="18" w:type="dxa"/>
        </w:trPr>
        <w:tc>
          <w:tcPr>
            <w:tcW w:w="6300" w:type="dxa"/>
          </w:tcPr>
          <w:p w:rsidR="0051232C" w:rsidRPr="0012487A" w:rsidRDefault="0051232C" w:rsidP="0051232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12487A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12487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487A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12487A">
              <w:rPr>
                <w:rFonts w:ascii="Angsana New" w:hAnsi="Angsana New"/>
                <w:sz w:val="30"/>
                <w:szCs w:val="30"/>
              </w:rPr>
              <w:t>1</w:t>
            </w:r>
            <w:r w:rsidRPr="001248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</w:tcPr>
          <w:p w:rsidR="0051232C" w:rsidRPr="002C4036" w:rsidRDefault="0012487A" w:rsidP="005853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4036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853E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528</w:t>
            </w:r>
            <w:r w:rsidRPr="002C403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51232C" w:rsidRPr="002C4036" w:rsidRDefault="0051232C" w:rsidP="005123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51232C" w:rsidRPr="002C4036" w:rsidRDefault="005853E8" w:rsidP="001248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595</w:t>
            </w:r>
          </w:p>
        </w:tc>
      </w:tr>
      <w:tr w:rsidR="0051232C" w:rsidRPr="00D0412E" w:rsidTr="002355D2">
        <w:trPr>
          <w:gridAfter w:val="1"/>
          <w:wAfter w:w="18" w:type="dxa"/>
        </w:trPr>
        <w:tc>
          <w:tcPr>
            <w:tcW w:w="6300" w:type="dxa"/>
          </w:tcPr>
          <w:p w:rsidR="0051232C" w:rsidRPr="00D0412E" w:rsidRDefault="0051232C" w:rsidP="0051232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12487A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12487A">
              <w:rPr>
                <w:rFonts w:ascii="Angsana New" w:hAnsi="Angsana New"/>
                <w:sz w:val="30"/>
                <w:szCs w:val="30"/>
              </w:rPr>
              <w:t>1</w:t>
            </w:r>
            <w:r w:rsidRPr="0012487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</w:tcPr>
          <w:p w:rsidR="0051232C" w:rsidRPr="002C4036" w:rsidRDefault="0012487A" w:rsidP="005853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C4036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5853E8">
              <w:rPr>
                <w:rFonts w:ascii="Angsana New" w:hAnsi="Angsana New" w:cs="Angsana New"/>
                <w:sz w:val="30"/>
                <w:szCs w:val="30"/>
                <w:lang w:bidi="th-TH"/>
              </w:rPr>
              <w:t>94</w:t>
            </w:r>
          </w:p>
        </w:tc>
        <w:tc>
          <w:tcPr>
            <w:tcW w:w="270" w:type="dxa"/>
          </w:tcPr>
          <w:p w:rsidR="0051232C" w:rsidRPr="002C4036" w:rsidRDefault="0051232C" w:rsidP="005123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51232C" w:rsidRPr="002C4036" w:rsidRDefault="005853E8" w:rsidP="005853E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(475</w:t>
            </w:r>
            <w:r w:rsidR="0012487A" w:rsidRPr="002C4036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355D2" w:rsidRPr="00D0412E" w:rsidTr="002355D2">
        <w:trPr>
          <w:gridAfter w:val="1"/>
          <w:wAfter w:w="18" w:type="dxa"/>
        </w:trPr>
        <w:tc>
          <w:tcPr>
            <w:tcW w:w="6300" w:type="dxa"/>
          </w:tcPr>
          <w:p w:rsidR="002355D2" w:rsidRPr="0012487A" w:rsidRDefault="002355D2" w:rsidP="0051232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:rsidR="002355D2" w:rsidRDefault="002355D2" w:rsidP="001248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355D2" w:rsidRPr="00D0412E" w:rsidRDefault="002355D2" w:rsidP="0051232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2355D2" w:rsidRDefault="002355D2" w:rsidP="0012487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A22DC" w:rsidRPr="00201C43" w:rsidTr="002355D2">
        <w:tc>
          <w:tcPr>
            <w:tcW w:w="6300" w:type="dxa"/>
          </w:tcPr>
          <w:p w:rsidR="007A22DC" w:rsidRPr="0059008C" w:rsidRDefault="0059008C" w:rsidP="00EC5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00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0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900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9008C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502" w:type="dxa"/>
            <w:gridSpan w:val="4"/>
          </w:tcPr>
          <w:p w:rsidR="007A22DC" w:rsidRPr="00201C43" w:rsidRDefault="007A22DC" w:rsidP="00EC5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E66EE" w:rsidRPr="00201C43" w:rsidTr="002355D2">
        <w:tc>
          <w:tcPr>
            <w:tcW w:w="6300" w:type="dxa"/>
          </w:tcPr>
          <w:p w:rsidR="006E66EE" w:rsidRPr="00201C43" w:rsidRDefault="006E66EE" w:rsidP="006E66EE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201C4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2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1C43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201C43">
              <w:rPr>
                <w:rFonts w:ascii="Angsana New" w:hAnsi="Angsana New"/>
                <w:sz w:val="30"/>
                <w:szCs w:val="30"/>
              </w:rPr>
              <w:t>1</w:t>
            </w:r>
            <w:r w:rsidRPr="00201C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</w:tcPr>
          <w:p w:rsidR="006E66EE" w:rsidRPr="00201C43" w:rsidRDefault="006E66EE" w:rsidP="002355D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26" w:firstLine="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sz w:val="30"/>
                <w:szCs w:val="30"/>
                <w:lang w:bidi="th-TH"/>
              </w:rPr>
              <w:t>(424)</w:t>
            </w:r>
          </w:p>
        </w:tc>
        <w:tc>
          <w:tcPr>
            <w:tcW w:w="270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E66EE" w:rsidRPr="00201C43" w:rsidRDefault="006E66EE" w:rsidP="002355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sz w:val="30"/>
                <w:szCs w:val="30"/>
                <w:lang w:bidi="th-TH"/>
              </w:rPr>
              <w:t>476</w:t>
            </w:r>
          </w:p>
        </w:tc>
      </w:tr>
      <w:tr w:rsidR="006E66EE" w:rsidRPr="00D0412E" w:rsidTr="002355D2">
        <w:tc>
          <w:tcPr>
            <w:tcW w:w="6300" w:type="dxa"/>
          </w:tcPr>
          <w:p w:rsidR="006E66EE" w:rsidRPr="00201C43" w:rsidRDefault="006E66EE" w:rsidP="006E66E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201C4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201C43">
              <w:rPr>
                <w:rFonts w:ascii="Angsana New" w:hAnsi="Angsana New"/>
                <w:sz w:val="30"/>
                <w:szCs w:val="30"/>
              </w:rPr>
              <w:t>1</w:t>
            </w:r>
            <w:r w:rsidRPr="00201C4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72" w:type="dxa"/>
          </w:tcPr>
          <w:p w:rsidR="006E66EE" w:rsidRPr="00201C43" w:rsidRDefault="006E66EE" w:rsidP="002355D2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4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sz w:val="30"/>
                <w:szCs w:val="30"/>
                <w:lang w:bidi="th-TH"/>
              </w:rPr>
              <w:t>474</w:t>
            </w:r>
          </w:p>
        </w:tc>
        <w:tc>
          <w:tcPr>
            <w:tcW w:w="270" w:type="dxa"/>
          </w:tcPr>
          <w:p w:rsidR="006E66EE" w:rsidRPr="00201C43" w:rsidRDefault="006E66EE" w:rsidP="006E66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6E66EE" w:rsidRPr="00D0412E" w:rsidRDefault="006E66EE" w:rsidP="002355D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01C43">
              <w:rPr>
                <w:rFonts w:ascii="Angsana New" w:hAnsi="Angsana New" w:cs="Angsana New"/>
                <w:sz w:val="30"/>
                <w:szCs w:val="30"/>
                <w:lang w:bidi="th-TH"/>
              </w:rPr>
              <w:t>(268)</w:t>
            </w:r>
          </w:p>
        </w:tc>
      </w:tr>
    </w:tbl>
    <w:p w:rsidR="007A22DC" w:rsidRPr="00D0412E" w:rsidRDefault="007A22DC" w:rsidP="00377C9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51232C" w:rsidRPr="00D0412E" w:rsidRDefault="0051232C" w:rsidP="00512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085B13" w:rsidRDefault="00085B13" w:rsidP="00512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0425D4" w:rsidRPr="00D0412E" w:rsidRDefault="00933D71" w:rsidP="002B5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0425D4" w:rsidRPr="00D0412E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3</w:t>
      </w:r>
      <w:r w:rsidR="000425D4" w:rsidRPr="00D0412E">
        <w:rPr>
          <w:rFonts w:ascii="Angsana New" w:hAnsi="Angsana New"/>
          <w:b/>
          <w:bCs/>
          <w:sz w:val="30"/>
          <w:szCs w:val="30"/>
        </w:rPr>
        <w:tab/>
      </w:r>
      <w:r w:rsidR="000425D4" w:rsidRPr="00D0412E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:rsidR="000425D4" w:rsidRPr="00D0412E" w:rsidRDefault="000425D4" w:rsidP="00F15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2880"/>
        <w:gridCol w:w="810"/>
        <w:gridCol w:w="1170"/>
        <w:gridCol w:w="243"/>
        <w:gridCol w:w="1197"/>
        <w:gridCol w:w="243"/>
        <w:gridCol w:w="1197"/>
        <w:gridCol w:w="236"/>
        <w:gridCol w:w="1168"/>
      </w:tblGrid>
      <w:tr w:rsidR="000425D4" w:rsidRPr="00D0412E" w:rsidTr="00BC039E">
        <w:trPr>
          <w:tblHeader/>
        </w:trPr>
        <w:tc>
          <w:tcPr>
            <w:tcW w:w="288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:rsidR="000425D4" w:rsidRPr="00D0412E" w:rsidRDefault="0039660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:rsidR="000425D4" w:rsidRPr="00D0412E" w:rsidRDefault="00351DF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396604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425D4" w:rsidRPr="00D0412E" w:rsidTr="00BC039E">
        <w:trPr>
          <w:tblHeader/>
        </w:trPr>
        <w:tc>
          <w:tcPr>
            <w:tcW w:w="288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425D4" w:rsidRPr="00D0412E" w:rsidTr="00BC039E">
        <w:trPr>
          <w:tblHeader/>
        </w:trPr>
        <w:tc>
          <w:tcPr>
            <w:tcW w:w="288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54" w:type="dxa"/>
            <w:gridSpan w:val="7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0425D4" w:rsidRPr="00D0412E" w:rsidTr="00BC039E">
        <w:trPr>
          <w:tblHeader/>
        </w:trPr>
        <w:tc>
          <w:tcPr>
            <w:tcW w:w="288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425D4" w:rsidRPr="00D0412E" w:rsidTr="00BC039E">
        <w:trPr>
          <w:tblHeader/>
        </w:trPr>
        <w:tc>
          <w:tcPr>
            <w:tcW w:w="288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0425D4" w:rsidRPr="00D0412E" w:rsidRDefault="000425D4" w:rsidP="008F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0425D4" w:rsidRPr="00D0412E" w:rsidRDefault="000425D4" w:rsidP="008F4493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/>
                <w:sz w:val="30"/>
                <w:szCs w:val="30"/>
                <w:lang w:val="en-US"/>
              </w:rPr>
              <w:t>250,000</w:t>
            </w: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pStyle w:val="Heading8"/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  <w:t>1</w:t>
            </w:r>
            <w:r w:rsidRPr="00D0412E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250,000</w:t>
            </w: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/>
                <w:sz w:val="30"/>
                <w:szCs w:val="30"/>
                <w:lang w:val="en-US"/>
              </w:rPr>
              <w:t>120,000</w:t>
            </w: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pStyle w:val="Heading8"/>
              <w:tabs>
                <w:tab w:val="left" w:pos="3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96604" w:rsidRPr="00D0412E" w:rsidTr="00BC039E">
        <w:trPr>
          <w:tblHeader/>
        </w:trPr>
        <w:tc>
          <w:tcPr>
            <w:tcW w:w="28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D0412E" w:rsidRDefault="00C92FFD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43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12,000</w:t>
            </w:r>
          </w:p>
        </w:tc>
        <w:tc>
          <w:tcPr>
            <w:tcW w:w="236" w:type="dxa"/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396604" w:rsidRPr="00D0412E" w:rsidRDefault="00396604" w:rsidP="00396604">
            <w:pPr>
              <w:pStyle w:val="3"/>
              <w:tabs>
                <w:tab w:val="clear" w:pos="360"/>
                <w:tab w:val="clear" w:pos="720"/>
                <w:tab w:val="decimal" w:pos="909"/>
              </w:tabs>
              <w:ind w:left="-12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120,000</w:t>
            </w:r>
          </w:p>
        </w:tc>
      </w:tr>
    </w:tbl>
    <w:p w:rsidR="00E87547" w:rsidRPr="00791497" w:rsidRDefault="00E87547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425D4" w:rsidRPr="00D0412E" w:rsidRDefault="000425D4" w:rsidP="00FF2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0425D4" w:rsidRPr="00791497" w:rsidRDefault="000425D4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425D4" w:rsidRPr="00D0412E" w:rsidRDefault="000425D4" w:rsidP="002A7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0412E">
        <w:rPr>
          <w:rFonts w:ascii="Angsana New" w:hAnsi="Angsana New"/>
          <w:sz w:val="30"/>
          <w:szCs w:val="30"/>
        </w:rPr>
        <w:t>2535</w:t>
      </w:r>
      <w:r w:rsidRPr="00D0412E">
        <w:rPr>
          <w:rFonts w:ascii="Angsana New" w:hAnsi="Angsana New"/>
          <w:sz w:val="30"/>
          <w:szCs w:val="30"/>
          <w:cs/>
        </w:rPr>
        <w:t xml:space="preserve"> มาตรา </w:t>
      </w:r>
      <w:r w:rsidRPr="00D0412E">
        <w:rPr>
          <w:rFonts w:ascii="Angsana New" w:hAnsi="Angsana New"/>
          <w:sz w:val="30"/>
          <w:szCs w:val="30"/>
        </w:rPr>
        <w:t xml:space="preserve">51 </w:t>
      </w:r>
      <w:r w:rsidRPr="00D0412E">
        <w:rPr>
          <w:rFonts w:ascii="Angsana New" w:hAnsi="Angsana New"/>
          <w:sz w:val="30"/>
          <w:szCs w:val="30"/>
          <w:cs/>
        </w:rPr>
        <w:t>ในกรณีที่บริษัทเสนอขายหุ้นส</w:t>
      </w:r>
      <w:r w:rsidR="002A7139" w:rsidRPr="00D0412E">
        <w:rPr>
          <w:rFonts w:ascii="Angsana New" w:hAnsi="Angsana New"/>
          <w:sz w:val="30"/>
          <w:szCs w:val="30"/>
          <w:cs/>
        </w:rPr>
        <w:t>ูงกว่ามูลค่าหุ้นที่จดทะเบียนไว้</w:t>
      </w:r>
      <w:r w:rsidR="002A7139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บริษัทต้องนำค่าหุ้นส่วนเกินนี้ตั้งเป็นทุนสำรอง (</w:t>
      </w:r>
      <w:r w:rsidRPr="00D0412E">
        <w:rPr>
          <w:rFonts w:ascii="Angsana New" w:hAnsi="Angsana New"/>
          <w:sz w:val="30"/>
          <w:szCs w:val="30"/>
        </w:rPr>
        <w:t>“</w:t>
      </w:r>
      <w:r w:rsidRPr="00D0412E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D0412E">
        <w:rPr>
          <w:rFonts w:ascii="Angsana New" w:hAnsi="Angsana New"/>
          <w:sz w:val="30"/>
          <w:szCs w:val="30"/>
        </w:rPr>
        <w:t>”</w:t>
      </w:r>
      <w:r w:rsidRPr="00D0412E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0C28C4" w:rsidRPr="00791497" w:rsidRDefault="000C2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0425D4" w:rsidRPr="00D0412E" w:rsidRDefault="00CC2247" w:rsidP="00C0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>2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4</w:t>
      </w:r>
      <w:r w:rsidR="00D46110" w:rsidRPr="00D0412E">
        <w:rPr>
          <w:rFonts w:ascii="Angsana New" w:hAnsi="Angsana New"/>
          <w:b/>
          <w:bCs/>
          <w:sz w:val="30"/>
          <w:szCs w:val="30"/>
        </w:rPr>
        <w:t xml:space="preserve">     </w:t>
      </w:r>
      <w:r w:rsidR="00BB108B" w:rsidRPr="00D0412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46110" w:rsidRPr="00D0412E">
        <w:rPr>
          <w:rFonts w:ascii="Angsana New" w:hAnsi="Angsana New"/>
          <w:b/>
          <w:bCs/>
          <w:sz w:val="30"/>
          <w:szCs w:val="30"/>
        </w:rPr>
        <w:t xml:space="preserve"> </w:t>
      </w:r>
      <w:r w:rsidR="000425D4" w:rsidRPr="00D0412E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:rsidR="000425D4" w:rsidRPr="00791497" w:rsidRDefault="000425D4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0425D4" w:rsidRPr="00D0412E" w:rsidRDefault="000425D4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t>สำรองประกอบด้วย</w:t>
      </w:r>
      <w:r w:rsidR="00791497" w:rsidRPr="00791497">
        <w:rPr>
          <w:rFonts w:ascii="Angsana New" w:hAnsi="Angsana New"/>
          <w:sz w:val="30"/>
          <w:szCs w:val="30"/>
          <w:cs/>
        </w:rPr>
        <w:t>การจัดสรรกำไร และ/หรือ กำไรสะสม</w:t>
      </w:r>
    </w:p>
    <w:p w:rsidR="000425D4" w:rsidRPr="00791497" w:rsidRDefault="000425D4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:rsidR="000425D4" w:rsidRDefault="00A1463A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0425D4" w:rsidRPr="00D0412E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791497" w:rsidRPr="00791497" w:rsidRDefault="00791497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2"/>
          <w:szCs w:val="22"/>
        </w:rPr>
      </w:pPr>
    </w:p>
    <w:p w:rsidR="000425D4" w:rsidRPr="00D0412E" w:rsidRDefault="000425D4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0412E">
        <w:rPr>
          <w:rFonts w:ascii="Angsana New" w:hAnsi="Angsana New"/>
          <w:sz w:val="30"/>
          <w:szCs w:val="30"/>
        </w:rPr>
        <w:t>2535</w:t>
      </w:r>
      <w:r w:rsidRPr="00D0412E">
        <w:rPr>
          <w:rFonts w:ascii="Angsana New" w:hAnsi="Angsana New"/>
          <w:sz w:val="30"/>
          <w:szCs w:val="30"/>
          <w:cs/>
        </w:rPr>
        <w:t xml:space="preserve"> มาตรา </w:t>
      </w:r>
      <w:r w:rsidRPr="00D0412E">
        <w:rPr>
          <w:rFonts w:ascii="Angsana New" w:hAnsi="Angsana New"/>
          <w:sz w:val="30"/>
          <w:szCs w:val="30"/>
        </w:rPr>
        <w:t>116</w:t>
      </w:r>
      <w:r w:rsidRPr="00D0412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D0412E">
        <w:rPr>
          <w:rFonts w:ascii="Angsana New" w:hAnsi="Angsana New"/>
          <w:sz w:val="30"/>
          <w:szCs w:val="30"/>
        </w:rPr>
        <w:t>“</w:t>
      </w:r>
      <w:r w:rsidRPr="00D0412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0412E">
        <w:rPr>
          <w:rFonts w:ascii="Angsana New" w:hAnsi="Angsana New"/>
          <w:sz w:val="30"/>
          <w:szCs w:val="30"/>
        </w:rPr>
        <w:t>”</w:t>
      </w:r>
      <w:r w:rsidRPr="00D0412E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D0412E">
        <w:rPr>
          <w:rFonts w:ascii="Angsana New" w:hAnsi="Angsana New"/>
          <w:sz w:val="30"/>
          <w:szCs w:val="30"/>
        </w:rPr>
        <w:t>5</w:t>
      </w:r>
      <w:r w:rsidRPr="00D0412E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0412E">
        <w:rPr>
          <w:rFonts w:ascii="Angsana New" w:hAnsi="Angsana New"/>
          <w:sz w:val="30"/>
          <w:szCs w:val="30"/>
        </w:rPr>
        <w:t xml:space="preserve">10 </w:t>
      </w:r>
      <w:r w:rsidRPr="00D0412E">
        <w:rPr>
          <w:rFonts w:ascii="Angsana New" w:hAnsi="Angsana New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:rsidR="00791497" w:rsidRDefault="0079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B5D11" w:rsidRPr="002B5D11" w:rsidRDefault="002B5D11" w:rsidP="001D39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47C91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ในระหว่างปี </w:t>
      </w:r>
      <w:r w:rsidRPr="00547C91">
        <w:rPr>
          <w:rFonts w:ascii="Angsana New" w:hAnsi="Angsana New"/>
          <w:spacing w:val="-4"/>
          <w:sz w:val="30"/>
          <w:szCs w:val="30"/>
        </w:rPr>
        <w:t xml:space="preserve">2560 </w:t>
      </w:r>
      <w:r w:rsidR="001D3909" w:rsidRPr="00547C91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1D3909" w:rsidRPr="00547C91">
        <w:rPr>
          <w:rFonts w:ascii="Angsana New" w:hAnsi="Angsana New"/>
          <w:spacing w:val="-4"/>
          <w:sz w:val="30"/>
          <w:szCs w:val="30"/>
        </w:rPr>
        <w:t xml:space="preserve">2559 </w:t>
      </w:r>
      <w:r w:rsidRPr="00547C91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บริษัทได้จัดสรรทุนสำรองตามกฎหมายเป็นจำนวนเงิน </w:t>
      </w:r>
      <w:r w:rsidRPr="00547C91">
        <w:rPr>
          <w:rFonts w:ascii="Angsana New" w:hAnsi="Angsana New"/>
          <w:spacing w:val="-4"/>
          <w:sz w:val="30"/>
          <w:szCs w:val="30"/>
        </w:rPr>
        <w:t>0.4</w:t>
      </w:r>
      <w:r w:rsidR="009D20AA">
        <w:rPr>
          <w:rFonts w:ascii="Angsana New" w:hAnsi="Angsana New"/>
          <w:spacing w:val="-4"/>
          <w:sz w:val="30"/>
          <w:szCs w:val="30"/>
        </w:rPr>
        <w:t>4</w:t>
      </w:r>
      <w:r w:rsidRPr="00547C91">
        <w:rPr>
          <w:rFonts w:ascii="Angsana New" w:hAnsi="Angsana New"/>
          <w:spacing w:val="-4"/>
          <w:sz w:val="30"/>
          <w:szCs w:val="30"/>
        </w:rPr>
        <w:t xml:space="preserve"> </w:t>
      </w:r>
      <w:r w:rsidRPr="00547C9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1D3909" w:rsidRPr="00547C91">
        <w:rPr>
          <w:rFonts w:ascii="Angsana New" w:hAnsi="Angsana New"/>
          <w:spacing w:val="-4"/>
          <w:sz w:val="30"/>
          <w:szCs w:val="30"/>
        </w:rPr>
        <w:t xml:space="preserve"> </w:t>
      </w:r>
      <w:r w:rsidR="001D3909" w:rsidRPr="00547C91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1D3909" w:rsidRPr="00547C91">
        <w:rPr>
          <w:rFonts w:ascii="Angsana New" w:hAnsi="Angsana New"/>
          <w:spacing w:val="-4"/>
          <w:sz w:val="30"/>
          <w:szCs w:val="30"/>
        </w:rPr>
        <w:t xml:space="preserve">0.98 </w:t>
      </w:r>
      <w:r w:rsidR="001D3909" w:rsidRPr="00547C9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1D3909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:rsidR="002B5D11" w:rsidRDefault="002B5D11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425D4" w:rsidRPr="00D0412E" w:rsidRDefault="000425D4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0425D4" w:rsidRPr="00D0412E" w:rsidRDefault="000425D4" w:rsidP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0425D4" w:rsidRDefault="000425D4" w:rsidP="00042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7A22DC" w:rsidRPr="00D0412E">
        <w:rPr>
          <w:rFonts w:ascii="Angsana New" w:hAnsi="Angsana New"/>
          <w:b/>
          <w:bCs/>
          <w:sz w:val="30"/>
          <w:szCs w:val="30"/>
          <w:cs/>
        </w:rPr>
        <w:t>ของเงินลงทุนเผื่อขาย</w:t>
      </w:r>
    </w:p>
    <w:p w:rsidR="00791497" w:rsidRPr="00D0412E" w:rsidRDefault="00791497" w:rsidP="00042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0425D4" w:rsidRPr="00D0412E" w:rsidRDefault="000425D4" w:rsidP="000425D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</w:t>
      </w:r>
      <w:r w:rsidR="007A22DC" w:rsidRPr="00D0412E">
        <w:rPr>
          <w:rFonts w:ascii="Angsana New" w:hAnsi="Angsana New"/>
          <w:sz w:val="30"/>
          <w:szCs w:val="30"/>
          <w:cs/>
        </w:rPr>
        <w:t>ของเงินลงทุนเผื่อขาย</w:t>
      </w:r>
      <w:r w:rsidRPr="00D0412E">
        <w:rPr>
          <w:rFonts w:ascii="Angsana New" w:hAnsi="Angsana New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7A22DC" w:rsidRPr="00D0412E">
        <w:rPr>
          <w:rFonts w:ascii="Angsana New" w:hAnsi="Angsana New"/>
          <w:sz w:val="30"/>
          <w:szCs w:val="30"/>
          <w:cs/>
        </w:rPr>
        <w:t>เงินลงทุน</w:t>
      </w:r>
      <w:r w:rsidRPr="00D0412E">
        <w:rPr>
          <w:rFonts w:ascii="Angsana New" w:hAnsi="Angsana New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:rsidR="000425D4" w:rsidRPr="00B91FF6" w:rsidRDefault="00042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7A22DC" w:rsidRPr="00B91FF6" w:rsidRDefault="007A22DC" w:rsidP="007A22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B91FF6">
        <w:rPr>
          <w:rFonts w:ascii="Angsana New" w:hAnsi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791497" w:rsidRPr="00B91FF6" w:rsidRDefault="00791497" w:rsidP="007A22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A22DC" w:rsidRPr="00B91FF6" w:rsidRDefault="007A22DC" w:rsidP="007A22DC">
      <w:pPr>
        <w:ind w:left="540"/>
        <w:rPr>
          <w:rFonts w:ascii="Angsana New" w:hAnsi="Angsana New"/>
          <w:sz w:val="30"/>
          <w:szCs w:val="30"/>
        </w:rPr>
      </w:pPr>
      <w:r w:rsidRPr="00B91FF6">
        <w:rPr>
          <w:rFonts w:ascii="Angsana New" w:hAnsi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7A22DC" w:rsidRPr="00B91FF6" w:rsidRDefault="007A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B91FF6" w:rsidRPr="00B91FF6" w:rsidRDefault="00B91FF6" w:rsidP="00B91FF6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b/>
          <w:bCs/>
          <w:lang w:val="en-US"/>
        </w:rPr>
      </w:pPr>
      <w:r w:rsidRPr="00B91FF6">
        <w:rPr>
          <w:rFonts w:ascii="Angsana New" w:hAnsi="Angsana New" w:cs="Angsana New"/>
          <w:b/>
          <w:bCs/>
          <w:lang w:val="en-US"/>
        </w:rPr>
        <w:t>25</w:t>
      </w:r>
      <w:r w:rsidRPr="00B91FF6">
        <w:rPr>
          <w:rFonts w:ascii="Angsana New" w:hAnsi="Angsana New" w:cs="Angsana New"/>
          <w:b/>
          <w:bCs/>
          <w:lang w:val="en-US"/>
        </w:rPr>
        <w:tab/>
      </w:r>
      <w:r w:rsidRPr="00B91FF6">
        <w:rPr>
          <w:rFonts w:ascii="Angsana New" w:hAnsi="Angsana New" w:cs="Angsana New"/>
          <w:b/>
          <w:bCs/>
          <w:cs/>
          <w:lang w:val="en-US"/>
        </w:rPr>
        <w:t>ส่วนงานดำเนินงาน</w:t>
      </w:r>
      <w:r w:rsidRPr="00B91FF6">
        <w:rPr>
          <w:rFonts w:ascii="Angsana New" w:hAnsi="Angsana New" w:cs="Angsana New"/>
          <w:b/>
          <w:bCs/>
          <w:lang w:val="en-US"/>
        </w:rPr>
        <w:t xml:space="preserve"> </w:t>
      </w:r>
    </w:p>
    <w:p w:rsidR="00B91FF6" w:rsidRPr="00B91FF6" w:rsidRDefault="00B91FF6" w:rsidP="00B91FF6">
      <w:pPr>
        <w:pStyle w:val="a"/>
        <w:tabs>
          <w:tab w:val="clear" w:pos="1080"/>
          <w:tab w:val="left" w:pos="540"/>
        </w:tabs>
        <w:ind w:left="180" w:right="-25" w:hanging="180"/>
        <w:jc w:val="thaiDistribute"/>
        <w:rPr>
          <w:rFonts w:ascii="Angsana New" w:hAnsi="Angsana New" w:cs="Angsana New"/>
          <w:b/>
          <w:bCs/>
          <w:lang w:val="en-US"/>
        </w:rPr>
      </w:pPr>
    </w:p>
    <w:p w:rsidR="00B91FF6" w:rsidRPr="00B91FF6" w:rsidRDefault="00B91FF6" w:rsidP="00B91FF6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lang w:val="en-US"/>
        </w:rPr>
      </w:pPr>
      <w:r w:rsidRPr="00B91FF6">
        <w:rPr>
          <w:rFonts w:ascii="Angsana New" w:hAnsi="Angsana New" w:cs="Angsana New"/>
          <w:cs/>
          <w:lang w:val="en-US"/>
        </w:rPr>
        <w:t xml:space="preserve">บริษัทมี </w:t>
      </w:r>
      <w:r w:rsidRPr="00B91FF6">
        <w:rPr>
          <w:rFonts w:ascii="Angsana New" w:hAnsi="Angsana New" w:cs="Angsana New"/>
          <w:lang w:val="en-US"/>
        </w:rPr>
        <w:t xml:space="preserve">4 </w:t>
      </w:r>
      <w:r w:rsidRPr="00B91FF6">
        <w:rPr>
          <w:rFonts w:ascii="Angsana New" w:hAnsi="Angsana New" w:cs="Angsana New"/>
          <w:cs/>
          <w:lang w:val="en-US"/>
        </w:rPr>
        <w:t>ส่วนงานที่รายงาน ดังรายละเอียดข้างล่าง ซึ่งเป็นหน่วยงานธุรกิจที่สำคัญของบริษัท</w:t>
      </w:r>
      <w:r w:rsidRPr="00B91FF6">
        <w:rPr>
          <w:rFonts w:ascii="Angsana New" w:hAnsi="Angsana New" w:cs="Angsana New" w:hint="cs"/>
          <w:cs/>
          <w:lang w:val="en-US"/>
        </w:rPr>
        <w:t xml:space="preserve"> </w:t>
      </w:r>
      <w:r w:rsidRPr="00B91FF6">
        <w:rPr>
          <w:rFonts w:ascii="Angsana New" w:hAnsi="Angsana New" w:cs="Angsana New"/>
          <w:cs/>
          <w:lang w:val="en-US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</w:t>
      </w:r>
    </w:p>
    <w:p w:rsidR="00B91FF6" w:rsidRPr="00B91FF6" w:rsidRDefault="00B91FF6" w:rsidP="00B91FF6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lang w:val="en-US"/>
        </w:rPr>
      </w:pPr>
    </w:p>
    <w:p w:rsidR="00B91FF6" w:rsidRPr="00B91FF6" w:rsidRDefault="00B91FF6" w:rsidP="00B91FF6">
      <w:pPr>
        <w:pStyle w:val="a"/>
        <w:numPr>
          <w:ilvl w:val="0"/>
          <w:numId w:val="29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lang w:val="en-US"/>
        </w:rPr>
      </w:pPr>
      <w:r w:rsidRPr="00B91FF6">
        <w:rPr>
          <w:rFonts w:ascii="Angsana New" w:hAnsi="Angsana New" w:cs="Angsana New"/>
          <w:i/>
          <w:iCs/>
          <w:cs/>
          <w:lang w:val="en-US"/>
        </w:rPr>
        <w:t xml:space="preserve">ส่วนงาน </w:t>
      </w:r>
      <w:r w:rsidRPr="00B91FF6">
        <w:rPr>
          <w:rFonts w:ascii="Angsana New" w:hAnsi="Angsana New" w:cs="Angsana New"/>
          <w:i/>
          <w:iCs/>
          <w:lang w:val="en-US"/>
        </w:rPr>
        <w:t xml:space="preserve">1 </w:t>
      </w:r>
      <w:r w:rsidRPr="00B91FF6">
        <w:rPr>
          <w:rFonts w:ascii="Angsana New" w:hAnsi="Angsana New" w:cs="Angsana New"/>
          <w:cs/>
          <w:lang w:val="en-US"/>
        </w:rPr>
        <w:t>เครื่องแต่งกายสุภาพสตรี</w:t>
      </w:r>
    </w:p>
    <w:p w:rsidR="00B91FF6" w:rsidRPr="00B91FF6" w:rsidRDefault="00B91FF6" w:rsidP="00B91FF6">
      <w:pPr>
        <w:pStyle w:val="a"/>
        <w:numPr>
          <w:ilvl w:val="0"/>
          <w:numId w:val="29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lang w:val="en-US"/>
        </w:rPr>
      </w:pPr>
      <w:r w:rsidRPr="00B91FF6">
        <w:rPr>
          <w:rFonts w:ascii="Angsana New" w:hAnsi="Angsana New" w:cs="Angsana New"/>
          <w:i/>
          <w:iCs/>
          <w:cs/>
          <w:lang w:val="en-US"/>
        </w:rPr>
        <w:t xml:space="preserve">ส่วนงาน </w:t>
      </w:r>
      <w:r w:rsidRPr="00B91FF6">
        <w:rPr>
          <w:rFonts w:ascii="Angsana New" w:hAnsi="Angsana New" w:cs="Angsana New"/>
          <w:i/>
          <w:iCs/>
          <w:lang w:val="en-US"/>
        </w:rPr>
        <w:t>2</w:t>
      </w:r>
      <w:r w:rsidRPr="00B91FF6">
        <w:rPr>
          <w:rFonts w:ascii="Angsana New" w:hAnsi="Angsana New" w:cs="Angsana New"/>
          <w:lang w:val="en-US"/>
        </w:rPr>
        <w:t xml:space="preserve"> </w:t>
      </w:r>
      <w:r w:rsidRPr="00B91FF6">
        <w:rPr>
          <w:rFonts w:ascii="Angsana New" w:hAnsi="Angsana New" w:cs="Angsana New"/>
          <w:cs/>
          <w:lang w:val="en-US"/>
        </w:rPr>
        <w:t>เครื่องแต่งกายสุภาพบุรุษ</w:t>
      </w:r>
    </w:p>
    <w:p w:rsidR="00B91FF6" w:rsidRPr="00B91FF6" w:rsidRDefault="00B91FF6" w:rsidP="00B91FF6">
      <w:pPr>
        <w:pStyle w:val="a"/>
        <w:numPr>
          <w:ilvl w:val="0"/>
          <w:numId w:val="29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lang w:val="en-US"/>
        </w:rPr>
      </w:pPr>
      <w:r w:rsidRPr="00B91FF6">
        <w:rPr>
          <w:rFonts w:ascii="Angsana New" w:hAnsi="Angsana New" w:cs="Angsana New"/>
          <w:i/>
          <w:iCs/>
          <w:cs/>
          <w:lang w:val="en-US"/>
        </w:rPr>
        <w:t xml:space="preserve">ส่วนงาน </w:t>
      </w:r>
      <w:r w:rsidRPr="00B91FF6">
        <w:rPr>
          <w:rFonts w:ascii="Angsana New" w:hAnsi="Angsana New" w:cs="Angsana New"/>
          <w:i/>
          <w:iCs/>
          <w:lang w:val="en-US"/>
        </w:rPr>
        <w:t>3</w:t>
      </w:r>
      <w:r w:rsidRPr="00B91FF6">
        <w:rPr>
          <w:rFonts w:ascii="Angsana New" w:hAnsi="Angsana New" w:cs="Angsana New"/>
          <w:lang w:val="en-US"/>
        </w:rPr>
        <w:t xml:space="preserve"> </w:t>
      </w:r>
      <w:r w:rsidRPr="00B91FF6">
        <w:rPr>
          <w:rFonts w:ascii="Angsana New" w:hAnsi="Angsana New" w:cs="Angsana New"/>
          <w:cs/>
          <w:lang w:val="en-US"/>
        </w:rPr>
        <w:t>เครื่องประดับ</w:t>
      </w:r>
    </w:p>
    <w:p w:rsidR="00B91FF6" w:rsidRPr="00B91FF6" w:rsidRDefault="00B91FF6" w:rsidP="00B91FF6">
      <w:pPr>
        <w:pStyle w:val="a"/>
        <w:numPr>
          <w:ilvl w:val="0"/>
          <w:numId w:val="29"/>
        </w:numPr>
        <w:tabs>
          <w:tab w:val="clear" w:pos="340"/>
          <w:tab w:val="clear" w:pos="1080"/>
          <w:tab w:val="left" w:pos="540"/>
          <w:tab w:val="num" w:pos="880"/>
        </w:tabs>
        <w:ind w:left="880" w:right="-25"/>
        <w:jc w:val="thaiDistribute"/>
        <w:rPr>
          <w:rFonts w:ascii="Angsana New" w:hAnsi="Angsana New" w:cs="Angsana New"/>
          <w:cs/>
          <w:lang w:val="en-US"/>
        </w:rPr>
      </w:pPr>
      <w:r w:rsidRPr="00B91FF6">
        <w:rPr>
          <w:rFonts w:ascii="Angsana New" w:hAnsi="Angsana New" w:cs="Angsana New"/>
          <w:i/>
          <w:iCs/>
          <w:cs/>
          <w:lang w:val="en-US"/>
        </w:rPr>
        <w:t xml:space="preserve">ส่วนงาน </w:t>
      </w:r>
      <w:r w:rsidRPr="00B91FF6">
        <w:rPr>
          <w:rFonts w:ascii="Angsana New" w:hAnsi="Angsana New" w:cs="Angsana New"/>
          <w:i/>
          <w:iCs/>
          <w:lang w:val="en-US"/>
        </w:rPr>
        <w:t>4</w:t>
      </w:r>
      <w:r w:rsidRPr="00B91FF6">
        <w:rPr>
          <w:rFonts w:ascii="Angsana New" w:hAnsi="Angsana New" w:cs="Angsana New"/>
          <w:lang w:val="en-US"/>
        </w:rPr>
        <w:t xml:space="preserve"> </w:t>
      </w:r>
      <w:r w:rsidRPr="00B91FF6">
        <w:rPr>
          <w:rFonts w:ascii="Angsana New" w:hAnsi="Angsana New" w:cs="Angsana New"/>
          <w:cs/>
          <w:lang w:val="en-US"/>
        </w:rPr>
        <w:t>เครื่องแบบยูนิฟอร์ม</w:t>
      </w:r>
    </w:p>
    <w:p w:rsidR="00BB108B" w:rsidRPr="00B91FF6" w:rsidRDefault="00BB108B" w:rsidP="00BB1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BB108B" w:rsidRPr="00B91FF6" w:rsidRDefault="00BB108B" w:rsidP="00BB1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:rsidR="00BB108B" w:rsidRPr="00B91FF6" w:rsidRDefault="00BB1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B108B" w:rsidRPr="00B91FF6" w:rsidSect="00555262">
          <w:headerReference w:type="default" r:id="rId15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  <w:r w:rsidRPr="00B91FF6">
        <w:rPr>
          <w:rFonts w:ascii="Angsana New" w:hAnsi="Angsana New"/>
          <w:b/>
          <w:bCs/>
          <w:sz w:val="30"/>
          <w:szCs w:val="30"/>
          <w:cs/>
        </w:rPr>
        <w:tab/>
      </w:r>
    </w:p>
    <w:p w:rsidR="00E93F04" w:rsidRPr="00B91FF6" w:rsidRDefault="00E93F04" w:rsidP="00875025">
      <w:pPr>
        <w:pStyle w:val="a"/>
        <w:tabs>
          <w:tab w:val="clear" w:pos="1080"/>
          <w:tab w:val="left" w:pos="540"/>
        </w:tabs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  <w:lang w:val="en-US"/>
        </w:rPr>
      </w:pPr>
      <w:r w:rsidRPr="00B91FF6">
        <w:rPr>
          <w:rFonts w:ascii="Angsana New" w:hAnsi="Angsana New" w:cs="Angsana New"/>
          <w:b/>
          <w:bCs/>
          <w:i/>
          <w:iCs/>
          <w:sz w:val="26"/>
          <w:szCs w:val="26"/>
          <w:cs/>
          <w:lang w:val="en-US"/>
        </w:rPr>
        <w:lastRenderedPageBreak/>
        <w:t>ข้อมูล</w:t>
      </w:r>
      <w:r w:rsidR="00BB108B" w:rsidRPr="00B91FF6">
        <w:rPr>
          <w:rFonts w:ascii="Angsana New" w:hAnsi="Angsana New" w:cs="Angsana New"/>
          <w:b/>
          <w:bCs/>
          <w:i/>
          <w:iCs/>
          <w:sz w:val="26"/>
          <w:szCs w:val="26"/>
          <w:cs/>
          <w:lang w:val="en-US"/>
        </w:rPr>
        <w:t>เกี่ยวกับ</w:t>
      </w:r>
      <w:r w:rsidRPr="00B91FF6">
        <w:rPr>
          <w:rFonts w:ascii="Angsana New" w:hAnsi="Angsana New" w:cs="Angsana New"/>
          <w:b/>
          <w:bCs/>
          <w:i/>
          <w:iCs/>
          <w:sz w:val="26"/>
          <w:szCs w:val="26"/>
          <w:cs/>
          <w:lang w:val="en-US"/>
        </w:rPr>
        <w:t>ส่วนงานที่รายงาน</w:t>
      </w:r>
    </w:p>
    <w:tbl>
      <w:tblPr>
        <w:tblW w:w="14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25"/>
        <w:gridCol w:w="180"/>
        <w:gridCol w:w="900"/>
        <w:gridCol w:w="180"/>
        <w:gridCol w:w="810"/>
        <w:gridCol w:w="180"/>
        <w:gridCol w:w="1055"/>
        <w:gridCol w:w="180"/>
        <w:gridCol w:w="81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14"/>
      </w:tblGrid>
      <w:tr w:rsidR="00FD2196" w:rsidRPr="00B91FF6" w:rsidTr="00437A49">
        <w:trPr>
          <w:gridAfter w:val="1"/>
          <w:wAfter w:w="14" w:type="dxa"/>
          <w:cantSplit/>
          <w:trHeight w:val="70"/>
          <w:tblHeader/>
        </w:trPr>
        <w:tc>
          <w:tcPr>
            <w:tcW w:w="3420" w:type="dxa"/>
          </w:tcPr>
          <w:p w:rsidR="00FD2196" w:rsidRPr="00B91FF6" w:rsidRDefault="00FD2196" w:rsidP="00351DF4">
            <w:pPr>
              <w:shd w:val="clear" w:color="auto" w:fill="FFFFFF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30" w:type="dxa"/>
            <w:gridSpan w:val="19"/>
          </w:tcPr>
          <w:p w:rsidR="00EF4262" w:rsidRPr="00B91FF6" w:rsidRDefault="00FD2196" w:rsidP="005F0B3A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91FF6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</w:tcPr>
          <w:p w:rsidR="00FD2196" w:rsidRPr="00B91FF6" w:rsidRDefault="00FD2196" w:rsidP="00351DF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  <w:trHeight w:val="70"/>
          <w:tblHeader/>
        </w:trPr>
        <w:tc>
          <w:tcPr>
            <w:tcW w:w="3420" w:type="dxa"/>
          </w:tcPr>
          <w:p w:rsidR="003B297A" w:rsidRPr="00B91FF6" w:rsidRDefault="003B297A" w:rsidP="00351DF4">
            <w:pPr>
              <w:shd w:val="clear" w:color="auto" w:fill="FFFFFF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05" w:type="dxa"/>
            <w:gridSpan w:val="3"/>
          </w:tcPr>
          <w:p w:rsidR="003B297A" w:rsidRPr="00B91FF6" w:rsidRDefault="00140D6C" w:rsidP="00140D6C">
            <w:pPr>
              <w:pStyle w:val="BodyTextIndent"/>
              <w:tabs>
                <w:tab w:val="left" w:pos="426"/>
              </w:tabs>
              <w:spacing w:after="0"/>
              <w:ind w:left="-93" w:right="-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1FF6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B91FF6">
              <w:rPr>
                <w:rFonts w:ascii="Angsana New" w:hAnsi="Angsana New"/>
                <w:sz w:val="26"/>
                <w:szCs w:val="26"/>
                <w:cs/>
              </w:rPr>
              <w:t>เครื่องแต่งกายสุภาพสตรี</w:t>
            </w:r>
          </w:p>
        </w:tc>
        <w:tc>
          <w:tcPr>
            <w:tcW w:w="180" w:type="dxa"/>
          </w:tcPr>
          <w:p w:rsidR="003B297A" w:rsidRPr="00B91FF6" w:rsidRDefault="003B297A" w:rsidP="00351DF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2045" w:type="dxa"/>
            <w:gridSpan w:val="3"/>
          </w:tcPr>
          <w:p w:rsidR="003B297A" w:rsidRPr="00B91FF6" w:rsidRDefault="00140D6C" w:rsidP="00351DF4">
            <w:pPr>
              <w:pStyle w:val="BodyTextIndent"/>
              <w:tabs>
                <w:tab w:val="left" w:pos="426"/>
              </w:tabs>
              <w:spacing w:after="0"/>
              <w:ind w:left="-93" w:right="-8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91FF6">
              <w:rPr>
                <w:rFonts w:ascii="Angsana New" w:hAnsi="Angsana New"/>
                <w:sz w:val="26"/>
                <w:szCs w:val="26"/>
                <w:cs/>
              </w:rPr>
              <w:t>เครื่องแต่งกายสุภาพ</w:t>
            </w:r>
            <w:r w:rsidRPr="00B91FF6">
              <w:rPr>
                <w:rFonts w:ascii="Angsana New" w:hAnsi="Angsana New" w:hint="cs"/>
                <w:sz w:val="26"/>
                <w:szCs w:val="26"/>
                <w:cs/>
              </w:rPr>
              <w:t>บุรุษ</w:t>
            </w:r>
          </w:p>
        </w:tc>
        <w:tc>
          <w:tcPr>
            <w:tcW w:w="180" w:type="dxa"/>
          </w:tcPr>
          <w:p w:rsidR="003B297A" w:rsidRPr="00B91FF6" w:rsidRDefault="003B297A" w:rsidP="00351DF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:rsidR="003B297A" w:rsidRPr="00B91FF6" w:rsidRDefault="00140D6C" w:rsidP="00351DF4">
            <w:pPr>
              <w:pStyle w:val="BodyTextIndent"/>
              <w:tabs>
                <w:tab w:val="left" w:pos="426"/>
              </w:tabs>
              <w:spacing w:after="0"/>
              <w:ind w:left="-93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1FF6">
              <w:rPr>
                <w:rFonts w:ascii="Angsana New" w:hAnsi="Angsana New" w:hint="cs"/>
                <w:sz w:val="26"/>
                <w:szCs w:val="26"/>
                <w:cs/>
              </w:rPr>
              <w:t>เครื่องประดับ</w:t>
            </w:r>
          </w:p>
        </w:tc>
        <w:tc>
          <w:tcPr>
            <w:tcW w:w="180" w:type="dxa"/>
          </w:tcPr>
          <w:p w:rsidR="003B297A" w:rsidRPr="00B91FF6" w:rsidRDefault="003B297A" w:rsidP="00351DF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:rsidR="003B297A" w:rsidRPr="00B91FF6" w:rsidRDefault="00140D6C" w:rsidP="00351DF4">
            <w:pPr>
              <w:pStyle w:val="BodyTextIndent"/>
              <w:tabs>
                <w:tab w:val="left" w:pos="426"/>
              </w:tabs>
              <w:spacing w:after="0"/>
              <w:ind w:left="-93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1FF6">
              <w:rPr>
                <w:rFonts w:ascii="Angsana New" w:hAnsi="Angsana New" w:hint="cs"/>
                <w:sz w:val="26"/>
                <w:szCs w:val="26"/>
                <w:cs/>
              </w:rPr>
              <w:t>เครื่องแบบยูนิฟอร์ม</w:t>
            </w:r>
          </w:p>
        </w:tc>
        <w:tc>
          <w:tcPr>
            <w:tcW w:w="180" w:type="dxa"/>
          </w:tcPr>
          <w:p w:rsidR="003B297A" w:rsidRPr="00B91FF6" w:rsidRDefault="003B297A" w:rsidP="00351DF4">
            <w:pPr>
              <w:pStyle w:val="acctmergecolhdg"/>
              <w:shd w:val="clear" w:color="auto" w:fill="FFFFFF"/>
              <w:tabs>
                <w:tab w:val="left" w:pos="426"/>
              </w:tabs>
              <w:spacing w:line="240" w:lineRule="atLeast"/>
              <w:ind w:left="-93" w:right="-80"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980" w:type="dxa"/>
            <w:gridSpan w:val="3"/>
          </w:tcPr>
          <w:p w:rsidR="003B297A" w:rsidRPr="00B91FF6" w:rsidRDefault="003B297A" w:rsidP="00351DF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B91FF6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:rsidR="003B297A" w:rsidRPr="00B91FF6" w:rsidRDefault="003B297A" w:rsidP="00351DF4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  <w:tblHeader/>
        </w:trPr>
        <w:tc>
          <w:tcPr>
            <w:tcW w:w="3420" w:type="dxa"/>
          </w:tcPr>
          <w:p w:rsidR="003B297A" w:rsidRPr="00B91FF6" w:rsidRDefault="003B297A" w:rsidP="006A715C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925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cantSplit/>
        </w:trPr>
        <w:tc>
          <w:tcPr>
            <w:tcW w:w="3420" w:type="dxa"/>
          </w:tcPr>
          <w:p w:rsidR="003B297A" w:rsidRPr="00B91FF6" w:rsidRDefault="003B297A" w:rsidP="00396604">
            <w:pPr>
              <w:shd w:val="clear" w:color="auto" w:fill="FFFFFF"/>
              <w:ind w:right="-7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24" w:type="dxa"/>
            <w:gridSpan w:val="21"/>
          </w:tcPr>
          <w:p w:rsidR="003B297A" w:rsidRPr="00B91FF6" w:rsidRDefault="003B297A" w:rsidP="003B297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B91FF6">
              <w:rPr>
                <w:rFonts w:ascii="Angsana New" w:hAnsi="Angsana New" w:cs="Angsana New"/>
                <w:i/>
                <w:iCs/>
                <w:sz w:val="26"/>
                <w:szCs w:val="26"/>
                <w:lang w:bidi="th-TH"/>
              </w:rPr>
              <w:t>(</w:t>
            </w:r>
            <w:r w:rsidRPr="00B91FF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3B297A" w:rsidRPr="00B91FF6" w:rsidRDefault="003B297A" w:rsidP="00396604">
            <w:pPr>
              <w:shd w:val="clear" w:color="auto" w:fill="FFFFFF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91FF6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25" w:type="dxa"/>
            <w:vAlign w:val="bottom"/>
          </w:tcPr>
          <w:p w:rsidR="003B297A" w:rsidRPr="00B91FF6" w:rsidRDefault="00C54AA3" w:rsidP="00C54AA3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617,901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C54AA3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C54AA3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715,200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18,132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24,204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11,596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18,393</w:t>
            </w: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133,113</w:t>
            </w: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133,04</w:t>
            </w:r>
            <w:r w:rsidRPr="00B91F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780,742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890,844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3B297A" w:rsidRPr="00B91FF6" w:rsidRDefault="00CD7094" w:rsidP="004C1C8A">
            <w:pPr>
              <w:shd w:val="clear" w:color="auto" w:fill="FFFFFF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91FF6">
              <w:rPr>
                <w:rFonts w:ascii="Angsana New" w:hAnsi="Angsana New" w:hint="cs"/>
                <w:sz w:val="26"/>
                <w:szCs w:val="26"/>
                <w:cs/>
              </w:rPr>
              <w:t>ต้นทุนขาย</w:t>
            </w:r>
            <w:r w:rsidRPr="00B91FF6">
              <w:rPr>
                <w:rFonts w:ascii="Angsana New" w:hAnsi="Angsana New"/>
                <w:sz w:val="26"/>
                <w:szCs w:val="26"/>
              </w:rPr>
              <w:t>/</w:t>
            </w:r>
            <w:r w:rsidRPr="00B91FF6">
              <w:rPr>
                <w:rFonts w:ascii="Angsana New" w:hAnsi="Angsana New" w:hint="cs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3B297A" w:rsidRPr="00B91FF6" w:rsidRDefault="00CD7094" w:rsidP="001E703C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  <w:r w:rsidR="001E703C" w:rsidRPr="00B91F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  <w:r w:rsidRPr="00B91F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</w:t>
            </w:r>
            <w:r w:rsidR="001E703C" w:rsidRPr="00B91F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C54AA3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CD7094" w:rsidP="00C54AA3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336,261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1E703C" w:rsidP="001E703C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12,749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3B297A" w:rsidRPr="00B91FF6" w:rsidRDefault="00CD7094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15,649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1E703C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8,109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CD7094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13,337</w:t>
            </w: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1E703C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90,188</w:t>
            </w: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8C0A24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92,522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1E703C" w:rsidP="001E70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440,467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8C0A24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457,769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  <w:trHeight w:val="60"/>
        </w:trPr>
        <w:tc>
          <w:tcPr>
            <w:tcW w:w="3420" w:type="dxa"/>
          </w:tcPr>
          <w:p w:rsidR="003B297A" w:rsidRPr="00B91FF6" w:rsidRDefault="003B297A" w:rsidP="006A715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91FF6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="00CD7094" w:rsidRPr="00B91FF6">
              <w:rPr>
                <w:rFonts w:ascii="Angsana New" w:hAnsi="Angsana New" w:hint="cs"/>
                <w:sz w:val="26"/>
                <w:szCs w:val="26"/>
                <w:cs/>
              </w:rPr>
              <w:t>ตามส่วนงาน</w:t>
            </w:r>
            <w:r w:rsidRPr="00B91FF6">
              <w:rPr>
                <w:rFonts w:ascii="Angsana New" w:hAnsi="Angsana New"/>
                <w:sz w:val="26"/>
                <w:szCs w:val="26"/>
                <w:cs/>
              </w:rPr>
              <w:t>ก่อนภาษี</w:t>
            </w:r>
            <w:r w:rsidRPr="00B91FF6">
              <w:rPr>
                <w:rFonts w:ascii="Angsana New" w:hAnsi="Angsana New" w:hint="cs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3B297A" w:rsidRPr="00B91FF6" w:rsidRDefault="001E703C" w:rsidP="00C54AA3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288,480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C54AA3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B297A" w:rsidRPr="00B91FF6" w:rsidRDefault="003B297A" w:rsidP="00C54AA3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378,939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B297A" w:rsidRPr="00B91FF6" w:rsidRDefault="001E703C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5,383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8,555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B297A" w:rsidRPr="00B91FF6" w:rsidRDefault="001E703C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3,487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5,056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B297A" w:rsidRPr="00B91FF6" w:rsidRDefault="001E703C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42,925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40,525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B297A" w:rsidRPr="00B91FF6" w:rsidRDefault="001E703C" w:rsidP="001E70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340,275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433,075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1FF6" w:rsidRPr="00B91FF6" w:rsidTr="00437A49">
        <w:trPr>
          <w:gridAfter w:val="1"/>
          <w:wAfter w:w="14" w:type="dxa"/>
          <w:cantSplit/>
          <w:trHeight w:val="60"/>
        </w:trPr>
        <w:tc>
          <w:tcPr>
            <w:tcW w:w="3420" w:type="dxa"/>
          </w:tcPr>
          <w:p w:rsidR="00B91FF6" w:rsidRPr="00B91FF6" w:rsidRDefault="00B91FF6" w:rsidP="006A715C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C54AA3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C54AA3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C54AA3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98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1E70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B91FF6" w:rsidRPr="00B91FF6" w:rsidRDefault="00B91FF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7A49" w:rsidRPr="00B91FF6" w:rsidTr="00437A49">
        <w:trPr>
          <w:gridAfter w:val="1"/>
          <w:wAfter w:w="14" w:type="dxa"/>
          <w:cantSplit/>
          <w:trHeight w:val="126"/>
        </w:trPr>
        <w:tc>
          <w:tcPr>
            <w:tcW w:w="3420" w:type="dxa"/>
          </w:tcPr>
          <w:p w:rsidR="00437A49" w:rsidRPr="00B91FF6" w:rsidRDefault="00437A49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รายได้และค่าใช้จ่ายที่ไม่ได้ปันส่วน</w:t>
            </w:r>
          </w:p>
        </w:tc>
        <w:tc>
          <w:tcPr>
            <w:tcW w:w="925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A49" w:rsidRPr="00B91FF6" w:rsidRDefault="00437A49" w:rsidP="00B91FF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37A49" w:rsidRPr="00B91FF6" w:rsidRDefault="00437A49" w:rsidP="006644A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37A49" w:rsidRPr="00B91FF6" w:rsidRDefault="00437A49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  <w:trHeight w:val="126"/>
        </w:trPr>
        <w:tc>
          <w:tcPr>
            <w:tcW w:w="3420" w:type="dxa"/>
          </w:tcPr>
          <w:p w:rsidR="003B297A" w:rsidRPr="00B91FF6" w:rsidRDefault="003B297A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D77F7E" w:rsidP="001E703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35,23</w:t>
            </w:r>
            <w:r w:rsidR="001A5E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50,288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3B297A" w:rsidRPr="00B91FF6" w:rsidRDefault="00FF2777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FF2777" w:rsidP="001A5EB5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4262" w:rsidRPr="00B91FF6">
              <w:rPr>
                <w:rFonts w:ascii="Angsana New" w:hAnsi="Angsana New" w:cs="Angsana New"/>
                <w:sz w:val="26"/>
                <w:szCs w:val="26"/>
              </w:rPr>
              <w:t>294,85</w:t>
            </w:r>
            <w:r w:rsidR="001A5EB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D77F7E" w:rsidRPr="00B91F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(372,029)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3B297A" w:rsidRPr="00B91FF6" w:rsidRDefault="003B297A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FF2777" w:rsidP="002C403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F4262" w:rsidRPr="00B91FF6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2C4036">
              <w:rPr>
                <w:rFonts w:ascii="Angsana New" w:hAnsi="Angsana New" w:cs="Angsana New"/>
                <w:sz w:val="26"/>
                <w:szCs w:val="26"/>
              </w:rPr>
              <w:t>0,604</w:t>
            </w:r>
            <w:r w:rsidRPr="00B91F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(70,907)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3B297A" w:rsidRPr="00B91FF6" w:rsidRDefault="003B297A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D77F7E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(10,059)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(10,512)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7650" w:type="dxa"/>
            <w:gridSpan w:val="8"/>
          </w:tcPr>
          <w:p w:rsidR="003B297A" w:rsidRPr="00B91FF6" w:rsidRDefault="003B297A" w:rsidP="00EF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ส่วนแบ่ง</w:t>
            </w:r>
            <w:r w:rsidR="006B04C9" w:rsidRPr="00B91F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FB323D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จาก</w:t>
            </w: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เงินลงทุนใน</w:t>
            </w:r>
            <w:r w:rsidR="00EF4262" w:rsidRPr="00B91F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D77F7E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(1,243)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3B297A" w:rsidRPr="00B91FF6" w:rsidRDefault="00EF4262" w:rsidP="00EF4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ค่าใช้จ่าย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D77F7E" w:rsidP="00230F51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(1,</w:t>
            </w:r>
            <w:r w:rsidR="00230F51">
              <w:rPr>
                <w:rFonts w:ascii="Angsana New" w:hAnsi="Angsana New" w:cs="Angsana New"/>
                <w:sz w:val="26"/>
                <w:szCs w:val="26"/>
              </w:rPr>
              <w:t>386</w:t>
            </w:r>
            <w:r w:rsidRPr="00B91F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(5,980)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3B297A" w:rsidRPr="00B91FF6" w:rsidRDefault="006644A0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97A" w:rsidRPr="00B91FF6" w:rsidRDefault="00D77F7E" w:rsidP="002C4036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8,</w:t>
            </w:r>
            <w:r w:rsidR="00230F51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22,692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E4C86" w:rsidRPr="00B91FF6" w:rsidTr="00437A49">
        <w:trPr>
          <w:gridAfter w:val="1"/>
          <w:wAfter w:w="14" w:type="dxa"/>
          <w:cantSplit/>
        </w:trPr>
        <w:tc>
          <w:tcPr>
            <w:tcW w:w="3420" w:type="dxa"/>
          </w:tcPr>
          <w:p w:rsidR="004E4C86" w:rsidRPr="00B91FF6" w:rsidRDefault="004E4C86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25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E4C86" w:rsidRPr="00B91FF6" w:rsidRDefault="004E4C86" w:rsidP="00EF426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4C86" w:rsidRPr="00B91FF6" w:rsidRDefault="004E4C86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  <w:vAlign w:val="bottom"/>
          </w:tcPr>
          <w:p w:rsidR="003B297A" w:rsidRPr="00B91FF6" w:rsidRDefault="00B91FF6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สินทรัพย์ตามส่วนงาน</w:t>
            </w:r>
            <w:r w:rsidRPr="00B91FF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FB323D" w:rsidRDefault="001A5EB5" w:rsidP="00302A1C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808,</w:t>
            </w:r>
            <w:r w:rsidR="00230F5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</w:t>
            </w:r>
            <w:r w:rsidR="00302A1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EF4262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805,</w:t>
            </w:r>
            <w:r w:rsidR="00EF4262" w:rsidRPr="00B91FF6">
              <w:rPr>
                <w:rFonts w:ascii="Angsana New" w:hAnsi="Angsana New" w:cs="Angsana New"/>
                <w:sz w:val="26"/>
                <w:szCs w:val="26"/>
              </w:rPr>
              <w:t>859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B297A" w:rsidRPr="00B91FF6" w:rsidTr="00437A49">
        <w:trPr>
          <w:gridAfter w:val="1"/>
          <w:wAfter w:w="14" w:type="dxa"/>
          <w:cantSplit/>
        </w:trPr>
        <w:tc>
          <w:tcPr>
            <w:tcW w:w="3420" w:type="dxa"/>
            <w:vAlign w:val="bottom"/>
          </w:tcPr>
          <w:p w:rsidR="003B297A" w:rsidRPr="00B91FF6" w:rsidRDefault="00B91FF6" w:rsidP="00B9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B91FF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หนี้สินตามส่วนงาน</w:t>
            </w:r>
            <w:r w:rsidRPr="00B91FF6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3B297A" w:rsidRPr="00B91FF6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2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5B18D7" w:rsidP="00A501E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353,649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297A" w:rsidRPr="00B91FF6" w:rsidRDefault="00C54AA3" w:rsidP="00396604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B91FF6">
              <w:rPr>
                <w:rFonts w:ascii="Angsana New" w:hAnsi="Angsana New" w:cs="Angsana New"/>
                <w:sz w:val="26"/>
                <w:szCs w:val="26"/>
              </w:rPr>
              <w:t>349,511</w:t>
            </w:r>
          </w:p>
        </w:tc>
        <w:tc>
          <w:tcPr>
            <w:tcW w:w="180" w:type="dxa"/>
            <w:vAlign w:val="bottom"/>
          </w:tcPr>
          <w:p w:rsidR="003B297A" w:rsidRPr="00B91FF6" w:rsidRDefault="003B297A" w:rsidP="00396604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BB108B" w:rsidRPr="00B91FF6" w:rsidRDefault="00BB108B" w:rsidP="00351DF4">
      <w:pPr>
        <w:spacing w:line="240" w:lineRule="auto"/>
        <w:rPr>
          <w:rFonts w:ascii="Angsana New" w:hAnsi="Angsana New"/>
          <w:sz w:val="26"/>
          <w:szCs w:val="26"/>
        </w:rPr>
      </w:pPr>
    </w:p>
    <w:p w:rsidR="00BB108B" w:rsidRPr="00B91FF6" w:rsidRDefault="006B04C9" w:rsidP="00BB1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B91FF6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</w:t>
      </w:r>
      <w:r w:rsidR="00BB108B" w:rsidRPr="00B91FF6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ส่วนงานภูมิศาสตร์</w:t>
      </w:r>
    </w:p>
    <w:p w:rsidR="00BB108B" w:rsidRPr="00B91FF6" w:rsidRDefault="00BB108B" w:rsidP="00BB1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</w:rPr>
      </w:pPr>
      <w:r w:rsidRPr="00B91FF6">
        <w:rPr>
          <w:rFonts w:ascii="Angsana New" w:hAnsi="Angsana New"/>
          <w:sz w:val="26"/>
          <w:szCs w:val="26"/>
          <w:cs/>
        </w:rPr>
        <w:t xml:space="preserve">บริษัทดำเนินธุรกิจส่วนใหญ่ในประเทศไทย </w:t>
      </w:r>
    </w:p>
    <w:p w:rsidR="00BB108B" w:rsidRPr="00B91FF6" w:rsidRDefault="00BB108B" w:rsidP="00BB1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sz w:val="26"/>
          <w:szCs w:val="26"/>
          <w:cs/>
        </w:rPr>
        <w:sectPr w:rsidR="00BB108B" w:rsidRPr="00B91FF6" w:rsidSect="006337C0">
          <w:pgSz w:w="16834" w:h="11909" w:orient="landscape" w:code="9"/>
          <w:pgMar w:top="1152" w:right="691" w:bottom="1152" w:left="720" w:header="720" w:footer="720" w:gutter="0"/>
          <w:cols w:space="720"/>
          <w:docGrid w:linePitch="245"/>
        </w:sectPr>
      </w:pPr>
    </w:p>
    <w:p w:rsidR="00367774" w:rsidRPr="00D0412E" w:rsidRDefault="00CC2247" w:rsidP="00DC0725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D0412E">
        <w:rPr>
          <w:rFonts w:ascii="Angsana New" w:hAnsi="Angsana New" w:cs="Angsana New"/>
          <w:b/>
          <w:bCs/>
          <w:lang w:val="en-US"/>
        </w:rPr>
        <w:lastRenderedPageBreak/>
        <w:t>2</w:t>
      </w:r>
      <w:r w:rsidR="00AA61C6" w:rsidRPr="00D0412E">
        <w:rPr>
          <w:rFonts w:ascii="Angsana New" w:hAnsi="Angsana New" w:cs="Angsana New"/>
          <w:b/>
          <w:bCs/>
          <w:lang w:val="en-US"/>
        </w:rPr>
        <w:t>6</w:t>
      </w:r>
      <w:r w:rsidR="00367774" w:rsidRPr="00D0412E">
        <w:rPr>
          <w:rFonts w:ascii="Angsana New" w:hAnsi="Angsana New" w:cs="Angsana New"/>
          <w:b/>
          <w:bCs/>
          <w:lang w:val="en-US"/>
        </w:rPr>
        <w:tab/>
      </w:r>
      <w:r w:rsidR="00367774" w:rsidRPr="00D0412E">
        <w:rPr>
          <w:rFonts w:ascii="Angsana New" w:hAnsi="Angsana New" w:cs="Angsana New"/>
          <w:b/>
          <w:bCs/>
          <w:cs/>
          <w:lang w:val="en-US"/>
        </w:rPr>
        <w:t>รายได้อื่น</w:t>
      </w:r>
    </w:p>
    <w:p w:rsidR="00367774" w:rsidRPr="00D0412E" w:rsidRDefault="00367774" w:rsidP="00367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576" w:tblpY="1"/>
        <w:tblOverlap w:val="never"/>
        <w:tblW w:w="9540" w:type="dxa"/>
        <w:tblLayout w:type="fixed"/>
        <w:tblLook w:val="0000" w:firstRow="0" w:lastRow="0" w:firstColumn="0" w:lastColumn="0" w:noHBand="0" w:noVBand="0"/>
      </w:tblPr>
      <w:tblGrid>
        <w:gridCol w:w="2988"/>
        <w:gridCol w:w="990"/>
        <w:gridCol w:w="1260"/>
        <w:gridCol w:w="270"/>
        <w:gridCol w:w="1240"/>
        <w:gridCol w:w="236"/>
        <w:gridCol w:w="1206"/>
        <w:gridCol w:w="270"/>
        <w:gridCol w:w="1080"/>
      </w:tblGrid>
      <w:tr w:rsidR="00EF0C41" w:rsidRPr="00E12598" w:rsidTr="00AD3907">
        <w:tc>
          <w:tcPr>
            <w:tcW w:w="2988" w:type="dxa"/>
          </w:tcPr>
          <w:p w:rsidR="00EF0C41" w:rsidRPr="00D0412E" w:rsidRDefault="00EF0C41" w:rsidP="001768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F0C41" w:rsidRPr="00D0412E" w:rsidRDefault="00EF0C41" w:rsidP="0017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:rsidR="00EF0C41" w:rsidRPr="00E12598" w:rsidRDefault="00EF0C41" w:rsidP="0017688B">
            <w:pPr>
              <w:spacing w:line="240" w:lineRule="auto"/>
              <w:ind w:left="-108" w:right="-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:rsidR="00EF0C41" w:rsidRPr="00E12598" w:rsidRDefault="00EF0C41" w:rsidP="001768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</w:tcPr>
          <w:p w:rsidR="00EF0C41" w:rsidRPr="00E12598" w:rsidRDefault="00EF0C41" w:rsidP="0017688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F0C41" w:rsidRPr="00E12598" w:rsidTr="00AD3907">
        <w:tc>
          <w:tcPr>
            <w:tcW w:w="2988" w:type="dxa"/>
          </w:tcPr>
          <w:p w:rsidR="00EF0C41" w:rsidRPr="00E12598" w:rsidRDefault="00EF0C41" w:rsidP="001768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F0C41" w:rsidRPr="00E12598" w:rsidRDefault="00EF0C41" w:rsidP="0017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:rsidR="00EF0C41" w:rsidRPr="00E12598" w:rsidRDefault="00EF0C41" w:rsidP="00A3525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:rsidR="00EF0C41" w:rsidRPr="00E12598" w:rsidRDefault="00EF0C41" w:rsidP="001768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3"/>
          </w:tcPr>
          <w:p w:rsidR="00EF0C41" w:rsidRPr="00E12598" w:rsidRDefault="00EF0C41" w:rsidP="0017688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0C41" w:rsidRPr="00E12598" w:rsidTr="00AD3907">
        <w:tc>
          <w:tcPr>
            <w:tcW w:w="2988" w:type="dxa"/>
          </w:tcPr>
          <w:p w:rsidR="00F26382" w:rsidRPr="00E12598" w:rsidRDefault="00F26382" w:rsidP="001768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26382" w:rsidRPr="00E12598" w:rsidRDefault="00AC01E8" w:rsidP="0017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F26382" w:rsidRPr="00E12598" w:rsidRDefault="00396604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F26382" w:rsidRPr="00E12598" w:rsidRDefault="00F26382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F26382" w:rsidRPr="00E12598" w:rsidRDefault="00351DF4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="00396604"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</w:tcPr>
          <w:p w:rsidR="00F26382" w:rsidRPr="00E12598" w:rsidRDefault="00F26382" w:rsidP="001768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:rsidR="00F26382" w:rsidRPr="00E12598" w:rsidRDefault="00396604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F26382" w:rsidRPr="00E12598" w:rsidRDefault="00F26382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26382" w:rsidRPr="00E12598" w:rsidRDefault="00351DF4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</w:t>
            </w:r>
            <w:r w:rsidR="00396604"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F26382" w:rsidRPr="00E12598" w:rsidTr="00AD3907">
        <w:tc>
          <w:tcPr>
            <w:tcW w:w="2988" w:type="dxa"/>
          </w:tcPr>
          <w:p w:rsidR="00F26382" w:rsidRPr="00E12598" w:rsidRDefault="00F26382" w:rsidP="001768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F26382" w:rsidRPr="00E12598" w:rsidRDefault="00F26382" w:rsidP="0017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:rsidR="00F26382" w:rsidRPr="00E12598" w:rsidRDefault="00F26382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125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1259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12598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635D4" w:rsidRPr="00E12598" w:rsidTr="001F6B09">
        <w:tc>
          <w:tcPr>
            <w:tcW w:w="2988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รายได้ค่าเช่ารับ</w:t>
            </w:r>
          </w:p>
        </w:tc>
        <w:tc>
          <w:tcPr>
            <w:tcW w:w="990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7,034</w:t>
            </w: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6,751</w:t>
            </w:r>
          </w:p>
        </w:tc>
        <w:tc>
          <w:tcPr>
            <w:tcW w:w="236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7,034</w:t>
            </w: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6,751</w:t>
            </w:r>
          </w:p>
        </w:tc>
      </w:tr>
      <w:tr w:rsidR="00A635D4" w:rsidRPr="00E12598" w:rsidTr="001F6B09">
        <w:tc>
          <w:tcPr>
            <w:tcW w:w="2988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รายได้ค่าปรับส่งสินค้าล่าช้า</w:t>
            </w:r>
          </w:p>
        </w:tc>
        <w:tc>
          <w:tcPr>
            <w:tcW w:w="990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5,809</w:t>
            </w: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6,959</w:t>
            </w:r>
          </w:p>
        </w:tc>
        <w:tc>
          <w:tcPr>
            <w:tcW w:w="236" w:type="dxa"/>
          </w:tcPr>
          <w:p w:rsidR="00A635D4" w:rsidRPr="00310457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6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5,809</w:t>
            </w: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6,959</w:t>
            </w:r>
          </w:p>
        </w:tc>
      </w:tr>
      <w:tr w:rsidR="00EA5307" w:rsidRPr="00E12598" w:rsidTr="00AD3907">
        <w:tc>
          <w:tcPr>
            <w:tcW w:w="2988" w:type="dxa"/>
          </w:tcPr>
          <w:p w:rsidR="00EA5307" w:rsidRPr="00E12598" w:rsidRDefault="00EA5307" w:rsidP="00EA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รายได้สนับสนุนการขาย</w:t>
            </w:r>
          </w:p>
        </w:tc>
        <w:tc>
          <w:tcPr>
            <w:tcW w:w="990" w:type="dxa"/>
          </w:tcPr>
          <w:p w:rsidR="00EA5307" w:rsidRPr="00E12598" w:rsidRDefault="00EA5307" w:rsidP="00EA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A5307" w:rsidRPr="00E12598" w:rsidRDefault="00310457" w:rsidP="00EA53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5,201</w:t>
            </w:r>
          </w:p>
        </w:tc>
        <w:tc>
          <w:tcPr>
            <w:tcW w:w="27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5,782</w:t>
            </w:r>
          </w:p>
        </w:tc>
        <w:tc>
          <w:tcPr>
            <w:tcW w:w="236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EA5307" w:rsidRPr="00E12598" w:rsidRDefault="00310457" w:rsidP="00EA53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5,201</w:t>
            </w:r>
          </w:p>
        </w:tc>
        <w:tc>
          <w:tcPr>
            <w:tcW w:w="27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5307" w:rsidRPr="00E12598" w:rsidRDefault="00EA5307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5,782</w:t>
            </w:r>
          </w:p>
        </w:tc>
      </w:tr>
      <w:tr w:rsidR="00EA5307" w:rsidRPr="00E12598" w:rsidTr="00AD3907">
        <w:tc>
          <w:tcPr>
            <w:tcW w:w="2988" w:type="dxa"/>
          </w:tcPr>
          <w:p w:rsidR="00EA5307" w:rsidRPr="00E12598" w:rsidRDefault="00695AAA" w:rsidP="00695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="00EA5307" w:rsidRPr="00E1259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90" w:type="dxa"/>
          </w:tcPr>
          <w:p w:rsidR="00EA5307" w:rsidRPr="00E12598" w:rsidRDefault="00EA5307" w:rsidP="00EA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5307" w:rsidRPr="00E12598" w:rsidRDefault="00EA5307" w:rsidP="00AD3907">
            <w:pPr>
              <w:pStyle w:val="acctfourfigures"/>
              <w:tabs>
                <w:tab w:val="clear" w:pos="765"/>
                <w:tab w:val="decimal" w:pos="648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A5307" w:rsidRPr="00E12598" w:rsidTr="00AD3907">
        <w:tc>
          <w:tcPr>
            <w:tcW w:w="2988" w:type="dxa"/>
          </w:tcPr>
          <w:p w:rsidR="00EA5307" w:rsidRPr="00E12598" w:rsidRDefault="00EA5307" w:rsidP="00EA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 xml:space="preserve">   ในบริษัทร่วม</w:t>
            </w:r>
          </w:p>
        </w:tc>
        <w:tc>
          <w:tcPr>
            <w:tcW w:w="990" w:type="dxa"/>
          </w:tcPr>
          <w:p w:rsidR="00EA5307" w:rsidRPr="00E12598" w:rsidRDefault="00AC01E8" w:rsidP="00EA5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60" w:type="dxa"/>
          </w:tcPr>
          <w:p w:rsidR="00EA5307" w:rsidRPr="00E12598" w:rsidRDefault="0064230C" w:rsidP="00EA53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3,92</w:t>
            </w:r>
            <w:r w:rsidR="00D50A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4,347</w:t>
            </w:r>
          </w:p>
        </w:tc>
        <w:tc>
          <w:tcPr>
            <w:tcW w:w="236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4,067</w:t>
            </w:r>
          </w:p>
        </w:tc>
        <w:tc>
          <w:tcPr>
            <w:tcW w:w="270" w:type="dxa"/>
          </w:tcPr>
          <w:p w:rsidR="00EA5307" w:rsidRPr="00E12598" w:rsidRDefault="00EA5307" w:rsidP="00EA530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A5307" w:rsidRPr="00E12598" w:rsidRDefault="00EA5307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64230C" w:rsidRPr="00E12598" w:rsidTr="00AD3907">
        <w:tc>
          <w:tcPr>
            <w:tcW w:w="2988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990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4230C" w:rsidRPr="00E12598" w:rsidRDefault="0064230C" w:rsidP="00E125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</w:t>
            </w:r>
            <w:r w:rsidR="00E12598"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2,031</w:t>
            </w:r>
          </w:p>
        </w:tc>
        <w:tc>
          <w:tcPr>
            <w:tcW w:w="23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3,761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30C" w:rsidRPr="00E12598" w:rsidRDefault="0064230C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2,031</w:t>
            </w:r>
          </w:p>
        </w:tc>
      </w:tr>
      <w:tr w:rsidR="00B23995" w:rsidRPr="00E12598" w:rsidTr="00AD3907">
        <w:tc>
          <w:tcPr>
            <w:tcW w:w="2988" w:type="dxa"/>
          </w:tcPr>
          <w:p w:rsidR="00B23995" w:rsidRPr="00E12598" w:rsidRDefault="00B23995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กำไรจากการ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จำหน่ายอุปกรณ์</w:t>
            </w:r>
          </w:p>
        </w:tc>
        <w:tc>
          <w:tcPr>
            <w:tcW w:w="990" w:type="dxa"/>
          </w:tcPr>
          <w:p w:rsidR="00B23995" w:rsidRPr="00E12598" w:rsidRDefault="00B23995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23995" w:rsidRDefault="003613CA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3,373</w:t>
            </w:r>
          </w:p>
        </w:tc>
        <w:tc>
          <w:tcPr>
            <w:tcW w:w="270" w:type="dxa"/>
          </w:tcPr>
          <w:p w:rsidR="00B23995" w:rsidRPr="00E12598" w:rsidRDefault="00B23995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B23995" w:rsidRPr="00E12598" w:rsidRDefault="003613CA" w:rsidP="003613C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B23995" w:rsidRPr="00E12598" w:rsidRDefault="00B23995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B23995" w:rsidRDefault="003613CA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3,373</w:t>
            </w:r>
          </w:p>
        </w:tc>
        <w:tc>
          <w:tcPr>
            <w:tcW w:w="270" w:type="dxa"/>
          </w:tcPr>
          <w:p w:rsidR="00B23995" w:rsidRPr="00E12598" w:rsidRDefault="00B23995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23995" w:rsidRPr="00E12598" w:rsidRDefault="003613CA" w:rsidP="003613C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230C" w:rsidRPr="00E12598" w:rsidTr="00AD3907">
        <w:tc>
          <w:tcPr>
            <w:tcW w:w="2988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4230C" w:rsidRPr="00E12598" w:rsidRDefault="0064230C" w:rsidP="00E125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="00E12598"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879</w:t>
            </w:r>
          </w:p>
        </w:tc>
        <w:tc>
          <w:tcPr>
            <w:tcW w:w="23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30C" w:rsidRPr="00E12598" w:rsidRDefault="0064230C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879</w:t>
            </w:r>
          </w:p>
        </w:tc>
      </w:tr>
      <w:tr w:rsidR="0064230C" w:rsidRPr="00E12598" w:rsidTr="00AD3907">
        <w:tc>
          <w:tcPr>
            <w:tcW w:w="2988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รายได้จากค่าชดเชย</w:t>
            </w:r>
          </w:p>
        </w:tc>
        <w:tc>
          <w:tcPr>
            <w:tcW w:w="990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1,132</w:t>
            </w:r>
          </w:p>
        </w:tc>
        <w:tc>
          <w:tcPr>
            <w:tcW w:w="23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30C" w:rsidRPr="00E12598" w:rsidRDefault="0064230C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1,132</w:t>
            </w:r>
          </w:p>
        </w:tc>
      </w:tr>
      <w:tr w:rsidR="0064230C" w:rsidRPr="00E12598" w:rsidTr="00AD3907">
        <w:tc>
          <w:tcPr>
            <w:tcW w:w="2988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รายได้ค่าธรรมเนียมการสอน</w:t>
            </w:r>
          </w:p>
        </w:tc>
        <w:tc>
          <w:tcPr>
            <w:tcW w:w="990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4230C" w:rsidRPr="00E12598" w:rsidRDefault="0064230C" w:rsidP="00E125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E12598"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1,273</w:t>
            </w:r>
          </w:p>
        </w:tc>
        <w:tc>
          <w:tcPr>
            <w:tcW w:w="23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4230C" w:rsidRPr="00E12598" w:rsidRDefault="0064230C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1,273</w:t>
            </w:r>
          </w:p>
        </w:tc>
      </w:tr>
      <w:tr w:rsidR="00A635D4" w:rsidRPr="00E12598" w:rsidTr="001F6B09">
        <w:tc>
          <w:tcPr>
            <w:tcW w:w="2988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กำไรจากการ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792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635D4" w:rsidRPr="00E12598" w:rsidTr="001F6B09">
        <w:tc>
          <w:tcPr>
            <w:tcW w:w="2988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990" w:type="dxa"/>
          </w:tcPr>
          <w:p w:rsidR="00A635D4" w:rsidRPr="00E12598" w:rsidRDefault="00A635D4" w:rsidP="00A63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14,437</w:t>
            </w:r>
          </w:p>
        </w:tc>
        <w:tc>
          <w:tcPr>
            <w:tcW w:w="236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635D4" w:rsidRPr="00E12598" w:rsidRDefault="00A635D4" w:rsidP="00A635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14,437</w:t>
            </w:r>
          </w:p>
        </w:tc>
      </w:tr>
      <w:tr w:rsidR="0064230C" w:rsidRPr="00E12598" w:rsidTr="00AD3907">
        <w:tc>
          <w:tcPr>
            <w:tcW w:w="2988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1259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4230C" w:rsidRPr="00E12598" w:rsidRDefault="00833D6A" w:rsidP="00E125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3,99</w:t>
            </w:r>
            <w:r w:rsidR="00D50A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6,697</w:t>
            </w:r>
          </w:p>
        </w:tc>
        <w:tc>
          <w:tcPr>
            <w:tcW w:w="23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64230C" w:rsidRPr="00E12598" w:rsidRDefault="00833D6A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3,99</w:t>
            </w:r>
            <w:r w:rsidR="00D50A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4230C" w:rsidRPr="00E12598" w:rsidRDefault="0064230C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6,697</w:t>
            </w:r>
          </w:p>
        </w:tc>
      </w:tr>
      <w:tr w:rsidR="0064230C" w:rsidRPr="00D0412E" w:rsidTr="00AD3907">
        <w:tc>
          <w:tcPr>
            <w:tcW w:w="2988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25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4230C" w:rsidRPr="00E12598" w:rsidRDefault="0064230C" w:rsidP="00642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4230C" w:rsidRPr="00E12598" w:rsidRDefault="0064230C" w:rsidP="00E1259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35,23</w:t>
            </w:r>
            <w:r w:rsidR="00E12598" w:rsidRPr="00E12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50,288</w:t>
            </w:r>
          </w:p>
        </w:tc>
        <w:tc>
          <w:tcPr>
            <w:tcW w:w="236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35,379</w:t>
            </w:r>
          </w:p>
        </w:tc>
        <w:tc>
          <w:tcPr>
            <w:tcW w:w="270" w:type="dxa"/>
          </w:tcPr>
          <w:p w:rsidR="0064230C" w:rsidRPr="00E12598" w:rsidRDefault="0064230C" w:rsidP="0064230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4230C" w:rsidRPr="00D0412E" w:rsidRDefault="0064230C" w:rsidP="00AD390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1259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45,961</w:t>
            </w:r>
          </w:p>
        </w:tc>
      </w:tr>
    </w:tbl>
    <w:p w:rsidR="00E10F6E" w:rsidRPr="00D0412E" w:rsidRDefault="00E10F6E" w:rsidP="00E70115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:rsidR="00E70115" w:rsidRPr="00D0412E" w:rsidRDefault="00C05331" w:rsidP="0017688B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cs/>
          <w:lang w:val="en-US"/>
        </w:rPr>
      </w:pPr>
      <w:r w:rsidRPr="00D0412E">
        <w:rPr>
          <w:rFonts w:ascii="Angsana New" w:hAnsi="Angsana New" w:cs="Angsana New"/>
          <w:b/>
          <w:bCs/>
          <w:cs/>
          <w:lang w:val="en-US"/>
        </w:rPr>
        <w:br w:type="page"/>
      </w:r>
      <w:r w:rsidR="00E70115" w:rsidRPr="00D0412E">
        <w:rPr>
          <w:rFonts w:ascii="Angsana New" w:hAnsi="Angsana New" w:cs="Angsana New"/>
          <w:b/>
          <w:bCs/>
          <w:cs/>
          <w:lang w:val="en-US"/>
        </w:rPr>
        <w:lastRenderedPageBreak/>
        <w:t>2</w:t>
      </w:r>
      <w:r w:rsidR="00AA61C6" w:rsidRPr="00D0412E">
        <w:rPr>
          <w:rFonts w:ascii="Angsana New" w:hAnsi="Angsana New" w:cs="Angsana New"/>
          <w:b/>
          <w:bCs/>
          <w:lang w:val="en-US"/>
        </w:rPr>
        <w:t>7</w:t>
      </w:r>
      <w:r w:rsidR="00E70115" w:rsidRPr="00D0412E">
        <w:rPr>
          <w:rFonts w:ascii="Angsana New" w:hAnsi="Angsana New" w:cs="Angsana New"/>
          <w:b/>
          <w:bCs/>
          <w:lang w:val="en-US"/>
        </w:rPr>
        <w:tab/>
      </w:r>
      <w:r w:rsidR="00FB31F1">
        <w:rPr>
          <w:rFonts w:ascii="Angsana New" w:hAnsi="Angsana New" w:cs="Angsana New" w:hint="cs"/>
          <w:b/>
          <w:bCs/>
          <w:cs/>
          <w:lang w:val="en-US"/>
        </w:rPr>
        <w:t>ต้นทุนในการจัดจำหน่าย</w:t>
      </w:r>
    </w:p>
    <w:p w:rsidR="00E70115" w:rsidRPr="00372D61" w:rsidRDefault="00E70115" w:rsidP="00E70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08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11"/>
        <w:gridCol w:w="1170"/>
        <w:gridCol w:w="1260"/>
        <w:gridCol w:w="270"/>
        <w:gridCol w:w="1170"/>
      </w:tblGrid>
      <w:tr w:rsidR="00B91CCE" w:rsidRPr="00D0412E" w:rsidTr="00B91CCE">
        <w:trPr>
          <w:trHeight w:hRule="exact" w:val="374"/>
        </w:trPr>
        <w:tc>
          <w:tcPr>
            <w:tcW w:w="5211" w:type="dxa"/>
          </w:tcPr>
          <w:p w:rsidR="00B91CCE" w:rsidRPr="00D0412E" w:rsidRDefault="00B91CCE" w:rsidP="00B91C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91CCE" w:rsidRPr="00D0412E" w:rsidRDefault="00B91CCE" w:rsidP="00B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91CCE" w:rsidRPr="00D0412E" w:rsidRDefault="00B91CCE" w:rsidP="00B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91CCE" w:rsidRPr="00D0412E" w:rsidTr="00B91CCE">
        <w:trPr>
          <w:trHeight w:hRule="exact" w:val="374"/>
        </w:trPr>
        <w:tc>
          <w:tcPr>
            <w:tcW w:w="5211" w:type="dxa"/>
          </w:tcPr>
          <w:p w:rsidR="00B91CCE" w:rsidRPr="00D0412E" w:rsidRDefault="00B91CCE" w:rsidP="00B91C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B91CCE" w:rsidRPr="00D0412E" w:rsidRDefault="00B91CCE" w:rsidP="00B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:rsidR="00B91CCE" w:rsidRPr="00D0412E" w:rsidRDefault="00B91CCE" w:rsidP="00B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B91CCE" w:rsidRPr="00D0412E" w:rsidTr="00B91CCE">
        <w:trPr>
          <w:trHeight w:hRule="exact" w:val="374"/>
        </w:trPr>
        <w:tc>
          <w:tcPr>
            <w:tcW w:w="5211" w:type="dxa"/>
          </w:tcPr>
          <w:p w:rsidR="00B91CCE" w:rsidRPr="00D0412E" w:rsidRDefault="00B91CCE" w:rsidP="00B91CC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B91CCE" w:rsidRPr="00D0412E" w:rsidRDefault="00B91CCE" w:rsidP="00B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0" w:type="dxa"/>
            <w:gridSpan w:val="3"/>
          </w:tcPr>
          <w:p w:rsidR="00B91CCE" w:rsidRPr="00D0412E" w:rsidRDefault="00B91CCE" w:rsidP="00B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CCE" w:rsidRPr="00D0412E" w:rsidTr="00B91CCE">
        <w:trPr>
          <w:trHeight w:hRule="exact" w:val="374"/>
        </w:trPr>
        <w:tc>
          <w:tcPr>
            <w:tcW w:w="5211" w:type="dxa"/>
          </w:tcPr>
          <w:p w:rsidR="00B91CCE" w:rsidRPr="00D0412E" w:rsidRDefault="00B91CCE" w:rsidP="0017688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91CCE" w:rsidRPr="00D0412E" w:rsidRDefault="00B91CCE" w:rsidP="0017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91CCE" w:rsidRPr="00D0412E" w:rsidRDefault="00396604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B91CCE" w:rsidRPr="00D0412E" w:rsidRDefault="00B91CCE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91CCE" w:rsidRPr="00D0412E" w:rsidRDefault="00396604" w:rsidP="001768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B91CCE" w:rsidRPr="00D0412E" w:rsidTr="00B91CCE">
        <w:trPr>
          <w:trHeight w:hRule="exact" w:val="374"/>
        </w:trPr>
        <w:tc>
          <w:tcPr>
            <w:tcW w:w="5211" w:type="dxa"/>
          </w:tcPr>
          <w:p w:rsidR="00B91CCE" w:rsidRPr="00D0412E" w:rsidRDefault="00B91CCE" w:rsidP="0017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91CCE" w:rsidRPr="00D0412E" w:rsidRDefault="00B91CCE" w:rsidP="00176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91CCE" w:rsidRPr="00D0412E" w:rsidRDefault="00B91CCE" w:rsidP="00B91CC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202,100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209,379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23,516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81,271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ค่าใช้จ่ายสนับสนุนการขาย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20,264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25,592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13,826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13,102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E82C0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</w:t>
            </w:r>
            <w:r w:rsidR="00E82C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13,401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ค่าภาษีโรงเรือน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8,515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8,502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6,567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8,638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ค่าธรรมเนียมบัตรเครดิต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5,598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8,485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D6476" w:rsidRPr="00D0412E" w:rsidRDefault="00FD6476" w:rsidP="00E82C0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1,7</w:t>
            </w:r>
            <w:r w:rsidR="00E82C0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3,659</w:t>
            </w:r>
          </w:p>
        </w:tc>
      </w:tr>
      <w:tr w:rsidR="00FD6476" w:rsidRPr="00D0412E" w:rsidTr="00B91CCE">
        <w:trPr>
          <w:trHeight w:hRule="exact" w:val="374"/>
        </w:trPr>
        <w:tc>
          <w:tcPr>
            <w:tcW w:w="5211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FD6476" w:rsidRPr="00D0412E" w:rsidRDefault="00FD6476" w:rsidP="00FD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D6476" w:rsidRPr="00D0412E" w:rsidRDefault="00620245" w:rsidP="00E82C0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FD64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FD64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82C0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70" w:type="dxa"/>
          </w:tcPr>
          <w:p w:rsidR="00FD6476" w:rsidRPr="00D0412E" w:rsidRDefault="00FD6476" w:rsidP="00FD647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D6476" w:rsidRPr="00D0412E" w:rsidRDefault="00FD6476" w:rsidP="00FB31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372,029</w:t>
            </w:r>
          </w:p>
        </w:tc>
      </w:tr>
    </w:tbl>
    <w:p w:rsidR="00E10F6E" w:rsidRPr="00372D61" w:rsidRDefault="00E10F6E" w:rsidP="0017688B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sz w:val="24"/>
          <w:szCs w:val="24"/>
          <w:lang w:val="en-US"/>
        </w:rPr>
      </w:pPr>
    </w:p>
    <w:p w:rsidR="00E70115" w:rsidRDefault="00B74970" w:rsidP="0017688B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b/>
          <w:bCs/>
          <w:lang w:val="en-US"/>
        </w:rPr>
      </w:pPr>
      <w:r w:rsidRPr="00D0412E">
        <w:rPr>
          <w:rFonts w:ascii="Angsana New" w:hAnsi="Angsana New" w:cs="Angsana New"/>
          <w:b/>
          <w:bCs/>
          <w:cs/>
          <w:lang w:val="en-US"/>
        </w:rPr>
        <w:t>2</w:t>
      </w:r>
      <w:r w:rsidR="00AA61C6" w:rsidRPr="00D0412E">
        <w:rPr>
          <w:rFonts w:ascii="Angsana New" w:hAnsi="Angsana New" w:cs="Angsana New"/>
          <w:b/>
          <w:bCs/>
          <w:lang w:val="en-US"/>
        </w:rPr>
        <w:t>8</w:t>
      </w:r>
      <w:r w:rsidR="00E70115" w:rsidRPr="00D0412E">
        <w:rPr>
          <w:rFonts w:ascii="Angsana New" w:hAnsi="Angsana New" w:cs="Angsana New"/>
          <w:b/>
          <w:bCs/>
          <w:lang w:val="en-US"/>
        </w:rPr>
        <w:tab/>
      </w:r>
      <w:r w:rsidR="00E70115" w:rsidRPr="00D0412E">
        <w:rPr>
          <w:rFonts w:ascii="Angsana New" w:hAnsi="Angsana New" w:cs="Angsana New"/>
          <w:b/>
          <w:bCs/>
          <w:cs/>
          <w:lang w:val="en-US"/>
        </w:rPr>
        <w:t>ค่าใช้จ่ายในการบริหาร</w:t>
      </w:r>
    </w:p>
    <w:p w:rsidR="00FB31F1" w:rsidRPr="00372D61" w:rsidRDefault="00FB31F1" w:rsidP="0017688B">
      <w:pPr>
        <w:pStyle w:val="a"/>
        <w:tabs>
          <w:tab w:val="clear" w:pos="1080"/>
          <w:tab w:val="left" w:pos="540"/>
        </w:tabs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28"/>
        <w:gridCol w:w="1062"/>
        <w:gridCol w:w="1260"/>
        <w:gridCol w:w="270"/>
        <w:gridCol w:w="1170"/>
      </w:tblGrid>
      <w:tr w:rsidR="00FB31F1" w:rsidRPr="005671EE" w:rsidTr="00612F76">
        <w:tc>
          <w:tcPr>
            <w:tcW w:w="5328" w:type="dxa"/>
          </w:tcPr>
          <w:p w:rsidR="00FB31F1" w:rsidRPr="006116C6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FB31F1" w:rsidRPr="006116C6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B31F1" w:rsidRPr="00FB31F1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B31F1" w:rsidRPr="00FB31F1" w:rsidRDefault="00FB31F1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FB31F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B31F1" w:rsidRPr="00FB31F1" w:rsidRDefault="00FB31F1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B31F1" w:rsidRPr="00FB31F1" w:rsidRDefault="00FB31F1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FB31F1" w:rsidRPr="00FB31F1" w:rsidRDefault="00FB31F1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31F1" w:rsidRPr="00FB31F1" w:rsidRDefault="00FB31F1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B31F1" w:rsidRPr="005671EE" w:rsidRDefault="00FB31F1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71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FB31F1" w:rsidRDefault="00C94C7E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</w:t>
            </w:r>
            <w:r w:rsidR="00FB31F1">
              <w:rPr>
                <w:rFonts w:ascii="Angsana New" w:hAnsi="Angsana New" w:hint="cs"/>
                <w:sz w:val="30"/>
                <w:szCs w:val="30"/>
                <w:cs/>
              </w:rPr>
              <w:t>น์พนักงาน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B31F1" w:rsidRDefault="00FB31F1" w:rsidP="009A7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  <w:r w:rsidR="004039D8">
              <w:rPr>
                <w:rFonts w:ascii="Angsana New" w:hAnsi="Angsana New"/>
                <w:sz w:val="30"/>
                <w:szCs w:val="30"/>
              </w:rPr>
              <w:t>,</w:t>
            </w:r>
            <w:r w:rsidR="009A7EE4"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31F1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32,680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ค่าวัสดุสิ้นเปลือง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4,555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5,843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3,692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4,862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3,618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3,399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3,179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3,321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ค่าภาษีโรงเรือน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B31F1" w:rsidRPr="000E4EB2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B31F1" w:rsidRPr="000E4EB2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FB31F1" w:rsidRPr="005671EE" w:rsidTr="00612F76">
        <w:tc>
          <w:tcPr>
            <w:tcW w:w="5328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20,89</w:t>
            </w:r>
            <w:r w:rsidR="00230F5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20,348</w:t>
            </w:r>
          </w:p>
        </w:tc>
      </w:tr>
      <w:tr w:rsidR="00FB31F1" w:rsidRPr="006116C6" w:rsidTr="00612F76">
        <w:tc>
          <w:tcPr>
            <w:tcW w:w="5328" w:type="dxa"/>
          </w:tcPr>
          <w:p w:rsidR="00FB31F1" w:rsidRPr="005671EE" w:rsidRDefault="00167E83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FB31F1" w:rsidRPr="005671EE" w:rsidRDefault="009A7EE4" w:rsidP="00E82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60,60</w:t>
            </w:r>
            <w:r w:rsidR="00230F5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FB31F1" w:rsidRPr="005671EE" w:rsidRDefault="00FB31F1" w:rsidP="00FB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70,907</w:t>
            </w:r>
          </w:p>
        </w:tc>
      </w:tr>
    </w:tbl>
    <w:p w:rsidR="008F4493" w:rsidRDefault="00AA61C6" w:rsidP="0056726B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  <w:r w:rsidRPr="00D0412E">
        <w:rPr>
          <w:rFonts w:ascii="Angsana New" w:hAnsi="Angsana New" w:cs="Angsana New"/>
          <w:b/>
          <w:bCs/>
          <w:lang w:val="en-US"/>
        </w:rPr>
        <w:lastRenderedPageBreak/>
        <w:t>29</w:t>
      </w:r>
      <w:r w:rsidR="008F4493" w:rsidRPr="00D0412E">
        <w:rPr>
          <w:rFonts w:ascii="Angsana New" w:hAnsi="Angsana New" w:cs="Angsana New"/>
          <w:b/>
          <w:bCs/>
          <w:lang w:val="en-US"/>
        </w:rPr>
        <w:tab/>
      </w:r>
      <w:r w:rsidR="008F4493" w:rsidRPr="00D0412E">
        <w:rPr>
          <w:rFonts w:ascii="Angsana New" w:hAnsi="Angsana New" w:cs="Angsana New"/>
          <w:b/>
          <w:bCs/>
          <w:cs/>
          <w:lang w:val="en-US"/>
        </w:rPr>
        <w:t>ค่าใช้จ่ายผลประโยชน์</w:t>
      </w:r>
      <w:r w:rsidR="00C3679C">
        <w:rPr>
          <w:rFonts w:ascii="Angsana New" w:hAnsi="Angsana New" w:cs="Angsana New" w:hint="cs"/>
          <w:b/>
          <w:bCs/>
          <w:cs/>
          <w:lang w:val="en-US"/>
        </w:rPr>
        <w:t>ของ</w:t>
      </w:r>
      <w:r w:rsidR="008F4493" w:rsidRPr="00D0412E">
        <w:rPr>
          <w:rFonts w:ascii="Angsana New" w:hAnsi="Angsana New" w:cs="Angsana New"/>
          <w:b/>
          <w:bCs/>
          <w:cs/>
          <w:lang w:val="en-US"/>
        </w:rPr>
        <w:t>พนักงาน</w:t>
      </w:r>
    </w:p>
    <w:p w:rsidR="00FF7D26" w:rsidRDefault="00FF7D26" w:rsidP="0056726B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170"/>
        <w:gridCol w:w="1260"/>
        <w:gridCol w:w="270"/>
        <w:gridCol w:w="1170"/>
      </w:tblGrid>
      <w:tr w:rsidR="00FF7D26" w:rsidRPr="005671EE" w:rsidTr="00386FF3">
        <w:tc>
          <w:tcPr>
            <w:tcW w:w="5328" w:type="dxa"/>
          </w:tcPr>
          <w:p w:rsidR="00FF7D26" w:rsidRPr="006116C6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7D26" w:rsidRPr="006116C6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F7D26" w:rsidRPr="00FB31F1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FF7D26" w:rsidRPr="005671EE" w:rsidTr="00386FF3">
        <w:tc>
          <w:tcPr>
            <w:tcW w:w="5328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F7D26" w:rsidRPr="00FB31F1" w:rsidRDefault="00FF7D26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FB31F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FF7D26" w:rsidRPr="005671EE" w:rsidTr="00386FF3">
        <w:tc>
          <w:tcPr>
            <w:tcW w:w="5328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F7D26" w:rsidRPr="00FB31F1" w:rsidRDefault="00FF7D26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7D26" w:rsidRPr="005671EE" w:rsidTr="00386FF3">
        <w:tc>
          <w:tcPr>
            <w:tcW w:w="5328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F7D26" w:rsidRPr="00FB31F1" w:rsidRDefault="00FF7D26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FF7D26" w:rsidRPr="00FB31F1" w:rsidRDefault="00FF7D26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7D26" w:rsidRPr="00FB31F1" w:rsidRDefault="00FF7D26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FF7D26" w:rsidRPr="005671EE" w:rsidTr="00386FF3">
        <w:tc>
          <w:tcPr>
            <w:tcW w:w="5328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FF7D26" w:rsidRPr="005671EE" w:rsidRDefault="00FF7D26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71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7D26" w:rsidRPr="005671EE" w:rsidTr="00386FF3">
        <w:tc>
          <w:tcPr>
            <w:tcW w:w="5328" w:type="dxa"/>
          </w:tcPr>
          <w:p w:rsidR="00FF7D26" w:rsidRPr="00D0412E" w:rsidRDefault="00FF7D26" w:rsidP="00FF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70" w:type="dxa"/>
          </w:tcPr>
          <w:p w:rsidR="00FF7D26" w:rsidRPr="005671EE" w:rsidRDefault="00FF7D26" w:rsidP="00FF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F7D26" w:rsidRPr="00D0412E" w:rsidRDefault="00FF7D26" w:rsidP="00FF7D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36,086</w:t>
            </w:r>
          </w:p>
        </w:tc>
        <w:tc>
          <w:tcPr>
            <w:tcW w:w="270" w:type="dxa"/>
          </w:tcPr>
          <w:p w:rsidR="00FF7D26" w:rsidRPr="00D0412E" w:rsidRDefault="00FF7D26" w:rsidP="00FF7D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F7D26" w:rsidRPr="00D0412E" w:rsidRDefault="00FF7D26" w:rsidP="003401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83,387</w:t>
            </w:r>
          </w:p>
        </w:tc>
      </w:tr>
      <w:tr w:rsidR="00FF7D26" w:rsidRPr="005671EE" w:rsidTr="00386FF3">
        <w:tc>
          <w:tcPr>
            <w:tcW w:w="5328" w:type="dxa"/>
          </w:tcPr>
          <w:p w:rsidR="00FF7D26" w:rsidRPr="00D0412E" w:rsidRDefault="00FF7D26" w:rsidP="00FF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:rsidR="00FF7D26" w:rsidRPr="005671EE" w:rsidRDefault="00FF7D26" w:rsidP="00FF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F7D26" w:rsidRPr="00D0412E" w:rsidRDefault="00FF7D26" w:rsidP="00FF7D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11,651</w:t>
            </w:r>
          </w:p>
        </w:tc>
        <w:tc>
          <w:tcPr>
            <w:tcW w:w="270" w:type="dxa"/>
          </w:tcPr>
          <w:p w:rsidR="00FF7D26" w:rsidRPr="00D0412E" w:rsidRDefault="00FF7D26" w:rsidP="00FF7D2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7D26" w:rsidRPr="00D0412E" w:rsidRDefault="00FF7D26" w:rsidP="003401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30,564</w:t>
            </w:r>
          </w:p>
        </w:tc>
      </w:tr>
      <w:tr w:rsidR="00FF7D26" w:rsidRPr="006116C6" w:rsidTr="00386FF3">
        <w:tc>
          <w:tcPr>
            <w:tcW w:w="5328" w:type="dxa"/>
          </w:tcPr>
          <w:p w:rsidR="00FF7D26" w:rsidRPr="005671EE" w:rsidRDefault="00A66027" w:rsidP="00FF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FF7D26" w:rsidRPr="005671EE" w:rsidRDefault="00FF7D26" w:rsidP="00FF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FF7D26" w:rsidRPr="00D0412E" w:rsidRDefault="00FF7D26" w:rsidP="00FF7D2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47,737</w:t>
            </w:r>
          </w:p>
        </w:tc>
        <w:tc>
          <w:tcPr>
            <w:tcW w:w="270" w:type="dxa"/>
          </w:tcPr>
          <w:p w:rsidR="00FF7D26" w:rsidRPr="00D0412E" w:rsidRDefault="00FF7D26" w:rsidP="00FF7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F7D26" w:rsidRPr="00D0412E" w:rsidRDefault="00FF7D26" w:rsidP="003401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113,951</w:t>
            </w:r>
          </w:p>
        </w:tc>
      </w:tr>
    </w:tbl>
    <w:p w:rsidR="00FF7D26" w:rsidRPr="00D0412E" w:rsidRDefault="00FF7D26" w:rsidP="0056726B">
      <w:pPr>
        <w:pStyle w:val="a"/>
        <w:tabs>
          <w:tab w:val="clear" w:pos="1080"/>
          <w:tab w:val="left" w:pos="540"/>
        </w:tabs>
        <w:ind w:left="540" w:hanging="540"/>
        <w:rPr>
          <w:rFonts w:ascii="Angsana New" w:hAnsi="Angsana New" w:cs="Angsana New"/>
          <w:b/>
          <w:bCs/>
          <w:lang w:val="en-US"/>
        </w:rPr>
      </w:pPr>
    </w:p>
    <w:p w:rsidR="008F4493" w:rsidRPr="00D0412E" w:rsidRDefault="00CC2247" w:rsidP="0010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D0412E">
        <w:rPr>
          <w:rFonts w:ascii="Angsana New" w:hAnsi="Angsana New"/>
          <w:b/>
          <w:bCs/>
          <w:sz w:val="30"/>
          <w:szCs w:val="30"/>
        </w:rPr>
        <w:t>3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0</w:t>
      </w:r>
      <w:r w:rsidR="008F4493" w:rsidRPr="00D0412E">
        <w:rPr>
          <w:rFonts w:ascii="Angsana New" w:hAnsi="Angsana New"/>
          <w:b/>
          <w:bCs/>
          <w:sz w:val="30"/>
          <w:szCs w:val="30"/>
        </w:rPr>
        <w:tab/>
      </w:r>
      <w:r w:rsidR="008F4493" w:rsidRPr="00D0412E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:rsidR="008F4493" w:rsidRDefault="008F4493" w:rsidP="008F4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AD7269" w:rsidRDefault="00AD7269" w:rsidP="00AD7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2B5CD6">
        <w:rPr>
          <w:rFonts w:ascii="Angsana New" w:hAnsi="Angsana New" w:hint="cs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10"/>
        <w:gridCol w:w="252"/>
        <w:gridCol w:w="1278"/>
        <w:gridCol w:w="270"/>
        <w:gridCol w:w="1152"/>
      </w:tblGrid>
      <w:tr w:rsidR="003D5BB8" w:rsidRPr="00E0628F" w:rsidTr="00EB108E">
        <w:tc>
          <w:tcPr>
            <w:tcW w:w="6210" w:type="dxa"/>
          </w:tcPr>
          <w:p w:rsidR="003D5BB8" w:rsidRPr="00D0412E" w:rsidRDefault="003D5BB8" w:rsidP="00754F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0628F" w:rsidRDefault="003D5BB8" w:rsidP="00754F2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D5BB8" w:rsidRPr="00E0628F" w:rsidRDefault="003D5BB8" w:rsidP="00754F2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5B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D5BB8" w:rsidRPr="00E0628F" w:rsidTr="00EB108E">
        <w:tc>
          <w:tcPr>
            <w:tcW w:w="6210" w:type="dxa"/>
          </w:tcPr>
          <w:p w:rsidR="003D5BB8" w:rsidRPr="00D0412E" w:rsidRDefault="003D5BB8" w:rsidP="00754F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0628F" w:rsidRDefault="003D5BB8" w:rsidP="00754F2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D5BB8" w:rsidRPr="003D5BB8" w:rsidRDefault="003D5BB8" w:rsidP="00754F2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5B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 /</w:t>
            </w:r>
          </w:p>
        </w:tc>
      </w:tr>
      <w:tr w:rsidR="003D5BB8" w:rsidRPr="00E0628F" w:rsidTr="00EB108E">
        <w:tc>
          <w:tcPr>
            <w:tcW w:w="6210" w:type="dxa"/>
          </w:tcPr>
          <w:p w:rsidR="003D5BB8" w:rsidRPr="00E0628F" w:rsidRDefault="003D5BB8" w:rsidP="00754F2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0628F" w:rsidRDefault="003D5BB8" w:rsidP="00754F2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D5BB8" w:rsidRPr="00E0628F" w:rsidRDefault="003D5BB8" w:rsidP="00754F2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BB8" w:rsidRPr="00E0628F" w:rsidTr="00EB108E">
        <w:tc>
          <w:tcPr>
            <w:tcW w:w="6210" w:type="dxa"/>
          </w:tcPr>
          <w:p w:rsidR="003D5BB8" w:rsidRPr="00E0628F" w:rsidRDefault="003D5BB8" w:rsidP="0039660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3D5BB8" w:rsidRPr="00E0628F" w:rsidRDefault="003D5BB8" w:rsidP="0039660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:rsidR="003D5BB8" w:rsidRPr="00E0628F" w:rsidRDefault="003D5BB8" w:rsidP="003966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:rsidR="003D5BB8" w:rsidRPr="00E0628F" w:rsidRDefault="003D5BB8" w:rsidP="003966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3D5BB8" w:rsidRPr="00E0628F" w:rsidRDefault="003D5BB8" w:rsidP="0039660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EB108E" w:rsidP="00EB108E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EB108E" w:rsidRPr="005671EE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EB108E" w:rsidRPr="005671EE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71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556CEB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D344CC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EB108E" w:rsidRPr="00E0628F" w:rsidRDefault="00A32648" w:rsidP="00703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445,022</w:t>
            </w:r>
          </w:p>
        </w:tc>
        <w:tc>
          <w:tcPr>
            <w:tcW w:w="270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463,611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28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205,279</w:t>
            </w:r>
          </w:p>
        </w:tc>
        <w:tc>
          <w:tcPr>
            <w:tcW w:w="27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212,701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28F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EB108E" w:rsidRPr="00E0628F" w:rsidRDefault="00EB108E" w:rsidP="0070375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  <w:r w:rsidR="00D344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0375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113,951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28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EB108E" w:rsidRPr="00E0628F" w:rsidRDefault="00EB108E" w:rsidP="00D344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</w:t>
            </w:r>
            <w:r w:rsidR="00D344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0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18,262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0628F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270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8,479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0628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EB108E" w:rsidRPr="00E0628F" w:rsidRDefault="00A32648" w:rsidP="006D00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75,</w:t>
            </w:r>
            <w:r w:rsidR="006D00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062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83,700</w:t>
            </w:r>
          </w:p>
        </w:tc>
      </w:tr>
      <w:tr w:rsidR="00EB108E" w:rsidRPr="00E0628F" w:rsidTr="00EB108E">
        <w:tc>
          <w:tcPr>
            <w:tcW w:w="6210" w:type="dxa"/>
          </w:tcPr>
          <w:p w:rsidR="00EB108E" w:rsidRPr="00E0628F" w:rsidRDefault="00A66027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รวมต้นทุนขาย </w:t>
            </w:r>
            <w:r w:rsidR="00D344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ต้นทุนการให้บริการ </w:t>
            </w:r>
            <w:r w:rsidR="00EB108E" w:rsidRPr="00E06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</w:t>
            </w:r>
            <w:r w:rsidR="00EB108E" w:rsidRPr="00E062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ในการ</w:t>
            </w:r>
            <w:r w:rsidR="00EB108E" w:rsidRPr="00E06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</w:t>
            </w:r>
            <w:r w:rsidR="00EB108E" w:rsidRPr="00E062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ด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B108E" w:rsidRPr="00D0412E" w:rsidTr="00EB108E">
        <w:tc>
          <w:tcPr>
            <w:tcW w:w="6210" w:type="dxa"/>
          </w:tcPr>
          <w:p w:rsidR="00EB108E" w:rsidRPr="00E0628F" w:rsidRDefault="00EB108E" w:rsidP="00EB1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6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  <w:r w:rsidRPr="00E062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062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จำหน่าย</w:t>
            </w:r>
            <w:r w:rsidRPr="00E062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และค่าใช้จ่าย</w:t>
            </w:r>
            <w:r w:rsidRPr="00E062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252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B108E" w:rsidRPr="00E0628F" w:rsidRDefault="00EB108E" w:rsidP="006D000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2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</w:t>
            </w:r>
            <w:r w:rsidR="006D00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5,926</w:t>
            </w:r>
          </w:p>
        </w:tc>
        <w:tc>
          <w:tcPr>
            <w:tcW w:w="270" w:type="dxa"/>
          </w:tcPr>
          <w:p w:rsidR="00EB108E" w:rsidRPr="00E0628F" w:rsidRDefault="00EB108E" w:rsidP="00EB10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EB108E" w:rsidRPr="00D0412E" w:rsidRDefault="00EB108E" w:rsidP="00620A8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062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900,704</w:t>
            </w:r>
          </w:p>
        </w:tc>
      </w:tr>
    </w:tbl>
    <w:p w:rsidR="00E10F6E" w:rsidRPr="00D0412E" w:rsidRDefault="00E10F6E" w:rsidP="008F4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8F4493" w:rsidRPr="00D0412E" w:rsidRDefault="00C05331" w:rsidP="008F4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br w:type="page"/>
      </w:r>
      <w:r w:rsidR="008F4493" w:rsidRPr="00D0412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1</w:t>
      </w:r>
      <w:r w:rsidR="008F4493" w:rsidRPr="00D0412E">
        <w:rPr>
          <w:rFonts w:ascii="Angsana New" w:hAnsi="Angsana New"/>
          <w:b/>
          <w:bCs/>
          <w:sz w:val="30"/>
          <w:szCs w:val="30"/>
        </w:rPr>
        <w:tab/>
      </w:r>
      <w:r w:rsidR="008F4493" w:rsidRPr="00D0412E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</w:p>
    <w:p w:rsidR="008F4493" w:rsidRPr="00A65C85" w:rsidRDefault="008F4493" w:rsidP="008F4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1170"/>
        <w:gridCol w:w="1260"/>
        <w:gridCol w:w="270"/>
        <w:gridCol w:w="1170"/>
      </w:tblGrid>
      <w:tr w:rsidR="00340197" w:rsidRPr="005671EE" w:rsidTr="00386FF3">
        <w:tc>
          <w:tcPr>
            <w:tcW w:w="5328" w:type="dxa"/>
          </w:tcPr>
          <w:p w:rsidR="00340197" w:rsidRPr="006116C6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197" w:rsidRPr="006116C6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40197" w:rsidRPr="00FB31F1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340197" w:rsidRPr="005671EE" w:rsidTr="00386FF3">
        <w:tc>
          <w:tcPr>
            <w:tcW w:w="5328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40197" w:rsidRPr="00FB31F1" w:rsidRDefault="00340197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FB31F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340197" w:rsidRPr="005671EE" w:rsidTr="00386FF3">
        <w:tc>
          <w:tcPr>
            <w:tcW w:w="5328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40197" w:rsidRPr="00FB31F1" w:rsidRDefault="00340197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31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197" w:rsidRPr="005671EE" w:rsidTr="00386FF3">
        <w:tc>
          <w:tcPr>
            <w:tcW w:w="5328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197" w:rsidRPr="005671EE" w:rsidRDefault="00160EED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:rsidR="00340197" w:rsidRPr="00FB31F1" w:rsidRDefault="00340197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340197" w:rsidRPr="00FB31F1" w:rsidRDefault="00340197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197" w:rsidRPr="00FB31F1" w:rsidRDefault="00340197" w:rsidP="00386F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31F1">
              <w:rPr>
                <w:rFonts w:ascii="Angsana New" w:hAnsi="Angsana New" w:hint="cs"/>
                <w:sz w:val="30"/>
                <w:szCs w:val="30"/>
                <w:cs/>
              </w:rPr>
              <w:t>2559</w:t>
            </w:r>
          </w:p>
        </w:tc>
      </w:tr>
      <w:tr w:rsidR="00340197" w:rsidRPr="005671EE" w:rsidTr="00386FF3">
        <w:tc>
          <w:tcPr>
            <w:tcW w:w="5328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71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0197" w:rsidRPr="005671EE" w:rsidTr="00386FF3">
        <w:tc>
          <w:tcPr>
            <w:tcW w:w="5328" w:type="dxa"/>
          </w:tcPr>
          <w:p w:rsidR="00340197" w:rsidRPr="00612F76" w:rsidRDefault="0057230A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2F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40197" w:rsidRPr="00D0412E" w:rsidRDefault="00340197" w:rsidP="00386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340197" w:rsidRPr="00D0412E" w:rsidRDefault="00340197" w:rsidP="00386FF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40197" w:rsidRPr="00D0412E" w:rsidRDefault="00340197" w:rsidP="00386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7230A" w:rsidRPr="005671EE" w:rsidTr="00386FF3">
        <w:tc>
          <w:tcPr>
            <w:tcW w:w="5328" w:type="dxa"/>
          </w:tcPr>
          <w:p w:rsidR="0057230A" w:rsidRPr="00D0412E" w:rsidRDefault="0057230A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230A">
              <w:rPr>
                <w:rFonts w:ascii="Angsana New" w:hAnsi="Angsana New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1170" w:type="dxa"/>
          </w:tcPr>
          <w:p w:rsidR="0057230A" w:rsidRPr="005671EE" w:rsidRDefault="0057230A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7230A" w:rsidRDefault="00160EED" w:rsidP="00386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6,685</w:t>
            </w:r>
          </w:p>
        </w:tc>
        <w:tc>
          <w:tcPr>
            <w:tcW w:w="270" w:type="dxa"/>
          </w:tcPr>
          <w:p w:rsidR="0057230A" w:rsidRPr="00D0412E" w:rsidRDefault="0057230A" w:rsidP="00386FF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230A" w:rsidRPr="00D0412E" w:rsidRDefault="00160EED" w:rsidP="00160E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7,845</w:t>
            </w:r>
          </w:p>
        </w:tc>
      </w:tr>
      <w:tr w:rsidR="00340197" w:rsidRPr="005671EE" w:rsidTr="00386FF3">
        <w:tc>
          <w:tcPr>
            <w:tcW w:w="5328" w:type="dxa"/>
          </w:tcPr>
          <w:p w:rsidR="00340197" w:rsidRPr="00D0412E" w:rsidRDefault="0057230A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7230A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70" w:type="dxa"/>
          </w:tcPr>
          <w:p w:rsidR="00340197" w:rsidRPr="005671EE" w:rsidRDefault="00160EED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40197" w:rsidRPr="00D0412E" w:rsidRDefault="00160EED" w:rsidP="00386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3,374</w:t>
            </w:r>
          </w:p>
        </w:tc>
        <w:tc>
          <w:tcPr>
            <w:tcW w:w="270" w:type="dxa"/>
          </w:tcPr>
          <w:p w:rsidR="00340197" w:rsidRPr="00D0412E" w:rsidRDefault="00340197" w:rsidP="00386FF3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40197" w:rsidRPr="00D0412E" w:rsidRDefault="00160EED" w:rsidP="00160E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2,667</w:t>
            </w:r>
          </w:p>
        </w:tc>
      </w:tr>
      <w:tr w:rsidR="00340197" w:rsidRPr="006116C6" w:rsidTr="00386FF3">
        <w:tc>
          <w:tcPr>
            <w:tcW w:w="5328" w:type="dxa"/>
          </w:tcPr>
          <w:p w:rsidR="00340197" w:rsidRPr="005671EE" w:rsidRDefault="00160EED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340197" w:rsidRPr="005671E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340197" w:rsidRPr="00D0412E" w:rsidRDefault="00160EED" w:rsidP="00386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10,059</w:t>
            </w:r>
          </w:p>
        </w:tc>
        <w:tc>
          <w:tcPr>
            <w:tcW w:w="270" w:type="dxa"/>
          </w:tcPr>
          <w:p w:rsidR="00340197" w:rsidRPr="00D0412E" w:rsidRDefault="00340197" w:rsidP="0038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340197" w:rsidRPr="00D0412E" w:rsidRDefault="00160EED" w:rsidP="00160EE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10,512</w:t>
            </w:r>
          </w:p>
        </w:tc>
      </w:tr>
    </w:tbl>
    <w:p w:rsidR="00E10F6E" w:rsidRPr="00A65C85" w:rsidRDefault="00E10F6E" w:rsidP="00BE7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1B7D06" w:rsidRPr="00D0412E" w:rsidRDefault="001B7D06" w:rsidP="00BE7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t>3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2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Pr="00D0412E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:rsidR="001B7D06" w:rsidRPr="00A65C85" w:rsidRDefault="001B7D06" w:rsidP="001B7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p w:rsidR="001B7D06" w:rsidRPr="00D0412E" w:rsidRDefault="001B7D06" w:rsidP="009D0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0412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1B7D06" w:rsidRPr="00A65C85" w:rsidRDefault="001B7D06" w:rsidP="001B7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0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076"/>
        <w:gridCol w:w="1080"/>
        <w:gridCol w:w="1350"/>
        <w:gridCol w:w="270"/>
        <w:gridCol w:w="1332"/>
      </w:tblGrid>
      <w:tr w:rsidR="007305A7" w:rsidRPr="00D0412E" w:rsidTr="00396604">
        <w:tc>
          <w:tcPr>
            <w:tcW w:w="5076" w:type="dxa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7305A7" w:rsidRPr="00D0412E" w:rsidTr="00396604">
        <w:tc>
          <w:tcPr>
            <w:tcW w:w="5076" w:type="dxa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7305A7" w:rsidRPr="00D0412E" w:rsidRDefault="007305A7" w:rsidP="0098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</w:t>
            </w:r>
          </w:p>
        </w:tc>
      </w:tr>
      <w:tr w:rsidR="007305A7" w:rsidRPr="00D0412E" w:rsidTr="00396604">
        <w:tc>
          <w:tcPr>
            <w:tcW w:w="5076" w:type="dxa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7305A7" w:rsidRPr="00D0412E" w:rsidRDefault="007305A7" w:rsidP="00E06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4FD" w:rsidRPr="00D0412E" w:rsidTr="00396604">
        <w:tc>
          <w:tcPr>
            <w:tcW w:w="5076" w:type="dxa"/>
          </w:tcPr>
          <w:p w:rsidR="005964FD" w:rsidRPr="00D0412E" w:rsidRDefault="005964FD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4FD" w:rsidRPr="00D0412E" w:rsidRDefault="005964FD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:rsidR="005964FD" w:rsidRPr="00D0412E" w:rsidRDefault="00396604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964FD" w:rsidRPr="00D0412E" w:rsidRDefault="005964FD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5964FD" w:rsidRPr="00D0412E" w:rsidRDefault="00BE78B2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396604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64FD" w:rsidRPr="00D0412E" w:rsidTr="00396604">
        <w:tc>
          <w:tcPr>
            <w:tcW w:w="5076" w:type="dxa"/>
          </w:tcPr>
          <w:p w:rsidR="005964FD" w:rsidRPr="00D0412E" w:rsidRDefault="005964FD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964FD" w:rsidRPr="00D0412E" w:rsidRDefault="005964FD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dxa"/>
            <w:gridSpan w:val="3"/>
          </w:tcPr>
          <w:p w:rsidR="005964FD" w:rsidRPr="00A66027" w:rsidRDefault="005964FD" w:rsidP="00396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0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6602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964FD" w:rsidRPr="00D0412E" w:rsidTr="00396604">
        <w:tc>
          <w:tcPr>
            <w:tcW w:w="5076" w:type="dxa"/>
          </w:tcPr>
          <w:p w:rsidR="005964FD" w:rsidRPr="00D0412E" w:rsidRDefault="005964FD" w:rsidP="008F7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1080" w:type="dxa"/>
          </w:tcPr>
          <w:p w:rsidR="005964FD" w:rsidRPr="00D0412E" w:rsidRDefault="005964FD" w:rsidP="008F7A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5964FD" w:rsidRPr="00D0412E" w:rsidRDefault="005964FD" w:rsidP="008F7A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964FD" w:rsidRPr="00D0412E" w:rsidRDefault="005964FD" w:rsidP="008F7A7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5964FD" w:rsidRPr="00D0412E" w:rsidRDefault="005964FD" w:rsidP="008F7A7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6604" w:rsidRPr="00D0412E" w:rsidTr="00396604">
        <w:tc>
          <w:tcPr>
            <w:tcW w:w="5076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96604" w:rsidRPr="00D0412E" w:rsidRDefault="008A4ECC" w:rsidP="008A4EC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6,306</w:t>
            </w:r>
          </w:p>
        </w:tc>
      </w:tr>
      <w:tr w:rsidR="00396604" w:rsidRPr="00D0412E" w:rsidTr="00396604">
        <w:tc>
          <w:tcPr>
            <w:tcW w:w="5076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6604" w:rsidRPr="00D0412E" w:rsidTr="00396604">
        <w:tc>
          <w:tcPr>
            <w:tcW w:w="5076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96604" w:rsidRPr="00D0412E" w:rsidTr="00396604">
        <w:tc>
          <w:tcPr>
            <w:tcW w:w="5076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D0412E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350" w:type="dxa"/>
          </w:tcPr>
          <w:p w:rsidR="00396604" w:rsidRPr="00D0412E" w:rsidRDefault="009A7EE4" w:rsidP="001B2B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1,386</w:t>
            </w:r>
          </w:p>
        </w:tc>
        <w:tc>
          <w:tcPr>
            <w:tcW w:w="27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>(326)</w:t>
            </w:r>
          </w:p>
        </w:tc>
      </w:tr>
      <w:tr w:rsidR="00396604" w:rsidRPr="00D0412E" w:rsidTr="00396604">
        <w:tc>
          <w:tcPr>
            <w:tcW w:w="5076" w:type="dxa"/>
          </w:tcPr>
          <w:p w:rsidR="00396604" w:rsidRPr="00D0412E" w:rsidRDefault="00396604" w:rsidP="00396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5E19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96604" w:rsidRPr="00D0412E" w:rsidRDefault="008A4ECC" w:rsidP="001B2BC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</w:t>
            </w:r>
            <w:r w:rsidR="009A7EE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386</w:t>
            </w:r>
          </w:p>
        </w:tc>
        <w:tc>
          <w:tcPr>
            <w:tcW w:w="270" w:type="dxa"/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396604" w:rsidRPr="00D0412E" w:rsidRDefault="00396604" w:rsidP="0039660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5,980</w:t>
            </w:r>
          </w:p>
        </w:tc>
      </w:tr>
    </w:tbl>
    <w:p w:rsidR="00E10F6E" w:rsidRPr="00D0412E" w:rsidRDefault="00E10F6E" w:rsidP="001B7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:rsidR="00FC5A6E" w:rsidRPr="00D0412E" w:rsidRDefault="00C05331" w:rsidP="00D47066">
      <w:pPr>
        <w:pStyle w:val="BodyText"/>
        <w:spacing w:after="0" w:line="0" w:lineRule="atLeast"/>
        <w:ind w:left="540"/>
        <w:rPr>
          <w:rFonts w:ascii="Angsana New" w:hAnsi="Angsana New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FC5A6E"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ภาษีเงินได้ที่รับรู้ในกำไรขาดทุนเบ็ดเสร็จอื่น </w:t>
      </w:r>
    </w:p>
    <w:tbl>
      <w:tblPr>
        <w:tblpPr w:leftFromText="180" w:rightFromText="180" w:vertAnchor="text" w:horzAnchor="margin" w:tblpX="509" w:tblpY="362"/>
        <w:tblW w:w="90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79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EA0348" w:rsidRPr="00D47066" w:rsidTr="00D47066">
        <w:trPr>
          <w:cantSplit/>
          <w:trHeight w:val="270"/>
        </w:trPr>
        <w:tc>
          <w:tcPr>
            <w:tcW w:w="2779" w:type="dxa"/>
          </w:tcPr>
          <w:p w:rsidR="00EA0348" w:rsidRPr="00D0412E" w:rsidRDefault="00EA0348" w:rsidP="00D47066">
            <w:pPr>
              <w:spacing w:line="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vAlign w:val="bottom"/>
            <w:hideMark/>
          </w:tcPr>
          <w:p w:rsidR="00EA0348" w:rsidRPr="00D47066" w:rsidRDefault="00273051" w:rsidP="00D47066">
            <w:pPr>
              <w:pStyle w:val="acctfourfigures"/>
              <w:spacing w:line="0" w:lineRule="atLeast"/>
              <w:ind w:left="-81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E06747" w:rsidRPr="00D470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E06747" w:rsidRPr="00D470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EA0348" w:rsidRPr="00D4706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การเงินเฉพาะกิจการ</w:t>
            </w:r>
          </w:p>
        </w:tc>
      </w:tr>
      <w:tr w:rsidR="00FC5A6E" w:rsidRPr="00D47066" w:rsidTr="00D47066">
        <w:trPr>
          <w:cantSplit/>
        </w:trPr>
        <w:tc>
          <w:tcPr>
            <w:tcW w:w="2779" w:type="dxa"/>
          </w:tcPr>
          <w:p w:rsidR="00FC5A6E" w:rsidRPr="00D47066" w:rsidRDefault="00FC5A6E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060" w:type="dxa"/>
            <w:gridSpan w:val="5"/>
            <w:hideMark/>
          </w:tcPr>
          <w:p w:rsidR="00FC5A6E" w:rsidRPr="00D47066" w:rsidRDefault="00396604" w:rsidP="00D47066">
            <w:pPr>
              <w:pStyle w:val="acctfourfigures"/>
              <w:tabs>
                <w:tab w:val="left" w:pos="720"/>
              </w:tabs>
              <w:spacing w:line="20" w:lineRule="atLeast"/>
              <w:ind w:left="-81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2560</w:t>
            </w:r>
          </w:p>
        </w:tc>
        <w:tc>
          <w:tcPr>
            <w:tcW w:w="180" w:type="dxa"/>
          </w:tcPr>
          <w:p w:rsidR="00FC5A6E" w:rsidRPr="00D47066" w:rsidRDefault="00FC5A6E" w:rsidP="00D47066">
            <w:pPr>
              <w:pStyle w:val="acctfourfigures"/>
              <w:tabs>
                <w:tab w:val="left" w:pos="720"/>
              </w:tabs>
              <w:spacing w:line="20" w:lineRule="atLeast"/>
              <w:ind w:left="-81" w:right="-86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3060" w:type="dxa"/>
            <w:gridSpan w:val="5"/>
            <w:hideMark/>
          </w:tcPr>
          <w:p w:rsidR="00FC5A6E" w:rsidRPr="00D47066" w:rsidRDefault="00BE78B2" w:rsidP="00D47066">
            <w:pPr>
              <w:pStyle w:val="acctfourfigures"/>
              <w:spacing w:line="20" w:lineRule="atLeast"/>
              <w:ind w:left="-81" w:right="-86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255</w:t>
            </w:r>
            <w:r w:rsidR="00396604" w:rsidRPr="00D47066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9</w:t>
            </w:r>
          </w:p>
        </w:tc>
      </w:tr>
      <w:tr w:rsidR="00FC5A6E" w:rsidRPr="00D47066" w:rsidTr="00D47066">
        <w:trPr>
          <w:cantSplit/>
        </w:trPr>
        <w:tc>
          <w:tcPr>
            <w:tcW w:w="2779" w:type="dxa"/>
          </w:tcPr>
          <w:p w:rsidR="00FC5A6E" w:rsidRPr="00D47066" w:rsidRDefault="00FC5A6E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FC5A6E" w:rsidRPr="00D47066" w:rsidRDefault="00FC5A6E" w:rsidP="00D47066">
            <w:pPr>
              <w:pStyle w:val="acctfourfigures"/>
              <w:tabs>
                <w:tab w:val="left" w:pos="720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FC5A6E" w:rsidRPr="00D47066" w:rsidRDefault="00FC5A6E" w:rsidP="00D47066">
            <w:pPr>
              <w:pStyle w:val="acctfourfigures"/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A66027" w:rsidRDefault="00A66027" w:rsidP="00A66027">
            <w:pPr>
              <w:pStyle w:val="acctfourfigures"/>
              <w:tabs>
                <w:tab w:val="left" w:pos="720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:rsidR="00FC5A6E" w:rsidRPr="00D47066" w:rsidRDefault="00FC5A6E" w:rsidP="00A66027">
            <w:pPr>
              <w:pStyle w:val="acctfourfigures"/>
              <w:tabs>
                <w:tab w:val="left" w:pos="720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:rsidR="00FC5A6E" w:rsidRPr="00D47066" w:rsidRDefault="00FC5A6E" w:rsidP="00D47066">
            <w:pPr>
              <w:pStyle w:val="acctfourfigures"/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FC5A6E" w:rsidRPr="00D47066" w:rsidRDefault="00FC5A6E" w:rsidP="00D47066">
            <w:pPr>
              <w:pStyle w:val="acctfourfigures"/>
              <w:tabs>
                <w:tab w:val="left" w:pos="720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FC5A6E" w:rsidRPr="00D47066" w:rsidRDefault="00FC5A6E" w:rsidP="00D47066">
            <w:pPr>
              <w:pStyle w:val="acctfourfigures"/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FC5A6E" w:rsidRPr="00D47066" w:rsidRDefault="00FC5A6E" w:rsidP="00D47066">
            <w:pPr>
              <w:pStyle w:val="acctfourfigures"/>
              <w:tabs>
                <w:tab w:val="left" w:pos="720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FC5A6E" w:rsidRPr="00D47066" w:rsidRDefault="00FC5A6E" w:rsidP="00D47066">
            <w:pPr>
              <w:pStyle w:val="acctfourfigures"/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FC5A6E" w:rsidRPr="00D47066" w:rsidRDefault="00FC5A6E" w:rsidP="00D47066">
            <w:pPr>
              <w:pStyle w:val="acctfourfigures"/>
              <w:tabs>
                <w:tab w:val="left" w:pos="720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FC5A6E" w:rsidRPr="00D47066" w:rsidRDefault="00FC5A6E" w:rsidP="00D47066">
            <w:pPr>
              <w:pStyle w:val="acctfourfigures"/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0" w:type="dxa"/>
            <w:vAlign w:val="bottom"/>
            <w:hideMark/>
          </w:tcPr>
          <w:p w:rsidR="00FC5A6E" w:rsidRPr="00D47066" w:rsidRDefault="00FC5A6E" w:rsidP="00D47066">
            <w:pPr>
              <w:pStyle w:val="acctfourfigures"/>
              <w:tabs>
                <w:tab w:val="left" w:pos="720"/>
              </w:tabs>
              <w:spacing w:line="2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สุทธิจากภาษีเงินได้</w:t>
            </w:r>
          </w:p>
        </w:tc>
      </w:tr>
      <w:tr w:rsidR="00FC5A6E" w:rsidRPr="00D47066" w:rsidTr="00D47066">
        <w:trPr>
          <w:cantSplit/>
        </w:trPr>
        <w:tc>
          <w:tcPr>
            <w:tcW w:w="2779" w:type="dxa"/>
          </w:tcPr>
          <w:p w:rsidR="00FC5A6E" w:rsidRPr="00D47066" w:rsidRDefault="00FC5A6E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6300" w:type="dxa"/>
            <w:gridSpan w:val="11"/>
            <w:hideMark/>
          </w:tcPr>
          <w:p w:rsidR="00FC5A6E" w:rsidRPr="00D47066" w:rsidRDefault="00FC5A6E" w:rsidP="00D47066">
            <w:pPr>
              <w:pStyle w:val="acctfourfigures"/>
              <w:tabs>
                <w:tab w:val="left" w:pos="720"/>
              </w:tabs>
              <w:spacing w:line="2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96604" w:rsidRPr="00D47066" w:rsidTr="00D47066">
        <w:trPr>
          <w:cantSplit/>
        </w:trPr>
        <w:tc>
          <w:tcPr>
            <w:tcW w:w="2779" w:type="dxa"/>
            <w:hideMark/>
          </w:tcPr>
          <w:p w:rsidR="00396604" w:rsidRPr="00D47066" w:rsidRDefault="00396604" w:rsidP="00D47066">
            <w:pPr>
              <w:tabs>
                <w:tab w:val="clear" w:pos="2580"/>
              </w:tabs>
              <w:spacing w:line="20" w:lineRule="atLeast"/>
              <w:ind w:left="180" w:right="-77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การเปลี่ยนแปลงในมูลค่ายุติธรรมของเงินลงทุนเผื่อขาย</w:t>
            </w:r>
          </w:p>
        </w:tc>
        <w:tc>
          <w:tcPr>
            <w:tcW w:w="900" w:type="dxa"/>
            <w:vAlign w:val="bottom"/>
          </w:tcPr>
          <w:p w:rsidR="00396604" w:rsidRPr="00D47066" w:rsidRDefault="00D47066" w:rsidP="00D47066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(742)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96604" w:rsidRPr="00D47066" w:rsidRDefault="00D47066" w:rsidP="00D47066">
            <w:pPr>
              <w:pStyle w:val="acctfourfigures"/>
              <w:tabs>
                <w:tab w:val="clear" w:pos="765"/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148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</w:tcPr>
          <w:p w:rsidR="00396604" w:rsidRPr="00213357" w:rsidRDefault="00A73327" w:rsidP="00D47066">
            <w:pPr>
              <w:pStyle w:val="acctfourfigures"/>
              <w:tabs>
                <w:tab w:val="clear" w:pos="765"/>
                <w:tab w:val="decimal" w:pos="594"/>
              </w:tabs>
              <w:spacing w:line="20" w:lineRule="atLeast"/>
              <w:ind w:right="-5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13357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(594)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(535)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396604" w:rsidRPr="00D47066" w:rsidRDefault="00396604" w:rsidP="00A7332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107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vAlign w:val="bottom"/>
            <w:hideMark/>
          </w:tcPr>
          <w:p w:rsidR="00396604" w:rsidRPr="00D47066" w:rsidRDefault="00396604" w:rsidP="00A7332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ind w:right="-5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(428)</w:t>
            </w:r>
          </w:p>
        </w:tc>
      </w:tr>
      <w:tr w:rsidR="00396604" w:rsidRPr="00D47066" w:rsidTr="00D47066">
        <w:trPr>
          <w:cantSplit/>
        </w:trPr>
        <w:tc>
          <w:tcPr>
            <w:tcW w:w="2779" w:type="dxa"/>
          </w:tcPr>
          <w:p w:rsidR="00396604" w:rsidRPr="00D47066" w:rsidRDefault="00396604" w:rsidP="009D20AA">
            <w:pPr>
              <w:tabs>
                <w:tab w:val="clear" w:pos="2580"/>
              </w:tabs>
              <w:spacing w:line="20" w:lineRule="atLeast"/>
              <w:ind w:left="180" w:right="-77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="002133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  <w:r w:rsidR="00213357">
              <w:rPr>
                <w:rFonts w:ascii="Angsana New" w:hAnsi="Angsana New"/>
                <w:sz w:val="30"/>
                <w:szCs w:val="30"/>
                <w:lang w:val="en-GB" w:eastAsia="en-GB"/>
              </w:rPr>
              <w:t>(</w:t>
            </w:r>
            <w:r w:rsidR="00213357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ขาดทุน)</w:t>
            </w:r>
            <w:r w:rsidR="009D20AA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D47066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96604" w:rsidRPr="00D47066" w:rsidRDefault="00213357" w:rsidP="00213357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(728)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96604" w:rsidRPr="00D47066" w:rsidRDefault="00213357" w:rsidP="0021335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146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96604" w:rsidRPr="00D47066" w:rsidRDefault="00213357" w:rsidP="00213357">
            <w:pPr>
              <w:pStyle w:val="acctfourfigures"/>
              <w:tabs>
                <w:tab w:val="clear" w:pos="765"/>
                <w:tab w:val="decimal" w:pos="594"/>
              </w:tabs>
              <w:spacing w:line="20" w:lineRule="atLeast"/>
              <w:ind w:right="-5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(582)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3,369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96604" w:rsidRPr="00D47066" w:rsidRDefault="00396604" w:rsidP="00A7332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(674)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A73327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96604" w:rsidRPr="00D47066" w:rsidRDefault="00396604" w:rsidP="007C652E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59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2,695</w:t>
            </w:r>
          </w:p>
        </w:tc>
      </w:tr>
      <w:tr w:rsidR="00396604" w:rsidRPr="00D0412E" w:rsidTr="00D47066">
        <w:trPr>
          <w:cantSplit/>
        </w:trPr>
        <w:tc>
          <w:tcPr>
            <w:tcW w:w="2779" w:type="dxa"/>
          </w:tcPr>
          <w:p w:rsidR="00396604" w:rsidRPr="00D47066" w:rsidRDefault="00396604" w:rsidP="00D47066">
            <w:pPr>
              <w:tabs>
                <w:tab w:val="clear" w:pos="2580"/>
              </w:tabs>
              <w:spacing w:line="20" w:lineRule="atLeast"/>
              <w:ind w:left="180" w:right="-7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D47066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04" w:rsidRPr="00D47066" w:rsidRDefault="00213357" w:rsidP="00D47066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(1,470</w:t>
            </w:r>
            <w:r w:rsidR="00D4706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04" w:rsidRPr="00D47066" w:rsidRDefault="00213357" w:rsidP="00D47066">
            <w:pPr>
              <w:pStyle w:val="acctfourfigures"/>
              <w:tabs>
                <w:tab w:val="clear" w:pos="765"/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294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04" w:rsidRPr="00D47066" w:rsidRDefault="00213357" w:rsidP="00213357">
            <w:pPr>
              <w:pStyle w:val="acctfourfigures"/>
              <w:tabs>
                <w:tab w:val="clear" w:pos="765"/>
                <w:tab w:val="decimal" w:pos="531"/>
              </w:tabs>
              <w:spacing w:line="20" w:lineRule="atLeast"/>
              <w:ind w:right="-5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(1,176</w:t>
            </w:r>
            <w:r w:rsidR="00A73327" w:rsidRPr="00A7332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2,834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D47066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04" w:rsidRPr="00D47066" w:rsidRDefault="00396604" w:rsidP="00A73327">
            <w:pPr>
              <w:pStyle w:val="acctfourfigures"/>
              <w:tabs>
                <w:tab w:val="clear" w:pos="765"/>
                <w:tab w:val="decimal" w:pos="641"/>
              </w:tabs>
              <w:spacing w:line="2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(567)</w:t>
            </w:r>
          </w:p>
        </w:tc>
        <w:tc>
          <w:tcPr>
            <w:tcW w:w="180" w:type="dxa"/>
            <w:vAlign w:val="bottom"/>
          </w:tcPr>
          <w:p w:rsidR="00396604" w:rsidRPr="00D47066" w:rsidRDefault="00396604" w:rsidP="00A73327">
            <w:pPr>
              <w:pStyle w:val="acctfourfigures"/>
              <w:tabs>
                <w:tab w:val="decimal" w:pos="821"/>
              </w:tabs>
              <w:spacing w:line="20" w:lineRule="atLeast"/>
              <w:ind w:right="9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604" w:rsidRPr="00D0412E" w:rsidRDefault="00396604" w:rsidP="007C652E">
            <w:pPr>
              <w:pStyle w:val="acctfourfigures"/>
              <w:tabs>
                <w:tab w:val="clear" w:pos="765"/>
                <w:tab w:val="decimal" w:pos="652"/>
              </w:tabs>
              <w:spacing w:line="20" w:lineRule="atLeast"/>
              <w:ind w:right="-59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2,267</w:t>
            </w:r>
          </w:p>
        </w:tc>
      </w:tr>
    </w:tbl>
    <w:p w:rsidR="00E10F6E" w:rsidRPr="00D47066" w:rsidRDefault="00E10F6E" w:rsidP="00D47066">
      <w:pPr>
        <w:tabs>
          <w:tab w:val="clear" w:pos="227"/>
          <w:tab w:val="clear" w:pos="454"/>
          <w:tab w:val="clear" w:pos="680"/>
        </w:tabs>
        <w:spacing w:line="20" w:lineRule="atLeast"/>
        <w:ind w:left="540" w:right="-1080"/>
        <w:rPr>
          <w:rFonts w:ascii="Angsana New" w:hAnsi="Angsana New"/>
          <w:sz w:val="8"/>
          <w:szCs w:val="8"/>
        </w:rPr>
      </w:pPr>
    </w:p>
    <w:p w:rsidR="00D47066" w:rsidRPr="00D47066" w:rsidRDefault="00D47066" w:rsidP="00D47066">
      <w:pPr>
        <w:tabs>
          <w:tab w:val="clear" w:pos="227"/>
          <w:tab w:val="clear" w:pos="454"/>
          <w:tab w:val="clear" w:pos="680"/>
        </w:tabs>
        <w:spacing w:line="20" w:lineRule="atLeast"/>
        <w:ind w:left="540" w:right="-1080"/>
        <w:rPr>
          <w:rFonts w:ascii="Angsana New" w:hAnsi="Angsana New"/>
          <w:b/>
          <w:bCs/>
          <w:i/>
          <w:iCs/>
          <w:sz w:val="2"/>
          <w:szCs w:val="2"/>
        </w:rPr>
      </w:pPr>
    </w:p>
    <w:p w:rsidR="00D47066" w:rsidRPr="00D47066" w:rsidRDefault="00D47066" w:rsidP="009D006E">
      <w:pPr>
        <w:tabs>
          <w:tab w:val="clear" w:pos="227"/>
          <w:tab w:val="clear" w:pos="454"/>
          <w:tab w:val="clear" w:pos="680"/>
        </w:tabs>
        <w:ind w:left="540" w:right="-1080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4623D2" w:rsidRPr="00D0412E" w:rsidRDefault="004623D2" w:rsidP="009D006E">
      <w:pPr>
        <w:tabs>
          <w:tab w:val="clear" w:pos="227"/>
          <w:tab w:val="clear" w:pos="454"/>
          <w:tab w:val="clear" w:pos="680"/>
        </w:tabs>
        <w:ind w:left="540" w:right="-1080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4623D2" w:rsidRPr="00D47066" w:rsidRDefault="004623D2" w:rsidP="004623D2">
      <w:pPr>
        <w:tabs>
          <w:tab w:val="left" w:pos="540"/>
        </w:tabs>
        <w:ind w:left="540" w:right="-1080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00"/>
        <w:gridCol w:w="270"/>
        <w:gridCol w:w="1080"/>
        <w:gridCol w:w="360"/>
        <w:gridCol w:w="900"/>
        <w:gridCol w:w="360"/>
        <w:gridCol w:w="1170"/>
      </w:tblGrid>
      <w:tr w:rsidR="00993EA7" w:rsidRPr="00D47066" w:rsidTr="000961B7">
        <w:tc>
          <w:tcPr>
            <w:tcW w:w="4050" w:type="dxa"/>
            <w:shd w:val="clear" w:color="auto" w:fill="auto"/>
          </w:tcPr>
          <w:p w:rsidR="00993EA7" w:rsidRPr="00D0412E" w:rsidRDefault="00993EA7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shd w:val="clear" w:color="auto" w:fill="auto"/>
          </w:tcPr>
          <w:p w:rsidR="00993EA7" w:rsidRPr="00D47066" w:rsidRDefault="00993EA7" w:rsidP="007C6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706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623D2" w:rsidRPr="00D47066" w:rsidTr="000961B7">
        <w:tc>
          <w:tcPr>
            <w:tcW w:w="4050" w:type="dxa"/>
            <w:shd w:val="clear" w:color="auto" w:fill="auto"/>
          </w:tcPr>
          <w:p w:rsidR="004623D2" w:rsidRPr="00D47066" w:rsidRDefault="004623D2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4623D2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7066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360" w:type="dxa"/>
            <w:shd w:val="clear" w:color="auto" w:fill="auto"/>
          </w:tcPr>
          <w:p w:rsidR="004623D2" w:rsidRPr="00D47066" w:rsidRDefault="004623D2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4623D2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7066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4623D2" w:rsidRPr="00D47066" w:rsidTr="000961B7">
        <w:tc>
          <w:tcPr>
            <w:tcW w:w="4050" w:type="dxa"/>
            <w:shd w:val="clear" w:color="auto" w:fill="auto"/>
          </w:tcPr>
          <w:p w:rsidR="004623D2" w:rsidRPr="00D47066" w:rsidRDefault="004623D2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4623D2" w:rsidRPr="00D47066" w:rsidRDefault="004623D2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60" w:type="dxa"/>
            <w:shd w:val="clear" w:color="auto" w:fill="auto"/>
          </w:tcPr>
          <w:p w:rsidR="004623D2" w:rsidRPr="00D47066" w:rsidRDefault="004623D2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shd w:val="clear" w:color="auto" w:fill="auto"/>
          </w:tcPr>
          <w:p w:rsidR="004623D2" w:rsidRPr="00D47066" w:rsidRDefault="004623D2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623D2" w:rsidRPr="00D47066" w:rsidRDefault="004623D2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96604" w:rsidRPr="00D47066" w:rsidTr="000961B7">
        <w:tc>
          <w:tcPr>
            <w:tcW w:w="4050" w:type="dxa"/>
            <w:shd w:val="clear" w:color="auto" w:fill="auto"/>
          </w:tcPr>
          <w:p w:rsidR="00396604" w:rsidRPr="00D47066" w:rsidRDefault="00D47066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396604" w:rsidRPr="00D47066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396604" w:rsidRPr="00D47066" w:rsidRDefault="00230F51" w:rsidP="002444E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10,028</w:t>
            </w: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28,673</w:t>
            </w:r>
          </w:p>
        </w:tc>
      </w:tr>
      <w:tr w:rsidR="00396604" w:rsidRPr="00D47066" w:rsidTr="000961B7">
        <w:tc>
          <w:tcPr>
            <w:tcW w:w="4050" w:type="dxa"/>
            <w:shd w:val="clear" w:color="auto" w:fill="auto"/>
          </w:tcPr>
          <w:p w:rsidR="00396604" w:rsidRPr="00D47066" w:rsidRDefault="00396604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396604" w:rsidRPr="00D47066" w:rsidRDefault="00F84379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396604" w:rsidRPr="00D47066" w:rsidRDefault="00230F51" w:rsidP="002444E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2,006</w:t>
            </w: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5,735</w:t>
            </w:r>
          </w:p>
        </w:tc>
      </w:tr>
      <w:tr w:rsidR="00396604" w:rsidRPr="00D47066" w:rsidTr="000961B7">
        <w:tc>
          <w:tcPr>
            <w:tcW w:w="4050" w:type="dxa"/>
            <w:shd w:val="clear" w:color="auto" w:fill="auto"/>
          </w:tcPr>
          <w:p w:rsidR="00396604" w:rsidRPr="00D47066" w:rsidRDefault="006A0D6B" w:rsidP="00D47066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96604" w:rsidRPr="006A0D6B" w:rsidRDefault="006A0D6B" w:rsidP="006A0D6B">
            <w:pPr>
              <w:pStyle w:val="acctfourfigures"/>
              <w:tabs>
                <w:tab w:val="clear" w:pos="765"/>
                <w:tab w:val="decimal" w:pos="774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96604" w:rsidRPr="00D47066" w:rsidRDefault="006A0D6B" w:rsidP="00D4706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(176)</w:t>
            </w:r>
          </w:p>
        </w:tc>
      </w:tr>
      <w:tr w:rsidR="00943FAA" w:rsidRPr="00D47066" w:rsidTr="006E1D13">
        <w:tc>
          <w:tcPr>
            <w:tcW w:w="4050" w:type="dxa"/>
            <w:shd w:val="clear" w:color="auto" w:fill="auto"/>
          </w:tcPr>
          <w:p w:rsidR="00943FAA" w:rsidRPr="00D47066" w:rsidRDefault="00943FAA" w:rsidP="006E1D13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ค่าใช้จ่ายที่มีสิทธิหักเป็นค่าใช้จ่าย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6E1D13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3FAA" w:rsidRPr="00D47066" w:rsidRDefault="00943FAA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3FAA" w:rsidRPr="00D47066" w:rsidRDefault="00943FAA" w:rsidP="006E1D13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(984)</w:t>
            </w: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6E1D13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6E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3FAA" w:rsidRPr="00D47066" w:rsidRDefault="00D131E3" w:rsidP="006E1D13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(1,089)</w:t>
            </w:r>
          </w:p>
        </w:tc>
      </w:tr>
      <w:tr w:rsidR="006A0D6B" w:rsidRPr="00D47066" w:rsidTr="000961B7">
        <w:tc>
          <w:tcPr>
            <w:tcW w:w="405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2247EF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A0D6B" w:rsidRPr="00D47066" w:rsidRDefault="00D131E3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</w:tr>
      <w:tr w:rsidR="006A0D6B" w:rsidRPr="00D47066" w:rsidTr="000961B7">
        <w:tc>
          <w:tcPr>
            <w:tcW w:w="405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A0D6B" w:rsidRDefault="006A0D6B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6A0D6B" w:rsidRPr="00D47066" w:rsidRDefault="00230F51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36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A0D6B" w:rsidRDefault="006A0D6B" w:rsidP="006A0D6B">
            <w:pPr>
              <w:pStyle w:val="acctfourfigures"/>
              <w:tabs>
                <w:tab w:val="clear" w:pos="765"/>
                <w:tab w:val="decimal" w:pos="522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D131E3" w:rsidRPr="00D47066" w:rsidRDefault="00D131E3" w:rsidP="00D131E3">
            <w:pPr>
              <w:pStyle w:val="acctfourfigures"/>
              <w:tabs>
                <w:tab w:val="clear" w:pos="765"/>
                <w:tab w:val="decimal" w:pos="522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C6F53" w:rsidRPr="00D47066" w:rsidTr="001F6B09">
        <w:tc>
          <w:tcPr>
            <w:tcW w:w="405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ความแตกต่างของการรับรู้รายได้และต้นทุนขาย</w:t>
            </w: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C6F53" w:rsidRPr="006A0D6B" w:rsidRDefault="009C6F53" w:rsidP="001F6B09">
            <w:pPr>
              <w:pStyle w:val="acctfourfigures"/>
              <w:tabs>
                <w:tab w:val="clear" w:pos="765"/>
                <w:tab w:val="decimal" w:pos="594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1,594</w:t>
            </w:r>
          </w:p>
        </w:tc>
      </w:tr>
      <w:tr w:rsidR="009C6F53" w:rsidRPr="00D47066" w:rsidTr="001F6B09">
        <w:tc>
          <w:tcPr>
            <w:tcW w:w="405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</w:t>
            </w:r>
          </w:p>
          <w:p w:rsidR="009C6F53" w:rsidRPr="00D47066" w:rsidRDefault="009C6F53" w:rsidP="001F6B09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 xml:space="preserve">   โครงสร้างกลุ่มบริษัท</w:t>
            </w: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C6F53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C6F53" w:rsidRPr="00D47066" w:rsidRDefault="009C6F53" w:rsidP="001F6B09">
            <w:pPr>
              <w:pStyle w:val="acctfourfigures"/>
              <w:tabs>
                <w:tab w:val="clear" w:pos="765"/>
                <w:tab w:val="decimal" w:pos="594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C6F53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C6F53" w:rsidRPr="00D47066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(869)</w:t>
            </w:r>
          </w:p>
        </w:tc>
      </w:tr>
      <w:tr w:rsidR="006A0D6B" w:rsidRPr="00D47066" w:rsidTr="000961B7"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A0D6B" w:rsidRPr="00D47066" w:rsidRDefault="002247EF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</w:t>
            </w:r>
            <w:r w:rsidR="006A0D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A0D6B" w:rsidRPr="00D47066" w:rsidRDefault="00D131E3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</w:p>
        </w:tc>
      </w:tr>
      <w:tr w:rsidR="006A0D6B" w:rsidRPr="00D47066" w:rsidTr="000961B7">
        <w:trPr>
          <w:trHeight w:val="82"/>
        </w:trPr>
        <w:tc>
          <w:tcPr>
            <w:tcW w:w="405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D6B" w:rsidRPr="00D47066" w:rsidRDefault="006A0D6B" w:rsidP="00230F51">
            <w:pPr>
              <w:pStyle w:val="acctfourfigures"/>
              <w:tabs>
                <w:tab w:val="clear" w:pos="765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13.</w:t>
            </w:r>
            <w:r w:rsidR="00230F5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D6B" w:rsidRPr="00D47066" w:rsidRDefault="00213357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1,386</w:t>
            </w:r>
          </w:p>
        </w:tc>
        <w:tc>
          <w:tcPr>
            <w:tcW w:w="36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20.9</w:t>
            </w:r>
          </w:p>
        </w:tc>
        <w:tc>
          <w:tcPr>
            <w:tcW w:w="360" w:type="dxa"/>
            <w:shd w:val="clear" w:color="auto" w:fill="auto"/>
          </w:tcPr>
          <w:p w:rsidR="006A0D6B" w:rsidRPr="00D47066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D6B" w:rsidRPr="00D47066" w:rsidRDefault="006A0D6B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5,980</w:t>
            </w:r>
          </w:p>
        </w:tc>
      </w:tr>
      <w:tr w:rsidR="006A0D6B" w:rsidRPr="000961B7" w:rsidTr="000961B7">
        <w:trPr>
          <w:trHeight w:val="82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pStyle w:val="acctfourfigures"/>
              <w:tabs>
                <w:tab w:val="clear" w:pos="765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6A0D6B" w:rsidRPr="000961B7" w:rsidRDefault="006A0D6B" w:rsidP="006A0D6B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</w:tbl>
    <w:p w:rsidR="000961B7" w:rsidRDefault="000961B7" w:rsidP="000961B7">
      <w:pPr>
        <w:tabs>
          <w:tab w:val="clear" w:pos="227"/>
        </w:tabs>
        <w:spacing w:line="20" w:lineRule="atLeast"/>
        <w:rPr>
          <w:rFonts w:ascii="Angsana New" w:hAnsi="Angsana New"/>
          <w:sz w:val="30"/>
          <w:szCs w:val="30"/>
          <w:cs/>
        </w:rPr>
        <w:sectPr w:rsidR="000961B7" w:rsidSect="006337C0">
          <w:headerReference w:type="default" r:id="rId16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tbl>
      <w:tblPr>
        <w:tblW w:w="9099" w:type="dxa"/>
        <w:tblInd w:w="54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9"/>
        <w:gridCol w:w="900"/>
        <w:gridCol w:w="270"/>
        <w:gridCol w:w="1080"/>
        <w:gridCol w:w="360"/>
        <w:gridCol w:w="900"/>
        <w:gridCol w:w="360"/>
        <w:gridCol w:w="1170"/>
      </w:tblGrid>
      <w:tr w:rsidR="00396604" w:rsidRPr="00D47066" w:rsidTr="00D47066">
        <w:trPr>
          <w:trHeight w:hRule="exact" w:val="374"/>
        </w:trPr>
        <w:tc>
          <w:tcPr>
            <w:tcW w:w="4059" w:type="dxa"/>
            <w:tcBorders>
              <w:top w:val="nil"/>
            </w:tcBorders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top w:val="nil"/>
            </w:tcBorders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706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96604" w:rsidRPr="00D47066" w:rsidTr="00D47066">
        <w:trPr>
          <w:trHeight w:hRule="exact" w:val="374"/>
        </w:trPr>
        <w:tc>
          <w:tcPr>
            <w:tcW w:w="4059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39660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7066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39660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47066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396604" w:rsidRPr="00D47066" w:rsidTr="00D47066">
        <w:tc>
          <w:tcPr>
            <w:tcW w:w="4059" w:type="dxa"/>
            <w:shd w:val="clear" w:color="auto" w:fill="auto"/>
          </w:tcPr>
          <w:p w:rsidR="00396604" w:rsidRPr="00D47066" w:rsidRDefault="00396604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360" w:type="dxa"/>
            <w:shd w:val="clear" w:color="auto" w:fill="auto"/>
          </w:tcPr>
          <w:p w:rsidR="00396604" w:rsidRPr="00D47066" w:rsidRDefault="0039660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96604" w:rsidRPr="00D47066" w:rsidRDefault="0039660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B2AC4" w:rsidRPr="00D47066" w:rsidTr="00D47066">
        <w:trPr>
          <w:trHeight w:hRule="exact" w:val="374"/>
        </w:trPr>
        <w:tc>
          <w:tcPr>
            <w:tcW w:w="4059" w:type="dxa"/>
            <w:shd w:val="clear" w:color="auto" w:fill="auto"/>
          </w:tcPr>
          <w:p w:rsidR="001B2AC4" w:rsidRPr="00D47066" w:rsidRDefault="001B2AC4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1B2AC4" w:rsidRPr="00D47066" w:rsidRDefault="001B2AC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B2AC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1B2AC4" w:rsidRPr="00D47066" w:rsidRDefault="00230F51" w:rsidP="002444E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10,136</w:t>
            </w:r>
          </w:p>
        </w:tc>
        <w:tc>
          <w:tcPr>
            <w:tcW w:w="360" w:type="dxa"/>
            <w:shd w:val="clear" w:color="auto" w:fill="auto"/>
          </w:tcPr>
          <w:p w:rsidR="001B2AC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B2AC4" w:rsidRPr="00D47066" w:rsidRDefault="001B2AC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1B2AC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1B2AC4" w:rsidRPr="00D47066" w:rsidRDefault="001B2AC4" w:rsidP="00D4706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</w:rPr>
              <w:t>25,589</w:t>
            </w:r>
          </w:p>
        </w:tc>
      </w:tr>
      <w:tr w:rsidR="001B2AC4" w:rsidRPr="00D47066" w:rsidTr="00D47066">
        <w:trPr>
          <w:trHeight w:hRule="exact" w:val="374"/>
        </w:trPr>
        <w:tc>
          <w:tcPr>
            <w:tcW w:w="4059" w:type="dxa"/>
            <w:shd w:val="clear" w:color="auto" w:fill="auto"/>
          </w:tcPr>
          <w:p w:rsidR="001B2AC4" w:rsidRPr="00D47066" w:rsidRDefault="001B2AC4" w:rsidP="00D47066">
            <w:pPr>
              <w:spacing w:line="20" w:lineRule="atLeast"/>
              <w:rPr>
                <w:rFonts w:ascii="Angsana New" w:hAnsi="Angsana New"/>
                <w:sz w:val="30"/>
                <w:szCs w:val="30"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:rsidR="001B2AC4" w:rsidRPr="00D47066" w:rsidRDefault="005C6435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2AC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B2AC4" w:rsidRPr="00D47066" w:rsidRDefault="00230F51" w:rsidP="009D20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2,02</w:t>
            </w:r>
            <w:r w:rsidR="009D20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360" w:type="dxa"/>
            <w:shd w:val="clear" w:color="auto" w:fill="auto"/>
          </w:tcPr>
          <w:p w:rsidR="001B2AC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1B2AC4" w:rsidRPr="00D47066" w:rsidRDefault="001B2AC4" w:rsidP="00D47066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360" w:type="dxa"/>
            <w:shd w:val="clear" w:color="auto" w:fill="auto"/>
          </w:tcPr>
          <w:p w:rsidR="001B2AC4" w:rsidRPr="00D47066" w:rsidRDefault="001B2AC4" w:rsidP="00D47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1B2AC4" w:rsidRPr="00D47066" w:rsidRDefault="001B2AC4" w:rsidP="00D47066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706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5,118</w:t>
            </w:r>
          </w:p>
        </w:tc>
      </w:tr>
      <w:tr w:rsidR="00943FAA" w:rsidRPr="00D47066" w:rsidTr="006E1D13">
        <w:trPr>
          <w:trHeight w:hRule="exact" w:val="374"/>
        </w:trPr>
        <w:tc>
          <w:tcPr>
            <w:tcW w:w="4059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3FAA" w:rsidRPr="006A0D6B" w:rsidRDefault="00943FAA" w:rsidP="00943FAA">
            <w:pPr>
              <w:pStyle w:val="acctfourfigures"/>
              <w:tabs>
                <w:tab w:val="clear" w:pos="765"/>
                <w:tab w:val="decimal" w:pos="774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(198)</w:t>
            </w: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(176)</w:t>
            </w:r>
          </w:p>
        </w:tc>
      </w:tr>
      <w:tr w:rsidR="00943FAA" w:rsidRPr="00D47066" w:rsidTr="006E1D13">
        <w:trPr>
          <w:trHeight w:hRule="exact" w:val="374"/>
        </w:trPr>
        <w:tc>
          <w:tcPr>
            <w:tcW w:w="4059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ค่าใช้จ่ายที่มีสิทธิหักเป็นค่าใช้จ่าย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ได้เพิ่มขึ้น</w:t>
            </w: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  <w:tab w:val="decimal" w:pos="774"/>
              </w:tabs>
              <w:spacing w:line="2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(984)</w:t>
            </w: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3FAA" w:rsidRPr="00D47066" w:rsidRDefault="00ED383D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(1,089)</w:t>
            </w:r>
          </w:p>
        </w:tc>
      </w:tr>
      <w:tr w:rsidR="00943FAA" w:rsidRPr="00D47066" w:rsidTr="00D47066">
        <w:trPr>
          <w:trHeight w:hRule="exact" w:val="374"/>
        </w:trPr>
        <w:tc>
          <w:tcPr>
            <w:tcW w:w="4059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3FAA" w:rsidRPr="00D47066" w:rsidRDefault="00ED383D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710</w:t>
            </w:r>
          </w:p>
        </w:tc>
      </w:tr>
      <w:tr w:rsidR="00943FAA" w:rsidRPr="00D47066" w:rsidTr="005C6435">
        <w:trPr>
          <w:trHeight w:hRule="exact" w:val="767"/>
        </w:trPr>
        <w:tc>
          <w:tcPr>
            <w:tcW w:w="4059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:rsidR="00943FAA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3FAA" w:rsidRDefault="00943FAA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943FAA" w:rsidRPr="00D47066" w:rsidRDefault="00230F51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43FAA" w:rsidRDefault="00943FAA" w:rsidP="00943FAA">
            <w:pPr>
              <w:pStyle w:val="acctfourfigures"/>
              <w:tabs>
                <w:tab w:val="clear" w:pos="765"/>
                <w:tab w:val="decimal" w:pos="522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ED383D" w:rsidRPr="00D47066" w:rsidRDefault="00ED383D" w:rsidP="00943FAA">
            <w:pPr>
              <w:pStyle w:val="acctfourfigures"/>
              <w:tabs>
                <w:tab w:val="clear" w:pos="765"/>
                <w:tab w:val="decimal" w:pos="522"/>
              </w:tabs>
              <w:spacing w:line="2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C6F53" w:rsidRPr="00D47066" w:rsidTr="001F6B09">
        <w:trPr>
          <w:trHeight w:hRule="exact" w:val="374"/>
        </w:trPr>
        <w:tc>
          <w:tcPr>
            <w:tcW w:w="4059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ความแตกต่างของการรับรู้รายได้</w:t>
            </w: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C6F53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C6F53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C6F53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9C6F53" w:rsidRPr="00D47066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9C6F53" w:rsidRPr="00D47066" w:rsidTr="001F6B09">
        <w:trPr>
          <w:trHeight w:hRule="exact" w:val="374"/>
        </w:trPr>
        <w:tc>
          <w:tcPr>
            <w:tcW w:w="4059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 xml:space="preserve">   และต้นทุนขาย</w:t>
            </w: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  <w:tab w:val="decimal" w:pos="594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9C6F53" w:rsidRPr="00D47066" w:rsidRDefault="009C6F53" w:rsidP="001F6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9C6F53" w:rsidRPr="00D47066" w:rsidRDefault="009C6F53" w:rsidP="001F6B09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1,594</w:t>
            </w:r>
          </w:p>
        </w:tc>
      </w:tr>
      <w:tr w:rsidR="00943FAA" w:rsidRPr="00D47066" w:rsidTr="00F72B1C">
        <w:trPr>
          <w:trHeight w:hRule="exact" w:val="374"/>
        </w:trPr>
        <w:tc>
          <w:tcPr>
            <w:tcW w:w="4059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43FAA" w:rsidRPr="00D47066" w:rsidRDefault="006E1D13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</w:t>
            </w:r>
            <w:r w:rsidR="00943FA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943FAA" w:rsidRPr="00D47066" w:rsidRDefault="00ED383D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108" w:right="-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(177)</w:t>
            </w:r>
          </w:p>
        </w:tc>
      </w:tr>
      <w:tr w:rsidR="00943FAA" w:rsidRPr="00D0412E" w:rsidTr="00F72B1C">
        <w:trPr>
          <w:trHeight w:hRule="exact" w:val="374"/>
        </w:trPr>
        <w:tc>
          <w:tcPr>
            <w:tcW w:w="4059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</w:tabs>
              <w:spacing w:line="20" w:lineRule="atLeas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0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80115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13.</w:t>
            </w:r>
            <w:r w:rsidR="00230F5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FAA" w:rsidRPr="00D47066" w:rsidRDefault="00943FAA" w:rsidP="004936E3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4936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FAA" w:rsidRPr="00D47066" w:rsidRDefault="00943FAA" w:rsidP="00943FAA">
            <w:pPr>
              <w:pStyle w:val="acctfourfigures"/>
              <w:tabs>
                <w:tab w:val="clear" w:pos="765"/>
              </w:tabs>
              <w:spacing w:line="2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23.4</w:t>
            </w:r>
          </w:p>
        </w:tc>
        <w:tc>
          <w:tcPr>
            <w:tcW w:w="360" w:type="dxa"/>
            <w:tcBorders>
              <w:bottom w:val="nil"/>
            </w:tcBorders>
            <w:shd w:val="clear" w:color="auto" w:fill="auto"/>
          </w:tcPr>
          <w:p w:rsidR="00943FAA" w:rsidRPr="00D47066" w:rsidRDefault="00943FAA" w:rsidP="00943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3FAA" w:rsidRPr="00D0412E" w:rsidRDefault="00943FAA" w:rsidP="00943FAA">
            <w:pPr>
              <w:pStyle w:val="acctfourfigures"/>
              <w:tabs>
                <w:tab w:val="clear" w:pos="765"/>
                <w:tab w:val="decimal" w:pos="826"/>
              </w:tabs>
              <w:spacing w:line="2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470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5,980</w:t>
            </w:r>
          </w:p>
        </w:tc>
      </w:tr>
    </w:tbl>
    <w:p w:rsidR="00635E9D" w:rsidRPr="002247EF" w:rsidRDefault="00635E9D" w:rsidP="001B7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:rsidR="004E44FE" w:rsidRDefault="009176B8" w:rsidP="006A715C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b/>
          <w:bCs/>
          <w:cs/>
        </w:rPr>
      </w:pPr>
      <w:r w:rsidRPr="00D0412E">
        <w:rPr>
          <w:rFonts w:ascii="Angsana New" w:hAnsi="Angsana New" w:cs="Angsana New"/>
          <w:b/>
          <w:bCs/>
          <w:lang w:val="en-US"/>
        </w:rPr>
        <w:t>3</w:t>
      </w:r>
      <w:r w:rsidR="00AA61C6" w:rsidRPr="00D0412E">
        <w:rPr>
          <w:rFonts w:ascii="Angsana New" w:hAnsi="Angsana New" w:cs="Angsana New"/>
          <w:b/>
          <w:bCs/>
          <w:lang w:val="en-US"/>
        </w:rPr>
        <w:t>3</w:t>
      </w:r>
      <w:r w:rsidR="00475756" w:rsidRPr="00D0412E">
        <w:rPr>
          <w:rFonts w:ascii="Angsana New" w:hAnsi="Angsana New" w:cs="Angsana New"/>
          <w:b/>
          <w:bCs/>
          <w:lang w:val="en-US"/>
        </w:rPr>
        <w:tab/>
      </w:r>
      <w:r w:rsidR="006A715C">
        <w:rPr>
          <w:rFonts w:ascii="Angsana New" w:hAnsi="Angsana New" w:cs="Angsana New"/>
          <w:b/>
          <w:bCs/>
          <w:cs/>
          <w:lang w:val="en-US"/>
        </w:rPr>
        <w:t>กำไร</w:t>
      </w:r>
      <w:r w:rsidR="004E44FE" w:rsidRPr="00D0412E">
        <w:rPr>
          <w:rFonts w:ascii="Angsana New" w:hAnsi="Angsana New" w:cs="Angsana New"/>
          <w:b/>
          <w:bCs/>
          <w:cs/>
        </w:rPr>
        <w:t>ต่อหุ้น</w:t>
      </w:r>
    </w:p>
    <w:p w:rsidR="006A715C" w:rsidRPr="003D5BB8" w:rsidRDefault="006A715C" w:rsidP="006A715C">
      <w:pPr>
        <w:pStyle w:val="a"/>
        <w:tabs>
          <w:tab w:val="clear" w:pos="1080"/>
          <w:tab w:val="left" w:pos="540"/>
        </w:tabs>
        <w:ind w:right="-25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C73D97" w:rsidRDefault="00330FE6" w:rsidP="007A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ก</w:t>
      </w:r>
      <w:r w:rsidR="006A715C">
        <w:rPr>
          <w:rFonts w:ascii="Angsana New" w:hAnsi="Angsana New"/>
          <w:sz w:val="30"/>
          <w:szCs w:val="30"/>
          <w:cs/>
        </w:rPr>
        <w:t>ำไร</w:t>
      </w:r>
      <w:r w:rsidR="004E44FE" w:rsidRPr="00D0412E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CA1CD4" w:rsidRPr="00D0412E">
        <w:rPr>
          <w:rFonts w:ascii="Angsana New" w:hAnsi="Angsana New"/>
          <w:sz w:val="30"/>
          <w:szCs w:val="30"/>
          <w:cs/>
        </w:rPr>
        <w:t>สำหรับ</w:t>
      </w:r>
      <w:r w:rsidR="009176B8" w:rsidRPr="00D0412E">
        <w:rPr>
          <w:rFonts w:ascii="Angsana New" w:hAnsi="Angsana New"/>
          <w:sz w:val="30"/>
          <w:szCs w:val="30"/>
          <w:cs/>
        </w:rPr>
        <w:t>แต่ละปี</w:t>
      </w:r>
      <w:r w:rsidR="004E44FE" w:rsidRPr="00D0412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E44FE" w:rsidRPr="00D0412E">
        <w:rPr>
          <w:rFonts w:ascii="Angsana New" w:hAnsi="Angsana New"/>
          <w:sz w:val="30"/>
          <w:szCs w:val="30"/>
        </w:rPr>
        <w:t>3</w:t>
      </w:r>
      <w:r w:rsidR="009176B8" w:rsidRPr="00D0412E">
        <w:rPr>
          <w:rFonts w:ascii="Angsana New" w:hAnsi="Angsana New"/>
          <w:sz w:val="30"/>
          <w:szCs w:val="30"/>
        </w:rPr>
        <w:t>1</w:t>
      </w:r>
      <w:r w:rsidR="00447276" w:rsidRPr="00D0412E">
        <w:rPr>
          <w:rFonts w:ascii="Angsana New" w:hAnsi="Angsana New"/>
          <w:sz w:val="30"/>
          <w:szCs w:val="30"/>
        </w:rPr>
        <w:t xml:space="preserve"> </w:t>
      </w:r>
      <w:r w:rsidR="009176B8" w:rsidRPr="00D0412E">
        <w:rPr>
          <w:rFonts w:ascii="Angsana New" w:hAnsi="Angsana New"/>
          <w:sz w:val="30"/>
          <w:szCs w:val="30"/>
          <w:cs/>
        </w:rPr>
        <w:t>ธันวาคม</w:t>
      </w:r>
      <w:r w:rsidR="004E44FE" w:rsidRPr="00D0412E">
        <w:rPr>
          <w:rFonts w:ascii="Angsana New" w:hAnsi="Angsana New"/>
          <w:sz w:val="30"/>
          <w:szCs w:val="30"/>
        </w:rPr>
        <w:t xml:space="preserve"> </w:t>
      </w:r>
      <w:r w:rsidR="00C420EE" w:rsidRPr="00D0412E">
        <w:rPr>
          <w:rFonts w:ascii="Angsana New" w:hAnsi="Angsana New"/>
          <w:sz w:val="30"/>
          <w:szCs w:val="30"/>
        </w:rPr>
        <w:t>25</w:t>
      </w:r>
      <w:r w:rsidR="00E414E0">
        <w:rPr>
          <w:rFonts w:ascii="Angsana New" w:hAnsi="Angsana New"/>
          <w:sz w:val="30"/>
          <w:szCs w:val="30"/>
        </w:rPr>
        <w:t>60</w:t>
      </w:r>
      <w:r w:rsidR="00C420EE" w:rsidRPr="00D0412E">
        <w:rPr>
          <w:rFonts w:ascii="Angsana New" w:hAnsi="Angsana New"/>
          <w:sz w:val="30"/>
          <w:szCs w:val="30"/>
        </w:rPr>
        <w:t xml:space="preserve"> </w:t>
      </w:r>
      <w:r w:rsidR="00C420EE" w:rsidRPr="00D0412E">
        <w:rPr>
          <w:rFonts w:ascii="Angsana New" w:hAnsi="Angsana New"/>
          <w:sz w:val="30"/>
          <w:szCs w:val="30"/>
          <w:cs/>
        </w:rPr>
        <w:t xml:space="preserve">และ </w:t>
      </w:r>
      <w:r w:rsidR="00C420EE" w:rsidRPr="00D0412E">
        <w:rPr>
          <w:rFonts w:ascii="Angsana New" w:hAnsi="Angsana New"/>
          <w:sz w:val="30"/>
          <w:szCs w:val="30"/>
        </w:rPr>
        <w:t>25</w:t>
      </w:r>
      <w:r w:rsidR="00E414E0">
        <w:rPr>
          <w:rFonts w:ascii="Angsana New" w:hAnsi="Angsana New"/>
          <w:sz w:val="30"/>
          <w:szCs w:val="30"/>
        </w:rPr>
        <w:t>59</w:t>
      </w:r>
      <w:r w:rsidR="004E44FE" w:rsidRPr="00D0412E">
        <w:rPr>
          <w:rFonts w:ascii="Angsana New" w:hAnsi="Angsana New"/>
          <w:sz w:val="30"/>
          <w:szCs w:val="30"/>
        </w:rPr>
        <w:t xml:space="preserve"> </w:t>
      </w:r>
      <w:r w:rsidR="004E44FE" w:rsidRPr="00D0412E">
        <w:rPr>
          <w:rFonts w:ascii="Angsana New" w:hAnsi="Angsana New"/>
          <w:sz w:val="30"/>
          <w:szCs w:val="30"/>
          <w:cs/>
        </w:rPr>
        <w:t>คำนวณจาก</w:t>
      </w:r>
      <w:r w:rsidR="001C762F">
        <w:rPr>
          <w:rFonts w:ascii="Angsana New" w:hAnsi="Angsana New"/>
          <w:sz w:val="30"/>
          <w:szCs w:val="30"/>
          <w:cs/>
        </w:rPr>
        <w:t>กำไร</w:t>
      </w:r>
      <w:r w:rsidR="00CB4DA9" w:rsidRPr="00D0412E">
        <w:rPr>
          <w:rFonts w:ascii="Angsana New" w:hAnsi="Angsana New"/>
          <w:sz w:val="30"/>
          <w:szCs w:val="30"/>
          <w:cs/>
        </w:rPr>
        <w:t>สำหรับปี</w:t>
      </w:r>
      <w:r w:rsidR="004E44FE" w:rsidRPr="00D0412E">
        <w:rPr>
          <w:rFonts w:ascii="Angsana New" w:hAnsi="Angsana New"/>
          <w:sz w:val="30"/>
          <w:szCs w:val="30"/>
          <w:cs/>
        </w:rPr>
        <w:t>ที่เป็น</w:t>
      </w:r>
      <w:r w:rsidR="004E44FE" w:rsidRPr="00D0412E">
        <w:rPr>
          <w:rFonts w:ascii="Angsana New" w:hAnsi="Angsana New"/>
          <w:spacing w:val="2"/>
          <w:sz w:val="30"/>
          <w:szCs w:val="30"/>
          <w:cs/>
        </w:rPr>
        <w:t>ส่วนของผู้ถือหุ้น</w:t>
      </w:r>
      <w:r w:rsidR="008656AF" w:rsidRPr="00D0412E">
        <w:rPr>
          <w:rFonts w:ascii="Angsana New" w:hAnsi="Angsana New"/>
          <w:spacing w:val="2"/>
          <w:sz w:val="30"/>
          <w:szCs w:val="30"/>
          <w:cs/>
        </w:rPr>
        <w:t>สามัญ</w:t>
      </w:r>
      <w:r w:rsidR="004E44FE" w:rsidRPr="00D0412E">
        <w:rPr>
          <w:rFonts w:ascii="Angsana New" w:hAnsi="Angsana New"/>
          <w:spacing w:val="2"/>
          <w:sz w:val="30"/>
          <w:szCs w:val="30"/>
          <w:cs/>
        </w:rPr>
        <w:t>ของบริษัทและจำนวนหุ้นสามัญที่ออกจำหน่ายแล้ว</w:t>
      </w:r>
      <w:r w:rsidR="00CB4DA9" w:rsidRPr="00D0412E">
        <w:rPr>
          <w:rFonts w:ascii="Angsana New" w:hAnsi="Angsana New"/>
          <w:spacing w:val="2"/>
          <w:sz w:val="30"/>
          <w:szCs w:val="30"/>
          <w:cs/>
        </w:rPr>
        <w:t>ระหว่างปี</w:t>
      </w:r>
      <w:r w:rsidR="006A715C">
        <w:rPr>
          <w:rFonts w:ascii="Angsana New" w:hAnsi="Angsana New" w:hint="cs"/>
          <w:spacing w:val="2"/>
          <w:sz w:val="30"/>
          <w:szCs w:val="30"/>
          <w:cs/>
        </w:rPr>
        <w:t>โดย</w:t>
      </w:r>
      <w:r w:rsidR="004E44FE" w:rsidRPr="00D0412E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C57F8C" w:rsidRPr="009E10BB" w:rsidRDefault="00C57F8C">
      <w:pPr>
        <w:rPr>
          <w:sz w:val="22"/>
          <w:szCs w:val="22"/>
        </w:rPr>
      </w:pPr>
    </w:p>
    <w:tbl>
      <w:tblPr>
        <w:tblW w:w="9202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080"/>
        <w:gridCol w:w="270"/>
        <w:gridCol w:w="1080"/>
        <w:gridCol w:w="270"/>
        <w:gridCol w:w="1075"/>
      </w:tblGrid>
      <w:tr w:rsidR="009E10BB" w:rsidRPr="00D0412E" w:rsidTr="00882397">
        <w:tc>
          <w:tcPr>
            <w:tcW w:w="4077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</w:t>
            </w:r>
          </w:p>
        </w:tc>
        <w:tc>
          <w:tcPr>
            <w:tcW w:w="270" w:type="dxa"/>
            <w:shd w:val="clear" w:color="auto" w:fill="auto"/>
          </w:tcPr>
          <w:p w:rsidR="009E10BB" w:rsidRPr="00D0412E" w:rsidRDefault="009E10BB" w:rsidP="009E10B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9E10BB" w:rsidRPr="00D0412E" w:rsidTr="00882397">
        <w:tc>
          <w:tcPr>
            <w:tcW w:w="4077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ตามวิธีส่วนได้เสีย </w:t>
            </w:r>
          </w:p>
        </w:tc>
        <w:tc>
          <w:tcPr>
            <w:tcW w:w="270" w:type="dxa"/>
            <w:shd w:val="clear" w:color="auto" w:fill="auto"/>
          </w:tcPr>
          <w:p w:rsidR="009E10BB" w:rsidRPr="00D0412E" w:rsidRDefault="009E10BB" w:rsidP="009E10B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5" w:type="dxa"/>
            <w:gridSpan w:val="3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E10BB" w:rsidRPr="00D0412E" w:rsidTr="00882397">
        <w:tc>
          <w:tcPr>
            <w:tcW w:w="4077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  <w:tc>
          <w:tcPr>
            <w:tcW w:w="270" w:type="dxa"/>
            <w:shd w:val="clear" w:color="auto" w:fill="auto"/>
          </w:tcPr>
          <w:p w:rsidR="009E10BB" w:rsidRPr="00D0412E" w:rsidRDefault="009E10BB" w:rsidP="009E10B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5" w:type="dxa"/>
            <w:shd w:val="clear" w:color="auto" w:fill="auto"/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2559</w:t>
            </w:r>
          </w:p>
        </w:tc>
      </w:tr>
      <w:tr w:rsidR="009E10BB" w:rsidRPr="00D0412E" w:rsidTr="003D5BB8">
        <w:trPr>
          <w:trHeight w:val="344"/>
        </w:trPr>
        <w:tc>
          <w:tcPr>
            <w:tcW w:w="4077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25" w:type="dxa"/>
            <w:gridSpan w:val="7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0412E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D041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E10BB" w:rsidRPr="00D0412E" w:rsidTr="00882397">
        <w:tc>
          <w:tcPr>
            <w:tcW w:w="4077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E10BB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E10BB" w:rsidRPr="00D0412E" w:rsidRDefault="00230F51" w:rsidP="00F2278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8,642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22,692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E10BB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9E10BB" w:rsidRPr="00D0412E" w:rsidRDefault="00BC0389" w:rsidP="009D20A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8,</w:t>
            </w:r>
            <w:r w:rsidR="009D20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750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19,609</w:t>
            </w:r>
          </w:p>
        </w:tc>
      </w:tr>
      <w:tr w:rsidR="009E10BB" w:rsidRPr="00D0412E" w:rsidTr="00882397">
        <w:tc>
          <w:tcPr>
            <w:tcW w:w="4077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12,000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12,000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12,000</w:t>
            </w:r>
          </w:p>
        </w:tc>
      </w:tr>
      <w:tr w:rsidR="009E10BB" w:rsidRPr="00D0412E" w:rsidTr="00882397">
        <w:tc>
          <w:tcPr>
            <w:tcW w:w="4077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E10BB" w:rsidRPr="00D0412E" w:rsidRDefault="009E10BB" w:rsidP="002444E6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</w:t>
            </w:r>
            <w:r w:rsidR="00F2278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230F5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1.89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E10BB" w:rsidRPr="00D0412E" w:rsidRDefault="009E10BB" w:rsidP="00F22784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</w:t>
            </w:r>
            <w:r w:rsidR="00F2278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9D20A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9E10BB" w:rsidRPr="00D0412E" w:rsidRDefault="009E10BB" w:rsidP="009E1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double" w:sz="4" w:space="0" w:color="auto"/>
              <w:bottom w:val="double" w:sz="4" w:space="0" w:color="auto"/>
            </w:tcBorders>
          </w:tcPr>
          <w:p w:rsidR="009E10BB" w:rsidRPr="00D0412E" w:rsidRDefault="009E10BB" w:rsidP="009E10B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1.63</w:t>
            </w:r>
          </w:p>
        </w:tc>
      </w:tr>
    </w:tbl>
    <w:p w:rsidR="00801153" w:rsidRDefault="00801153" w:rsidP="00B5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01153" w:rsidRDefault="0080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330FE6" w:rsidRPr="00D0412E" w:rsidRDefault="009176B8" w:rsidP="00B5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4</w:t>
      </w:r>
      <w:r w:rsidR="00330FE6" w:rsidRPr="00D0412E">
        <w:rPr>
          <w:rFonts w:ascii="Angsana New" w:hAnsi="Angsana New"/>
          <w:b/>
          <w:bCs/>
          <w:sz w:val="30"/>
          <w:szCs w:val="30"/>
        </w:rPr>
        <w:t xml:space="preserve"> </w:t>
      </w:r>
      <w:r w:rsidR="00330FE6" w:rsidRPr="00D0412E">
        <w:rPr>
          <w:rFonts w:ascii="Angsana New" w:hAnsi="Angsana New"/>
          <w:b/>
          <w:bCs/>
          <w:sz w:val="30"/>
          <w:szCs w:val="30"/>
        </w:rPr>
        <w:tab/>
      </w:r>
      <w:r w:rsidR="00330FE6" w:rsidRPr="00D0412E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:rsidR="00330FE6" w:rsidRPr="00FE4832" w:rsidRDefault="00330FE6" w:rsidP="00B5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:rsidR="005E0845" w:rsidRPr="00D0412E" w:rsidRDefault="00330FE6" w:rsidP="00231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C5D23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DE19A4" w:rsidRPr="007C5D23">
        <w:rPr>
          <w:rFonts w:ascii="Angsana New" w:hAnsi="Angsana New" w:hint="cs"/>
          <w:sz w:val="30"/>
          <w:szCs w:val="30"/>
          <w:cs/>
        </w:rPr>
        <w:t>24</w:t>
      </w:r>
      <w:r w:rsidRPr="007C5D23">
        <w:rPr>
          <w:rFonts w:ascii="Angsana New" w:hAnsi="Angsana New"/>
          <w:sz w:val="30"/>
          <w:szCs w:val="30"/>
        </w:rPr>
        <w:t xml:space="preserve"> </w:t>
      </w:r>
      <w:r w:rsidR="00DE19A4" w:rsidRPr="007C5D23">
        <w:rPr>
          <w:rFonts w:ascii="Angsana New" w:hAnsi="Angsana New" w:hint="cs"/>
          <w:sz w:val="30"/>
          <w:szCs w:val="30"/>
          <w:cs/>
        </w:rPr>
        <w:t>เมษายน</w:t>
      </w:r>
      <w:r w:rsidRPr="007C5D23">
        <w:rPr>
          <w:rFonts w:ascii="Angsana New" w:hAnsi="Angsana New"/>
          <w:sz w:val="30"/>
          <w:szCs w:val="30"/>
          <w:cs/>
        </w:rPr>
        <w:t xml:space="preserve"> </w:t>
      </w:r>
      <w:r w:rsidR="00894765" w:rsidRPr="007C5D23">
        <w:rPr>
          <w:rFonts w:ascii="Angsana New" w:hAnsi="Angsana New"/>
          <w:sz w:val="30"/>
          <w:szCs w:val="30"/>
        </w:rPr>
        <w:t>25</w:t>
      </w:r>
      <w:r w:rsidR="00DE19A4" w:rsidRPr="007C5D23">
        <w:rPr>
          <w:rFonts w:ascii="Angsana New" w:hAnsi="Angsana New" w:hint="cs"/>
          <w:sz w:val="30"/>
          <w:szCs w:val="30"/>
          <w:cs/>
        </w:rPr>
        <w:t>60</w:t>
      </w:r>
      <w:r w:rsidRPr="007C5D23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231673" w:rsidRPr="007C5D23">
        <w:rPr>
          <w:rFonts w:ascii="Angsana New" w:hAnsi="Angsana New"/>
          <w:sz w:val="30"/>
          <w:szCs w:val="30"/>
        </w:rPr>
        <w:t>0.</w:t>
      </w:r>
      <w:r w:rsidR="00DE19A4" w:rsidRPr="007C5D23">
        <w:rPr>
          <w:rFonts w:ascii="Angsana New" w:hAnsi="Angsana New" w:hint="cs"/>
          <w:sz w:val="30"/>
          <w:szCs w:val="30"/>
          <w:cs/>
        </w:rPr>
        <w:t>75</w:t>
      </w:r>
      <w:r w:rsidRPr="007C5D23">
        <w:rPr>
          <w:rFonts w:ascii="Angsana New" w:hAnsi="Angsana New"/>
          <w:sz w:val="30"/>
          <w:szCs w:val="30"/>
        </w:rPr>
        <w:t xml:space="preserve"> </w:t>
      </w:r>
      <w:r w:rsidRPr="007C5D23">
        <w:rPr>
          <w:rFonts w:ascii="Angsana New" w:hAnsi="Angsana New"/>
          <w:sz w:val="30"/>
          <w:szCs w:val="30"/>
          <w:cs/>
        </w:rPr>
        <w:t xml:space="preserve">บาท เป็นจำนวนเงินทั้งสิ้น </w:t>
      </w:r>
      <w:r w:rsidR="00DE19A4" w:rsidRPr="007C5D23">
        <w:rPr>
          <w:rFonts w:ascii="Angsana New" w:hAnsi="Angsana New" w:hint="cs"/>
          <w:sz w:val="30"/>
          <w:szCs w:val="30"/>
          <w:cs/>
        </w:rPr>
        <w:t>9</w:t>
      </w:r>
      <w:r w:rsidRPr="007C5D23">
        <w:rPr>
          <w:rFonts w:ascii="Angsana New" w:hAnsi="Angsana New"/>
          <w:sz w:val="30"/>
          <w:szCs w:val="30"/>
        </w:rPr>
        <w:t xml:space="preserve"> </w:t>
      </w:r>
      <w:r w:rsidRPr="007C5D23">
        <w:rPr>
          <w:rFonts w:ascii="Angsana New" w:hAnsi="Angsana New"/>
          <w:sz w:val="30"/>
          <w:szCs w:val="30"/>
          <w:cs/>
        </w:rPr>
        <w:t>ล้านบาท เงินปันผลดังกล่าวได้จ่ายให้แก่ผู้ถือหุ้นใน</w:t>
      </w:r>
      <w:r w:rsidR="00A32A0B" w:rsidRPr="007C5D23">
        <w:rPr>
          <w:rFonts w:ascii="Angsana New" w:hAnsi="Angsana New"/>
          <w:sz w:val="30"/>
          <w:szCs w:val="30"/>
          <w:cs/>
        </w:rPr>
        <w:t xml:space="preserve">เดือนพฤษภาคม </w:t>
      </w:r>
      <w:r w:rsidR="00E06747" w:rsidRPr="007C5D23">
        <w:rPr>
          <w:rFonts w:ascii="Angsana New" w:hAnsi="Angsana New"/>
          <w:sz w:val="30"/>
          <w:szCs w:val="30"/>
        </w:rPr>
        <w:t>25</w:t>
      </w:r>
      <w:r w:rsidR="00DE19A4" w:rsidRPr="007C5D23">
        <w:rPr>
          <w:rFonts w:ascii="Angsana New" w:hAnsi="Angsana New" w:hint="cs"/>
          <w:sz w:val="30"/>
          <w:szCs w:val="30"/>
          <w:cs/>
        </w:rPr>
        <w:t>60</w:t>
      </w:r>
    </w:p>
    <w:p w:rsidR="00DA6E2A" w:rsidRPr="00FE4832" w:rsidRDefault="00DA6E2A" w:rsidP="00EA0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C72A0E" w:rsidRPr="00D0412E" w:rsidRDefault="00C72A0E" w:rsidP="00C72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1" w:name="OLE_LINK1"/>
      <w:bookmarkStart w:id="2" w:name="OLE_LINK2"/>
      <w:r w:rsidRPr="00D0412E">
        <w:rPr>
          <w:rFonts w:ascii="Angsana New" w:hAnsi="Angsana New"/>
          <w:b/>
          <w:bCs/>
          <w:sz w:val="30"/>
          <w:szCs w:val="30"/>
        </w:rPr>
        <w:t>3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5</w:t>
      </w:r>
      <w:r w:rsidRPr="00D0412E">
        <w:rPr>
          <w:rFonts w:ascii="Angsana New" w:hAnsi="Angsana New"/>
          <w:b/>
          <w:bCs/>
          <w:sz w:val="30"/>
          <w:szCs w:val="30"/>
        </w:rPr>
        <w:tab/>
      </w:r>
      <w:r w:rsidRPr="00D0412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C72A0E" w:rsidRPr="00FE4832" w:rsidRDefault="00C72A0E" w:rsidP="00C72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3B0EEA" w:rsidRPr="00D0412E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3B0EEA" w:rsidRPr="00FE4832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B0EEA" w:rsidRPr="00D0412E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บริษัทไม่มีการถือหรือออกเครื่องมือทางการเงินที่เป็นตราสารอนุพันธ์เพื่อการเก็งกำไรหรือการค้า </w:t>
      </w:r>
    </w:p>
    <w:p w:rsidR="003B0EEA" w:rsidRPr="00FE4832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B0EEA" w:rsidRPr="00693E2B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693E2B">
        <w:rPr>
          <w:rFonts w:ascii="Angsana New" w:hAnsi="Angsana New"/>
          <w:spacing w:val="-2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</w:t>
      </w:r>
      <w:r w:rsidR="00E46FC7" w:rsidRPr="00693E2B">
        <w:rPr>
          <w:rFonts w:ascii="Angsana New" w:hAnsi="Angsana New"/>
          <w:spacing w:val="-2"/>
          <w:sz w:val="30"/>
          <w:szCs w:val="30"/>
          <w:cs/>
        </w:rPr>
        <w:t>ของระดับความเสี่ยง</w:t>
      </w:r>
      <w:r w:rsidR="00B919EB">
        <w:rPr>
          <w:rFonts w:ascii="Angsana New" w:hAnsi="Angsana New" w:hint="cs"/>
          <w:spacing w:val="-2"/>
          <w:sz w:val="30"/>
          <w:szCs w:val="30"/>
          <w:cs/>
        </w:rPr>
        <w:t>ให้เป็น</w:t>
      </w:r>
      <w:r w:rsidR="00E46FC7" w:rsidRPr="00693E2B">
        <w:rPr>
          <w:rFonts w:ascii="Angsana New" w:hAnsi="Angsana New"/>
          <w:spacing w:val="-2"/>
          <w:sz w:val="30"/>
          <w:szCs w:val="30"/>
          <w:cs/>
        </w:rPr>
        <w:t xml:space="preserve">ที่ยอมรับได้ </w:t>
      </w:r>
      <w:r w:rsidRPr="00693E2B">
        <w:rPr>
          <w:rFonts w:ascii="Angsana New" w:hAnsi="Angsana New"/>
          <w:spacing w:val="-2"/>
          <w:sz w:val="30"/>
          <w:szCs w:val="30"/>
          <w:cs/>
        </w:rPr>
        <w:t xml:space="preserve">โดยพิจารณาระหว่างต้นทุนที่เกิดจากความเสี่ยงและต้นทุนของการจัดการความเสี่ยง </w:t>
      </w:r>
      <w:r w:rsidR="00E46FC7" w:rsidRPr="00693E2B">
        <w:rPr>
          <w:rFonts w:ascii="Angsana New" w:hAnsi="Angsana New"/>
          <w:spacing w:val="-2"/>
          <w:sz w:val="30"/>
          <w:szCs w:val="30"/>
          <w:cs/>
        </w:rPr>
        <w:t>ฝ่าย</w:t>
      </w:r>
      <w:r w:rsidRPr="00693E2B">
        <w:rPr>
          <w:rFonts w:ascii="Angsana New" w:hAnsi="Angsana New"/>
          <w:spacing w:val="-2"/>
          <w:sz w:val="30"/>
          <w:szCs w:val="30"/>
          <w:cs/>
        </w:rPr>
        <w:t>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</w:t>
      </w:r>
      <w:r w:rsidR="00E46FC7" w:rsidRPr="00693E2B">
        <w:rPr>
          <w:rFonts w:ascii="Angsana New" w:hAnsi="Angsana New"/>
          <w:spacing w:val="-2"/>
          <w:sz w:val="30"/>
          <w:szCs w:val="30"/>
          <w:cs/>
        </w:rPr>
        <w:t>ดุลระหว่างความเสี่ยงและการควบคุม</w:t>
      </w:r>
      <w:r w:rsidRPr="00693E2B">
        <w:rPr>
          <w:rFonts w:ascii="Angsana New" w:hAnsi="Angsana New"/>
          <w:spacing w:val="-2"/>
          <w:sz w:val="30"/>
          <w:szCs w:val="30"/>
          <w:cs/>
        </w:rPr>
        <w:t>ความเสี่ยง</w:t>
      </w:r>
    </w:p>
    <w:p w:rsidR="001F3B71" w:rsidRPr="00FE4832" w:rsidRDefault="001F3B71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B0EEA" w:rsidRPr="00D0412E" w:rsidRDefault="003B0EEA" w:rsidP="00854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  <w:r w:rsidRPr="00D0412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3B0EEA" w:rsidRPr="00FE4832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3B0EEA" w:rsidRPr="00D0412E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นโยบายของคณะกรรมการบร</w:t>
      </w:r>
      <w:r w:rsidR="00801153">
        <w:rPr>
          <w:rFonts w:ascii="Angsana New" w:hAnsi="Angsana New"/>
          <w:sz w:val="30"/>
          <w:szCs w:val="30"/>
          <w:cs/>
        </w:rPr>
        <w:t>ิษัท</w:t>
      </w:r>
      <w:r w:rsidRPr="00D0412E">
        <w:rPr>
          <w:rFonts w:ascii="Angsana New" w:hAnsi="Angsana New"/>
          <w:sz w:val="30"/>
          <w:szCs w:val="30"/>
          <w:cs/>
        </w:rPr>
        <w:t>คือการรักษาระดับเงินทุนให้มั่นคงเพื่อรักษา</w:t>
      </w:r>
      <w:r w:rsidR="00EF68B5">
        <w:rPr>
          <w:rFonts w:ascii="Angsana New" w:hAnsi="Angsana New" w:hint="cs"/>
          <w:sz w:val="30"/>
          <w:szCs w:val="30"/>
          <w:cs/>
        </w:rPr>
        <w:t>คว</w:t>
      </w:r>
      <w:r w:rsidR="00693E2B">
        <w:rPr>
          <w:rFonts w:ascii="Angsana New" w:hAnsi="Angsana New" w:hint="cs"/>
          <w:sz w:val="30"/>
          <w:szCs w:val="30"/>
          <w:cs/>
        </w:rPr>
        <w:t>ามเชื่อมั่น</w:t>
      </w:r>
      <w:r w:rsidR="00EF68B5">
        <w:rPr>
          <w:rFonts w:ascii="Angsana New" w:hAnsi="Angsana New" w:hint="cs"/>
          <w:sz w:val="30"/>
          <w:szCs w:val="30"/>
          <w:cs/>
        </w:rPr>
        <w:t>ของ</w:t>
      </w:r>
      <w:r w:rsidRPr="00D0412E">
        <w:rPr>
          <w:rFonts w:ascii="Angsana New" w:hAnsi="Angsana New"/>
          <w:sz w:val="30"/>
          <w:szCs w:val="30"/>
          <w:cs/>
        </w:rPr>
        <w:t>นักล</w:t>
      </w:r>
      <w:r w:rsidR="00693E2B">
        <w:rPr>
          <w:rFonts w:ascii="Angsana New" w:hAnsi="Angsana New"/>
          <w:sz w:val="30"/>
          <w:szCs w:val="30"/>
          <w:cs/>
        </w:rPr>
        <w:t>งทุน เจ้าหนี้และ</w:t>
      </w:r>
      <w:r w:rsidRPr="00D0412E">
        <w:rPr>
          <w:rFonts w:ascii="Angsana New" w:hAnsi="Angsana New"/>
          <w:sz w:val="30"/>
          <w:szCs w:val="30"/>
          <w:cs/>
        </w:rPr>
        <w:t>ตลาดและก่อให้เกิดการพัฒนาของธุรกิจในอนาคต คณะกรรมการได้มีการกำกับดูแลผลตอบแทนจากการลงทุน ซึ่งบริษัทพิจารณาจากสัดส่วนของผลตอบแทนจากกิจกรรมดำเนินงานต่อส่วนของเจ้าของ</w:t>
      </w:r>
      <w:r w:rsidR="00693E2B">
        <w:rPr>
          <w:rFonts w:ascii="Angsana New" w:hAnsi="Angsana New" w:hint="cs"/>
          <w:sz w:val="30"/>
          <w:szCs w:val="30"/>
          <w:cs/>
        </w:rPr>
        <w:t>รวม</w:t>
      </w:r>
      <w:r w:rsidR="00CB5433" w:rsidRPr="00D0412E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:rsidR="003B0EEA" w:rsidRPr="00FE4832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3B0EEA" w:rsidRPr="00D0412E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3B0EEA" w:rsidRPr="00FE4832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:rsidR="00FE4832" w:rsidRPr="00FE4832" w:rsidRDefault="00801153" w:rsidP="00FE4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  <w:sectPr w:rsidR="00FE4832" w:rsidRPr="00FE4832" w:rsidSect="006337C0"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  <w:r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3B0EEA" w:rsidRPr="00D0412E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</w:t>
      </w:r>
      <w:r w:rsidR="00F3220A" w:rsidRPr="00D0412E">
        <w:rPr>
          <w:rFonts w:ascii="Angsana New" w:hAnsi="Angsana New"/>
          <w:sz w:val="30"/>
          <w:szCs w:val="30"/>
        </w:rPr>
        <w:t xml:space="preserve">     </w:t>
      </w:r>
      <w:r w:rsidR="00F3220A" w:rsidRPr="00D0412E">
        <w:rPr>
          <w:rFonts w:ascii="Angsana New" w:hAnsi="Angsana New"/>
          <w:sz w:val="30"/>
          <w:szCs w:val="30"/>
          <w:cs/>
        </w:rPr>
        <w:t>ในตลาด</w:t>
      </w:r>
      <w:r w:rsidR="00F3220A" w:rsidRPr="00D0412E">
        <w:rPr>
          <w:rFonts w:ascii="Angsana New" w:hAnsi="Angsana New"/>
          <w:sz w:val="30"/>
          <w:szCs w:val="30"/>
        </w:rPr>
        <w:t xml:space="preserve"> </w:t>
      </w:r>
      <w:r w:rsidR="003B0EEA" w:rsidRPr="00D0412E">
        <w:rPr>
          <w:rFonts w:ascii="Angsana New" w:hAnsi="Angsana New"/>
          <w:sz w:val="30"/>
          <w:szCs w:val="30"/>
          <w:cs/>
        </w:rPr>
        <w:t>ซึ่งส่งผลกระทบต่อการดำเนินงานและกระแสเงินสดของบริษัท บริษัทมีความเสี่ยง</w:t>
      </w:r>
      <w:r w:rsidR="008F2BC8">
        <w:rPr>
          <w:rFonts w:ascii="Angsana New" w:hAnsi="Angsana New" w:hint="cs"/>
          <w:sz w:val="30"/>
          <w:szCs w:val="30"/>
          <w:cs/>
        </w:rPr>
        <w:t>ด้าน</w:t>
      </w:r>
      <w:r w:rsidR="008F2BC8">
        <w:rPr>
          <w:rFonts w:ascii="Angsana New" w:hAnsi="Angsana New"/>
          <w:sz w:val="30"/>
          <w:szCs w:val="30"/>
          <w:cs/>
        </w:rPr>
        <w:t>อัตราดอกเบี้ยที่เกิดจาก</w:t>
      </w:r>
      <w:r w:rsidR="003B0EEA" w:rsidRPr="00D0412E">
        <w:rPr>
          <w:rFonts w:ascii="Angsana New" w:hAnsi="Angsana New"/>
          <w:sz w:val="30"/>
          <w:szCs w:val="30"/>
          <w:cs/>
        </w:rPr>
        <w:t>เงินกู้ยืม บริษัทมิได้ใช้ตราสารอนุพันธ์ทางการเงินเพื่อป้องกันความเสี่ยงดังกล่าว</w:t>
      </w:r>
    </w:p>
    <w:p w:rsidR="003B0EEA" w:rsidRPr="00D0412E" w:rsidRDefault="003B0EEA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D0412E">
        <w:rPr>
          <w:rFonts w:ascii="Angsana New" w:hAnsi="Angsana New"/>
          <w:sz w:val="30"/>
          <w:szCs w:val="30"/>
        </w:rPr>
        <w:t xml:space="preserve">31 </w:t>
      </w:r>
      <w:r w:rsidRPr="00D0412E">
        <w:rPr>
          <w:rFonts w:ascii="Angsana New" w:hAnsi="Angsana New"/>
          <w:sz w:val="30"/>
          <w:szCs w:val="30"/>
          <w:cs/>
        </w:rPr>
        <w:t>ธันวาคม และระยะที่ครบกำหนดชำระ</w:t>
      </w:r>
      <w:r w:rsidR="00C3277A">
        <w:rPr>
          <w:rFonts w:ascii="Angsana New" w:hAnsi="Angsana New"/>
          <w:sz w:val="30"/>
          <w:szCs w:val="30"/>
          <w:cs/>
        </w:rPr>
        <w:br/>
      </w:r>
      <w:r w:rsidRPr="00D0412E">
        <w:rPr>
          <w:rFonts w:ascii="Angsana New" w:hAnsi="Angsana New"/>
          <w:sz w:val="30"/>
          <w:szCs w:val="30"/>
          <w:cs/>
        </w:rPr>
        <w:t>มีดังนี้</w:t>
      </w:r>
    </w:p>
    <w:p w:rsidR="003B0EEA" w:rsidRPr="00D0412E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56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34"/>
        <w:gridCol w:w="1170"/>
        <w:gridCol w:w="236"/>
        <w:gridCol w:w="1080"/>
        <w:gridCol w:w="270"/>
        <w:gridCol w:w="1253"/>
        <w:gridCol w:w="243"/>
        <w:gridCol w:w="1107"/>
        <w:gridCol w:w="243"/>
        <w:gridCol w:w="1031"/>
      </w:tblGrid>
      <w:tr w:rsidR="00BF6098" w:rsidRPr="00D0412E" w:rsidTr="00010BC1">
        <w:tc>
          <w:tcPr>
            <w:tcW w:w="2934" w:type="dxa"/>
            <w:vAlign w:val="center"/>
          </w:tcPr>
          <w:p w:rsidR="00BF6098" w:rsidRPr="00D0412E" w:rsidRDefault="00BF6098" w:rsidP="00C57F8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33" w:type="dxa"/>
            <w:gridSpan w:val="9"/>
          </w:tcPr>
          <w:p w:rsidR="00BF6098" w:rsidRPr="00D0412E" w:rsidRDefault="00BF6098" w:rsidP="00BF6098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/</w:t>
            </w: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B0EEA" w:rsidRPr="00D0412E" w:rsidTr="005E5320">
        <w:tc>
          <w:tcPr>
            <w:tcW w:w="2934" w:type="dxa"/>
            <w:vAlign w:val="center"/>
          </w:tcPr>
          <w:p w:rsidR="003B0EEA" w:rsidRPr="00D0412E" w:rsidRDefault="003B0EEA" w:rsidP="00C57F8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70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ปีแต่ภายใน</w:t>
            </w:r>
            <w:r w:rsidRPr="00D0412E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D041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43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D0412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43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0EEA" w:rsidRPr="00D0412E" w:rsidTr="005E5320">
        <w:tc>
          <w:tcPr>
            <w:tcW w:w="2934" w:type="dxa"/>
            <w:vAlign w:val="center"/>
          </w:tcPr>
          <w:p w:rsidR="003B0EEA" w:rsidRPr="00D0412E" w:rsidRDefault="003B0EEA" w:rsidP="00C57F8C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3B0EEA" w:rsidRPr="00D0412E" w:rsidRDefault="003B0EEA" w:rsidP="00C5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center"/>
          </w:tcPr>
          <w:p w:rsidR="003B0EEA" w:rsidRPr="00D0412E" w:rsidRDefault="003B0EEA" w:rsidP="00C57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7" w:type="dxa"/>
            <w:gridSpan w:val="7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</w:tabs>
              <w:spacing w:line="340" w:lineRule="exact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B0EEA" w:rsidRPr="00D0412E" w:rsidTr="005E5320">
        <w:tc>
          <w:tcPr>
            <w:tcW w:w="2934" w:type="dxa"/>
          </w:tcPr>
          <w:p w:rsidR="003B0EEA" w:rsidRPr="001D04F5" w:rsidRDefault="00EF68B5" w:rsidP="00C57F8C">
            <w:pPr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ปี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1B2AC4" w:rsidRPr="001D04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60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3B0EEA" w:rsidRPr="00D0412E" w:rsidRDefault="003B0EEA" w:rsidP="00C57F8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C0945" w:rsidRPr="00D0412E" w:rsidTr="005E5320">
        <w:tc>
          <w:tcPr>
            <w:tcW w:w="2934" w:type="dxa"/>
            <w:vAlign w:val="center"/>
          </w:tcPr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C0945" w:rsidRPr="00D0412E" w:rsidRDefault="001F7761" w:rsidP="00216383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6.87</w:t>
            </w:r>
            <w:r w:rsidR="002163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2163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7.63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C0945" w:rsidRPr="00D0412E" w:rsidRDefault="002101A9" w:rsidP="0058089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4,289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DC0945" w:rsidRPr="00D0412E" w:rsidRDefault="00DC0945" w:rsidP="00DC0945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DC0945" w:rsidRPr="00D0412E" w:rsidRDefault="002101A9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4,289</w:t>
            </w:r>
          </w:p>
        </w:tc>
      </w:tr>
      <w:tr w:rsidR="00DC0945" w:rsidRPr="00D0412E" w:rsidTr="005E5320">
        <w:tc>
          <w:tcPr>
            <w:tcW w:w="2934" w:type="dxa"/>
            <w:vAlign w:val="center"/>
          </w:tcPr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</w:p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   </w:t>
            </w:r>
          </w:p>
        </w:tc>
        <w:tc>
          <w:tcPr>
            <w:tcW w:w="1170" w:type="dxa"/>
            <w:shd w:val="clear" w:color="auto" w:fill="auto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3.50 - 5.50</w:t>
            </w:r>
          </w:p>
        </w:tc>
        <w:tc>
          <w:tcPr>
            <w:tcW w:w="236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DC0945" w:rsidRDefault="00DC0945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100,000</w:t>
            </w:r>
          </w:p>
        </w:tc>
      </w:tr>
      <w:tr w:rsidR="00DC0945" w:rsidRPr="00D0412E" w:rsidTr="005E5320">
        <w:tc>
          <w:tcPr>
            <w:tcW w:w="2934" w:type="dxa"/>
            <w:vAlign w:val="center"/>
          </w:tcPr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หนี้สินจากการ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ทำทรัสต์</w:t>
            </w:r>
            <w:proofErr w:type="spellEnd"/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รี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ซีทส์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3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2.95</w:t>
            </w:r>
          </w:p>
        </w:tc>
        <w:tc>
          <w:tcPr>
            <w:tcW w:w="236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C0945" w:rsidRPr="00D0412E" w:rsidRDefault="0058089C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5,13</w:t>
            </w:r>
            <w:r w:rsidR="003E37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DC0945" w:rsidRPr="00D0412E" w:rsidRDefault="00B95098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5,13</w:t>
            </w:r>
            <w:r w:rsidR="003E37D0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DC0945" w:rsidRPr="00D0412E" w:rsidTr="005E5320">
        <w:tc>
          <w:tcPr>
            <w:tcW w:w="2934" w:type="dxa"/>
            <w:vAlign w:val="center"/>
          </w:tcPr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13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3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86,891</w:t>
            </w:r>
          </w:p>
        </w:tc>
        <w:tc>
          <w:tcPr>
            <w:tcW w:w="270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DC0945" w:rsidRDefault="00DC0945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86,891</w:t>
            </w:r>
          </w:p>
        </w:tc>
      </w:tr>
      <w:tr w:rsidR="00DC0945" w:rsidRPr="00D0412E" w:rsidTr="005E5320">
        <w:tc>
          <w:tcPr>
            <w:tcW w:w="2934" w:type="dxa"/>
            <w:vAlign w:val="center"/>
          </w:tcPr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หรือกิจการอื่นๆ</w:t>
            </w:r>
          </w:p>
        </w:tc>
        <w:tc>
          <w:tcPr>
            <w:tcW w:w="1170" w:type="dxa"/>
            <w:shd w:val="clear" w:color="auto" w:fill="auto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40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40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09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0945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DC0945" w:rsidRDefault="00DC0945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DC0945" w:rsidRPr="00D0412E" w:rsidRDefault="00DC0945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5,000</w:t>
            </w:r>
          </w:p>
        </w:tc>
      </w:tr>
      <w:tr w:rsidR="00DC0945" w:rsidRPr="00D0412E" w:rsidTr="005E5320">
        <w:tc>
          <w:tcPr>
            <w:tcW w:w="2934" w:type="dxa"/>
            <w:vAlign w:val="center"/>
          </w:tcPr>
          <w:p w:rsidR="00DC0945" w:rsidRPr="00D0412E" w:rsidRDefault="00DC0945" w:rsidP="00C3277A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3.65 – 8.00</w:t>
            </w:r>
          </w:p>
        </w:tc>
        <w:tc>
          <w:tcPr>
            <w:tcW w:w="236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C0945" w:rsidRPr="00D0412E" w:rsidRDefault="00DC0945" w:rsidP="0058089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</w:t>
            </w:r>
            <w:r w:rsidR="005808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DC0945" w:rsidRPr="00D0412E" w:rsidRDefault="00C3277A" w:rsidP="00C3277A">
            <w:pPr>
              <w:pStyle w:val="acctfourfigures"/>
              <w:tabs>
                <w:tab w:val="clear" w:pos="765"/>
                <w:tab w:val="decimal" w:pos="871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1,066</w:t>
            </w:r>
          </w:p>
        </w:tc>
        <w:tc>
          <w:tcPr>
            <w:tcW w:w="243" w:type="dxa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56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:rsidR="00DC0945" w:rsidRPr="00D0412E" w:rsidRDefault="00C3277A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1,498</w:t>
            </w:r>
          </w:p>
        </w:tc>
      </w:tr>
      <w:tr w:rsidR="00DC0945" w:rsidRPr="00D0412E" w:rsidTr="005E5320">
        <w:tc>
          <w:tcPr>
            <w:tcW w:w="2934" w:type="dxa"/>
            <w:vAlign w:val="center"/>
          </w:tcPr>
          <w:p w:rsidR="00DC0945" w:rsidRPr="00D0412E" w:rsidRDefault="00DC0945" w:rsidP="00DC0945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0945" w:rsidRPr="00D0412E" w:rsidRDefault="002101A9" w:rsidP="00DC0945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201,745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1062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DC0945" w:rsidRPr="00D0412E" w:rsidRDefault="00DC0945" w:rsidP="00BF6C3B">
            <w:pPr>
              <w:pStyle w:val="acctfourfigures"/>
              <w:tabs>
                <w:tab w:val="clear" w:pos="765"/>
                <w:tab w:val="decimal" w:pos="889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1,06</w:t>
            </w:r>
            <w:r w:rsidR="003E37D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clear" w:pos="765"/>
                <w:tab w:val="decimal" w:pos="549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DC0945" w:rsidRPr="00D0412E" w:rsidRDefault="00DC0945" w:rsidP="00DC0945">
            <w:pPr>
              <w:pStyle w:val="acctfourfigures"/>
              <w:tabs>
                <w:tab w:val="decimal" w:pos="731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0945" w:rsidRPr="00D0412E" w:rsidRDefault="002101A9" w:rsidP="00FA453C">
            <w:pPr>
              <w:pStyle w:val="acctfourfigures"/>
              <w:tabs>
                <w:tab w:val="clear" w:pos="765"/>
                <w:tab w:val="decimal" w:pos="743"/>
              </w:tabs>
              <w:spacing w:line="34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202,811</w:t>
            </w:r>
          </w:p>
        </w:tc>
      </w:tr>
    </w:tbl>
    <w:p w:rsidR="000539B5" w:rsidRPr="00632683" w:rsidRDefault="000539B5">
      <w:pPr>
        <w:rPr>
          <w:rFonts w:ascii="Angsana New" w:hAnsi="Angsana New"/>
          <w:sz w:val="20"/>
          <w:szCs w:val="20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7"/>
        <w:gridCol w:w="1170"/>
        <w:gridCol w:w="236"/>
        <w:gridCol w:w="1080"/>
        <w:gridCol w:w="270"/>
        <w:gridCol w:w="1253"/>
        <w:gridCol w:w="243"/>
        <w:gridCol w:w="1107"/>
        <w:gridCol w:w="243"/>
        <w:gridCol w:w="1058"/>
      </w:tblGrid>
      <w:tr w:rsidR="00791EFB" w:rsidRPr="00D0412E" w:rsidTr="003936DD">
        <w:tc>
          <w:tcPr>
            <w:tcW w:w="2907" w:type="dxa"/>
          </w:tcPr>
          <w:p w:rsidR="00791EFB" w:rsidRPr="003936DD" w:rsidRDefault="00EF68B5" w:rsidP="00EF68B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ปี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255</w:t>
            </w:r>
            <w:r w:rsidR="001B2AC4" w:rsidRPr="003936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791EFB" w:rsidRPr="00D0412E" w:rsidRDefault="00791EFB" w:rsidP="00527E0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B2AC4" w:rsidRPr="00D0412E" w:rsidTr="003936DD">
        <w:tc>
          <w:tcPr>
            <w:tcW w:w="2907" w:type="dxa"/>
            <w:vAlign w:val="center"/>
          </w:tcPr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7.12 - 7.67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9,846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1B2AC4" w:rsidRPr="00D0412E" w:rsidRDefault="001B2AC4" w:rsidP="001B2A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9,846</w:t>
            </w:r>
          </w:p>
        </w:tc>
      </w:tr>
      <w:tr w:rsidR="001B2AC4" w:rsidRPr="00D0412E" w:rsidTr="003936DD">
        <w:tc>
          <w:tcPr>
            <w:tcW w:w="2907" w:type="dxa"/>
            <w:vAlign w:val="center"/>
          </w:tcPr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</w:t>
            </w:r>
          </w:p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สถาบันการเงิน   </w:t>
            </w:r>
          </w:p>
        </w:tc>
        <w:tc>
          <w:tcPr>
            <w:tcW w:w="11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3.50 - 5.50</w:t>
            </w:r>
          </w:p>
        </w:tc>
        <w:tc>
          <w:tcPr>
            <w:tcW w:w="236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150,000</w:t>
            </w:r>
          </w:p>
        </w:tc>
        <w:tc>
          <w:tcPr>
            <w:tcW w:w="2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150,000</w:t>
            </w:r>
          </w:p>
        </w:tc>
      </w:tr>
      <w:tr w:rsidR="001B2AC4" w:rsidRPr="00D0412E" w:rsidTr="003936DD">
        <w:trPr>
          <w:trHeight w:val="425"/>
        </w:trPr>
        <w:tc>
          <w:tcPr>
            <w:tcW w:w="2907" w:type="dxa"/>
            <w:vAlign w:val="center"/>
          </w:tcPr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หนี้สินจากการ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ทำทรัสต์</w:t>
            </w:r>
            <w:proofErr w:type="spellEnd"/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รี</w:t>
            </w:r>
            <w:proofErr w:type="spellStart"/>
            <w:r w:rsidRPr="00D0412E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ซีทส์</w:t>
            </w:r>
            <w:proofErr w:type="spellEnd"/>
          </w:p>
        </w:tc>
        <w:tc>
          <w:tcPr>
            <w:tcW w:w="11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2.95</w:t>
            </w:r>
          </w:p>
        </w:tc>
        <w:tc>
          <w:tcPr>
            <w:tcW w:w="236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4,004</w:t>
            </w:r>
          </w:p>
        </w:tc>
        <w:tc>
          <w:tcPr>
            <w:tcW w:w="2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4,004</w:t>
            </w:r>
          </w:p>
        </w:tc>
      </w:tr>
      <w:tr w:rsidR="001B2AC4" w:rsidRPr="00D0412E" w:rsidTr="003936DD">
        <w:trPr>
          <w:trHeight w:val="434"/>
        </w:trPr>
        <w:tc>
          <w:tcPr>
            <w:tcW w:w="2907" w:type="dxa"/>
            <w:vAlign w:val="center"/>
          </w:tcPr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3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46,500</w:t>
            </w:r>
          </w:p>
        </w:tc>
        <w:tc>
          <w:tcPr>
            <w:tcW w:w="2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46,500</w:t>
            </w:r>
          </w:p>
        </w:tc>
      </w:tr>
      <w:tr w:rsidR="001B2AC4" w:rsidRPr="00D0412E" w:rsidTr="003936DD">
        <w:trPr>
          <w:trHeight w:val="434"/>
        </w:trPr>
        <w:tc>
          <w:tcPr>
            <w:tcW w:w="2907" w:type="dxa"/>
            <w:vAlign w:val="center"/>
          </w:tcPr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  หรือกิจการอื่นๆ</w:t>
            </w:r>
          </w:p>
        </w:tc>
        <w:tc>
          <w:tcPr>
            <w:tcW w:w="11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4.80</w:t>
            </w:r>
          </w:p>
        </w:tc>
        <w:tc>
          <w:tcPr>
            <w:tcW w:w="236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2,800</w:t>
            </w:r>
          </w:p>
        </w:tc>
        <w:tc>
          <w:tcPr>
            <w:tcW w:w="2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2,800</w:t>
            </w:r>
          </w:p>
        </w:tc>
      </w:tr>
      <w:tr w:rsidR="001B2AC4" w:rsidRPr="00D0412E" w:rsidTr="003936DD">
        <w:trPr>
          <w:trHeight w:val="434"/>
        </w:trPr>
        <w:tc>
          <w:tcPr>
            <w:tcW w:w="2907" w:type="dxa"/>
            <w:vAlign w:val="center"/>
          </w:tcPr>
          <w:p w:rsidR="001B2AC4" w:rsidRPr="00D0412E" w:rsidRDefault="001B2AC4" w:rsidP="00E62B1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172" w:right="5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3.65 - 8.00</w:t>
            </w:r>
          </w:p>
        </w:tc>
        <w:tc>
          <w:tcPr>
            <w:tcW w:w="236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270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:rsidR="001B2AC4" w:rsidRPr="00D0412E" w:rsidRDefault="00706DFA" w:rsidP="00706DFA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1,498</w:t>
            </w:r>
          </w:p>
        </w:tc>
        <w:tc>
          <w:tcPr>
            <w:tcW w:w="243" w:type="dxa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center"/>
          </w:tcPr>
          <w:p w:rsidR="001B2AC4" w:rsidRPr="00D0412E" w:rsidRDefault="00706DFA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2,015</w:t>
            </w:r>
          </w:p>
        </w:tc>
      </w:tr>
      <w:tr w:rsidR="001B2AC4" w:rsidRPr="00D0412E" w:rsidTr="003936DD">
        <w:tc>
          <w:tcPr>
            <w:tcW w:w="2907" w:type="dxa"/>
            <w:vAlign w:val="center"/>
          </w:tcPr>
          <w:p w:rsidR="001B2AC4" w:rsidRPr="00D0412E" w:rsidRDefault="001B2AC4" w:rsidP="001B2AC4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213,667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1B2AC4" w:rsidRPr="00D0412E" w:rsidRDefault="001B2AC4" w:rsidP="00D110A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1,498</w:t>
            </w:r>
          </w:p>
        </w:tc>
        <w:tc>
          <w:tcPr>
            <w:tcW w:w="243" w:type="dxa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B2AC4" w:rsidRPr="00D0412E" w:rsidRDefault="001B2AC4" w:rsidP="001B2AC4">
            <w:pPr>
              <w:pStyle w:val="acctfourfigures"/>
              <w:tabs>
                <w:tab w:val="decimal" w:pos="731"/>
                <w:tab w:val="decimal" w:pos="91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2AC4" w:rsidRPr="00D0412E" w:rsidRDefault="001B2AC4" w:rsidP="00730A8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215,165</w:t>
            </w:r>
          </w:p>
        </w:tc>
      </w:tr>
    </w:tbl>
    <w:p w:rsidR="00632683" w:rsidRPr="00632683" w:rsidRDefault="00632683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</w:rPr>
      </w:pPr>
    </w:p>
    <w:p w:rsidR="003B0EEA" w:rsidRPr="00D0412E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3B0EEA" w:rsidRPr="00632683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3B0EEA" w:rsidRPr="00D0412E" w:rsidRDefault="003B0EEA" w:rsidP="00600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ซึ่งเกิดจากการซื้อสินค้าและการขายสินค้าที่เป็นเงินตราต่างประเทศ</w:t>
      </w:r>
      <w:r w:rsidRPr="00D0412E">
        <w:rPr>
          <w:rFonts w:ascii="Angsana New" w:hAnsi="Angsana New"/>
          <w:sz w:val="30"/>
          <w:szCs w:val="30"/>
        </w:rPr>
        <w:t xml:space="preserve"> </w:t>
      </w:r>
      <w:r w:rsidR="00C54406" w:rsidRPr="00D0412E">
        <w:rPr>
          <w:rFonts w:ascii="Angsana New" w:hAnsi="Angsana New"/>
          <w:sz w:val="30"/>
          <w:szCs w:val="30"/>
          <w:cs/>
        </w:rPr>
        <w:t>บริษัทมิได้ใช้ตราสารอนุพันธ์ทางการเงินเพื่อป้องกันความเสี่ยงดังกล่าว</w:t>
      </w:r>
      <w:r w:rsidR="00791EFB" w:rsidRPr="00D0412E">
        <w:rPr>
          <w:rFonts w:ascii="Angsana New" w:hAnsi="Angsana New"/>
          <w:sz w:val="30"/>
          <w:szCs w:val="30"/>
          <w:cs/>
        </w:rPr>
        <w:br w:type="page"/>
      </w:r>
      <w:r w:rsidRPr="00D0412E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D0412E">
        <w:rPr>
          <w:rFonts w:ascii="Angsana New" w:hAnsi="Angsana New"/>
          <w:sz w:val="30"/>
          <w:szCs w:val="30"/>
        </w:rPr>
        <w:t xml:space="preserve">31 </w:t>
      </w:r>
      <w:r w:rsidR="008873DB" w:rsidRPr="00D0412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0412E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510B5A" w:rsidRPr="00D0412E" w:rsidRDefault="00510B5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990"/>
        <w:gridCol w:w="1350"/>
        <w:gridCol w:w="270"/>
        <w:gridCol w:w="1350"/>
      </w:tblGrid>
      <w:tr w:rsidR="000A7EF3" w:rsidRPr="00D0412E" w:rsidTr="003936DD">
        <w:tc>
          <w:tcPr>
            <w:tcW w:w="5229" w:type="dxa"/>
          </w:tcPr>
          <w:p w:rsidR="000A7EF3" w:rsidRPr="00D0412E" w:rsidRDefault="000A7EF3" w:rsidP="000A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D0412E" w:rsidRDefault="000A7EF3" w:rsidP="000A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0A7EF3" w:rsidRPr="00D0412E" w:rsidRDefault="000A7EF3" w:rsidP="000A7E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</w:t>
            </w:r>
          </w:p>
        </w:tc>
      </w:tr>
      <w:tr w:rsidR="000A7EF3" w:rsidRPr="00D0412E" w:rsidTr="003936DD">
        <w:tc>
          <w:tcPr>
            <w:tcW w:w="5229" w:type="dxa"/>
          </w:tcPr>
          <w:p w:rsidR="000A7EF3" w:rsidRPr="00D0412E" w:rsidRDefault="000A7EF3" w:rsidP="000A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D0412E" w:rsidRDefault="000A7EF3" w:rsidP="000A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0A7EF3" w:rsidRPr="00D0412E" w:rsidRDefault="000A7EF3" w:rsidP="000A7E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ตามวิธีส่วนได้เสีย </w:t>
            </w: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</w:p>
        </w:tc>
      </w:tr>
      <w:tr w:rsidR="000A7EF3" w:rsidRPr="00D0412E" w:rsidTr="003936DD">
        <w:tc>
          <w:tcPr>
            <w:tcW w:w="5229" w:type="dxa"/>
          </w:tcPr>
          <w:p w:rsidR="000A7EF3" w:rsidRPr="00D0412E" w:rsidRDefault="000A7EF3" w:rsidP="000A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D0412E" w:rsidRDefault="000A7EF3" w:rsidP="000A7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:rsidR="000A7EF3" w:rsidRPr="00D0412E" w:rsidRDefault="000A7EF3" w:rsidP="000A7E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0A7EF3" w:rsidRPr="00D0412E" w:rsidTr="003936DD">
        <w:tc>
          <w:tcPr>
            <w:tcW w:w="5229" w:type="dxa"/>
          </w:tcPr>
          <w:p w:rsidR="000A7EF3" w:rsidRPr="00D0412E" w:rsidRDefault="000A7EF3" w:rsidP="00CA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A7EF3" w:rsidRPr="00D0412E" w:rsidRDefault="000A7EF3" w:rsidP="00CA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0A7EF3" w:rsidRPr="00D0412E" w:rsidRDefault="001B2AC4" w:rsidP="00CA632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A7EF3" w:rsidRPr="00D0412E" w:rsidRDefault="000A7EF3" w:rsidP="00CA632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A7EF3" w:rsidRPr="00D0412E" w:rsidRDefault="000A7EF3" w:rsidP="00CA632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1B2AC4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0A7EF3" w:rsidRPr="00D0412E" w:rsidTr="003936DD">
        <w:tc>
          <w:tcPr>
            <w:tcW w:w="5229" w:type="dxa"/>
          </w:tcPr>
          <w:p w:rsidR="000A7EF3" w:rsidRPr="00D0412E" w:rsidRDefault="000A7EF3" w:rsidP="00CA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A7EF3" w:rsidRPr="00D0412E" w:rsidRDefault="000A7EF3" w:rsidP="00CA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:rsidR="000A7EF3" w:rsidRPr="00D0412E" w:rsidRDefault="000A7EF3" w:rsidP="000A7E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A7EF3" w:rsidRPr="00D0412E" w:rsidTr="003936DD">
        <w:tc>
          <w:tcPr>
            <w:tcW w:w="5229" w:type="dxa"/>
          </w:tcPr>
          <w:p w:rsidR="000A7EF3" w:rsidRPr="00D0412E" w:rsidRDefault="000A7EF3" w:rsidP="00CA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proofErr w:type="spellStart"/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ริงกิต</w:t>
            </w:r>
            <w:proofErr w:type="spellEnd"/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990" w:type="dxa"/>
          </w:tcPr>
          <w:p w:rsidR="000A7EF3" w:rsidRPr="00D0412E" w:rsidRDefault="000A7EF3" w:rsidP="00CA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0A7EF3" w:rsidRPr="00D0412E" w:rsidRDefault="000A7EF3" w:rsidP="00CA632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A7EF3" w:rsidRPr="00D0412E" w:rsidRDefault="000A7EF3" w:rsidP="00CA632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A7EF3" w:rsidRPr="00D0412E" w:rsidRDefault="000A7EF3" w:rsidP="00CA632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B2AC4" w:rsidRPr="00D0412E" w:rsidTr="003936DD">
        <w:tc>
          <w:tcPr>
            <w:tcW w:w="5229" w:type="dxa"/>
          </w:tcPr>
          <w:p w:rsidR="001B2AC4" w:rsidRPr="00D0412E" w:rsidRDefault="001B2AC4" w:rsidP="001B2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:rsidR="001B2AC4" w:rsidRPr="00D0412E" w:rsidRDefault="001B2AC4" w:rsidP="001B2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2AC4" w:rsidRPr="00D0412E" w:rsidRDefault="00F13D00" w:rsidP="0077308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2,36</w:t>
            </w:r>
            <w:r w:rsidR="0077308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1,878</w:t>
            </w:r>
          </w:p>
        </w:tc>
      </w:tr>
      <w:tr w:rsidR="001B2AC4" w:rsidRPr="00D0412E" w:rsidTr="003936DD">
        <w:tc>
          <w:tcPr>
            <w:tcW w:w="5229" w:type="dxa"/>
          </w:tcPr>
          <w:p w:rsidR="001B2AC4" w:rsidRPr="00D0412E" w:rsidRDefault="001B2AC4" w:rsidP="001B2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1B2AC4" w:rsidRPr="00D0412E" w:rsidRDefault="001B2AC4" w:rsidP="001B2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B2AC4" w:rsidRPr="00D0412E" w:rsidRDefault="00F13D00" w:rsidP="001B2A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2,36</w:t>
            </w:r>
            <w:r w:rsidR="0077308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1,878</w:t>
            </w:r>
          </w:p>
        </w:tc>
      </w:tr>
      <w:tr w:rsidR="001B2AC4" w:rsidRPr="00D0412E" w:rsidTr="003936DD">
        <w:tblPrEx>
          <w:tblBorders>
            <w:bottom w:val="single" w:sz="4" w:space="0" w:color="auto"/>
          </w:tblBorders>
        </w:tblPrEx>
        <w:tc>
          <w:tcPr>
            <w:tcW w:w="5229" w:type="dxa"/>
            <w:tcBorders>
              <w:top w:val="nil"/>
              <w:bottom w:val="nil"/>
            </w:tcBorders>
          </w:tcPr>
          <w:p w:rsidR="001B2AC4" w:rsidRPr="00D0412E" w:rsidRDefault="001B2AC4" w:rsidP="001B2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1B2AC4" w:rsidRPr="00D0412E" w:rsidRDefault="001B2AC4" w:rsidP="001B2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1B2AC4" w:rsidRPr="00D0412E" w:rsidRDefault="001B2AC4" w:rsidP="001B2AC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5114" w:rsidRPr="00D0412E" w:rsidTr="003936DD">
        <w:tblPrEx>
          <w:tblBorders>
            <w:bottom w:val="single" w:sz="4" w:space="0" w:color="auto"/>
          </w:tblBorders>
        </w:tblPrEx>
        <w:tc>
          <w:tcPr>
            <w:tcW w:w="5229" w:type="dxa"/>
          </w:tcPr>
          <w:p w:rsidR="00A45114" w:rsidRPr="00D0412E" w:rsidRDefault="00A45114" w:rsidP="000536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053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เหรียญ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สหรัฐ</w:t>
            </w:r>
            <w:r w:rsidR="00053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อเมริกา</w:t>
            </w:r>
          </w:p>
        </w:tc>
        <w:tc>
          <w:tcPr>
            <w:tcW w:w="990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5114" w:rsidRPr="00D0412E" w:rsidTr="003936DD">
        <w:tblPrEx>
          <w:tblBorders>
            <w:bottom w:val="single" w:sz="4" w:space="0" w:color="auto"/>
          </w:tblBorders>
        </w:tblPrEx>
        <w:tc>
          <w:tcPr>
            <w:tcW w:w="5229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,791</w:t>
            </w:r>
          </w:p>
        </w:tc>
        <w:tc>
          <w:tcPr>
            <w:tcW w:w="270" w:type="dxa"/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45114" w:rsidRPr="00D0412E" w:rsidTr="003936DD">
        <w:tblPrEx>
          <w:tblBorders>
            <w:bottom w:val="single" w:sz="4" w:space="0" w:color="auto"/>
          </w:tblBorders>
        </w:tblPrEx>
        <w:tc>
          <w:tcPr>
            <w:tcW w:w="5229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2,791</w:t>
            </w:r>
          </w:p>
        </w:tc>
        <w:tc>
          <w:tcPr>
            <w:tcW w:w="270" w:type="dxa"/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864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45114" w:rsidRPr="00D0412E" w:rsidTr="003936DD">
        <w:tblPrEx>
          <w:tblBorders>
            <w:bottom w:val="single" w:sz="4" w:space="0" w:color="auto"/>
          </w:tblBorders>
        </w:tblPrEx>
        <w:tc>
          <w:tcPr>
            <w:tcW w:w="5229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5114" w:rsidRPr="00D0412E" w:rsidTr="003936DD">
        <w:tblPrEx>
          <w:tblBorders>
            <w:bottom w:val="single" w:sz="4" w:space="0" w:color="auto"/>
          </w:tblBorders>
        </w:tblPrEx>
        <w:tc>
          <w:tcPr>
            <w:tcW w:w="5229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45114" w:rsidRPr="00D0412E" w:rsidTr="003936DD">
        <w:tblPrEx>
          <w:tblBorders>
            <w:bottom w:val="single" w:sz="4" w:space="0" w:color="auto"/>
          </w:tblBorders>
        </w:tblPrEx>
        <w:tc>
          <w:tcPr>
            <w:tcW w:w="5229" w:type="dxa"/>
            <w:tcBorders>
              <w:bottom w:val="nil"/>
            </w:tcBorders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bottom w:val="nil"/>
            </w:tcBorders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45114" w:rsidRPr="00D0412E" w:rsidRDefault="00343677" w:rsidP="003436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(862)</w:t>
            </w:r>
          </w:p>
        </w:tc>
        <w:tc>
          <w:tcPr>
            <w:tcW w:w="270" w:type="dxa"/>
            <w:tcBorders>
              <w:bottom w:val="nil"/>
            </w:tcBorders>
          </w:tcPr>
          <w:p w:rsidR="00A45114" w:rsidRPr="00D0412E" w:rsidRDefault="00A45114" w:rsidP="00A4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(1,292)</w:t>
            </w:r>
          </w:p>
        </w:tc>
      </w:tr>
      <w:tr w:rsidR="00A45114" w:rsidRPr="00D0412E" w:rsidTr="003936DD">
        <w:tc>
          <w:tcPr>
            <w:tcW w:w="5229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5114" w:rsidRPr="00D0412E" w:rsidRDefault="00343677" w:rsidP="0034367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(862)</w:t>
            </w:r>
          </w:p>
        </w:tc>
        <w:tc>
          <w:tcPr>
            <w:tcW w:w="270" w:type="dxa"/>
          </w:tcPr>
          <w:p w:rsidR="00A45114" w:rsidRPr="00D0412E" w:rsidRDefault="00A45114" w:rsidP="00A4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(1,292)</w:t>
            </w:r>
          </w:p>
        </w:tc>
      </w:tr>
      <w:tr w:rsidR="00A45114" w:rsidRPr="00D0412E" w:rsidTr="003936DD">
        <w:tc>
          <w:tcPr>
            <w:tcW w:w="5229" w:type="dxa"/>
          </w:tcPr>
          <w:p w:rsidR="00A45114" w:rsidRPr="00D0412E" w:rsidRDefault="001F6B09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A45114" w:rsidRPr="00D0412E" w:rsidRDefault="00A45114" w:rsidP="00A451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2" w:right="-13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45114" w:rsidRPr="00D0412E" w:rsidRDefault="00343677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4,293</w:t>
            </w:r>
          </w:p>
        </w:tc>
        <w:tc>
          <w:tcPr>
            <w:tcW w:w="270" w:type="dxa"/>
          </w:tcPr>
          <w:p w:rsidR="00A45114" w:rsidRPr="00D0412E" w:rsidRDefault="00A45114" w:rsidP="00A45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A45114" w:rsidRPr="00D0412E" w:rsidRDefault="00A45114" w:rsidP="00A4511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586</w:t>
            </w:r>
          </w:p>
        </w:tc>
      </w:tr>
    </w:tbl>
    <w:p w:rsidR="00883FE3" w:rsidRPr="00D0412E" w:rsidRDefault="00883FE3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30"/>
          <w:szCs w:val="30"/>
        </w:rPr>
      </w:pPr>
    </w:p>
    <w:p w:rsidR="003B0EEA" w:rsidRPr="00D0412E" w:rsidRDefault="003B0EEA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ความเสี่ยงด้านสินเชื่อ</w:t>
      </w:r>
    </w:p>
    <w:p w:rsidR="003B0EEA" w:rsidRPr="00D0412E" w:rsidRDefault="003B0EEA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B0EEA" w:rsidRPr="00D0412E" w:rsidRDefault="006000E8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</w:t>
      </w:r>
      <w:r w:rsidR="003B0EEA" w:rsidRPr="00D0412E">
        <w:rPr>
          <w:rFonts w:ascii="Angsana New" w:hAnsi="Angsana New"/>
          <w:sz w:val="30"/>
          <w:szCs w:val="30"/>
          <w:cs/>
        </w:rPr>
        <w:t>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</w:p>
    <w:p w:rsidR="00B110E2" w:rsidRPr="00D0412E" w:rsidRDefault="00B110E2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B0EEA" w:rsidRPr="00D0412E" w:rsidRDefault="003B0EEA" w:rsidP="00904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</w:t>
      </w:r>
      <w:r w:rsidR="00CA2963">
        <w:rPr>
          <w:rFonts w:ascii="Angsana New" w:hAnsi="Angsana New"/>
          <w:sz w:val="30"/>
          <w:szCs w:val="30"/>
          <w:cs/>
        </w:rPr>
        <w:t>งสม่ำเสมอ โดยการวิเคราะห์ฐานะ</w:t>
      </w:r>
      <w:r w:rsidRPr="00D0412E">
        <w:rPr>
          <w:rFonts w:ascii="Angsana New" w:hAnsi="Angsana New"/>
          <w:sz w:val="30"/>
          <w:szCs w:val="30"/>
          <w:cs/>
        </w:rPr>
        <w:t>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="00EA26CC" w:rsidRPr="00D0412E">
        <w:rPr>
          <w:rFonts w:ascii="Angsana New" w:hAnsi="Angsana New"/>
          <w:sz w:val="30"/>
          <w:szCs w:val="30"/>
          <w:cs/>
        </w:rPr>
        <w:t xml:space="preserve">แต่ละรายการในงบแสดงฐานะการเงิน </w:t>
      </w:r>
      <w:r w:rsidR="00CA2963">
        <w:rPr>
          <w:rFonts w:ascii="Angsana New" w:hAnsi="Angsana New"/>
          <w:sz w:val="30"/>
          <w:szCs w:val="30"/>
          <w:cs/>
        </w:rPr>
        <w:t>อย่างไรก็ตามเนื่องจากบริษัท</w:t>
      </w:r>
      <w:r w:rsidRPr="00D0412E">
        <w:rPr>
          <w:rFonts w:ascii="Angsana New" w:hAnsi="Angsana New"/>
          <w:sz w:val="30"/>
          <w:szCs w:val="30"/>
          <w:cs/>
        </w:rPr>
        <w:t>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3B0EEA" w:rsidRPr="00D0412E" w:rsidRDefault="00C57F8C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  <w:r w:rsidR="003B0EEA" w:rsidRPr="00D041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ความเสี่ยง</w:t>
      </w:r>
      <w:r w:rsidR="00DF3B83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จาก</w:t>
      </w:r>
      <w:r w:rsidR="003B0EEA" w:rsidRPr="00D041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สภาพคล่อง</w:t>
      </w:r>
    </w:p>
    <w:p w:rsidR="003B0EEA" w:rsidRPr="00D0412E" w:rsidRDefault="003B0EEA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3B0EEA" w:rsidRPr="00D0412E" w:rsidRDefault="003B0EEA" w:rsidP="00791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8221FF" w:rsidRPr="00D0412E">
        <w:rPr>
          <w:rFonts w:ascii="Angsana New" w:hAnsi="Angsana New"/>
          <w:sz w:val="30"/>
          <w:szCs w:val="30"/>
        </w:rPr>
        <w:t xml:space="preserve">  </w:t>
      </w:r>
      <w:r w:rsidRPr="00D0412E">
        <w:rPr>
          <w:rFonts w:ascii="Angsana New" w:hAnsi="Angsana New"/>
          <w:sz w:val="30"/>
          <w:szCs w:val="30"/>
          <w:cs/>
        </w:rPr>
        <w:t>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:rsidR="003B0EEA" w:rsidRPr="00D0412E" w:rsidRDefault="003B0EEA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3B0EEA" w:rsidRPr="00D0412E" w:rsidRDefault="00C870AA" w:rsidP="008221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041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มูลค่าตามบัญชีและ</w:t>
      </w:r>
      <w:r w:rsidR="008221FF" w:rsidRPr="00D041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มูลค่ายุติธรรม</w:t>
      </w:r>
    </w:p>
    <w:p w:rsidR="008221FF" w:rsidRPr="00D0412E" w:rsidRDefault="008221FF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D19E7" w:rsidRPr="00D0412E" w:rsidRDefault="009D19E7" w:rsidP="009D19E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0412E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</w:t>
      </w:r>
      <w:r w:rsidRPr="00D0412E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0412E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57F8C" w:rsidRPr="00D0412E" w:rsidRDefault="00C57F8C" w:rsidP="009D19E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39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262"/>
        <w:gridCol w:w="182"/>
        <w:gridCol w:w="1076"/>
        <w:gridCol w:w="180"/>
        <w:gridCol w:w="90"/>
        <w:gridCol w:w="900"/>
        <w:gridCol w:w="180"/>
        <w:gridCol w:w="900"/>
        <w:gridCol w:w="180"/>
        <w:gridCol w:w="1080"/>
      </w:tblGrid>
      <w:tr w:rsidR="009D19E7" w:rsidRPr="00D0412E" w:rsidTr="004C26AD">
        <w:trPr>
          <w:cantSplit/>
          <w:trHeight w:hRule="exact" w:val="374"/>
          <w:tblHeader/>
        </w:trPr>
        <w:tc>
          <w:tcPr>
            <w:tcW w:w="3409" w:type="dxa"/>
            <w:vAlign w:val="bottom"/>
            <w:hideMark/>
          </w:tcPr>
          <w:p w:rsidR="009D19E7" w:rsidRPr="00D0412E" w:rsidRDefault="009D19E7" w:rsidP="006F2F01">
            <w:pPr>
              <w:pStyle w:val="acctfourfigures"/>
              <w:tabs>
                <w:tab w:val="decimal" w:pos="371"/>
              </w:tabs>
              <w:ind w:left="1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10"/>
            <w:vAlign w:val="bottom"/>
            <w:hideMark/>
          </w:tcPr>
          <w:p w:rsidR="009D19E7" w:rsidRPr="00D0412E" w:rsidRDefault="009D19E7" w:rsidP="006F2F0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งบการเงินที่แสดงเงินลงทุนตามวิธีส่วนได้เสีย </w:t>
            </w: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D0412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D19E7" w:rsidRPr="00D0412E" w:rsidTr="004C26AD">
        <w:trPr>
          <w:cantSplit/>
          <w:trHeight w:hRule="exact" w:val="374"/>
          <w:tblHeader/>
        </w:trPr>
        <w:tc>
          <w:tcPr>
            <w:tcW w:w="3409" w:type="dxa"/>
            <w:hideMark/>
          </w:tcPr>
          <w:p w:rsidR="009D19E7" w:rsidRPr="00D0412E" w:rsidRDefault="009D19E7" w:rsidP="006F2F01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:rsidR="009D19E7" w:rsidRPr="00D0412E" w:rsidRDefault="009D19E7" w:rsidP="00F558F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2" w:type="dxa"/>
          </w:tcPr>
          <w:p w:rsidR="009D19E7" w:rsidRPr="00D0412E" w:rsidRDefault="009D19E7" w:rsidP="006F2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8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19E7" w:rsidRPr="00D0412E" w:rsidRDefault="009D19E7" w:rsidP="006F2F0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19E7" w:rsidRPr="00D0412E" w:rsidTr="004C26AD">
        <w:trPr>
          <w:cantSplit/>
          <w:trHeight w:hRule="exact" w:val="374"/>
          <w:tblHeader/>
        </w:trPr>
        <w:tc>
          <w:tcPr>
            <w:tcW w:w="3409" w:type="dxa"/>
            <w:hideMark/>
          </w:tcPr>
          <w:p w:rsidR="009D19E7" w:rsidRPr="00D0412E" w:rsidRDefault="009D19E7" w:rsidP="006F2F0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</w:tcPr>
          <w:p w:rsidR="009D19E7" w:rsidRPr="00D0412E" w:rsidRDefault="00F558FE" w:rsidP="00F558FE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58F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2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D0412E" w:rsidRDefault="009D19E7" w:rsidP="006F2F01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D0412E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D0412E" w:rsidRDefault="009D19E7" w:rsidP="006F2F01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D0412E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D0412E" w:rsidRDefault="009D19E7" w:rsidP="006F2F01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D0412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19E7" w:rsidRPr="00D0412E" w:rsidRDefault="009D19E7" w:rsidP="006F2F01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19E7" w:rsidRPr="00D0412E" w:rsidTr="004C26AD">
        <w:trPr>
          <w:cantSplit/>
          <w:trHeight w:hRule="exact" w:val="374"/>
          <w:tblHeader/>
        </w:trPr>
        <w:tc>
          <w:tcPr>
            <w:tcW w:w="3409" w:type="dxa"/>
          </w:tcPr>
          <w:p w:rsidR="009D19E7" w:rsidRPr="00D0412E" w:rsidRDefault="009D19E7" w:rsidP="006F2F01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10"/>
            <w:hideMark/>
          </w:tcPr>
          <w:p w:rsidR="009D19E7" w:rsidRPr="00D0412E" w:rsidRDefault="009D19E7" w:rsidP="006F2F01">
            <w:pPr>
              <w:pStyle w:val="acctfourfigures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12E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D19E7" w:rsidRPr="00D0412E" w:rsidTr="004C26AD">
        <w:trPr>
          <w:cantSplit/>
          <w:trHeight w:hRule="exact" w:val="374"/>
        </w:trPr>
        <w:tc>
          <w:tcPr>
            <w:tcW w:w="3409" w:type="dxa"/>
            <w:hideMark/>
          </w:tcPr>
          <w:p w:rsidR="009D19E7" w:rsidRPr="00D0412E" w:rsidRDefault="009D19E7" w:rsidP="009D19E7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="001B2AC4" w:rsidRPr="00D041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1262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:rsidR="009D19E7" w:rsidRPr="00D0412E" w:rsidRDefault="009D19E7" w:rsidP="006F2F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9D19E7" w:rsidRPr="00D0412E" w:rsidTr="004C26AD">
        <w:trPr>
          <w:cantSplit/>
          <w:trHeight w:hRule="exact" w:val="374"/>
        </w:trPr>
        <w:tc>
          <w:tcPr>
            <w:tcW w:w="3409" w:type="dxa"/>
            <w:hideMark/>
          </w:tcPr>
          <w:p w:rsidR="009D19E7" w:rsidRPr="00D0412E" w:rsidRDefault="009D19E7" w:rsidP="006F2F01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</w:tcPr>
          <w:p w:rsidR="009D19E7" w:rsidRPr="00D0412E" w:rsidRDefault="009D19E7" w:rsidP="006F2F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9D19E7" w:rsidRPr="00D0412E" w:rsidRDefault="009D19E7" w:rsidP="006F2F01">
            <w:pPr>
              <w:pStyle w:val="acctfourfigures"/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9D19E7" w:rsidRPr="00D0412E" w:rsidTr="004C26AD">
        <w:trPr>
          <w:cantSplit/>
          <w:trHeight w:hRule="exact" w:val="374"/>
        </w:trPr>
        <w:tc>
          <w:tcPr>
            <w:tcW w:w="3409" w:type="dxa"/>
            <w:vAlign w:val="bottom"/>
          </w:tcPr>
          <w:p w:rsidR="009D19E7" w:rsidRPr="00D0412E" w:rsidRDefault="009D19E7" w:rsidP="006F2F01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2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D0412E" w:rsidRDefault="009D19E7" w:rsidP="006F2F0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clear" w:pos="765"/>
                <w:tab w:val="decimal" w:pos="281"/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:rsidR="009D19E7" w:rsidRPr="00D0412E" w:rsidRDefault="009D19E7" w:rsidP="006F2F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9D19E7" w:rsidRPr="00D0412E" w:rsidTr="004C26AD">
        <w:trPr>
          <w:cantSplit/>
          <w:trHeight w:hRule="exact" w:val="374"/>
        </w:trPr>
        <w:tc>
          <w:tcPr>
            <w:tcW w:w="3409" w:type="dxa"/>
            <w:vAlign w:val="bottom"/>
            <w:hideMark/>
          </w:tcPr>
          <w:p w:rsidR="009D19E7" w:rsidRPr="00D0412E" w:rsidRDefault="009D19E7" w:rsidP="006F2F01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vAlign w:val="bottom"/>
          </w:tcPr>
          <w:p w:rsidR="009D19E7" w:rsidRPr="00D0412E" w:rsidRDefault="005955DB" w:rsidP="009D19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1,51</w:t>
            </w:r>
            <w:r w:rsidR="002163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2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D19E7" w:rsidRPr="00D0412E" w:rsidRDefault="005955DB" w:rsidP="0021638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</w:t>
            </w:r>
            <w:r w:rsidR="0021638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:rsidR="009D19E7" w:rsidRPr="00D0412E" w:rsidRDefault="009D19E7" w:rsidP="006F2F0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D19E7" w:rsidRPr="00D0412E" w:rsidRDefault="005955DB" w:rsidP="005955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D19E7" w:rsidRPr="00D0412E" w:rsidRDefault="009D19E7" w:rsidP="006F2F01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D19E7" w:rsidRPr="00D0412E" w:rsidRDefault="005955DB" w:rsidP="005955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D19E7" w:rsidRPr="00D0412E" w:rsidRDefault="009D19E7" w:rsidP="006F2F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D19E7" w:rsidRPr="00D0412E" w:rsidRDefault="005955DB" w:rsidP="0021638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</w:t>
            </w:r>
            <w:r w:rsidR="0021638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B2A96" w:rsidRPr="00D0412E" w:rsidTr="004C26AD">
        <w:trPr>
          <w:cantSplit/>
          <w:trHeight w:hRule="exact" w:val="374"/>
        </w:trPr>
        <w:tc>
          <w:tcPr>
            <w:tcW w:w="3409" w:type="dxa"/>
            <w:vAlign w:val="bottom"/>
          </w:tcPr>
          <w:p w:rsidR="009B2A96" w:rsidRPr="00D0412E" w:rsidRDefault="009B2A96" w:rsidP="006F2F01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  <w:vAlign w:val="bottom"/>
          </w:tcPr>
          <w:p w:rsidR="009B2A96" w:rsidRDefault="009B2A96" w:rsidP="009D19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D0412E" w:rsidRDefault="009B2A96" w:rsidP="006F2F0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Default="009B2A96" w:rsidP="009D19E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D0412E" w:rsidRDefault="009B2A96" w:rsidP="006F2F0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Default="009B2A96" w:rsidP="005955D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D0412E" w:rsidRDefault="009B2A96" w:rsidP="006F2F01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Default="009B2A96" w:rsidP="005955D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D0412E" w:rsidRDefault="009B2A96" w:rsidP="006F2F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Default="009B2A96" w:rsidP="005955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2A96" w:rsidRPr="00D0412E" w:rsidTr="009B2A96">
        <w:trPr>
          <w:cantSplit/>
          <w:trHeight w:hRule="exact" w:val="374"/>
        </w:trPr>
        <w:tc>
          <w:tcPr>
            <w:tcW w:w="3409" w:type="dxa"/>
            <w:vAlign w:val="bottom"/>
            <w:hideMark/>
          </w:tcPr>
          <w:p w:rsidR="009B2A96" w:rsidRPr="009B2A96" w:rsidRDefault="009B2A96" w:rsidP="009B2A96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2A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B2A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B2A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2559</w:t>
            </w:r>
          </w:p>
        </w:tc>
        <w:tc>
          <w:tcPr>
            <w:tcW w:w="1262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9B2A96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9B2A9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2A96" w:rsidRPr="00D0412E" w:rsidTr="009B2A96">
        <w:trPr>
          <w:cantSplit/>
          <w:trHeight w:hRule="exact" w:val="374"/>
        </w:trPr>
        <w:tc>
          <w:tcPr>
            <w:tcW w:w="3409" w:type="dxa"/>
            <w:vAlign w:val="bottom"/>
            <w:hideMark/>
          </w:tcPr>
          <w:p w:rsidR="009B2A96" w:rsidRPr="009B2A96" w:rsidRDefault="009B2A96" w:rsidP="009B2A96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262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9B2A96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9B2A9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2A96" w:rsidRPr="00D0412E" w:rsidTr="009B2A96">
        <w:trPr>
          <w:cantSplit/>
          <w:trHeight w:hRule="exact" w:val="374"/>
        </w:trPr>
        <w:tc>
          <w:tcPr>
            <w:tcW w:w="3409" w:type="dxa"/>
            <w:vAlign w:val="bottom"/>
            <w:hideMark/>
          </w:tcPr>
          <w:p w:rsidR="009B2A96" w:rsidRPr="009B2A96" w:rsidRDefault="009B2A96" w:rsidP="00010BC1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2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2" w:type="dxa"/>
            <w:vAlign w:val="bottom"/>
          </w:tcPr>
          <w:p w:rsidR="009B2A96" w:rsidRPr="009B2A96" w:rsidRDefault="009B2A96" w:rsidP="00010B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:rsidR="009B2A96" w:rsidRPr="009B2A96" w:rsidRDefault="009B2A96" w:rsidP="00010B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9B2A96" w:rsidRDefault="009B2A96" w:rsidP="00010B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010BC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010BC1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9B2A96" w:rsidRPr="009B2A96" w:rsidRDefault="009B2A96" w:rsidP="00010BC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9B2A96" w:rsidRDefault="009B2A96" w:rsidP="009B2A96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2A96" w:rsidRPr="00D0412E" w:rsidTr="009B2A96">
        <w:trPr>
          <w:cantSplit/>
          <w:trHeight w:hRule="exact" w:val="374"/>
        </w:trPr>
        <w:tc>
          <w:tcPr>
            <w:tcW w:w="3409" w:type="dxa"/>
            <w:vAlign w:val="bottom"/>
            <w:hideMark/>
          </w:tcPr>
          <w:p w:rsidR="009B2A96" w:rsidRPr="00D0412E" w:rsidRDefault="009B2A96" w:rsidP="00010BC1">
            <w:pPr>
              <w:ind w:left="191" w:hanging="191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2" w:type="dxa"/>
            <w:vAlign w:val="bottom"/>
          </w:tcPr>
          <w:p w:rsidR="009B2A96" w:rsidRPr="00D0412E" w:rsidRDefault="009B2A96" w:rsidP="00010B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2,257</w:t>
            </w:r>
          </w:p>
        </w:tc>
        <w:tc>
          <w:tcPr>
            <w:tcW w:w="182" w:type="dxa"/>
            <w:vAlign w:val="bottom"/>
          </w:tcPr>
          <w:p w:rsidR="009B2A96" w:rsidRPr="00D0412E" w:rsidRDefault="009B2A96" w:rsidP="00010B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:rsidR="009B2A96" w:rsidRPr="00D0412E" w:rsidRDefault="009B2A96" w:rsidP="00010BC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2,257</w:t>
            </w:r>
          </w:p>
        </w:tc>
        <w:tc>
          <w:tcPr>
            <w:tcW w:w="180" w:type="dxa"/>
            <w:vAlign w:val="bottom"/>
          </w:tcPr>
          <w:p w:rsidR="009B2A96" w:rsidRPr="00D0412E" w:rsidRDefault="009B2A96" w:rsidP="00010BC1">
            <w:pPr>
              <w:pStyle w:val="acctfourfigures"/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9B2A96" w:rsidRPr="00D0412E" w:rsidRDefault="009B2A96" w:rsidP="00010BC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B2A96" w:rsidRPr="00D0412E" w:rsidRDefault="009B2A96" w:rsidP="00010BC1">
            <w:pPr>
              <w:pStyle w:val="acctfourfigures"/>
              <w:tabs>
                <w:tab w:val="decimal" w:pos="63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9B2A96" w:rsidRPr="00D0412E" w:rsidRDefault="009B2A96" w:rsidP="00010BC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B2A96" w:rsidRPr="00D0412E" w:rsidRDefault="009B2A96" w:rsidP="00010BC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B2A96" w:rsidRPr="00D0412E" w:rsidRDefault="009B2A96" w:rsidP="00010B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2,257</w:t>
            </w:r>
          </w:p>
        </w:tc>
      </w:tr>
    </w:tbl>
    <w:p w:rsidR="008221FF" w:rsidRDefault="008221FF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B2A96" w:rsidRPr="00D0412E" w:rsidRDefault="009B2A96" w:rsidP="003B0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D19E7" w:rsidRPr="00D0412E" w:rsidRDefault="009D19E7" w:rsidP="009D19E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0412E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งินกู้ยืมระยะสั้นเป็นมูลค่าที่ใกล้เคียงกับมูลค่าตามบัญชีเนื่องจากอัตราดอกเบี้ยอ้างอิงจากอัตราดอกเบี้ยตามท้องตลาด และเครื่องมือทางการเงินเหล่านี้จะครบกำหนดในระยะเวลาอันสั้น</w:t>
      </w:r>
    </w:p>
    <w:p w:rsidR="009D19E7" w:rsidRPr="00D0412E" w:rsidRDefault="009D19E7" w:rsidP="009D19E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9D19E7" w:rsidRPr="00D0412E" w:rsidRDefault="009D19E7" w:rsidP="009D19E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0412E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:rsidR="009D19E7" w:rsidRPr="00D0412E" w:rsidRDefault="009D19E7" w:rsidP="00B5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5722E" w:rsidRPr="00D0412E" w:rsidRDefault="00C57F8C" w:rsidP="00B5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b/>
          <w:bCs/>
          <w:sz w:val="30"/>
          <w:szCs w:val="30"/>
        </w:rPr>
        <w:br w:type="page"/>
      </w:r>
      <w:r w:rsidR="009176B8" w:rsidRPr="00D0412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6</w:t>
      </w:r>
      <w:r w:rsidR="00475756" w:rsidRPr="00D0412E">
        <w:rPr>
          <w:rFonts w:ascii="Angsana New" w:hAnsi="Angsana New"/>
          <w:b/>
          <w:bCs/>
          <w:sz w:val="30"/>
          <w:szCs w:val="30"/>
        </w:rPr>
        <w:tab/>
      </w:r>
      <w:r w:rsidR="00B5722E" w:rsidRPr="00D0412E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="006A3C16" w:rsidRPr="00D0412E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B5722E" w:rsidRPr="00D0412E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bookmarkEnd w:id="1"/>
    <w:bookmarkEnd w:id="2"/>
    <w:p w:rsidR="00B5722E" w:rsidRPr="00D0412E" w:rsidRDefault="00B5722E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9D19E7" w:rsidRPr="00D0412E" w:rsidTr="004C26AD">
        <w:trPr>
          <w:trHeight w:hRule="exact" w:val="374"/>
        </w:trPr>
        <w:tc>
          <w:tcPr>
            <w:tcW w:w="5670" w:type="dxa"/>
          </w:tcPr>
          <w:p w:rsidR="009D19E7" w:rsidRPr="00D0412E" w:rsidRDefault="009D19E7" w:rsidP="009D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D0412E" w:rsidRDefault="009D19E7" w:rsidP="009D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D19E7" w:rsidRPr="00D0412E" w:rsidTr="004C26AD">
        <w:trPr>
          <w:trHeight w:hRule="exact" w:val="374"/>
        </w:trPr>
        <w:tc>
          <w:tcPr>
            <w:tcW w:w="5670" w:type="dxa"/>
          </w:tcPr>
          <w:p w:rsidR="009D19E7" w:rsidRPr="00D0412E" w:rsidRDefault="009D19E7" w:rsidP="009D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D0412E" w:rsidRDefault="009D19E7" w:rsidP="009D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ตามวิธีส่วนได้เสีย </w:t>
            </w: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D19E7" w:rsidRPr="00D0412E" w:rsidTr="004C26AD">
        <w:trPr>
          <w:trHeight w:hRule="exact" w:val="374"/>
        </w:trPr>
        <w:tc>
          <w:tcPr>
            <w:tcW w:w="5670" w:type="dxa"/>
          </w:tcPr>
          <w:p w:rsidR="009D19E7" w:rsidRPr="00D0412E" w:rsidRDefault="009D19E7" w:rsidP="009D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:rsidR="009D19E7" w:rsidRPr="00D0412E" w:rsidRDefault="009D19E7" w:rsidP="009D19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5BF" w:rsidRPr="00D0412E" w:rsidTr="004C26AD">
        <w:trPr>
          <w:trHeight w:hRule="exact" w:val="374"/>
        </w:trPr>
        <w:tc>
          <w:tcPr>
            <w:tcW w:w="5670" w:type="dxa"/>
          </w:tcPr>
          <w:p w:rsidR="00DF15BF" w:rsidRPr="00D0412E" w:rsidRDefault="00DF15BF" w:rsidP="004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D0412E" w:rsidRDefault="001B2AC4" w:rsidP="00BA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F15BF" w:rsidRPr="00D0412E" w:rsidRDefault="00DF15BF" w:rsidP="00BA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D0412E" w:rsidRDefault="008026A6" w:rsidP="00BA6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255</w:t>
            </w:r>
            <w:r w:rsidR="001B2AC4" w:rsidRPr="00D0412E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DF15BF" w:rsidRPr="00D0412E" w:rsidTr="004C26AD">
        <w:trPr>
          <w:trHeight w:hRule="exact" w:val="374"/>
        </w:trPr>
        <w:tc>
          <w:tcPr>
            <w:tcW w:w="5670" w:type="dxa"/>
          </w:tcPr>
          <w:p w:rsidR="00DF15BF" w:rsidRPr="00D0412E" w:rsidRDefault="00DF15BF" w:rsidP="004370F0">
            <w:pPr>
              <w:pStyle w:val="Heading5"/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:rsidR="00DF15BF" w:rsidRPr="00D0412E" w:rsidRDefault="00DF15BF" w:rsidP="00437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15BF" w:rsidRPr="00D0412E" w:rsidTr="004C26AD">
        <w:trPr>
          <w:trHeight w:hRule="exact" w:val="374"/>
        </w:trPr>
        <w:tc>
          <w:tcPr>
            <w:tcW w:w="5670" w:type="dxa"/>
          </w:tcPr>
          <w:p w:rsidR="004C26AD" w:rsidRPr="00D0412E" w:rsidRDefault="004C26AD" w:rsidP="004C2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:rsidR="00DF15BF" w:rsidRPr="00D0412E" w:rsidRDefault="00DF15BF" w:rsidP="00BB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F15BF" w:rsidRPr="00D0412E" w:rsidRDefault="00DF15BF" w:rsidP="00BB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DF15BF" w:rsidRPr="00D0412E" w:rsidRDefault="00DF15BF" w:rsidP="00BB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6AD" w:rsidRPr="00D0412E" w:rsidTr="004C26AD">
        <w:trPr>
          <w:trHeight w:hRule="exact" w:val="374"/>
        </w:trPr>
        <w:tc>
          <w:tcPr>
            <w:tcW w:w="5670" w:type="dxa"/>
          </w:tcPr>
          <w:p w:rsidR="004C26AD" w:rsidRPr="00D0412E" w:rsidRDefault="004C26AD" w:rsidP="0080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041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:rsidR="004C26AD" w:rsidRPr="00D0412E" w:rsidRDefault="004C26AD" w:rsidP="0080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26AD" w:rsidRPr="00D0412E" w:rsidRDefault="004C26AD" w:rsidP="0080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4C26AD" w:rsidRPr="00D0412E" w:rsidRDefault="004C26AD" w:rsidP="0080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AC4" w:rsidRPr="00D0412E" w:rsidTr="004C26AD">
        <w:trPr>
          <w:trHeight w:hRule="exact" w:val="374"/>
        </w:trPr>
        <w:tc>
          <w:tcPr>
            <w:tcW w:w="5670" w:type="dxa"/>
          </w:tcPr>
          <w:p w:rsidR="001B2AC4" w:rsidRPr="00D0412E" w:rsidRDefault="001B2AC4" w:rsidP="007C5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7C5D23"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>นึ่งปี</w:t>
            </w:r>
          </w:p>
        </w:tc>
        <w:tc>
          <w:tcPr>
            <w:tcW w:w="1620" w:type="dxa"/>
          </w:tcPr>
          <w:p w:rsidR="001B2AC4" w:rsidRPr="00D0412E" w:rsidRDefault="000224FB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131,114</w:t>
            </w:r>
          </w:p>
        </w:tc>
        <w:tc>
          <w:tcPr>
            <w:tcW w:w="270" w:type="dxa"/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176,051</w:t>
            </w:r>
          </w:p>
        </w:tc>
      </w:tr>
      <w:tr w:rsidR="001B2AC4" w:rsidRPr="00D0412E" w:rsidTr="004C26AD">
        <w:trPr>
          <w:trHeight w:hRule="exact" w:val="374"/>
        </w:trPr>
        <w:tc>
          <w:tcPr>
            <w:tcW w:w="5670" w:type="dxa"/>
          </w:tcPr>
          <w:p w:rsidR="001B2AC4" w:rsidRPr="00D0412E" w:rsidRDefault="007C5D23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</w:tcPr>
          <w:p w:rsidR="001B2AC4" w:rsidRPr="00D0412E" w:rsidRDefault="000224FB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65,216</w:t>
            </w:r>
          </w:p>
        </w:tc>
        <w:tc>
          <w:tcPr>
            <w:tcW w:w="270" w:type="dxa"/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122,528</w:t>
            </w:r>
          </w:p>
        </w:tc>
      </w:tr>
      <w:tr w:rsidR="001B2AC4" w:rsidRPr="00D0412E" w:rsidTr="004C26AD">
        <w:trPr>
          <w:trHeight w:hRule="exact" w:val="374"/>
        </w:trPr>
        <w:tc>
          <w:tcPr>
            <w:tcW w:w="5670" w:type="dxa"/>
          </w:tcPr>
          <w:p w:rsidR="001B2AC4" w:rsidRPr="00D0412E" w:rsidRDefault="007C5D23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="001B2AC4" w:rsidRPr="00D0412E">
              <w:rPr>
                <w:rFonts w:ascii="Angsana New" w:hAnsi="Angsana New"/>
                <w:sz w:val="30"/>
                <w:szCs w:val="30"/>
                <w:cs/>
              </w:rPr>
              <w:t>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B2AC4" w:rsidRPr="00D0412E" w:rsidRDefault="000224FB" w:rsidP="00022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</w:rPr>
              <w:t>2,525</w:t>
            </w:r>
          </w:p>
        </w:tc>
      </w:tr>
      <w:tr w:rsidR="001B2AC4" w:rsidRPr="00D0412E" w:rsidTr="004C26AD">
        <w:trPr>
          <w:trHeight w:hRule="exact" w:val="374"/>
        </w:trPr>
        <w:tc>
          <w:tcPr>
            <w:tcW w:w="5670" w:type="dxa"/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B2AC4" w:rsidRPr="00D0412E" w:rsidRDefault="000224FB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196,330</w:t>
            </w:r>
          </w:p>
        </w:tc>
        <w:tc>
          <w:tcPr>
            <w:tcW w:w="270" w:type="dxa"/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7" w:right="-10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B2AC4" w:rsidRPr="00D0412E" w:rsidRDefault="001B2AC4" w:rsidP="001B2A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</w:rPr>
              <w:t>301,104</w:t>
            </w:r>
          </w:p>
        </w:tc>
      </w:tr>
    </w:tbl>
    <w:p w:rsidR="00C57F8C" w:rsidRPr="00D0412E" w:rsidRDefault="0089098C" w:rsidP="0089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</w:rPr>
        <w:tab/>
      </w:r>
    </w:p>
    <w:p w:rsidR="00B5722E" w:rsidRPr="00DE73BC" w:rsidRDefault="00C57F8C" w:rsidP="0089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  <w:r w:rsidRPr="00DE73BC">
        <w:rPr>
          <w:rFonts w:ascii="Angsana New" w:hAnsi="Angsana New"/>
          <w:sz w:val="30"/>
          <w:szCs w:val="30"/>
        </w:rPr>
        <w:tab/>
      </w:r>
      <w:r w:rsidR="00B5722E" w:rsidRPr="00DD09B1">
        <w:rPr>
          <w:rFonts w:ascii="Angsana New" w:hAnsi="Angsana New"/>
          <w:sz w:val="30"/>
          <w:szCs w:val="30"/>
          <w:cs/>
        </w:rPr>
        <w:t>บริษัทได้ทำสัญญาเช่า</w:t>
      </w:r>
      <w:r w:rsidR="00875025" w:rsidRPr="00DD09B1">
        <w:rPr>
          <w:rFonts w:ascii="Angsana New" w:hAnsi="Angsana New"/>
          <w:sz w:val="30"/>
          <w:szCs w:val="30"/>
          <w:cs/>
        </w:rPr>
        <w:t>และ</w:t>
      </w:r>
      <w:r w:rsidR="00B5722E" w:rsidRPr="00DD09B1">
        <w:rPr>
          <w:rFonts w:ascii="Angsana New" w:hAnsi="Angsana New"/>
          <w:sz w:val="30"/>
          <w:szCs w:val="30"/>
          <w:cs/>
        </w:rPr>
        <w:t xml:space="preserve">บริการกับบริษัทในประเทศหลายแห่ง โดยมีกำหนดระยะเวลาในการเช่าจนถึงปี </w:t>
      </w:r>
      <w:r w:rsidR="004D293F" w:rsidRPr="00DD09B1">
        <w:rPr>
          <w:rFonts w:ascii="Angsana New" w:hAnsi="Angsana New"/>
          <w:sz w:val="30"/>
          <w:szCs w:val="30"/>
        </w:rPr>
        <w:t>25</w:t>
      </w:r>
      <w:r w:rsidR="004B52BF" w:rsidRPr="00DD09B1">
        <w:rPr>
          <w:rFonts w:ascii="Angsana New" w:hAnsi="Angsana New"/>
          <w:sz w:val="30"/>
          <w:szCs w:val="30"/>
        </w:rPr>
        <w:t>6</w:t>
      </w:r>
      <w:r w:rsidR="009A3FFA">
        <w:rPr>
          <w:rFonts w:ascii="Angsana New" w:hAnsi="Angsana New"/>
          <w:sz w:val="30"/>
          <w:szCs w:val="30"/>
        </w:rPr>
        <w:t>5</w:t>
      </w:r>
      <w:r w:rsidR="00F80B9E" w:rsidRPr="00DD09B1">
        <w:rPr>
          <w:rFonts w:ascii="Angsana New" w:hAnsi="Angsana New"/>
          <w:sz w:val="30"/>
          <w:szCs w:val="30"/>
          <w:cs/>
        </w:rPr>
        <w:t xml:space="preserve"> </w:t>
      </w:r>
      <w:r w:rsidR="00B110E2" w:rsidRPr="00DD09B1">
        <w:rPr>
          <w:rFonts w:ascii="Angsana New" w:hAnsi="Angsana New"/>
          <w:sz w:val="30"/>
          <w:szCs w:val="30"/>
          <w:cs/>
        </w:rPr>
        <w:t>โดยมีค่าเช่าตามที่ระบุในสัญญา</w:t>
      </w:r>
    </w:p>
    <w:p w:rsidR="00875025" w:rsidRPr="00DE73BC" w:rsidRDefault="00875025" w:rsidP="0089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643D1" w:rsidRPr="00DE73BC" w:rsidRDefault="0089098C" w:rsidP="0089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DD09B1">
        <w:rPr>
          <w:rFonts w:ascii="Angsana New" w:hAnsi="Angsana New"/>
          <w:sz w:val="30"/>
          <w:szCs w:val="30"/>
        </w:rPr>
        <w:tab/>
      </w:r>
      <w:r w:rsidR="00C643D1" w:rsidRPr="00DD09B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71577" w:rsidRPr="00DD09B1">
        <w:rPr>
          <w:rFonts w:ascii="Angsana New" w:hAnsi="Angsana New"/>
          <w:sz w:val="30"/>
          <w:szCs w:val="30"/>
        </w:rPr>
        <w:t xml:space="preserve">31 </w:t>
      </w:r>
      <w:r w:rsidR="00B71577" w:rsidRPr="00DD09B1">
        <w:rPr>
          <w:rFonts w:ascii="Angsana New" w:hAnsi="Angsana New"/>
          <w:sz w:val="30"/>
          <w:szCs w:val="30"/>
          <w:cs/>
        </w:rPr>
        <w:t>ธันวาคม</w:t>
      </w:r>
      <w:r w:rsidR="00C643D1" w:rsidRPr="00DD09B1">
        <w:rPr>
          <w:rFonts w:ascii="Angsana New" w:hAnsi="Angsana New"/>
          <w:sz w:val="30"/>
          <w:szCs w:val="30"/>
        </w:rPr>
        <w:t xml:space="preserve"> </w:t>
      </w:r>
      <w:r w:rsidR="00784830">
        <w:rPr>
          <w:rFonts w:ascii="Angsana New" w:hAnsi="Angsana New"/>
          <w:sz w:val="30"/>
          <w:szCs w:val="30"/>
        </w:rPr>
        <w:t>25</w:t>
      </w:r>
      <w:r w:rsidR="00DD09B1" w:rsidRPr="00DD09B1">
        <w:rPr>
          <w:rFonts w:ascii="Angsana New" w:hAnsi="Angsana New"/>
          <w:sz w:val="30"/>
          <w:szCs w:val="30"/>
        </w:rPr>
        <w:t>60</w:t>
      </w:r>
      <w:r w:rsidR="00C643D1" w:rsidRPr="00DD09B1">
        <w:rPr>
          <w:rFonts w:ascii="Angsana New" w:hAnsi="Angsana New"/>
          <w:sz w:val="30"/>
          <w:szCs w:val="30"/>
        </w:rPr>
        <w:t xml:space="preserve"> </w:t>
      </w:r>
      <w:r w:rsidR="00C643D1" w:rsidRPr="00DD09B1">
        <w:rPr>
          <w:rFonts w:ascii="Angsana New" w:hAnsi="Angsana New"/>
          <w:sz w:val="30"/>
          <w:szCs w:val="30"/>
          <w:cs/>
        </w:rPr>
        <w:t>บริษัทได้ค้ำประกันวงเงินเบิกเกินบัญชีสถาบันการเงินภายในประเทศสองแห่งให้กั</w:t>
      </w:r>
      <w:r w:rsidR="007A22DC" w:rsidRPr="00DD09B1">
        <w:rPr>
          <w:rFonts w:ascii="Angsana New" w:hAnsi="Angsana New"/>
          <w:sz w:val="30"/>
          <w:szCs w:val="30"/>
          <w:cs/>
        </w:rPr>
        <w:t>บบริษัทที่เกี่ยวข้องกันหลายแห่ง</w:t>
      </w:r>
      <w:r w:rsidR="00C643D1" w:rsidRPr="00DD09B1">
        <w:rPr>
          <w:rFonts w:ascii="Angsana New" w:hAnsi="Angsana New"/>
          <w:sz w:val="30"/>
          <w:szCs w:val="30"/>
          <w:cs/>
        </w:rPr>
        <w:t xml:space="preserve">จำนวนเงินรวม </w:t>
      </w:r>
      <w:r w:rsidR="00330FE6" w:rsidRPr="00DD09B1">
        <w:rPr>
          <w:rFonts w:ascii="Angsana New" w:hAnsi="Angsana New"/>
          <w:sz w:val="30"/>
          <w:szCs w:val="30"/>
        </w:rPr>
        <w:t>36</w:t>
      </w:r>
      <w:r w:rsidR="007A22DC" w:rsidRPr="00DD09B1">
        <w:rPr>
          <w:rFonts w:ascii="Angsana New" w:hAnsi="Angsana New"/>
          <w:sz w:val="30"/>
          <w:szCs w:val="30"/>
        </w:rPr>
        <w:t>.0</w:t>
      </w:r>
      <w:r w:rsidR="00C643D1" w:rsidRPr="00DD09B1">
        <w:rPr>
          <w:rFonts w:ascii="Angsana New" w:hAnsi="Angsana New"/>
          <w:sz w:val="30"/>
          <w:szCs w:val="30"/>
          <w:cs/>
        </w:rPr>
        <w:t xml:space="preserve"> ล้านบาท</w:t>
      </w:r>
      <w:r w:rsidR="00C643D1" w:rsidRPr="00DD09B1">
        <w:rPr>
          <w:rFonts w:ascii="Angsana New" w:hAnsi="Angsana New"/>
          <w:sz w:val="30"/>
          <w:szCs w:val="30"/>
        </w:rPr>
        <w:t xml:space="preserve"> </w:t>
      </w:r>
      <w:r w:rsidR="00CF6758" w:rsidRPr="00DD09B1">
        <w:rPr>
          <w:rFonts w:ascii="Angsana New" w:hAnsi="Angsana New"/>
          <w:i/>
          <w:iCs/>
          <w:sz w:val="30"/>
          <w:szCs w:val="30"/>
        </w:rPr>
        <w:t>(</w:t>
      </w:r>
      <w:r w:rsidR="00883FE3" w:rsidRPr="00DD09B1">
        <w:rPr>
          <w:rFonts w:ascii="Angsana New" w:hAnsi="Angsana New"/>
          <w:i/>
          <w:iCs/>
          <w:sz w:val="30"/>
          <w:szCs w:val="30"/>
        </w:rPr>
        <w:t>2</w:t>
      </w:r>
      <w:r w:rsidR="00C643D1" w:rsidRPr="00DD09B1">
        <w:rPr>
          <w:rFonts w:ascii="Angsana New" w:hAnsi="Angsana New"/>
          <w:i/>
          <w:iCs/>
          <w:sz w:val="30"/>
          <w:szCs w:val="30"/>
        </w:rPr>
        <w:t>55</w:t>
      </w:r>
      <w:r w:rsidR="0050582C" w:rsidRPr="00DD09B1">
        <w:rPr>
          <w:rFonts w:ascii="Angsana New" w:hAnsi="Angsana New"/>
          <w:i/>
          <w:iCs/>
          <w:sz w:val="30"/>
          <w:szCs w:val="30"/>
        </w:rPr>
        <w:t>9</w:t>
      </w:r>
      <w:r w:rsidR="00C643D1" w:rsidRPr="00DD09B1">
        <w:rPr>
          <w:rFonts w:ascii="Angsana New" w:hAnsi="Angsana New"/>
          <w:i/>
          <w:iCs/>
          <w:sz w:val="30"/>
          <w:szCs w:val="30"/>
        </w:rPr>
        <w:t xml:space="preserve"> : </w:t>
      </w:r>
      <w:r w:rsidR="00DD09B1" w:rsidRPr="00DD09B1">
        <w:rPr>
          <w:rFonts w:ascii="Angsana New" w:hAnsi="Angsana New"/>
          <w:i/>
          <w:iCs/>
          <w:sz w:val="30"/>
          <w:szCs w:val="30"/>
        </w:rPr>
        <w:t>36.0</w:t>
      </w:r>
      <w:r w:rsidR="00C643D1" w:rsidRPr="00DD09B1">
        <w:rPr>
          <w:rFonts w:ascii="Angsana New" w:hAnsi="Angsana New"/>
          <w:i/>
          <w:iCs/>
          <w:sz w:val="30"/>
          <w:szCs w:val="30"/>
        </w:rPr>
        <w:t xml:space="preserve"> </w:t>
      </w:r>
      <w:r w:rsidR="00C643D1" w:rsidRPr="00DD09B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C643D1" w:rsidRPr="00DD09B1">
        <w:rPr>
          <w:rFonts w:ascii="Angsana New" w:hAnsi="Angsana New"/>
          <w:i/>
          <w:iCs/>
          <w:sz w:val="30"/>
          <w:szCs w:val="30"/>
        </w:rPr>
        <w:t>)</w:t>
      </w:r>
    </w:p>
    <w:p w:rsidR="00342CDD" w:rsidRPr="00D0412E" w:rsidRDefault="00342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C61363" w:rsidRPr="00D0412E" w:rsidRDefault="00330FE6" w:rsidP="0089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b/>
          <w:bCs/>
          <w:sz w:val="30"/>
          <w:szCs w:val="30"/>
        </w:rPr>
        <w:t>3</w:t>
      </w:r>
      <w:r w:rsidR="00AA61C6" w:rsidRPr="00D0412E">
        <w:rPr>
          <w:rFonts w:ascii="Angsana New" w:hAnsi="Angsana New"/>
          <w:b/>
          <w:bCs/>
          <w:sz w:val="30"/>
          <w:szCs w:val="30"/>
        </w:rPr>
        <w:t>7</w:t>
      </w:r>
      <w:r w:rsidR="00C61363" w:rsidRPr="00D0412E">
        <w:rPr>
          <w:rFonts w:ascii="Angsana New" w:hAnsi="Angsana New"/>
          <w:b/>
          <w:bCs/>
          <w:sz w:val="30"/>
          <w:szCs w:val="30"/>
        </w:rPr>
        <w:tab/>
      </w:r>
      <w:r w:rsidR="00C61363" w:rsidRPr="00D0412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C61363" w:rsidRPr="00D0412E" w:rsidRDefault="00C61363" w:rsidP="0089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cs/>
        </w:rPr>
      </w:pPr>
    </w:p>
    <w:p w:rsidR="00C643D1" w:rsidRPr="00D0412E" w:rsidRDefault="0089098C" w:rsidP="00890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sz w:val="30"/>
          <w:szCs w:val="30"/>
        </w:rPr>
        <w:tab/>
      </w:r>
      <w:r w:rsidR="0078483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784830">
        <w:rPr>
          <w:rFonts w:ascii="Angsana New" w:hAnsi="Angsana New"/>
          <w:spacing w:val="-6"/>
          <w:sz w:val="30"/>
          <w:szCs w:val="30"/>
        </w:rPr>
        <w:t>3</w:t>
      </w:r>
      <w:r w:rsidR="00E71FCB" w:rsidRPr="00DD09B1">
        <w:rPr>
          <w:rFonts w:ascii="Angsana New" w:hAnsi="Angsana New"/>
          <w:spacing w:val="-6"/>
          <w:sz w:val="30"/>
          <w:szCs w:val="30"/>
        </w:rPr>
        <w:t>1</w:t>
      </w:r>
      <w:r w:rsidR="00C643D1" w:rsidRPr="00DD09B1">
        <w:rPr>
          <w:rFonts w:ascii="Angsana New" w:hAnsi="Angsana New"/>
          <w:spacing w:val="-6"/>
          <w:sz w:val="30"/>
          <w:szCs w:val="30"/>
        </w:rPr>
        <w:t xml:space="preserve"> </w:t>
      </w:r>
      <w:r w:rsidR="00E71FCB" w:rsidRPr="00DD09B1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C643D1" w:rsidRPr="00DD09B1">
        <w:rPr>
          <w:rFonts w:ascii="Angsana New" w:hAnsi="Angsana New"/>
          <w:spacing w:val="-6"/>
          <w:sz w:val="30"/>
          <w:szCs w:val="30"/>
        </w:rPr>
        <w:t xml:space="preserve"> </w:t>
      </w:r>
      <w:r w:rsidR="00C643D1" w:rsidRPr="00DD09B1">
        <w:rPr>
          <w:rFonts w:ascii="Angsana New" w:hAnsi="Angsana New"/>
          <w:spacing w:val="-6"/>
          <w:sz w:val="30"/>
          <w:szCs w:val="30"/>
          <w:cs/>
        </w:rPr>
        <w:t>25</w:t>
      </w:r>
      <w:r w:rsidR="0050582C" w:rsidRPr="00DD09B1">
        <w:rPr>
          <w:rFonts w:ascii="Angsana New" w:hAnsi="Angsana New"/>
          <w:spacing w:val="-6"/>
          <w:sz w:val="30"/>
          <w:szCs w:val="30"/>
        </w:rPr>
        <w:t>60</w:t>
      </w:r>
      <w:r w:rsidR="00C643D1" w:rsidRPr="00DD09B1">
        <w:rPr>
          <w:rFonts w:ascii="Angsana New" w:hAnsi="Angsana New"/>
          <w:spacing w:val="-6"/>
          <w:sz w:val="30"/>
          <w:szCs w:val="30"/>
        </w:rPr>
        <w:t xml:space="preserve"> </w:t>
      </w:r>
      <w:r w:rsidR="00C643D1" w:rsidRPr="00DD09B1">
        <w:rPr>
          <w:rFonts w:ascii="Angsana New" w:hAnsi="Angsana New"/>
          <w:spacing w:val="-6"/>
          <w:sz w:val="30"/>
          <w:szCs w:val="30"/>
          <w:cs/>
        </w:rPr>
        <w:t>บริษัทมีหนี้สินที่อาจเกิดขึ้นจากหนังสือค้ำประกันกับสถาบันการเงินหลายแห่งซึ่งส่วนใหญ่</w:t>
      </w:r>
      <w:r w:rsidR="00C643D1" w:rsidRPr="00DD09B1">
        <w:rPr>
          <w:rFonts w:ascii="Angsana New" w:hAnsi="Angsana New"/>
          <w:sz w:val="30"/>
          <w:szCs w:val="30"/>
          <w:cs/>
        </w:rPr>
        <w:t>เป็นการค้ำประกันสัญญาเช่าพื้นที่กับบริษัทแห่งหนึ่งและการปฏิบัติตามสัญญากับลูกค้าและการชำระหนี้ที่เกิ</w:t>
      </w:r>
      <w:r w:rsidR="00B96041" w:rsidRPr="00DD09B1">
        <w:rPr>
          <w:rFonts w:ascii="Angsana New" w:hAnsi="Angsana New"/>
          <w:sz w:val="30"/>
          <w:szCs w:val="30"/>
          <w:cs/>
        </w:rPr>
        <w:t>ดขึ้นจากการใช้บัตรเครดิตน้ำมัน</w:t>
      </w:r>
      <w:r w:rsidR="00C643D1" w:rsidRPr="00DD09B1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784830">
        <w:rPr>
          <w:rFonts w:ascii="Angsana New" w:hAnsi="Angsana New"/>
          <w:sz w:val="30"/>
          <w:szCs w:val="30"/>
        </w:rPr>
        <w:t>17.7</w:t>
      </w:r>
      <w:r w:rsidR="0050582C" w:rsidRPr="00DD09B1">
        <w:rPr>
          <w:rFonts w:ascii="Angsana New" w:hAnsi="Angsana New"/>
          <w:sz w:val="30"/>
          <w:szCs w:val="30"/>
        </w:rPr>
        <w:t xml:space="preserve"> </w:t>
      </w:r>
      <w:r w:rsidR="00C643D1" w:rsidRPr="00DD09B1">
        <w:rPr>
          <w:rFonts w:ascii="Angsana New" w:hAnsi="Angsana New"/>
          <w:sz w:val="30"/>
          <w:szCs w:val="30"/>
          <w:cs/>
        </w:rPr>
        <w:t xml:space="preserve">ล้านบาท </w:t>
      </w:r>
      <w:r w:rsidR="00DD09B1" w:rsidRPr="00DD09B1">
        <w:rPr>
          <w:rFonts w:ascii="Angsana New" w:hAnsi="Angsana New"/>
          <w:i/>
          <w:iCs/>
          <w:sz w:val="30"/>
          <w:szCs w:val="30"/>
        </w:rPr>
        <w:t xml:space="preserve">(2559 : 18.2 </w:t>
      </w:r>
      <w:r w:rsidR="00DD09B1" w:rsidRPr="00DD09B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D09B1" w:rsidRPr="00DD09B1">
        <w:rPr>
          <w:rFonts w:ascii="Angsana New" w:hAnsi="Angsana New"/>
          <w:i/>
          <w:iCs/>
          <w:sz w:val="30"/>
          <w:szCs w:val="30"/>
        </w:rPr>
        <w:t>)</w:t>
      </w:r>
    </w:p>
    <w:sectPr w:rsidR="00C643D1" w:rsidRPr="00D0412E" w:rsidSect="006337C0">
      <w:pgSz w:w="11909" w:h="16834" w:code="9"/>
      <w:pgMar w:top="691" w:right="1152" w:bottom="720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B90" w:rsidRDefault="00685B90">
      <w:r>
        <w:separator/>
      </w:r>
    </w:p>
  </w:endnote>
  <w:endnote w:type="continuationSeparator" w:id="0">
    <w:p w:rsidR="00685B90" w:rsidRDefault="0068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Default="001F6B0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F2183">
      <w:rPr>
        <w:noProof/>
      </w:rPr>
      <w:t>77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B90" w:rsidRDefault="00685B90">
      <w:r>
        <w:separator/>
      </w:r>
    </w:p>
  </w:footnote>
  <w:footnote w:type="continuationSeparator" w:id="0">
    <w:p w:rsidR="00685B90" w:rsidRDefault="00685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282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270"/>
      </w:tabs>
      <w:spacing w:line="240" w:lineRule="auto"/>
      <w:ind w:firstLine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3B1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360"/>
      </w:tabs>
      <w:spacing w:line="240" w:lineRule="auto"/>
      <w:ind w:firstLine="252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/>
        <w:b/>
        <w:bCs/>
        <w:sz w:val="32"/>
        <w:szCs w:val="32"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2559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C836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180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C529CA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 w:rsidRPr="00C529CA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บูติคนิวซิตี้</w:t>
    </w:r>
    <w:proofErr w:type="spellEnd"/>
    <w:r w:rsidRPr="00C529CA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C529CA">
      <w:rPr>
        <w:rFonts w:ascii="Angsana New" w:hAnsi="Angsana New"/>
        <w:b/>
        <w:bCs/>
        <w:sz w:val="32"/>
        <w:szCs w:val="32"/>
      </w:rPr>
      <w:t>(</w:t>
    </w:r>
    <w:r w:rsidRPr="00C529CA">
      <w:rPr>
        <w:rFonts w:ascii="Angsana New" w:hAnsi="Angsana New"/>
        <w:b/>
        <w:bCs/>
        <w:sz w:val="32"/>
        <w:szCs w:val="32"/>
        <w:cs/>
      </w:rPr>
      <w:t>มหาชน</w:t>
    </w:r>
    <w:r w:rsidRPr="00C529CA">
      <w:rPr>
        <w:rFonts w:ascii="Angsana New" w:hAnsi="Angsana New"/>
        <w:b/>
        <w:bCs/>
        <w:sz w:val="32"/>
        <w:szCs w:val="32"/>
      </w:rPr>
      <w:t xml:space="preserve">) </w:t>
    </w:r>
  </w:p>
  <w:p w:rsidR="001F6B09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 w:rsidRPr="00644E3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1F6B09" w:rsidRPr="00644E3E" w:rsidRDefault="001F6B09" w:rsidP="001A147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  <w:tab w:val="center" w:pos="54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2560</w:t>
    </w:r>
  </w:p>
  <w:p w:rsidR="001F6B09" w:rsidRPr="00F816E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EE4B098"/>
    <w:lvl w:ilvl="0" w:tplc="3448039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A0200F"/>
    <w:multiLevelType w:val="hybridMultilevel"/>
    <w:tmpl w:val="B55AB65E"/>
    <w:lvl w:ilvl="0" w:tplc="7A06ACE8">
      <w:start w:val="31"/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D1E58FA"/>
    <w:multiLevelType w:val="hybridMultilevel"/>
    <w:tmpl w:val="00A28296"/>
    <w:lvl w:ilvl="0" w:tplc="4F9ED1C4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A513E3D"/>
    <w:multiLevelType w:val="hybridMultilevel"/>
    <w:tmpl w:val="834A2736"/>
    <w:lvl w:ilvl="0" w:tplc="924281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8"/>
  </w:num>
  <w:num w:numId="16">
    <w:abstractNumId w:val="10"/>
  </w:num>
  <w:num w:numId="17">
    <w:abstractNumId w:val="28"/>
  </w:num>
  <w:num w:numId="18">
    <w:abstractNumId w:val="25"/>
  </w:num>
  <w:num w:numId="19">
    <w:abstractNumId w:val="27"/>
  </w:num>
  <w:num w:numId="20">
    <w:abstractNumId w:val="24"/>
  </w:num>
  <w:num w:numId="21">
    <w:abstractNumId w:val="26"/>
  </w:num>
  <w:num w:numId="22">
    <w:abstractNumId w:val="19"/>
  </w:num>
  <w:num w:numId="23">
    <w:abstractNumId w:val="13"/>
  </w:num>
  <w:num w:numId="24">
    <w:abstractNumId w:val="12"/>
  </w:num>
  <w:num w:numId="25">
    <w:abstractNumId w:val="14"/>
  </w:num>
  <w:num w:numId="26">
    <w:abstractNumId w:val="11"/>
  </w:num>
  <w:num w:numId="27">
    <w:abstractNumId w:val="21"/>
  </w:num>
  <w:num w:numId="28">
    <w:abstractNumId w:val="22"/>
  </w:num>
  <w:num w:numId="29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FFA"/>
    <w:rsid w:val="000110E5"/>
    <w:rsid w:val="0001112F"/>
    <w:rsid w:val="00011653"/>
    <w:rsid w:val="000121DE"/>
    <w:rsid w:val="00012286"/>
    <w:rsid w:val="0001238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C9B"/>
    <w:rsid w:val="00021F87"/>
    <w:rsid w:val="000220CB"/>
    <w:rsid w:val="000224FB"/>
    <w:rsid w:val="000225A2"/>
    <w:rsid w:val="000225C9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C0"/>
    <w:rsid w:val="00050366"/>
    <w:rsid w:val="00050781"/>
    <w:rsid w:val="00050925"/>
    <w:rsid w:val="00050A7D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979"/>
    <w:rsid w:val="00055BC0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A66"/>
    <w:rsid w:val="00076B7C"/>
    <w:rsid w:val="00076CD4"/>
    <w:rsid w:val="000772BF"/>
    <w:rsid w:val="00077521"/>
    <w:rsid w:val="000775A5"/>
    <w:rsid w:val="00077DA1"/>
    <w:rsid w:val="000800E1"/>
    <w:rsid w:val="00081A25"/>
    <w:rsid w:val="00081FA4"/>
    <w:rsid w:val="00082309"/>
    <w:rsid w:val="00082CC5"/>
    <w:rsid w:val="00082E0F"/>
    <w:rsid w:val="00083269"/>
    <w:rsid w:val="00083B36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71BC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A52"/>
    <w:rsid w:val="000C0B42"/>
    <w:rsid w:val="000C0BB2"/>
    <w:rsid w:val="000C0E28"/>
    <w:rsid w:val="000C1AC2"/>
    <w:rsid w:val="000C2126"/>
    <w:rsid w:val="000C23BB"/>
    <w:rsid w:val="000C23D5"/>
    <w:rsid w:val="000C25CD"/>
    <w:rsid w:val="000C28C4"/>
    <w:rsid w:val="000C34CB"/>
    <w:rsid w:val="000C383A"/>
    <w:rsid w:val="000C3A1A"/>
    <w:rsid w:val="000C3DD9"/>
    <w:rsid w:val="000C4917"/>
    <w:rsid w:val="000C4E1A"/>
    <w:rsid w:val="000C4F5A"/>
    <w:rsid w:val="000C57FC"/>
    <w:rsid w:val="000C5A25"/>
    <w:rsid w:val="000C5EC4"/>
    <w:rsid w:val="000C7120"/>
    <w:rsid w:val="000C738E"/>
    <w:rsid w:val="000C761A"/>
    <w:rsid w:val="000C7E1A"/>
    <w:rsid w:val="000D05BA"/>
    <w:rsid w:val="000D06C8"/>
    <w:rsid w:val="000D09E6"/>
    <w:rsid w:val="000D1265"/>
    <w:rsid w:val="000D153E"/>
    <w:rsid w:val="000D16ED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E2B"/>
    <w:rsid w:val="000D7338"/>
    <w:rsid w:val="000D7732"/>
    <w:rsid w:val="000D7ACA"/>
    <w:rsid w:val="000D7AE2"/>
    <w:rsid w:val="000D7B8E"/>
    <w:rsid w:val="000D7DA7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5C3"/>
    <w:rsid w:val="000E3693"/>
    <w:rsid w:val="000E3795"/>
    <w:rsid w:val="000E39BC"/>
    <w:rsid w:val="000E3D01"/>
    <w:rsid w:val="000E4637"/>
    <w:rsid w:val="000E582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4AA"/>
    <w:rsid w:val="00127691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9BC"/>
    <w:rsid w:val="00141B92"/>
    <w:rsid w:val="00142B8F"/>
    <w:rsid w:val="00142C10"/>
    <w:rsid w:val="00143506"/>
    <w:rsid w:val="00143567"/>
    <w:rsid w:val="00143622"/>
    <w:rsid w:val="00143E1B"/>
    <w:rsid w:val="00144052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AB6"/>
    <w:rsid w:val="00160EED"/>
    <w:rsid w:val="001611F5"/>
    <w:rsid w:val="00161951"/>
    <w:rsid w:val="0016196B"/>
    <w:rsid w:val="00161C5B"/>
    <w:rsid w:val="001621D7"/>
    <w:rsid w:val="00162408"/>
    <w:rsid w:val="001624F8"/>
    <w:rsid w:val="00162760"/>
    <w:rsid w:val="0016281B"/>
    <w:rsid w:val="001631B8"/>
    <w:rsid w:val="00163433"/>
    <w:rsid w:val="00163465"/>
    <w:rsid w:val="00163A38"/>
    <w:rsid w:val="00163DB3"/>
    <w:rsid w:val="001640AF"/>
    <w:rsid w:val="001649CE"/>
    <w:rsid w:val="001649FF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A40"/>
    <w:rsid w:val="00197B67"/>
    <w:rsid w:val="00197EB2"/>
    <w:rsid w:val="001A01A3"/>
    <w:rsid w:val="001A035E"/>
    <w:rsid w:val="001A0602"/>
    <w:rsid w:val="001A0721"/>
    <w:rsid w:val="001A0743"/>
    <w:rsid w:val="001A1029"/>
    <w:rsid w:val="001A1478"/>
    <w:rsid w:val="001A15B2"/>
    <w:rsid w:val="001A19D7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CBC"/>
    <w:rsid w:val="001D353A"/>
    <w:rsid w:val="001D3909"/>
    <w:rsid w:val="001D3958"/>
    <w:rsid w:val="001D3C55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3132"/>
    <w:rsid w:val="001E343B"/>
    <w:rsid w:val="001E3495"/>
    <w:rsid w:val="001E37E6"/>
    <w:rsid w:val="001E413A"/>
    <w:rsid w:val="001E46DF"/>
    <w:rsid w:val="001E491F"/>
    <w:rsid w:val="001E56D5"/>
    <w:rsid w:val="001E58B4"/>
    <w:rsid w:val="001E58B8"/>
    <w:rsid w:val="001E5BDD"/>
    <w:rsid w:val="001E5DA7"/>
    <w:rsid w:val="001E6799"/>
    <w:rsid w:val="001E703C"/>
    <w:rsid w:val="001E7554"/>
    <w:rsid w:val="001E78B7"/>
    <w:rsid w:val="001F08FC"/>
    <w:rsid w:val="001F0D5A"/>
    <w:rsid w:val="001F15CB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DB"/>
    <w:rsid w:val="00206B31"/>
    <w:rsid w:val="00206B41"/>
    <w:rsid w:val="00207B90"/>
    <w:rsid w:val="002101A9"/>
    <w:rsid w:val="00210468"/>
    <w:rsid w:val="0021069C"/>
    <w:rsid w:val="002106A5"/>
    <w:rsid w:val="00210AE4"/>
    <w:rsid w:val="0021160A"/>
    <w:rsid w:val="00211E86"/>
    <w:rsid w:val="00212020"/>
    <w:rsid w:val="002120C0"/>
    <w:rsid w:val="00212977"/>
    <w:rsid w:val="002132F5"/>
    <w:rsid w:val="00213357"/>
    <w:rsid w:val="0021384D"/>
    <w:rsid w:val="00213D78"/>
    <w:rsid w:val="00214F74"/>
    <w:rsid w:val="00215073"/>
    <w:rsid w:val="002150E5"/>
    <w:rsid w:val="00215387"/>
    <w:rsid w:val="00215BE7"/>
    <w:rsid w:val="00215DCF"/>
    <w:rsid w:val="00216383"/>
    <w:rsid w:val="002163C4"/>
    <w:rsid w:val="0021648F"/>
    <w:rsid w:val="0021667A"/>
    <w:rsid w:val="00216739"/>
    <w:rsid w:val="00217182"/>
    <w:rsid w:val="00217254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B4"/>
    <w:rsid w:val="002404C3"/>
    <w:rsid w:val="00240A9E"/>
    <w:rsid w:val="00240D94"/>
    <w:rsid w:val="00241468"/>
    <w:rsid w:val="002414E5"/>
    <w:rsid w:val="00241661"/>
    <w:rsid w:val="00242C25"/>
    <w:rsid w:val="00242CBD"/>
    <w:rsid w:val="00242D89"/>
    <w:rsid w:val="00242DB2"/>
    <w:rsid w:val="0024314D"/>
    <w:rsid w:val="0024339B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503FB"/>
    <w:rsid w:val="0025048B"/>
    <w:rsid w:val="00250818"/>
    <w:rsid w:val="00250C9B"/>
    <w:rsid w:val="00250E03"/>
    <w:rsid w:val="00250EF2"/>
    <w:rsid w:val="00251204"/>
    <w:rsid w:val="002512B1"/>
    <w:rsid w:val="002513BF"/>
    <w:rsid w:val="00251BAA"/>
    <w:rsid w:val="00252DBD"/>
    <w:rsid w:val="00252E88"/>
    <w:rsid w:val="00252FE1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60B"/>
    <w:rsid w:val="00257B04"/>
    <w:rsid w:val="00260C92"/>
    <w:rsid w:val="002611AC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90"/>
    <w:rsid w:val="00291899"/>
    <w:rsid w:val="002925F0"/>
    <w:rsid w:val="002928AE"/>
    <w:rsid w:val="002929A9"/>
    <w:rsid w:val="002932CD"/>
    <w:rsid w:val="00293332"/>
    <w:rsid w:val="0029333E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6E3"/>
    <w:rsid w:val="002B1726"/>
    <w:rsid w:val="002B2880"/>
    <w:rsid w:val="002B31B3"/>
    <w:rsid w:val="002B425D"/>
    <w:rsid w:val="002B4AC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B2C"/>
    <w:rsid w:val="002C0FE2"/>
    <w:rsid w:val="002C1139"/>
    <w:rsid w:val="002C145A"/>
    <w:rsid w:val="002C1F87"/>
    <w:rsid w:val="002C28F9"/>
    <w:rsid w:val="002C2EB7"/>
    <w:rsid w:val="002C2F6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DE8"/>
    <w:rsid w:val="002F2183"/>
    <w:rsid w:val="002F2527"/>
    <w:rsid w:val="002F2667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A1C"/>
    <w:rsid w:val="00302A7D"/>
    <w:rsid w:val="00302D0B"/>
    <w:rsid w:val="00302E89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67FF"/>
    <w:rsid w:val="003170A3"/>
    <w:rsid w:val="00317136"/>
    <w:rsid w:val="0031776E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3764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766"/>
    <w:rsid w:val="00357A28"/>
    <w:rsid w:val="00357C64"/>
    <w:rsid w:val="003601F1"/>
    <w:rsid w:val="003602BB"/>
    <w:rsid w:val="00360DA7"/>
    <w:rsid w:val="00360FD4"/>
    <w:rsid w:val="0036125E"/>
    <w:rsid w:val="003613CA"/>
    <w:rsid w:val="00361665"/>
    <w:rsid w:val="00361C20"/>
    <w:rsid w:val="00361E79"/>
    <w:rsid w:val="003621EC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5748"/>
    <w:rsid w:val="003C59AE"/>
    <w:rsid w:val="003C5D82"/>
    <w:rsid w:val="003C6609"/>
    <w:rsid w:val="003C6661"/>
    <w:rsid w:val="003C76A4"/>
    <w:rsid w:val="003C776E"/>
    <w:rsid w:val="003C7A7E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BDE"/>
    <w:rsid w:val="003D2E94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86"/>
    <w:rsid w:val="003D72D2"/>
    <w:rsid w:val="003D7CBF"/>
    <w:rsid w:val="003E0082"/>
    <w:rsid w:val="003E049E"/>
    <w:rsid w:val="003E0ACC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923"/>
    <w:rsid w:val="003F6E0C"/>
    <w:rsid w:val="003F78C1"/>
    <w:rsid w:val="003F7A12"/>
    <w:rsid w:val="003F7BF1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1A74"/>
    <w:rsid w:val="00411B10"/>
    <w:rsid w:val="00412072"/>
    <w:rsid w:val="004121C8"/>
    <w:rsid w:val="004129D0"/>
    <w:rsid w:val="00412EF4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17D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1613"/>
    <w:rsid w:val="00441638"/>
    <w:rsid w:val="00441CD0"/>
    <w:rsid w:val="00441DB8"/>
    <w:rsid w:val="004421BD"/>
    <w:rsid w:val="00442799"/>
    <w:rsid w:val="004429E5"/>
    <w:rsid w:val="00442B04"/>
    <w:rsid w:val="00442C02"/>
    <w:rsid w:val="00442E3B"/>
    <w:rsid w:val="00443610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D66"/>
    <w:rsid w:val="00474D68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8B1"/>
    <w:rsid w:val="004B2187"/>
    <w:rsid w:val="004B256A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D27"/>
    <w:rsid w:val="004B5D39"/>
    <w:rsid w:val="004B5EE4"/>
    <w:rsid w:val="004B67AB"/>
    <w:rsid w:val="004B6CC4"/>
    <w:rsid w:val="004B7415"/>
    <w:rsid w:val="004C03CB"/>
    <w:rsid w:val="004C0ACF"/>
    <w:rsid w:val="004C0E06"/>
    <w:rsid w:val="004C0EE8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132"/>
    <w:rsid w:val="004C72E6"/>
    <w:rsid w:val="004C7989"/>
    <w:rsid w:val="004D0396"/>
    <w:rsid w:val="004D03D1"/>
    <w:rsid w:val="004D0568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EA6"/>
    <w:rsid w:val="004D3021"/>
    <w:rsid w:val="004D3234"/>
    <w:rsid w:val="004D3407"/>
    <w:rsid w:val="004D3ABE"/>
    <w:rsid w:val="004D4B4F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33E1"/>
    <w:rsid w:val="004F367D"/>
    <w:rsid w:val="004F36D9"/>
    <w:rsid w:val="004F438D"/>
    <w:rsid w:val="004F52DC"/>
    <w:rsid w:val="004F53B3"/>
    <w:rsid w:val="004F5E66"/>
    <w:rsid w:val="004F5F38"/>
    <w:rsid w:val="004F5FF5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AE1"/>
    <w:rsid w:val="00503B1D"/>
    <w:rsid w:val="00503CB2"/>
    <w:rsid w:val="005042F2"/>
    <w:rsid w:val="005043C6"/>
    <w:rsid w:val="00504AA7"/>
    <w:rsid w:val="0050545B"/>
    <w:rsid w:val="00505519"/>
    <w:rsid w:val="0050571E"/>
    <w:rsid w:val="0050582C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208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D67"/>
    <w:rsid w:val="005401FE"/>
    <w:rsid w:val="0054032B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5B"/>
    <w:rsid w:val="00547C91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E27"/>
    <w:rsid w:val="00583EAB"/>
    <w:rsid w:val="0058418F"/>
    <w:rsid w:val="00584636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BCF"/>
    <w:rsid w:val="005964FD"/>
    <w:rsid w:val="00596A76"/>
    <w:rsid w:val="00596D8E"/>
    <w:rsid w:val="00596EC9"/>
    <w:rsid w:val="005A08BE"/>
    <w:rsid w:val="005A0CF3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C02BD"/>
    <w:rsid w:val="005C16BB"/>
    <w:rsid w:val="005C199A"/>
    <w:rsid w:val="005C2A38"/>
    <w:rsid w:val="005C3B33"/>
    <w:rsid w:val="005C3FC5"/>
    <w:rsid w:val="005C4318"/>
    <w:rsid w:val="005C4682"/>
    <w:rsid w:val="005C4FF3"/>
    <w:rsid w:val="005C51C2"/>
    <w:rsid w:val="005C537A"/>
    <w:rsid w:val="005C55AB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6CC2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8E9"/>
    <w:rsid w:val="005F694F"/>
    <w:rsid w:val="005F69FE"/>
    <w:rsid w:val="005F70CD"/>
    <w:rsid w:val="005F79C4"/>
    <w:rsid w:val="005F7D7F"/>
    <w:rsid w:val="006000E8"/>
    <w:rsid w:val="006002EE"/>
    <w:rsid w:val="006011BD"/>
    <w:rsid w:val="006011CC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922"/>
    <w:rsid w:val="00673C8E"/>
    <w:rsid w:val="00673E88"/>
    <w:rsid w:val="00674428"/>
    <w:rsid w:val="0067444A"/>
    <w:rsid w:val="00674776"/>
    <w:rsid w:val="006748DB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2A01"/>
    <w:rsid w:val="006A38BB"/>
    <w:rsid w:val="006A3C16"/>
    <w:rsid w:val="006A445A"/>
    <w:rsid w:val="006A47ED"/>
    <w:rsid w:val="006A4930"/>
    <w:rsid w:val="006A4A7F"/>
    <w:rsid w:val="006A4B26"/>
    <w:rsid w:val="006A4B74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A1C"/>
    <w:rsid w:val="006B2C29"/>
    <w:rsid w:val="006B31CF"/>
    <w:rsid w:val="006B3659"/>
    <w:rsid w:val="006B3D73"/>
    <w:rsid w:val="006B3F07"/>
    <w:rsid w:val="006B4116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872"/>
    <w:rsid w:val="006C1A04"/>
    <w:rsid w:val="006C1B78"/>
    <w:rsid w:val="006C1D0C"/>
    <w:rsid w:val="006C2104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46CD"/>
    <w:rsid w:val="00714C40"/>
    <w:rsid w:val="00714DE3"/>
    <w:rsid w:val="00714E06"/>
    <w:rsid w:val="00714E66"/>
    <w:rsid w:val="00716045"/>
    <w:rsid w:val="00716D4F"/>
    <w:rsid w:val="0071757F"/>
    <w:rsid w:val="00717797"/>
    <w:rsid w:val="00717E27"/>
    <w:rsid w:val="007202F8"/>
    <w:rsid w:val="00720F2F"/>
    <w:rsid w:val="007212BD"/>
    <w:rsid w:val="007221D1"/>
    <w:rsid w:val="00722D84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DC"/>
    <w:rsid w:val="00725E5E"/>
    <w:rsid w:val="007266AC"/>
    <w:rsid w:val="00726E85"/>
    <w:rsid w:val="00726F63"/>
    <w:rsid w:val="007272D1"/>
    <w:rsid w:val="007272F8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810"/>
    <w:rsid w:val="007358D9"/>
    <w:rsid w:val="0073657E"/>
    <w:rsid w:val="00736769"/>
    <w:rsid w:val="0073775B"/>
    <w:rsid w:val="00737D8B"/>
    <w:rsid w:val="0074010F"/>
    <w:rsid w:val="00740636"/>
    <w:rsid w:val="00740678"/>
    <w:rsid w:val="0074076C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CA"/>
    <w:rsid w:val="0079008D"/>
    <w:rsid w:val="007901A3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8E7"/>
    <w:rsid w:val="007A09AE"/>
    <w:rsid w:val="007A14ED"/>
    <w:rsid w:val="007A1D8A"/>
    <w:rsid w:val="007A21D4"/>
    <w:rsid w:val="007A22DC"/>
    <w:rsid w:val="007A25B0"/>
    <w:rsid w:val="007A2A1C"/>
    <w:rsid w:val="007A2B02"/>
    <w:rsid w:val="007A321E"/>
    <w:rsid w:val="007A32D1"/>
    <w:rsid w:val="007A348C"/>
    <w:rsid w:val="007A3ACC"/>
    <w:rsid w:val="007A3F46"/>
    <w:rsid w:val="007A41DA"/>
    <w:rsid w:val="007A4413"/>
    <w:rsid w:val="007A4D27"/>
    <w:rsid w:val="007A4E3B"/>
    <w:rsid w:val="007A608F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4AB"/>
    <w:rsid w:val="007C767E"/>
    <w:rsid w:val="007C7E0B"/>
    <w:rsid w:val="007D019A"/>
    <w:rsid w:val="007D0219"/>
    <w:rsid w:val="007D0D98"/>
    <w:rsid w:val="007D0E1D"/>
    <w:rsid w:val="007D1793"/>
    <w:rsid w:val="007D192A"/>
    <w:rsid w:val="007D2F2D"/>
    <w:rsid w:val="007D3207"/>
    <w:rsid w:val="007D35F4"/>
    <w:rsid w:val="007D429A"/>
    <w:rsid w:val="007D4495"/>
    <w:rsid w:val="007D44AB"/>
    <w:rsid w:val="007D4C97"/>
    <w:rsid w:val="007D5982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3AE"/>
    <w:rsid w:val="007F781C"/>
    <w:rsid w:val="00800E03"/>
    <w:rsid w:val="00800EB9"/>
    <w:rsid w:val="00801153"/>
    <w:rsid w:val="00801394"/>
    <w:rsid w:val="0080145D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7D3"/>
    <w:rsid w:val="0080691C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201B"/>
    <w:rsid w:val="008221FF"/>
    <w:rsid w:val="00822B7F"/>
    <w:rsid w:val="008239C9"/>
    <w:rsid w:val="00823BDE"/>
    <w:rsid w:val="00823CE1"/>
    <w:rsid w:val="00823FD9"/>
    <w:rsid w:val="00824A18"/>
    <w:rsid w:val="008251E1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9C7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245F"/>
    <w:rsid w:val="00872515"/>
    <w:rsid w:val="008728AB"/>
    <w:rsid w:val="00872C1D"/>
    <w:rsid w:val="008733EC"/>
    <w:rsid w:val="00873994"/>
    <w:rsid w:val="008742E5"/>
    <w:rsid w:val="008745FC"/>
    <w:rsid w:val="00874852"/>
    <w:rsid w:val="00874B6D"/>
    <w:rsid w:val="00875025"/>
    <w:rsid w:val="00875318"/>
    <w:rsid w:val="0087546D"/>
    <w:rsid w:val="00875ADA"/>
    <w:rsid w:val="00875BC2"/>
    <w:rsid w:val="00875DD1"/>
    <w:rsid w:val="008766DD"/>
    <w:rsid w:val="00877093"/>
    <w:rsid w:val="00877923"/>
    <w:rsid w:val="0088018B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75C"/>
    <w:rsid w:val="008A2B5D"/>
    <w:rsid w:val="008A2E03"/>
    <w:rsid w:val="008A332B"/>
    <w:rsid w:val="008A3389"/>
    <w:rsid w:val="008A3AF4"/>
    <w:rsid w:val="008A3BE7"/>
    <w:rsid w:val="008A3C03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BC8"/>
    <w:rsid w:val="008F2FD3"/>
    <w:rsid w:val="008F301E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1042"/>
    <w:rsid w:val="009013FB"/>
    <w:rsid w:val="00901B48"/>
    <w:rsid w:val="00901D57"/>
    <w:rsid w:val="00902831"/>
    <w:rsid w:val="00902B4D"/>
    <w:rsid w:val="00902D62"/>
    <w:rsid w:val="009049AA"/>
    <w:rsid w:val="00904D4E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B0"/>
    <w:rsid w:val="00941A5B"/>
    <w:rsid w:val="00941A98"/>
    <w:rsid w:val="009424BE"/>
    <w:rsid w:val="00942506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C0"/>
    <w:rsid w:val="009577E0"/>
    <w:rsid w:val="009579E8"/>
    <w:rsid w:val="00957EDC"/>
    <w:rsid w:val="00957F54"/>
    <w:rsid w:val="00960781"/>
    <w:rsid w:val="009609E6"/>
    <w:rsid w:val="00960CEA"/>
    <w:rsid w:val="00960D48"/>
    <w:rsid w:val="009610F9"/>
    <w:rsid w:val="009614A9"/>
    <w:rsid w:val="00961C41"/>
    <w:rsid w:val="0096205F"/>
    <w:rsid w:val="00962387"/>
    <w:rsid w:val="00962924"/>
    <w:rsid w:val="0096292A"/>
    <w:rsid w:val="00962C88"/>
    <w:rsid w:val="00962D36"/>
    <w:rsid w:val="00963832"/>
    <w:rsid w:val="009643D0"/>
    <w:rsid w:val="0096456B"/>
    <w:rsid w:val="0096472D"/>
    <w:rsid w:val="009647F3"/>
    <w:rsid w:val="00964801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11DC"/>
    <w:rsid w:val="009811E1"/>
    <w:rsid w:val="00981459"/>
    <w:rsid w:val="00981493"/>
    <w:rsid w:val="00981727"/>
    <w:rsid w:val="0098172F"/>
    <w:rsid w:val="00981D41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D92"/>
    <w:rsid w:val="00997F52"/>
    <w:rsid w:val="009A1162"/>
    <w:rsid w:val="009A13B9"/>
    <w:rsid w:val="009A1655"/>
    <w:rsid w:val="009A1743"/>
    <w:rsid w:val="009A1C7D"/>
    <w:rsid w:val="009A1E23"/>
    <w:rsid w:val="009A20CA"/>
    <w:rsid w:val="009A2667"/>
    <w:rsid w:val="009A2B6A"/>
    <w:rsid w:val="009A2C6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B0C7B"/>
    <w:rsid w:val="009B1537"/>
    <w:rsid w:val="009B15D6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59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3A1"/>
    <w:rsid w:val="00A11468"/>
    <w:rsid w:val="00A11FBE"/>
    <w:rsid w:val="00A12233"/>
    <w:rsid w:val="00A1299D"/>
    <w:rsid w:val="00A12A3A"/>
    <w:rsid w:val="00A12C03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AF2"/>
    <w:rsid w:val="00A20C0A"/>
    <w:rsid w:val="00A20D45"/>
    <w:rsid w:val="00A20E63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D9B"/>
    <w:rsid w:val="00A26093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20F6"/>
    <w:rsid w:val="00A322B0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1E37"/>
    <w:rsid w:val="00A422C5"/>
    <w:rsid w:val="00A4250E"/>
    <w:rsid w:val="00A42667"/>
    <w:rsid w:val="00A426D8"/>
    <w:rsid w:val="00A42872"/>
    <w:rsid w:val="00A42A06"/>
    <w:rsid w:val="00A43225"/>
    <w:rsid w:val="00A438A4"/>
    <w:rsid w:val="00A43DA1"/>
    <w:rsid w:val="00A43DF0"/>
    <w:rsid w:val="00A4410E"/>
    <w:rsid w:val="00A443FE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76EE"/>
    <w:rsid w:val="00A57BBC"/>
    <w:rsid w:val="00A606A1"/>
    <w:rsid w:val="00A6136B"/>
    <w:rsid w:val="00A61886"/>
    <w:rsid w:val="00A61E7B"/>
    <w:rsid w:val="00A6215B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A9"/>
    <w:rsid w:val="00A9274B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A1C"/>
    <w:rsid w:val="00A96D12"/>
    <w:rsid w:val="00A96D91"/>
    <w:rsid w:val="00A97A04"/>
    <w:rsid w:val="00AA0727"/>
    <w:rsid w:val="00AA0732"/>
    <w:rsid w:val="00AA0857"/>
    <w:rsid w:val="00AA0FBA"/>
    <w:rsid w:val="00AA205F"/>
    <w:rsid w:val="00AA23EF"/>
    <w:rsid w:val="00AA2442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E03"/>
    <w:rsid w:val="00AC5E3C"/>
    <w:rsid w:val="00AC5F4A"/>
    <w:rsid w:val="00AC64FC"/>
    <w:rsid w:val="00AC6791"/>
    <w:rsid w:val="00AC6997"/>
    <w:rsid w:val="00AC6B78"/>
    <w:rsid w:val="00AC79C7"/>
    <w:rsid w:val="00AD0519"/>
    <w:rsid w:val="00AD076C"/>
    <w:rsid w:val="00AD0D0C"/>
    <w:rsid w:val="00AD11D5"/>
    <w:rsid w:val="00AD13AD"/>
    <w:rsid w:val="00AD16BF"/>
    <w:rsid w:val="00AD190A"/>
    <w:rsid w:val="00AD1BAE"/>
    <w:rsid w:val="00AD1D74"/>
    <w:rsid w:val="00AD2024"/>
    <w:rsid w:val="00AD2183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315F"/>
    <w:rsid w:val="00AF359D"/>
    <w:rsid w:val="00AF4C08"/>
    <w:rsid w:val="00AF4C79"/>
    <w:rsid w:val="00AF550A"/>
    <w:rsid w:val="00AF556C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B003E1"/>
    <w:rsid w:val="00B00466"/>
    <w:rsid w:val="00B004B6"/>
    <w:rsid w:val="00B00FF8"/>
    <w:rsid w:val="00B0109E"/>
    <w:rsid w:val="00B0126E"/>
    <w:rsid w:val="00B01B10"/>
    <w:rsid w:val="00B01D7F"/>
    <w:rsid w:val="00B0216D"/>
    <w:rsid w:val="00B023AF"/>
    <w:rsid w:val="00B029C5"/>
    <w:rsid w:val="00B02BB7"/>
    <w:rsid w:val="00B0312C"/>
    <w:rsid w:val="00B03666"/>
    <w:rsid w:val="00B0367C"/>
    <w:rsid w:val="00B03AD6"/>
    <w:rsid w:val="00B0427A"/>
    <w:rsid w:val="00B042C5"/>
    <w:rsid w:val="00B04FDB"/>
    <w:rsid w:val="00B0502B"/>
    <w:rsid w:val="00B05046"/>
    <w:rsid w:val="00B051A5"/>
    <w:rsid w:val="00B05348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C25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77F"/>
    <w:rsid w:val="00B25E51"/>
    <w:rsid w:val="00B26908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5230"/>
    <w:rsid w:val="00B65295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C4"/>
    <w:rsid w:val="00BA7661"/>
    <w:rsid w:val="00BA7706"/>
    <w:rsid w:val="00BA7785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F26"/>
    <w:rsid w:val="00BC0F74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CBD"/>
    <w:rsid w:val="00BD1EA6"/>
    <w:rsid w:val="00BD2033"/>
    <w:rsid w:val="00BD2072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F90"/>
    <w:rsid w:val="00C313B9"/>
    <w:rsid w:val="00C31C27"/>
    <w:rsid w:val="00C31C5A"/>
    <w:rsid w:val="00C31CA8"/>
    <w:rsid w:val="00C3238E"/>
    <w:rsid w:val="00C324A8"/>
    <w:rsid w:val="00C3277A"/>
    <w:rsid w:val="00C328A8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359"/>
    <w:rsid w:val="00C43490"/>
    <w:rsid w:val="00C43908"/>
    <w:rsid w:val="00C441C6"/>
    <w:rsid w:val="00C44209"/>
    <w:rsid w:val="00C44594"/>
    <w:rsid w:val="00C45282"/>
    <w:rsid w:val="00C45927"/>
    <w:rsid w:val="00C46234"/>
    <w:rsid w:val="00C4656C"/>
    <w:rsid w:val="00C46919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263A"/>
    <w:rsid w:val="00C62F4C"/>
    <w:rsid w:val="00C63296"/>
    <w:rsid w:val="00C633D8"/>
    <w:rsid w:val="00C63411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D92"/>
    <w:rsid w:val="00C962E4"/>
    <w:rsid w:val="00C9645E"/>
    <w:rsid w:val="00C9660D"/>
    <w:rsid w:val="00C96D50"/>
    <w:rsid w:val="00C97064"/>
    <w:rsid w:val="00C9766D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FDB"/>
    <w:rsid w:val="00CC313E"/>
    <w:rsid w:val="00CC347E"/>
    <w:rsid w:val="00CC35A3"/>
    <w:rsid w:val="00CC39A1"/>
    <w:rsid w:val="00CC3BA4"/>
    <w:rsid w:val="00CC4255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3DC"/>
    <w:rsid w:val="00CF7643"/>
    <w:rsid w:val="00CF7C68"/>
    <w:rsid w:val="00CF7E9A"/>
    <w:rsid w:val="00D00302"/>
    <w:rsid w:val="00D00A4B"/>
    <w:rsid w:val="00D017A4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D8F"/>
    <w:rsid w:val="00D2322F"/>
    <w:rsid w:val="00D235DE"/>
    <w:rsid w:val="00D23757"/>
    <w:rsid w:val="00D23AB7"/>
    <w:rsid w:val="00D23C3D"/>
    <w:rsid w:val="00D242E3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3A2"/>
    <w:rsid w:val="00D3556F"/>
    <w:rsid w:val="00D357B8"/>
    <w:rsid w:val="00D35A72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704CB"/>
    <w:rsid w:val="00D706E1"/>
    <w:rsid w:val="00D712E2"/>
    <w:rsid w:val="00D7140F"/>
    <w:rsid w:val="00D71536"/>
    <w:rsid w:val="00D71943"/>
    <w:rsid w:val="00D71A3C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A005B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A7D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2994"/>
    <w:rsid w:val="00DD2C14"/>
    <w:rsid w:val="00DD37BE"/>
    <w:rsid w:val="00DD3BFF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7D2"/>
    <w:rsid w:val="00DE089D"/>
    <w:rsid w:val="00DE0AB7"/>
    <w:rsid w:val="00DE0DAF"/>
    <w:rsid w:val="00DE1025"/>
    <w:rsid w:val="00DE16DA"/>
    <w:rsid w:val="00DE189E"/>
    <w:rsid w:val="00DE19A4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607C"/>
    <w:rsid w:val="00DF63C1"/>
    <w:rsid w:val="00DF64E2"/>
    <w:rsid w:val="00DF68E3"/>
    <w:rsid w:val="00DF69D6"/>
    <w:rsid w:val="00DF6B3E"/>
    <w:rsid w:val="00DF7192"/>
    <w:rsid w:val="00DF71B7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EC1"/>
    <w:rsid w:val="00E07115"/>
    <w:rsid w:val="00E07827"/>
    <w:rsid w:val="00E0798A"/>
    <w:rsid w:val="00E07B1A"/>
    <w:rsid w:val="00E100C7"/>
    <w:rsid w:val="00E10761"/>
    <w:rsid w:val="00E10A47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F9F"/>
    <w:rsid w:val="00E24FE3"/>
    <w:rsid w:val="00E250D3"/>
    <w:rsid w:val="00E25900"/>
    <w:rsid w:val="00E259B5"/>
    <w:rsid w:val="00E25CF5"/>
    <w:rsid w:val="00E2613A"/>
    <w:rsid w:val="00E26573"/>
    <w:rsid w:val="00E26861"/>
    <w:rsid w:val="00E26A8C"/>
    <w:rsid w:val="00E26C51"/>
    <w:rsid w:val="00E273FE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B30"/>
    <w:rsid w:val="00E460FD"/>
    <w:rsid w:val="00E4647E"/>
    <w:rsid w:val="00E465B4"/>
    <w:rsid w:val="00E46FC7"/>
    <w:rsid w:val="00E4742E"/>
    <w:rsid w:val="00E47EDA"/>
    <w:rsid w:val="00E500AD"/>
    <w:rsid w:val="00E50E48"/>
    <w:rsid w:val="00E51020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33D5"/>
    <w:rsid w:val="00E83A1C"/>
    <w:rsid w:val="00E83F1B"/>
    <w:rsid w:val="00E841BA"/>
    <w:rsid w:val="00E845B4"/>
    <w:rsid w:val="00E8462C"/>
    <w:rsid w:val="00E847D2"/>
    <w:rsid w:val="00E84A12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600"/>
    <w:rsid w:val="00E92C97"/>
    <w:rsid w:val="00E9339B"/>
    <w:rsid w:val="00E938FA"/>
    <w:rsid w:val="00E93F04"/>
    <w:rsid w:val="00E945D4"/>
    <w:rsid w:val="00E94938"/>
    <w:rsid w:val="00E94ABF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7707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46A"/>
    <w:rsid w:val="00ED19E9"/>
    <w:rsid w:val="00ED1E48"/>
    <w:rsid w:val="00ED1E91"/>
    <w:rsid w:val="00ED3015"/>
    <w:rsid w:val="00ED3177"/>
    <w:rsid w:val="00ED34BE"/>
    <w:rsid w:val="00ED383D"/>
    <w:rsid w:val="00ED3975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56F2"/>
    <w:rsid w:val="00EF5A4B"/>
    <w:rsid w:val="00EF68B5"/>
    <w:rsid w:val="00EF6B74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B2D"/>
    <w:rsid w:val="00F405C5"/>
    <w:rsid w:val="00F408EF"/>
    <w:rsid w:val="00F40924"/>
    <w:rsid w:val="00F40B0D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CD2"/>
    <w:rsid w:val="00F64356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FC2"/>
    <w:rsid w:val="00F821E4"/>
    <w:rsid w:val="00F8237F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A5"/>
    <w:rsid w:val="00F85C90"/>
    <w:rsid w:val="00F85E5A"/>
    <w:rsid w:val="00F86342"/>
    <w:rsid w:val="00F8663E"/>
    <w:rsid w:val="00F86C7C"/>
    <w:rsid w:val="00F872A3"/>
    <w:rsid w:val="00F87787"/>
    <w:rsid w:val="00F87FE7"/>
    <w:rsid w:val="00F904AB"/>
    <w:rsid w:val="00F90F6E"/>
    <w:rsid w:val="00F9104D"/>
    <w:rsid w:val="00F91200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F44"/>
    <w:rsid w:val="00FA515A"/>
    <w:rsid w:val="00FA5231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30DE"/>
    <w:rsid w:val="00FB31F1"/>
    <w:rsid w:val="00FB323D"/>
    <w:rsid w:val="00FB3564"/>
    <w:rsid w:val="00FB3E19"/>
    <w:rsid w:val="00FB3E89"/>
    <w:rsid w:val="00FB3FC9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E64"/>
    <w:rsid w:val="00FC0790"/>
    <w:rsid w:val="00FC0FAE"/>
    <w:rsid w:val="00FC1458"/>
    <w:rsid w:val="00FC1632"/>
    <w:rsid w:val="00FC2ABE"/>
    <w:rsid w:val="00FC2B01"/>
    <w:rsid w:val="00FC34F8"/>
    <w:rsid w:val="00FC39FE"/>
    <w:rsid w:val="00FC3F03"/>
    <w:rsid w:val="00FC4361"/>
    <w:rsid w:val="00FC4D47"/>
    <w:rsid w:val="00FC56B1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781"/>
    <w:rsid w:val="00FC77AA"/>
    <w:rsid w:val="00FC7C90"/>
    <w:rsid w:val="00FC7D05"/>
    <w:rsid w:val="00FC7F2D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E5B"/>
    <w:rsid w:val="00FD7E98"/>
    <w:rsid w:val="00FD7F23"/>
    <w:rsid w:val="00FE0732"/>
    <w:rsid w:val="00FE0938"/>
    <w:rsid w:val="00FE0BB1"/>
    <w:rsid w:val="00FE114B"/>
    <w:rsid w:val="00FE16E6"/>
    <w:rsid w:val="00FE1E2C"/>
    <w:rsid w:val="00FE2C4E"/>
    <w:rsid w:val="00FE3A54"/>
    <w:rsid w:val="00FE3C71"/>
    <w:rsid w:val="00FE4832"/>
    <w:rsid w:val="00FE505D"/>
    <w:rsid w:val="00FE58BD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F5"/>
    <w:rsid w:val="00FF0A4B"/>
    <w:rsid w:val="00FF1B06"/>
    <w:rsid w:val="00FF1F43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3DFC1815-103D-47D8-905D-8F926706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D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DA2CDD"/>
    <w:rPr>
      <w:rFonts w:ascii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672E2-02CE-469B-9C2B-3171D7F0A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61</Pages>
  <Words>13655</Words>
  <Characters>56813</Characters>
  <Application>Microsoft Office Word</Application>
  <DocSecurity>0</DocSecurity>
  <Lines>473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70328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Somjai, Nigonyanont</cp:lastModifiedBy>
  <cp:revision>3</cp:revision>
  <cp:lastPrinted>2018-03-01T09:44:00Z</cp:lastPrinted>
  <dcterms:created xsi:type="dcterms:W3CDTF">2018-03-01T12:40:00Z</dcterms:created>
  <dcterms:modified xsi:type="dcterms:W3CDTF">2018-03-01T12:42:00Z</dcterms:modified>
</cp:coreProperties>
</file>