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21C" w:rsidRPr="001138F1" w:rsidRDefault="00D4721C">
      <w:pPr>
        <w:spacing w:after="600" w:line="260" w:lineRule="atLeast"/>
        <w:jc w:val="center"/>
        <w:rPr>
          <w:rFonts w:ascii="Times New Roman" w:hAnsi="Times New Roman" w:cs="Cordia New"/>
          <w:cs/>
        </w:rPr>
      </w:pPr>
      <w:bookmarkStart w:id="0" w:name="Title"/>
    </w:p>
    <w:p w:rsidR="00D4721C" w:rsidRPr="0016776C" w:rsidRDefault="00D4721C">
      <w:pPr>
        <w:spacing w:line="260" w:lineRule="atLeast"/>
        <w:jc w:val="center"/>
        <w:rPr>
          <w:rFonts w:ascii="Times New Roman" w:hAnsi="Times New Roman" w:cs="Times New Roman"/>
          <w:b/>
          <w:bCs/>
          <w:sz w:val="28"/>
          <w:szCs w:val="28"/>
        </w:rPr>
      </w:pPr>
    </w:p>
    <w:p w:rsidR="00D4721C" w:rsidRPr="0016776C" w:rsidRDefault="00D4721C">
      <w:pPr>
        <w:spacing w:line="260" w:lineRule="atLeast"/>
        <w:jc w:val="center"/>
        <w:rPr>
          <w:rFonts w:ascii="Times New Roman" w:hAnsi="Times New Roman" w:cs="Times New Roman"/>
          <w:b/>
          <w:bCs/>
          <w:sz w:val="28"/>
          <w:szCs w:val="28"/>
        </w:rPr>
      </w:pPr>
    </w:p>
    <w:p w:rsidR="00D4721C" w:rsidRPr="0016776C" w:rsidRDefault="00D4721C">
      <w:pPr>
        <w:spacing w:line="260" w:lineRule="atLeast"/>
        <w:jc w:val="center"/>
        <w:rPr>
          <w:rFonts w:ascii="Times New Roman" w:hAnsi="Times New Roman" w:cs="Times New Roman"/>
          <w:b/>
          <w:bCs/>
          <w:sz w:val="28"/>
          <w:szCs w:val="28"/>
        </w:rPr>
      </w:pPr>
    </w:p>
    <w:p w:rsidR="00D4721C" w:rsidRPr="0016776C" w:rsidRDefault="00D4721C">
      <w:pPr>
        <w:spacing w:line="260" w:lineRule="atLeast"/>
        <w:jc w:val="center"/>
        <w:rPr>
          <w:rFonts w:ascii="Times New Roman" w:hAnsi="Times New Roman" w:cs="Times New Roman"/>
          <w:b/>
          <w:bCs/>
          <w:sz w:val="28"/>
          <w:szCs w:val="28"/>
        </w:rPr>
      </w:pPr>
    </w:p>
    <w:p w:rsidR="00D4721C" w:rsidRPr="0016776C" w:rsidRDefault="00D4721C">
      <w:pPr>
        <w:spacing w:line="260" w:lineRule="atLeast"/>
        <w:jc w:val="center"/>
        <w:rPr>
          <w:rFonts w:ascii="Times New Roman" w:hAnsi="Times New Roman" w:cs="Times New Roman"/>
          <w:b/>
          <w:bCs/>
          <w:sz w:val="28"/>
          <w:szCs w:val="28"/>
        </w:rPr>
      </w:pPr>
    </w:p>
    <w:p w:rsidR="00D4721C" w:rsidRPr="0016776C" w:rsidRDefault="00D4721C">
      <w:pPr>
        <w:spacing w:line="260" w:lineRule="atLeast"/>
        <w:jc w:val="center"/>
        <w:rPr>
          <w:rFonts w:ascii="Times New Roman" w:hAnsi="Times New Roman" w:cs="Times New Roman"/>
          <w:b/>
          <w:bCs/>
          <w:sz w:val="28"/>
          <w:szCs w:val="28"/>
        </w:rPr>
      </w:pPr>
    </w:p>
    <w:p w:rsidR="00D4721C" w:rsidRPr="0016776C" w:rsidRDefault="00D4721C">
      <w:pPr>
        <w:spacing w:line="260" w:lineRule="atLeast"/>
        <w:jc w:val="center"/>
        <w:rPr>
          <w:rFonts w:ascii="Times New Roman" w:hAnsi="Times New Roman" w:cs="Times New Roman"/>
          <w:b/>
          <w:bCs/>
          <w:sz w:val="28"/>
          <w:szCs w:val="28"/>
        </w:rPr>
      </w:pPr>
    </w:p>
    <w:p w:rsidR="00D4721C" w:rsidRPr="0016776C" w:rsidRDefault="00D4721C">
      <w:pPr>
        <w:spacing w:line="260" w:lineRule="atLeast"/>
        <w:jc w:val="center"/>
        <w:rPr>
          <w:rFonts w:ascii="Times New Roman" w:hAnsi="Times New Roman" w:cs="Times New Roman"/>
          <w:b/>
          <w:bCs/>
          <w:sz w:val="28"/>
          <w:szCs w:val="28"/>
        </w:rPr>
      </w:pPr>
    </w:p>
    <w:p w:rsidR="00D4721C" w:rsidRPr="0016776C" w:rsidRDefault="00D4721C">
      <w:pPr>
        <w:spacing w:line="260" w:lineRule="atLeast"/>
        <w:jc w:val="center"/>
        <w:rPr>
          <w:rFonts w:ascii="Times New Roman" w:hAnsi="Times New Roman" w:cs="Times New Roman"/>
          <w:b/>
          <w:bCs/>
          <w:sz w:val="28"/>
          <w:szCs w:val="28"/>
        </w:rPr>
      </w:pPr>
    </w:p>
    <w:p w:rsidR="00FF365D" w:rsidRPr="0016776C" w:rsidRDefault="00D4721C" w:rsidP="00FF365D">
      <w:pPr>
        <w:spacing w:line="260" w:lineRule="atLeast"/>
        <w:jc w:val="center"/>
        <w:rPr>
          <w:rFonts w:ascii="Times New Roman" w:hAnsi="Times New Roman" w:cs="Times New Roman"/>
          <w:b/>
          <w:bCs/>
          <w:sz w:val="40"/>
          <w:szCs w:val="40"/>
        </w:rPr>
      </w:pPr>
      <w:r w:rsidRPr="0016776C">
        <w:rPr>
          <w:rFonts w:ascii="Times New Roman" w:hAnsi="Times New Roman" w:cs="Times New Roman"/>
          <w:b/>
          <w:bCs/>
          <w:sz w:val="28"/>
          <w:szCs w:val="28"/>
        </w:rPr>
        <w:br/>
      </w:r>
      <w:bookmarkStart w:id="1" w:name="SubTitle"/>
      <w:bookmarkEnd w:id="0"/>
      <w:r w:rsidR="00FF365D" w:rsidRPr="0016776C">
        <w:rPr>
          <w:rFonts w:ascii="Times New Roman" w:hAnsi="Times New Roman" w:cs="Times New Roman"/>
          <w:b/>
          <w:bCs/>
          <w:sz w:val="40"/>
          <w:szCs w:val="40"/>
        </w:rPr>
        <w:t>Boutique Newcity Public Company Limited</w:t>
      </w:r>
    </w:p>
    <w:p w:rsidR="00FF365D" w:rsidRPr="0016776C" w:rsidRDefault="00FF365D" w:rsidP="00FF365D">
      <w:pPr>
        <w:spacing w:after="200"/>
        <w:jc w:val="center"/>
        <w:rPr>
          <w:rFonts w:ascii="Times New Roman" w:hAnsi="Times New Roman" w:cs="Times New Roman"/>
          <w:b/>
          <w:bCs/>
          <w:sz w:val="28"/>
          <w:szCs w:val="28"/>
        </w:rPr>
      </w:pPr>
    </w:p>
    <w:p w:rsidR="00FF365D" w:rsidRDefault="00FF365D" w:rsidP="00FF365D">
      <w:pPr>
        <w:pStyle w:val="E0"/>
        <w:spacing w:line="240" w:lineRule="atLeast"/>
        <w:ind w:left="540" w:hanging="540"/>
        <w:rPr>
          <w:rFonts w:ascii="Times New Roman" w:hAnsi="Times New Roman"/>
          <w:b w:val="0"/>
          <w:bCs w:val="0"/>
          <w:sz w:val="36"/>
          <w:szCs w:val="36"/>
          <w:lang w:val="en-US"/>
        </w:rPr>
      </w:pPr>
      <w:r>
        <w:rPr>
          <w:rFonts w:ascii="Times New Roman" w:hAnsi="Times New Roman"/>
          <w:b w:val="0"/>
          <w:bCs w:val="0"/>
          <w:sz w:val="36"/>
          <w:szCs w:val="36"/>
          <w:lang w:val="en-US"/>
        </w:rPr>
        <w:t>F</w:t>
      </w:r>
      <w:r w:rsidRPr="00FA7292">
        <w:rPr>
          <w:rFonts w:ascii="Times New Roman" w:hAnsi="Times New Roman"/>
          <w:b w:val="0"/>
          <w:bCs w:val="0"/>
          <w:sz w:val="36"/>
          <w:szCs w:val="36"/>
          <w:lang w:val="en-US"/>
        </w:rPr>
        <w:t>inancial statements</w:t>
      </w:r>
      <w:r>
        <w:rPr>
          <w:rFonts w:ascii="Times New Roman" w:hAnsi="Times New Roman"/>
          <w:b w:val="0"/>
          <w:bCs w:val="0"/>
          <w:sz w:val="36"/>
          <w:szCs w:val="36"/>
          <w:lang w:val="en-US"/>
        </w:rPr>
        <w:t xml:space="preserve"> for the year ended</w:t>
      </w:r>
    </w:p>
    <w:p w:rsidR="00FF365D" w:rsidRPr="00FA7292" w:rsidRDefault="008129BD" w:rsidP="00FF365D">
      <w:pPr>
        <w:pStyle w:val="E0"/>
        <w:spacing w:line="240" w:lineRule="atLeast"/>
        <w:ind w:left="540" w:hanging="540"/>
        <w:rPr>
          <w:rFonts w:ascii="Times New Roman" w:hAnsi="Times New Roman"/>
          <w:b w:val="0"/>
          <w:bCs w:val="0"/>
          <w:sz w:val="36"/>
          <w:szCs w:val="36"/>
          <w:lang w:val="en-US"/>
        </w:rPr>
      </w:pPr>
      <w:r>
        <w:rPr>
          <w:rFonts w:ascii="Times New Roman" w:hAnsi="Times New Roman"/>
          <w:b w:val="0"/>
          <w:bCs w:val="0"/>
          <w:sz w:val="36"/>
          <w:szCs w:val="36"/>
          <w:lang w:val="en-US"/>
        </w:rPr>
        <w:t>31 December 2017</w:t>
      </w:r>
    </w:p>
    <w:p w:rsidR="00FF365D" w:rsidRPr="00FA7292" w:rsidRDefault="00FF365D" w:rsidP="00FF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FA7292">
        <w:rPr>
          <w:rFonts w:ascii="Times New Roman" w:hAnsi="Times New Roman"/>
          <w:sz w:val="36"/>
          <w:szCs w:val="36"/>
        </w:rPr>
        <w:t>and</w:t>
      </w:r>
    </w:p>
    <w:p w:rsidR="00FF365D" w:rsidRPr="00FA7292" w:rsidRDefault="00FF365D" w:rsidP="00FF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Pr>
          <w:rFonts w:ascii="Times New Roman" w:hAnsi="Times New Roman"/>
          <w:sz w:val="36"/>
          <w:szCs w:val="36"/>
        </w:rPr>
        <w:t xml:space="preserve">Independent </w:t>
      </w:r>
      <w:r w:rsidRPr="00FA7292">
        <w:rPr>
          <w:rFonts w:ascii="Times New Roman" w:hAnsi="Times New Roman"/>
          <w:sz w:val="36"/>
          <w:szCs w:val="36"/>
        </w:rPr>
        <w:t>Audit</w:t>
      </w:r>
      <w:r>
        <w:rPr>
          <w:rFonts w:ascii="Times New Roman" w:hAnsi="Times New Roman"/>
          <w:sz w:val="36"/>
          <w:szCs w:val="36"/>
        </w:rPr>
        <w:t>or’s</w:t>
      </w:r>
      <w:r w:rsidRPr="00FA7292">
        <w:rPr>
          <w:rFonts w:ascii="Times New Roman" w:hAnsi="Times New Roman"/>
          <w:sz w:val="36"/>
          <w:szCs w:val="36"/>
        </w:rPr>
        <w:t xml:space="preserve"> </w:t>
      </w:r>
      <w:r>
        <w:rPr>
          <w:rFonts w:ascii="Times New Roman" w:hAnsi="Times New Roman"/>
          <w:sz w:val="36"/>
          <w:szCs w:val="36"/>
        </w:rPr>
        <w:t>R</w:t>
      </w:r>
      <w:r w:rsidRPr="00FA7292">
        <w:rPr>
          <w:rFonts w:ascii="Times New Roman" w:hAnsi="Times New Roman"/>
          <w:sz w:val="36"/>
          <w:szCs w:val="36"/>
        </w:rPr>
        <w:t xml:space="preserve">eport </w:t>
      </w:r>
    </w:p>
    <w:p w:rsidR="00D4721C" w:rsidRPr="0016776C" w:rsidRDefault="00D4721C" w:rsidP="00FF365D">
      <w:pPr>
        <w:spacing w:line="260" w:lineRule="atLeast"/>
        <w:jc w:val="center"/>
        <w:rPr>
          <w:rFonts w:ascii="Times New Roman" w:hAnsi="Times New Roman" w:cs="Times New Roman"/>
          <w:sz w:val="32"/>
          <w:szCs w:val="32"/>
        </w:rPr>
      </w:pPr>
    </w:p>
    <w:bookmarkEnd w:id="1"/>
    <w:p w:rsidR="00D4721C" w:rsidRPr="0016776C"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D4721C" w:rsidRPr="0016776C" w:rsidSect="00DC5A8A">
          <w:headerReference w:type="default" r:id="rId8"/>
          <w:footerReference w:type="even" r:id="rId9"/>
          <w:footerReference w:type="default" r:id="rId10"/>
          <w:footerReference w:type="first" r:id="rId11"/>
          <w:type w:val="nextColumn"/>
          <w:pgSz w:w="11909" w:h="16834" w:code="9"/>
          <w:pgMar w:top="691" w:right="1152" w:bottom="576" w:left="1440" w:header="720" w:footer="720" w:gutter="0"/>
          <w:pgNumType w:start="0"/>
          <w:cols w:space="720"/>
          <w:titlePg/>
        </w:sectPr>
      </w:pPr>
    </w:p>
    <w:p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D4721C" w:rsidRPr="00AC3805" w:rsidRDefault="00D4721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b w:val="0"/>
          <w:bCs w:val="0"/>
          <w:sz w:val="28"/>
          <w:szCs w:val="28"/>
        </w:rPr>
      </w:pPr>
    </w:p>
    <w:p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F55D1E" w:rsidRPr="00AC3805" w:rsidRDefault="00F5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F55D1E" w:rsidRPr="00AC3805" w:rsidRDefault="00F5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F55D1E" w:rsidRDefault="00F5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F81912" w:rsidRDefault="00F8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AC3805" w:rsidRPr="00AC3805" w:rsidRDefault="00AC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rsidR="00FF365D" w:rsidRPr="00FA7292" w:rsidRDefault="004916B5" w:rsidP="00FF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8"/>
          <w:szCs w:val="28"/>
        </w:rPr>
      </w:pPr>
      <w:r>
        <w:rPr>
          <w:rFonts w:ascii="Times New Roman" w:hAnsi="Times New Roman"/>
          <w:b/>
          <w:bCs/>
          <w:sz w:val="28"/>
          <w:szCs w:val="28"/>
        </w:rPr>
        <w:t>Independent Auditor’s Report</w:t>
      </w:r>
    </w:p>
    <w:p w:rsidR="00FF365D" w:rsidRDefault="00FF365D" w:rsidP="00FF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p w:rsidR="00C131C6" w:rsidRPr="0016776C" w:rsidRDefault="00C131C6" w:rsidP="00FF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p w:rsidR="00FF365D" w:rsidRPr="0016776C" w:rsidRDefault="00FF365D" w:rsidP="00FF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C57738">
        <w:rPr>
          <w:rFonts w:ascii="Times New Roman" w:hAnsi="Times New Roman" w:cs="Times New Roman"/>
          <w:b/>
          <w:bCs/>
          <w:sz w:val="22"/>
          <w:szCs w:val="22"/>
        </w:rPr>
        <w:t xml:space="preserve">To the </w:t>
      </w:r>
      <w:r w:rsidR="008128A2">
        <w:rPr>
          <w:rFonts w:ascii="Times New Roman" w:hAnsi="Times New Roman" w:cs="Times New Roman"/>
          <w:b/>
          <w:bCs/>
          <w:sz w:val="22"/>
          <w:szCs w:val="22"/>
        </w:rPr>
        <w:t>s</w:t>
      </w:r>
      <w:r w:rsidRPr="00C57738">
        <w:rPr>
          <w:rFonts w:ascii="Times New Roman" w:hAnsi="Times New Roman" w:cs="Times New Roman"/>
          <w:b/>
          <w:bCs/>
          <w:sz w:val="22"/>
          <w:szCs w:val="22"/>
        </w:rPr>
        <w:t>hareholders of</w:t>
      </w:r>
      <w:r w:rsidRPr="00FA7292">
        <w:rPr>
          <w:b/>
          <w:bCs/>
          <w:sz w:val="24"/>
          <w:szCs w:val="24"/>
        </w:rPr>
        <w:t xml:space="preserve"> </w:t>
      </w:r>
      <w:r w:rsidRPr="0016776C">
        <w:rPr>
          <w:rFonts w:ascii="Times New Roman" w:hAnsi="Times New Roman" w:cs="Times New Roman"/>
          <w:b/>
          <w:bCs/>
          <w:sz w:val="22"/>
          <w:szCs w:val="22"/>
        </w:rPr>
        <w:t>Boutique Newcity Public Company Limited</w:t>
      </w:r>
    </w:p>
    <w:p w:rsidR="00FF365D" w:rsidRDefault="00FF365D" w:rsidP="00FF36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cs="Times New Roman"/>
          <w:sz w:val="18"/>
          <w:szCs w:val="18"/>
        </w:rPr>
      </w:pPr>
    </w:p>
    <w:p w:rsidR="00DF56E9" w:rsidRPr="00EC47F2" w:rsidRDefault="00DF56E9" w:rsidP="00DF56E9">
      <w:pPr>
        <w:jc w:val="both"/>
        <w:rPr>
          <w:rFonts w:ascii="Times New Roman" w:hAnsi="Times New Roman"/>
          <w:i/>
          <w:iCs/>
          <w:sz w:val="22"/>
        </w:rPr>
      </w:pPr>
      <w:r w:rsidRPr="00EC47F2">
        <w:rPr>
          <w:rFonts w:ascii="Times New Roman" w:hAnsi="Times New Roman"/>
          <w:i/>
          <w:iCs/>
          <w:sz w:val="22"/>
        </w:rPr>
        <w:t>Opinion</w:t>
      </w:r>
    </w:p>
    <w:p w:rsidR="00C131C6" w:rsidRPr="0016776C" w:rsidRDefault="00C131C6" w:rsidP="00FF365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cs="Times New Roman"/>
          <w:sz w:val="18"/>
          <w:szCs w:val="18"/>
        </w:rPr>
      </w:pPr>
    </w:p>
    <w:p w:rsidR="00FF365D" w:rsidRDefault="00BD5930" w:rsidP="00E13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rPr>
      </w:pPr>
      <w:r w:rsidRPr="00BD5930">
        <w:rPr>
          <w:rFonts w:ascii="Times New Roman" w:hAnsi="Times New Roman"/>
          <w:sz w:val="22"/>
        </w:rPr>
        <w:t xml:space="preserve">I have audited the financial statements in which the equity method is applied and separate financial statements of </w:t>
      </w:r>
      <w:r>
        <w:rPr>
          <w:rFonts w:ascii="Times New Roman" w:hAnsi="Times New Roman"/>
          <w:sz w:val="22"/>
        </w:rPr>
        <w:t>Boutique Newcity</w:t>
      </w:r>
      <w:r w:rsidRPr="00BD5930">
        <w:rPr>
          <w:rFonts w:ascii="Times New Roman" w:hAnsi="Times New Roman"/>
          <w:sz w:val="22"/>
        </w:rPr>
        <w:t xml:space="preserve"> Public Company Limited (the “Company”), which comprise </w:t>
      </w:r>
      <w:r w:rsidR="00574610">
        <w:rPr>
          <w:rFonts w:ascii="Times New Roman" w:hAnsi="Times New Roman"/>
          <w:sz w:val="22"/>
        </w:rPr>
        <w:br/>
      </w:r>
      <w:r w:rsidRPr="00BD5930">
        <w:rPr>
          <w:rFonts w:ascii="Times New Roman" w:hAnsi="Times New Roman"/>
          <w:sz w:val="22"/>
        </w:rPr>
        <w:t xml:space="preserve">the statement of financial position in which the equity method is applied and separate statement of financial position as at 31 December </w:t>
      </w:r>
      <w:r>
        <w:rPr>
          <w:rFonts w:ascii="Times New Roman" w:hAnsi="Times New Roman"/>
          <w:sz w:val="22"/>
        </w:rPr>
        <w:t xml:space="preserve">2017, the related statements of </w:t>
      </w:r>
      <w:r w:rsidRPr="00BD5930">
        <w:rPr>
          <w:rFonts w:ascii="Times New Roman" w:hAnsi="Times New Roman"/>
          <w:sz w:val="22"/>
        </w:rPr>
        <w:t xml:space="preserve">comprehensive income, changes in equity </w:t>
      </w:r>
      <w:r w:rsidR="00813586">
        <w:rPr>
          <w:rFonts w:ascii="Times New Roman" w:hAnsi="Times New Roman"/>
          <w:sz w:val="22"/>
        </w:rPr>
        <w:br/>
      </w:r>
      <w:r w:rsidRPr="00BD5930">
        <w:rPr>
          <w:rFonts w:ascii="Times New Roman" w:hAnsi="Times New Roman"/>
          <w:sz w:val="22"/>
        </w:rPr>
        <w:t>and cash flows for the year then ended, and notes, comprising a summary of significant accounting policies and other explanatory information.</w:t>
      </w:r>
    </w:p>
    <w:p w:rsidR="00DF56E9" w:rsidRDefault="00DF56E9" w:rsidP="00E13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rPr>
      </w:pPr>
    </w:p>
    <w:p w:rsidR="004916B5" w:rsidRPr="00917869" w:rsidRDefault="004916B5" w:rsidP="004916B5">
      <w:pPr>
        <w:autoSpaceDE w:val="0"/>
        <w:autoSpaceDN w:val="0"/>
        <w:adjustRightInd w:val="0"/>
        <w:jc w:val="both"/>
        <w:rPr>
          <w:rFonts w:ascii="Times New Roman" w:hAnsi="Times New Roman"/>
          <w:spacing w:val="-2"/>
          <w:sz w:val="22"/>
        </w:rPr>
      </w:pPr>
      <w:r w:rsidRPr="00917869">
        <w:rPr>
          <w:rFonts w:ascii="Times New Roman" w:hAnsi="Times New Roman"/>
          <w:spacing w:val="-2"/>
          <w:sz w:val="22"/>
        </w:rPr>
        <w:t>In my opinion, the accompanying financial statements in which the equity</w:t>
      </w:r>
      <w:r w:rsidR="00917869">
        <w:rPr>
          <w:rFonts w:ascii="Times New Roman" w:hAnsi="Times New Roman"/>
          <w:spacing w:val="-2"/>
          <w:sz w:val="22"/>
        </w:rPr>
        <w:t xml:space="preserve"> method is applied and </w:t>
      </w:r>
      <w:r w:rsidR="00F225B7">
        <w:rPr>
          <w:rFonts w:ascii="Times New Roman" w:hAnsi="Times New Roman"/>
          <w:spacing w:val="-2"/>
          <w:sz w:val="22"/>
        </w:rPr>
        <w:br/>
      </w:r>
      <w:r w:rsidR="00917869">
        <w:rPr>
          <w:rFonts w:ascii="Times New Roman" w:hAnsi="Times New Roman"/>
          <w:spacing w:val="-2"/>
          <w:sz w:val="22"/>
        </w:rPr>
        <w:t xml:space="preserve">separate </w:t>
      </w:r>
      <w:r w:rsidRPr="00917869">
        <w:rPr>
          <w:rFonts w:ascii="Times New Roman" w:hAnsi="Times New Roman"/>
          <w:spacing w:val="-2"/>
          <w:sz w:val="22"/>
        </w:rPr>
        <w:t>financial statements present fairly, in all material respects, the financial position</w:t>
      </w:r>
      <w:r w:rsidR="008F4EC8" w:rsidRPr="00917869">
        <w:rPr>
          <w:rFonts w:ascii="Times New Roman" w:hAnsi="Times New Roman"/>
          <w:spacing w:val="-2"/>
          <w:sz w:val="22"/>
        </w:rPr>
        <w:t xml:space="preserve"> </w:t>
      </w:r>
      <w:r w:rsidRPr="00917869">
        <w:rPr>
          <w:rFonts w:ascii="Times New Roman" w:hAnsi="Times New Roman"/>
          <w:spacing w:val="-2"/>
          <w:sz w:val="22"/>
        </w:rPr>
        <w:t xml:space="preserve">of the Company </w:t>
      </w:r>
      <w:r w:rsidR="00F225B7">
        <w:rPr>
          <w:rFonts w:ascii="Times New Roman" w:hAnsi="Times New Roman"/>
          <w:spacing w:val="-2"/>
          <w:sz w:val="22"/>
        </w:rPr>
        <w:br/>
      </w:r>
      <w:r w:rsidRPr="00917869">
        <w:rPr>
          <w:rFonts w:ascii="Times New Roman" w:hAnsi="Times New Roman"/>
          <w:spacing w:val="-2"/>
          <w:sz w:val="22"/>
        </w:rPr>
        <w:t>as at 31 December 201</w:t>
      </w:r>
      <w:r w:rsidR="008129BD" w:rsidRPr="00917869">
        <w:rPr>
          <w:rFonts w:ascii="Times New Roman" w:hAnsi="Times New Roman"/>
          <w:spacing w:val="-2"/>
          <w:sz w:val="22"/>
        </w:rPr>
        <w:t xml:space="preserve">7 </w:t>
      </w:r>
      <w:r w:rsidRPr="00917869">
        <w:rPr>
          <w:rFonts w:ascii="Times New Roman" w:hAnsi="Times New Roman"/>
          <w:spacing w:val="-2"/>
          <w:sz w:val="22"/>
        </w:rPr>
        <w:t xml:space="preserve">and its financial performance and cash flows for the year then ended in accordance with Thai Financial Reporting Standards (TFRSs). </w:t>
      </w:r>
    </w:p>
    <w:p w:rsidR="00EB28DC" w:rsidRPr="00565E6E" w:rsidRDefault="00EB28DC" w:rsidP="00DF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rPr>
      </w:pPr>
    </w:p>
    <w:p w:rsidR="00EB28DC" w:rsidRPr="00EB28DC" w:rsidRDefault="00EB28DC" w:rsidP="00EB28D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i/>
          <w:iCs/>
          <w:szCs w:val="18"/>
        </w:rPr>
      </w:pPr>
      <w:r w:rsidRPr="00EB28DC">
        <w:rPr>
          <w:i/>
          <w:iCs/>
          <w:szCs w:val="18"/>
        </w:rPr>
        <w:t xml:space="preserve">Basis for Opinion </w:t>
      </w:r>
    </w:p>
    <w:p w:rsidR="00EB28DC" w:rsidRPr="00EB28DC" w:rsidRDefault="00EB28DC" w:rsidP="00EB28D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thaiDistribute"/>
        <w:rPr>
          <w:rFonts w:cs="Times New Roman"/>
          <w:sz w:val="18"/>
          <w:szCs w:val="18"/>
        </w:rPr>
      </w:pPr>
    </w:p>
    <w:p w:rsidR="00BD5930" w:rsidRPr="00BD5930" w:rsidRDefault="00BD5930" w:rsidP="00BD5930">
      <w:pPr>
        <w:autoSpaceDE w:val="0"/>
        <w:autoSpaceDN w:val="0"/>
        <w:adjustRightInd w:val="0"/>
        <w:jc w:val="both"/>
        <w:rPr>
          <w:rFonts w:ascii="Times New Roman" w:hAnsi="Times New Roman" w:cs="Times New Roman"/>
          <w:sz w:val="22"/>
          <w:szCs w:val="22"/>
        </w:rPr>
      </w:pPr>
      <w:r w:rsidRPr="00BD5930">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BD5930">
        <w:rPr>
          <w:rFonts w:ascii="Times New Roman" w:hAnsi="Times New Roman" w:cs="Times New Roman"/>
          <w:i/>
          <w:iCs/>
          <w:sz w:val="22"/>
          <w:szCs w:val="22"/>
        </w:rPr>
        <w:t xml:space="preserve">Auditor’s Responsibilities for the Audit of the Financial Statements in which the Equity Method is Applied and Separate Financial Statements </w:t>
      </w:r>
      <w:r w:rsidRPr="00BD5930">
        <w:rPr>
          <w:rFonts w:ascii="Times New Roman" w:hAnsi="Times New Roman" w:cs="Times New Roman"/>
          <w:sz w:val="22"/>
          <w:szCs w:val="22"/>
        </w:rPr>
        <w:t>section of my report. I am independent of the Company in accordance with the Code of Ethics for Professional Accountants issued by the Federation of Accounting Professions that is relevant to my audit of the financial statements in which the equity method is applied and separate financial statements, and I have fulfilled my other ethical responsibilities in accordance with these requirements. I believe that the audit evidence I have obtained is sufficient and appropriate to provide a basis for my opinion.</w:t>
      </w:r>
    </w:p>
    <w:p w:rsidR="00BD5930" w:rsidRDefault="00BD5930" w:rsidP="00E13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rPr>
      </w:pPr>
    </w:p>
    <w:p w:rsidR="002869C0" w:rsidRPr="002869C0" w:rsidRDefault="002869C0" w:rsidP="002869C0">
      <w:pPr>
        <w:autoSpaceDE w:val="0"/>
        <w:autoSpaceDN w:val="0"/>
        <w:adjustRightInd w:val="0"/>
        <w:rPr>
          <w:rFonts w:ascii="Times New Roman" w:hAnsi="Times New Roman"/>
          <w:i/>
          <w:iCs/>
          <w:sz w:val="22"/>
        </w:rPr>
      </w:pPr>
      <w:r w:rsidRPr="002869C0">
        <w:rPr>
          <w:rFonts w:ascii="Times New Roman" w:hAnsi="Times New Roman"/>
          <w:i/>
          <w:iCs/>
          <w:sz w:val="22"/>
        </w:rPr>
        <w:t>Key Audit Matters</w:t>
      </w:r>
    </w:p>
    <w:p w:rsidR="002869C0" w:rsidRPr="002869C0" w:rsidRDefault="002869C0" w:rsidP="002869C0">
      <w:pPr>
        <w:autoSpaceDE w:val="0"/>
        <w:autoSpaceDN w:val="0"/>
        <w:adjustRightInd w:val="0"/>
        <w:rPr>
          <w:rFonts w:ascii="Times New Roman" w:hAnsi="Times New Roman"/>
          <w:sz w:val="22"/>
        </w:rPr>
      </w:pPr>
      <w:r w:rsidRPr="002869C0">
        <w:rPr>
          <w:rFonts w:ascii="Times New Roman" w:hAnsi="Times New Roman"/>
          <w:sz w:val="22"/>
        </w:rPr>
        <w:t xml:space="preserve"> </w:t>
      </w:r>
    </w:p>
    <w:p w:rsidR="00BD5930" w:rsidRPr="00BD5930" w:rsidRDefault="00BD5930" w:rsidP="00BD5930">
      <w:pPr>
        <w:autoSpaceDE w:val="0"/>
        <w:autoSpaceDN w:val="0"/>
        <w:adjustRightInd w:val="0"/>
        <w:jc w:val="both"/>
        <w:rPr>
          <w:rFonts w:ascii="Times New Roman" w:hAnsi="Times New Roman" w:cs="Times New Roman"/>
          <w:sz w:val="22"/>
          <w:szCs w:val="22"/>
        </w:rPr>
      </w:pPr>
      <w:r w:rsidRPr="00BD5930">
        <w:rPr>
          <w:rFonts w:ascii="Times New Roman" w:hAnsi="Times New Roman" w:cs="Times New Roman"/>
          <w:sz w:val="22"/>
          <w:szCs w:val="22"/>
        </w:rPr>
        <w:t xml:space="preserve">Key audit matters are those matters that, in my professional judgment, were of most significance in </w:t>
      </w:r>
      <w:r w:rsidR="00284D63">
        <w:rPr>
          <w:rFonts w:ascii="Times New Roman" w:hAnsi="Times New Roman" w:cs="Times New Roman"/>
          <w:sz w:val="22"/>
          <w:szCs w:val="22"/>
        </w:rPr>
        <w:br/>
      </w:r>
      <w:r w:rsidRPr="00BD5930">
        <w:rPr>
          <w:rFonts w:ascii="Times New Roman" w:hAnsi="Times New Roman" w:cs="Times New Roman"/>
          <w:sz w:val="22"/>
          <w:szCs w:val="22"/>
        </w:rPr>
        <w:t xml:space="preserve">my audit of the financial statements in which the equity method is applied and separate financial statements of the current period. These matters were addressed in the context of my audit of the financial statements </w:t>
      </w:r>
      <w:r w:rsidR="0005225B">
        <w:rPr>
          <w:rFonts w:ascii="Times New Roman" w:hAnsi="Times New Roman" w:cs="Times New Roman"/>
          <w:sz w:val="22"/>
          <w:szCs w:val="22"/>
        </w:rPr>
        <w:br/>
      </w:r>
      <w:r w:rsidRPr="00BD5930">
        <w:rPr>
          <w:rFonts w:ascii="Times New Roman" w:hAnsi="Times New Roman" w:cs="Times New Roman"/>
          <w:sz w:val="22"/>
          <w:szCs w:val="22"/>
        </w:rPr>
        <w:t xml:space="preserve">in which the equity method is applied and separate financial statements as a whole, and in forming </w:t>
      </w:r>
      <w:r w:rsidR="00284D63">
        <w:rPr>
          <w:rFonts w:ascii="Times New Roman" w:hAnsi="Times New Roman" w:cs="Times New Roman"/>
          <w:sz w:val="22"/>
          <w:szCs w:val="22"/>
        </w:rPr>
        <w:br/>
      </w:r>
      <w:r w:rsidRPr="00BD5930">
        <w:rPr>
          <w:rFonts w:ascii="Times New Roman" w:hAnsi="Times New Roman" w:cs="Times New Roman"/>
          <w:sz w:val="22"/>
          <w:szCs w:val="22"/>
        </w:rPr>
        <w:t>my opinion thereon, and I do not provide a separate opinion on these matters.</w:t>
      </w:r>
    </w:p>
    <w:p w:rsidR="00873906" w:rsidRDefault="00873906" w:rsidP="008F4EC8">
      <w:pPr>
        <w:autoSpaceDE w:val="0"/>
        <w:autoSpaceDN w:val="0"/>
        <w:adjustRightInd w:val="0"/>
        <w:jc w:val="thaiDistribute"/>
        <w:rPr>
          <w:rFonts w:ascii="Times New Roman" w:hAnsi="Times New Roman"/>
          <w:sz w:val="22"/>
        </w:rPr>
      </w:pPr>
    </w:p>
    <w:p w:rsidR="00F715D0" w:rsidRDefault="00F715D0" w:rsidP="008F4EC8">
      <w:pPr>
        <w:autoSpaceDE w:val="0"/>
        <w:autoSpaceDN w:val="0"/>
        <w:adjustRightInd w:val="0"/>
        <w:jc w:val="thaiDistribute"/>
        <w:rPr>
          <w:rFonts w:ascii="Times New Roman" w:hAnsi="Times New Roman"/>
          <w:sz w:val="22"/>
        </w:rPr>
        <w:sectPr w:rsidR="00F715D0" w:rsidSect="00AE20CE">
          <w:footerReference w:type="default" r:id="rId12"/>
          <w:footerReference w:type="first" r:id="rId13"/>
          <w:pgSz w:w="11909" w:h="16834" w:code="9"/>
          <w:pgMar w:top="691" w:right="1152" w:bottom="576" w:left="1440" w:header="720" w:footer="495" w:gutter="0"/>
          <w:cols w:space="720"/>
          <w:titlePg/>
        </w:sectPr>
      </w:pPr>
    </w:p>
    <w:p w:rsidR="008F4EC8" w:rsidRDefault="008F4EC8" w:rsidP="008F4EC8">
      <w:pPr>
        <w:autoSpaceDE w:val="0"/>
        <w:autoSpaceDN w:val="0"/>
        <w:adjustRightInd w:val="0"/>
        <w:jc w:val="thaiDistribute"/>
        <w:rPr>
          <w:rFonts w:ascii="Times New Roman" w:hAnsi="Times New Roman"/>
          <w:sz w:val="22"/>
        </w:rPr>
      </w:pPr>
    </w:p>
    <w:p w:rsidR="008F4EC8" w:rsidRDefault="008F4EC8" w:rsidP="008F4EC8">
      <w:pPr>
        <w:autoSpaceDE w:val="0"/>
        <w:autoSpaceDN w:val="0"/>
        <w:adjustRightInd w:val="0"/>
        <w:jc w:val="thaiDistribute"/>
        <w:rPr>
          <w:rFonts w:ascii="Times New Roman" w:hAnsi="Times New Roman"/>
          <w:sz w:val="22"/>
        </w:rPr>
      </w:pPr>
    </w:p>
    <w:p w:rsidR="008F4EC8" w:rsidRDefault="008F4EC8" w:rsidP="008F4EC8">
      <w:pPr>
        <w:autoSpaceDE w:val="0"/>
        <w:autoSpaceDN w:val="0"/>
        <w:adjustRightInd w:val="0"/>
        <w:jc w:val="thaiDistribute"/>
        <w:rPr>
          <w:rFonts w:ascii="Times New Roman" w:hAnsi="Times New Roman"/>
          <w:sz w:val="22"/>
        </w:rPr>
      </w:pPr>
    </w:p>
    <w:p w:rsidR="008F4EC8" w:rsidRDefault="008F4EC8" w:rsidP="008F4EC8">
      <w:pPr>
        <w:autoSpaceDE w:val="0"/>
        <w:autoSpaceDN w:val="0"/>
        <w:adjustRightInd w:val="0"/>
        <w:jc w:val="thaiDistribute"/>
        <w:rPr>
          <w:rFonts w:ascii="Times New Roman" w:hAnsi="Times New Roman"/>
          <w:sz w:val="22"/>
        </w:rPr>
      </w:pPr>
    </w:p>
    <w:p w:rsidR="00965565" w:rsidRDefault="00965565" w:rsidP="008F4EC8">
      <w:pPr>
        <w:autoSpaceDE w:val="0"/>
        <w:autoSpaceDN w:val="0"/>
        <w:adjustRightInd w:val="0"/>
        <w:jc w:val="thaiDistribute"/>
        <w:rPr>
          <w:rFonts w:ascii="Times New Roman" w:hAnsi="Times New Roman"/>
          <w:sz w:val="22"/>
        </w:rPr>
      </w:pP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02"/>
      </w:tblGrid>
      <w:tr w:rsidR="002869C0" w:rsidRPr="00BD73B2" w:rsidTr="0023333F">
        <w:tc>
          <w:tcPr>
            <w:tcW w:w="9577" w:type="dxa"/>
            <w:gridSpan w:val="2"/>
            <w:shd w:val="clear" w:color="auto" w:fill="auto"/>
          </w:tcPr>
          <w:p w:rsidR="002869C0" w:rsidRPr="00BD73B2" w:rsidRDefault="0013388A" w:rsidP="00BD73B2">
            <w:pPr>
              <w:autoSpaceDE w:val="0"/>
              <w:autoSpaceDN w:val="0"/>
              <w:adjustRightInd w:val="0"/>
              <w:rPr>
                <w:rFonts w:ascii="Times New Roman" w:hAnsi="Times New Roman"/>
                <w:sz w:val="22"/>
                <w:highlight w:val="yellow"/>
              </w:rPr>
            </w:pPr>
            <w:r>
              <w:rPr>
                <w:rFonts w:ascii="Times New Roman" w:hAnsi="Times New Roman"/>
                <w:sz w:val="22"/>
              </w:rPr>
              <w:br w:type="page"/>
            </w:r>
            <w:r w:rsidR="00C5382E" w:rsidRPr="00C5382E">
              <w:rPr>
                <w:rFonts w:ascii="Times New Roman" w:hAnsi="Times New Roman"/>
                <w:sz w:val="22"/>
              </w:rPr>
              <w:t>Valuation of inventories</w:t>
            </w:r>
          </w:p>
        </w:tc>
      </w:tr>
      <w:tr w:rsidR="002869C0" w:rsidRPr="00BD73B2" w:rsidTr="0023333F">
        <w:tc>
          <w:tcPr>
            <w:tcW w:w="9577" w:type="dxa"/>
            <w:gridSpan w:val="2"/>
            <w:shd w:val="clear" w:color="auto" w:fill="auto"/>
          </w:tcPr>
          <w:p w:rsidR="002869C0" w:rsidRPr="0031134D" w:rsidRDefault="006730DF" w:rsidP="0051652C">
            <w:pPr>
              <w:autoSpaceDE w:val="0"/>
              <w:autoSpaceDN w:val="0"/>
              <w:adjustRightInd w:val="0"/>
              <w:jc w:val="thaiDistribute"/>
              <w:rPr>
                <w:rFonts w:ascii="Times New Roman" w:hAnsi="Times New Roman"/>
                <w:sz w:val="22"/>
              </w:rPr>
            </w:pPr>
            <w:r w:rsidRPr="0031134D">
              <w:rPr>
                <w:rFonts w:ascii="Times New Roman" w:hAnsi="Times New Roman"/>
                <w:sz w:val="22"/>
              </w:rPr>
              <w:t>Refer to Note</w:t>
            </w:r>
            <w:r w:rsidR="00F81912">
              <w:rPr>
                <w:rFonts w:ascii="Times New Roman" w:hAnsi="Times New Roman"/>
                <w:sz w:val="22"/>
              </w:rPr>
              <w:t>s</w:t>
            </w:r>
            <w:r w:rsidRPr="0031134D">
              <w:rPr>
                <w:rFonts w:ascii="Times New Roman" w:hAnsi="Times New Roman"/>
                <w:sz w:val="22"/>
              </w:rPr>
              <w:t xml:space="preserve"> 3 </w:t>
            </w:r>
            <w:r w:rsidR="0031134D" w:rsidRPr="0031134D">
              <w:rPr>
                <w:rFonts w:ascii="Times New Roman" w:hAnsi="Times New Roman"/>
                <w:sz w:val="22"/>
              </w:rPr>
              <w:t xml:space="preserve">(e) </w:t>
            </w:r>
            <w:r w:rsidR="00F81912">
              <w:rPr>
                <w:rFonts w:ascii="Times New Roman" w:hAnsi="Times New Roman"/>
                <w:sz w:val="22"/>
              </w:rPr>
              <w:t xml:space="preserve">and </w:t>
            </w:r>
            <w:r w:rsidR="0051652C">
              <w:rPr>
                <w:rFonts w:ascii="Times New Roman" w:hAnsi="Times New Roman"/>
                <w:sz w:val="22"/>
              </w:rPr>
              <w:t>9</w:t>
            </w:r>
            <w:r w:rsidR="002869C0" w:rsidRPr="0031134D">
              <w:rPr>
                <w:rFonts w:ascii="Times New Roman" w:hAnsi="Times New Roman"/>
                <w:sz w:val="22"/>
              </w:rPr>
              <w:t xml:space="preserve"> to the </w:t>
            </w:r>
            <w:r w:rsidR="00816C3C" w:rsidRPr="0031134D">
              <w:rPr>
                <w:rFonts w:ascii="Times New Roman" w:eastAsia="Times New Roman" w:hAnsi="Times New Roman"/>
                <w:sz w:val="22"/>
              </w:rPr>
              <w:t>financial statements in which the equity method is applied</w:t>
            </w:r>
            <w:r w:rsidR="002869C0" w:rsidRPr="0031134D">
              <w:rPr>
                <w:rFonts w:ascii="Times New Roman" w:hAnsi="Times New Roman"/>
                <w:sz w:val="22"/>
              </w:rPr>
              <w:t xml:space="preserve"> and separate financial statements.</w:t>
            </w:r>
          </w:p>
        </w:tc>
      </w:tr>
      <w:tr w:rsidR="002869C0" w:rsidRPr="00BD73B2" w:rsidTr="0023333F">
        <w:tc>
          <w:tcPr>
            <w:tcW w:w="4675" w:type="dxa"/>
            <w:shd w:val="clear" w:color="auto" w:fill="auto"/>
          </w:tcPr>
          <w:p w:rsidR="002869C0" w:rsidRPr="00F81912" w:rsidRDefault="002869C0" w:rsidP="00BD73B2">
            <w:pPr>
              <w:autoSpaceDE w:val="0"/>
              <w:autoSpaceDN w:val="0"/>
              <w:adjustRightInd w:val="0"/>
              <w:rPr>
                <w:rFonts w:ascii="Times New Roman" w:hAnsi="Times New Roman"/>
                <w:b/>
                <w:bCs/>
                <w:sz w:val="22"/>
              </w:rPr>
            </w:pPr>
            <w:r w:rsidRPr="00F81912">
              <w:rPr>
                <w:rFonts w:ascii="Times New Roman" w:hAnsi="Times New Roman"/>
                <w:b/>
                <w:bCs/>
                <w:sz w:val="22"/>
              </w:rPr>
              <w:t>The key audit matter</w:t>
            </w:r>
          </w:p>
        </w:tc>
        <w:tc>
          <w:tcPr>
            <w:tcW w:w="4902" w:type="dxa"/>
            <w:shd w:val="clear" w:color="auto" w:fill="auto"/>
          </w:tcPr>
          <w:p w:rsidR="002869C0" w:rsidRPr="00F81912" w:rsidRDefault="002869C0" w:rsidP="00BD73B2">
            <w:pPr>
              <w:autoSpaceDE w:val="0"/>
              <w:autoSpaceDN w:val="0"/>
              <w:adjustRightInd w:val="0"/>
              <w:rPr>
                <w:rFonts w:ascii="Times New Roman" w:hAnsi="Times New Roman"/>
                <w:b/>
                <w:bCs/>
                <w:sz w:val="22"/>
              </w:rPr>
            </w:pPr>
            <w:r w:rsidRPr="00F81912">
              <w:rPr>
                <w:rFonts w:ascii="Times New Roman" w:hAnsi="Times New Roman"/>
                <w:b/>
                <w:bCs/>
                <w:sz w:val="22"/>
              </w:rPr>
              <w:t>How the matter was addressed in the audit</w:t>
            </w:r>
          </w:p>
        </w:tc>
      </w:tr>
      <w:tr w:rsidR="003D5399" w:rsidRPr="00BD73B2" w:rsidTr="0023333F">
        <w:tc>
          <w:tcPr>
            <w:tcW w:w="4675" w:type="dxa"/>
            <w:shd w:val="clear" w:color="auto" w:fill="auto"/>
          </w:tcPr>
          <w:p w:rsidR="003D5399" w:rsidRPr="00C5382E" w:rsidRDefault="003D5399" w:rsidP="005C61BC">
            <w:pPr>
              <w:autoSpaceDE w:val="0"/>
              <w:autoSpaceDN w:val="0"/>
              <w:adjustRightInd w:val="0"/>
              <w:jc w:val="thaiDistribute"/>
              <w:rPr>
                <w:rFonts w:ascii="Times New Roman" w:hAnsi="Times New Roman"/>
                <w:sz w:val="22"/>
              </w:rPr>
            </w:pPr>
            <w:r w:rsidRPr="003D5399">
              <w:rPr>
                <w:rFonts w:ascii="Times New Roman" w:hAnsi="Times New Roman"/>
                <w:sz w:val="22"/>
              </w:rPr>
              <w:t xml:space="preserve">The Company’s inventories are material to the financial statements where are measured at the lower of cost or net </w:t>
            </w:r>
            <w:r w:rsidR="00AA46E4">
              <w:rPr>
                <w:rFonts w:ascii="Times New Roman" w:hAnsi="Times New Roman"/>
                <w:sz w:val="22"/>
              </w:rPr>
              <w:t>realis</w:t>
            </w:r>
            <w:r w:rsidR="00837BE6" w:rsidRPr="003D5399">
              <w:rPr>
                <w:rFonts w:ascii="Times New Roman" w:hAnsi="Times New Roman"/>
                <w:sz w:val="22"/>
              </w:rPr>
              <w:t>able</w:t>
            </w:r>
            <w:r w:rsidRPr="003D5399">
              <w:rPr>
                <w:rFonts w:ascii="Times New Roman" w:hAnsi="Times New Roman"/>
                <w:sz w:val="22"/>
              </w:rPr>
              <w:t xml:space="preserve"> value. Owing to the fashio</w:t>
            </w:r>
            <w:r w:rsidR="005C61BC">
              <w:rPr>
                <w:rFonts w:ascii="Times New Roman" w:hAnsi="Times New Roman"/>
                <w:sz w:val="22"/>
              </w:rPr>
              <w:t xml:space="preserve">nable products with high market </w:t>
            </w:r>
            <w:r w:rsidRPr="003D5399">
              <w:rPr>
                <w:rFonts w:ascii="Times New Roman" w:hAnsi="Times New Roman"/>
                <w:sz w:val="22"/>
              </w:rPr>
              <w:t>competition and the rapid change of popularity of products</w:t>
            </w:r>
            <w:r w:rsidR="006D031A">
              <w:rPr>
                <w:rFonts w:ascii="Times New Roman" w:hAnsi="Times New Roman"/>
                <w:sz w:val="22"/>
              </w:rPr>
              <w:t xml:space="preserve">. </w:t>
            </w:r>
            <w:r w:rsidRPr="003D5399">
              <w:rPr>
                <w:rFonts w:ascii="Times New Roman" w:hAnsi="Times New Roman"/>
                <w:sz w:val="22"/>
              </w:rPr>
              <w:t>Therefore, there is a risk that inventories may be presente</w:t>
            </w:r>
            <w:r w:rsidR="009C3C55">
              <w:rPr>
                <w:rFonts w:ascii="Times New Roman" w:hAnsi="Times New Roman"/>
                <w:sz w:val="22"/>
              </w:rPr>
              <w:t xml:space="preserve">d at cost higher than net </w:t>
            </w:r>
            <w:r w:rsidR="00AA46E4">
              <w:rPr>
                <w:rFonts w:ascii="Times New Roman" w:hAnsi="Times New Roman"/>
                <w:sz w:val="22"/>
              </w:rPr>
              <w:t>realis</w:t>
            </w:r>
            <w:r w:rsidR="00837BE6" w:rsidRPr="003D5399">
              <w:rPr>
                <w:rFonts w:ascii="Times New Roman" w:hAnsi="Times New Roman"/>
                <w:sz w:val="22"/>
              </w:rPr>
              <w:t>able</w:t>
            </w:r>
            <w:r w:rsidRPr="003D5399">
              <w:rPr>
                <w:rFonts w:ascii="Times New Roman" w:hAnsi="Times New Roman"/>
                <w:sz w:val="22"/>
              </w:rPr>
              <w:t xml:space="preserve"> value </w:t>
            </w:r>
            <w:r w:rsidR="006D031A">
              <w:rPr>
                <w:rFonts w:ascii="Times New Roman" w:hAnsi="Times New Roman"/>
                <w:sz w:val="22"/>
              </w:rPr>
              <w:t xml:space="preserve">regarding the decline in value and </w:t>
            </w:r>
            <w:r w:rsidRPr="003D5399">
              <w:rPr>
                <w:rFonts w:ascii="Times New Roman" w:hAnsi="Times New Roman"/>
                <w:sz w:val="22"/>
              </w:rPr>
              <w:t xml:space="preserve">the inventory obsolescence. The Company considers the allowance for decline in value and obsolescence </w:t>
            </w:r>
            <w:r w:rsidR="006D031A">
              <w:rPr>
                <w:rFonts w:ascii="Times New Roman" w:hAnsi="Times New Roman"/>
                <w:sz w:val="22"/>
              </w:rPr>
              <w:t xml:space="preserve">which requires </w:t>
            </w:r>
            <w:r w:rsidR="00A23C4C">
              <w:rPr>
                <w:rFonts w:ascii="Times New Roman" w:hAnsi="Times New Roman"/>
                <w:sz w:val="22"/>
              </w:rPr>
              <w:t xml:space="preserve">the judgement in </w:t>
            </w:r>
            <w:r w:rsidR="006D031A">
              <w:rPr>
                <w:rFonts w:ascii="Times New Roman" w:hAnsi="Times New Roman"/>
                <w:sz w:val="22"/>
              </w:rPr>
              <w:t>estimation</w:t>
            </w:r>
            <w:r w:rsidR="00A23C4C">
              <w:rPr>
                <w:rFonts w:ascii="Times New Roman" w:hAnsi="Times New Roman"/>
                <w:sz w:val="22"/>
              </w:rPr>
              <w:t xml:space="preserve"> </w:t>
            </w:r>
            <w:r w:rsidR="006D031A">
              <w:rPr>
                <w:rFonts w:ascii="Times New Roman" w:hAnsi="Times New Roman"/>
                <w:sz w:val="22"/>
              </w:rPr>
              <w:t>by management</w:t>
            </w:r>
            <w:r w:rsidR="00F34263">
              <w:rPr>
                <w:rFonts w:ascii="Times New Roman" w:hAnsi="Times New Roman"/>
                <w:sz w:val="22"/>
              </w:rPr>
              <w:t xml:space="preserve">. Consequently, </w:t>
            </w:r>
            <w:r w:rsidRPr="003D5399">
              <w:rPr>
                <w:rFonts w:ascii="Times New Roman" w:hAnsi="Times New Roman"/>
                <w:sz w:val="22"/>
              </w:rPr>
              <w:t>I consider that this is a significant matter.</w:t>
            </w:r>
          </w:p>
        </w:tc>
        <w:tc>
          <w:tcPr>
            <w:tcW w:w="4902" w:type="dxa"/>
          </w:tcPr>
          <w:p w:rsidR="003D5399" w:rsidRPr="003D5399" w:rsidRDefault="003D5399" w:rsidP="003D5399">
            <w:pPr>
              <w:jc w:val="thaiDistribute"/>
              <w:rPr>
                <w:rFonts w:ascii="Times New Roman" w:hAnsi="Times New Roman" w:cs="Times New Roman"/>
                <w:sz w:val="22"/>
                <w:szCs w:val="22"/>
              </w:rPr>
            </w:pPr>
            <w:r w:rsidRPr="003D5399">
              <w:rPr>
                <w:rFonts w:ascii="Times New Roman" w:hAnsi="Times New Roman" w:cs="Times New Roman"/>
                <w:sz w:val="22"/>
                <w:szCs w:val="22"/>
              </w:rPr>
              <w:t>My audit procedures were designed to assess the appropriateness of</w:t>
            </w:r>
            <w:r w:rsidRPr="003D5399">
              <w:rPr>
                <w:rFonts w:ascii="Times New Roman" w:hAnsi="Times New Roman" w:cs="Times New Roman"/>
                <w:sz w:val="22"/>
                <w:szCs w:val="22"/>
                <w:cs/>
              </w:rPr>
              <w:t xml:space="preserve"> </w:t>
            </w:r>
            <w:r w:rsidRPr="003D5399">
              <w:rPr>
                <w:rFonts w:ascii="Times New Roman" w:hAnsi="Times New Roman" w:cs="Times New Roman"/>
                <w:sz w:val="22"/>
                <w:szCs w:val="22"/>
              </w:rPr>
              <w:t>the allowance for decline in value of inventories and obsolescence included:</w:t>
            </w:r>
          </w:p>
          <w:p w:rsidR="003D5399" w:rsidRPr="003D5399" w:rsidRDefault="003D5399" w:rsidP="004340E3">
            <w:pPr>
              <w:pStyle w:val="ListParagraph"/>
              <w:numPr>
                <w:ilvl w:val="0"/>
                <w:numId w:val="22"/>
              </w:numPr>
              <w:spacing w:line="240" w:lineRule="auto"/>
              <w:jc w:val="thaiDistribute"/>
              <w:rPr>
                <w:szCs w:val="22"/>
              </w:rPr>
            </w:pPr>
            <w:r w:rsidRPr="003D5399">
              <w:rPr>
                <w:szCs w:val="22"/>
              </w:rPr>
              <w:t xml:space="preserve">Understanding the policies and procedures that the </w:t>
            </w:r>
            <w:r w:rsidR="0051652C">
              <w:rPr>
                <w:szCs w:val="22"/>
              </w:rPr>
              <w:t>Company</w:t>
            </w:r>
            <w:r w:rsidRPr="003D5399">
              <w:rPr>
                <w:szCs w:val="22"/>
              </w:rPr>
              <w:t>’s management applied for setting up allowance for decline in value of inventories.</w:t>
            </w:r>
          </w:p>
          <w:p w:rsidR="003D5399" w:rsidRPr="003D5399" w:rsidRDefault="003D5399" w:rsidP="004340E3">
            <w:pPr>
              <w:pStyle w:val="ListParagraph"/>
              <w:numPr>
                <w:ilvl w:val="0"/>
                <w:numId w:val="22"/>
              </w:numPr>
              <w:spacing w:line="240" w:lineRule="auto"/>
              <w:jc w:val="thaiDistribute"/>
              <w:rPr>
                <w:szCs w:val="22"/>
              </w:rPr>
            </w:pPr>
            <w:r w:rsidRPr="003D5399">
              <w:rPr>
                <w:szCs w:val="22"/>
              </w:rPr>
              <w:t>Testing on a sample basis items in the stock aging report and corroborated on whether these items were classified in the appropriate aging bracket.</w:t>
            </w:r>
          </w:p>
          <w:p w:rsidR="003D5399" w:rsidRPr="003D5399" w:rsidRDefault="003D5399" w:rsidP="004340E3">
            <w:pPr>
              <w:pStyle w:val="ListParagraph"/>
              <w:numPr>
                <w:ilvl w:val="0"/>
                <w:numId w:val="22"/>
              </w:numPr>
              <w:spacing w:line="240" w:lineRule="auto"/>
              <w:jc w:val="thaiDistribute"/>
              <w:rPr>
                <w:szCs w:val="22"/>
              </w:rPr>
            </w:pPr>
            <w:r w:rsidRPr="003D5399">
              <w:rPr>
                <w:szCs w:val="22"/>
              </w:rPr>
              <w:t>Performing test on a sample basis of net realisable value of inventories by investigating with the sales documents</w:t>
            </w:r>
            <w:r w:rsidRPr="003D5399">
              <w:rPr>
                <w:szCs w:val="22"/>
                <w:rtl/>
                <w:cs/>
              </w:rPr>
              <w:t xml:space="preserve"> </w:t>
            </w:r>
            <w:r w:rsidRPr="003D5399">
              <w:rPr>
                <w:szCs w:val="22"/>
              </w:rPr>
              <w:t>after period end whether there were any sales at price lower than cost to assess management’s estimates and decision whether the allowance for decline in value of inventories was appropriate and adequate.</w:t>
            </w:r>
            <w:r w:rsidRPr="003D5399">
              <w:rPr>
                <w:szCs w:val="22"/>
                <w:rtl/>
                <w:cs/>
              </w:rPr>
              <w:t xml:space="preserve"> </w:t>
            </w:r>
          </w:p>
          <w:p w:rsidR="003D5399" w:rsidRPr="003D5399" w:rsidRDefault="003D5399" w:rsidP="004340E3">
            <w:pPr>
              <w:pStyle w:val="ListParagraph"/>
              <w:numPr>
                <w:ilvl w:val="0"/>
                <w:numId w:val="22"/>
              </w:numPr>
              <w:spacing w:line="240" w:lineRule="auto"/>
              <w:jc w:val="thaiDistribute"/>
              <w:rPr>
                <w:szCs w:val="22"/>
              </w:rPr>
            </w:pPr>
            <w:r w:rsidRPr="003D5399">
              <w:rPr>
                <w:szCs w:val="22"/>
              </w:rPr>
              <w:t xml:space="preserve">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w:t>
            </w:r>
            <w:r w:rsidR="00AA46E4">
              <w:rPr>
                <w:szCs w:val="22"/>
              </w:rPr>
              <w:t>including related selling expense</w:t>
            </w:r>
            <w:r w:rsidR="008812FC">
              <w:rPr>
                <w:szCs w:val="22"/>
              </w:rPr>
              <w:t>s</w:t>
            </w:r>
            <w:r w:rsidR="00AA46E4">
              <w:rPr>
                <w:szCs w:val="22"/>
              </w:rPr>
              <w:t xml:space="preserve"> </w:t>
            </w:r>
            <w:r w:rsidRPr="003D5399">
              <w:rPr>
                <w:szCs w:val="22"/>
              </w:rPr>
              <w:t xml:space="preserve">to consider the appropriateness of the </w:t>
            </w:r>
            <w:r w:rsidR="006E20E8">
              <w:rPr>
                <w:szCs w:val="22"/>
              </w:rPr>
              <w:t xml:space="preserve">allowance for </w:t>
            </w:r>
            <w:r w:rsidRPr="003D5399">
              <w:rPr>
                <w:szCs w:val="22"/>
              </w:rPr>
              <w:t xml:space="preserve">decline in value of inventories. </w:t>
            </w:r>
          </w:p>
          <w:p w:rsidR="003D5399" w:rsidRPr="003D5399" w:rsidRDefault="003D5399" w:rsidP="004340E3">
            <w:pPr>
              <w:pStyle w:val="ListParagraph"/>
              <w:numPr>
                <w:ilvl w:val="0"/>
                <w:numId w:val="22"/>
              </w:numPr>
              <w:spacing w:line="240" w:lineRule="auto"/>
              <w:jc w:val="thaiDistribute"/>
              <w:rPr>
                <w:szCs w:val="22"/>
              </w:rPr>
            </w:pPr>
            <w:r w:rsidRPr="003D5399">
              <w:rPr>
                <w:szCs w:val="22"/>
              </w:rPr>
              <w:t xml:space="preserve">Considering of the adequacy of the </w:t>
            </w:r>
            <w:r w:rsidR="0051652C">
              <w:rPr>
                <w:szCs w:val="22"/>
              </w:rPr>
              <w:t>Company</w:t>
            </w:r>
            <w:r w:rsidRPr="003D5399">
              <w:rPr>
                <w:szCs w:val="22"/>
              </w:rPr>
              <w:t xml:space="preserve">’s disclosures in accordance with the related </w:t>
            </w:r>
            <w:r w:rsidR="009E31D3">
              <w:rPr>
                <w:szCs w:val="22"/>
              </w:rPr>
              <w:br/>
            </w:r>
            <w:r w:rsidRPr="003D5399">
              <w:rPr>
                <w:szCs w:val="22"/>
              </w:rPr>
              <w:t>Thai Financial Reporting Standards.</w:t>
            </w:r>
          </w:p>
          <w:p w:rsidR="003D5399" w:rsidRPr="003D5399" w:rsidRDefault="003D5399" w:rsidP="003D5399">
            <w:pPr>
              <w:autoSpaceDE w:val="0"/>
              <w:autoSpaceDN w:val="0"/>
              <w:adjustRightInd w:val="0"/>
              <w:jc w:val="thaiDistribute"/>
              <w:rPr>
                <w:rFonts w:ascii="Times New Roman" w:eastAsia="Arial" w:hAnsi="Times New Roman" w:cs="Times New Roman"/>
                <w:spacing w:val="-2"/>
                <w:sz w:val="22"/>
                <w:szCs w:val="22"/>
                <w:lang w:bidi="ar-SA"/>
              </w:rPr>
            </w:pPr>
          </w:p>
        </w:tc>
      </w:tr>
    </w:tbl>
    <w:p w:rsidR="00FF365D" w:rsidRPr="0016776C" w:rsidRDefault="00FF365D" w:rsidP="00E131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43"/>
        <w:jc w:val="thaiDistribute"/>
        <w:rPr>
          <w:rFonts w:cs="Times New Roman"/>
          <w:sz w:val="20"/>
          <w:szCs w:val="20"/>
        </w:rPr>
      </w:pPr>
    </w:p>
    <w:p w:rsidR="00B56617" w:rsidRPr="00EF6257" w:rsidRDefault="00B56617" w:rsidP="00B56617">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B56617" w:rsidRPr="00C80885" w:rsidRDefault="00B56617" w:rsidP="00B56617">
      <w:pPr>
        <w:pStyle w:val="Default"/>
        <w:rPr>
          <w:rFonts w:ascii="Times New Roman" w:hAnsi="Times New Roman" w:cs="Times New Roman"/>
          <w:sz w:val="22"/>
          <w:szCs w:val="22"/>
        </w:rPr>
      </w:pPr>
    </w:p>
    <w:p w:rsidR="00BD5930" w:rsidRPr="00BD5930" w:rsidRDefault="00BD5930" w:rsidP="00BD5930">
      <w:pPr>
        <w:pStyle w:val="Default"/>
        <w:jc w:val="both"/>
        <w:rPr>
          <w:rFonts w:ascii="Times New Roman" w:hAnsi="Times New Roman" w:cs="Times New Roman"/>
          <w:color w:val="auto"/>
          <w:sz w:val="22"/>
          <w:szCs w:val="22"/>
        </w:rPr>
      </w:pPr>
      <w:r w:rsidRPr="00BD5930">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financial statements in which the equity method </w:t>
      </w:r>
      <w:r w:rsidR="00DB7FE3">
        <w:rPr>
          <w:rFonts w:ascii="Times New Roman" w:hAnsi="Times New Roman" w:cs="Times New Roman"/>
          <w:color w:val="auto"/>
          <w:sz w:val="22"/>
          <w:szCs w:val="22"/>
        </w:rPr>
        <w:br/>
      </w:r>
      <w:r w:rsidRPr="00BD5930">
        <w:rPr>
          <w:rFonts w:ascii="Times New Roman" w:hAnsi="Times New Roman" w:cs="Times New Roman"/>
          <w:color w:val="auto"/>
          <w:sz w:val="22"/>
          <w:szCs w:val="22"/>
        </w:rPr>
        <w:t xml:space="preserve">is applied and separate financial statements and my auditor’s report thereon. The annual report is expected to be made available to me after the date of this auditor's report. </w:t>
      </w:r>
    </w:p>
    <w:p w:rsidR="00BD5930" w:rsidRPr="00BD5930" w:rsidRDefault="00BD5930" w:rsidP="00BD5930">
      <w:pPr>
        <w:pStyle w:val="Default"/>
        <w:rPr>
          <w:rFonts w:ascii="Times New Roman" w:hAnsi="Times New Roman" w:cs="Times New Roman"/>
          <w:color w:val="auto"/>
          <w:sz w:val="22"/>
          <w:szCs w:val="22"/>
        </w:rPr>
      </w:pPr>
    </w:p>
    <w:p w:rsidR="00BD5930" w:rsidRPr="00BD5930" w:rsidRDefault="00BD5930" w:rsidP="00BD5930">
      <w:pPr>
        <w:autoSpaceDE w:val="0"/>
        <w:autoSpaceDN w:val="0"/>
        <w:adjustRightInd w:val="0"/>
        <w:jc w:val="both"/>
        <w:rPr>
          <w:rFonts w:ascii="Times New Roman" w:hAnsi="Times New Roman" w:cs="Times New Roman"/>
          <w:sz w:val="22"/>
          <w:szCs w:val="22"/>
        </w:rPr>
      </w:pPr>
      <w:r w:rsidRPr="00BD5930">
        <w:rPr>
          <w:rFonts w:ascii="Times New Roman" w:hAnsi="Times New Roman" w:cs="Times New Roman"/>
          <w:sz w:val="22"/>
          <w:szCs w:val="22"/>
        </w:rPr>
        <w:t xml:space="preserve">My opinion on the financial statements in which the equity method is applied and separate financial statements does not cover the other information and I will not express any form of assurance conclusion thereon. </w:t>
      </w:r>
    </w:p>
    <w:p w:rsidR="00BD5930" w:rsidRPr="00BD5930" w:rsidRDefault="00BD5930" w:rsidP="00BD5930">
      <w:pPr>
        <w:autoSpaceDE w:val="0"/>
        <w:autoSpaceDN w:val="0"/>
        <w:adjustRightInd w:val="0"/>
        <w:rPr>
          <w:rFonts w:ascii="Times New Roman" w:hAnsi="Times New Roman" w:cs="Times New Roman"/>
          <w:sz w:val="22"/>
          <w:szCs w:val="22"/>
        </w:rPr>
      </w:pPr>
    </w:p>
    <w:p w:rsidR="00BD5930" w:rsidRPr="00BD5930" w:rsidRDefault="00BD5930" w:rsidP="00BD5930">
      <w:pPr>
        <w:autoSpaceDE w:val="0"/>
        <w:autoSpaceDN w:val="0"/>
        <w:adjustRightInd w:val="0"/>
        <w:jc w:val="both"/>
        <w:rPr>
          <w:rFonts w:ascii="Times New Roman" w:hAnsi="Times New Roman" w:cs="Times New Roman"/>
          <w:sz w:val="22"/>
          <w:szCs w:val="22"/>
        </w:rPr>
      </w:pPr>
      <w:r w:rsidRPr="00BD5930">
        <w:rPr>
          <w:rFonts w:ascii="Times New Roman" w:hAnsi="Times New Roman" w:cs="Times New Roman"/>
          <w:sz w:val="22"/>
          <w:szCs w:val="22"/>
        </w:rPr>
        <w:t xml:space="preserve">In connection with my audit of the financial statements in which the equity method is applied and </w:t>
      </w:r>
      <w:r w:rsidR="00212470">
        <w:rPr>
          <w:rFonts w:ascii="Times New Roman" w:hAnsi="Times New Roman" w:cs="Times New Roman"/>
          <w:sz w:val="22"/>
          <w:szCs w:val="22"/>
        </w:rPr>
        <w:br/>
      </w:r>
      <w:r w:rsidRPr="00BD5930">
        <w:rPr>
          <w:rFonts w:ascii="Times New Roman" w:hAnsi="Times New Roman" w:cs="Times New Roman"/>
          <w:sz w:val="22"/>
          <w:szCs w:val="22"/>
        </w:rPr>
        <w:t xml:space="preserve">separate financial statements, my responsibility is to read the other information identified above when </w:t>
      </w:r>
      <w:r w:rsidR="00212470">
        <w:rPr>
          <w:rFonts w:ascii="Times New Roman" w:hAnsi="Times New Roman" w:cs="Times New Roman"/>
          <w:sz w:val="22"/>
          <w:szCs w:val="22"/>
        </w:rPr>
        <w:br/>
      </w:r>
      <w:r w:rsidRPr="00BD5930">
        <w:rPr>
          <w:rFonts w:ascii="Times New Roman" w:hAnsi="Times New Roman" w:cs="Times New Roman"/>
          <w:sz w:val="22"/>
          <w:szCs w:val="22"/>
        </w:rPr>
        <w:t xml:space="preserve">it becomes available and, in doing so, consider whether the other information is materially inconsistent with the financial statements in which the equity method is applied and separate financial statements or </w:t>
      </w:r>
      <w:r w:rsidR="007A290F">
        <w:rPr>
          <w:rFonts w:ascii="Times New Roman" w:hAnsi="Times New Roman" w:cs="Times New Roman"/>
          <w:sz w:val="22"/>
          <w:szCs w:val="22"/>
        </w:rPr>
        <w:br/>
      </w:r>
      <w:r w:rsidRPr="00BD5930">
        <w:rPr>
          <w:rFonts w:ascii="Times New Roman" w:hAnsi="Times New Roman" w:cs="Times New Roman"/>
          <w:sz w:val="22"/>
          <w:szCs w:val="22"/>
        </w:rPr>
        <w:t xml:space="preserve">my knowledge obtained in the audit, or otherwise appears to be materially misstated. </w:t>
      </w:r>
    </w:p>
    <w:p w:rsidR="00B56617" w:rsidRDefault="00B56617" w:rsidP="00E13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rPr>
      </w:pPr>
    </w:p>
    <w:p w:rsidR="00C80885" w:rsidRDefault="00C80885" w:rsidP="00516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rPr>
      </w:pPr>
    </w:p>
    <w:p w:rsidR="00C80885" w:rsidRDefault="00C80885" w:rsidP="00E13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rPr>
      </w:pPr>
    </w:p>
    <w:p w:rsidR="00C80885" w:rsidRDefault="00C80885" w:rsidP="00E13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rPr>
      </w:pPr>
    </w:p>
    <w:p w:rsidR="00C80885" w:rsidRDefault="00C80885" w:rsidP="00E13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rPr>
      </w:pPr>
    </w:p>
    <w:p w:rsidR="00873906" w:rsidRDefault="00873906" w:rsidP="00C80885">
      <w:pPr>
        <w:pStyle w:val="Default"/>
        <w:jc w:val="thaiDistribute"/>
        <w:rPr>
          <w:rFonts w:ascii="Times New Roman" w:hAnsi="Times New Roman" w:cs="Times New Roman"/>
          <w:i/>
          <w:iCs/>
          <w:sz w:val="22"/>
          <w:szCs w:val="22"/>
        </w:rPr>
      </w:pPr>
    </w:p>
    <w:p w:rsidR="00965565" w:rsidRPr="00811E11" w:rsidRDefault="00965565" w:rsidP="00C80885">
      <w:pPr>
        <w:pStyle w:val="Default"/>
        <w:jc w:val="thaiDistribute"/>
        <w:rPr>
          <w:rFonts w:ascii="Times New Roman" w:hAnsi="Times New Roman" w:cs="Times New Roman"/>
          <w:sz w:val="22"/>
          <w:szCs w:val="22"/>
        </w:rPr>
      </w:pPr>
    </w:p>
    <w:p w:rsidR="00965565" w:rsidRPr="00811E11" w:rsidRDefault="00965565" w:rsidP="00C80885">
      <w:pPr>
        <w:pStyle w:val="Default"/>
        <w:jc w:val="thaiDistribute"/>
        <w:rPr>
          <w:rFonts w:ascii="Times New Roman" w:hAnsi="Times New Roman" w:cs="Times New Roman"/>
          <w:sz w:val="22"/>
          <w:szCs w:val="22"/>
        </w:rPr>
      </w:pPr>
    </w:p>
    <w:p w:rsidR="00C80885" w:rsidRPr="00C80885" w:rsidRDefault="00C80885" w:rsidP="00C80885">
      <w:pPr>
        <w:pStyle w:val="Default"/>
        <w:jc w:val="thaiDistribute"/>
        <w:rPr>
          <w:rFonts w:ascii="Times New Roman" w:hAnsi="Times New Roman" w:cs="Times New Roman"/>
          <w:i/>
          <w:iCs/>
          <w:sz w:val="22"/>
          <w:szCs w:val="22"/>
        </w:rPr>
      </w:pPr>
      <w:r w:rsidRPr="00C80885">
        <w:rPr>
          <w:rFonts w:ascii="Times New Roman" w:hAnsi="Times New Roman" w:cs="Times New Roman"/>
          <w:i/>
          <w:iCs/>
          <w:sz w:val="22"/>
          <w:szCs w:val="22"/>
        </w:rPr>
        <w:t>Responsibilities of Management and Those Charged with Governan</w:t>
      </w:r>
      <w:r w:rsidR="00DF031D">
        <w:rPr>
          <w:rFonts w:ascii="Times New Roman" w:hAnsi="Times New Roman" w:cs="Times New Roman"/>
          <w:i/>
          <w:iCs/>
          <w:sz w:val="22"/>
          <w:szCs w:val="22"/>
        </w:rPr>
        <w:t xml:space="preserve">ce for the Financial Statements </w:t>
      </w:r>
      <w:r w:rsidR="00DF031D">
        <w:rPr>
          <w:rFonts w:ascii="Times New Roman" w:hAnsi="Times New Roman" w:cs="Times New Roman"/>
          <w:i/>
          <w:iCs/>
          <w:sz w:val="22"/>
          <w:szCs w:val="22"/>
        </w:rPr>
        <w:br/>
      </w:r>
      <w:r w:rsidRPr="00C80885">
        <w:rPr>
          <w:rFonts w:ascii="Times New Roman" w:hAnsi="Times New Roman" w:cs="Times New Roman"/>
          <w:i/>
          <w:iCs/>
          <w:sz w:val="22"/>
          <w:szCs w:val="22"/>
        </w:rPr>
        <w:t>in which the Equity Method is Applied and Separate Financial Statements</w:t>
      </w:r>
    </w:p>
    <w:p w:rsidR="00B56617" w:rsidRDefault="00B56617" w:rsidP="00B5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rPr>
      </w:pPr>
    </w:p>
    <w:p w:rsidR="00BD5930" w:rsidRPr="00BD5930" w:rsidRDefault="00BD5930" w:rsidP="00BD5930">
      <w:pPr>
        <w:autoSpaceDE w:val="0"/>
        <w:autoSpaceDN w:val="0"/>
        <w:adjustRightInd w:val="0"/>
        <w:jc w:val="both"/>
        <w:rPr>
          <w:rFonts w:ascii="Times New Roman" w:hAnsi="Times New Roman" w:cs="Times New Roman"/>
          <w:sz w:val="22"/>
          <w:szCs w:val="22"/>
        </w:rPr>
      </w:pPr>
      <w:r w:rsidRPr="00BD5930">
        <w:rPr>
          <w:rFonts w:ascii="Times New Roman" w:hAnsi="Times New Roman" w:cs="Times New Roman"/>
          <w:sz w:val="22"/>
          <w:szCs w:val="22"/>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rsidR="00B56617" w:rsidRPr="00B56617" w:rsidRDefault="00B56617" w:rsidP="00B5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rPr>
      </w:pPr>
    </w:p>
    <w:p w:rsidR="00BD5930" w:rsidRPr="00BD5930" w:rsidRDefault="00BD5930" w:rsidP="00BD5930">
      <w:pPr>
        <w:autoSpaceDE w:val="0"/>
        <w:autoSpaceDN w:val="0"/>
        <w:adjustRightInd w:val="0"/>
        <w:jc w:val="both"/>
        <w:rPr>
          <w:rFonts w:ascii="Times New Roman" w:hAnsi="Times New Roman" w:cs="Times New Roman"/>
          <w:sz w:val="22"/>
          <w:szCs w:val="22"/>
        </w:rPr>
      </w:pPr>
      <w:r w:rsidRPr="00BD5930">
        <w:rPr>
          <w:rFonts w:ascii="Times New Roman" w:hAnsi="Times New Roman" w:cs="Times New Roman"/>
          <w:sz w:val="22"/>
          <w:szCs w:val="22"/>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BD5930" w:rsidRPr="00BD5930" w:rsidRDefault="00BD5930" w:rsidP="00BD5930">
      <w:pPr>
        <w:autoSpaceDE w:val="0"/>
        <w:autoSpaceDN w:val="0"/>
        <w:adjustRightInd w:val="0"/>
        <w:jc w:val="both"/>
        <w:rPr>
          <w:rFonts w:ascii="Times New Roman" w:hAnsi="Times New Roman" w:cs="Times New Roman"/>
          <w:sz w:val="22"/>
          <w:szCs w:val="22"/>
        </w:rPr>
      </w:pPr>
    </w:p>
    <w:p w:rsidR="00B56617" w:rsidRPr="00BD5930" w:rsidRDefault="00BD5930" w:rsidP="00BD5930">
      <w:pPr>
        <w:autoSpaceDE w:val="0"/>
        <w:autoSpaceDN w:val="0"/>
        <w:adjustRightInd w:val="0"/>
        <w:jc w:val="both"/>
        <w:rPr>
          <w:rFonts w:ascii="Times New Roman" w:hAnsi="Times New Roman" w:cs="Times New Roman"/>
          <w:sz w:val="22"/>
        </w:rPr>
      </w:pPr>
      <w:r w:rsidRPr="00BD5930">
        <w:rPr>
          <w:rFonts w:ascii="Times New Roman" w:hAnsi="Times New Roman" w:cs="Times New Roman"/>
          <w:sz w:val="22"/>
          <w:szCs w:val="22"/>
        </w:rPr>
        <w:t>Those charged with governance are responsible for overseeing the Company’s financial reporting process.</w:t>
      </w:r>
    </w:p>
    <w:p w:rsidR="00C80885" w:rsidRPr="00606E46" w:rsidRDefault="00C80885" w:rsidP="00C80885">
      <w:pPr>
        <w:autoSpaceDE w:val="0"/>
        <w:autoSpaceDN w:val="0"/>
        <w:adjustRightInd w:val="0"/>
        <w:jc w:val="both"/>
        <w:rPr>
          <w:rFonts w:ascii="Times New Roman" w:hAnsi="Times New Roman"/>
          <w:sz w:val="22"/>
        </w:rPr>
      </w:pPr>
    </w:p>
    <w:p w:rsidR="00C80885" w:rsidRPr="00C80885" w:rsidRDefault="00C80885" w:rsidP="00C80885">
      <w:pPr>
        <w:pStyle w:val="Default"/>
        <w:jc w:val="thaiDistribute"/>
        <w:rPr>
          <w:rFonts w:ascii="Times New Roman" w:hAnsi="Times New Roman" w:cs="Times New Roman"/>
          <w:i/>
          <w:iCs/>
          <w:sz w:val="22"/>
          <w:szCs w:val="22"/>
        </w:rPr>
      </w:pPr>
      <w:r w:rsidRPr="00C80885">
        <w:rPr>
          <w:rFonts w:ascii="Times New Roman" w:hAnsi="Times New Roman" w:cs="Times New Roman"/>
          <w:i/>
          <w:iCs/>
          <w:sz w:val="22"/>
          <w:szCs w:val="22"/>
        </w:rPr>
        <w:t xml:space="preserve">Auditor’s Responsibilities for the Audit of the Financial Statements in which the Equity Method </w:t>
      </w:r>
      <w:r w:rsidR="006B3A82">
        <w:rPr>
          <w:rFonts w:ascii="Times New Roman" w:hAnsi="Times New Roman" w:cs="Times New Roman"/>
          <w:i/>
          <w:iCs/>
          <w:sz w:val="22"/>
          <w:szCs w:val="22"/>
        </w:rPr>
        <w:t xml:space="preserve">             </w:t>
      </w:r>
      <w:r w:rsidR="00886E07">
        <w:rPr>
          <w:rFonts w:ascii="Times New Roman" w:hAnsi="Times New Roman" w:cs="Times New Roman"/>
          <w:i/>
          <w:iCs/>
          <w:sz w:val="22"/>
          <w:szCs w:val="22"/>
        </w:rPr>
        <w:br/>
      </w:r>
      <w:r w:rsidRPr="00C80885">
        <w:rPr>
          <w:rFonts w:ascii="Times New Roman" w:hAnsi="Times New Roman" w:cs="Times New Roman"/>
          <w:i/>
          <w:iCs/>
          <w:sz w:val="22"/>
          <w:szCs w:val="22"/>
        </w:rPr>
        <w:t xml:space="preserve">is Applied and Separate Financial Statements </w:t>
      </w:r>
    </w:p>
    <w:p w:rsidR="00BE7BC1" w:rsidRPr="00EF6257" w:rsidRDefault="00BE7BC1" w:rsidP="00BE7BC1">
      <w:pPr>
        <w:autoSpaceDE w:val="0"/>
        <w:autoSpaceDN w:val="0"/>
        <w:adjustRightInd w:val="0"/>
        <w:rPr>
          <w:sz w:val="22"/>
          <w:szCs w:val="22"/>
        </w:rPr>
      </w:pPr>
    </w:p>
    <w:p w:rsidR="00BD5930" w:rsidRPr="00BD5930" w:rsidRDefault="00BD5930" w:rsidP="00BD5930">
      <w:pPr>
        <w:autoSpaceDE w:val="0"/>
        <w:autoSpaceDN w:val="0"/>
        <w:adjustRightInd w:val="0"/>
        <w:jc w:val="both"/>
        <w:rPr>
          <w:rFonts w:ascii="Times New Roman" w:hAnsi="Times New Roman" w:cs="Times New Roman"/>
          <w:sz w:val="22"/>
          <w:szCs w:val="22"/>
        </w:rPr>
      </w:pPr>
      <w:r w:rsidRPr="00BD5930">
        <w:rPr>
          <w:rFonts w:ascii="Times New Roman" w:hAnsi="Times New Roman" w:cs="Times New Roman"/>
          <w:sz w:val="22"/>
          <w:szCs w:val="22"/>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w:t>
      </w:r>
      <w:r w:rsidR="00E92F20">
        <w:rPr>
          <w:rFonts w:ascii="Times New Roman" w:hAnsi="Times New Roman" w:cs="Times New Roman"/>
          <w:sz w:val="22"/>
          <w:szCs w:val="22"/>
        </w:rPr>
        <w:br/>
      </w:r>
      <w:r w:rsidRPr="00BD5930">
        <w:rPr>
          <w:rFonts w:ascii="Times New Roman" w:hAnsi="Times New Roman" w:cs="Times New Roman"/>
          <w:sz w:val="22"/>
          <w:szCs w:val="22"/>
        </w:rPr>
        <w:t xml:space="preserve">is a high level of assurance, but is not a guarantee that an audit conducted in accordance with TSAs </w:t>
      </w:r>
      <w:r w:rsidR="00E92F20">
        <w:rPr>
          <w:rFonts w:ascii="Times New Roman" w:hAnsi="Times New Roman" w:cs="Times New Roman"/>
          <w:sz w:val="22"/>
          <w:szCs w:val="22"/>
        </w:rPr>
        <w:br/>
      </w:r>
      <w:r w:rsidRPr="00BD5930">
        <w:rPr>
          <w:rFonts w:ascii="Times New Roman" w:hAnsi="Times New Roman" w:cs="Times New Roman"/>
          <w:sz w:val="22"/>
          <w:szCs w:val="22"/>
        </w:rPr>
        <w:t xml:space="preserve">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rsidR="00BD5930" w:rsidRPr="00BD5930" w:rsidRDefault="00BD5930" w:rsidP="00BD5930">
      <w:pPr>
        <w:autoSpaceDE w:val="0"/>
        <w:autoSpaceDN w:val="0"/>
        <w:adjustRightInd w:val="0"/>
        <w:jc w:val="both"/>
        <w:rPr>
          <w:rFonts w:ascii="Times New Roman" w:hAnsi="Times New Roman" w:cs="Times New Roman"/>
          <w:sz w:val="22"/>
          <w:szCs w:val="22"/>
        </w:rPr>
      </w:pPr>
    </w:p>
    <w:p w:rsidR="00BD5930" w:rsidRPr="00BD5930" w:rsidRDefault="00BD5930" w:rsidP="00BD5930">
      <w:pPr>
        <w:autoSpaceDE w:val="0"/>
        <w:autoSpaceDN w:val="0"/>
        <w:adjustRightInd w:val="0"/>
        <w:jc w:val="both"/>
        <w:rPr>
          <w:rFonts w:ascii="Times New Roman" w:hAnsi="Times New Roman" w:cs="Times New Roman"/>
          <w:sz w:val="22"/>
          <w:szCs w:val="22"/>
        </w:rPr>
      </w:pPr>
      <w:r w:rsidRPr="00BD593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BD5930" w:rsidRPr="00BD5930" w:rsidRDefault="00BD5930" w:rsidP="00BD5930">
      <w:pPr>
        <w:autoSpaceDE w:val="0"/>
        <w:autoSpaceDN w:val="0"/>
        <w:adjustRightInd w:val="0"/>
        <w:jc w:val="both"/>
        <w:rPr>
          <w:rFonts w:ascii="Times New Roman" w:hAnsi="Times New Roman" w:cs="Times New Roman"/>
          <w:sz w:val="22"/>
          <w:szCs w:val="22"/>
        </w:rPr>
      </w:pPr>
    </w:p>
    <w:p w:rsidR="00BD5930" w:rsidRPr="0030325B" w:rsidRDefault="00BD5930" w:rsidP="00BD5930">
      <w:pPr>
        <w:pStyle w:val="ListParagraph"/>
        <w:numPr>
          <w:ilvl w:val="0"/>
          <w:numId w:val="23"/>
        </w:numPr>
        <w:autoSpaceDE w:val="0"/>
        <w:autoSpaceDN w:val="0"/>
        <w:adjustRightInd w:val="0"/>
        <w:spacing w:after="200" w:line="276" w:lineRule="auto"/>
        <w:jc w:val="both"/>
        <w:rPr>
          <w:spacing w:val="-2"/>
          <w:szCs w:val="22"/>
        </w:rPr>
      </w:pPr>
      <w:r w:rsidRPr="0030325B">
        <w:rPr>
          <w:spacing w:val="-2"/>
          <w:szCs w:val="22"/>
        </w:rPr>
        <w:t xml:space="preserve">Identify and assess the risks of material misstatement of the financial statements in which </w:t>
      </w:r>
      <w:r w:rsidR="000D080E" w:rsidRPr="0030325B">
        <w:rPr>
          <w:spacing w:val="-2"/>
          <w:szCs w:val="22"/>
        </w:rPr>
        <w:br/>
      </w:r>
      <w:r w:rsidRPr="0030325B">
        <w:rPr>
          <w:spacing w:val="-2"/>
          <w:szCs w:val="22"/>
        </w:rPr>
        <w:t xml:space="preserve">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D5930" w:rsidRPr="00BD5930" w:rsidRDefault="00BD5930" w:rsidP="00BD5930">
      <w:pPr>
        <w:pStyle w:val="ListParagraph"/>
        <w:numPr>
          <w:ilvl w:val="0"/>
          <w:numId w:val="23"/>
        </w:numPr>
        <w:autoSpaceDE w:val="0"/>
        <w:autoSpaceDN w:val="0"/>
        <w:adjustRightInd w:val="0"/>
        <w:spacing w:after="200" w:line="276" w:lineRule="auto"/>
        <w:jc w:val="both"/>
        <w:rPr>
          <w:szCs w:val="22"/>
        </w:rPr>
      </w:pPr>
      <w:r w:rsidRPr="00BD5930">
        <w:rPr>
          <w:szCs w:val="22"/>
        </w:rPr>
        <w:t xml:space="preserve">Obtain an understanding of internal control relevant to the audit in order to design audit procedures that are appropriate in the circumstances, but not for the purpose of expressing an opinion </w:t>
      </w:r>
      <w:r w:rsidR="0040379B">
        <w:rPr>
          <w:szCs w:val="22"/>
        </w:rPr>
        <w:br/>
      </w:r>
      <w:r w:rsidRPr="00BD5930">
        <w:rPr>
          <w:szCs w:val="22"/>
        </w:rPr>
        <w:t>on the effectiveness of the Company’s internal control.</w:t>
      </w:r>
    </w:p>
    <w:p w:rsidR="00BD5930" w:rsidRPr="00BD5930" w:rsidRDefault="00BD5930" w:rsidP="00BD5930">
      <w:pPr>
        <w:pStyle w:val="ListParagraph"/>
        <w:numPr>
          <w:ilvl w:val="0"/>
          <w:numId w:val="23"/>
        </w:numPr>
        <w:autoSpaceDE w:val="0"/>
        <w:autoSpaceDN w:val="0"/>
        <w:adjustRightInd w:val="0"/>
        <w:spacing w:after="200" w:line="276" w:lineRule="auto"/>
        <w:jc w:val="both"/>
        <w:rPr>
          <w:szCs w:val="22"/>
        </w:rPr>
      </w:pPr>
      <w:r w:rsidRPr="00BD5930">
        <w:rPr>
          <w:szCs w:val="22"/>
        </w:rPr>
        <w:t xml:space="preserve">Evaluate the appropriateness of accounting policies used and the reasonableness of accounting estimates and related disclosures made by management. </w:t>
      </w:r>
    </w:p>
    <w:p w:rsidR="00BD5930" w:rsidRDefault="00BD5930" w:rsidP="00BD5930">
      <w:pPr>
        <w:pStyle w:val="ListParagraph"/>
        <w:numPr>
          <w:ilvl w:val="0"/>
          <w:numId w:val="23"/>
        </w:numPr>
        <w:autoSpaceDE w:val="0"/>
        <w:autoSpaceDN w:val="0"/>
        <w:adjustRightInd w:val="0"/>
        <w:spacing w:after="200" w:line="276" w:lineRule="auto"/>
        <w:jc w:val="both"/>
        <w:rPr>
          <w:szCs w:val="22"/>
        </w:rPr>
      </w:pPr>
      <w:r w:rsidRPr="00BD5930">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w:t>
      </w:r>
      <w:r w:rsidR="00CB5CDF">
        <w:rPr>
          <w:szCs w:val="22"/>
        </w:rPr>
        <w:br/>
      </w:r>
      <w:r w:rsidRPr="00BD5930">
        <w:rPr>
          <w:szCs w:val="22"/>
        </w:rPr>
        <w:t xml:space="preserve">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w:t>
      </w:r>
      <w:r w:rsidR="00BC4BE4">
        <w:rPr>
          <w:szCs w:val="22"/>
        </w:rPr>
        <w:br/>
      </w:r>
      <w:r w:rsidRPr="00BD5930">
        <w:rPr>
          <w:szCs w:val="22"/>
        </w:rPr>
        <w:t xml:space="preserve">are based on the audit evidence obtained up to the date of my auditor’s report. However, future events or conditions may cause the Company to cease to continue as a going concern. </w:t>
      </w:r>
    </w:p>
    <w:p w:rsidR="00811E11" w:rsidRDefault="00811E11" w:rsidP="00811E11">
      <w:pPr>
        <w:pStyle w:val="ListParagraph"/>
        <w:autoSpaceDE w:val="0"/>
        <w:autoSpaceDN w:val="0"/>
        <w:adjustRightInd w:val="0"/>
        <w:spacing w:after="200" w:line="276" w:lineRule="auto"/>
        <w:ind w:left="340"/>
        <w:jc w:val="both"/>
        <w:rPr>
          <w:szCs w:val="22"/>
        </w:rPr>
      </w:pPr>
    </w:p>
    <w:p w:rsidR="00811E11" w:rsidRDefault="00811E11" w:rsidP="00811E11">
      <w:pPr>
        <w:pStyle w:val="ListParagraph"/>
        <w:autoSpaceDE w:val="0"/>
        <w:autoSpaceDN w:val="0"/>
        <w:adjustRightInd w:val="0"/>
        <w:spacing w:after="200" w:line="276" w:lineRule="auto"/>
        <w:ind w:left="340"/>
        <w:jc w:val="both"/>
        <w:rPr>
          <w:szCs w:val="22"/>
        </w:rPr>
      </w:pPr>
    </w:p>
    <w:p w:rsidR="00811E11" w:rsidRPr="00811E11" w:rsidRDefault="00811E11" w:rsidP="00811E11">
      <w:pPr>
        <w:pStyle w:val="ListParagraph"/>
        <w:autoSpaceDE w:val="0"/>
        <w:autoSpaceDN w:val="0"/>
        <w:adjustRightInd w:val="0"/>
        <w:spacing w:after="200" w:line="276" w:lineRule="auto"/>
        <w:ind w:left="340"/>
        <w:jc w:val="both"/>
        <w:rPr>
          <w:sz w:val="14"/>
          <w:szCs w:val="14"/>
        </w:rPr>
      </w:pPr>
    </w:p>
    <w:p w:rsidR="00BD5930" w:rsidRPr="00BD5930" w:rsidRDefault="00BD5930" w:rsidP="00BD5930">
      <w:pPr>
        <w:pStyle w:val="ListParagraph"/>
        <w:numPr>
          <w:ilvl w:val="0"/>
          <w:numId w:val="23"/>
        </w:numPr>
        <w:autoSpaceDE w:val="0"/>
        <w:autoSpaceDN w:val="0"/>
        <w:adjustRightInd w:val="0"/>
        <w:spacing w:after="200" w:line="276" w:lineRule="auto"/>
        <w:jc w:val="both"/>
        <w:rPr>
          <w:szCs w:val="22"/>
        </w:rPr>
      </w:pPr>
      <w:r w:rsidRPr="00BD5930">
        <w:rPr>
          <w:szCs w:val="22"/>
        </w:rPr>
        <w:t>Evaluate the overall presentation, structure and content of the financial statements in which the equity method is applied and separate financial statements, including</w:t>
      </w:r>
      <w:r w:rsidRPr="00A11270">
        <w:rPr>
          <w:szCs w:val="22"/>
        </w:rPr>
        <w:t xml:space="preserve"> the disclosures, and whether </w:t>
      </w:r>
      <w:r w:rsidR="008A3E7B">
        <w:rPr>
          <w:szCs w:val="22"/>
        </w:rPr>
        <w:br/>
      </w:r>
      <w:r w:rsidRPr="00A11270">
        <w:rPr>
          <w:szCs w:val="22"/>
        </w:rPr>
        <w:t xml:space="preserve">the financial </w:t>
      </w:r>
      <w:r w:rsidRPr="00BD5930">
        <w:rPr>
          <w:szCs w:val="22"/>
        </w:rPr>
        <w:t xml:space="preserve">statements in which the equity method is applied and separate financial statements represent the underlying transactions and events in a manner that achieves fair presentation. </w:t>
      </w:r>
    </w:p>
    <w:p w:rsidR="00BD5930" w:rsidRPr="00BD5930" w:rsidRDefault="00BD5930" w:rsidP="00BD5930">
      <w:pPr>
        <w:pStyle w:val="ListParagraph"/>
        <w:numPr>
          <w:ilvl w:val="0"/>
          <w:numId w:val="23"/>
        </w:numPr>
        <w:autoSpaceDE w:val="0"/>
        <w:autoSpaceDN w:val="0"/>
        <w:adjustRightInd w:val="0"/>
        <w:spacing w:line="276" w:lineRule="auto"/>
        <w:jc w:val="both"/>
      </w:pPr>
      <w:r w:rsidRPr="00BD5930">
        <w:t xml:space="preserve">Obtain sufficient appropriate audit evidence regarding the financial information of </w:t>
      </w:r>
      <w:r w:rsidRPr="00BD5930">
        <w:rPr>
          <w:szCs w:val="22"/>
        </w:rPr>
        <w:t>equity-accounted investees</w:t>
      </w:r>
      <w:r w:rsidRPr="00BD5930">
        <w:t xml:space="preserve"> of the Company to express an opinion on the financial statements in which the equity method is applied. I am responsible for the direction, supervision and performance of the audit of the financial statements </w:t>
      </w:r>
      <w:r w:rsidRPr="00BD5930">
        <w:rPr>
          <w:szCs w:val="22"/>
        </w:rPr>
        <w:t>in which the equity method is applied</w:t>
      </w:r>
      <w:r w:rsidRPr="00BD5930">
        <w:t>. I remain</w:t>
      </w:r>
      <w:r w:rsidRPr="00A11270">
        <w:t xml:space="preserve"> solely responsible for my audit opinion</w:t>
      </w:r>
      <w:r>
        <w:t>.</w:t>
      </w:r>
    </w:p>
    <w:p w:rsidR="00C80885" w:rsidRPr="00C80885" w:rsidRDefault="00C80885" w:rsidP="00C80885">
      <w:pPr>
        <w:autoSpaceDE w:val="0"/>
        <w:autoSpaceDN w:val="0"/>
        <w:adjustRightInd w:val="0"/>
        <w:rPr>
          <w:rFonts w:ascii="Times New Roman" w:hAnsi="Times New Roman" w:cs="Times New Roman"/>
          <w:sz w:val="22"/>
          <w:szCs w:val="22"/>
        </w:rPr>
      </w:pPr>
    </w:p>
    <w:p w:rsidR="008206F9" w:rsidRPr="008206F9" w:rsidRDefault="008206F9" w:rsidP="008206F9">
      <w:pPr>
        <w:autoSpaceDE w:val="0"/>
        <w:autoSpaceDN w:val="0"/>
        <w:adjustRightInd w:val="0"/>
        <w:jc w:val="both"/>
        <w:rPr>
          <w:rFonts w:ascii="Times New Roman" w:hAnsi="Times New Roman" w:cs="Times New Roman"/>
          <w:sz w:val="22"/>
          <w:szCs w:val="22"/>
        </w:rPr>
      </w:pPr>
      <w:r w:rsidRPr="008206F9">
        <w:rPr>
          <w:rFonts w:ascii="Times New Roman" w:hAnsi="Times New Roman" w:cs="Times New Roman"/>
          <w:sz w:val="22"/>
          <w:szCs w:val="22"/>
        </w:rPr>
        <w:t xml:space="preserve">I communicate with those charged with governance regarding, among other matters, the planned scope </w:t>
      </w:r>
      <w:r w:rsidR="00581E39">
        <w:rPr>
          <w:rFonts w:ascii="Times New Roman" w:hAnsi="Times New Roman" w:cs="Times New Roman"/>
          <w:sz w:val="22"/>
          <w:szCs w:val="22"/>
        </w:rPr>
        <w:br/>
      </w:r>
      <w:r w:rsidRPr="008206F9">
        <w:rPr>
          <w:rFonts w:ascii="Times New Roman" w:hAnsi="Times New Roman" w:cs="Times New Roman"/>
          <w:sz w:val="22"/>
          <w:szCs w:val="22"/>
        </w:rPr>
        <w:t xml:space="preserve">and timing of the audit and significant audit findings, including any significant deficiencies in internal control that I identify during my audit. </w:t>
      </w:r>
    </w:p>
    <w:p w:rsidR="008206F9" w:rsidRPr="008206F9" w:rsidRDefault="008206F9" w:rsidP="008206F9">
      <w:pPr>
        <w:autoSpaceDE w:val="0"/>
        <w:autoSpaceDN w:val="0"/>
        <w:adjustRightInd w:val="0"/>
        <w:rPr>
          <w:rFonts w:ascii="Times New Roman" w:hAnsi="Times New Roman" w:cs="Times New Roman"/>
          <w:sz w:val="22"/>
          <w:szCs w:val="22"/>
        </w:rPr>
      </w:pPr>
    </w:p>
    <w:p w:rsidR="008206F9" w:rsidRPr="008206F9" w:rsidRDefault="008206F9" w:rsidP="008206F9">
      <w:pPr>
        <w:autoSpaceDE w:val="0"/>
        <w:autoSpaceDN w:val="0"/>
        <w:adjustRightInd w:val="0"/>
        <w:jc w:val="both"/>
        <w:rPr>
          <w:rFonts w:ascii="Times New Roman" w:hAnsi="Times New Roman" w:cs="Times New Roman"/>
          <w:sz w:val="22"/>
          <w:szCs w:val="22"/>
        </w:rPr>
      </w:pPr>
      <w:r w:rsidRPr="008206F9">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8206F9" w:rsidRPr="008206F9" w:rsidRDefault="008206F9" w:rsidP="008206F9">
      <w:pPr>
        <w:autoSpaceDE w:val="0"/>
        <w:autoSpaceDN w:val="0"/>
        <w:adjustRightInd w:val="0"/>
        <w:jc w:val="both"/>
        <w:rPr>
          <w:rFonts w:ascii="Times New Roman" w:hAnsi="Times New Roman" w:cs="Times New Roman"/>
          <w:sz w:val="22"/>
          <w:szCs w:val="22"/>
        </w:rPr>
      </w:pPr>
    </w:p>
    <w:p w:rsidR="008206F9" w:rsidRPr="008206F9" w:rsidRDefault="008206F9" w:rsidP="008206F9">
      <w:pPr>
        <w:autoSpaceDE w:val="0"/>
        <w:autoSpaceDN w:val="0"/>
        <w:adjustRightInd w:val="0"/>
        <w:jc w:val="both"/>
        <w:rPr>
          <w:rFonts w:ascii="Times New Roman" w:hAnsi="Times New Roman" w:cs="Times New Roman"/>
          <w:sz w:val="22"/>
          <w:szCs w:val="22"/>
        </w:rPr>
      </w:pPr>
      <w:r w:rsidRPr="008206F9">
        <w:rPr>
          <w:rFonts w:ascii="Times New Roman" w:hAnsi="Times New Roman" w:cs="Times New Roman"/>
          <w:sz w:val="22"/>
          <w:szCs w:val="22"/>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42539" w:rsidRDefault="00442539" w:rsidP="00DF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sz w:val="22"/>
          <w:szCs w:val="22"/>
        </w:rPr>
      </w:pPr>
    </w:p>
    <w:p w:rsidR="00C5382E" w:rsidRDefault="00C5382E" w:rsidP="00DF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sz w:val="22"/>
          <w:szCs w:val="22"/>
        </w:rPr>
      </w:pPr>
    </w:p>
    <w:p w:rsidR="00C5382E" w:rsidRDefault="00C5382E" w:rsidP="00DF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sz w:val="22"/>
          <w:szCs w:val="22"/>
        </w:rPr>
      </w:pPr>
    </w:p>
    <w:p w:rsidR="00C5382E" w:rsidRDefault="00C5382E" w:rsidP="00DF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sz w:val="22"/>
          <w:szCs w:val="22"/>
        </w:rPr>
      </w:pPr>
    </w:p>
    <w:p w:rsidR="00C5382E" w:rsidRDefault="00C5382E" w:rsidP="00DF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sz w:val="22"/>
          <w:szCs w:val="22"/>
        </w:rPr>
      </w:pPr>
      <w:bookmarkStart w:id="2" w:name="_GoBack"/>
      <w:bookmarkEnd w:id="2"/>
    </w:p>
    <w:p w:rsidR="00C5382E" w:rsidRDefault="00C5382E" w:rsidP="00DF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sz w:val="22"/>
          <w:szCs w:val="22"/>
        </w:rPr>
      </w:pPr>
    </w:p>
    <w:p w:rsidR="00A31A14" w:rsidRDefault="00A31A14" w:rsidP="00DF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sz w:val="22"/>
          <w:szCs w:val="22"/>
        </w:rPr>
      </w:pPr>
    </w:p>
    <w:p w:rsidR="00F55D1E" w:rsidRPr="0016776C" w:rsidRDefault="00F55D1E">
      <w:pPr>
        <w:pStyle w:val="E"/>
        <w:spacing w:line="240" w:lineRule="atLeast"/>
        <w:ind w:left="0"/>
        <w:jc w:val="both"/>
        <w:rPr>
          <w:rFonts w:ascii="Times New Roman" w:hAnsi="Times New Roman" w:cs="Times New Roman"/>
          <w:lang w:val="en-US"/>
        </w:rPr>
      </w:pPr>
    </w:p>
    <w:p w:rsidR="00D4721C" w:rsidRPr="0016776C" w:rsidRDefault="00FA7FDF">
      <w:pPr>
        <w:pStyle w:val="E"/>
        <w:spacing w:line="240" w:lineRule="atLeast"/>
        <w:ind w:left="0"/>
        <w:jc w:val="both"/>
        <w:rPr>
          <w:rFonts w:ascii="Times New Roman" w:hAnsi="Times New Roman" w:cs="Times New Roman"/>
          <w:lang w:val="en-US"/>
        </w:rPr>
      </w:pPr>
      <w:r w:rsidRPr="0016776C">
        <w:rPr>
          <w:rFonts w:ascii="Times New Roman" w:hAnsi="Times New Roman" w:cs="Times New Roman"/>
          <w:lang w:val="en-US"/>
        </w:rPr>
        <w:t>(</w:t>
      </w:r>
      <w:r w:rsidR="006B3A82">
        <w:rPr>
          <w:rFonts w:ascii="Times New Roman" w:hAnsi="Times New Roman" w:cs="Times New Roman"/>
          <w:lang w:val="en-US"/>
        </w:rPr>
        <w:t>Orawan Sirirattanawong</w:t>
      </w:r>
      <w:r w:rsidR="00E9350F" w:rsidRPr="0016776C">
        <w:rPr>
          <w:rFonts w:ascii="Times New Roman" w:hAnsi="Times New Roman" w:cs="Times New Roman"/>
          <w:lang w:val="en-US"/>
        </w:rPr>
        <w:t>)</w:t>
      </w:r>
    </w:p>
    <w:p w:rsidR="00D4721C" w:rsidRPr="0016776C"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0"/>
        <w:jc w:val="both"/>
        <w:rPr>
          <w:rFonts w:ascii="Times New Roman" w:hAnsi="Times New Roman" w:cs="Times New Roman"/>
          <w:sz w:val="22"/>
          <w:szCs w:val="22"/>
        </w:rPr>
      </w:pPr>
      <w:r w:rsidRPr="0016776C">
        <w:rPr>
          <w:rFonts w:ascii="Times New Roman" w:hAnsi="Times New Roman" w:cs="Times New Roman"/>
          <w:sz w:val="22"/>
          <w:szCs w:val="22"/>
        </w:rPr>
        <w:t>Certified Public Accountant</w:t>
      </w:r>
    </w:p>
    <w:p w:rsidR="00D4721C" w:rsidRPr="0016776C"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0"/>
        <w:jc w:val="both"/>
        <w:rPr>
          <w:rFonts w:ascii="Times New Roman" w:hAnsi="Times New Roman" w:cs="Times New Roman"/>
          <w:b/>
          <w:bCs/>
          <w:sz w:val="22"/>
          <w:szCs w:val="22"/>
        </w:rPr>
      </w:pPr>
      <w:r w:rsidRPr="0016776C">
        <w:rPr>
          <w:rFonts w:ascii="Times New Roman" w:hAnsi="Times New Roman" w:cs="Times New Roman"/>
          <w:sz w:val="22"/>
          <w:szCs w:val="22"/>
        </w:rPr>
        <w:t xml:space="preserve">Registration No. </w:t>
      </w:r>
      <w:r w:rsidR="006B3A82">
        <w:rPr>
          <w:rFonts w:ascii="Times New Roman" w:hAnsi="Times New Roman" w:cs="Times New Roman"/>
          <w:sz w:val="22"/>
          <w:szCs w:val="22"/>
        </w:rPr>
        <w:t>3757</w:t>
      </w:r>
    </w:p>
    <w:p w:rsidR="00601754" w:rsidRPr="0016776C" w:rsidRDefault="0060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p>
    <w:p w:rsidR="00D4721C" w:rsidRPr="0016776C"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6776C">
        <w:rPr>
          <w:rFonts w:ascii="Times New Roman" w:hAnsi="Times New Roman" w:cs="Times New Roman"/>
          <w:sz w:val="22"/>
          <w:szCs w:val="22"/>
        </w:rPr>
        <w:t xml:space="preserve">KPMG Phoomchai Audit Ltd. </w:t>
      </w:r>
    </w:p>
    <w:p w:rsidR="00601754" w:rsidRPr="0016776C" w:rsidRDefault="00D4721C"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6776C">
        <w:rPr>
          <w:rFonts w:ascii="Times New Roman" w:hAnsi="Times New Roman" w:cs="Times New Roman"/>
          <w:sz w:val="22"/>
          <w:szCs w:val="22"/>
        </w:rPr>
        <w:t>Bangkok</w:t>
      </w:r>
    </w:p>
    <w:p w:rsidR="00FF365D" w:rsidRPr="0016776C" w:rsidRDefault="00873906" w:rsidP="00FF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73906">
        <w:rPr>
          <w:rFonts w:ascii="Times New Roman" w:hAnsi="Times New Roman" w:cs="Times New Roman"/>
          <w:sz w:val="22"/>
          <w:szCs w:val="22"/>
        </w:rPr>
        <w:t>28</w:t>
      </w:r>
      <w:r w:rsidR="006B3A82" w:rsidRPr="00873906">
        <w:rPr>
          <w:rFonts w:ascii="Times New Roman" w:hAnsi="Times New Roman" w:cs="Times New Roman"/>
          <w:sz w:val="22"/>
          <w:szCs w:val="22"/>
        </w:rPr>
        <w:t xml:space="preserve"> February </w:t>
      </w:r>
      <w:r w:rsidR="008129BD" w:rsidRPr="00873906">
        <w:rPr>
          <w:rFonts w:ascii="Times New Roman" w:hAnsi="Times New Roman" w:cs="Times New Roman"/>
          <w:sz w:val="22"/>
          <w:szCs w:val="22"/>
        </w:rPr>
        <w:t>2018</w:t>
      </w:r>
    </w:p>
    <w:p w:rsidR="00476593" w:rsidRDefault="00476593"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C3805" w:rsidRDefault="00AC3805"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B24789" w:rsidRDefault="00B24789" w:rsidP="00956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i/>
          <w:iCs/>
          <w:sz w:val="22"/>
          <w:szCs w:val="22"/>
        </w:rPr>
      </w:pPr>
    </w:p>
    <w:sectPr w:rsidR="00B24789" w:rsidSect="00A051CB">
      <w:footerReference w:type="default" r:id="rId14"/>
      <w:footerReference w:type="first" r:id="rId15"/>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926" w:rsidRDefault="00936926">
      <w:r>
        <w:separator/>
      </w:r>
    </w:p>
  </w:endnote>
  <w:endnote w:type="continuationSeparator" w:id="0">
    <w:p w:rsidR="00936926" w:rsidRDefault="00936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Default="00B520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B52092" w:rsidRDefault="00B5209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Default="00B52092">
    <w:pPr>
      <w:ind w:right="47"/>
      <w:rPr>
        <w:rFonts w:ascii="Times New Roman" w:hAnsi="Times New Roman" w:cs="Times New Roman"/>
        <w:sz w:val="22"/>
        <w:szCs w:val="22"/>
      </w:rPr>
    </w:pPr>
    <w:r>
      <w:rPr>
        <w:rStyle w:val="AACopyright"/>
        <w:rFonts w:ascii="Times New Roman" w:hAnsi="Times New Roman" w:cs="Times New Roman"/>
        <w:sz w:val="22"/>
        <w:szCs w:val="22"/>
      </w:rPr>
      <w:fldChar w:fldCharType="begin"/>
    </w:r>
    <w:r>
      <w:rPr>
        <w:rStyle w:val="AACopyright"/>
        <w:rFonts w:ascii="Times New Roman" w:hAnsi="Times New Roman" w:cs="Times New Roman"/>
        <w:sz w:val="22"/>
        <w:szCs w:val="22"/>
      </w:rPr>
      <w:instrText xml:space="preserve"> FILENAME </w:instrText>
    </w:r>
    <w:r>
      <w:rPr>
        <w:rStyle w:val="AACopyright"/>
        <w:rFonts w:ascii="Times New Roman" w:hAnsi="Times New Roman" w:cs="Times New Roman"/>
        <w:sz w:val="22"/>
        <w:szCs w:val="22"/>
      </w:rPr>
      <w:fldChar w:fldCharType="separate"/>
    </w:r>
    <w:r w:rsidR="00F715D0">
      <w:rPr>
        <w:rStyle w:val="AACopyright"/>
        <w:rFonts w:ascii="Times New Roman" w:hAnsi="Times New Roman" w:cs="Times New Roman"/>
        <w:noProof/>
        <w:sz w:val="22"/>
        <w:szCs w:val="22"/>
      </w:rPr>
      <w:t>btnce1</w:t>
    </w:r>
    <w:r>
      <w:rPr>
        <w:rStyle w:val="AACopyright"/>
        <w:rFonts w:ascii="Times New Roman" w:hAnsi="Times New Roman" w:cs="Times New Roman"/>
        <w:sz w:val="22"/>
        <w:szCs w:val="22"/>
      </w:rPr>
      <w:fldChar w:fldCharType="end"/>
    </w:r>
    <w:r>
      <w:rPr>
        <w:rStyle w:val="AACopyright"/>
        <w:rFonts w:ascii="Times New Roman" w:hAnsi="Times New Roman" w:cs="Times New Roman"/>
        <w:sz w:val="22"/>
        <w:szCs w:val="22"/>
      </w:rPr>
      <w:tab/>
    </w:r>
    <w:r>
      <w:rPr>
        <w:rStyle w:val="AACopyright"/>
        <w:rFonts w:ascii="Times New Roman" w:hAnsi="Times New Roman" w:cs="Times New Roman"/>
        <w:sz w:val="22"/>
        <w:szCs w:val="22"/>
      </w:rPr>
      <w:tab/>
    </w:r>
    <w:r>
      <w:rPr>
        <w:rStyle w:val="AACopyright"/>
        <w:rFonts w:ascii="Times New Roman" w:hAnsi="Times New Roman" w:cs="Times New Roman"/>
        <w:sz w:val="22"/>
        <w:szCs w:val="22"/>
      </w:rPr>
      <w:tab/>
    </w:r>
    <w:r>
      <w:rPr>
        <w:rStyle w:val="AACopyright"/>
        <w:rFonts w:ascii="Times New Roman" w:hAnsi="Times New Roman" w:cs="Times New Roman"/>
        <w:sz w:val="22"/>
        <w:szCs w:val="22"/>
      </w:rPr>
      <w:tab/>
    </w:r>
    <w:r>
      <w:rPr>
        <w:rStyle w:val="AACopyright"/>
        <w:rFonts w:ascii="Times New Roman" w:hAnsi="Times New Roman" w:cs="Times New Roman"/>
        <w:sz w:val="22"/>
        <w:szCs w:val="22"/>
      </w:rPr>
      <w:tab/>
    </w:r>
    <w:r>
      <w:rPr>
        <w:rStyle w:val="AACopyright"/>
        <w:rFonts w:ascii="Times New Roman" w:hAnsi="Times New Roman" w:cs="Times New Roman"/>
        <w:sz w:val="22"/>
        <w:szCs w:val="22"/>
      </w:rPr>
      <w:tab/>
    </w:r>
    <w:r>
      <w:rPr>
        <w:rStyle w:val="AACopyright"/>
        <w:rFonts w:ascii="Times New Roman" w:hAnsi="Times New Roman" w:cs="Times New Roman"/>
        <w:sz w:val="22"/>
        <w:szCs w:val="22"/>
      </w:rPr>
      <w:tab/>
    </w:r>
    <w:r>
      <w:rPr>
        <w:rStyle w:val="AACopyright"/>
        <w:rFonts w:ascii="Times New Roman" w:hAnsi="Times New Roman" w:cs="Times New Roman"/>
        <w:sz w:val="22"/>
        <w:szCs w:val="22"/>
      </w:rPr>
      <w:tab/>
    </w:r>
    <w:r>
      <w:rPr>
        <w:rStyle w:val="AACopyright"/>
        <w:rFonts w:ascii="Times New Roman" w:hAnsi="Times New Roman" w:cs="Times New Roman"/>
        <w:sz w:val="22"/>
        <w:szCs w:val="22"/>
      </w:rPr>
      <w:tab/>
    </w:r>
    <w:r>
      <w:rPr>
        <w:rStyle w:val="AACopyright"/>
        <w:rFonts w:ascii="Times New Roman" w:hAnsi="Times New Roman" w:cs="Times New Roman"/>
        <w:sz w:val="22"/>
        <w:szCs w:val="22"/>
      </w:rPr>
      <w:tab/>
    </w:r>
    <w:r>
      <w:rPr>
        <w:rStyle w:val="AACopyright"/>
        <w:rFonts w:ascii="Times New Roman" w:hAnsi="Times New Roman" w:cs="Times New Roman"/>
        <w:sz w:val="22"/>
        <w:szCs w:val="22"/>
      </w:rPr>
      <w:tab/>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sz w:val="22"/>
        <w:szCs w:val="22"/>
      </w:rPr>
      <w:fldChar w:fldCharType="end"/>
    </w:r>
  </w:p>
  <w:p w:rsidR="00B52092" w:rsidRDefault="00B5209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Default="00B52092">
    <w:pPr>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Pr="0051652C" w:rsidRDefault="00B52092">
    <w:pPr>
      <w:pStyle w:val="Footer"/>
      <w:jc w:val="center"/>
      <w:rPr>
        <w:sz w:val="16"/>
        <w:szCs w:val="16"/>
      </w:rPr>
    </w:pPr>
    <w:r w:rsidRPr="00B839C2">
      <w:rPr>
        <w:rFonts w:ascii="Times New Roman" w:hAnsi="Times New Roman" w:cs="Times New Roman"/>
        <w:sz w:val="22"/>
        <w:szCs w:val="22"/>
      </w:rPr>
      <w:fldChar w:fldCharType="begin"/>
    </w:r>
    <w:r w:rsidRPr="00B839C2">
      <w:rPr>
        <w:rFonts w:ascii="Times New Roman" w:hAnsi="Times New Roman" w:cs="Times New Roman"/>
        <w:sz w:val="22"/>
        <w:szCs w:val="22"/>
      </w:rPr>
      <w:instrText xml:space="preserve"> PAGE   \* MERGEFORMAT </w:instrText>
    </w:r>
    <w:r w:rsidRPr="00B839C2">
      <w:rPr>
        <w:rFonts w:ascii="Times New Roman" w:hAnsi="Times New Roman" w:cs="Times New Roman"/>
        <w:sz w:val="22"/>
        <w:szCs w:val="22"/>
      </w:rPr>
      <w:fldChar w:fldCharType="separate"/>
    </w:r>
    <w:r w:rsidR="00F715D0">
      <w:rPr>
        <w:rFonts w:ascii="Times New Roman" w:hAnsi="Times New Roman" w:cs="Times New Roman"/>
        <w:noProof/>
        <w:sz w:val="22"/>
        <w:szCs w:val="22"/>
      </w:rPr>
      <w:t>4</w:t>
    </w:r>
    <w:r w:rsidRPr="00B839C2">
      <w:rPr>
        <w:rFonts w:ascii="Times New Roman" w:hAnsi="Times New Roman" w:cs="Times New Roman"/>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Default="00B52092" w:rsidP="008F4462">
    <w:pPr>
      <w:pStyle w:val="Footer"/>
      <w:framePr w:wrap="around" w:vAnchor="text" w:hAnchor="page" w:x="5761" w:y="-20"/>
      <w:rPr>
        <w:rStyle w:val="PageNumber"/>
        <w:rFonts w:ascii="Times New Roman" w:hAnsi="Times New Roman"/>
        <w:sz w:val="22"/>
        <w:szCs w:val="22"/>
      </w:rPr>
    </w:pPr>
  </w:p>
  <w:p w:rsidR="00B52092" w:rsidRDefault="00B52092">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Pr="001C20FF" w:rsidRDefault="00B52092" w:rsidP="00DB4ABF">
    <w:pPr>
      <w:pStyle w:val="Footer"/>
      <w:jc w:val="center"/>
      <w:rPr>
        <w:rFonts w:ascii="Times New Roman" w:hAnsi="Times New Roman" w:cs="Times New Roman"/>
        <w:sz w:val="22"/>
        <w:szCs w:val="22"/>
      </w:rPr>
    </w:pPr>
    <w:r w:rsidRPr="001C20FF">
      <w:rPr>
        <w:rFonts w:ascii="Times New Roman" w:hAnsi="Times New Roman" w:cs="Times New Roman"/>
        <w:sz w:val="22"/>
        <w:szCs w:val="22"/>
      </w:rPr>
      <w:fldChar w:fldCharType="begin"/>
    </w:r>
    <w:r w:rsidRPr="001C20FF">
      <w:rPr>
        <w:rFonts w:ascii="Times New Roman" w:hAnsi="Times New Roman" w:cs="Times New Roman"/>
        <w:sz w:val="22"/>
        <w:szCs w:val="22"/>
      </w:rPr>
      <w:instrText xml:space="preserve"> PAGE   \* MERGEFORMAT </w:instrText>
    </w:r>
    <w:r w:rsidRPr="001C20FF">
      <w:rPr>
        <w:rFonts w:ascii="Times New Roman" w:hAnsi="Times New Roman" w:cs="Times New Roman"/>
        <w:sz w:val="22"/>
        <w:szCs w:val="22"/>
      </w:rPr>
      <w:fldChar w:fldCharType="separate"/>
    </w:r>
    <w:r w:rsidR="00F715D0">
      <w:rPr>
        <w:rFonts w:ascii="Times New Roman" w:hAnsi="Times New Roman" w:cs="Times New Roman"/>
        <w:noProof/>
        <w:sz w:val="22"/>
        <w:szCs w:val="22"/>
      </w:rPr>
      <w:t>3</w:t>
    </w:r>
    <w:r w:rsidRPr="001C20FF">
      <w:rPr>
        <w:rFonts w:ascii="Times New Roman" w:hAnsi="Times New Roman" w:cs="Times New Roman"/>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4627385"/>
      <w:docPartObj>
        <w:docPartGallery w:val="Page Numbers (Bottom of Page)"/>
        <w:docPartUnique/>
      </w:docPartObj>
    </w:sdtPr>
    <w:sdtEndPr>
      <w:rPr>
        <w:rFonts w:ascii="Times New Roman" w:hAnsi="Times New Roman" w:cs="Times New Roman"/>
        <w:noProof/>
        <w:sz w:val="22"/>
        <w:szCs w:val="22"/>
      </w:rPr>
    </w:sdtEndPr>
    <w:sdtContent>
      <w:p w:rsidR="00F715D0" w:rsidRPr="00F715D0" w:rsidRDefault="00F715D0">
        <w:pPr>
          <w:pStyle w:val="Footer"/>
          <w:jc w:val="center"/>
          <w:rPr>
            <w:rFonts w:ascii="Times New Roman" w:hAnsi="Times New Roman" w:cs="Times New Roman"/>
            <w:sz w:val="22"/>
            <w:szCs w:val="22"/>
          </w:rPr>
        </w:pPr>
        <w:r w:rsidRPr="00F715D0">
          <w:rPr>
            <w:rFonts w:ascii="Times New Roman" w:hAnsi="Times New Roman" w:cs="Times New Roman"/>
            <w:sz w:val="22"/>
            <w:szCs w:val="22"/>
          </w:rPr>
          <w:fldChar w:fldCharType="begin"/>
        </w:r>
        <w:r w:rsidRPr="00F715D0">
          <w:rPr>
            <w:rFonts w:ascii="Times New Roman" w:hAnsi="Times New Roman" w:cs="Times New Roman"/>
            <w:sz w:val="22"/>
            <w:szCs w:val="22"/>
          </w:rPr>
          <w:instrText xml:space="preserve"> PAGE   \* MERGEFORMAT </w:instrText>
        </w:r>
        <w:r w:rsidRPr="00F715D0">
          <w:rPr>
            <w:rFonts w:ascii="Times New Roman" w:hAnsi="Times New Roman" w:cs="Times New Roman"/>
            <w:sz w:val="22"/>
            <w:szCs w:val="22"/>
          </w:rPr>
          <w:fldChar w:fldCharType="separate"/>
        </w:r>
        <w:r>
          <w:rPr>
            <w:rFonts w:ascii="Times New Roman" w:hAnsi="Times New Roman" w:cs="Times New Roman"/>
            <w:noProof/>
            <w:sz w:val="22"/>
            <w:szCs w:val="22"/>
          </w:rPr>
          <w:t>2</w:t>
        </w:r>
        <w:r w:rsidRPr="00F715D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926" w:rsidRDefault="00936926">
      <w:r>
        <w:separator/>
      </w:r>
    </w:p>
  </w:footnote>
  <w:footnote w:type="continuationSeparator" w:id="0">
    <w:p w:rsidR="00936926" w:rsidRDefault="00936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092" w:rsidRDefault="00B52092">
    <w:pPr>
      <w:pStyle w:val="Head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DE6963"/>
    <w:multiLevelType w:val="hybridMultilevel"/>
    <w:tmpl w:val="7F484A1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20" w15:restartNumberingAfterBreak="0">
    <w:nsid w:val="55CD6992"/>
    <w:multiLevelType w:val="singleLevel"/>
    <w:tmpl w:val="303A93B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333270B8">
      <w:start w:val="1"/>
      <w:numFmt w:val="bullet"/>
      <w:pStyle w:val="BodyTextbullet"/>
      <w:lvlText w:val=""/>
      <w:lvlJc w:val="left"/>
      <w:pPr>
        <w:tabs>
          <w:tab w:val="num" w:pos="1440"/>
        </w:tabs>
        <w:ind w:left="1440" w:hanging="360"/>
      </w:pPr>
      <w:rPr>
        <w:rFonts w:ascii="Symbol" w:hAnsi="Symbol" w:hint="default"/>
        <w:color w:val="auto"/>
        <w:sz w:val="22"/>
      </w:rPr>
    </w:lvl>
    <w:lvl w:ilvl="1" w:tplc="C0E4760A">
      <w:start w:val="1"/>
      <w:numFmt w:val="bullet"/>
      <w:lvlText w:val="o"/>
      <w:lvlJc w:val="left"/>
      <w:pPr>
        <w:tabs>
          <w:tab w:val="num" w:pos="2520"/>
        </w:tabs>
        <w:ind w:left="2520" w:hanging="360"/>
      </w:pPr>
      <w:rPr>
        <w:rFonts w:ascii="Courier New" w:hAnsi="Courier New" w:hint="default"/>
      </w:rPr>
    </w:lvl>
    <w:lvl w:ilvl="2" w:tplc="BAA837D2" w:tentative="1">
      <w:start w:val="1"/>
      <w:numFmt w:val="bullet"/>
      <w:lvlText w:val=""/>
      <w:lvlJc w:val="left"/>
      <w:pPr>
        <w:tabs>
          <w:tab w:val="num" w:pos="3240"/>
        </w:tabs>
        <w:ind w:left="3240" w:hanging="360"/>
      </w:pPr>
      <w:rPr>
        <w:rFonts w:ascii="Wingdings" w:hAnsi="Wingdings" w:hint="default"/>
      </w:rPr>
    </w:lvl>
    <w:lvl w:ilvl="3" w:tplc="CC36E51C" w:tentative="1">
      <w:start w:val="1"/>
      <w:numFmt w:val="bullet"/>
      <w:lvlText w:val=""/>
      <w:lvlJc w:val="left"/>
      <w:pPr>
        <w:tabs>
          <w:tab w:val="num" w:pos="3960"/>
        </w:tabs>
        <w:ind w:left="3960" w:hanging="360"/>
      </w:pPr>
      <w:rPr>
        <w:rFonts w:ascii="Symbol" w:hAnsi="Symbol" w:hint="default"/>
      </w:rPr>
    </w:lvl>
    <w:lvl w:ilvl="4" w:tplc="EBD00E3A" w:tentative="1">
      <w:start w:val="1"/>
      <w:numFmt w:val="bullet"/>
      <w:lvlText w:val="o"/>
      <w:lvlJc w:val="left"/>
      <w:pPr>
        <w:tabs>
          <w:tab w:val="num" w:pos="4680"/>
        </w:tabs>
        <w:ind w:left="4680" w:hanging="360"/>
      </w:pPr>
      <w:rPr>
        <w:rFonts w:ascii="Courier New" w:hAnsi="Courier New" w:hint="default"/>
      </w:rPr>
    </w:lvl>
    <w:lvl w:ilvl="5" w:tplc="21D41382" w:tentative="1">
      <w:start w:val="1"/>
      <w:numFmt w:val="bullet"/>
      <w:lvlText w:val=""/>
      <w:lvlJc w:val="left"/>
      <w:pPr>
        <w:tabs>
          <w:tab w:val="num" w:pos="5400"/>
        </w:tabs>
        <w:ind w:left="5400" w:hanging="360"/>
      </w:pPr>
      <w:rPr>
        <w:rFonts w:ascii="Wingdings" w:hAnsi="Wingdings" w:hint="default"/>
      </w:rPr>
    </w:lvl>
    <w:lvl w:ilvl="6" w:tplc="B538A808" w:tentative="1">
      <w:start w:val="1"/>
      <w:numFmt w:val="bullet"/>
      <w:lvlText w:val=""/>
      <w:lvlJc w:val="left"/>
      <w:pPr>
        <w:tabs>
          <w:tab w:val="num" w:pos="6120"/>
        </w:tabs>
        <w:ind w:left="6120" w:hanging="360"/>
      </w:pPr>
      <w:rPr>
        <w:rFonts w:ascii="Symbol" w:hAnsi="Symbol" w:hint="default"/>
      </w:rPr>
    </w:lvl>
    <w:lvl w:ilvl="7" w:tplc="A3961AD6" w:tentative="1">
      <w:start w:val="1"/>
      <w:numFmt w:val="bullet"/>
      <w:lvlText w:val="o"/>
      <w:lvlJc w:val="left"/>
      <w:pPr>
        <w:tabs>
          <w:tab w:val="num" w:pos="6840"/>
        </w:tabs>
        <w:ind w:left="6840" w:hanging="360"/>
      </w:pPr>
      <w:rPr>
        <w:rFonts w:ascii="Courier New" w:hAnsi="Courier New" w:hint="default"/>
      </w:rPr>
    </w:lvl>
    <w:lvl w:ilvl="8" w:tplc="E920231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1"/>
  </w:num>
  <w:num w:numId="14">
    <w:abstractNumId w:val="15"/>
  </w:num>
  <w:num w:numId="15">
    <w:abstractNumId w:val="17"/>
  </w:num>
  <w:num w:numId="16">
    <w:abstractNumId w:val="10"/>
  </w:num>
  <w:num w:numId="17">
    <w:abstractNumId w:val="19"/>
  </w:num>
  <w:num w:numId="18">
    <w:abstractNumId w:val="22"/>
  </w:num>
  <w:num w:numId="19">
    <w:abstractNumId w:val="23"/>
  </w:num>
  <w:num w:numId="20">
    <w:abstractNumId w:val="18"/>
  </w:num>
  <w:num w:numId="21">
    <w:abstractNumId w:val="11"/>
  </w:num>
  <w:num w:numId="22">
    <w:abstractNumId w:val="12"/>
  </w:num>
  <w:num w:numId="23">
    <w:abstractNumId w:val="14"/>
  </w:num>
  <w:num w:numId="24">
    <w:abstractNumId w:val="20"/>
  </w:num>
  <w:num w:numId="25">
    <w:abstractNumId w:val="10"/>
  </w:num>
  <w:num w:numId="26">
    <w:abstractNumId w:val="10"/>
  </w:num>
  <w:num w:numId="27">
    <w:abstractNumId w:val="15"/>
  </w:num>
  <w:num w:numId="28">
    <w:abstractNumId w:val="15"/>
  </w:num>
  <w:num w:numId="29">
    <w:abstractNumId w:val="15"/>
  </w:num>
  <w:num w:numId="30">
    <w:abstractNumId w:val="15"/>
  </w:num>
  <w:num w:numId="31">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D3"/>
    <w:rsid w:val="000000D2"/>
    <w:rsid w:val="0000039C"/>
    <w:rsid w:val="000005F2"/>
    <w:rsid w:val="00000DC9"/>
    <w:rsid w:val="0000161A"/>
    <w:rsid w:val="00002FBC"/>
    <w:rsid w:val="000035AA"/>
    <w:rsid w:val="00003B7C"/>
    <w:rsid w:val="00003F92"/>
    <w:rsid w:val="0000414D"/>
    <w:rsid w:val="0000515A"/>
    <w:rsid w:val="000058F7"/>
    <w:rsid w:val="000058FB"/>
    <w:rsid w:val="00005AEE"/>
    <w:rsid w:val="000062A2"/>
    <w:rsid w:val="00006DD3"/>
    <w:rsid w:val="00006F32"/>
    <w:rsid w:val="000070B3"/>
    <w:rsid w:val="0001018F"/>
    <w:rsid w:val="0001028E"/>
    <w:rsid w:val="00010681"/>
    <w:rsid w:val="00011135"/>
    <w:rsid w:val="00011237"/>
    <w:rsid w:val="000116A4"/>
    <w:rsid w:val="00011FE3"/>
    <w:rsid w:val="00012306"/>
    <w:rsid w:val="00013A20"/>
    <w:rsid w:val="00013EC2"/>
    <w:rsid w:val="00013FD6"/>
    <w:rsid w:val="00014D02"/>
    <w:rsid w:val="0001521A"/>
    <w:rsid w:val="0001534C"/>
    <w:rsid w:val="00015350"/>
    <w:rsid w:val="000157CA"/>
    <w:rsid w:val="00016C89"/>
    <w:rsid w:val="00017090"/>
    <w:rsid w:val="0001766C"/>
    <w:rsid w:val="00017B17"/>
    <w:rsid w:val="000206AB"/>
    <w:rsid w:val="000212EF"/>
    <w:rsid w:val="00021916"/>
    <w:rsid w:val="00021E36"/>
    <w:rsid w:val="00022286"/>
    <w:rsid w:val="00022588"/>
    <w:rsid w:val="000225E4"/>
    <w:rsid w:val="00022D65"/>
    <w:rsid w:val="00022FFE"/>
    <w:rsid w:val="00023418"/>
    <w:rsid w:val="00023A34"/>
    <w:rsid w:val="0002405F"/>
    <w:rsid w:val="00025AF4"/>
    <w:rsid w:val="00026668"/>
    <w:rsid w:val="000301FA"/>
    <w:rsid w:val="00030957"/>
    <w:rsid w:val="00030C28"/>
    <w:rsid w:val="000311D6"/>
    <w:rsid w:val="00031928"/>
    <w:rsid w:val="0003230D"/>
    <w:rsid w:val="000329AC"/>
    <w:rsid w:val="00032F6B"/>
    <w:rsid w:val="0003318D"/>
    <w:rsid w:val="000336D0"/>
    <w:rsid w:val="00033E24"/>
    <w:rsid w:val="00034D18"/>
    <w:rsid w:val="0003521B"/>
    <w:rsid w:val="0003530F"/>
    <w:rsid w:val="00035687"/>
    <w:rsid w:val="00035A76"/>
    <w:rsid w:val="00036BE8"/>
    <w:rsid w:val="00041312"/>
    <w:rsid w:val="00041904"/>
    <w:rsid w:val="00041FB6"/>
    <w:rsid w:val="00042C78"/>
    <w:rsid w:val="00042DAC"/>
    <w:rsid w:val="00043020"/>
    <w:rsid w:val="00043991"/>
    <w:rsid w:val="000439C5"/>
    <w:rsid w:val="00043B4F"/>
    <w:rsid w:val="00044579"/>
    <w:rsid w:val="000445A4"/>
    <w:rsid w:val="00044D96"/>
    <w:rsid w:val="00045839"/>
    <w:rsid w:val="00046325"/>
    <w:rsid w:val="000465C1"/>
    <w:rsid w:val="000472E1"/>
    <w:rsid w:val="00050990"/>
    <w:rsid w:val="00050F43"/>
    <w:rsid w:val="00051941"/>
    <w:rsid w:val="00051A24"/>
    <w:rsid w:val="00051DD5"/>
    <w:rsid w:val="000521E0"/>
    <w:rsid w:val="0005225B"/>
    <w:rsid w:val="00055353"/>
    <w:rsid w:val="00055CAF"/>
    <w:rsid w:val="00055FCA"/>
    <w:rsid w:val="0005767F"/>
    <w:rsid w:val="00057B5E"/>
    <w:rsid w:val="00057FBF"/>
    <w:rsid w:val="00060064"/>
    <w:rsid w:val="0006020E"/>
    <w:rsid w:val="00061FA2"/>
    <w:rsid w:val="0006217E"/>
    <w:rsid w:val="00063AE4"/>
    <w:rsid w:val="00063BA8"/>
    <w:rsid w:val="00063D4C"/>
    <w:rsid w:val="00064577"/>
    <w:rsid w:val="00064610"/>
    <w:rsid w:val="000647F2"/>
    <w:rsid w:val="000648F1"/>
    <w:rsid w:val="0006524B"/>
    <w:rsid w:val="000659CE"/>
    <w:rsid w:val="00065A7D"/>
    <w:rsid w:val="00065BC8"/>
    <w:rsid w:val="00065C4D"/>
    <w:rsid w:val="00066154"/>
    <w:rsid w:val="00066D25"/>
    <w:rsid w:val="00066D69"/>
    <w:rsid w:val="000670AB"/>
    <w:rsid w:val="0006743E"/>
    <w:rsid w:val="0006767C"/>
    <w:rsid w:val="00070F5D"/>
    <w:rsid w:val="00070FEE"/>
    <w:rsid w:val="0007110C"/>
    <w:rsid w:val="00071361"/>
    <w:rsid w:val="00072F59"/>
    <w:rsid w:val="000739D1"/>
    <w:rsid w:val="00073B07"/>
    <w:rsid w:val="00073FD7"/>
    <w:rsid w:val="000741AB"/>
    <w:rsid w:val="000749F0"/>
    <w:rsid w:val="00074E37"/>
    <w:rsid w:val="000752A6"/>
    <w:rsid w:val="00075AF5"/>
    <w:rsid w:val="00077299"/>
    <w:rsid w:val="000772C4"/>
    <w:rsid w:val="00077652"/>
    <w:rsid w:val="0008036B"/>
    <w:rsid w:val="00081115"/>
    <w:rsid w:val="0008182D"/>
    <w:rsid w:val="00081EC2"/>
    <w:rsid w:val="00082355"/>
    <w:rsid w:val="00082BF2"/>
    <w:rsid w:val="00083363"/>
    <w:rsid w:val="00083A5D"/>
    <w:rsid w:val="00085DBF"/>
    <w:rsid w:val="00085F01"/>
    <w:rsid w:val="0008608E"/>
    <w:rsid w:val="000868D4"/>
    <w:rsid w:val="00086C45"/>
    <w:rsid w:val="00087537"/>
    <w:rsid w:val="000904AE"/>
    <w:rsid w:val="00090BEA"/>
    <w:rsid w:val="00091B41"/>
    <w:rsid w:val="000928FC"/>
    <w:rsid w:val="000931BC"/>
    <w:rsid w:val="00093262"/>
    <w:rsid w:val="000939D5"/>
    <w:rsid w:val="0009405C"/>
    <w:rsid w:val="0009449E"/>
    <w:rsid w:val="00094C2D"/>
    <w:rsid w:val="00095B02"/>
    <w:rsid w:val="00095CDE"/>
    <w:rsid w:val="000960D9"/>
    <w:rsid w:val="00097643"/>
    <w:rsid w:val="0009780A"/>
    <w:rsid w:val="0009783A"/>
    <w:rsid w:val="00097F86"/>
    <w:rsid w:val="000A00CA"/>
    <w:rsid w:val="000A0D56"/>
    <w:rsid w:val="000A1400"/>
    <w:rsid w:val="000A16D1"/>
    <w:rsid w:val="000A276E"/>
    <w:rsid w:val="000A285C"/>
    <w:rsid w:val="000A2979"/>
    <w:rsid w:val="000A36FC"/>
    <w:rsid w:val="000A3938"/>
    <w:rsid w:val="000A39E1"/>
    <w:rsid w:val="000A3BD4"/>
    <w:rsid w:val="000A408B"/>
    <w:rsid w:val="000A40BF"/>
    <w:rsid w:val="000A49B3"/>
    <w:rsid w:val="000A5889"/>
    <w:rsid w:val="000A6312"/>
    <w:rsid w:val="000A6A6D"/>
    <w:rsid w:val="000A79F6"/>
    <w:rsid w:val="000B0290"/>
    <w:rsid w:val="000B0392"/>
    <w:rsid w:val="000B04CE"/>
    <w:rsid w:val="000B0825"/>
    <w:rsid w:val="000B0E20"/>
    <w:rsid w:val="000B0F23"/>
    <w:rsid w:val="000B1A7A"/>
    <w:rsid w:val="000B1CD5"/>
    <w:rsid w:val="000B2062"/>
    <w:rsid w:val="000B29CD"/>
    <w:rsid w:val="000B53FF"/>
    <w:rsid w:val="000B54A6"/>
    <w:rsid w:val="000B55B4"/>
    <w:rsid w:val="000B744A"/>
    <w:rsid w:val="000C09A0"/>
    <w:rsid w:val="000C1EC9"/>
    <w:rsid w:val="000C2919"/>
    <w:rsid w:val="000C3400"/>
    <w:rsid w:val="000C3B9D"/>
    <w:rsid w:val="000C4686"/>
    <w:rsid w:val="000C55A2"/>
    <w:rsid w:val="000C6132"/>
    <w:rsid w:val="000C6DC6"/>
    <w:rsid w:val="000C6F08"/>
    <w:rsid w:val="000C73D2"/>
    <w:rsid w:val="000D0125"/>
    <w:rsid w:val="000D0683"/>
    <w:rsid w:val="000D080E"/>
    <w:rsid w:val="000D0CE9"/>
    <w:rsid w:val="000D0F59"/>
    <w:rsid w:val="000D15B2"/>
    <w:rsid w:val="000D1751"/>
    <w:rsid w:val="000D1D2A"/>
    <w:rsid w:val="000D2047"/>
    <w:rsid w:val="000D267C"/>
    <w:rsid w:val="000D28D7"/>
    <w:rsid w:val="000D2CFA"/>
    <w:rsid w:val="000D3B7B"/>
    <w:rsid w:val="000D3E62"/>
    <w:rsid w:val="000D4458"/>
    <w:rsid w:val="000D47C0"/>
    <w:rsid w:val="000D47CA"/>
    <w:rsid w:val="000D598E"/>
    <w:rsid w:val="000D69B4"/>
    <w:rsid w:val="000D6F5A"/>
    <w:rsid w:val="000D7663"/>
    <w:rsid w:val="000E04C6"/>
    <w:rsid w:val="000E0BEA"/>
    <w:rsid w:val="000E0CA7"/>
    <w:rsid w:val="000E22B7"/>
    <w:rsid w:val="000E2E37"/>
    <w:rsid w:val="000E3809"/>
    <w:rsid w:val="000E3A39"/>
    <w:rsid w:val="000E3A78"/>
    <w:rsid w:val="000E3B53"/>
    <w:rsid w:val="000E4E18"/>
    <w:rsid w:val="000E57A4"/>
    <w:rsid w:val="000E5830"/>
    <w:rsid w:val="000E6909"/>
    <w:rsid w:val="000E6B98"/>
    <w:rsid w:val="000E6C02"/>
    <w:rsid w:val="000E6CB5"/>
    <w:rsid w:val="000E7350"/>
    <w:rsid w:val="000E7A9B"/>
    <w:rsid w:val="000F0BE0"/>
    <w:rsid w:val="000F1AF1"/>
    <w:rsid w:val="000F1DCB"/>
    <w:rsid w:val="000F24D1"/>
    <w:rsid w:val="000F2753"/>
    <w:rsid w:val="000F2F77"/>
    <w:rsid w:val="000F3025"/>
    <w:rsid w:val="000F32D9"/>
    <w:rsid w:val="000F4D30"/>
    <w:rsid w:val="000F54A2"/>
    <w:rsid w:val="000F7370"/>
    <w:rsid w:val="000F75ED"/>
    <w:rsid w:val="00100996"/>
    <w:rsid w:val="00100A6C"/>
    <w:rsid w:val="00100B43"/>
    <w:rsid w:val="00100D5C"/>
    <w:rsid w:val="00100F79"/>
    <w:rsid w:val="00102D33"/>
    <w:rsid w:val="0010305B"/>
    <w:rsid w:val="00103795"/>
    <w:rsid w:val="00103C01"/>
    <w:rsid w:val="00104125"/>
    <w:rsid w:val="00105127"/>
    <w:rsid w:val="001055C2"/>
    <w:rsid w:val="001058B9"/>
    <w:rsid w:val="00105DF9"/>
    <w:rsid w:val="00110B52"/>
    <w:rsid w:val="001114C7"/>
    <w:rsid w:val="00111B38"/>
    <w:rsid w:val="00111E16"/>
    <w:rsid w:val="00111ED9"/>
    <w:rsid w:val="0011233F"/>
    <w:rsid w:val="001129E9"/>
    <w:rsid w:val="00112D4D"/>
    <w:rsid w:val="00113004"/>
    <w:rsid w:val="001138F1"/>
    <w:rsid w:val="00113B94"/>
    <w:rsid w:val="00114810"/>
    <w:rsid w:val="001149B7"/>
    <w:rsid w:val="00114C74"/>
    <w:rsid w:val="00115388"/>
    <w:rsid w:val="00115517"/>
    <w:rsid w:val="0011583A"/>
    <w:rsid w:val="00115EBA"/>
    <w:rsid w:val="00116098"/>
    <w:rsid w:val="00116E7D"/>
    <w:rsid w:val="00117751"/>
    <w:rsid w:val="00117CDF"/>
    <w:rsid w:val="00117D80"/>
    <w:rsid w:val="00120134"/>
    <w:rsid w:val="00120528"/>
    <w:rsid w:val="00120A39"/>
    <w:rsid w:val="00120EA7"/>
    <w:rsid w:val="001212CE"/>
    <w:rsid w:val="001218B2"/>
    <w:rsid w:val="00121EAB"/>
    <w:rsid w:val="001227DA"/>
    <w:rsid w:val="0012322D"/>
    <w:rsid w:val="001232B6"/>
    <w:rsid w:val="00124EB0"/>
    <w:rsid w:val="0012688E"/>
    <w:rsid w:val="00126E36"/>
    <w:rsid w:val="00126ED3"/>
    <w:rsid w:val="00127152"/>
    <w:rsid w:val="001274CC"/>
    <w:rsid w:val="00127569"/>
    <w:rsid w:val="00127F0B"/>
    <w:rsid w:val="00131007"/>
    <w:rsid w:val="00131772"/>
    <w:rsid w:val="001319AD"/>
    <w:rsid w:val="00131C95"/>
    <w:rsid w:val="00131D51"/>
    <w:rsid w:val="00132071"/>
    <w:rsid w:val="0013342F"/>
    <w:rsid w:val="0013388A"/>
    <w:rsid w:val="001349C9"/>
    <w:rsid w:val="00134C03"/>
    <w:rsid w:val="001365D6"/>
    <w:rsid w:val="00137322"/>
    <w:rsid w:val="00137692"/>
    <w:rsid w:val="00137E0B"/>
    <w:rsid w:val="00140119"/>
    <w:rsid w:val="00140867"/>
    <w:rsid w:val="00141D2D"/>
    <w:rsid w:val="00142D0E"/>
    <w:rsid w:val="00143047"/>
    <w:rsid w:val="001432D6"/>
    <w:rsid w:val="00144817"/>
    <w:rsid w:val="00144E1C"/>
    <w:rsid w:val="001459CF"/>
    <w:rsid w:val="00145DA2"/>
    <w:rsid w:val="001462D6"/>
    <w:rsid w:val="00146581"/>
    <w:rsid w:val="00146BDE"/>
    <w:rsid w:val="001472CD"/>
    <w:rsid w:val="001474F8"/>
    <w:rsid w:val="00147DDE"/>
    <w:rsid w:val="00147F7C"/>
    <w:rsid w:val="00150381"/>
    <w:rsid w:val="00151473"/>
    <w:rsid w:val="00151B2A"/>
    <w:rsid w:val="001521DB"/>
    <w:rsid w:val="001521F5"/>
    <w:rsid w:val="00152A2E"/>
    <w:rsid w:val="00152BA5"/>
    <w:rsid w:val="0015325B"/>
    <w:rsid w:val="0015378D"/>
    <w:rsid w:val="00153807"/>
    <w:rsid w:val="00153C04"/>
    <w:rsid w:val="00154D18"/>
    <w:rsid w:val="00154DB3"/>
    <w:rsid w:val="00155127"/>
    <w:rsid w:val="00155B57"/>
    <w:rsid w:val="00156A5C"/>
    <w:rsid w:val="00157236"/>
    <w:rsid w:val="001574A4"/>
    <w:rsid w:val="00157903"/>
    <w:rsid w:val="00157F3E"/>
    <w:rsid w:val="00160820"/>
    <w:rsid w:val="00160CBB"/>
    <w:rsid w:val="0016251A"/>
    <w:rsid w:val="00163A6C"/>
    <w:rsid w:val="00163E41"/>
    <w:rsid w:val="0016400E"/>
    <w:rsid w:val="001640AB"/>
    <w:rsid w:val="001649BF"/>
    <w:rsid w:val="00164AE4"/>
    <w:rsid w:val="00164DD3"/>
    <w:rsid w:val="00165997"/>
    <w:rsid w:val="00165CB7"/>
    <w:rsid w:val="00165CC8"/>
    <w:rsid w:val="0016612B"/>
    <w:rsid w:val="00166A92"/>
    <w:rsid w:val="00166AEB"/>
    <w:rsid w:val="00166C96"/>
    <w:rsid w:val="00166DB1"/>
    <w:rsid w:val="00167700"/>
    <w:rsid w:val="0016776C"/>
    <w:rsid w:val="00167F5A"/>
    <w:rsid w:val="001712FD"/>
    <w:rsid w:val="0017171B"/>
    <w:rsid w:val="00171CB5"/>
    <w:rsid w:val="00172E5B"/>
    <w:rsid w:val="00174112"/>
    <w:rsid w:val="00174259"/>
    <w:rsid w:val="00174366"/>
    <w:rsid w:val="00174C24"/>
    <w:rsid w:val="00176A4D"/>
    <w:rsid w:val="00176EC1"/>
    <w:rsid w:val="001774BA"/>
    <w:rsid w:val="001800D4"/>
    <w:rsid w:val="001802AD"/>
    <w:rsid w:val="001806F4"/>
    <w:rsid w:val="00181DE3"/>
    <w:rsid w:val="00181DF4"/>
    <w:rsid w:val="001821D2"/>
    <w:rsid w:val="00183C4A"/>
    <w:rsid w:val="00183CDF"/>
    <w:rsid w:val="001842A6"/>
    <w:rsid w:val="00184D08"/>
    <w:rsid w:val="00184E14"/>
    <w:rsid w:val="0018553A"/>
    <w:rsid w:val="00185CAA"/>
    <w:rsid w:val="00186184"/>
    <w:rsid w:val="0018648D"/>
    <w:rsid w:val="00186718"/>
    <w:rsid w:val="0018682D"/>
    <w:rsid w:val="00187F16"/>
    <w:rsid w:val="00190154"/>
    <w:rsid w:val="00190C9D"/>
    <w:rsid w:val="00191BD8"/>
    <w:rsid w:val="00191C4E"/>
    <w:rsid w:val="00191F05"/>
    <w:rsid w:val="0019233F"/>
    <w:rsid w:val="00192949"/>
    <w:rsid w:val="00192F9A"/>
    <w:rsid w:val="001944A3"/>
    <w:rsid w:val="00194AF0"/>
    <w:rsid w:val="00195989"/>
    <w:rsid w:val="00195DE1"/>
    <w:rsid w:val="00196B2C"/>
    <w:rsid w:val="001A0353"/>
    <w:rsid w:val="001A088E"/>
    <w:rsid w:val="001A09BF"/>
    <w:rsid w:val="001A0F1E"/>
    <w:rsid w:val="001A0FBD"/>
    <w:rsid w:val="001A11AD"/>
    <w:rsid w:val="001A15E0"/>
    <w:rsid w:val="001A1834"/>
    <w:rsid w:val="001A1C75"/>
    <w:rsid w:val="001A1FF6"/>
    <w:rsid w:val="001A21F0"/>
    <w:rsid w:val="001A26AB"/>
    <w:rsid w:val="001A2B1C"/>
    <w:rsid w:val="001A3367"/>
    <w:rsid w:val="001A3A51"/>
    <w:rsid w:val="001A48B1"/>
    <w:rsid w:val="001A54A2"/>
    <w:rsid w:val="001A5C24"/>
    <w:rsid w:val="001A6047"/>
    <w:rsid w:val="001A687A"/>
    <w:rsid w:val="001A73E9"/>
    <w:rsid w:val="001A7AD3"/>
    <w:rsid w:val="001B06D9"/>
    <w:rsid w:val="001B15F2"/>
    <w:rsid w:val="001B19D5"/>
    <w:rsid w:val="001B1B3C"/>
    <w:rsid w:val="001B360E"/>
    <w:rsid w:val="001B3D91"/>
    <w:rsid w:val="001B4932"/>
    <w:rsid w:val="001B4B63"/>
    <w:rsid w:val="001B4DF8"/>
    <w:rsid w:val="001B57C5"/>
    <w:rsid w:val="001B59A1"/>
    <w:rsid w:val="001B5BB3"/>
    <w:rsid w:val="001B5BCB"/>
    <w:rsid w:val="001B625F"/>
    <w:rsid w:val="001B695E"/>
    <w:rsid w:val="001B6A89"/>
    <w:rsid w:val="001B6F22"/>
    <w:rsid w:val="001C1487"/>
    <w:rsid w:val="001C20FF"/>
    <w:rsid w:val="001C2705"/>
    <w:rsid w:val="001C2904"/>
    <w:rsid w:val="001C36C2"/>
    <w:rsid w:val="001C3804"/>
    <w:rsid w:val="001C3836"/>
    <w:rsid w:val="001C4224"/>
    <w:rsid w:val="001C4AF8"/>
    <w:rsid w:val="001C4CB5"/>
    <w:rsid w:val="001C54A1"/>
    <w:rsid w:val="001C5A00"/>
    <w:rsid w:val="001C5C8E"/>
    <w:rsid w:val="001C6AB5"/>
    <w:rsid w:val="001C7578"/>
    <w:rsid w:val="001C7921"/>
    <w:rsid w:val="001C7D34"/>
    <w:rsid w:val="001D15E0"/>
    <w:rsid w:val="001D1EDA"/>
    <w:rsid w:val="001D3073"/>
    <w:rsid w:val="001D34EE"/>
    <w:rsid w:val="001D3A96"/>
    <w:rsid w:val="001D4127"/>
    <w:rsid w:val="001D4756"/>
    <w:rsid w:val="001D57B2"/>
    <w:rsid w:val="001D5A31"/>
    <w:rsid w:val="001D5B33"/>
    <w:rsid w:val="001D6B78"/>
    <w:rsid w:val="001D6D58"/>
    <w:rsid w:val="001D6ECA"/>
    <w:rsid w:val="001D7472"/>
    <w:rsid w:val="001D7990"/>
    <w:rsid w:val="001E01FF"/>
    <w:rsid w:val="001E0218"/>
    <w:rsid w:val="001E082F"/>
    <w:rsid w:val="001E0960"/>
    <w:rsid w:val="001E0E87"/>
    <w:rsid w:val="001E1696"/>
    <w:rsid w:val="001E1749"/>
    <w:rsid w:val="001E19A1"/>
    <w:rsid w:val="001E2127"/>
    <w:rsid w:val="001E256E"/>
    <w:rsid w:val="001E4044"/>
    <w:rsid w:val="001E4905"/>
    <w:rsid w:val="001E51FD"/>
    <w:rsid w:val="001E59B4"/>
    <w:rsid w:val="001E59C4"/>
    <w:rsid w:val="001E760C"/>
    <w:rsid w:val="001E7633"/>
    <w:rsid w:val="001F063B"/>
    <w:rsid w:val="001F114C"/>
    <w:rsid w:val="001F15D5"/>
    <w:rsid w:val="001F1D98"/>
    <w:rsid w:val="001F37C4"/>
    <w:rsid w:val="001F3B2C"/>
    <w:rsid w:val="001F467C"/>
    <w:rsid w:val="001F579C"/>
    <w:rsid w:val="001F5DE6"/>
    <w:rsid w:val="001F7342"/>
    <w:rsid w:val="001F7518"/>
    <w:rsid w:val="001F7BC8"/>
    <w:rsid w:val="002001CB"/>
    <w:rsid w:val="00200630"/>
    <w:rsid w:val="00200CAF"/>
    <w:rsid w:val="00201A4D"/>
    <w:rsid w:val="00201C10"/>
    <w:rsid w:val="00202076"/>
    <w:rsid w:val="002030A5"/>
    <w:rsid w:val="00203595"/>
    <w:rsid w:val="002043B3"/>
    <w:rsid w:val="00204406"/>
    <w:rsid w:val="002047AC"/>
    <w:rsid w:val="00204C0C"/>
    <w:rsid w:val="0020683E"/>
    <w:rsid w:val="00206A11"/>
    <w:rsid w:val="00206AA1"/>
    <w:rsid w:val="00206E8E"/>
    <w:rsid w:val="002073DD"/>
    <w:rsid w:val="00207A61"/>
    <w:rsid w:val="00207F8C"/>
    <w:rsid w:val="0021054A"/>
    <w:rsid w:val="00210E04"/>
    <w:rsid w:val="002111EA"/>
    <w:rsid w:val="00211D53"/>
    <w:rsid w:val="00212005"/>
    <w:rsid w:val="00212470"/>
    <w:rsid w:val="002139AF"/>
    <w:rsid w:val="00213C5B"/>
    <w:rsid w:val="00214692"/>
    <w:rsid w:val="00214CDC"/>
    <w:rsid w:val="00214E79"/>
    <w:rsid w:val="00214FC9"/>
    <w:rsid w:val="00215631"/>
    <w:rsid w:val="00215B8A"/>
    <w:rsid w:val="002163AC"/>
    <w:rsid w:val="00216768"/>
    <w:rsid w:val="0021710C"/>
    <w:rsid w:val="002173E5"/>
    <w:rsid w:val="0021761D"/>
    <w:rsid w:val="00217C99"/>
    <w:rsid w:val="002205C9"/>
    <w:rsid w:val="00221BB1"/>
    <w:rsid w:val="0022278A"/>
    <w:rsid w:val="00222DDC"/>
    <w:rsid w:val="0022454A"/>
    <w:rsid w:val="0022475C"/>
    <w:rsid w:val="00224CF7"/>
    <w:rsid w:val="00225506"/>
    <w:rsid w:val="0022556D"/>
    <w:rsid w:val="00225A75"/>
    <w:rsid w:val="00225B4B"/>
    <w:rsid w:val="00225DBA"/>
    <w:rsid w:val="0022622F"/>
    <w:rsid w:val="00226664"/>
    <w:rsid w:val="002271BF"/>
    <w:rsid w:val="00227449"/>
    <w:rsid w:val="00227675"/>
    <w:rsid w:val="00230097"/>
    <w:rsid w:val="002308FF"/>
    <w:rsid w:val="00230B9D"/>
    <w:rsid w:val="00231650"/>
    <w:rsid w:val="00231C5B"/>
    <w:rsid w:val="0023204F"/>
    <w:rsid w:val="002320CC"/>
    <w:rsid w:val="002329C3"/>
    <w:rsid w:val="00232CED"/>
    <w:rsid w:val="002330CD"/>
    <w:rsid w:val="0023333F"/>
    <w:rsid w:val="00233442"/>
    <w:rsid w:val="00233471"/>
    <w:rsid w:val="0023424B"/>
    <w:rsid w:val="00234A7C"/>
    <w:rsid w:val="00235029"/>
    <w:rsid w:val="0023555A"/>
    <w:rsid w:val="00235BF7"/>
    <w:rsid w:val="00235C37"/>
    <w:rsid w:val="002360AA"/>
    <w:rsid w:val="00236158"/>
    <w:rsid w:val="00236667"/>
    <w:rsid w:val="00236C51"/>
    <w:rsid w:val="00236FEC"/>
    <w:rsid w:val="002376D2"/>
    <w:rsid w:val="00237B18"/>
    <w:rsid w:val="00240D61"/>
    <w:rsid w:val="002412FD"/>
    <w:rsid w:val="00241543"/>
    <w:rsid w:val="00241BA1"/>
    <w:rsid w:val="0024216A"/>
    <w:rsid w:val="0024272B"/>
    <w:rsid w:val="00242B8E"/>
    <w:rsid w:val="00244156"/>
    <w:rsid w:val="0024474E"/>
    <w:rsid w:val="002448DB"/>
    <w:rsid w:val="002455DD"/>
    <w:rsid w:val="00245851"/>
    <w:rsid w:val="00245B18"/>
    <w:rsid w:val="0024648D"/>
    <w:rsid w:val="00246E36"/>
    <w:rsid w:val="002476E8"/>
    <w:rsid w:val="00250CB7"/>
    <w:rsid w:val="00251BA6"/>
    <w:rsid w:val="00252D5A"/>
    <w:rsid w:val="00253E67"/>
    <w:rsid w:val="00254198"/>
    <w:rsid w:val="002546BF"/>
    <w:rsid w:val="002557AB"/>
    <w:rsid w:val="00256532"/>
    <w:rsid w:val="00256638"/>
    <w:rsid w:val="0025735D"/>
    <w:rsid w:val="002579FD"/>
    <w:rsid w:val="00257B29"/>
    <w:rsid w:val="00257DA1"/>
    <w:rsid w:val="0026035E"/>
    <w:rsid w:val="00261EBA"/>
    <w:rsid w:val="00262240"/>
    <w:rsid w:val="00262B11"/>
    <w:rsid w:val="00262BF4"/>
    <w:rsid w:val="00263708"/>
    <w:rsid w:val="00263BB2"/>
    <w:rsid w:val="00263E6E"/>
    <w:rsid w:val="002641E8"/>
    <w:rsid w:val="002648F3"/>
    <w:rsid w:val="00265338"/>
    <w:rsid w:val="00265E8C"/>
    <w:rsid w:val="0026660A"/>
    <w:rsid w:val="00266B12"/>
    <w:rsid w:val="002679E0"/>
    <w:rsid w:val="00270884"/>
    <w:rsid w:val="00270D83"/>
    <w:rsid w:val="00270DAF"/>
    <w:rsid w:val="0027118A"/>
    <w:rsid w:val="0027142F"/>
    <w:rsid w:val="0027179C"/>
    <w:rsid w:val="00271FDD"/>
    <w:rsid w:val="002726A2"/>
    <w:rsid w:val="002728AF"/>
    <w:rsid w:val="00272DCA"/>
    <w:rsid w:val="00274DAB"/>
    <w:rsid w:val="002751F8"/>
    <w:rsid w:val="00275B7B"/>
    <w:rsid w:val="0027635E"/>
    <w:rsid w:val="002766F3"/>
    <w:rsid w:val="00277493"/>
    <w:rsid w:val="00281287"/>
    <w:rsid w:val="002813C4"/>
    <w:rsid w:val="00281E39"/>
    <w:rsid w:val="00282C00"/>
    <w:rsid w:val="002841A2"/>
    <w:rsid w:val="002843EB"/>
    <w:rsid w:val="002844CD"/>
    <w:rsid w:val="00284C9F"/>
    <w:rsid w:val="00284D63"/>
    <w:rsid w:val="00285D1D"/>
    <w:rsid w:val="00285D83"/>
    <w:rsid w:val="00286807"/>
    <w:rsid w:val="002869C0"/>
    <w:rsid w:val="00286A8F"/>
    <w:rsid w:val="0029059D"/>
    <w:rsid w:val="00290853"/>
    <w:rsid w:val="00290C87"/>
    <w:rsid w:val="00292F98"/>
    <w:rsid w:val="00294536"/>
    <w:rsid w:val="00294ABA"/>
    <w:rsid w:val="00295686"/>
    <w:rsid w:val="00295A14"/>
    <w:rsid w:val="00295B14"/>
    <w:rsid w:val="00296AF5"/>
    <w:rsid w:val="002A0BF9"/>
    <w:rsid w:val="002A13B8"/>
    <w:rsid w:val="002A1465"/>
    <w:rsid w:val="002A37E9"/>
    <w:rsid w:val="002A3E9C"/>
    <w:rsid w:val="002A3F43"/>
    <w:rsid w:val="002A42A3"/>
    <w:rsid w:val="002A466F"/>
    <w:rsid w:val="002A4C9C"/>
    <w:rsid w:val="002A5119"/>
    <w:rsid w:val="002A5AD3"/>
    <w:rsid w:val="002A5E45"/>
    <w:rsid w:val="002A614F"/>
    <w:rsid w:val="002A621C"/>
    <w:rsid w:val="002A629F"/>
    <w:rsid w:val="002B0424"/>
    <w:rsid w:val="002B0DBB"/>
    <w:rsid w:val="002B10DA"/>
    <w:rsid w:val="002B16AA"/>
    <w:rsid w:val="002B1D92"/>
    <w:rsid w:val="002B215F"/>
    <w:rsid w:val="002B280E"/>
    <w:rsid w:val="002B2AE6"/>
    <w:rsid w:val="002B2B61"/>
    <w:rsid w:val="002B300B"/>
    <w:rsid w:val="002B33E2"/>
    <w:rsid w:val="002B3AF2"/>
    <w:rsid w:val="002B3C0F"/>
    <w:rsid w:val="002B3C3D"/>
    <w:rsid w:val="002B3C56"/>
    <w:rsid w:val="002B4108"/>
    <w:rsid w:val="002B472A"/>
    <w:rsid w:val="002B4DE6"/>
    <w:rsid w:val="002B506B"/>
    <w:rsid w:val="002B6A1E"/>
    <w:rsid w:val="002B7034"/>
    <w:rsid w:val="002B7A8F"/>
    <w:rsid w:val="002C1380"/>
    <w:rsid w:val="002C1CD6"/>
    <w:rsid w:val="002C2842"/>
    <w:rsid w:val="002C3063"/>
    <w:rsid w:val="002C3978"/>
    <w:rsid w:val="002C3D21"/>
    <w:rsid w:val="002C3FC4"/>
    <w:rsid w:val="002C4018"/>
    <w:rsid w:val="002C40D2"/>
    <w:rsid w:val="002C471E"/>
    <w:rsid w:val="002C60C0"/>
    <w:rsid w:val="002C6496"/>
    <w:rsid w:val="002C66BA"/>
    <w:rsid w:val="002D010E"/>
    <w:rsid w:val="002D0E6B"/>
    <w:rsid w:val="002D19F1"/>
    <w:rsid w:val="002D2879"/>
    <w:rsid w:val="002D2974"/>
    <w:rsid w:val="002D2C41"/>
    <w:rsid w:val="002D2F05"/>
    <w:rsid w:val="002D31D3"/>
    <w:rsid w:val="002D46C6"/>
    <w:rsid w:val="002D475B"/>
    <w:rsid w:val="002D4E2C"/>
    <w:rsid w:val="002D4EDB"/>
    <w:rsid w:val="002D5F22"/>
    <w:rsid w:val="002D6063"/>
    <w:rsid w:val="002D69F4"/>
    <w:rsid w:val="002D6F86"/>
    <w:rsid w:val="002D70E7"/>
    <w:rsid w:val="002D745B"/>
    <w:rsid w:val="002E011C"/>
    <w:rsid w:val="002E01ED"/>
    <w:rsid w:val="002E0D5B"/>
    <w:rsid w:val="002E1094"/>
    <w:rsid w:val="002E1637"/>
    <w:rsid w:val="002E1D5C"/>
    <w:rsid w:val="002E2FD6"/>
    <w:rsid w:val="002E367B"/>
    <w:rsid w:val="002E3C24"/>
    <w:rsid w:val="002E3F1F"/>
    <w:rsid w:val="002E4680"/>
    <w:rsid w:val="002E4E95"/>
    <w:rsid w:val="002E601C"/>
    <w:rsid w:val="002E72E2"/>
    <w:rsid w:val="002E761E"/>
    <w:rsid w:val="002E7E72"/>
    <w:rsid w:val="002F2AD8"/>
    <w:rsid w:val="002F2ED1"/>
    <w:rsid w:val="002F30C8"/>
    <w:rsid w:val="002F33D4"/>
    <w:rsid w:val="002F3B43"/>
    <w:rsid w:val="002F403C"/>
    <w:rsid w:val="002F4EE1"/>
    <w:rsid w:val="002F5EE4"/>
    <w:rsid w:val="002F6366"/>
    <w:rsid w:val="002F65BE"/>
    <w:rsid w:val="002F7345"/>
    <w:rsid w:val="002F7511"/>
    <w:rsid w:val="002F7FEB"/>
    <w:rsid w:val="00300A32"/>
    <w:rsid w:val="003021AC"/>
    <w:rsid w:val="003028E1"/>
    <w:rsid w:val="0030325B"/>
    <w:rsid w:val="003042B9"/>
    <w:rsid w:val="00304C20"/>
    <w:rsid w:val="00304E99"/>
    <w:rsid w:val="00305047"/>
    <w:rsid w:val="00305AF4"/>
    <w:rsid w:val="00305DB5"/>
    <w:rsid w:val="0030617E"/>
    <w:rsid w:val="00306933"/>
    <w:rsid w:val="00307DCD"/>
    <w:rsid w:val="0031023B"/>
    <w:rsid w:val="00311206"/>
    <w:rsid w:val="0031134D"/>
    <w:rsid w:val="00311457"/>
    <w:rsid w:val="00312A08"/>
    <w:rsid w:val="00312B04"/>
    <w:rsid w:val="0031356F"/>
    <w:rsid w:val="003158D0"/>
    <w:rsid w:val="00315AC8"/>
    <w:rsid w:val="00316054"/>
    <w:rsid w:val="0031608F"/>
    <w:rsid w:val="003169F3"/>
    <w:rsid w:val="00317E4C"/>
    <w:rsid w:val="00317F5F"/>
    <w:rsid w:val="00320C8B"/>
    <w:rsid w:val="00320D68"/>
    <w:rsid w:val="00320DF5"/>
    <w:rsid w:val="003210BD"/>
    <w:rsid w:val="003230DF"/>
    <w:rsid w:val="003235D0"/>
    <w:rsid w:val="003241CA"/>
    <w:rsid w:val="00325180"/>
    <w:rsid w:val="003252F7"/>
    <w:rsid w:val="003253D0"/>
    <w:rsid w:val="00326276"/>
    <w:rsid w:val="0032635C"/>
    <w:rsid w:val="003273DA"/>
    <w:rsid w:val="00330069"/>
    <w:rsid w:val="003300E2"/>
    <w:rsid w:val="0033039C"/>
    <w:rsid w:val="0033119F"/>
    <w:rsid w:val="00331360"/>
    <w:rsid w:val="0033157F"/>
    <w:rsid w:val="00331B46"/>
    <w:rsid w:val="00332015"/>
    <w:rsid w:val="003320E5"/>
    <w:rsid w:val="00332124"/>
    <w:rsid w:val="003336A1"/>
    <w:rsid w:val="00334BF4"/>
    <w:rsid w:val="0033539E"/>
    <w:rsid w:val="00335803"/>
    <w:rsid w:val="003359F5"/>
    <w:rsid w:val="00337222"/>
    <w:rsid w:val="00337237"/>
    <w:rsid w:val="00337801"/>
    <w:rsid w:val="00337F9B"/>
    <w:rsid w:val="00340737"/>
    <w:rsid w:val="00340BE1"/>
    <w:rsid w:val="00340FB3"/>
    <w:rsid w:val="003416D6"/>
    <w:rsid w:val="0034201C"/>
    <w:rsid w:val="0034234B"/>
    <w:rsid w:val="00342437"/>
    <w:rsid w:val="00342C92"/>
    <w:rsid w:val="00344086"/>
    <w:rsid w:val="0034439D"/>
    <w:rsid w:val="00344B99"/>
    <w:rsid w:val="00345C61"/>
    <w:rsid w:val="00345E0F"/>
    <w:rsid w:val="00346167"/>
    <w:rsid w:val="003462AE"/>
    <w:rsid w:val="0034638B"/>
    <w:rsid w:val="00346875"/>
    <w:rsid w:val="00346DA7"/>
    <w:rsid w:val="00347201"/>
    <w:rsid w:val="00347203"/>
    <w:rsid w:val="00347370"/>
    <w:rsid w:val="00351EFB"/>
    <w:rsid w:val="00351FE4"/>
    <w:rsid w:val="003524A2"/>
    <w:rsid w:val="00352C43"/>
    <w:rsid w:val="00352F1E"/>
    <w:rsid w:val="0035302F"/>
    <w:rsid w:val="00353542"/>
    <w:rsid w:val="00353CB2"/>
    <w:rsid w:val="00353E9C"/>
    <w:rsid w:val="00354106"/>
    <w:rsid w:val="00354F06"/>
    <w:rsid w:val="0035524A"/>
    <w:rsid w:val="003554EC"/>
    <w:rsid w:val="00355FC0"/>
    <w:rsid w:val="003564C7"/>
    <w:rsid w:val="00356E48"/>
    <w:rsid w:val="00357035"/>
    <w:rsid w:val="00357036"/>
    <w:rsid w:val="0035730B"/>
    <w:rsid w:val="00360235"/>
    <w:rsid w:val="0036044F"/>
    <w:rsid w:val="00360B9C"/>
    <w:rsid w:val="00360E8E"/>
    <w:rsid w:val="00360EFA"/>
    <w:rsid w:val="00361D2E"/>
    <w:rsid w:val="003639B2"/>
    <w:rsid w:val="00363A7A"/>
    <w:rsid w:val="0036483D"/>
    <w:rsid w:val="00364C6B"/>
    <w:rsid w:val="0036549D"/>
    <w:rsid w:val="003658BA"/>
    <w:rsid w:val="003661D3"/>
    <w:rsid w:val="003662B6"/>
    <w:rsid w:val="00367A11"/>
    <w:rsid w:val="00367AE9"/>
    <w:rsid w:val="00367EF3"/>
    <w:rsid w:val="00370ADB"/>
    <w:rsid w:val="00372BA8"/>
    <w:rsid w:val="00372E5A"/>
    <w:rsid w:val="003737B9"/>
    <w:rsid w:val="00373AD3"/>
    <w:rsid w:val="00373C19"/>
    <w:rsid w:val="00373C63"/>
    <w:rsid w:val="00374CC4"/>
    <w:rsid w:val="00375A1F"/>
    <w:rsid w:val="00375B00"/>
    <w:rsid w:val="00375B9F"/>
    <w:rsid w:val="00375D7B"/>
    <w:rsid w:val="0037689B"/>
    <w:rsid w:val="00376A65"/>
    <w:rsid w:val="00376D66"/>
    <w:rsid w:val="00376E69"/>
    <w:rsid w:val="003772D8"/>
    <w:rsid w:val="003776F4"/>
    <w:rsid w:val="00377F57"/>
    <w:rsid w:val="0038037C"/>
    <w:rsid w:val="0038144C"/>
    <w:rsid w:val="00382C4F"/>
    <w:rsid w:val="00382F4C"/>
    <w:rsid w:val="00383226"/>
    <w:rsid w:val="00383B06"/>
    <w:rsid w:val="00383E11"/>
    <w:rsid w:val="00383EA7"/>
    <w:rsid w:val="003840AF"/>
    <w:rsid w:val="00384502"/>
    <w:rsid w:val="00385079"/>
    <w:rsid w:val="003855DB"/>
    <w:rsid w:val="00386E7D"/>
    <w:rsid w:val="00386F5C"/>
    <w:rsid w:val="0038701B"/>
    <w:rsid w:val="00387414"/>
    <w:rsid w:val="003874F0"/>
    <w:rsid w:val="00387909"/>
    <w:rsid w:val="00390108"/>
    <w:rsid w:val="00390884"/>
    <w:rsid w:val="0039102B"/>
    <w:rsid w:val="003912E1"/>
    <w:rsid w:val="003914B7"/>
    <w:rsid w:val="00391782"/>
    <w:rsid w:val="00391FA9"/>
    <w:rsid w:val="00392817"/>
    <w:rsid w:val="00393131"/>
    <w:rsid w:val="0039418D"/>
    <w:rsid w:val="00394714"/>
    <w:rsid w:val="00394E2C"/>
    <w:rsid w:val="00395606"/>
    <w:rsid w:val="00395F8F"/>
    <w:rsid w:val="00396513"/>
    <w:rsid w:val="003966A9"/>
    <w:rsid w:val="00396E2F"/>
    <w:rsid w:val="00396F8A"/>
    <w:rsid w:val="003970D4"/>
    <w:rsid w:val="00397128"/>
    <w:rsid w:val="003971CD"/>
    <w:rsid w:val="0039757E"/>
    <w:rsid w:val="003979F0"/>
    <w:rsid w:val="003A1320"/>
    <w:rsid w:val="003A1A5B"/>
    <w:rsid w:val="003A1D99"/>
    <w:rsid w:val="003A24B2"/>
    <w:rsid w:val="003A259C"/>
    <w:rsid w:val="003A2B4B"/>
    <w:rsid w:val="003A2DB3"/>
    <w:rsid w:val="003A2FC3"/>
    <w:rsid w:val="003A3347"/>
    <w:rsid w:val="003A3A7F"/>
    <w:rsid w:val="003A3DD9"/>
    <w:rsid w:val="003A4060"/>
    <w:rsid w:val="003A48FB"/>
    <w:rsid w:val="003A4D19"/>
    <w:rsid w:val="003A4F9D"/>
    <w:rsid w:val="003A5039"/>
    <w:rsid w:val="003A5328"/>
    <w:rsid w:val="003A55B6"/>
    <w:rsid w:val="003A57F0"/>
    <w:rsid w:val="003A59BD"/>
    <w:rsid w:val="003A6F79"/>
    <w:rsid w:val="003A7B69"/>
    <w:rsid w:val="003A7E29"/>
    <w:rsid w:val="003B0A18"/>
    <w:rsid w:val="003B103E"/>
    <w:rsid w:val="003B135D"/>
    <w:rsid w:val="003B1689"/>
    <w:rsid w:val="003B17AF"/>
    <w:rsid w:val="003B1D10"/>
    <w:rsid w:val="003B1D5D"/>
    <w:rsid w:val="003B2C39"/>
    <w:rsid w:val="003B4182"/>
    <w:rsid w:val="003B41B1"/>
    <w:rsid w:val="003B5D23"/>
    <w:rsid w:val="003B6945"/>
    <w:rsid w:val="003B777A"/>
    <w:rsid w:val="003B7FB7"/>
    <w:rsid w:val="003C014A"/>
    <w:rsid w:val="003C05BF"/>
    <w:rsid w:val="003C378C"/>
    <w:rsid w:val="003C3C07"/>
    <w:rsid w:val="003C3D65"/>
    <w:rsid w:val="003C4926"/>
    <w:rsid w:val="003C523D"/>
    <w:rsid w:val="003C575E"/>
    <w:rsid w:val="003C6E36"/>
    <w:rsid w:val="003C741E"/>
    <w:rsid w:val="003C7463"/>
    <w:rsid w:val="003C7906"/>
    <w:rsid w:val="003C793C"/>
    <w:rsid w:val="003C7FAD"/>
    <w:rsid w:val="003D0425"/>
    <w:rsid w:val="003D0E41"/>
    <w:rsid w:val="003D0F60"/>
    <w:rsid w:val="003D104E"/>
    <w:rsid w:val="003D1D3D"/>
    <w:rsid w:val="003D278E"/>
    <w:rsid w:val="003D3155"/>
    <w:rsid w:val="003D3258"/>
    <w:rsid w:val="003D3345"/>
    <w:rsid w:val="003D37F1"/>
    <w:rsid w:val="003D39C1"/>
    <w:rsid w:val="003D3EFF"/>
    <w:rsid w:val="003D48D5"/>
    <w:rsid w:val="003D5070"/>
    <w:rsid w:val="003D5399"/>
    <w:rsid w:val="003D5B92"/>
    <w:rsid w:val="003D74B9"/>
    <w:rsid w:val="003D7B58"/>
    <w:rsid w:val="003D7DD6"/>
    <w:rsid w:val="003E02C5"/>
    <w:rsid w:val="003E0746"/>
    <w:rsid w:val="003E1026"/>
    <w:rsid w:val="003E1455"/>
    <w:rsid w:val="003E15AB"/>
    <w:rsid w:val="003E24D0"/>
    <w:rsid w:val="003E2B14"/>
    <w:rsid w:val="003E3004"/>
    <w:rsid w:val="003E347C"/>
    <w:rsid w:val="003E53A8"/>
    <w:rsid w:val="003E54F8"/>
    <w:rsid w:val="003E581E"/>
    <w:rsid w:val="003E5A08"/>
    <w:rsid w:val="003E645F"/>
    <w:rsid w:val="003E79AE"/>
    <w:rsid w:val="003E7F75"/>
    <w:rsid w:val="003F0145"/>
    <w:rsid w:val="003F0E9A"/>
    <w:rsid w:val="003F12DC"/>
    <w:rsid w:val="003F162A"/>
    <w:rsid w:val="003F1806"/>
    <w:rsid w:val="003F1BD4"/>
    <w:rsid w:val="003F1D04"/>
    <w:rsid w:val="003F226D"/>
    <w:rsid w:val="003F240D"/>
    <w:rsid w:val="003F3070"/>
    <w:rsid w:val="003F411B"/>
    <w:rsid w:val="003F4340"/>
    <w:rsid w:val="003F494E"/>
    <w:rsid w:val="003F495D"/>
    <w:rsid w:val="003F4ABA"/>
    <w:rsid w:val="003F5772"/>
    <w:rsid w:val="003F58C1"/>
    <w:rsid w:val="003F638F"/>
    <w:rsid w:val="003F6DA0"/>
    <w:rsid w:val="003F6DCE"/>
    <w:rsid w:val="003F7E72"/>
    <w:rsid w:val="004009CD"/>
    <w:rsid w:val="00400C6F"/>
    <w:rsid w:val="00401FD7"/>
    <w:rsid w:val="0040238E"/>
    <w:rsid w:val="00402934"/>
    <w:rsid w:val="00402FD6"/>
    <w:rsid w:val="00402FF7"/>
    <w:rsid w:val="00403444"/>
    <w:rsid w:val="0040348C"/>
    <w:rsid w:val="0040379B"/>
    <w:rsid w:val="00404665"/>
    <w:rsid w:val="0040466F"/>
    <w:rsid w:val="00404DE6"/>
    <w:rsid w:val="00405113"/>
    <w:rsid w:val="004054FE"/>
    <w:rsid w:val="00405DA6"/>
    <w:rsid w:val="00406641"/>
    <w:rsid w:val="0040786B"/>
    <w:rsid w:val="00407D4D"/>
    <w:rsid w:val="00410613"/>
    <w:rsid w:val="004107D3"/>
    <w:rsid w:val="00411929"/>
    <w:rsid w:val="004129FE"/>
    <w:rsid w:val="00412E2F"/>
    <w:rsid w:val="00412FF9"/>
    <w:rsid w:val="00413166"/>
    <w:rsid w:val="00413C74"/>
    <w:rsid w:val="004141C4"/>
    <w:rsid w:val="0041441E"/>
    <w:rsid w:val="0041478E"/>
    <w:rsid w:val="0041540A"/>
    <w:rsid w:val="0041572A"/>
    <w:rsid w:val="0041615C"/>
    <w:rsid w:val="0041692C"/>
    <w:rsid w:val="004176AF"/>
    <w:rsid w:val="00417B5B"/>
    <w:rsid w:val="004201C7"/>
    <w:rsid w:val="0042027A"/>
    <w:rsid w:val="00420783"/>
    <w:rsid w:val="00420AB6"/>
    <w:rsid w:val="004211EC"/>
    <w:rsid w:val="004214F8"/>
    <w:rsid w:val="00421590"/>
    <w:rsid w:val="0042196A"/>
    <w:rsid w:val="00421BEF"/>
    <w:rsid w:val="00422767"/>
    <w:rsid w:val="00423815"/>
    <w:rsid w:val="00423D8D"/>
    <w:rsid w:val="00424180"/>
    <w:rsid w:val="00425E1B"/>
    <w:rsid w:val="004267DB"/>
    <w:rsid w:val="00427006"/>
    <w:rsid w:val="0042734A"/>
    <w:rsid w:val="00427406"/>
    <w:rsid w:val="00427A85"/>
    <w:rsid w:val="00427ABC"/>
    <w:rsid w:val="00430307"/>
    <w:rsid w:val="00430917"/>
    <w:rsid w:val="004326B5"/>
    <w:rsid w:val="00432814"/>
    <w:rsid w:val="00433547"/>
    <w:rsid w:val="00433A49"/>
    <w:rsid w:val="00433B86"/>
    <w:rsid w:val="004340E3"/>
    <w:rsid w:val="00434C93"/>
    <w:rsid w:val="00434D1E"/>
    <w:rsid w:val="0043622A"/>
    <w:rsid w:val="00436440"/>
    <w:rsid w:val="0043709A"/>
    <w:rsid w:val="00442126"/>
    <w:rsid w:val="00442539"/>
    <w:rsid w:val="00442675"/>
    <w:rsid w:val="00442BB0"/>
    <w:rsid w:val="00443AB4"/>
    <w:rsid w:val="0044457B"/>
    <w:rsid w:val="00444DE0"/>
    <w:rsid w:val="00445BC4"/>
    <w:rsid w:val="00445DE9"/>
    <w:rsid w:val="00445F1C"/>
    <w:rsid w:val="004462CE"/>
    <w:rsid w:val="0044774F"/>
    <w:rsid w:val="00447FBD"/>
    <w:rsid w:val="0045100B"/>
    <w:rsid w:val="0045139F"/>
    <w:rsid w:val="0045202A"/>
    <w:rsid w:val="00452A8E"/>
    <w:rsid w:val="0045300F"/>
    <w:rsid w:val="004558F3"/>
    <w:rsid w:val="00456463"/>
    <w:rsid w:val="00456967"/>
    <w:rsid w:val="00457082"/>
    <w:rsid w:val="004573F6"/>
    <w:rsid w:val="0045757D"/>
    <w:rsid w:val="0045764E"/>
    <w:rsid w:val="00457792"/>
    <w:rsid w:val="004579B5"/>
    <w:rsid w:val="00457E71"/>
    <w:rsid w:val="00457F48"/>
    <w:rsid w:val="00460027"/>
    <w:rsid w:val="0046003E"/>
    <w:rsid w:val="004605F6"/>
    <w:rsid w:val="0046080F"/>
    <w:rsid w:val="00460E4C"/>
    <w:rsid w:val="0046121F"/>
    <w:rsid w:val="004613E3"/>
    <w:rsid w:val="0046171E"/>
    <w:rsid w:val="0046269B"/>
    <w:rsid w:val="00462DA6"/>
    <w:rsid w:val="004635EB"/>
    <w:rsid w:val="00463840"/>
    <w:rsid w:val="004639B2"/>
    <w:rsid w:val="004639E4"/>
    <w:rsid w:val="00463BA7"/>
    <w:rsid w:val="00465979"/>
    <w:rsid w:val="004669C5"/>
    <w:rsid w:val="00466D88"/>
    <w:rsid w:val="00467562"/>
    <w:rsid w:val="004678F4"/>
    <w:rsid w:val="00467BF8"/>
    <w:rsid w:val="00470925"/>
    <w:rsid w:val="00471018"/>
    <w:rsid w:val="00471217"/>
    <w:rsid w:val="00471391"/>
    <w:rsid w:val="00471602"/>
    <w:rsid w:val="00471B11"/>
    <w:rsid w:val="00472F47"/>
    <w:rsid w:val="0047418E"/>
    <w:rsid w:val="004756A3"/>
    <w:rsid w:val="00475F76"/>
    <w:rsid w:val="00476593"/>
    <w:rsid w:val="00477108"/>
    <w:rsid w:val="00480C4B"/>
    <w:rsid w:val="00481289"/>
    <w:rsid w:val="00481763"/>
    <w:rsid w:val="00482B35"/>
    <w:rsid w:val="00482CBF"/>
    <w:rsid w:val="00482CE2"/>
    <w:rsid w:val="00483A72"/>
    <w:rsid w:val="00484C6E"/>
    <w:rsid w:val="0048562E"/>
    <w:rsid w:val="004860C7"/>
    <w:rsid w:val="004862D6"/>
    <w:rsid w:val="00486CDB"/>
    <w:rsid w:val="00487520"/>
    <w:rsid w:val="0048759B"/>
    <w:rsid w:val="00487D45"/>
    <w:rsid w:val="00490D61"/>
    <w:rsid w:val="00491487"/>
    <w:rsid w:val="004916B5"/>
    <w:rsid w:val="0049177E"/>
    <w:rsid w:val="00491C7E"/>
    <w:rsid w:val="004920FC"/>
    <w:rsid w:val="0049228C"/>
    <w:rsid w:val="00493FD0"/>
    <w:rsid w:val="00493FE0"/>
    <w:rsid w:val="0049643D"/>
    <w:rsid w:val="00496784"/>
    <w:rsid w:val="004968D6"/>
    <w:rsid w:val="00496EEC"/>
    <w:rsid w:val="0049742D"/>
    <w:rsid w:val="004A034E"/>
    <w:rsid w:val="004A0733"/>
    <w:rsid w:val="004A1260"/>
    <w:rsid w:val="004A1BAB"/>
    <w:rsid w:val="004A1C8E"/>
    <w:rsid w:val="004A1FE5"/>
    <w:rsid w:val="004A22F4"/>
    <w:rsid w:val="004A32C4"/>
    <w:rsid w:val="004A3CFE"/>
    <w:rsid w:val="004A3F75"/>
    <w:rsid w:val="004A57A8"/>
    <w:rsid w:val="004A583E"/>
    <w:rsid w:val="004A5CBA"/>
    <w:rsid w:val="004A7081"/>
    <w:rsid w:val="004A7867"/>
    <w:rsid w:val="004A7967"/>
    <w:rsid w:val="004A7E2A"/>
    <w:rsid w:val="004B0CC3"/>
    <w:rsid w:val="004B14F6"/>
    <w:rsid w:val="004B17D2"/>
    <w:rsid w:val="004B1AFA"/>
    <w:rsid w:val="004B1BD9"/>
    <w:rsid w:val="004B2111"/>
    <w:rsid w:val="004B235A"/>
    <w:rsid w:val="004B247E"/>
    <w:rsid w:val="004B3161"/>
    <w:rsid w:val="004B347C"/>
    <w:rsid w:val="004B3662"/>
    <w:rsid w:val="004B378C"/>
    <w:rsid w:val="004B3792"/>
    <w:rsid w:val="004B3A51"/>
    <w:rsid w:val="004B3CA7"/>
    <w:rsid w:val="004B402B"/>
    <w:rsid w:val="004B47B5"/>
    <w:rsid w:val="004B47BA"/>
    <w:rsid w:val="004B6D27"/>
    <w:rsid w:val="004B726C"/>
    <w:rsid w:val="004B73A9"/>
    <w:rsid w:val="004B7EBB"/>
    <w:rsid w:val="004C0675"/>
    <w:rsid w:val="004C0795"/>
    <w:rsid w:val="004C0D9E"/>
    <w:rsid w:val="004C0EEB"/>
    <w:rsid w:val="004C1C80"/>
    <w:rsid w:val="004C2F5D"/>
    <w:rsid w:val="004C3651"/>
    <w:rsid w:val="004C4A12"/>
    <w:rsid w:val="004C598C"/>
    <w:rsid w:val="004C7674"/>
    <w:rsid w:val="004C7871"/>
    <w:rsid w:val="004D00A2"/>
    <w:rsid w:val="004D1082"/>
    <w:rsid w:val="004D1752"/>
    <w:rsid w:val="004D18CE"/>
    <w:rsid w:val="004D1EFE"/>
    <w:rsid w:val="004D273B"/>
    <w:rsid w:val="004D28F6"/>
    <w:rsid w:val="004D2B5D"/>
    <w:rsid w:val="004D3C25"/>
    <w:rsid w:val="004D3FE0"/>
    <w:rsid w:val="004D41DA"/>
    <w:rsid w:val="004D5853"/>
    <w:rsid w:val="004D6162"/>
    <w:rsid w:val="004D7047"/>
    <w:rsid w:val="004D76DF"/>
    <w:rsid w:val="004D7AB1"/>
    <w:rsid w:val="004D7BCC"/>
    <w:rsid w:val="004D7F3A"/>
    <w:rsid w:val="004E176E"/>
    <w:rsid w:val="004E210D"/>
    <w:rsid w:val="004E2A67"/>
    <w:rsid w:val="004E2C32"/>
    <w:rsid w:val="004E2D25"/>
    <w:rsid w:val="004E2D26"/>
    <w:rsid w:val="004E337D"/>
    <w:rsid w:val="004E399B"/>
    <w:rsid w:val="004E4006"/>
    <w:rsid w:val="004E459B"/>
    <w:rsid w:val="004E4FA3"/>
    <w:rsid w:val="004E50B2"/>
    <w:rsid w:val="004E5708"/>
    <w:rsid w:val="004E5A25"/>
    <w:rsid w:val="004E5C8B"/>
    <w:rsid w:val="004E5E04"/>
    <w:rsid w:val="004E5F12"/>
    <w:rsid w:val="004E6334"/>
    <w:rsid w:val="004E6A46"/>
    <w:rsid w:val="004E71DE"/>
    <w:rsid w:val="004E7FD4"/>
    <w:rsid w:val="004F0B7E"/>
    <w:rsid w:val="004F0BF6"/>
    <w:rsid w:val="004F0EF2"/>
    <w:rsid w:val="004F2735"/>
    <w:rsid w:val="004F3012"/>
    <w:rsid w:val="004F34F5"/>
    <w:rsid w:val="004F3603"/>
    <w:rsid w:val="004F4C5D"/>
    <w:rsid w:val="004F55E0"/>
    <w:rsid w:val="004F6214"/>
    <w:rsid w:val="004F6B50"/>
    <w:rsid w:val="004F6F5D"/>
    <w:rsid w:val="004F715E"/>
    <w:rsid w:val="004F764D"/>
    <w:rsid w:val="00500D30"/>
    <w:rsid w:val="00501A58"/>
    <w:rsid w:val="00501A73"/>
    <w:rsid w:val="00501F4A"/>
    <w:rsid w:val="00502EE5"/>
    <w:rsid w:val="0050322D"/>
    <w:rsid w:val="0050353F"/>
    <w:rsid w:val="00503E62"/>
    <w:rsid w:val="00504018"/>
    <w:rsid w:val="005040AF"/>
    <w:rsid w:val="00504648"/>
    <w:rsid w:val="00504B35"/>
    <w:rsid w:val="0050534B"/>
    <w:rsid w:val="00506579"/>
    <w:rsid w:val="00506C23"/>
    <w:rsid w:val="0050706A"/>
    <w:rsid w:val="0050744A"/>
    <w:rsid w:val="00507C88"/>
    <w:rsid w:val="00507FE7"/>
    <w:rsid w:val="0051094F"/>
    <w:rsid w:val="00511E6D"/>
    <w:rsid w:val="005121F3"/>
    <w:rsid w:val="005126DD"/>
    <w:rsid w:val="00512D9B"/>
    <w:rsid w:val="00513357"/>
    <w:rsid w:val="00513426"/>
    <w:rsid w:val="00514A7A"/>
    <w:rsid w:val="00515651"/>
    <w:rsid w:val="005156E4"/>
    <w:rsid w:val="0051652C"/>
    <w:rsid w:val="005177B5"/>
    <w:rsid w:val="00517903"/>
    <w:rsid w:val="00517A91"/>
    <w:rsid w:val="00520ABE"/>
    <w:rsid w:val="00520B92"/>
    <w:rsid w:val="005217A6"/>
    <w:rsid w:val="0052272F"/>
    <w:rsid w:val="00522825"/>
    <w:rsid w:val="005259CF"/>
    <w:rsid w:val="00525AA7"/>
    <w:rsid w:val="00525BB0"/>
    <w:rsid w:val="00525CFD"/>
    <w:rsid w:val="00526F1C"/>
    <w:rsid w:val="00527027"/>
    <w:rsid w:val="00527223"/>
    <w:rsid w:val="0052745A"/>
    <w:rsid w:val="00527A0E"/>
    <w:rsid w:val="005305AC"/>
    <w:rsid w:val="00531570"/>
    <w:rsid w:val="00532665"/>
    <w:rsid w:val="00532845"/>
    <w:rsid w:val="00532ED3"/>
    <w:rsid w:val="00533FB2"/>
    <w:rsid w:val="0053554A"/>
    <w:rsid w:val="00535749"/>
    <w:rsid w:val="005361E8"/>
    <w:rsid w:val="0053663D"/>
    <w:rsid w:val="00541770"/>
    <w:rsid w:val="00541988"/>
    <w:rsid w:val="005423E0"/>
    <w:rsid w:val="00542B86"/>
    <w:rsid w:val="00543106"/>
    <w:rsid w:val="00543684"/>
    <w:rsid w:val="0054374E"/>
    <w:rsid w:val="00543768"/>
    <w:rsid w:val="0054381C"/>
    <w:rsid w:val="00543C51"/>
    <w:rsid w:val="005441EF"/>
    <w:rsid w:val="00544437"/>
    <w:rsid w:val="00544BCB"/>
    <w:rsid w:val="005453F2"/>
    <w:rsid w:val="00545AEB"/>
    <w:rsid w:val="005466E9"/>
    <w:rsid w:val="0054699D"/>
    <w:rsid w:val="00546F6B"/>
    <w:rsid w:val="0054779E"/>
    <w:rsid w:val="00547B19"/>
    <w:rsid w:val="00547DC0"/>
    <w:rsid w:val="005511CB"/>
    <w:rsid w:val="00551379"/>
    <w:rsid w:val="005514A9"/>
    <w:rsid w:val="005514E7"/>
    <w:rsid w:val="00552176"/>
    <w:rsid w:val="00552260"/>
    <w:rsid w:val="005525D0"/>
    <w:rsid w:val="00552C5E"/>
    <w:rsid w:val="00552E43"/>
    <w:rsid w:val="00553D77"/>
    <w:rsid w:val="005542CD"/>
    <w:rsid w:val="005544B1"/>
    <w:rsid w:val="005564C4"/>
    <w:rsid w:val="00556AF7"/>
    <w:rsid w:val="00556BCC"/>
    <w:rsid w:val="00556DA2"/>
    <w:rsid w:val="0056047A"/>
    <w:rsid w:val="0056049F"/>
    <w:rsid w:val="005606AD"/>
    <w:rsid w:val="005607A0"/>
    <w:rsid w:val="005607DA"/>
    <w:rsid w:val="00560D92"/>
    <w:rsid w:val="0056130A"/>
    <w:rsid w:val="00561F2F"/>
    <w:rsid w:val="00561F59"/>
    <w:rsid w:val="00562414"/>
    <w:rsid w:val="00563267"/>
    <w:rsid w:val="00563288"/>
    <w:rsid w:val="005635A7"/>
    <w:rsid w:val="00563E3D"/>
    <w:rsid w:val="00563EE1"/>
    <w:rsid w:val="0056421B"/>
    <w:rsid w:val="00564C83"/>
    <w:rsid w:val="00565598"/>
    <w:rsid w:val="00566A01"/>
    <w:rsid w:val="005673D3"/>
    <w:rsid w:val="00567BB8"/>
    <w:rsid w:val="00567FDD"/>
    <w:rsid w:val="00573199"/>
    <w:rsid w:val="005733D0"/>
    <w:rsid w:val="00573645"/>
    <w:rsid w:val="00573CDA"/>
    <w:rsid w:val="00573D0C"/>
    <w:rsid w:val="00574610"/>
    <w:rsid w:val="0057474A"/>
    <w:rsid w:val="00574A9C"/>
    <w:rsid w:val="005750AF"/>
    <w:rsid w:val="00576865"/>
    <w:rsid w:val="00580917"/>
    <w:rsid w:val="00580CE6"/>
    <w:rsid w:val="00580EF5"/>
    <w:rsid w:val="0058190C"/>
    <w:rsid w:val="00581C62"/>
    <w:rsid w:val="00581E39"/>
    <w:rsid w:val="005825AE"/>
    <w:rsid w:val="005825BE"/>
    <w:rsid w:val="00583257"/>
    <w:rsid w:val="005844CC"/>
    <w:rsid w:val="00584981"/>
    <w:rsid w:val="00584C68"/>
    <w:rsid w:val="00585DE2"/>
    <w:rsid w:val="005861D5"/>
    <w:rsid w:val="005862A8"/>
    <w:rsid w:val="00586789"/>
    <w:rsid w:val="005871FC"/>
    <w:rsid w:val="0058737A"/>
    <w:rsid w:val="005875DA"/>
    <w:rsid w:val="005877E7"/>
    <w:rsid w:val="0058798E"/>
    <w:rsid w:val="00587B61"/>
    <w:rsid w:val="00587C43"/>
    <w:rsid w:val="005904EA"/>
    <w:rsid w:val="00590E89"/>
    <w:rsid w:val="00591105"/>
    <w:rsid w:val="005919F2"/>
    <w:rsid w:val="0059241B"/>
    <w:rsid w:val="0059258D"/>
    <w:rsid w:val="0059381E"/>
    <w:rsid w:val="00593D33"/>
    <w:rsid w:val="00594597"/>
    <w:rsid w:val="00594997"/>
    <w:rsid w:val="00594B7F"/>
    <w:rsid w:val="005953A8"/>
    <w:rsid w:val="00596A33"/>
    <w:rsid w:val="00596A60"/>
    <w:rsid w:val="00597C31"/>
    <w:rsid w:val="005A0514"/>
    <w:rsid w:val="005A0DF0"/>
    <w:rsid w:val="005A1818"/>
    <w:rsid w:val="005A1908"/>
    <w:rsid w:val="005A2597"/>
    <w:rsid w:val="005A2BDA"/>
    <w:rsid w:val="005A2CB5"/>
    <w:rsid w:val="005A37D0"/>
    <w:rsid w:val="005A383A"/>
    <w:rsid w:val="005A42B8"/>
    <w:rsid w:val="005A5335"/>
    <w:rsid w:val="005A5A46"/>
    <w:rsid w:val="005A5C92"/>
    <w:rsid w:val="005A6F0D"/>
    <w:rsid w:val="005A78DD"/>
    <w:rsid w:val="005B02FB"/>
    <w:rsid w:val="005B0F2F"/>
    <w:rsid w:val="005B1DF0"/>
    <w:rsid w:val="005B229D"/>
    <w:rsid w:val="005B2A51"/>
    <w:rsid w:val="005B2F8B"/>
    <w:rsid w:val="005B3559"/>
    <w:rsid w:val="005B385D"/>
    <w:rsid w:val="005B3B79"/>
    <w:rsid w:val="005B3C10"/>
    <w:rsid w:val="005B5EEF"/>
    <w:rsid w:val="005B664D"/>
    <w:rsid w:val="005B6FDF"/>
    <w:rsid w:val="005B6FFB"/>
    <w:rsid w:val="005B7333"/>
    <w:rsid w:val="005B737A"/>
    <w:rsid w:val="005B7941"/>
    <w:rsid w:val="005C06D9"/>
    <w:rsid w:val="005C1A5B"/>
    <w:rsid w:val="005C1A7D"/>
    <w:rsid w:val="005C273E"/>
    <w:rsid w:val="005C2E16"/>
    <w:rsid w:val="005C2FAE"/>
    <w:rsid w:val="005C3033"/>
    <w:rsid w:val="005C3738"/>
    <w:rsid w:val="005C3A18"/>
    <w:rsid w:val="005C3CDE"/>
    <w:rsid w:val="005C3DF8"/>
    <w:rsid w:val="005C4FF6"/>
    <w:rsid w:val="005C54D4"/>
    <w:rsid w:val="005C59DE"/>
    <w:rsid w:val="005C5B67"/>
    <w:rsid w:val="005C60E9"/>
    <w:rsid w:val="005C61BC"/>
    <w:rsid w:val="005C6A7F"/>
    <w:rsid w:val="005C7390"/>
    <w:rsid w:val="005C793A"/>
    <w:rsid w:val="005C7D57"/>
    <w:rsid w:val="005C7D73"/>
    <w:rsid w:val="005D0726"/>
    <w:rsid w:val="005D0C02"/>
    <w:rsid w:val="005D0EF1"/>
    <w:rsid w:val="005D1637"/>
    <w:rsid w:val="005D21FB"/>
    <w:rsid w:val="005D3EF0"/>
    <w:rsid w:val="005D47E7"/>
    <w:rsid w:val="005D4D1F"/>
    <w:rsid w:val="005D50CA"/>
    <w:rsid w:val="005D51AC"/>
    <w:rsid w:val="005D55C8"/>
    <w:rsid w:val="005D5ADB"/>
    <w:rsid w:val="005D685C"/>
    <w:rsid w:val="005D7336"/>
    <w:rsid w:val="005D73BF"/>
    <w:rsid w:val="005D7777"/>
    <w:rsid w:val="005D78E4"/>
    <w:rsid w:val="005D7B7A"/>
    <w:rsid w:val="005E00F5"/>
    <w:rsid w:val="005E09D8"/>
    <w:rsid w:val="005E0F33"/>
    <w:rsid w:val="005E12FC"/>
    <w:rsid w:val="005E2082"/>
    <w:rsid w:val="005E228F"/>
    <w:rsid w:val="005E29FD"/>
    <w:rsid w:val="005E2FC0"/>
    <w:rsid w:val="005E3F09"/>
    <w:rsid w:val="005E417C"/>
    <w:rsid w:val="005E4A5D"/>
    <w:rsid w:val="005E4B1C"/>
    <w:rsid w:val="005E5711"/>
    <w:rsid w:val="005E57FF"/>
    <w:rsid w:val="005E59C4"/>
    <w:rsid w:val="005E5B17"/>
    <w:rsid w:val="005E68BF"/>
    <w:rsid w:val="005E6C2F"/>
    <w:rsid w:val="005E75B9"/>
    <w:rsid w:val="005E7988"/>
    <w:rsid w:val="005E7B47"/>
    <w:rsid w:val="005F05B5"/>
    <w:rsid w:val="005F1533"/>
    <w:rsid w:val="005F1E8D"/>
    <w:rsid w:val="005F26E0"/>
    <w:rsid w:val="005F27D3"/>
    <w:rsid w:val="005F30E8"/>
    <w:rsid w:val="005F37AE"/>
    <w:rsid w:val="005F3953"/>
    <w:rsid w:val="005F44DD"/>
    <w:rsid w:val="005F5202"/>
    <w:rsid w:val="005F5398"/>
    <w:rsid w:val="005F5E10"/>
    <w:rsid w:val="005F603E"/>
    <w:rsid w:val="005F6095"/>
    <w:rsid w:val="005F67EA"/>
    <w:rsid w:val="005F7745"/>
    <w:rsid w:val="00600D1A"/>
    <w:rsid w:val="00601699"/>
    <w:rsid w:val="0060170B"/>
    <w:rsid w:val="00601754"/>
    <w:rsid w:val="00601F59"/>
    <w:rsid w:val="00602052"/>
    <w:rsid w:val="00602DF4"/>
    <w:rsid w:val="0060379C"/>
    <w:rsid w:val="00604B15"/>
    <w:rsid w:val="00605944"/>
    <w:rsid w:val="00605A3D"/>
    <w:rsid w:val="00605E00"/>
    <w:rsid w:val="00605F4A"/>
    <w:rsid w:val="00606E46"/>
    <w:rsid w:val="006077FF"/>
    <w:rsid w:val="006078D4"/>
    <w:rsid w:val="006101D7"/>
    <w:rsid w:val="006105BD"/>
    <w:rsid w:val="006112EF"/>
    <w:rsid w:val="00611ADF"/>
    <w:rsid w:val="0061230F"/>
    <w:rsid w:val="006127AC"/>
    <w:rsid w:val="00612A20"/>
    <w:rsid w:val="006134B2"/>
    <w:rsid w:val="00614832"/>
    <w:rsid w:val="006149CB"/>
    <w:rsid w:val="00614F2C"/>
    <w:rsid w:val="006150CD"/>
    <w:rsid w:val="0061575E"/>
    <w:rsid w:val="00615774"/>
    <w:rsid w:val="00615B24"/>
    <w:rsid w:val="00615C1F"/>
    <w:rsid w:val="00615DE6"/>
    <w:rsid w:val="0061655F"/>
    <w:rsid w:val="00616605"/>
    <w:rsid w:val="00616D60"/>
    <w:rsid w:val="006170C4"/>
    <w:rsid w:val="006170E0"/>
    <w:rsid w:val="00620209"/>
    <w:rsid w:val="00620CA8"/>
    <w:rsid w:val="00622614"/>
    <w:rsid w:val="00622D11"/>
    <w:rsid w:val="006241B1"/>
    <w:rsid w:val="006241D3"/>
    <w:rsid w:val="00624AE8"/>
    <w:rsid w:val="00625103"/>
    <w:rsid w:val="00625335"/>
    <w:rsid w:val="00625A0B"/>
    <w:rsid w:val="006262A5"/>
    <w:rsid w:val="00626523"/>
    <w:rsid w:val="00626734"/>
    <w:rsid w:val="00627DA5"/>
    <w:rsid w:val="00630725"/>
    <w:rsid w:val="00631733"/>
    <w:rsid w:val="006324DE"/>
    <w:rsid w:val="00632548"/>
    <w:rsid w:val="00632964"/>
    <w:rsid w:val="00633665"/>
    <w:rsid w:val="0063370C"/>
    <w:rsid w:val="0063388D"/>
    <w:rsid w:val="00634313"/>
    <w:rsid w:val="00634357"/>
    <w:rsid w:val="006343B8"/>
    <w:rsid w:val="006355DE"/>
    <w:rsid w:val="0063670B"/>
    <w:rsid w:val="00636FA7"/>
    <w:rsid w:val="006371BB"/>
    <w:rsid w:val="0063768F"/>
    <w:rsid w:val="00640C1F"/>
    <w:rsid w:val="00640EE2"/>
    <w:rsid w:val="00641F69"/>
    <w:rsid w:val="0064213B"/>
    <w:rsid w:val="0064234C"/>
    <w:rsid w:val="0064299A"/>
    <w:rsid w:val="006431DE"/>
    <w:rsid w:val="006431E4"/>
    <w:rsid w:val="00643220"/>
    <w:rsid w:val="006439EB"/>
    <w:rsid w:val="00643AA3"/>
    <w:rsid w:val="00644A5B"/>
    <w:rsid w:val="00646077"/>
    <w:rsid w:val="00646264"/>
    <w:rsid w:val="006470AE"/>
    <w:rsid w:val="006510CB"/>
    <w:rsid w:val="0065152E"/>
    <w:rsid w:val="00651AFD"/>
    <w:rsid w:val="006521F9"/>
    <w:rsid w:val="0065309F"/>
    <w:rsid w:val="00655050"/>
    <w:rsid w:val="00655D7F"/>
    <w:rsid w:val="00657CAA"/>
    <w:rsid w:val="00657DB3"/>
    <w:rsid w:val="006605B6"/>
    <w:rsid w:val="00660C9A"/>
    <w:rsid w:val="006610D2"/>
    <w:rsid w:val="0066180A"/>
    <w:rsid w:val="00661D1D"/>
    <w:rsid w:val="00662E54"/>
    <w:rsid w:val="0066381E"/>
    <w:rsid w:val="006640F7"/>
    <w:rsid w:val="00664831"/>
    <w:rsid w:val="0066508A"/>
    <w:rsid w:val="00666685"/>
    <w:rsid w:val="0066691A"/>
    <w:rsid w:val="00666932"/>
    <w:rsid w:val="00667DDE"/>
    <w:rsid w:val="00671250"/>
    <w:rsid w:val="006714A4"/>
    <w:rsid w:val="00672FD6"/>
    <w:rsid w:val="006730DF"/>
    <w:rsid w:val="006739E2"/>
    <w:rsid w:val="00673A06"/>
    <w:rsid w:val="00673E59"/>
    <w:rsid w:val="00673F4F"/>
    <w:rsid w:val="006746D5"/>
    <w:rsid w:val="00674931"/>
    <w:rsid w:val="00675C69"/>
    <w:rsid w:val="00676519"/>
    <w:rsid w:val="00676A6E"/>
    <w:rsid w:val="00676FFB"/>
    <w:rsid w:val="00677A88"/>
    <w:rsid w:val="00677D09"/>
    <w:rsid w:val="00677EA3"/>
    <w:rsid w:val="00680999"/>
    <w:rsid w:val="00680A9F"/>
    <w:rsid w:val="0068116F"/>
    <w:rsid w:val="006820A1"/>
    <w:rsid w:val="006824F9"/>
    <w:rsid w:val="0068292C"/>
    <w:rsid w:val="00682E53"/>
    <w:rsid w:val="00683118"/>
    <w:rsid w:val="0068316F"/>
    <w:rsid w:val="006840AE"/>
    <w:rsid w:val="006840B7"/>
    <w:rsid w:val="006841E1"/>
    <w:rsid w:val="006851A0"/>
    <w:rsid w:val="006855B1"/>
    <w:rsid w:val="00687C33"/>
    <w:rsid w:val="00690A42"/>
    <w:rsid w:val="006913A4"/>
    <w:rsid w:val="00692023"/>
    <w:rsid w:val="0069233B"/>
    <w:rsid w:val="006925D2"/>
    <w:rsid w:val="00692704"/>
    <w:rsid w:val="0069296B"/>
    <w:rsid w:val="006935D6"/>
    <w:rsid w:val="00693AB3"/>
    <w:rsid w:val="00693C1A"/>
    <w:rsid w:val="00694BA3"/>
    <w:rsid w:val="0069586D"/>
    <w:rsid w:val="00695EAD"/>
    <w:rsid w:val="00696314"/>
    <w:rsid w:val="006966DE"/>
    <w:rsid w:val="00696D9B"/>
    <w:rsid w:val="00696DC9"/>
    <w:rsid w:val="006979A1"/>
    <w:rsid w:val="006A0100"/>
    <w:rsid w:val="006A04AB"/>
    <w:rsid w:val="006A1162"/>
    <w:rsid w:val="006A1D62"/>
    <w:rsid w:val="006A1DA4"/>
    <w:rsid w:val="006A1EA3"/>
    <w:rsid w:val="006A34F0"/>
    <w:rsid w:val="006A407B"/>
    <w:rsid w:val="006A4945"/>
    <w:rsid w:val="006A4D35"/>
    <w:rsid w:val="006A54AF"/>
    <w:rsid w:val="006A55EC"/>
    <w:rsid w:val="006A5DDA"/>
    <w:rsid w:val="006A5E5A"/>
    <w:rsid w:val="006A60D5"/>
    <w:rsid w:val="006A6E53"/>
    <w:rsid w:val="006A796B"/>
    <w:rsid w:val="006B3465"/>
    <w:rsid w:val="006B3A82"/>
    <w:rsid w:val="006B3C68"/>
    <w:rsid w:val="006B4377"/>
    <w:rsid w:val="006B442D"/>
    <w:rsid w:val="006B44EF"/>
    <w:rsid w:val="006B4CC7"/>
    <w:rsid w:val="006B559A"/>
    <w:rsid w:val="006B5797"/>
    <w:rsid w:val="006B6958"/>
    <w:rsid w:val="006B6E3F"/>
    <w:rsid w:val="006B70A3"/>
    <w:rsid w:val="006B761E"/>
    <w:rsid w:val="006C0B54"/>
    <w:rsid w:val="006C0D9F"/>
    <w:rsid w:val="006C2A2F"/>
    <w:rsid w:val="006C2FBC"/>
    <w:rsid w:val="006C3159"/>
    <w:rsid w:val="006C48DF"/>
    <w:rsid w:val="006C52EF"/>
    <w:rsid w:val="006C534F"/>
    <w:rsid w:val="006C5AD0"/>
    <w:rsid w:val="006C73AD"/>
    <w:rsid w:val="006D031A"/>
    <w:rsid w:val="006D0B7F"/>
    <w:rsid w:val="006D12E3"/>
    <w:rsid w:val="006D143F"/>
    <w:rsid w:val="006D146A"/>
    <w:rsid w:val="006D268B"/>
    <w:rsid w:val="006D31C3"/>
    <w:rsid w:val="006D34A8"/>
    <w:rsid w:val="006D3C3D"/>
    <w:rsid w:val="006D3E8E"/>
    <w:rsid w:val="006D434D"/>
    <w:rsid w:val="006D5B90"/>
    <w:rsid w:val="006D62D3"/>
    <w:rsid w:val="006D6C28"/>
    <w:rsid w:val="006D7BA7"/>
    <w:rsid w:val="006D7BFA"/>
    <w:rsid w:val="006E06B7"/>
    <w:rsid w:val="006E0F63"/>
    <w:rsid w:val="006E1572"/>
    <w:rsid w:val="006E1603"/>
    <w:rsid w:val="006E16F2"/>
    <w:rsid w:val="006E1EBE"/>
    <w:rsid w:val="006E1FD5"/>
    <w:rsid w:val="006E20E8"/>
    <w:rsid w:val="006E20FA"/>
    <w:rsid w:val="006E214B"/>
    <w:rsid w:val="006E30F6"/>
    <w:rsid w:val="006E3CAE"/>
    <w:rsid w:val="006E42B7"/>
    <w:rsid w:val="006E492F"/>
    <w:rsid w:val="006E53BA"/>
    <w:rsid w:val="006E5584"/>
    <w:rsid w:val="006E5B8F"/>
    <w:rsid w:val="006E6055"/>
    <w:rsid w:val="006E6760"/>
    <w:rsid w:val="006E69C5"/>
    <w:rsid w:val="006E6AD1"/>
    <w:rsid w:val="006E6FC8"/>
    <w:rsid w:val="006F182C"/>
    <w:rsid w:val="006F19DA"/>
    <w:rsid w:val="006F2960"/>
    <w:rsid w:val="006F37A5"/>
    <w:rsid w:val="006F4419"/>
    <w:rsid w:val="006F4A7D"/>
    <w:rsid w:val="006F50CB"/>
    <w:rsid w:val="006F6841"/>
    <w:rsid w:val="006F7F23"/>
    <w:rsid w:val="006F7F6C"/>
    <w:rsid w:val="00700767"/>
    <w:rsid w:val="007009D6"/>
    <w:rsid w:val="00701125"/>
    <w:rsid w:val="00701851"/>
    <w:rsid w:val="00701BEE"/>
    <w:rsid w:val="00702834"/>
    <w:rsid w:val="00705330"/>
    <w:rsid w:val="007055F8"/>
    <w:rsid w:val="00705F2C"/>
    <w:rsid w:val="00706B55"/>
    <w:rsid w:val="0070763C"/>
    <w:rsid w:val="00707F3B"/>
    <w:rsid w:val="00710796"/>
    <w:rsid w:val="00710977"/>
    <w:rsid w:val="00711329"/>
    <w:rsid w:val="007113E8"/>
    <w:rsid w:val="00711448"/>
    <w:rsid w:val="00711622"/>
    <w:rsid w:val="007121DC"/>
    <w:rsid w:val="0071280A"/>
    <w:rsid w:val="00712823"/>
    <w:rsid w:val="00712C1E"/>
    <w:rsid w:val="007136C7"/>
    <w:rsid w:val="00713C30"/>
    <w:rsid w:val="00713C46"/>
    <w:rsid w:val="00713D6F"/>
    <w:rsid w:val="00714727"/>
    <w:rsid w:val="00715BF4"/>
    <w:rsid w:val="00715E2F"/>
    <w:rsid w:val="0071614B"/>
    <w:rsid w:val="007163F5"/>
    <w:rsid w:val="00716D46"/>
    <w:rsid w:val="00717164"/>
    <w:rsid w:val="007200E1"/>
    <w:rsid w:val="0072081D"/>
    <w:rsid w:val="007217C4"/>
    <w:rsid w:val="007217FE"/>
    <w:rsid w:val="00721CA8"/>
    <w:rsid w:val="00722164"/>
    <w:rsid w:val="007221CB"/>
    <w:rsid w:val="00722268"/>
    <w:rsid w:val="00722CDB"/>
    <w:rsid w:val="00722D50"/>
    <w:rsid w:val="00723A18"/>
    <w:rsid w:val="00723B07"/>
    <w:rsid w:val="00724135"/>
    <w:rsid w:val="00724285"/>
    <w:rsid w:val="0072454F"/>
    <w:rsid w:val="00724801"/>
    <w:rsid w:val="00724A66"/>
    <w:rsid w:val="00725579"/>
    <w:rsid w:val="007263A6"/>
    <w:rsid w:val="0072748E"/>
    <w:rsid w:val="007308A5"/>
    <w:rsid w:val="0073148D"/>
    <w:rsid w:val="00732248"/>
    <w:rsid w:val="0073242E"/>
    <w:rsid w:val="007337E1"/>
    <w:rsid w:val="00733A00"/>
    <w:rsid w:val="00733C24"/>
    <w:rsid w:val="00733EC8"/>
    <w:rsid w:val="00733F34"/>
    <w:rsid w:val="007344D8"/>
    <w:rsid w:val="007344E6"/>
    <w:rsid w:val="00734857"/>
    <w:rsid w:val="00734DD2"/>
    <w:rsid w:val="007350CA"/>
    <w:rsid w:val="007364E5"/>
    <w:rsid w:val="00736856"/>
    <w:rsid w:val="007372DA"/>
    <w:rsid w:val="00737C38"/>
    <w:rsid w:val="00740A05"/>
    <w:rsid w:val="00740D1E"/>
    <w:rsid w:val="00740EF3"/>
    <w:rsid w:val="00740FD9"/>
    <w:rsid w:val="0074208F"/>
    <w:rsid w:val="00742103"/>
    <w:rsid w:val="00742221"/>
    <w:rsid w:val="007422D3"/>
    <w:rsid w:val="0074236D"/>
    <w:rsid w:val="00743734"/>
    <w:rsid w:val="00743B2C"/>
    <w:rsid w:val="00743D03"/>
    <w:rsid w:val="00744067"/>
    <w:rsid w:val="00744946"/>
    <w:rsid w:val="00744D23"/>
    <w:rsid w:val="00745BE5"/>
    <w:rsid w:val="00745C34"/>
    <w:rsid w:val="00745C6C"/>
    <w:rsid w:val="00746AB4"/>
    <w:rsid w:val="00746B8A"/>
    <w:rsid w:val="00747EB2"/>
    <w:rsid w:val="00747FF7"/>
    <w:rsid w:val="007504FC"/>
    <w:rsid w:val="007507EF"/>
    <w:rsid w:val="00750897"/>
    <w:rsid w:val="00750EE1"/>
    <w:rsid w:val="007512DD"/>
    <w:rsid w:val="00751791"/>
    <w:rsid w:val="00753CF3"/>
    <w:rsid w:val="0075463D"/>
    <w:rsid w:val="00755558"/>
    <w:rsid w:val="007557A7"/>
    <w:rsid w:val="0075614D"/>
    <w:rsid w:val="00756EBC"/>
    <w:rsid w:val="00757161"/>
    <w:rsid w:val="0075722B"/>
    <w:rsid w:val="007572B8"/>
    <w:rsid w:val="0075731A"/>
    <w:rsid w:val="007573E7"/>
    <w:rsid w:val="00760A1A"/>
    <w:rsid w:val="00761892"/>
    <w:rsid w:val="00761A8A"/>
    <w:rsid w:val="00762280"/>
    <w:rsid w:val="00763BA0"/>
    <w:rsid w:val="0076405B"/>
    <w:rsid w:val="00764C64"/>
    <w:rsid w:val="00765195"/>
    <w:rsid w:val="007656A2"/>
    <w:rsid w:val="00766DCA"/>
    <w:rsid w:val="00767572"/>
    <w:rsid w:val="00767C10"/>
    <w:rsid w:val="0077081E"/>
    <w:rsid w:val="0077089F"/>
    <w:rsid w:val="00770BC6"/>
    <w:rsid w:val="0077114F"/>
    <w:rsid w:val="00772392"/>
    <w:rsid w:val="007728BD"/>
    <w:rsid w:val="00773AF0"/>
    <w:rsid w:val="007749FC"/>
    <w:rsid w:val="0077544D"/>
    <w:rsid w:val="00775636"/>
    <w:rsid w:val="00775DFC"/>
    <w:rsid w:val="00776E92"/>
    <w:rsid w:val="007779B1"/>
    <w:rsid w:val="00777F45"/>
    <w:rsid w:val="00781172"/>
    <w:rsid w:val="007816C6"/>
    <w:rsid w:val="0078204A"/>
    <w:rsid w:val="00782D16"/>
    <w:rsid w:val="00783462"/>
    <w:rsid w:val="00784303"/>
    <w:rsid w:val="00784CE2"/>
    <w:rsid w:val="007855D4"/>
    <w:rsid w:val="00785AE0"/>
    <w:rsid w:val="00785D91"/>
    <w:rsid w:val="00786021"/>
    <w:rsid w:val="00786308"/>
    <w:rsid w:val="00786544"/>
    <w:rsid w:val="00786DE7"/>
    <w:rsid w:val="007902A3"/>
    <w:rsid w:val="007903A1"/>
    <w:rsid w:val="00790814"/>
    <w:rsid w:val="00790946"/>
    <w:rsid w:val="00790A29"/>
    <w:rsid w:val="00790AC4"/>
    <w:rsid w:val="00791029"/>
    <w:rsid w:val="00791541"/>
    <w:rsid w:val="00791860"/>
    <w:rsid w:val="007922E4"/>
    <w:rsid w:val="00792887"/>
    <w:rsid w:val="00792B33"/>
    <w:rsid w:val="00792D2B"/>
    <w:rsid w:val="0079457A"/>
    <w:rsid w:val="00794B33"/>
    <w:rsid w:val="00795089"/>
    <w:rsid w:val="0079516E"/>
    <w:rsid w:val="007957B7"/>
    <w:rsid w:val="00795C42"/>
    <w:rsid w:val="00795D35"/>
    <w:rsid w:val="007960AB"/>
    <w:rsid w:val="007962F4"/>
    <w:rsid w:val="00796C3A"/>
    <w:rsid w:val="00796E35"/>
    <w:rsid w:val="00797411"/>
    <w:rsid w:val="007977CE"/>
    <w:rsid w:val="007A01DA"/>
    <w:rsid w:val="007A06E4"/>
    <w:rsid w:val="007A080D"/>
    <w:rsid w:val="007A0878"/>
    <w:rsid w:val="007A0B06"/>
    <w:rsid w:val="007A1292"/>
    <w:rsid w:val="007A1745"/>
    <w:rsid w:val="007A1798"/>
    <w:rsid w:val="007A2574"/>
    <w:rsid w:val="007A268D"/>
    <w:rsid w:val="007A2715"/>
    <w:rsid w:val="007A27C3"/>
    <w:rsid w:val="007A290F"/>
    <w:rsid w:val="007A309B"/>
    <w:rsid w:val="007A3198"/>
    <w:rsid w:val="007A3221"/>
    <w:rsid w:val="007A3651"/>
    <w:rsid w:val="007A370B"/>
    <w:rsid w:val="007A3E75"/>
    <w:rsid w:val="007A436B"/>
    <w:rsid w:val="007A533E"/>
    <w:rsid w:val="007A60BB"/>
    <w:rsid w:val="007A665B"/>
    <w:rsid w:val="007A6E0E"/>
    <w:rsid w:val="007A782B"/>
    <w:rsid w:val="007A7FB4"/>
    <w:rsid w:val="007B017A"/>
    <w:rsid w:val="007B05A0"/>
    <w:rsid w:val="007B10CB"/>
    <w:rsid w:val="007B19D3"/>
    <w:rsid w:val="007B1DA8"/>
    <w:rsid w:val="007B22A2"/>
    <w:rsid w:val="007B41A6"/>
    <w:rsid w:val="007B4373"/>
    <w:rsid w:val="007B440B"/>
    <w:rsid w:val="007B5038"/>
    <w:rsid w:val="007B6280"/>
    <w:rsid w:val="007B6A59"/>
    <w:rsid w:val="007B6DB4"/>
    <w:rsid w:val="007B6DDB"/>
    <w:rsid w:val="007B76F0"/>
    <w:rsid w:val="007B7947"/>
    <w:rsid w:val="007B7F26"/>
    <w:rsid w:val="007C077C"/>
    <w:rsid w:val="007C0FF8"/>
    <w:rsid w:val="007C26E8"/>
    <w:rsid w:val="007C322F"/>
    <w:rsid w:val="007C39AE"/>
    <w:rsid w:val="007C408C"/>
    <w:rsid w:val="007C43B1"/>
    <w:rsid w:val="007C4A55"/>
    <w:rsid w:val="007C5105"/>
    <w:rsid w:val="007C524E"/>
    <w:rsid w:val="007C5F5F"/>
    <w:rsid w:val="007C62BA"/>
    <w:rsid w:val="007C7BF3"/>
    <w:rsid w:val="007D04F7"/>
    <w:rsid w:val="007D09AB"/>
    <w:rsid w:val="007D0BE3"/>
    <w:rsid w:val="007D101A"/>
    <w:rsid w:val="007D1296"/>
    <w:rsid w:val="007D2186"/>
    <w:rsid w:val="007D21E3"/>
    <w:rsid w:val="007D36EC"/>
    <w:rsid w:val="007D42A4"/>
    <w:rsid w:val="007D46E4"/>
    <w:rsid w:val="007D4D3E"/>
    <w:rsid w:val="007D69D0"/>
    <w:rsid w:val="007D69F8"/>
    <w:rsid w:val="007D6F87"/>
    <w:rsid w:val="007D6FC6"/>
    <w:rsid w:val="007D7706"/>
    <w:rsid w:val="007D7737"/>
    <w:rsid w:val="007E08E4"/>
    <w:rsid w:val="007E0B98"/>
    <w:rsid w:val="007E1931"/>
    <w:rsid w:val="007E1A65"/>
    <w:rsid w:val="007E2525"/>
    <w:rsid w:val="007E2603"/>
    <w:rsid w:val="007E273E"/>
    <w:rsid w:val="007E2BD3"/>
    <w:rsid w:val="007E37EA"/>
    <w:rsid w:val="007E3894"/>
    <w:rsid w:val="007E3A64"/>
    <w:rsid w:val="007E45A0"/>
    <w:rsid w:val="007E568B"/>
    <w:rsid w:val="007E56C4"/>
    <w:rsid w:val="007E6D14"/>
    <w:rsid w:val="007E7F10"/>
    <w:rsid w:val="007F0468"/>
    <w:rsid w:val="007F0F54"/>
    <w:rsid w:val="007F2E34"/>
    <w:rsid w:val="007F358C"/>
    <w:rsid w:val="007F35E6"/>
    <w:rsid w:val="007F3E1C"/>
    <w:rsid w:val="007F4379"/>
    <w:rsid w:val="007F46F5"/>
    <w:rsid w:val="007F4958"/>
    <w:rsid w:val="007F4DB6"/>
    <w:rsid w:val="007F6813"/>
    <w:rsid w:val="007F7BF9"/>
    <w:rsid w:val="0080042F"/>
    <w:rsid w:val="008005B6"/>
    <w:rsid w:val="00800FBB"/>
    <w:rsid w:val="00801845"/>
    <w:rsid w:val="008022D7"/>
    <w:rsid w:val="008040A6"/>
    <w:rsid w:val="0080423A"/>
    <w:rsid w:val="0080435A"/>
    <w:rsid w:val="008045A5"/>
    <w:rsid w:val="00805862"/>
    <w:rsid w:val="00805C75"/>
    <w:rsid w:val="00806E73"/>
    <w:rsid w:val="00806E8F"/>
    <w:rsid w:val="0081063C"/>
    <w:rsid w:val="00810E17"/>
    <w:rsid w:val="008111FB"/>
    <w:rsid w:val="00811C1B"/>
    <w:rsid w:val="00811E11"/>
    <w:rsid w:val="00812108"/>
    <w:rsid w:val="0081242E"/>
    <w:rsid w:val="008128A2"/>
    <w:rsid w:val="008129BD"/>
    <w:rsid w:val="00813586"/>
    <w:rsid w:val="00813692"/>
    <w:rsid w:val="00813D80"/>
    <w:rsid w:val="0081419F"/>
    <w:rsid w:val="00814334"/>
    <w:rsid w:val="00814A33"/>
    <w:rsid w:val="00815496"/>
    <w:rsid w:val="008168C0"/>
    <w:rsid w:val="00816BD3"/>
    <w:rsid w:val="00816C3C"/>
    <w:rsid w:val="00817182"/>
    <w:rsid w:val="0081774C"/>
    <w:rsid w:val="00820104"/>
    <w:rsid w:val="0082066F"/>
    <w:rsid w:val="008206F9"/>
    <w:rsid w:val="00820C2F"/>
    <w:rsid w:val="00822109"/>
    <w:rsid w:val="008223D8"/>
    <w:rsid w:val="00822496"/>
    <w:rsid w:val="008232AE"/>
    <w:rsid w:val="008250E9"/>
    <w:rsid w:val="0082596A"/>
    <w:rsid w:val="00830048"/>
    <w:rsid w:val="00830627"/>
    <w:rsid w:val="00830D6B"/>
    <w:rsid w:val="00832F40"/>
    <w:rsid w:val="00834243"/>
    <w:rsid w:val="0083434E"/>
    <w:rsid w:val="00834A78"/>
    <w:rsid w:val="00834CF7"/>
    <w:rsid w:val="00834EF2"/>
    <w:rsid w:val="008350D2"/>
    <w:rsid w:val="00835688"/>
    <w:rsid w:val="00835C7A"/>
    <w:rsid w:val="00837285"/>
    <w:rsid w:val="008374C1"/>
    <w:rsid w:val="00837579"/>
    <w:rsid w:val="008378BD"/>
    <w:rsid w:val="00837BE6"/>
    <w:rsid w:val="00837DBA"/>
    <w:rsid w:val="00840309"/>
    <w:rsid w:val="00841B20"/>
    <w:rsid w:val="00842E96"/>
    <w:rsid w:val="008441B4"/>
    <w:rsid w:val="008443AD"/>
    <w:rsid w:val="008448B1"/>
    <w:rsid w:val="00844C69"/>
    <w:rsid w:val="0084570D"/>
    <w:rsid w:val="00845966"/>
    <w:rsid w:val="00847DCF"/>
    <w:rsid w:val="00850166"/>
    <w:rsid w:val="00850B3A"/>
    <w:rsid w:val="00850E19"/>
    <w:rsid w:val="00850F26"/>
    <w:rsid w:val="00851713"/>
    <w:rsid w:val="0085237B"/>
    <w:rsid w:val="008529FB"/>
    <w:rsid w:val="00852C5B"/>
    <w:rsid w:val="00852F2D"/>
    <w:rsid w:val="00852F8F"/>
    <w:rsid w:val="00853196"/>
    <w:rsid w:val="0085329E"/>
    <w:rsid w:val="00854D08"/>
    <w:rsid w:val="00855314"/>
    <w:rsid w:val="008553C4"/>
    <w:rsid w:val="0085566A"/>
    <w:rsid w:val="0085586F"/>
    <w:rsid w:val="00856305"/>
    <w:rsid w:val="00856A01"/>
    <w:rsid w:val="00856BDB"/>
    <w:rsid w:val="00857B35"/>
    <w:rsid w:val="00860A0F"/>
    <w:rsid w:val="008613DF"/>
    <w:rsid w:val="00861CBA"/>
    <w:rsid w:val="00861E7D"/>
    <w:rsid w:val="0086423F"/>
    <w:rsid w:val="008643AC"/>
    <w:rsid w:val="0086446F"/>
    <w:rsid w:val="00864EB5"/>
    <w:rsid w:val="00865956"/>
    <w:rsid w:val="00866912"/>
    <w:rsid w:val="008670AF"/>
    <w:rsid w:val="00867CA9"/>
    <w:rsid w:val="00870208"/>
    <w:rsid w:val="008702A0"/>
    <w:rsid w:val="00871413"/>
    <w:rsid w:val="00871C2F"/>
    <w:rsid w:val="00872278"/>
    <w:rsid w:val="00873906"/>
    <w:rsid w:val="00873AD6"/>
    <w:rsid w:val="00873D9A"/>
    <w:rsid w:val="008740A1"/>
    <w:rsid w:val="0087420B"/>
    <w:rsid w:val="00874EA8"/>
    <w:rsid w:val="0087680F"/>
    <w:rsid w:val="008778E5"/>
    <w:rsid w:val="00877EE8"/>
    <w:rsid w:val="00880F0A"/>
    <w:rsid w:val="008812FC"/>
    <w:rsid w:val="00881740"/>
    <w:rsid w:val="0088178C"/>
    <w:rsid w:val="00881D8C"/>
    <w:rsid w:val="00881FAC"/>
    <w:rsid w:val="00882A64"/>
    <w:rsid w:val="00882D3D"/>
    <w:rsid w:val="00882D73"/>
    <w:rsid w:val="008832AF"/>
    <w:rsid w:val="008843EE"/>
    <w:rsid w:val="008844F9"/>
    <w:rsid w:val="00884EBF"/>
    <w:rsid w:val="0088566C"/>
    <w:rsid w:val="00885FB3"/>
    <w:rsid w:val="00886B19"/>
    <w:rsid w:val="00886CFF"/>
    <w:rsid w:val="00886E07"/>
    <w:rsid w:val="00887C1E"/>
    <w:rsid w:val="00890786"/>
    <w:rsid w:val="00890FC9"/>
    <w:rsid w:val="00891AEB"/>
    <w:rsid w:val="00892235"/>
    <w:rsid w:val="00892487"/>
    <w:rsid w:val="00892D3D"/>
    <w:rsid w:val="00892DB0"/>
    <w:rsid w:val="00893BF2"/>
    <w:rsid w:val="00894753"/>
    <w:rsid w:val="008948F2"/>
    <w:rsid w:val="00895D7F"/>
    <w:rsid w:val="008966F9"/>
    <w:rsid w:val="00897364"/>
    <w:rsid w:val="00897B36"/>
    <w:rsid w:val="00897F15"/>
    <w:rsid w:val="00897F3E"/>
    <w:rsid w:val="008A0EAF"/>
    <w:rsid w:val="008A13B4"/>
    <w:rsid w:val="008A14B8"/>
    <w:rsid w:val="008A1A80"/>
    <w:rsid w:val="008A2246"/>
    <w:rsid w:val="008A26FD"/>
    <w:rsid w:val="008A291E"/>
    <w:rsid w:val="008A330D"/>
    <w:rsid w:val="008A3D37"/>
    <w:rsid w:val="008A3E7B"/>
    <w:rsid w:val="008A497B"/>
    <w:rsid w:val="008A59B5"/>
    <w:rsid w:val="008A7500"/>
    <w:rsid w:val="008A791F"/>
    <w:rsid w:val="008A7AC3"/>
    <w:rsid w:val="008A7B7D"/>
    <w:rsid w:val="008A7D0F"/>
    <w:rsid w:val="008B0009"/>
    <w:rsid w:val="008B0864"/>
    <w:rsid w:val="008B11C8"/>
    <w:rsid w:val="008B19EB"/>
    <w:rsid w:val="008B392B"/>
    <w:rsid w:val="008B4A20"/>
    <w:rsid w:val="008B5567"/>
    <w:rsid w:val="008B6AA4"/>
    <w:rsid w:val="008B7439"/>
    <w:rsid w:val="008C0AF2"/>
    <w:rsid w:val="008C0FF3"/>
    <w:rsid w:val="008C11D2"/>
    <w:rsid w:val="008C171A"/>
    <w:rsid w:val="008C2118"/>
    <w:rsid w:val="008C2EF0"/>
    <w:rsid w:val="008C49CD"/>
    <w:rsid w:val="008C4A2A"/>
    <w:rsid w:val="008C5A10"/>
    <w:rsid w:val="008C6334"/>
    <w:rsid w:val="008C6833"/>
    <w:rsid w:val="008C698B"/>
    <w:rsid w:val="008C6A27"/>
    <w:rsid w:val="008C6D31"/>
    <w:rsid w:val="008C756D"/>
    <w:rsid w:val="008C79E1"/>
    <w:rsid w:val="008C7F0E"/>
    <w:rsid w:val="008D0629"/>
    <w:rsid w:val="008D10DE"/>
    <w:rsid w:val="008D1623"/>
    <w:rsid w:val="008D33D7"/>
    <w:rsid w:val="008D3B76"/>
    <w:rsid w:val="008D50EB"/>
    <w:rsid w:val="008D539D"/>
    <w:rsid w:val="008D59CF"/>
    <w:rsid w:val="008D5FCE"/>
    <w:rsid w:val="008D61A6"/>
    <w:rsid w:val="008E0B5A"/>
    <w:rsid w:val="008E1028"/>
    <w:rsid w:val="008E15C1"/>
    <w:rsid w:val="008E1981"/>
    <w:rsid w:val="008E1E75"/>
    <w:rsid w:val="008E2A8F"/>
    <w:rsid w:val="008E37DA"/>
    <w:rsid w:val="008E3B58"/>
    <w:rsid w:val="008E3FDC"/>
    <w:rsid w:val="008E4255"/>
    <w:rsid w:val="008E4F55"/>
    <w:rsid w:val="008E6304"/>
    <w:rsid w:val="008E6559"/>
    <w:rsid w:val="008E70BC"/>
    <w:rsid w:val="008E78B2"/>
    <w:rsid w:val="008E7E23"/>
    <w:rsid w:val="008E7FDA"/>
    <w:rsid w:val="008F0680"/>
    <w:rsid w:val="008F0F7B"/>
    <w:rsid w:val="008F1C4B"/>
    <w:rsid w:val="008F28C6"/>
    <w:rsid w:val="008F30AB"/>
    <w:rsid w:val="008F3D14"/>
    <w:rsid w:val="008F4462"/>
    <w:rsid w:val="008F44C2"/>
    <w:rsid w:val="008F4C39"/>
    <w:rsid w:val="008F4EC8"/>
    <w:rsid w:val="008F5464"/>
    <w:rsid w:val="008F6634"/>
    <w:rsid w:val="008F68AD"/>
    <w:rsid w:val="008F750B"/>
    <w:rsid w:val="008F7B23"/>
    <w:rsid w:val="0090022C"/>
    <w:rsid w:val="00900D01"/>
    <w:rsid w:val="00900F79"/>
    <w:rsid w:val="009014AD"/>
    <w:rsid w:val="00901650"/>
    <w:rsid w:val="00901B8F"/>
    <w:rsid w:val="00902459"/>
    <w:rsid w:val="0090283C"/>
    <w:rsid w:val="009030C5"/>
    <w:rsid w:val="0090334D"/>
    <w:rsid w:val="009036F2"/>
    <w:rsid w:val="009040F9"/>
    <w:rsid w:val="00906AAD"/>
    <w:rsid w:val="00906DDE"/>
    <w:rsid w:val="0090742D"/>
    <w:rsid w:val="0091023E"/>
    <w:rsid w:val="00910629"/>
    <w:rsid w:val="00910AD1"/>
    <w:rsid w:val="00910AD9"/>
    <w:rsid w:val="00910F84"/>
    <w:rsid w:val="00911169"/>
    <w:rsid w:val="00911493"/>
    <w:rsid w:val="00911AD8"/>
    <w:rsid w:val="00911DB7"/>
    <w:rsid w:val="00912100"/>
    <w:rsid w:val="00912963"/>
    <w:rsid w:val="00914AD0"/>
    <w:rsid w:val="00914DB6"/>
    <w:rsid w:val="0091535D"/>
    <w:rsid w:val="009155AA"/>
    <w:rsid w:val="00915BC0"/>
    <w:rsid w:val="00915ED3"/>
    <w:rsid w:val="0091647B"/>
    <w:rsid w:val="00917869"/>
    <w:rsid w:val="00917B9B"/>
    <w:rsid w:val="00917E44"/>
    <w:rsid w:val="00917F91"/>
    <w:rsid w:val="0092002F"/>
    <w:rsid w:val="00920263"/>
    <w:rsid w:val="00920E4A"/>
    <w:rsid w:val="009215AD"/>
    <w:rsid w:val="00921A06"/>
    <w:rsid w:val="00921A57"/>
    <w:rsid w:val="00921A5C"/>
    <w:rsid w:val="00921BE0"/>
    <w:rsid w:val="00922889"/>
    <w:rsid w:val="00922A07"/>
    <w:rsid w:val="00922E36"/>
    <w:rsid w:val="00923989"/>
    <w:rsid w:val="00923B7E"/>
    <w:rsid w:val="00923EB8"/>
    <w:rsid w:val="0092425B"/>
    <w:rsid w:val="00924DE1"/>
    <w:rsid w:val="009253FC"/>
    <w:rsid w:val="00931103"/>
    <w:rsid w:val="009313A7"/>
    <w:rsid w:val="00932190"/>
    <w:rsid w:val="009337A9"/>
    <w:rsid w:val="00933C18"/>
    <w:rsid w:val="009346A4"/>
    <w:rsid w:val="0093504D"/>
    <w:rsid w:val="009351CC"/>
    <w:rsid w:val="00936926"/>
    <w:rsid w:val="0093694C"/>
    <w:rsid w:val="00936C0A"/>
    <w:rsid w:val="00937175"/>
    <w:rsid w:val="009372A7"/>
    <w:rsid w:val="00937417"/>
    <w:rsid w:val="00937F70"/>
    <w:rsid w:val="00940C51"/>
    <w:rsid w:val="00940E3C"/>
    <w:rsid w:val="00941A22"/>
    <w:rsid w:val="0094287E"/>
    <w:rsid w:val="00942943"/>
    <w:rsid w:val="00942FBC"/>
    <w:rsid w:val="00943B86"/>
    <w:rsid w:val="00944624"/>
    <w:rsid w:val="00944767"/>
    <w:rsid w:val="0094537F"/>
    <w:rsid w:val="009466FE"/>
    <w:rsid w:val="00946C96"/>
    <w:rsid w:val="00947FBB"/>
    <w:rsid w:val="00950ED7"/>
    <w:rsid w:val="00950F39"/>
    <w:rsid w:val="009517A5"/>
    <w:rsid w:val="00951EEF"/>
    <w:rsid w:val="00953180"/>
    <w:rsid w:val="009531CB"/>
    <w:rsid w:val="00953735"/>
    <w:rsid w:val="009538ED"/>
    <w:rsid w:val="00953A53"/>
    <w:rsid w:val="00954E7D"/>
    <w:rsid w:val="00955059"/>
    <w:rsid w:val="0095524E"/>
    <w:rsid w:val="00955E43"/>
    <w:rsid w:val="00956604"/>
    <w:rsid w:val="00956665"/>
    <w:rsid w:val="009566B6"/>
    <w:rsid w:val="009569F0"/>
    <w:rsid w:val="00957465"/>
    <w:rsid w:val="00957F8E"/>
    <w:rsid w:val="00961176"/>
    <w:rsid w:val="0096131D"/>
    <w:rsid w:val="009618A3"/>
    <w:rsid w:val="00961D69"/>
    <w:rsid w:val="00962674"/>
    <w:rsid w:val="00962A4A"/>
    <w:rsid w:val="00962D76"/>
    <w:rsid w:val="00963BCB"/>
    <w:rsid w:val="0096419B"/>
    <w:rsid w:val="00964CBA"/>
    <w:rsid w:val="00965565"/>
    <w:rsid w:val="00965E1E"/>
    <w:rsid w:val="00966DFD"/>
    <w:rsid w:val="00966F56"/>
    <w:rsid w:val="009675A3"/>
    <w:rsid w:val="00967909"/>
    <w:rsid w:val="00967ADE"/>
    <w:rsid w:val="00970459"/>
    <w:rsid w:val="009706B2"/>
    <w:rsid w:val="0097218D"/>
    <w:rsid w:val="0097237E"/>
    <w:rsid w:val="009723EB"/>
    <w:rsid w:val="00972FE5"/>
    <w:rsid w:val="009731B3"/>
    <w:rsid w:val="00973619"/>
    <w:rsid w:val="009739F8"/>
    <w:rsid w:val="00973B1C"/>
    <w:rsid w:val="0097416B"/>
    <w:rsid w:val="009747A8"/>
    <w:rsid w:val="00974B4B"/>
    <w:rsid w:val="00975219"/>
    <w:rsid w:val="009807AA"/>
    <w:rsid w:val="00981664"/>
    <w:rsid w:val="00982BA2"/>
    <w:rsid w:val="009832B3"/>
    <w:rsid w:val="00983720"/>
    <w:rsid w:val="00983873"/>
    <w:rsid w:val="009840B6"/>
    <w:rsid w:val="009840C0"/>
    <w:rsid w:val="0098476B"/>
    <w:rsid w:val="009847FC"/>
    <w:rsid w:val="00984E9B"/>
    <w:rsid w:val="00985014"/>
    <w:rsid w:val="00987B4B"/>
    <w:rsid w:val="00987F2D"/>
    <w:rsid w:val="0099096F"/>
    <w:rsid w:val="00992C31"/>
    <w:rsid w:val="009932F7"/>
    <w:rsid w:val="00993942"/>
    <w:rsid w:val="009942DB"/>
    <w:rsid w:val="00995255"/>
    <w:rsid w:val="0099555C"/>
    <w:rsid w:val="00995A0D"/>
    <w:rsid w:val="0099718E"/>
    <w:rsid w:val="00997366"/>
    <w:rsid w:val="00997602"/>
    <w:rsid w:val="009A0BAE"/>
    <w:rsid w:val="009A1240"/>
    <w:rsid w:val="009A2FFD"/>
    <w:rsid w:val="009A331E"/>
    <w:rsid w:val="009A3AAC"/>
    <w:rsid w:val="009A402C"/>
    <w:rsid w:val="009A4448"/>
    <w:rsid w:val="009A47D3"/>
    <w:rsid w:val="009A4889"/>
    <w:rsid w:val="009A48AA"/>
    <w:rsid w:val="009A4FF2"/>
    <w:rsid w:val="009A55C2"/>
    <w:rsid w:val="009A5C5E"/>
    <w:rsid w:val="009A5C81"/>
    <w:rsid w:val="009A644B"/>
    <w:rsid w:val="009A76A2"/>
    <w:rsid w:val="009B0041"/>
    <w:rsid w:val="009B040C"/>
    <w:rsid w:val="009B0B43"/>
    <w:rsid w:val="009B125C"/>
    <w:rsid w:val="009B163C"/>
    <w:rsid w:val="009B1E87"/>
    <w:rsid w:val="009B20D1"/>
    <w:rsid w:val="009B3673"/>
    <w:rsid w:val="009B375F"/>
    <w:rsid w:val="009B38F7"/>
    <w:rsid w:val="009B4FC2"/>
    <w:rsid w:val="009B5147"/>
    <w:rsid w:val="009B6E12"/>
    <w:rsid w:val="009C2515"/>
    <w:rsid w:val="009C2830"/>
    <w:rsid w:val="009C31EC"/>
    <w:rsid w:val="009C3625"/>
    <w:rsid w:val="009C3A0A"/>
    <w:rsid w:val="009C3C55"/>
    <w:rsid w:val="009C43E1"/>
    <w:rsid w:val="009C4D28"/>
    <w:rsid w:val="009C527F"/>
    <w:rsid w:val="009C5627"/>
    <w:rsid w:val="009C595A"/>
    <w:rsid w:val="009C5E10"/>
    <w:rsid w:val="009C74C5"/>
    <w:rsid w:val="009C7E9F"/>
    <w:rsid w:val="009D0502"/>
    <w:rsid w:val="009D0D49"/>
    <w:rsid w:val="009D0ECC"/>
    <w:rsid w:val="009D18AA"/>
    <w:rsid w:val="009D1E2B"/>
    <w:rsid w:val="009D1ED2"/>
    <w:rsid w:val="009D2053"/>
    <w:rsid w:val="009D3B62"/>
    <w:rsid w:val="009D3CD1"/>
    <w:rsid w:val="009D41A0"/>
    <w:rsid w:val="009D42F5"/>
    <w:rsid w:val="009D4686"/>
    <w:rsid w:val="009D471C"/>
    <w:rsid w:val="009D4762"/>
    <w:rsid w:val="009D486A"/>
    <w:rsid w:val="009D505C"/>
    <w:rsid w:val="009D57D5"/>
    <w:rsid w:val="009D5EF2"/>
    <w:rsid w:val="009D6149"/>
    <w:rsid w:val="009D648F"/>
    <w:rsid w:val="009D6FC3"/>
    <w:rsid w:val="009D7744"/>
    <w:rsid w:val="009E06C7"/>
    <w:rsid w:val="009E163F"/>
    <w:rsid w:val="009E1711"/>
    <w:rsid w:val="009E174F"/>
    <w:rsid w:val="009E1850"/>
    <w:rsid w:val="009E237C"/>
    <w:rsid w:val="009E25A3"/>
    <w:rsid w:val="009E31D3"/>
    <w:rsid w:val="009E3926"/>
    <w:rsid w:val="009E50BB"/>
    <w:rsid w:val="009E52B9"/>
    <w:rsid w:val="009E547A"/>
    <w:rsid w:val="009E5730"/>
    <w:rsid w:val="009E5E26"/>
    <w:rsid w:val="009E5FE7"/>
    <w:rsid w:val="009E644C"/>
    <w:rsid w:val="009E6A3F"/>
    <w:rsid w:val="009E6B5F"/>
    <w:rsid w:val="009F089C"/>
    <w:rsid w:val="009F0DDD"/>
    <w:rsid w:val="009F0FD1"/>
    <w:rsid w:val="009F1873"/>
    <w:rsid w:val="009F204B"/>
    <w:rsid w:val="009F2D06"/>
    <w:rsid w:val="009F3454"/>
    <w:rsid w:val="009F391A"/>
    <w:rsid w:val="009F3DBD"/>
    <w:rsid w:val="009F471F"/>
    <w:rsid w:val="009F49BC"/>
    <w:rsid w:val="009F49DD"/>
    <w:rsid w:val="009F634A"/>
    <w:rsid w:val="009F6486"/>
    <w:rsid w:val="009F75E4"/>
    <w:rsid w:val="009F788A"/>
    <w:rsid w:val="009F7CD2"/>
    <w:rsid w:val="00A0126F"/>
    <w:rsid w:val="00A01A3C"/>
    <w:rsid w:val="00A02282"/>
    <w:rsid w:val="00A04879"/>
    <w:rsid w:val="00A051CB"/>
    <w:rsid w:val="00A05381"/>
    <w:rsid w:val="00A061F8"/>
    <w:rsid w:val="00A06375"/>
    <w:rsid w:val="00A0646E"/>
    <w:rsid w:val="00A06908"/>
    <w:rsid w:val="00A0707C"/>
    <w:rsid w:val="00A07277"/>
    <w:rsid w:val="00A07306"/>
    <w:rsid w:val="00A0760B"/>
    <w:rsid w:val="00A07C52"/>
    <w:rsid w:val="00A07F3E"/>
    <w:rsid w:val="00A10A1B"/>
    <w:rsid w:val="00A11217"/>
    <w:rsid w:val="00A11F45"/>
    <w:rsid w:val="00A13974"/>
    <w:rsid w:val="00A13CB4"/>
    <w:rsid w:val="00A13FE2"/>
    <w:rsid w:val="00A14B85"/>
    <w:rsid w:val="00A155C3"/>
    <w:rsid w:val="00A158A8"/>
    <w:rsid w:val="00A16339"/>
    <w:rsid w:val="00A1701C"/>
    <w:rsid w:val="00A17444"/>
    <w:rsid w:val="00A174F8"/>
    <w:rsid w:val="00A17AFB"/>
    <w:rsid w:val="00A211F0"/>
    <w:rsid w:val="00A214BC"/>
    <w:rsid w:val="00A21D55"/>
    <w:rsid w:val="00A21DE8"/>
    <w:rsid w:val="00A220DD"/>
    <w:rsid w:val="00A22721"/>
    <w:rsid w:val="00A22FEC"/>
    <w:rsid w:val="00A23C4C"/>
    <w:rsid w:val="00A23EF2"/>
    <w:rsid w:val="00A23F1B"/>
    <w:rsid w:val="00A241F6"/>
    <w:rsid w:val="00A24A78"/>
    <w:rsid w:val="00A24F60"/>
    <w:rsid w:val="00A25BFA"/>
    <w:rsid w:val="00A25D31"/>
    <w:rsid w:val="00A26097"/>
    <w:rsid w:val="00A2687E"/>
    <w:rsid w:val="00A26D0D"/>
    <w:rsid w:val="00A273E3"/>
    <w:rsid w:val="00A3033D"/>
    <w:rsid w:val="00A307ED"/>
    <w:rsid w:val="00A3091A"/>
    <w:rsid w:val="00A30EF4"/>
    <w:rsid w:val="00A31A14"/>
    <w:rsid w:val="00A3244C"/>
    <w:rsid w:val="00A34893"/>
    <w:rsid w:val="00A359CB"/>
    <w:rsid w:val="00A3628F"/>
    <w:rsid w:val="00A36303"/>
    <w:rsid w:val="00A36A1A"/>
    <w:rsid w:val="00A40509"/>
    <w:rsid w:val="00A40D31"/>
    <w:rsid w:val="00A40F64"/>
    <w:rsid w:val="00A41B01"/>
    <w:rsid w:val="00A41E0F"/>
    <w:rsid w:val="00A4217C"/>
    <w:rsid w:val="00A44419"/>
    <w:rsid w:val="00A44824"/>
    <w:rsid w:val="00A44B33"/>
    <w:rsid w:val="00A44F0B"/>
    <w:rsid w:val="00A46CCD"/>
    <w:rsid w:val="00A46D1A"/>
    <w:rsid w:val="00A46F81"/>
    <w:rsid w:val="00A47551"/>
    <w:rsid w:val="00A47D1A"/>
    <w:rsid w:val="00A50140"/>
    <w:rsid w:val="00A513B6"/>
    <w:rsid w:val="00A51998"/>
    <w:rsid w:val="00A521DE"/>
    <w:rsid w:val="00A52467"/>
    <w:rsid w:val="00A53ACF"/>
    <w:rsid w:val="00A53AEA"/>
    <w:rsid w:val="00A5425B"/>
    <w:rsid w:val="00A54967"/>
    <w:rsid w:val="00A54B16"/>
    <w:rsid w:val="00A54EC9"/>
    <w:rsid w:val="00A54FF3"/>
    <w:rsid w:val="00A5544F"/>
    <w:rsid w:val="00A55DFC"/>
    <w:rsid w:val="00A562B2"/>
    <w:rsid w:val="00A56317"/>
    <w:rsid w:val="00A564B8"/>
    <w:rsid w:val="00A5722A"/>
    <w:rsid w:val="00A57BB7"/>
    <w:rsid w:val="00A57E56"/>
    <w:rsid w:val="00A60071"/>
    <w:rsid w:val="00A60E06"/>
    <w:rsid w:val="00A61681"/>
    <w:rsid w:val="00A6259F"/>
    <w:rsid w:val="00A62C8C"/>
    <w:rsid w:val="00A63312"/>
    <w:rsid w:val="00A6363C"/>
    <w:rsid w:val="00A6392C"/>
    <w:rsid w:val="00A64243"/>
    <w:rsid w:val="00A64AD0"/>
    <w:rsid w:val="00A65496"/>
    <w:rsid w:val="00A65699"/>
    <w:rsid w:val="00A6577E"/>
    <w:rsid w:val="00A66BEF"/>
    <w:rsid w:val="00A6750E"/>
    <w:rsid w:val="00A6768A"/>
    <w:rsid w:val="00A70592"/>
    <w:rsid w:val="00A711C3"/>
    <w:rsid w:val="00A71325"/>
    <w:rsid w:val="00A72054"/>
    <w:rsid w:val="00A72DD1"/>
    <w:rsid w:val="00A72F8D"/>
    <w:rsid w:val="00A732B7"/>
    <w:rsid w:val="00A73682"/>
    <w:rsid w:val="00A7381E"/>
    <w:rsid w:val="00A7390A"/>
    <w:rsid w:val="00A739AF"/>
    <w:rsid w:val="00A744DF"/>
    <w:rsid w:val="00A74922"/>
    <w:rsid w:val="00A74AEC"/>
    <w:rsid w:val="00A74BE0"/>
    <w:rsid w:val="00A75195"/>
    <w:rsid w:val="00A75338"/>
    <w:rsid w:val="00A755C3"/>
    <w:rsid w:val="00A75662"/>
    <w:rsid w:val="00A7567D"/>
    <w:rsid w:val="00A75ABF"/>
    <w:rsid w:val="00A76402"/>
    <w:rsid w:val="00A7682B"/>
    <w:rsid w:val="00A76A36"/>
    <w:rsid w:val="00A77637"/>
    <w:rsid w:val="00A77920"/>
    <w:rsid w:val="00A77C2F"/>
    <w:rsid w:val="00A80251"/>
    <w:rsid w:val="00A8067A"/>
    <w:rsid w:val="00A80B92"/>
    <w:rsid w:val="00A819F3"/>
    <w:rsid w:val="00A81F79"/>
    <w:rsid w:val="00A82123"/>
    <w:rsid w:val="00A82BC6"/>
    <w:rsid w:val="00A82DD7"/>
    <w:rsid w:val="00A82F84"/>
    <w:rsid w:val="00A8423C"/>
    <w:rsid w:val="00A84FEC"/>
    <w:rsid w:val="00A853F9"/>
    <w:rsid w:val="00A85934"/>
    <w:rsid w:val="00A90734"/>
    <w:rsid w:val="00A91245"/>
    <w:rsid w:val="00A91B47"/>
    <w:rsid w:val="00A91BEB"/>
    <w:rsid w:val="00A91CF3"/>
    <w:rsid w:val="00A92B11"/>
    <w:rsid w:val="00A9353A"/>
    <w:rsid w:val="00A93A29"/>
    <w:rsid w:val="00A94A83"/>
    <w:rsid w:val="00A95BC7"/>
    <w:rsid w:val="00A95D5A"/>
    <w:rsid w:val="00A969AC"/>
    <w:rsid w:val="00A97B51"/>
    <w:rsid w:val="00A97EAA"/>
    <w:rsid w:val="00AA01C8"/>
    <w:rsid w:val="00AA028C"/>
    <w:rsid w:val="00AA0FFD"/>
    <w:rsid w:val="00AA2877"/>
    <w:rsid w:val="00AA2BF1"/>
    <w:rsid w:val="00AA46E4"/>
    <w:rsid w:val="00AA539F"/>
    <w:rsid w:val="00AA68E4"/>
    <w:rsid w:val="00AA74D7"/>
    <w:rsid w:val="00AA7B07"/>
    <w:rsid w:val="00AB0522"/>
    <w:rsid w:val="00AB1222"/>
    <w:rsid w:val="00AB19CD"/>
    <w:rsid w:val="00AB3A70"/>
    <w:rsid w:val="00AB3FE7"/>
    <w:rsid w:val="00AB4456"/>
    <w:rsid w:val="00AB4D0A"/>
    <w:rsid w:val="00AB54EE"/>
    <w:rsid w:val="00AB5EFD"/>
    <w:rsid w:val="00AB7679"/>
    <w:rsid w:val="00AB7ABC"/>
    <w:rsid w:val="00AB7C6C"/>
    <w:rsid w:val="00AC1150"/>
    <w:rsid w:val="00AC18C1"/>
    <w:rsid w:val="00AC1996"/>
    <w:rsid w:val="00AC1B5D"/>
    <w:rsid w:val="00AC3805"/>
    <w:rsid w:val="00AC47B5"/>
    <w:rsid w:val="00AC4FFC"/>
    <w:rsid w:val="00AC53D2"/>
    <w:rsid w:val="00AC6514"/>
    <w:rsid w:val="00AC77BE"/>
    <w:rsid w:val="00AC7B3A"/>
    <w:rsid w:val="00AD0F9B"/>
    <w:rsid w:val="00AD2631"/>
    <w:rsid w:val="00AD2753"/>
    <w:rsid w:val="00AD288A"/>
    <w:rsid w:val="00AD5269"/>
    <w:rsid w:val="00AD55F3"/>
    <w:rsid w:val="00AD5824"/>
    <w:rsid w:val="00AD5D5C"/>
    <w:rsid w:val="00AD5DE3"/>
    <w:rsid w:val="00AD6AF7"/>
    <w:rsid w:val="00AD6B58"/>
    <w:rsid w:val="00AD7185"/>
    <w:rsid w:val="00AD72E1"/>
    <w:rsid w:val="00AD744B"/>
    <w:rsid w:val="00AE00E7"/>
    <w:rsid w:val="00AE0145"/>
    <w:rsid w:val="00AE0608"/>
    <w:rsid w:val="00AE16A0"/>
    <w:rsid w:val="00AE1D51"/>
    <w:rsid w:val="00AE20CE"/>
    <w:rsid w:val="00AE3104"/>
    <w:rsid w:val="00AE3D57"/>
    <w:rsid w:val="00AE3DD6"/>
    <w:rsid w:val="00AE413B"/>
    <w:rsid w:val="00AE472B"/>
    <w:rsid w:val="00AE6DB1"/>
    <w:rsid w:val="00AE7082"/>
    <w:rsid w:val="00AE76D9"/>
    <w:rsid w:val="00AE78E9"/>
    <w:rsid w:val="00AE7F85"/>
    <w:rsid w:val="00AF02A3"/>
    <w:rsid w:val="00AF0873"/>
    <w:rsid w:val="00AF0ABF"/>
    <w:rsid w:val="00AF0BB2"/>
    <w:rsid w:val="00AF1A74"/>
    <w:rsid w:val="00AF1F12"/>
    <w:rsid w:val="00AF1F32"/>
    <w:rsid w:val="00AF2F1A"/>
    <w:rsid w:val="00AF2F49"/>
    <w:rsid w:val="00AF2F87"/>
    <w:rsid w:val="00AF2FC3"/>
    <w:rsid w:val="00AF3156"/>
    <w:rsid w:val="00AF31E3"/>
    <w:rsid w:val="00AF331A"/>
    <w:rsid w:val="00AF413A"/>
    <w:rsid w:val="00AF42AC"/>
    <w:rsid w:val="00AF4396"/>
    <w:rsid w:val="00AF4D7C"/>
    <w:rsid w:val="00AF6878"/>
    <w:rsid w:val="00AF6AA5"/>
    <w:rsid w:val="00AF7246"/>
    <w:rsid w:val="00AF75B9"/>
    <w:rsid w:val="00AF7BFD"/>
    <w:rsid w:val="00B011F8"/>
    <w:rsid w:val="00B01AEB"/>
    <w:rsid w:val="00B02154"/>
    <w:rsid w:val="00B029C7"/>
    <w:rsid w:val="00B03101"/>
    <w:rsid w:val="00B0394C"/>
    <w:rsid w:val="00B04585"/>
    <w:rsid w:val="00B0576B"/>
    <w:rsid w:val="00B061AE"/>
    <w:rsid w:val="00B06D9E"/>
    <w:rsid w:val="00B06F22"/>
    <w:rsid w:val="00B071FF"/>
    <w:rsid w:val="00B07498"/>
    <w:rsid w:val="00B07516"/>
    <w:rsid w:val="00B07A36"/>
    <w:rsid w:val="00B07A80"/>
    <w:rsid w:val="00B07EF0"/>
    <w:rsid w:val="00B10087"/>
    <w:rsid w:val="00B1061F"/>
    <w:rsid w:val="00B10C79"/>
    <w:rsid w:val="00B11437"/>
    <w:rsid w:val="00B11D8E"/>
    <w:rsid w:val="00B12187"/>
    <w:rsid w:val="00B1271D"/>
    <w:rsid w:val="00B12B8E"/>
    <w:rsid w:val="00B12E41"/>
    <w:rsid w:val="00B12EED"/>
    <w:rsid w:val="00B12F9A"/>
    <w:rsid w:val="00B13E92"/>
    <w:rsid w:val="00B1436F"/>
    <w:rsid w:val="00B14F2B"/>
    <w:rsid w:val="00B15864"/>
    <w:rsid w:val="00B162A6"/>
    <w:rsid w:val="00B1721F"/>
    <w:rsid w:val="00B17485"/>
    <w:rsid w:val="00B17A78"/>
    <w:rsid w:val="00B2018F"/>
    <w:rsid w:val="00B20A9F"/>
    <w:rsid w:val="00B21A88"/>
    <w:rsid w:val="00B21C5C"/>
    <w:rsid w:val="00B21E86"/>
    <w:rsid w:val="00B21FB8"/>
    <w:rsid w:val="00B22568"/>
    <w:rsid w:val="00B2276D"/>
    <w:rsid w:val="00B22FA8"/>
    <w:rsid w:val="00B231B0"/>
    <w:rsid w:val="00B233D4"/>
    <w:rsid w:val="00B24502"/>
    <w:rsid w:val="00B24789"/>
    <w:rsid w:val="00B24C60"/>
    <w:rsid w:val="00B24FBE"/>
    <w:rsid w:val="00B260D7"/>
    <w:rsid w:val="00B26FD2"/>
    <w:rsid w:val="00B30CF5"/>
    <w:rsid w:val="00B3161C"/>
    <w:rsid w:val="00B316AD"/>
    <w:rsid w:val="00B3204A"/>
    <w:rsid w:val="00B32E55"/>
    <w:rsid w:val="00B3315D"/>
    <w:rsid w:val="00B33656"/>
    <w:rsid w:val="00B33D6F"/>
    <w:rsid w:val="00B33DCE"/>
    <w:rsid w:val="00B344E1"/>
    <w:rsid w:val="00B34BD9"/>
    <w:rsid w:val="00B356AD"/>
    <w:rsid w:val="00B35C27"/>
    <w:rsid w:val="00B35F78"/>
    <w:rsid w:val="00B36036"/>
    <w:rsid w:val="00B363AF"/>
    <w:rsid w:val="00B36BCB"/>
    <w:rsid w:val="00B4020D"/>
    <w:rsid w:val="00B40315"/>
    <w:rsid w:val="00B41592"/>
    <w:rsid w:val="00B417C4"/>
    <w:rsid w:val="00B41E3E"/>
    <w:rsid w:val="00B42A3D"/>
    <w:rsid w:val="00B42E97"/>
    <w:rsid w:val="00B43FA0"/>
    <w:rsid w:val="00B447E4"/>
    <w:rsid w:val="00B4490D"/>
    <w:rsid w:val="00B44BE7"/>
    <w:rsid w:val="00B44D09"/>
    <w:rsid w:val="00B46172"/>
    <w:rsid w:val="00B46D85"/>
    <w:rsid w:val="00B47664"/>
    <w:rsid w:val="00B47674"/>
    <w:rsid w:val="00B477B2"/>
    <w:rsid w:val="00B5056B"/>
    <w:rsid w:val="00B50FCE"/>
    <w:rsid w:val="00B5124B"/>
    <w:rsid w:val="00B514D9"/>
    <w:rsid w:val="00B5158F"/>
    <w:rsid w:val="00B51B39"/>
    <w:rsid w:val="00B51E13"/>
    <w:rsid w:val="00B52092"/>
    <w:rsid w:val="00B52231"/>
    <w:rsid w:val="00B526A9"/>
    <w:rsid w:val="00B52FE8"/>
    <w:rsid w:val="00B5307D"/>
    <w:rsid w:val="00B53346"/>
    <w:rsid w:val="00B53EC2"/>
    <w:rsid w:val="00B5446E"/>
    <w:rsid w:val="00B54F53"/>
    <w:rsid w:val="00B553FC"/>
    <w:rsid w:val="00B555CF"/>
    <w:rsid w:val="00B557C7"/>
    <w:rsid w:val="00B56423"/>
    <w:rsid w:val="00B56617"/>
    <w:rsid w:val="00B56C07"/>
    <w:rsid w:val="00B61E2F"/>
    <w:rsid w:val="00B62387"/>
    <w:rsid w:val="00B62750"/>
    <w:rsid w:val="00B6372E"/>
    <w:rsid w:val="00B637D6"/>
    <w:rsid w:val="00B66337"/>
    <w:rsid w:val="00B6660E"/>
    <w:rsid w:val="00B66A7E"/>
    <w:rsid w:val="00B66C70"/>
    <w:rsid w:val="00B66F08"/>
    <w:rsid w:val="00B67E75"/>
    <w:rsid w:val="00B707D6"/>
    <w:rsid w:val="00B71C0A"/>
    <w:rsid w:val="00B72672"/>
    <w:rsid w:val="00B72F45"/>
    <w:rsid w:val="00B737EB"/>
    <w:rsid w:val="00B73FED"/>
    <w:rsid w:val="00B743E3"/>
    <w:rsid w:val="00B74B01"/>
    <w:rsid w:val="00B74B10"/>
    <w:rsid w:val="00B74DAE"/>
    <w:rsid w:val="00B7552A"/>
    <w:rsid w:val="00B7623A"/>
    <w:rsid w:val="00B76672"/>
    <w:rsid w:val="00B76FFA"/>
    <w:rsid w:val="00B771A3"/>
    <w:rsid w:val="00B77473"/>
    <w:rsid w:val="00B80381"/>
    <w:rsid w:val="00B803ED"/>
    <w:rsid w:val="00B808FB"/>
    <w:rsid w:val="00B80AD7"/>
    <w:rsid w:val="00B83318"/>
    <w:rsid w:val="00B839C2"/>
    <w:rsid w:val="00B83F65"/>
    <w:rsid w:val="00B849F9"/>
    <w:rsid w:val="00B84B9C"/>
    <w:rsid w:val="00B84C6B"/>
    <w:rsid w:val="00B857CB"/>
    <w:rsid w:val="00B85885"/>
    <w:rsid w:val="00B85AF6"/>
    <w:rsid w:val="00B86D20"/>
    <w:rsid w:val="00B87D99"/>
    <w:rsid w:val="00B911FA"/>
    <w:rsid w:val="00B9147A"/>
    <w:rsid w:val="00B919A7"/>
    <w:rsid w:val="00B91FF3"/>
    <w:rsid w:val="00B9218C"/>
    <w:rsid w:val="00B92417"/>
    <w:rsid w:val="00B92A1D"/>
    <w:rsid w:val="00B93712"/>
    <w:rsid w:val="00B93CA0"/>
    <w:rsid w:val="00B944A6"/>
    <w:rsid w:val="00B94544"/>
    <w:rsid w:val="00B94AC9"/>
    <w:rsid w:val="00B94E0C"/>
    <w:rsid w:val="00B9501E"/>
    <w:rsid w:val="00B95198"/>
    <w:rsid w:val="00B972BA"/>
    <w:rsid w:val="00BA0114"/>
    <w:rsid w:val="00BA04C1"/>
    <w:rsid w:val="00BA05BF"/>
    <w:rsid w:val="00BA2ABA"/>
    <w:rsid w:val="00BA2B1C"/>
    <w:rsid w:val="00BA3300"/>
    <w:rsid w:val="00BA3A05"/>
    <w:rsid w:val="00BA3C88"/>
    <w:rsid w:val="00BA40B2"/>
    <w:rsid w:val="00BA41A6"/>
    <w:rsid w:val="00BA4450"/>
    <w:rsid w:val="00BA4BE4"/>
    <w:rsid w:val="00BA5246"/>
    <w:rsid w:val="00BA5328"/>
    <w:rsid w:val="00BA67C5"/>
    <w:rsid w:val="00BA694B"/>
    <w:rsid w:val="00BA7397"/>
    <w:rsid w:val="00BA76E0"/>
    <w:rsid w:val="00BA77D3"/>
    <w:rsid w:val="00BB0AE8"/>
    <w:rsid w:val="00BB0FFF"/>
    <w:rsid w:val="00BB1A3E"/>
    <w:rsid w:val="00BB1B1C"/>
    <w:rsid w:val="00BB1CD5"/>
    <w:rsid w:val="00BB2387"/>
    <w:rsid w:val="00BB3860"/>
    <w:rsid w:val="00BB3F44"/>
    <w:rsid w:val="00BB4430"/>
    <w:rsid w:val="00BB549A"/>
    <w:rsid w:val="00BB5A18"/>
    <w:rsid w:val="00BB5F1E"/>
    <w:rsid w:val="00BB6793"/>
    <w:rsid w:val="00BB69DB"/>
    <w:rsid w:val="00BB6C57"/>
    <w:rsid w:val="00BB6F01"/>
    <w:rsid w:val="00BB7DBA"/>
    <w:rsid w:val="00BC02C7"/>
    <w:rsid w:val="00BC24B5"/>
    <w:rsid w:val="00BC2D50"/>
    <w:rsid w:val="00BC3617"/>
    <w:rsid w:val="00BC3819"/>
    <w:rsid w:val="00BC3C23"/>
    <w:rsid w:val="00BC4A51"/>
    <w:rsid w:val="00BC4B68"/>
    <w:rsid w:val="00BC4BE4"/>
    <w:rsid w:val="00BC4F2D"/>
    <w:rsid w:val="00BC53D8"/>
    <w:rsid w:val="00BC5579"/>
    <w:rsid w:val="00BC6154"/>
    <w:rsid w:val="00BC653A"/>
    <w:rsid w:val="00BC6A15"/>
    <w:rsid w:val="00BC6E38"/>
    <w:rsid w:val="00BC7596"/>
    <w:rsid w:val="00BD062B"/>
    <w:rsid w:val="00BD1FA0"/>
    <w:rsid w:val="00BD22FC"/>
    <w:rsid w:val="00BD3242"/>
    <w:rsid w:val="00BD3B85"/>
    <w:rsid w:val="00BD3CF2"/>
    <w:rsid w:val="00BD4180"/>
    <w:rsid w:val="00BD443D"/>
    <w:rsid w:val="00BD4CC7"/>
    <w:rsid w:val="00BD53E0"/>
    <w:rsid w:val="00BD5930"/>
    <w:rsid w:val="00BD61B8"/>
    <w:rsid w:val="00BD6B50"/>
    <w:rsid w:val="00BD6F60"/>
    <w:rsid w:val="00BD70E4"/>
    <w:rsid w:val="00BD7279"/>
    <w:rsid w:val="00BD73B2"/>
    <w:rsid w:val="00BD74AA"/>
    <w:rsid w:val="00BD78FD"/>
    <w:rsid w:val="00BD7F46"/>
    <w:rsid w:val="00BE085E"/>
    <w:rsid w:val="00BE0B6A"/>
    <w:rsid w:val="00BE0F19"/>
    <w:rsid w:val="00BE12AC"/>
    <w:rsid w:val="00BE1313"/>
    <w:rsid w:val="00BE145E"/>
    <w:rsid w:val="00BE15F6"/>
    <w:rsid w:val="00BE2656"/>
    <w:rsid w:val="00BE2715"/>
    <w:rsid w:val="00BE3367"/>
    <w:rsid w:val="00BE497F"/>
    <w:rsid w:val="00BE50C9"/>
    <w:rsid w:val="00BE5544"/>
    <w:rsid w:val="00BE55CC"/>
    <w:rsid w:val="00BE60B8"/>
    <w:rsid w:val="00BE67FD"/>
    <w:rsid w:val="00BE68CF"/>
    <w:rsid w:val="00BE7A7C"/>
    <w:rsid w:val="00BE7BC1"/>
    <w:rsid w:val="00BF0C65"/>
    <w:rsid w:val="00BF1241"/>
    <w:rsid w:val="00BF137B"/>
    <w:rsid w:val="00BF184D"/>
    <w:rsid w:val="00BF185D"/>
    <w:rsid w:val="00BF1AC4"/>
    <w:rsid w:val="00BF21CB"/>
    <w:rsid w:val="00BF34BB"/>
    <w:rsid w:val="00BF3936"/>
    <w:rsid w:val="00BF3B26"/>
    <w:rsid w:val="00BF63B4"/>
    <w:rsid w:val="00BF68F6"/>
    <w:rsid w:val="00BF6C54"/>
    <w:rsid w:val="00BF6FC9"/>
    <w:rsid w:val="00C007BE"/>
    <w:rsid w:val="00C00CD4"/>
    <w:rsid w:val="00C01162"/>
    <w:rsid w:val="00C01897"/>
    <w:rsid w:val="00C01BD7"/>
    <w:rsid w:val="00C01C3D"/>
    <w:rsid w:val="00C01F37"/>
    <w:rsid w:val="00C0309C"/>
    <w:rsid w:val="00C0322E"/>
    <w:rsid w:val="00C036E9"/>
    <w:rsid w:val="00C03AE5"/>
    <w:rsid w:val="00C0443B"/>
    <w:rsid w:val="00C048B1"/>
    <w:rsid w:val="00C04D99"/>
    <w:rsid w:val="00C04E77"/>
    <w:rsid w:val="00C07B07"/>
    <w:rsid w:val="00C07FC9"/>
    <w:rsid w:val="00C07FE3"/>
    <w:rsid w:val="00C10150"/>
    <w:rsid w:val="00C103E2"/>
    <w:rsid w:val="00C10AC2"/>
    <w:rsid w:val="00C11612"/>
    <w:rsid w:val="00C12DA1"/>
    <w:rsid w:val="00C131C6"/>
    <w:rsid w:val="00C1322C"/>
    <w:rsid w:val="00C1339E"/>
    <w:rsid w:val="00C13528"/>
    <w:rsid w:val="00C13BCF"/>
    <w:rsid w:val="00C156AF"/>
    <w:rsid w:val="00C15C7A"/>
    <w:rsid w:val="00C16247"/>
    <w:rsid w:val="00C165C9"/>
    <w:rsid w:val="00C16989"/>
    <w:rsid w:val="00C16F35"/>
    <w:rsid w:val="00C170B6"/>
    <w:rsid w:val="00C1717A"/>
    <w:rsid w:val="00C17221"/>
    <w:rsid w:val="00C17C48"/>
    <w:rsid w:val="00C20330"/>
    <w:rsid w:val="00C21465"/>
    <w:rsid w:val="00C215DC"/>
    <w:rsid w:val="00C216A8"/>
    <w:rsid w:val="00C21991"/>
    <w:rsid w:val="00C21BBF"/>
    <w:rsid w:val="00C21DC3"/>
    <w:rsid w:val="00C22CF6"/>
    <w:rsid w:val="00C22F5B"/>
    <w:rsid w:val="00C23758"/>
    <w:rsid w:val="00C2385C"/>
    <w:rsid w:val="00C2598C"/>
    <w:rsid w:val="00C25D06"/>
    <w:rsid w:val="00C26C77"/>
    <w:rsid w:val="00C2716E"/>
    <w:rsid w:val="00C271C8"/>
    <w:rsid w:val="00C27201"/>
    <w:rsid w:val="00C301F8"/>
    <w:rsid w:val="00C30258"/>
    <w:rsid w:val="00C3062A"/>
    <w:rsid w:val="00C306DE"/>
    <w:rsid w:val="00C30A86"/>
    <w:rsid w:val="00C30D19"/>
    <w:rsid w:val="00C311D3"/>
    <w:rsid w:val="00C31745"/>
    <w:rsid w:val="00C321B5"/>
    <w:rsid w:val="00C3281E"/>
    <w:rsid w:val="00C32838"/>
    <w:rsid w:val="00C338BA"/>
    <w:rsid w:val="00C33B5F"/>
    <w:rsid w:val="00C33DF7"/>
    <w:rsid w:val="00C34703"/>
    <w:rsid w:val="00C34C8C"/>
    <w:rsid w:val="00C34F93"/>
    <w:rsid w:val="00C35825"/>
    <w:rsid w:val="00C36FFA"/>
    <w:rsid w:val="00C37A60"/>
    <w:rsid w:val="00C413C6"/>
    <w:rsid w:val="00C41917"/>
    <w:rsid w:val="00C41ADC"/>
    <w:rsid w:val="00C41E8C"/>
    <w:rsid w:val="00C4214B"/>
    <w:rsid w:val="00C426DF"/>
    <w:rsid w:val="00C429E7"/>
    <w:rsid w:val="00C42EC6"/>
    <w:rsid w:val="00C42F67"/>
    <w:rsid w:val="00C4308A"/>
    <w:rsid w:val="00C43B64"/>
    <w:rsid w:val="00C43BA7"/>
    <w:rsid w:val="00C43E7F"/>
    <w:rsid w:val="00C44768"/>
    <w:rsid w:val="00C44B80"/>
    <w:rsid w:val="00C45308"/>
    <w:rsid w:val="00C45756"/>
    <w:rsid w:val="00C45EF0"/>
    <w:rsid w:val="00C45FF9"/>
    <w:rsid w:val="00C47873"/>
    <w:rsid w:val="00C47B36"/>
    <w:rsid w:val="00C47CED"/>
    <w:rsid w:val="00C51683"/>
    <w:rsid w:val="00C517E3"/>
    <w:rsid w:val="00C51F1E"/>
    <w:rsid w:val="00C521AE"/>
    <w:rsid w:val="00C524A4"/>
    <w:rsid w:val="00C528C8"/>
    <w:rsid w:val="00C52962"/>
    <w:rsid w:val="00C529F1"/>
    <w:rsid w:val="00C52B96"/>
    <w:rsid w:val="00C52D5A"/>
    <w:rsid w:val="00C533CC"/>
    <w:rsid w:val="00C53449"/>
    <w:rsid w:val="00C5382E"/>
    <w:rsid w:val="00C55481"/>
    <w:rsid w:val="00C56B1C"/>
    <w:rsid w:val="00C5759C"/>
    <w:rsid w:val="00C57B9E"/>
    <w:rsid w:val="00C57E7E"/>
    <w:rsid w:val="00C6033D"/>
    <w:rsid w:val="00C60DF9"/>
    <w:rsid w:val="00C60F8E"/>
    <w:rsid w:val="00C613FB"/>
    <w:rsid w:val="00C61C89"/>
    <w:rsid w:val="00C61DD0"/>
    <w:rsid w:val="00C62776"/>
    <w:rsid w:val="00C62C13"/>
    <w:rsid w:val="00C62CFD"/>
    <w:rsid w:val="00C62D21"/>
    <w:rsid w:val="00C6350B"/>
    <w:rsid w:val="00C63CFB"/>
    <w:rsid w:val="00C63FB2"/>
    <w:rsid w:val="00C6459A"/>
    <w:rsid w:val="00C6463D"/>
    <w:rsid w:val="00C646D9"/>
    <w:rsid w:val="00C651AD"/>
    <w:rsid w:val="00C659A6"/>
    <w:rsid w:val="00C65E7C"/>
    <w:rsid w:val="00C65F3A"/>
    <w:rsid w:val="00C672A2"/>
    <w:rsid w:val="00C673FE"/>
    <w:rsid w:val="00C67B8A"/>
    <w:rsid w:val="00C70361"/>
    <w:rsid w:val="00C7082A"/>
    <w:rsid w:val="00C71D01"/>
    <w:rsid w:val="00C72007"/>
    <w:rsid w:val="00C7248D"/>
    <w:rsid w:val="00C72BF5"/>
    <w:rsid w:val="00C73EFE"/>
    <w:rsid w:val="00C74496"/>
    <w:rsid w:val="00C74874"/>
    <w:rsid w:val="00C764B3"/>
    <w:rsid w:val="00C80822"/>
    <w:rsid w:val="00C80885"/>
    <w:rsid w:val="00C8189E"/>
    <w:rsid w:val="00C82237"/>
    <w:rsid w:val="00C83C4E"/>
    <w:rsid w:val="00C83D12"/>
    <w:rsid w:val="00C83EE4"/>
    <w:rsid w:val="00C83F86"/>
    <w:rsid w:val="00C84E93"/>
    <w:rsid w:val="00C85691"/>
    <w:rsid w:val="00C87622"/>
    <w:rsid w:val="00C8763A"/>
    <w:rsid w:val="00C92554"/>
    <w:rsid w:val="00C92A06"/>
    <w:rsid w:val="00C92AA3"/>
    <w:rsid w:val="00C92B14"/>
    <w:rsid w:val="00C939E2"/>
    <w:rsid w:val="00C93B0A"/>
    <w:rsid w:val="00C94EFD"/>
    <w:rsid w:val="00C953A6"/>
    <w:rsid w:val="00C95568"/>
    <w:rsid w:val="00C95E4A"/>
    <w:rsid w:val="00C96435"/>
    <w:rsid w:val="00C96F23"/>
    <w:rsid w:val="00C976CD"/>
    <w:rsid w:val="00C97A91"/>
    <w:rsid w:val="00C97B9C"/>
    <w:rsid w:val="00C97F05"/>
    <w:rsid w:val="00CA0644"/>
    <w:rsid w:val="00CA0906"/>
    <w:rsid w:val="00CA0934"/>
    <w:rsid w:val="00CA1020"/>
    <w:rsid w:val="00CA1B61"/>
    <w:rsid w:val="00CA33DE"/>
    <w:rsid w:val="00CA3C35"/>
    <w:rsid w:val="00CA3D00"/>
    <w:rsid w:val="00CA4E9F"/>
    <w:rsid w:val="00CA5385"/>
    <w:rsid w:val="00CA589D"/>
    <w:rsid w:val="00CA596C"/>
    <w:rsid w:val="00CA5E10"/>
    <w:rsid w:val="00CA665F"/>
    <w:rsid w:val="00CA76D8"/>
    <w:rsid w:val="00CA789D"/>
    <w:rsid w:val="00CB131E"/>
    <w:rsid w:val="00CB1E9D"/>
    <w:rsid w:val="00CB2F4A"/>
    <w:rsid w:val="00CB3A04"/>
    <w:rsid w:val="00CB407C"/>
    <w:rsid w:val="00CB45CE"/>
    <w:rsid w:val="00CB56F7"/>
    <w:rsid w:val="00CB5A45"/>
    <w:rsid w:val="00CB5AEC"/>
    <w:rsid w:val="00CB5B36"/>
    <w:rsid w:val="00CB5CDF"/>
    <w:rsid w:val="00CB6194"/>
    <w:rsid w:val="00CB687C"/>
    <w:rsid w:val="00CB798A"/>
    <w:rsid w:val="00CB7B72"/>
    <w:rsid w:val="00CC01B4"/>
    <w:rsid w:val="00CC0551"/>
    <w:rsid w:val="00CC0AF7"/>
    <w:rsid w:val="00CC0B47"/>
    <w:rsid w:val="00CC1A17"/>
    <w:rsid w:val="00CC1D99"/>
    <w:rsid w:val="00CC26CF"/>
    <w:rsid w:val="00CC296F"/>
    <w:rsid w:val="00CC35DA"/>
    <w:rsid w:val="00CC3BC0"/>
    <w:rsid w:val="00CC44E6"/>
    <w:rsid w:val="00CC4600"/>
    <w:rsid w:val="00CC5F37"/>
    <w:rsid w:val="00CC61DA"/>
    <w:rsid w:val="00CC6B42"/>
    <w:rsid w:val="00CC6C18"/>
    <w:rsid w:val="00CC758B"/>
    <w:rsid w:val="00CC76FA"/>
    <w:rsid w:val="00CC79B4"/>
    <w:rsid w:val="00CD0454"/>
    <w:rsid w:val="00CD0907"/>
    <w:rsid w:val="00CD0F14"/>
    <w:rsid w:val="00CD28CC"/>
    <w:rsid w:val="00CD5096"/>
    <w:rsid w:val="00CD5A1D"/>
    <w:rsid w:val="00CD5D2A"/>
    <w:rsid w:val="00CD5E0E"/>
    <w:rsid w:val="00CD69CA"/>
    <w:rsid w:val="00CD7030"/>
    <w:rsid w:val="00CD7B6F"/>
    <w:rsid w:val="00CD7D75"/>
    <w:rsid w:val="00CE0A75"/>
    <w:rsid w:val="00CE111C"/>
    <w:rsid w:val="00CE155D"/>
    <w:rsid w:val="00CE1B55"/>
    <w:rsid w:val="00CE1C8B"/>
    <w:rsid w:val="00CE1F35"/>
    <w:rsid w:val="00CE2BB7"/>
    <w:rsid w:val="00CE370E"/>
    <w:rsid w:val="00CE3C9D"/>
    <w:rsid w:val="00CE40E8"/>
    <w:rsid w:val="00CE433D"/>
    <w:rsid w:val="00CE447A"/>
    <w:rsid w:val="00CE53AE"/>
    <w:rsid w:val="00CE5753"/>
    <w:rsid w:val="00CE5B2E"/>
    <w:rsid w:val="00CE681D"/>
    <w:rsid w:val="00CE6F92"/>
    <w:rsid w:val="00CE7114"/>
    <w:rsid w:val="00CE7357"/>
    <w:rsid w:val="00CE7BF1"/>
    <w:rsid w:val="00CF09EE"/>
    <w:rsid w:val="00CF0F7F"/>
    <w:rsid w:val="00CF1272"/>
    <w:rsid w:val="00CF154E"/>
    <w:rsid w:val="00CF1B77"/>
    <w:rsid w:val="00CF2F78"/>
    <w:rsid w:val="00CF34F2"/>
    <w:rsid w:val="00CF361B"/>
    <w:rsid w:val="00CF3776"/>
    <w:rsid w:val="00CF4071"/>
    <w:rsid w:val="00CF4E55"/>
    <w:rsid w:val="00CF5CAD"/>
    <w:rsid w:val="00CF748F"/>
    <w:rsid w:val="00CF749C"/>
    <w:rsid w:val="00D001F1"/>
    <w:rsid w:val="00D00363"/>
    <w:rsid w:val="00D00459"/>
    <w:rsid w:val="00D00A6D"/>
    <w:rsid w:val="00D0181F"/>
    <w:rsid w:val="00D02EA0"/>
    <w:rsid w:val="00D02EDC"/>
    <w:rsid w:val="00D03845"/>
    <w:rsid w:val="00D050CF"/>
    <w:rsid w:val="00D058DF"/>
    <w:rsid w:val="00D05BDB"/>
    <w:rsid w:val="00D05CF9"/>
    <w:rsid w:val="00D06266"/>
    <w:rsid w:val="00D069CD"/>
    <w:rsid w:val="00D06D86"/>
    <w:rsid w:val="00D0721A"/>
    <w:rsid w:val="00D0788C"/>
    <w:rsid w:val="00D1016D"/>
    <w:rsid w:val="00D10AD2"/>
    <w:rsid w:val="00D10CBB"/>
    <w:rsid w:val="00D1166B"/>
    <w:rsid w:val="00D11724"/>
    <w:rsid w:val="00D11E10"/>
    <w:rsid w:val="00D11F2C"/>
    <w:rsid w:val="00D12001"/>
    <w:rsid w:val="00D12890"/>
    <w:rsid w:val="00D13F70"/>
    <w:rsid w:val="00D13FD3"/>
    <w:rsid w:val="00D140AA"/>
    <w:rsid w:val="00D14831"/>
    <w:rsid w:val="00D148EF"/>
    <w:rsid w:val="00D14CF8"/>
    <w:rsid w:val="00D16D56"/>
    <w:rsid w:val="00D17195"/>
    <w:rsid w:val="00D17B37"/>
    <w:rsid w:val="00D17FD2"/>
    <w:rsid w:val="00D2002A"/>
    <w:rsid w:val="00D200D5"/>
    <w:rsid w:val="00D20287"/>
    <w:rsid w:val="00D20587"/>
    <w:rsid w:val="00D20859"/>
    <w:rsid w:val="00D21DB7"/>
    <w:rsid w:val="00D22336"/>
    <w:rsid w:val="00D224C8"/>
    <w:rsid w:val="00D225E0"/>
    <w:rsid w:val="00D229A7"/>
    <w:rsid w:val="00D22D1E"/>
    <w:rsid w:val="00D24C94"/>
    <w:rsid w:val="00D25281"/>
    <w:rsid w:val="00D25BBD"/>
    <w:rsid w:val="00D25C08"/>
    <w:rsid w:val="00D26103"/>
    <w:rsid w:val="00D266D9"/>
    <w:rsid w:val="00D2674C"/>
    <w:rsid w:val="00D2734C"/>
    <w:rsid w:val="00D273B1"/>
    <w:rsid w:val="00D300A1"/>
    <w:rsid w:val="00D30260"/>
    <w:rsid w:val="00D303DE"/>
    <w:rsid w:val="00D305A7"/>
    <w:rsid w:val="00D31260"/>
    <w:rsid w:val="00D31F08"/>
    <w:rsid w:val="00D32122"/>
    <w:rsid w:val="00D3233A"/>
    <w:rsid w:val="00D323A5"/>
    <w:rsid w:val="00D32733"/>
    <w:rsid w:val="00D32AAC"/>
    <w:rsid w:val="00D33010"/>
    <w:rsid w:val="00D330B3"/>
    <w:rsid w:val="00D3315E"/>
    <w:rsid w:val="00D342B3"/>
    <w:rsid w:val="00D346A0"/>
    <w:rsid w:val="00D349E5"/>
    <w:rsid w:val="00D352C1"/>
    <w:rsid w:val="00D35339"/>
    <w:rsid w:val="00D35480"/>
    <w:rsid w:val="00D35670"/>
    <w:rsid w:val="00D358F6"/>
    <w:rsid w:val="00D3664D"/>
    <w:rsid w:val="00D36F31"/>
    <w:rsid w:val="00D37274"/>
    <w:rsid w:val="00D3794C"/>
    <w:rsid w:val="00D4089C"/>
    <w:rsid w:val="00D4147B"/>
    <w:rsid w:val="00D41697"/>
    <w:rsid w:val="00D42429"/>
    <w:rsid w:val="00D4320E"/>
    <w:rsid w:val="00D43732"/>
    <w:rsid w:val="00D4407F"/>
    <w:rsid w:val="00D4491F"/>
    <w:rsid w:val="00D458E5"/>
    <w:rsid w:val="00D467ED"/>
    <w:rsid w:val="00D46EBB"/>
    <w:rsid w:val="00D4721C"/>
    <w:rsid w:val="00D4760C"/>
    <w:rsid w:val="00D50B65"/>
    <w:rsid w:val="00D50FD2"/>
    <w:rsid w:val="00D514A9"/>
    <w:rsid w:val="00D519EC"/>
    <w:rsid w:val="00D51B0D"/>
    <w:rsid w:val="00D51D17"/>
    <w:rsid w:val="00D51D88"/>
    <w:rsid w:val="00D52803"/>
    <w:rsid w:val="00D52E3A"/>
    <w:rsid w:val="00D5403F"/>
    <w:rsid w:val="00D540B0"/>
    <w:rsid w:val="00D54568"/>
    <w:rsid w:val="00D56CB3"/>
    <w:rsid w:val="00D571FC"/>
    <w:rsid w:val="00D5724B"/>
    <w:rsid w:val="00D57407"/>
    <w:rsid w:val="00D5788B"/>
    <w:rsid w:val="00D6143E"/>
    <w:rsid w:val="00D62042"/>
    <w:rsid w:val="00D63294"/>
    <w:rsid w:val="00D641EE"/>
    <w:rsid w:val="00D647C8"/>
    <w:rsid w:val="00D648C9"/>
    <w:rsid w:val="00D671C8"/>
    <w:rsid w:val="00D6721E"/>
    <w:rsid w:val="00D701FC"/>
    <w:rsid w:val="00D714F4"/>
    <w:rsid w:val="00D718F0"/>
    <w:rsid w:val="00D72A0D"/>
    <w:rsid w:val="00D72FEA"/>
    <w:rsid w:val="00D73AA1"/>
    <w:rsid w:val="00D7546B"/>
    <w:rsid w:val="00D75765"/>
    <w:rsid w:val="00D75E67"/>
    <w:rsid w:val="00D7668B"/>
    <w:rsid w:val="00D769FB"/>
    <w:rsid w:val="00D77687"/>
    <w:rsid w:val="00D7787E"/>
    <w:rsid w:val="00D77A31"/>
    <w:rsid w:val="00D806B5"/>
    <w:rsid w:val="00D808BD"/>
    <w:rsid w:val="00D8146D"/>
    <w:rsid w:val="00D8289A"/>
    <w:rsid w:val="00D82A49"/>
    <w:rsid w:val="00D8314E"/>
    <w:rsid w:val="00D83EDD"/>
    <w:rsid w:val="00D84760"/>
    <w:rsid w:val="00D84873"/>
    <w:rsid w:val="00D852CC"/>
    <w:rsid w:val="00D86381"/>
    <w:rsid w:val="00D866E6"/>
    <w:rsid w:val="00D86DC8"/>
    <w:rsid w:val="00D86DDB"/>
    <w:rsid w:val="00D870DB"/>
    <w:rsid w:val="00D8711F"/>
    <w:rsid w:val="00D905F6"/>
    <w:rsid w:val="00D9084C"/>
    <w:rsid w:val="00D90D0F"/>
    <w:rsid w:val="00D912C4"/>
    <w:rsid w:val="00D9174E"/>
    <w:rsid w:val="00D91916"/>
    <w:rsid w:val="00D9248A"/>
    <w:rsid w:val="00D9251D"/>
    <w:rsid w:val="00D93181"/>
    <w:rsid w:val="00D93286"/>
    <w:rsid w:val="00D93665"/>
    <w:rsid w:val="00D93DAF"/>
    <w:rsid w:val="00D94933"/>
    <w:rsid w:val="00D94AB3"/>
    <w:rsid w:val="00D94BF3"/>
    <w:rsid w:val="00D9569F"/>
    <w:rsid w:val="00D96EDA"/>
    <w:rsid w:val="00D9748B"/>
    <w:rsid w:val="00DA00A2"/>
    <w:rsid w:val="00DA02A9"/>
    <w:rsid w:val="00DA1F85"/>
    <w:rsid w:val="00DA2766"/>
    <w:rsid w:val="00DA28DF"/>
    <w:rsid w:val="00DA2D61"/>
    <w:rsid w:val="00DA370C"/>
    <w:rsid w:val="00DA3E71"/>
    <w:rsid w:val="00DA5598"/>
    <w:rsid w:val="00DA58FB"/>
    <w:rsid w:val="00DA6261"/>
    <w:rsid w:val="00DA7337"/>
    <w:rsid w:val="00DA7E72"/>
    <w:rsid w:val="00DB0559"/>
    <w:rsid w:val="00DB07D3"/>
    <w:rsid w:val="00DB08B5"/>
    <w:rsid w:val="00DB10FD"/>
    <w:rsid w:val="00DB13C5"/>
    <w:rsid w:val="00DB17E6"/>
    <w:rsid w:val="00DB22C3"/>
    <w:rsid w:val="00DB3090"/>
    <w:rsid w:val="00DB47B1"/>
    <w:rsid w:val="00DB4ABF"/>
    <w:rsid w:val="00DB4B53"/>
    <w:rsid w:val="00DB4F04"/>
    <w:rsid w:val="00DB5173"/>
    <w:rsid w:val="00DB547D"/>
    <w:rsid w:val="00DB565F"/>
    <w:rsid w:val="00DB6436"/>
    <w:rsid w:val="00DB67ED"/>
    <w:rsid w:val="00DB6F47"/>
    <w:rsid w:val="00DB707B"/>
    <w:rsid w:val="00DB7FE3"/>
    <w:rsid w:val="00DC0510"/>
    <w:rsid w:val="00DC1693"/>
    <w:rsid w:val="00DC1F62"/>
    <w:rsid w:val="00DC27CB"/>
    <w:rsid w:val="00DC5A8A"/>
    <w:rsid w:val="00DC60F7"/>
    <w:rsid w:val="00DC667E"/>
    <w:rsid w:val="00DC7DA2"/>
    <w:rsid w:val="00DD013A"/>
    <w:rsid w:val="00DD042A"/>
    <w:rsid w:val="00DD0738"/>
    <w:rsid w:val="00DD0896"/>
    <w:rsid w:val="00DD3159"/>
    <w:rsid w:val="00DD3D43"/>
    <w:rsid w:val="00DD3FF2"/>
    <w:rsid w:val="00DD53F7"/>
    <w:rsid w:val="00DD541A"/>
    <w:rsid w:val="00DD5588"/>
    <w:rsid w:val="00DD564B"/>
    <w:rsid w:val="00DD5FBF"/>
    <w:rsid w:val="00DD63D2"/>
    <w:rsid w:val="00DD68D7"/>
    <w:rsid w:val="00DD7899"/>
    <w:rsid w:val="00DE052C"/>
    <w:rsid w:val="00DE107C"/>
    <w:rsid w:val="00DE1CE6"/>
    <w:rsid w:val="00DE1D43"/>
    <w:rsid w:val="00DE2630"/>
    <w:rsid w:val="00DE3056"/>
    <w:rsid w:val="00DE3B8D"/>
    <w:rsid w:val="00DE3BF3"/>
    <w:rsid w:val="00DE3F7B"/>
    <w:rsid w:val="00DE47FD"/>
    <w:rsid w:val="00DE573D"/>
    <w:rsid w:val="00DE5A4C"/>
    <w:rsid w:val="00DE66B5"/>
    <w:rsid w:val="00DE66DC"/>
    <w:rsid w:val="00DE7692"/>
    <w:rsid w:val="00DE76BE"/>
    <w:rsid w:val="00DE78C4"/>
    <w:rsid w:val="00DF031D"/>
    <w:rsid w:val="00DF1CCE"/>
    <w:rsid w:val="00DF1DA3"/>
    <w:rsid w:val="00DF3B08"/>
    <w:rsid w:val="00DF3B69"/>
    <w:rsid w:val="00DF4B47"/>
    <w:rsid w:val="00DF51DA"/>
    <w:rsid w:val="00DF5463"/>
    <w:rsid w:val="00DF5605"/>
    <w:rsid w:val="00DF56E9"/>
    <w:rsid w:val="00DF5754"/>
    <w:rsid w:val="00DF5DCD"/>
    <w:rsid w:val="00DF5E73"/>
    <w:rsid w:val="00DF60DA"/>
    <w:rsid w:val="00DF6479"/>
    <w:rsid w:val="00DF68A0"/>
    <w:rsid w:val="00DF6986"/>
    <w:rsid w:val="00DF7049"/>
    <w:rsid w:val="00DF7DAA"/>
    <w:rsid w:val="00E0067C"/>
    <w:rsid w:val="00E01CA5"/>
    <w:rsid w:val="00E01D97"/>
    <w:rsid w:val="00E024EF"/>
    <w:rsid w:val="00E026AE"/>
    <w:rsid w:val="00E02739"/>
    <w:rsid w:val="00E02F61"/>
    <w:rsid w:val="00E03089"/>
    <w:rsid w:val="00E0376C"/>
    <w:rsid w:val="00E0395C"/>
    <w:rsid w:val="00E04237"/>
    <w:rsid w:val="00E04CF4"/>
    <w:rsid w:val="00E06D9E"/>
    <w:rsid w:val="00E07164"/>
    <w:rsid w:val="00E10155"/>
    <w:rsid w:val="00E10F8C"/>
    <w:rsid w:val="00E112C8"/>
    <w:rsid w:val="00E1190D"/>
    <w:rsid w:val="00E11EDB"/>
    <w:rsid w:val="00E123BB"/>
    <w:rsid w:val="00E124AA"/>
    <w:rsid w:val="00E1316C"/>
    <w:rsid w:val="00E1357C"/>
    <w:rsid w:val="00E13FF8"/>
    <w:rsid w:val="00E1414F"/>
    <w:rsid w:val="00E14C00"/>
    <w:rsid w:val="00E150A3"/>
    <w:rsid w:val="00E154F9"/>
    <w:rsid w:val="00E155C0"/>
    <w:rsid w:val="00E15708"/>
    <w:rsid w:val="00E1582E"/>
    <w:rsid w:val="00E158D1"/>
    <w:rsid w:val="00E15D2C"/>
    <w:rsid w:val="00E16A77"/>
    <w:rsid w:val="00E16C04"/>
    <w:rsid w:val="00E20320"/>
    <w:rsid w:val="00E21869"/>
    <w:rsid w:val="00E21CE8"/>
    <w:rsid w:val="00E223EB"/>
    <w:rsid w:val="00E22804"/>
    <w:rsid w:val="00E228E2"/>
    <w:rsid w:val="00E23A9D"/>
    <w:rsid w:val="00E243CA"/>
    <w:rsid w:val="00E2457D"/>
    <w:rsid w:val="00E257A3"/>
    <w:rsid w:val="00E25D42"/>
    <w:rsid w:val="00E2675A"/>
    <w:rsid w:val="00E270B4"/>
    <w:rsid w:val="00E31586"/>
    <w:rsid w:val="00E31C27"/>
    <w:rsid w:val="00E3206F"/>
    <w:rsid w:val="00E32878"/>
    <w:rsid w:val="00E32B37"/>
    <w:rsid w:val="00E3316F"/>
    <w:rsid w:val="00E33925"/>
    <w:rsid w:val="00E348FB"/>
    <w:rsid w:val="00E355E9"/>
    <w:rsid w:val="00E3573E"/>
    <w:rsid w:val="00E35B3F"/>
    <w:rsid w:val="00E35E4A"/>
    <w:rsid w:val="00E3621A"/>
    <w:rsid w:val="00E36C0A"/>
    <w:rsid w:val="00E37333"/>
    <w:rsid w:val="00E37645"/>
    <w:rsid w:val="00E37A2F"/>
    <w:rsid w:val="00E37C7D"/>
    <w:rsid w:val="00E37ED0"/>
    <w:rsid w:val="00E411F3"/>
    <w:rsid w:val="00E4164D"/>
    <w:rsid w:val="00E4217B"/>
    <w:rsid w:val="00E43101"/>
    <w:rsid w:val="00E43888"/>
    <w:rsid w:val="00E44228"/>
    <w:rsid w:val="00E4428C"/>
    <w:rsid w:val="00E44384"/>
    <w:rsid w:val="00E45309"/>
    <w:rsid w:val="00E45496"/>
    <w:rsid w:val="00E45995"/>
    <w:rsid w:val="00E45AC1"/>
    <w:rsid w:val="00E45E80"/>
    <w:rsid w:val="00E46240"/>
    <w:rsid w:val="00E46B32"/>
    <w:rsid w:val="00E4714A"/>
    <w:rsid w:val="00E476C3"/>
    <w:rsid w:val="00E47811"/>
    <w:rsid w:val="00E50382"/>
    <w:rsid w:val="00E50B69"/>
    <w:rsid w:val="00E51B36"/>
    <w:rsid w:val="00E541E0"/>
    <w:rsid w:val="00E545AC"/>
    <w:rsid w:val="00E54D0F"/>
    <w:rsid w:val="00E54F10"/>
    <w:rsid w:val="00E550AF"/>
    <w:rsid w:val="00E55E34"/>
    <w:rsid w:val="00E56854"/>
    <w:rsid w:val="00E5708C"/>
    <w:rsid w:val="00E5726D"/>
    <w:rsid w:val="00E5741C"/>
    <w:rsid w:val="00E5760A"/>
    <w:rsid w:val="00E57F11"/>
    <w:rsid w:val="00E57F96"/>
    <w:rsid w:val="00E63DB5"/>
    <w:rsid w:val="00E63DDE"/>
    <w:rsid w:val="00E64198"/>
    <w:rsid w:val="00E64448"/>
    <w:rsid w:val="00E649B0"/>
    <w:rsid w:val="00E64EFC"/>
    <w:rsid w:val="00E65C14"/>
    <w:rsid w:val="00E65D31"/>
    <w:rsid w:val="00E66BD0"/>
    <w:rsid w:val="00E66D97"/>
    <w:rsid w:val="00E670CD"/>
    <w:rsid w:val="00E673BC"/>
    <w:rsid w:val="00E70771"/>
    <w:rsid w:val="00E71B0B"/>
    <w:rsid w:val="00E72CCC"/>
    <w:rsid w:val="00E72D26"/>
    <w:rsid w:val="00E72EC6"/>
    <w:rsid w:val="00E73432"/>
    <w:rsid w:val="00E73E3C"/>
    <w:rsid w:val="00E740E1"/>
    <w:rsid w:val="00E74827"/>
    <w:rsid w:val="00E74B34"/>
    <w:rsid w:val="00E75316"/>
    <w:rsid w:val="00E754E9"/>
    <w:rsid w:val="00E757B9"/>
    <w:rsid w:val="00E75E2B"/>
    <w:rsid w:val="00E7608A"/>
    <w:rsid w:val="00E76220"/>
    <w:rsid w:val="00E76DEB"/>
    <w:rsid w:val="00E76DFC"/>
    <w:rsid w:val="00E8023C"/>
    <w:rsid w:val="00E8037E"/>
    <w:rsid w:val="00E80380"/>
    <w:rsid w:val="00E807D9"/>
    <w:rsid w:val="00E80FE6"/>
    <w:rsid w:val="00E8108F"/>
    <w:rsid w:val="00E81552"/>
    <w:rsid w:val="00E8156E"/>
    <w:rsid w:val="00E816E6"/>
    <w:rsid w:val="00E822F9"/>
    <w:rsid w:val="00E8247F"/>
    <w:rsid w:val="00E8248D"/>
    <w:rsid w:val="00E85339"/>
    <w:rsid w:val="00E853EB"/>
    <w:rsid w:val="00E8637D"/>
    <w:rsid w:val="00E86618"/>
    <w:rsid w:val="00E8750F"/>
    <w:rsid w:val="00E87759"/>
    <w:rsid w:val="00E87A48"/>
    <w:rsid w:val="00E90470"/>
    <w:rsid w:val="00E90AAD"/>
    <w:rsid w:val="00E90E63"/>
    <w:rsid w:val="00E91581"/>
    <w:rsid w:val="00E929DF"/>
    <w:rsid w:val="00E92F20"/>
    <w:rsid w:val="00E932E9"/>
    <w:rsid w:val="00E9350F"/>
    <w:rsid w:val="00E9592D"/>
    <w:rsid w:val="00E967B5"/>
    <w:rsid w:val="00E96A32"/>
    <w:rsid w:val="00E96C46"/>
    <w:rsid w:val="00E97372"/>
    <w:rsid w:val="00E97431"/>
    <w:rsid w:val="00E97660"/>
    <w:rsid w:val="00E9793F"/>
    <w:rsid w:val="00E97D6D"/>
    <w:rsid w:val="00EA05BB"/>
    <w:rsid w:val="00EA0BB3"/>
    <w:rsid w:val="00EA0CCC"/>
    <w:rsid w:val="00EA0F1B"/>
    <w:rsid w:val="00EA1FEB"/>
    <w:rsid w:val="00EA1FF9"/>
    <w:rsid w:val="00EA24E8"/>
    <w:rsid w:val="00EA2666"/>
    <w:rsid w:val="00EA2911"/>
    <w:rsid w:val="00EA2B81"/>
    <w:rsid w:val="00EA3837"/>
    <w:rsid w:val="00EA3AD1"/>
    <w:rsid w:val="00EA4061"/>
    <w:rsid w:val="00EA46CC"/>
    <w:rsid w:val="00EA4B30"/>
    <w:rsid w:val="00EA4C61"/>
    <w:rsid w:val="00EA5D49"/>
    <w:rsid w:val="00EA5E91"/>
    <w:rsid w:val="00EA63E8"/>
    <w:rsid w:val="00EA728D"/>
    <w:rsid w:val="00EA78DA"/>
    <w:rsid w:val="00EA7F2F"/>
    <w:rsid w:val="00EB016B"/>
    <w:rsid w:val="00EB09AE"/>
    <w:rsid w:val="00EB20C9"/>
    <w:rsid w:val="00EB23C9"/>
    <w:rsid w:val="00EB28DC"/>
    <w:rsid w:val="00EB2E1C"/>
    <w:rsid w:val="00EB3177"/>
    <w:rsid w:val="00EB554A"/>
    <w:rsid w:val="00EB5946"/>
    <w:rsid w:val="00EB5C80"/>
    <w:rsid w:val="00EB6107"/>
    <w:rsid w:val="00EB6A11"/>
    <w:rsid w:val="00EB737C"/>
    <w:rsid w:val="00EB7507"/>
    <w:rsid w:val="00EC0915"/>
    <w:rsid w:val="00EC099B"/>
    <w:rsid w:val="00EC1118"/>
    <w:rsid w:val="00EC1143"/>
    <w:rsid w:val="00EC178B"/>
    <w:rsid w:val="00EC303C"/>
    <w:rsid w:val="00EC32C7"/>
    <w:rsid w:val="00EC32E2"/>
    <w:rsid w:val="00EC368C"/>
    <w:rsid w:val="00EC379D"/>
    <w:rsid w:val="00EC3E73"/>
    <w:rsid w:val="00EC530D"/>
    <w:rsid w:val="00EC5871"/>
    <w:rsid w:val="00EC5BEE"/>
    <w:rsid w:val="00EC5FFA"/>
    <w:rsid w:val="00EC6C5A"/>
    <w:rsid w:val="00EC6F1C"/>
    <w:rsid w:val="00EC704C"/>
    <w:rsid w:val="00EC786D"/>
    <w:rsid w:val="00EC7A20"/>
    <w:rsid w:val="00EC7BBD"/>
    <w:rsid w:val="00ED0190"/>
    <w:rsid w:val="00ED0643"/>
    <w:rsid w:val="00ED0A75"/>
    <w:rsid w:val="00ED0AD2"/>
    <w:rsid w:val="00ED179E"/>
    <w:rsid w:val="00ED17DC"/>
    <w:rsid w:val="00ED276C"/>
    <w:rsid w:val="00ED27E7"/>
    <w:rsid w:val="00ED3401"/>
    <w:rsid w:val="00ED3753"/>
    <w:rsid w:val="00ED383B"/>
    <w:rsid w:val="00ED394B"/>
    <w:rsid w:val="00ED4DA2"/>
    <w:rsid w:val="00ED61F2"/>
    <w:rsid w:val="00ED6C28"/>
    <w:rsid w:val="00ED7901"/>
    <w:rsid w:val="00EE0B40"/>
    <w:rsid w:val="00EE171D"/>
    <w:rsid w:val="00EE26CD"/>
    <w:rsid w:val="00EE5EA6"/>
    <w:rsid w:val="00EE61E8"/>
    <w:rsid w:val="00EE687A"/>
    <w:rsid w:val="00EE6924"/>
    <w:rsid w:val="00EE6CC1"/>
    <w:rsid w:val="00EE6D26"/>
    <w:rsid w:val="00EE7167"/>
    <w:rsid w:val="00EE733A"/>
    <w:rsid w:val="00EE7CBD"/>
    <w:rsid w:val="00EF0318"/>
    <w:rsid w:val="00EF0AB6"/>
    <w:rsid w:val="00EF0C55"/>
    <w:rsid w:val="00EF1106"/>
    <w:rsid w:val="00EF172A"/>
    <w:rsid w:val="00EF17F9"/>
    <w:rsid w:val="00EF2E0C"/>
    <w:rsid w:val="00EF319A"/>
    <w:rsid w:val="00EF3719"/>
    <w:rsid w:val="00EF387F"/>
    <w:rsid w:val="00EF4139"/>
    <w:rsid w:val="00EF4CC5"/>
    <w:rsid w:val="00EF5655"/>
    <w:rsid w:val="00EF5693"/>
    <w:rsid w:val="00EF56C7"/>
    <w:rsid w:val="00EF5C7E"/>
    <w:rsid w:val="00EF696B"/>
    <w:rsid w:val="00EF6BF6"/>
    <w:rsid w:val="00EF6EF0"/>
    <w:rsid w:val="00EF7115"/>
    <w:rsid w:val="00EF732E"/>
    <w:rsid w:val="00EF73F2"/>
    <w:rsid w:val="00EF7C29"/>
    <w:rsid w:val="00F002CF"/>
    <w:rsid w:val="00F0056F"/>
    <w:rsid w:val="00F03672"/>
    <w:rsid w:val="00F03DF6"/>
    <w:rsid w:val="00F03F22"/>
    <w:rsid w:val="00F04385"/>
    <w:rsid w:val="00F04BC7"/>
    <w:rsid w:val="00F069B5"/>
    <w:rsid w:val="00F06DAF"/>
    <w:rsid w:val="00F075CD"/>
    <w:rsid w:val="00F07B7F"/>
    <w:rsid w:val="00F1036A"/>
    <w:rsid w:val="00F106EA"/>
    <w:rsid w:val="00F10B22"/>
    <w:rsid w:val="00F11498"/>
    <w:rsid w:val="00F13D25"/>
    <w:rsid w:val="00F165FA"/>
    <w:rsid w:val="00F1734C"/>
    <w:rsid w:val="00F17F9A"/>
    <w:rsid w:val="00F200CD"/>
    <w:rsid w:val="00F20DE8"/>
    <w:rsid w:val="00F2133D"/>
    <w:rsid w:val="00F21790"/>
    <w:rsid w:val="00F225B7"/>
    <w:rsid w:val="00F2282B"/>
    <w:rsid w:val="00F22B2A"/>
    <w:rsid w:val="00F233A8"/>
    <w:rsid w:val="00F23489"/>
    <w:rsid w:val="00F236C0"/>
    <w:rsid w:val="00F23B80"/>
    <w:rsid w:val="00F24AEE"/>
    <w:rsid w:val="00F25714"/>
    <w:rsid w:val="00F2641B"/>
    <w:rsid w:val="00F26726"/>
    <w:rsid w:val="00F2678F"/>
    <w:rsid w:val="00F26B0C"/>
    <w:rsid w:val="00F27011"/>
    <w:rsid w:val="00F27045"/>
    <w:rsid w:val="00F274B0"/>
    <w:rsid w:val="00F27A51"/>
    <w:rsid w:val="00F3087B"/>
    <w:rsid w:val="00F30FF5"/>
    <w:rsid w:val="00F3120B"/>
    <w:rsid w:val="00F32E53"/>
    <w:rsid w:val="00F334EB"/>
    <w:rsid w:val="00F34263"/>
    <w:rsid w:val="00F34992"/>
    <w:rsid w:val="00F34B2E"/>
    <w:rsid w:val="00F34D97"/>
    <w:rsid w:val="00F34FE3"/>
    <w:rsid w:val="00F35F33"/>
    <w:rsid w:val="00F361BF"/>
    <w:rsid w:val="00F36664"/>
    <w:rsid w:val="00F368DC"/>
    <w:rsid w:val="00F36CD2"/>
    <w:rsid w:val="00F40A7E"/>
    <w:rsid w:val="00F40FFE"/>
    <w:rsid w:val="00F41106"/>
    <w:rsid w:val="00F4215A"/>
    <w:rsid w:val="00F42EC7"/>
    <w:rsid w:val="00F4334C"/>
    <w:rsid w:val="00F43900"/>
    <w:rsid w:val="00F44116"/>
    <w:rsid w:val="00F44B24"/>
    <w:rsid w:val="00F44C09"/>
    <w:rsid w:val="00F44CDE"/>
    <w:rsid w:val="00F44E21"/>
    <w:rsid w:val="00F44E5B"/>
    <w:rsid w:val="00F45C4C"/>
    <w:rsid w:val="00F46694"/>
    <w:rsid w:val="00F46BB5"/>
    <w:rsid w:val="00F46EE1"/>
    <w:rsid w:val="00F47669"/>
    <w:rsid w:val="00F47727"/>
    <w:rsid w:val="00F4779B"/>
    <w:rsid w:val="00F478C1"/>
    <w:rsid w:val="00F47944"/>
    <w:rsid w:val="00F507C3"/>
    <w:rsid w:val="00F50904"/>
    <w:rsid w:val="00F50C76"/>
    <w:rsid w:val="00F51823"/>
    <w:rsid w:val="00F524DD"/>
    <w:rsid w:val="00F52790"/>
    <w:rsid w:val="00F533E4"/>
    <w:rsid w:val="00F535BD"/>
    <w:rsid w:val="00F539A5"/>
    <w:rsid w:val="00F55413"/>
    <w:rsid w:val="00F556F0"/>
    <w:rsid w:val="00F55D1E"/>
    <w:rsid w:val="00F5611F"/>
    <w:rsid w:val="00F56E6C"/>
    <w:rsid w:val="00F57D38"/>
    <w:rsid w:val="00F60804"/>
    <w:rsid w:val="00F60C2E"/>
    <w:rsid w:val="00F60E4F"/>
    <w:rsid w:val="00F62231"/>
    <w:rsid w:val="00F625D4"/>
    <w:rsid w:val="00F63A1D"/>
    <w:rsid w:val="00F649C1"/>
    <w:rsid w:val="00F65A3F"/>
    <w:rsid w:val="00F66AEE"/>
    <w:rsid w:val="00F67943"/>
    <w:rsid w:val="00F67DBC"/>
    <w:rsid w:val="00F67F69"/>
    <w:rsid w:val="00F67F96"/>
    <w:rsid w:val="00F71410"/>
    <w:rsid w:val="00F715D0"/>
    <w:rsid w:val="00F71CC3"/>
    <w:rsid w:val="00F71CD1"/>
    <w:rsid w:val="00F7239C"/>
    <w:rsid w:val="00F72AF2"/>
    <w:rsid w:val="00F72BFC"/>
    <w:rsid w:val="00F72CA5"/>
    <w:rsid w:val="00F736AF"/>
    <w:rsid w:val="00F736F0"/>
    <w:rsid w:val="00F73751"/>
    <w:rsid w:val="00F738B5"/>
    <w:rsid w:val="00F73B9D"/>
    <w:rsid w:val="00F7427C"/>
    <w:rsid w:val="00F75003"/>
    <w:rsid w:val="00F75103"/>
    <w:rsid w:val="00F759C4"/>
    <w:rsid w:val="00F763E2"/>
    <w:rsid w:val="00F76730"/>
    <w:rsid w:val="00F7695C"/>
    <w:rsid w:val="00F76D78"/>
    <w:rsid w:val="00F77B66"/>
    <w:rsid w:val="00F77FCB"/>
    <w:rsid w:val="00F8187F"/>
    <w:rsid w:val="00F818A4"/>
    <w:rsid w:val="00F81912"/>
    <w:rsid w:val="00F82755"/>
    <w:rsid w:val="00F82F5B"/>
    <w:rsid w:val="00F8336F"/>
    <w:rsid w:val="00F83A3E"/>
    <w:rsid w:val="00F83AF8"/>
    <w:rsid w:val="00F83E43"/>
    <w:rsid w:val="00F84289"/>
    <w:rsid w:val="00F843D0"/>
    <w:rsid w:val="00F84968"/>
    <w:rsid w:val="00F855AE"/>
    <w:rsid w:val="00F856DA"/>
    <w:rsid w:val="00F86496"/>
    <w:rsid w:val="00F86BD8"/>
    <w:rsid w:val="00F90288"/>
    <w:rsid w:val="00F90CCC"/>
    <w:rsid w:val="00F918FB"/>
    <w:rsid w:val="00F929D4"/>
    <w:rsid w:val="00F92D79"/>
    <w:rsid w:val="00F93249"/>
    <w:rsid w:val="00F93392"/>
    <w:rsid w:val="00F93AB0"/>
    <w:rsid w:val="00F94D99"/>
    <w:rsid w:val="00F96589"/>
    <w:rsid w:val="00F9659B"/>
    <w:rsid w:val="00F965C7"/>
    <w:rsid w:val="00F96E8D"/>
    <w:rsid w:val="00F97222"/>
    <w:rsid w:val="00F97915"/>
    <w:rsid w:val="00F97948"/>
    <w:rsid w:val="00F97E15"/>
    <w:rsid w:val="00FA05FE"/>
    <w:rsid w:val="00FA0D40"/>
    <w:rsid w:val="00FA0D5E"/>
    <w:rsid w:val="00FA0D6C"/>
    <w:rsid w:val="00FA0F1A"/>
    <w:rsid w:val="00FA1F35"/>
    <w:rsid w:val="00FA252E"/>
    <w:rsid w:val="00FA2733"/>
    <w:rsid w:val="00FA3E5B"/>
    <w:rsid w:val="00FA44C5"/>
    <w:rsid w:val="00FA4CAC"/>
    <w:rsid w:val="00FA4EC1"/>
    <w:rsid w:val="00FA4EC9"/>
    <w:rsid w:val="00FA5391"/>
    <w:rsid w:val="00FA6333"/>
    <w:rsid w:val="00FA6D65"/>
    <w:rsid w:val="00FA6E81"/>
    <w:rsid w:val="00FA7268"/>
    <w:rsid w:val="00FA7FDF"/>
    <w:rsid w:val="00FB0D0D"/>
    <w:rsid w:val="00FB13CD"/>
    <w:rsid w:val="00FB180E"/>
    <w:rsid w:val="00FB1906"/>
    <w:rsid w:val="00FB1CD0"/>
    <w:rsid w:val="00FB226F"/>
    <w:rsid w:val="00FB273C"/>
    <w:rsid w:val="00FB2B99"/>
    <w:rsid w:val="00FB3A46"/>
    <w:rsid w:val="00FB3B86"/>
    <w:rsid w:val="00FB5FF0"/>
    <w:rsid w:val="00FB6997"/>
    <w:rsid w:val="00FB6DA1"/>
    <w:rsid w:val="00FB7B2F"/>
    <w:rsid w:val="00FC227A"/>
    <w:rsid w:val="00FC240E"/>
    <w:rsid w:val="00FC2B2A"/>
    <w:rsid w:val="00FC4756"/>
    <w:rsid w:val="00FC48D2"/>
    <w:rsid w:val="00FC4BC1"/>
    <w:rsid w:val="00FC517F"/>
    <w:rsid w:val="00FC538E"/>
    <w:rsid w:val="00FC5496"/>
    <w:rsid w:val="00FC629C"/>
    <w:rsid w:val="00FC65DD"/>
    <w:rsid w:val="00FC69D0"/>
    <w:rsid w:val="00FC6E79"/>
    <w:rsid w:val="00FD0328"/>
    <w:rsid w:val="00FD07A1"/>
    <w:rsid w:val="00FD0E65"/>
    <w:rsid w:val="00FD24D4"/>
    <w:rsid w:val="00FD297E"/>
    <w:rsid w:val="00FD3317"/>
    <w:rsid w:val="00FD3561"/>
    <w:rsid w:val="00FD461E"/>
    <w:rsid w:val="00FD4893"/>
    <w:rsid w:val="00FD4AA5"/>
    <w:rsid w:val="00FD5156"/>
    <w:rsid w:val="00FD528F"/>
    <w:rsid w:val="00FD5EF4"/>
    <w:rsid w:val="00FD5F3C"/>
    <w:rsid w:val="00FD6E75"/>
    <w:rsid w:val="00FD6F33"/>
    <w:rsid w:val="00FE0149"/>
    <w:rsid w:val="00FE03F3"/>
    <w:rsid w:val="00FE067D"/>
    <w:rsid w:val="00FE06A0"/>
    <w:rsid w:val="00FE0783"/>
    <w:rsid w:val="00FE09B7"/>
    <w:rsid w:val="00FE150D"/>
    <w:rsid w:val="00FE5AFB"/>
    <w:rsid w:val="00FE68B5"/>
    <w:rsid w:val="00FE6BD3"/>
    <w:rsid w:val="00FE728F"/>
    <w:rsid w:val="00FE7447"/>
    <w:rsid w:val="00FF0292"/>
    <w:rsid w:val="00FF1DEC"/>
    <w:rsid w:val="00FF1EC1"/>
    <w:rsid w:val="00FF21A7"/>
    <w:rsid w:val="00FF233E"/>
    <w:rsid w:val="00FF28EC"/>
    <w:rsid w:val="00FF327C"/>
    <w:rsid w:val="00FF365D"/>
    <w:rsid w:val="00FF4103"/>
    <w:rsid w:val="00FF49A6"/>
    <w:rsid w:val="00FF6E91"/>
    <w:rsid w:val="00FF71C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5:docId w15:val="{F7C3A848-2869-470A-A2A2-B6673A92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link w:val="Heading8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link w:val="Heading9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hAnsi="Arial" w:cs="Times New Roman"/>
      <w:b/>
      <w:bCs/>
      <w:sz w:val="18"/>
      <w:szCs w:val="18"/>
      <w:u w:val="single"/>
      <w:shd w:val="solid" w:color="FFFFFF" w:fill="FFFFFF"/>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bt2 Char,body text1 Char"/>
    <w:rsid w:val="00770BC6"/>
    <w:rPr>
      <w:rFonts w:ascii="Arial" w:hAnsi="Arial" w:cs="Angsana New"/>
      <w:sz w:val="18"/>
      <w:szCs w:val="18"/>
      <w:lang w:val="en-US" w:eastAsia="en-US" w:bidi="th-TH"/>
    </w:rPr>
  </w:style>
  <w:style w:type="character" w:customStyle="1" w:styleId="Heading4Char">
    <w:name w:val="Heading 4 Char"/>
    <w:link w:val="Heading4"/>
    <w:rsid w:val="00EF4CC5"/>
    <w:rPr>
      <w:rFonts w:ascii="Arial" w:hAnsi="Arial" w:cs="Times New Roman"/>
      <w:b/>
      <w:bCs/>
      <w:sz w:val="18"/>
      <w:szCs w:val="18"/>
    </w:rPr>
  </w:style>
  <w:style w:type="character" w:customStyle="1" w:styleId="Heading5Char">
    <w:name w:val="Heading 5 Char"/>
    <w:link w:val="Heading5"/>
    <w:rsid w:val="00EF4CC5"/>
    <w:rPr>
      <w:rFonts w:ascii="Arial" w:hAnsi="Arial" w:cs="Times New Roman"/>
      <w:b/>
      <w:bCs/>
    </w:rPr>
  </w:style>
  <w:style w:type="character" w:customStyle="1" w:styleId="Heading6Char">
    <w:name w:val="Heading 6 Char"/>
    <w:link w:val="Heading6"/>
    <w:rsid w:val="00EF4CC5"/>
    <w:rPr>
      <w:rFonts w:ascii="Arial" w:hAnsi="Arial" w:cs="Times New Roman"/>
      <w:b/>
      <w:bCs/>
    </w:rPr>
  </w:style>
  <w:style w:type="character" w:customStyle="1" w:styleId="Heading7Char">
    <w:name w:val="Heading 7 Char"/>
    <w:link w:val="Heading7"/>
    <w:rsid w:val="00EF4CC5"/>
    <w:rPr>
      <w:rFonts w:ascii="Arial" w:hAnsi="Arial" w:cs="Times New Roman"/>
      <w:sz w:val="16"/>
      <w:szCs w:val="16"/>
      <w:u w:val="single"/>
    </w:rPr>
  </w:style>
  <w:style w:type="character" w:customStyle="1" w:styleId="Heading8Char">
    <w:name w:val="Heading 8 Char"/>
    <w:link w:val="Heading8"/>
    <w:rsid w:val="00EF4CC5"/>
    <w:rPr>
      <w:rFonts w:ascii="Arial" w:hAnsi="Arial" w:cs="Times New Roman"/>
      <w:sz w:val="18"/>
      <w:szCs w:val="18"/>
      <w:u w:val="single"/>
    </w:rPr>
  </w:style>
  <w:style w:type="character" w:customStyle="1" w:styleId="Heading9Char">
    <w:name w:val="Heading 9 Char"/>
    <w:link w:val="Heading9"/>
    <w:rsid w:val="00EF4CC5"/>
    <w:rPr>
      <w:rFonts w:ascii="Arial" w:hAnsi="Arial" w:cs="Times New Roman"/>
      <w:b/>
      <w:bCs/>
      <w:sz w:val="18"/>
      <w:szCs w:val="18"/>
    </w:rPr>
  </w:style>
  <w:style w:type="paragraph" w:styleId="Header">
    <w:name w:val="header"/>
    <w:basedOn w:val="Normal"/>
    <w:link w:val="HeaderChar"/>
    <w:rsid w:val="00770BC6"/>
    <w:pPr>
      <w:tabs>
        <w:tab w:val="center" w:pos="4536"/>
        <w:tab w:val="right" w:pos="9072"/>
      </w:tabs>
    </w:pPr>
  </w:style>
  <w:style w:type="character" w:customStyle="1" w:styleId="HeaderChar">
    <w:name w:val="Header Char"/>
    <w:link w:val="Header"/>
    <w:rsid w:val="00EF4CC5"/>
    <w:rPr>
      <w:rFonts w:ascii="Arial" w:hAnsi="Arial"/>
      <w:sz w:val="18"/>
      <w:szCs w:val="18"/>
    </w:rPr>
  </w:style>
  <w:style w:type="character" w:customStyle="1" w:styleId="AAAddress">
    <w:name w:val="AA Address"/>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character" w:customStyle="1" w:styleId="FooterChar">
    <w:name w:val="Footer Char"/>
    <w:link w:val="Footer"/>
    <w:uiPriority w:val="99"/>
    <w:rsid w:val="009C5E10"/>
    <w:rPr>
      <w:rFonts w:ascii="Arial" w:hAnsi="Arial"/>
      <w:sz w:val="18"/>
      <w:szCs w:val="18"/>
    </w:r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rsid w:val="00770BC6"/>
    <w:pPr>
      <w:spacing w:after="120"/>
    </w:pPr>
  </w:style>
  <w:style w:type="character" w:customStyle="1" w:styleId="BodyTextChar1">
    <w:name w:val="Body Text Char1"/>
    <w:aliases w:val="bt Char1,body text Char1,Body Char1,bt2 Char1,body text1 Char1"/>
    <w:link w:val="BodyText"/>
    <w:locked/>
    <w:rsid w:val="009313A7"/>
    <w:rPr>
      <w:rFonts w:ascii="Arial" w:hAnsi="Arial"/>
      <w:sz w:val="18"/>
      <w:szCs w:val="18"/>
    </w:rPr>
  </w:style>
  <w:style w:type="paragraph" w:styleId="BodyTextFirstIndent">
    <w:name w:val="Body Text First Indent"/>
    <w:basedOn w:val="BodyText"/>
    <w:rsid w:val="00770BC6"/>
    <w:pPr>
      <w:ind w:firstLine="284"/>
    </w:pPr>
  </w:style>
  <w:style w:type="paragraph" w:styleId="BodyTextIndent">
    <w:name w:val="Body Text Indent"/>
    <w:aliases w:val="i"/>
    <w:basedOn w:val="Normal"/>
    <w:link w:val="BodyTextIndentChar"/>
    <w:rsid w:val="00770BC6"/>
    <w:pPr>
      <w:spacing w:after="120"/>
      <w:ind w:left="283"/>
    </w:pPr>
  </w:style>
  <w:style w:type="character" w:customStyle="1" w:styleId="BodyTextIndentChar">
    <w:name w:val="Body Text Indent Char"/>
    <w:aliases w:val="i Char"/>
    <w:link w:val="BodyTextIndent"/>
    <w:rsid w:val="00EF4CC5"/>
    <w:rPr>
      <w:rFonts w:ascii="Arial" w:hAnsi="Arial"/>
      <w:sz w:val="18"/>
      <w:szCs w:val="18"/>
    </w:rPr>
  </w:style>
  <w:style w:type="paragraph" w:styleId="BodyTextFirstIndent2">
    <w:name w:val="Body Text First Indent 2"/>
    <w:basedOn w:val="BodyTextIndent"/>
    <w:rsid w:val="00770BC6"/>
    <w:pPr>
      <w:ind w:left="284" w:firstLine="284"/>
    </w:pPr>
  </w:style>
  <w:style w:type="character" w:styleId="Strong">
    <w:name w:val="Strong"/>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link w:val="BodyText2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EF4CC5"/>
    <w:rPr>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character" w:customStyle="1" w:styleId="BodyText3Char">
    <w:name w:val="Body Text 3 Char"/>
    <w:link w:val="BodyText3"/>
    <w:rsid w:val="00EF4CC5"/>
    <w:rPr>
      <w:rFonts w:ascii="Arial" w:hAnsi="Arial"/>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link w:val="BalloonTextChar"/>
    <w:semiHidden/>
    <w:rsid w:val="00770BC6"/>
    <w:rPr>
      <w:rFonts w:ascii="Tahoma" w:hAnsi="Tahoma" w:cs="Tahoma"/>
      <w:sz w:val="16"/>
      <w:szCs w:val="16"/>
    </w:rPr>
  </w:style>
  <w:style w:type="character" w:customStyle="1" w:styleId="BalloonTextChar">
    <w:name w:val="Balloon Text Char"/>
    <w:link w:val="BalloonText"/>
    <w:semiHidden/>
    <w:rsid w:val="00EF4CC5"/>
    <w:rPr>
      <w:rFonts w:ascii="Tahoma" w:hAnsi="Tahoma" w:cs="Tahoma"/>
      <w:sz w:val="16"/>
      <w:szCs w:val="16"/>
    </w:rPr>
  </w:style>
  <w:style w:type="paragraph" w:customStyle="1" w:styleId="AccPolicysubhead">
    <w:name w:val="Acc Policy sub head"/>
    <w:basedOn w:val="BodyText"/>
    <w:next w:val="BodyText"/>
    <w:autoRedefine/>
    <w:rsid w:val="0002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jc w:val="both"/>
    </w:pPr>
    <w:rPr>
      <w:rFonts w:ascii="Times New Roman" w:hAnsi="Times New Roman"/>
      <w:i/>
      <w:iCs/>
      <w:sz w:val="22"/>
      <w:szCs w:val="22"/>
    </w:rPr>
  </w:style>
  <w:style w:type="character" w:customStyle="1" w:styleId="AccPolicysubheadChar">
    <w:name w:val="Acc Policy sub head Char"/>
    <w:rsid w:val="00770BC6"/>
    <w:rPr>
      <w:bCs/>
      <w:sz w:val="22"/>
      <w:szCs w:val="22"/>
      <w:lang w:val="en-US" w:eastAsia="en-GB" w:bidi="th-TH"/>
    </w:rPr>
  </w:style>
  <w:style w:type="paragraph" w:customStyle="1" w:styleId="AccPolicyalternative">
    <w:name w:val="Acc Policy alternative"/>
    <w:basedOn w:val="AccPolicysubhead"/>
    <w:autoRedefine/>
    <w:rsid w:val="0036549D"/>
    <w:pPr>
      <w:tabs>
        <w:tab w:val="left" w:pos="821"/>
      </w:tabs>
      <w:spacing w:line="240" w:lineRule="atLeast"/>
      <w:ind w:right="101"/>
      <w:jc w:val="left"/>
    </w:pPr>
    <w:rPr>
      <w:i w:val="0"/>
      <w:iCs w:val="0"/>
    </w:rPr>
  </w:style>
  <w:style w:type="character" w:customStyle="1" w:styleId="AccPolicyalternativeChar">
    <w:name w:val="Acc Policy alternative 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character" w:customStyle="1" w:styleId="SignatureChar">
    <w:name w:val="Signature Char"/>
    <w:link w:val="Signature"/>
    <w:rsid w:val="00AC53D2"/>
    <w:rPr>
      <w:rFonts w:eastAsia="Times New Roman" w:cs="Times New Roman"/>
      <w:sz w:val="22"/>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8"/>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link w:val="DocumentMapChar"/>
    <w:semiHidden/>
    <w:rsid w:val="00940C51"/>
    <w:pPr>
      <w:shd w:val="clear" w:color="auto" w:fill="000080"/>
    </w:pPr>
    <w:rPr>
      <w:rFonts w:ascii="Tahoma" w:hAnsi="Tahoma" w:cs="Tahoma"/>
      <w:sz w:val="20"/>
      <w:szCs w:val="20"/>
    </w:rPr>
  </w:style>
  <w:style w:type="character" w:customStyle="1" w:styleId="DocumentMapChar">
    <w:name w:val="Document Map Char"/>
    <w:link w:val="DocumentMap"/>
    <w:semiHidden/>
    <w:rsid w:val="00EF4CC5"/>
    <w:rPr>
      <w:rFonts w:ascii="Tahoma" w:hAnsi="Tahoma" w:cs="Tahoma"/>
      <w:shd w:val="clear" w:color="auto" w:fill="000080"/>
    </w:rPr>
  </w:style>
  <w:style w:type="character" w:customStyle="1" w:styleId="EmailStyle3131">
    <w:name w:val="EmailStyle3131"/>
    <w:semiHidden/>
    <w:rsid w:val="00F818A4"/>
    <w:rPr>
      <w:rFonts w:ascii="Arial" w:hAnsi="Arial" w:cs="Arial"/>
      <w:color w:val="auto"/>
      <w:sz w:val="20"/>
      <w:szCs w:val="20"/>
    </w:rPr>
  </w:style>
  <w:style w:type="character" w:customStyle="1" w:styleId="EmailStyle3141">
    <w:name w:val="EmailStyle3141"/>
    <w:semiHidden/>
    <w:rsid w:val="000A79F6"/>
    <w:rPr>
      <w:rFonts w:ascii="Arial" w:hAnsi="Arial" w:cs="Arial"/>
      <w:color w:val="auto"/>
      <w:sz w:val="20"/>
      <w:szCs w:val="20"/>
    </w:rPr>
  </w:style>
  <w:style w:type="character" w:customStyle="1" w:styleId="FootnoteTextChar">
    <w:name w:val="Footnote Text Char"/>
    <w:aliases w:val="ft Char"/>
    <w:link w:val="FootnoteText"/>
    <w:rsid w:val="00EF4CC5"/>
    <w:rPr>
      <w:rFonts w:eastAsia="Times New Roman" w:cs="Times New Roman"/>
      <w:sz w:val="18"/>
      <w:lang w:val="en-GB" w:bidi="ar-SA"/>
    </w:rPr>
  </w:style>
  <w:style w:type="paragraph" w:styleId="FootnoteText">
    <w:name w:val="footnote text"/>
    <w:aliases w:val="ft"/>
    <w:basedOn w:val="Normal"/>
    <w:link w:val="Footnote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MacroTextChar">
    <w:name w:val="Macro Text Char"/>
    <w:link w:val="MacroText"/>
    <w:rsid w:val="00EF4CC5"/>
    <w:rPr>
      <w:rFonts w:ascii="Courier New" w:eastAsia="Times New Roman" w:hAnsi="Courier New" w:cs="Times New Roman"/>
      <w:lang w:val="en-AU" w:bidi="ar-SA"/>
    </w:rPr>
  </w:style>
  <w:style w:type="paragraph" w:styleId="MacroText">
    <w:name w:val="macro"/>
    <w:link w:val="MacroTextChar"/>
    <w:rsid w:val="00EF4CC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CommentTextChar">
    <w:name w:val="Comment Text Char"/>
    <w:link w:val="CommentText"/>
    <w:rsid w:val="00EF4CC5"/>
    <w:rPr>
      <w:rFonts w:eastAsia="Times New Roman" w:cs="Times New Roman"/>
      <w:lang w:val="en-GB" w:bidi="ar-SA"/>
    </w:rPr>
  </w:style>
  <w:style w:type="paragraph" w:styleId="CommentText">
    <w:name w:val="annotation text"/>
    <w:basedOn w:val="Normal"/>
    <w:link w:val="Comment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0"/>
      <w:szCs w:val="20"/>
      <w:lang w:val="en-GB" w:bidi="ar-SA"/>
    </w:rPr>
  </w:style>
  <w:style w:type="character" w:customStyle="1" w:styleId="CommentSubjectChar">
    <w:name w:val="Comment Subject Char"/>
    <w:link w:val="CommentSubject"/>
    <w:rsid w:val="00EF4CC5"/>
    <w:rPr>
      <w:rFonts w:eastAsia="Times New Roman" w:cs="Times New Roman"/>
      <w:b/>
      <w:bCs/>
      <w:lang w:val="en-GB" w:bidi="ar-SA"/>
    </w:rPr>
  </w:style>
  <w:style w:type="paragraph" w:styleId="CommentSubject">
    <w:name w:val="annotation subject"/>
    <w:basedOn w:val="CommentText"/>
    <w:next w:val="CommentText"/>
    <w:link w:val="CommentSubjectChar"/>
    <w:rsid w:val="00EF4CC5"/>
    <w:rPr>
      <w:b/>
      <w:bCs/>
    </w:rPr>
  </w:style>
  <w:style w:type="paragraph" w:customStyle="1" w:styleId="a3">
    <w:name w:val="??"/>
    <w:basedOn w:val="Normal"/>
    <w:rsid w:val="0077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sz w:val="28"/>
      <w:szCs w:val="28"/>
      <w:lang w:val="th-TH"/>
    </w:rPr>
  </w:style>
  <w:style w:type="character" w:customStyle="1" w:styleId="blockChar">
    <w:name w:val="block Char"/>
    <w:aliases w:val="b Char"/>
    <w:link w:val="block"/>
    <w:rsid w:val="00EE5EA6"/>
    <w:rPr>
      <w:rFonts w:ascii="Arial" w:hAnsi="Arial" w:cs="Times New Roman"/>
      <w:sz w:val="22"/>
      <w:szCs w:val="18"/>
      <w:lang w:val="en-GB" w:eastAsia="en-US" w:bidi="ar-SA"/>
    </w:rPr>
  </w:style>
  <w:style w:type="character" w:customStyle="1" w:styleId="EmailStyle325">
    <w:name w:val="EmailStyle325"/>
    <w:semiHidden/>
    <w:rsid w:val="00F1734C"/>
    <w:rPr>
      <w:rFonts w:ascii="Arial" w:hAnsi="Arial" w:cs="Arial"/>
      <w:color w:val="auto"/>
      <w:sz w:val="20"/>
      <w:szCs w:val="20"/>
    </w:rPr>
  </w:style>
  <w:style w:type="table" w:customStyle="1" w:styleId="TableGrid1">
    <w:name w:val="Table Grid1"/>
    <w:basedOn w:val="TableNormal"/>
    <w:next w:val="TableGrid"/>
    <w:rsid w:val="00A66BEF"/>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56652">
      <w:bodyDiv w:val="1"/>
      <w:marLeft w:val="0"/>
      <w:marRight w:val="0"/>
      <w:marTop w:val="0"/>
      <w:marBottom w:val="0"/>
      <w:divBdr>
        <w:top w:val="none" w:sz="0" w:space="0" w:color="auto"/>
        <w:left w:val="none" w:sz="0" w:space="0" w:color="auto"/>
        <w:bottom w:val="none" w:sz="0" w:space="0" w:color="auto"/>
        <w:right w:val="none" w:sz="0" w:space="0" w:color="auto"/>
      </w:divBdr>
    </w:div>
    <w:div w:id="292252871">
      <w:bodyDiv w:val="1"/>
      <w:marLeft w:val="0"/>
      <w:marRight w:val="0"/>
      <w:marTop w:val="0"/>
      <w:marBottom w:val="0"/>
      <w:divBdr>
        <w:top w:val="none" w:sz="0" w:space="0" w:color="auto"/>
        <w:left w:val="none" w:sz="0" w:space="0" w:color="auto"/>
        <w:bottom w:val="none" w:sz="0" w:space="0" w:color="auto"/>
        <w:right w:val="none" w:sz="0" w:space="0" w:color="auto"/>
      </w:divBdr>
      <w:divsChild>
        <w:div w:id="915823583">
          <w:marLeft w:val="0"/>
          <w:marRight w:val="0"/>
          <w:marTop w:val="0"/>
          <w:marBottom w:val="0"/>
          <w:divBdr>
            <w:top w:val="none" w:sz="0" w:space="0" w:color="auto"/>
            <w:left w:val="none" w:sz="0" w:space="0" w:color="auto"/>
            <w:bottom w:val="none" w:sz="0" w:space="0" w:color="auto"/>
            <w:right w:val="none" w:sz="0" w:space="0" w:color="auto"/>
          </w:divBdr>
        </w:div>
      </w:divsChild>
    </w:div>
    <w:div w:id="293020906">
      <w:bodyDiv w:val="1"/>
      <w:marLeft w:val="0"/>
      <w:marRight w:val="0"/>
      <w:marTop w:val="0"/>
      <w:marBottom w:val="0"/>
      <w:divBdr>
        <w:top w:val="none" w:sz="0" w:space="0" w:color="auto"/>
        <w:left w:val="none" w:sz="0" w:space="0" w:color="auto"/>
        <w:bottom w:val="none" w:sz="0" w:space="0" w:color="auto"/>
        <w:right w:val="none" w:sz="0" w:space="0" w:color="auto"/>
      </w:divBdr>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1486237545">
      <w:bodyDiv w:val="1"/>
      <w:marLeft w:val="0"/>
      <w:marRight w:val="0"/>
      <w:marTop w:val="0"/>
      <w:marBottom w:val="0"/>
      <w:divBdr>
        <w:top w:val="none" w:sz="0" w:space="0" w:color="auto"/>
        <w:left w:val="none" w:sz="0" w:space="0" w:color="auto"/>
        <w:bottom w:val="none" w:sz="0" w:space="0" w:color="auto"/>
        <w:right w:val="none" w:sz="0" w:space="0" w:color="auto"/>
      </w:divBdr>
    </w:div>
    <w:div w:id="1772160265">
      <w:bodyDiv w:val="1"/>
      <w:marLeft w:val="0"/>
      <w:marRight w:val="0"/>
      <w:marTop w:val="0"/>
      <w:marBottom w:val="0"/>
      <w:divBdr>
        <w:top w:val="none" w:sz="0" w:space="0" w:color="auto"/>
        <w:left w:val="none" w:sz="0" w:space="0" w:color="auto"/>
        <w:bottom w:val="none" w:sz="0" w:space="0" w:color="auto"/>
        <w:right w:val="none" w:sz="0" w:space="0" w:color="auto"/>
      </w:divBdr>
    </w:div>
    <w:div w:id="20360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CA7A88-6A38-4C0C-8B57-AFC15963B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5</Pages>
  <Words>1803</Words>
  <Characters>10184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11964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Somjai, Nigonyanont</cp:lastModifiedBy>
  <cp:revision>3</cp:revision>
  <cp:lastPrinted>2018-03-01T11:54:00Z</cp:lastPrinted>
  <dcterms:created xsi:type="dcterms:W3CDTF">2018-03-01T12:30:00Z</dcterms:created>
  <dcterms:modified xsi:type="dcterms:W3CDTF">2018-03-01T12:38:00Z</dcterms:modified>
</cp:coreProperties>
</file>