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296A" w:rsidRPr="007D43A0" w:rsidRDefault="00EB296A" w:rsidP="00827694">
      <w:pPr>
        <w:tabs>
          <w:tab w:val="left" w:pos="720"/>
        </w:tabs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คริสเตียนีและนีลเส็น </w:t>
      </w:r>
      <w:r w:rsidRPr="007D43A0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7D43A0">
        <w:rPr>
          <w:rFonts w:asciiTheme="majorBidi" w:hAnsiTheme="majorBidi" w:cstheme="majorBidi"/>
          <w:b/>
          <w:bCs/>
          <w:sz w:val="32"/>
          <w:szCs w:val="32"/>
          <w:cs/>
        </w:rPr>
        <w:t>ไทย</w:t>
      </w:r>
      <w:r w:rsidRPr="007D43A0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 w:rsidRPr="007D43A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จำกัด </w:t>
      </w:r>
      <w:r w:rsidRPr="007D43A0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7D43A0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 w:rsidRPr="007D43A0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 w:rsidR="001D1060" w:rsidRPr="007D43A0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bookmarkStart w:id="0" w:name="_GoBack"/>
      <w:bookmarkEnd w:id="0"/>
      <w:r w:rsidRPr="007D43A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บริษัทย่อย </w:t>
      </w:r>
    </w:p>
    <w:p w:rsidR="00EB296A" w:rsidRPr="007D43A0" w:rsidRDefault="00EB296A" w:rsidP="00827694">
      <w:pPr>
        <w:tabs>
          <w:tab w:val="left" w:pos="720"/>
        </w:tabs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</w:t>
      </w:r>
      <w:r w:rsidR="00620F5A" w:rsidRPr="007D43A0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</w:t>
      </w:r>
      <w:r w:rsidR="00612505" w:rsidRPr="007D43A0">
        <w:rPr>
          <w:rFonts w:asciiTheme="majorBidi" w:hAnsiTheme="majorBidi" w:cstheme="majorBidi"/>
          <w:b/>
          <w:bCs/>
          <w:sz w:val="32"/>
          <w:szCs w:val="32"/>
          <w:cs/>
        </w:rPr>
        <w:t>รวม</w:t>
      </w:r>
    </w:p>
    <w:p w:rsidR="007D15F6" w:rsidRPr="007D43A0" w:rsidRDefault="00EB296A" w:rsidP="00827694">
      <w:pPr>
        <w:tabs>
          <w:tab w:val="left" w:pos="720"/>
        </w:tabs>
        <w:spacing w:after="12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สำหรับปีสิ้นสุดวันที่ </w:t>
      </w:r>
      <w:r w:rsidR="00956DE6" w:rsidRPr="007D43A0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9E4CA5" w:rsidRPr="007D43A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ธันวาคม </w:t>
      </w:r>
      <w:r w:rsidR="00956DE6" w:rsidRPr="007D43A0">
        <w:rPr>
          <w:rFonts w:asciiTheme="majorBidi" w:hAnsiTheme="majorBidi" w:cstheme="majorBidi"/>
          <w:b/>
          <w:bCs/>
          <w:sz w:val="32"/>
          <w:szCs w:val="32"/>
        </w:rPr>
        <w:t>2560</w:t>
      </w:r>
    </w:p>
    <w:p w:rsidR="007F5C52" w:rsidRPr="007D43A0" w:rsidRDefault="007F5C52" w:rsidP="00827694">
      <w:pPr>
        <w:tabs>
          <w:tab w:val="right" w:pos="86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7D43A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D43A0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:rsidR="00776701" w:rsidRPr="007D43A0" w:rsidRDefault="001F3524" w:rsidP="00827694">
      <w:pPr>
        <w:tabs>
          <w:tab w:val="left" w:pos="36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F91C77" w:rsidRPr="007D43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776701" w:rsidRPr="007D43A0">
        <w:rPr>
          <w:rFonts w:asciiTheme="majorBidi" w:hAnsiTheme="majorBidi" w:cstheme="majorBidi"/>
          <w:sz w:val="32"/>
          <w:szCs w:val="32"/>
          <w:cs/>
        </w:rPr>
        <w:t xml:space="preserve">บริษัท คริสเตียนีและนีลเส็น (ไทย) จำกัด </w:t>
      </w:r>
      <w:r w:rsidR="00776701" w:rsidRPr="007D43A0">
        <w:rPr>
          <w:rFonts w:asciiTheme="majorBidi" w:hAnsiTheme="majorBidi" w:cstheme="majorBidi"/>
          <w:sz w:val="32"/>
          <w:szCs w:val="32"/>
        </w:rPr>
        <w:t>(</w:t>
      </w:r>
      <w:r w:rsidR="00776701" w:rsidRPr="007D43A0">
        <w:rPr>
          <w:rFonts w:asciiTheme="majorBidi" w:hAnsiTheme="majorBidi" w:cstheme="majorBidi"/>
          <w:sz w:val="32"/>
          <w:szCs w:val="32"/>
          <w:cs/>
        </w:rPr>
        <w:t>มหาชน) (</w:t>
      </w:r>
      <w:r w:rsidR="00776701" w:rsidRPr="007D43A0">
        <w:rPr>
          <w:rStyle w:val="PageNumber"/>
          <w:rFonts w:asciiTheme="majorBidi" w:hAnsiTheme="majorBidi" w:cstheme="majorBidi"/>
          <w:sz w:val="32"/>
          <w:szCs w:val="32"/>
        </w:rPr>
        <w:t>“</w:t>
      </w:r>
      <w:r w:rsidR="00776701" w:rsidRPr="007D43A0">
        <w:rPr>
          <w:rStyle w:val="PageNumber"/>
          <w:rFonts w:asciiTheme="majorBidi" w:hAnsiTheme="majorBidi" w:cstheme="majorBidi"/>
          <w:sz w:val="32"/>
          <w:szCs w:val="32"/>
          <w:cs/>
        </w:rPr>
        <w:t>บริษัทฯ</w:t>
      </w:r>
      <w:r w:rsidR="00776701" w:rsidRPr="007D43A0">
        <w:rPr>
          <w:rStyle w:val="PageNumber"/>
          <w:rFonts w:asciiTheme="majorBidi" w:hAnsiTheme="majorBidi" w:cstheme="majorBidi"/>
          <w:sz w:val="32"/>
          <w:szCs w:val="32"/>
        </w:rPr>
        <w:t xml:space="preserve">”) </w:t>
      </w:r>
      <w:r w:rsidR="00776701" w:rsidRPr="007D43A0">
        <w:rPr>
          <w:rFonts w:asciiTheme="majorBidi" w:hAnsiTheme="majorBidi" w:cstheme="majorBidi"/>
          <w:sz w:val="32"/>
          <w:szCs w:val="32"/>
          <w:cs/>
        </w:rPr>
        <w:t>เป็นบริษัทมหาชนซึ่งจัดตั้งและมีภูมิลำเนาในประเทศไทย โดยมีบริษัท โกลเบ๊กซ์ คอร์ปอเรชั่น จำกัด ซึ่งเป็นบริษัทที่จดทะเบียนจัดตั้งในประเทศไทยเป็นผู้ถือหุ้นรายใหญ่ ธุรกิจหลักของบริษัทฯคือการให้บริการรับเหมาก่อสร้าง ที่อยู่ตามที่จดทะเบียนของบริษัทฯอยู่ที่เลขที่</w:t>
      </w:r>
      <w:r w:rsidR="00776701" w:rsidRPr="007D43A0">
        <w:rPr>
          <w:rFonts w:asciiTheme="majorBidi" w:hAnsiTheme="majorBidi" w:cstheme="majorBidi"/>
          <w:sz w:val="32"/>
          <w:szCs w:val="32"/>
        </w:rPr>
        <w:t xml:space="preserve"> 727 </w:t>
      </w:r>
      <w:r w:rsidR="00776701" w:rsidRPr="007D43A0">
        <w:rPr>
          <w:rFonts w:asciiTheme="majorBidi" w:hAnsiTheme="majorBidi" w:cstheme="majorBidi"/>
          <w:sz w:val="32"/>
          <w:szCs w:val="32"/>
          <w:cs/>
        </w:rPr>
        <w:t>ถนนลาซาล แขวงบางนา</w:t>
      </w:r>
      <w:r w:rsidR="00A17914" w:rsidRPr="007D43A0">
        <w:rPr>
          <w:rFonts w:asciiTheme="majorBidi" w:hAnsiTheme="majorBidi" w:cstheme="majorBidi"/>
          <w:sz w:val="32"/>
          <w:szCs w:val="32"/>
          <w:cs/>
        </w:rPr>
        <w:t>ใต้</w:t>
      </w:r>
      <w:r w:rsidR="00776701" w:rsidRPr="007D43A0">
        <w:rPr>
          <w:rFonts w:asciiTheme="majorBidi" w:hAnsiTheme="majorBidi" w:cstheme="majorBidi"/>
          <w:sz w:val="32"/>
          <w:szCs w:val="32"/>
          <w:cs/>
        </w:rPr>
        <w:t xml:space="preserve"> เขตบางนา กรุงเทพมหานคร</w:t>
      </w:r>
    </w:p>
    <w:p w:rsidR="00C84D95" w:rsidRPr="007D43A0" w:rsidRDefault="00C84D95" w:rsidP="00827694">
      <w:pPr>
        <w:spacing w:before="80" w:after="80"/>
        <w:ind w:left="540" w:hanging="547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7D43A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D43A0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</w:t>
      </w:r>
    </w:p>
    <w:p w:rsidR="00776701" w:rsidRPr="007D43A0" w:rsidRDefault="00C84D95" w:rsidP="00827694">
      <w:pPr>
        <w:spacing w:before="120" w:after="12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</w:rPr>
        <w:t>2.1</w:t>
      </w:r>
      <w:r w:rsidRPr="007D43A0">
        <w:rPr>
          <w:rFonts w:asciiTheme="majorBidi" w:hAnsiTheme="majorBidi" w:cstheme="majorBidi"/>
          <w:sz w:val="32"/>
          <w:szCs w:val="32"/>
        </w:rPr>
        <w:tab/>
      </w:r>
      <w:r w:rsidR="00776701" w:rsidRPr="007D43A0">
        <w:rPr>
          <w:rFonts w:asciiTheme="majorBidi" w:hAnsiTheme="majorBidi" w:cstheme="majorBidi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 พ</w:t>
      </w:r>
      <w:r w:rsidR="00776701" w:rsidRPr="007D43A0">
        <w:rPr>
          <w:rFonts w:asciiTheme="majorBidi" w:hAnsiTheme="majorBidi" w:cstheme="majorBidi"/>
          <w:sz w:val="32"/>
          <w:szCs w:val="32"/>
        </w:rPr>
        <w:t>.</w:t>
      </w:r>
      <w:r w:rsidR="00776701" w:rsidRPr="007D43A0">
        <w:rPr>
          <w:rFonts w:asciiTheme="majorBidi" w:hAnsiTheme="majorBidi" w:cstheme="majorBidi"/>
          <w:sz w:val="32"/>
          <w:szCs w:val="32"/>
          <w:cs/>
        </w:rPr>
        <w:t>ศ</w:t>
      </w:r>
      <w:r w:rsidR="00776701" w:rsidRPr="007D43A0">
        <w:rPr>
          <w:rFonts w:asciiTheme="majorBidi" w:hAnsiTheme="majorBidi" w:cstheme="majorBidi"/>
          <w:sz w:val="32"/>
          <w:szCs w:val="32"/>
        </w:rPr>
        <w:t xml:space="preserve">. </w:t>
      </w:r>
      <w:r w:rsidR="00776701" w:rsidRPr="007D43A0">
        <w:rPr>
          <w:rFonts w:asciiTheme="majorBidi" w:hAnsiTheme="majorBidi" w:cstheme="majorBidi"/>
          <w:spacing w:val="-10"/>
          <w:sz w:val="32"/>
          <w:szCs w:val="32"/>
        </w:rPr>
        <w:t xml:space="preserve">2547 </w:t>
      </w:r>
      <w:r w:rsidR="00776701" w:rsidRPr="007D43A0">
        <w:rPr>
          <w:rFonts w:asciiTheme="majorBidi" w:hAnsiTheme="majorBidi" w:cstheme="majorBidi"/>
          <w:spacing w:val="-10"/>
          <w:sz w:val="32"/>
          <w:szCs w:val="32"/>
          <w:cs/>
        </w:rPr>
        <w:t xml:space="preserve">โดยแสดงรายการในงบการเงินตามข้อกำหนดในประกาศกรมพัฒนาธุรกิจการค้าลงวันที่ </w:t>
      </w:r>
      <w:r w:rsidR="001A2DB3" w:rsidRPr="007D43A0">
        <w:rPr>
          <w:rFonts w:asciiTheme="majorBidi" w:hAnsiTheme="majorBidi" w:cstheme="majorBidi"/>
          <w:spacing w:val="-10"/>
          <w:sz w:val="32"/>
          <w:szCs w:val="32"/>
        </w:rPr>
        <w:t xml:space="preserve">11 </w:t>
      </w:r>
      <w:r w:rsidR="001A2DB3" w:rsidRPr="007D43A0">
        <w:rPr>
          <w:rFonts w:asciiTheme="majorBidi" w:hAnsiTheme="majorBidi" w:cstheme="majorBidi"/>
          <w:spacing w:val="-10"/>
          <w:sz w:val="32"/>
          <w:szCs w:val="32"/>
          <w:cs/>
        </w:rPr>
        <w:t xml:space="preserve">ตุลาคม </w:t>
      </w:r>
      <w:r w:rsidR="001A2DB3" w:rsidRPr="007D43A0">
        <w:rPr>
          <w:rFonts w:asciiTheme="majorBidi" w:hAnsiTheme="majorBidi" w:cstheme="majorBidi"/>
          <w:spacing w:val="-10"/>
          <w:sz w:val="32"/>
          <w:szCs w:val="32"/>
        </w:rPr>
        <w:t>2559</w:t>
      </w:r>
      <w:r w:rsidR="00776701"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="00776701" w:rsidRPr="007D43A0">
        <w:rPr>
          <w:rFonts w:asciiTheme="majorBidi" w:hAnsiTheme="majorBidi" w:cstheme="majorBidi"/>
          <w:sz w:val="32"/>
          <w:szCs w:val="32"/>
          <w:cs/>
        </w:rPr>
        <w:t>ออกตามความในพระราชบัญญัติการบัญชี พ</w:t>
      </w:r>
      <w:r w:rsidR="00776701" w:rsidRPr="007D43A0">
        <w:rPr>
          <w:rFonts w:asciiTheme="majorBidi" w:hAnsiTheme="majorBidi" w:cstheme="majorBidi"/>
          <w:sz w:val="32"/>
          <w:szCs w:val="32"/>
        </w:rPr>
        <w:t>.</w:t>
      </w:r>
      <w:r w:rsidR="00776701" w:rsidRPr="007D43A0">
        <w:rPr>
          <w:rFonts w:asciiTheme="majorBidi" w:hAnsiTheme="majorBidi" w:cstheme="majorBidi"/>
          <w:sz w:val="32"/>
          <w:szCs w:val="32"/>
          <w:cs/>
        </w:rPr>
        <w:t>ศ</w:t>
      </w:r>
      <w:r w:rsidR="00776701" w:rsidRPr="007D43A0">
        <w:rPr>
          <w:rFonts w:asciiTheme="majorBidi" w:hAnsiTheme="majorBidi" w:cstheme="majorBidi"/>
          <w:sz w:val="32"/>
          <w:szCs w:val="32"/>
        </w:rPr>
        <w:t>. 2543</w:t>
      </w:r>
    </w:p>
    <w:p w:rsidR="00776701" w:rsidRPr="007D43A0" w:rsidRDefault="00776701" w:rsidP="00827694">
      <w:pPr>
        <w:tabs>
          <w:tab w:val="left" w:pos="144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D43A0">
        <w:rPr>
          <w:rFonts w:asciiTheme="majorBidi" w:hAnsiTheme="majorBidi" w:cstheme="majorBidi"/>
          <w:sz w:val="32"/>
          <w:szCs w:val="32"/>
        </w:rPr>
        <w:tab/>
      </w:r>
      <w:r w:rsidRPr="007D43A0">
        <w:rPr>
          <w:rFonts w:asciiTheme="majorBidi" w:hAnsiTheme="majorBidi" w:cstheme="majorBidi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:rsidR="00C84D95" w:rsidRPr="007D43A0" w:rsidRDefault="00776701" w:rsidP="00827694">
      <w:pPr>
        <w:spacing w:before="120" w:after="12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</w:rPr>
        <w:tab/>
      </w:r>
      <w:r w:rsidRPr="007D43A0">
        <w:rPr>
          <w:rFonts w:asciiTheme="majorBidi" w:hAnsiTheme="majorBidi" w:cstheme="majorBidi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C84D95" w:rsidRPr="007D43A0" w:rsidRDefault="00C84D95" w:rsidP="00827694">
      <w:pPr>
        <w:spacing w:before="80" w:after="8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</w:rPr>
        <w:t>2.2</w:t>
      </w:r>
      <w:r w:rsidRPr="007D43A0">
        <w:rPr>
          <w:rFonts w:asciiTheme="majorBidi" w:hAnsiTheme="majorBidi" w:cstheme="majorBidi"/>
          <w:sz w:val="32"/>
          <w:szCs w:val="32"/>
        </w:rPr>
        <w:tab/>
      </w:r>
      <w:r w:rsidRPr="007D43A0">
        <w:rPr>
          <w:rFonts w:asciiTheme="majorBidi" w:hAnsiTheme="majorBidi" w:cstheme="majorBidi"/>
          <w:sz w:val="32"/>
          <w:szCs w:val="32"/>
          <w:cs/>
        </w:rPr>
        <w:t>เกณฑ์ในการจัดทำงบการเงินรวม</w:t>
      </w:r>
    </w:p>
    <w:p w:rsidR="00387B8B" w:rsidRPr="007D43A0" w:rsidRDefault="00387B8B" w:rsidP="00827694">
      <w:pPr>
        <w:spacing w:before="80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  <w:cs/>
        </w:rPr>
        <w:t>ก)</w:t>
      </w:r>
      <w:r w:rsidRPr="007D43A0">
        <w:rPr>
          <w:rFonts w:asciiTheme="majorBidi" w:hAnsiTheme="majorBidi" w:cstheme="majorBidi"/>
          <w:sz w:val="32"/>
          <w:szCs w:val="32"/>
        </w:rPr>
        <w:tab/>
      </w:r>
      <w:r w:rsidRPr="007D43A0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งบการเงินรวมได้จัดทำขึ้นโดยรวมงบการเงินของบริษัท คริสเตียนีและนีลเส็น </w:t>
      </w:r>
      <w:r w:rsidRPr="007D43A0">
        <w:rPr>
          <w:rFonts w:asciiTheme="majorBidi" w:hAnsiTheme="majorBidi" w:cstheme="majorBidi"/>
          <w:spacing w:val="-4"/>
          <w:sz w:val="32"/>
          <w:szCs w:val="32"/>
        </w:rPr>
        <w:t>(</w:t>
      </w:r>
      <w:r w:rsidRPr="007D43A0">
        <w:rPr>
          <w:rFonts w:asciiTheme="majorBidi" w:hAnsiTheme="majorBidi" w:cstheme="majorBidi"/>
          <w:spacing w:val="-4"/>
          <w:sz w:val="32"/>
          <w:szCs w:val="32"/>
          <w:cs/>
        </w:rPr>
        <w:t>ไทย</w:t>
      </w:r>
      <w:r w:rsidRPr="007D43A0">
        <w:rPr>
          <w:rFonts w:asciiTheme="majorBidi" w:hAnsiTheme="majorBidi" w:cstheme="majorBidi"/>
          <w:spacing w:val="-4"/>
          <w:sz w:val="32"/>
          <w:szCs w:val="32"/>
        </w:rPr>
        <w:t xml:space="preserve">) </w:t>
      </w:r>
      <w:r w:rsidRPr="007D43A0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จำกัด </w:t>
      </w:r>
      <w:r w:rsidRPr="007D43A0">
        <w:rPr>
          <w:rFonts w:asciiTheme="majorBidi" w:hAnsiTheme="majorBidi" w:cstheme="majorBidi"/>
          <w:spacing w:val="-4"/>
          <w:sz w:val="32"/>
          <w:szCs w:val="32"/>
        </w:rPr>
        <w:t>(</w:t>
      </w:r>
      <w:r w:rsidRPr="007D43A0">
        <w:rPr>
          <w:rFonts w:asciiTheme="majorBidi" w:hAnsiTheme="majorBidi" w:cstheme="majorBidi"/>
          <w:spacing w:val="-4"/>
          <w:sz w:val="32"/>
          <w:szCs w:val="32"/>
          <w:cs/>
        </w:rPr>
        <w:t>มหาชน</w:t>
      </w:r>
      <w:r w:rsidRPr="007D43A0">
        <w:rPr>
          <w:rFonts w:asciiTheme="majorBidi" w:hAnsiTheme="majorBidi" w:cstheme="majorBidi"/>
          <w:spacing w:val="-4"/>
          <w:sz w:val="32"/>
          <w:szCs w:val="32"/>
        </w:rPr>
        <w:t>)</w:t>
      </w:r>
      <w:r w:rsidRPr="007D43A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7D43A0">
        <w:rPr>
          <w:rFonts w:asciiTheme="majorBidi" w:hAnsiTheme="majorBidi" w:cstheme="majorBidi"/>
          <w:sz w:val="32"/>
          <w:szCs w:val="32"/>
        </w:rPr>
        <w:t>(</w:t>
      </w:r>
      <w:r w:rsidR="00682047" w:rsidRPr="007D43A0">
        <w:rPr>
          <w:rFonts w:asciiTheme="majorBidi" w:hAnsiTheme="majorBidi" w:cstheme="majorBidi"/>
          <w:sz w:val="32"/>
          <w:szCs w:val="32"/>
          <w:cs/>
        </w:rPr>
        <w:t xml:space="preserve">ซึ่งต่อไปนี้เรียกว่า </w:t>
      </w:r>
      <w:r w:rsidRPr="007D43A0">
        <w:rPr>
          <w:rFonts w:asciiTheme="majorBidi" w:hAnsiTheme="majorBidi" w:cstheme="majorBidi"/>
          <w:sz w:val="32"/>
          <w:szCs w:val="32"/>
        </w:rPr>
        <w:t>“</w:t>
      </w:r>
      <w:r w:rsidRPr="007D43A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7D43A0">
        <w:rPr>
          <w:rFonts w:asciiTheme="majorBidi" w:hAnsiTheme="majorBidi" w:cstheme="majorBidi"/>
          <w:sz w:val="32"/>
          <w:szCs w:val="32"/>
        </w:rPr>
        <w:t xml:space="preserve">”) </w:t>
      </w:r>
      <w:r w:rsidR="00AC0C85" w:rsidRPr="007D43A0">
        <w:rPr>
          <w:rFonts w:asciiTheme="majorBidi" w:hAnsiTheme="majorBidi" w:cstheme="majorBidi"/>
          <w:sz w:val="32"/>
          <w:szCs w:val="32"/>
          <w:cs/>
        </w:rPr>
        <w:t>และ</w:t>
      </w:r>
      <w:r w:rsidRPr="007D43A0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7D43A0">
        <w:rPr>
          <w:rFonts w:asciiTheme="majorBidi" w:hAnsiTheme="majorBidi" w:cstheme="majorBidi"/>
          <w:sz w:val="32"/>
          <w:szCs w:val="32"/>
        </w:rPr>
        <w:t xml:space="preserve"> (</w:t>
      </w:r>
      <w:r w:rsidR="00682047" w:rsidRPr="007D43A0">
        <w:rPr>
          <w:rFonts w:asciiTheme="majorBidi" w:hAnsiTheme="majorBidi" w:cstheme="majorBidi"/>
          <w:sz w:val="32"/>
          <w:szCs w:val="32"/>
          <w:cs/>
        </w:rPr>
        <w:t xml:space="preserve">ซึ่งต่อไปนี้เรียกว่า </w:t>
      </w:r>
      <w:r w:rsidRPr="007D43A0">
        <w:rPr>
          <w:rFonts w:asciiTheme="majorBidi" w:hAnsiTheme="majorBidi" w:cstheme="majorBidi"/>
          <w:sz w:val="32"/>
          <w:szCs w:val="32"/>
        </w:rPr>
        <w:t>“</w:t>
      </w:r>
      <w:r w:rsidRPr="007D43A0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7D43A0">
        <w:rPr>
          <w:rFonts w:asciiTheme="majorBidi" w:hAnsiTheme="majorBidi" w:cstheme="majorBidi"/>
          <w:sz w:val="32"/>
          <w:szCs w:val="32"/>
        </w:rPr>
        <w:t xml:space="preserve">”) </w:t>
      </w:r>
      <w:r w:rsidR="00064B29" w:rsidRPr="007D43A0">
        <w:rPr>
          <w:rFonts w:asciiTheme="majorBidi" w:hAnsiTheme="majorBidi" w:cstheme="majorBidi"/>
          <w:sz w:val="32"/>
          <w:szCs w:val="32"/>
          <w:cs/>
        </w:rPr>
        <w:t>ดังต่อไปนี้</w:t>
      </w:r>
      <w:r w:rsidRPr="007D43A0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952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642"/>
        <w:gridCol w:w="1530"/>
        <w:gridCol w:w="1710"/>
        <w:gridCol w:w="990"/>
        <w:gridCol w:w="1080"/>
      </w:tblGrid>
      <w:tr w:rsidR="0057200E" w:rsidRPr="007D43A0" w:rsidTr="00537043">
        <w:tc>
          <w:tcPr>
            <w:tcW w:w="3642" w:type="dxa"/>
            <w:tcBorders>
              <w:top w:val="nil"/>
              <w:left w:val="nil"/>
              <w:bottom w:val="nil"/>
              <w:right w:val="nil"/>
            </w:tcBorders>
          </w:tcPr>
          <w:p w:rsidR="0057200E" w:rsidRPr="007D43A0" w:rsidRDefault="0057200E" w:rsidP="0057200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7200E" w:rsidRPr="007D43A0" w:rsidRDefault="0057200E" w:rsidP="0057200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57200E" w:rsidRPr="007D43A0" w:rsidRDefault="0057200E" w:rsidP="0057200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200E" w:rsidRPr="007D43A0" w:rsidRDefault="0057200E" w:rsidP="0057200E">
            <w:pPr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อัตราร้อยละ</w:t>
            </w:r>
          </w:p>
        </w:tc>
      </w:tr>
      <w:tr w:rsidR="0057200E" w:rsidRPr="007D43A0" w:rsidTr="00537043">
        <w:tc>
          <w:tcPr>
            <w:tcW w:w="3642" w:type="dxa"/>
            <w:tcBorders>
              <w:top w:val="nil"/>
              <w:left w:val="nil"/>
              <w:bottom w:val="nil"/>
              <w:right w:val="nil"/>
            </w:tcBorders>
          </w:tcPr>
          <w:p w:rsidR="0057200E" w:rsidRPr="007D43A0" w:rsidRDefault="0057200E" w:rsidP="0057200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7200E" w:rsidRPr="007D43A0" w:rsidRDefault="0057200E" w:rsidP="002269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57200E" w:rsidRPr="007D43A0" w:rsidRDefault="0057200E" w:rsidP="002269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200E" w:rsidRPr="007D43A0" w:rsidRDefault="0057200E" w:rsidP="0057200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>ของการถือหุ้น</w:t>
            </w:r>
          </w:p>
        </w:tc>
      </w:tr>
      <w:tr w:rsidR="0057200E" w:rsidRPr="007D43A0" w:rsidTr="00537043">
        <w:tc>
          <w:tcPr>
            <w:tcW w:w="3642" w:type="dxa"/>
            <w:tcBorders>
              <w:top w:val="nil"/>
              <w:left w:val="nil"/>
              <w:right w:val="nil"/>
            </w:tcBorders>
          </w:tcPr>
          <w:p w:rsidR="0057200E" w:rsidRPr="007D43A0" w:rsidRDefault="0057200E" w:rsidP="0057200E">
            <w:pPr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57200E" w:rsidRPr="007D43A0" w:rsidRDefault="0057200E" w:rsidP="002269C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:rsidR="0057200E" w:rsidRPr="007D43A0" w:rsidRDefault="0057200E" w:rsidP="002269C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57200E" w:rsidRPr="007D43A0" w:rsidRDefault="00494791" w:rsidP="0057200E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7D43A0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57200E" w:rsidRPr="007D43A0" w:rsidRDefault="00494791" w:rsidP="0057200E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7D43A0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2559</w:t>
            </w:r>
          </w:p>
        </w:tc>
      </w:tr>
      <w:tr w:rsidR="0057200E" w:rsidRPr="007D43A0" w:rsidTr="00537043">
        <w:tc>
          <w:tcPr>
            <w:tcW w:w="3642" w:type="dxa"/>
            <w:tcBorders>
              <w:top w:val="nil"/>
              <w:left w:val="nil"/>
              <w:right w:val="nil"/>
            </w:tcBorders>
          </w:tcPr>
          <w:p w:rsidR="0057200E" w:rsidRPr="007D43A0" w:rsidRDefault="0057200E" w:rsidP="0057200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43A0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  <w:cs/>
              </w:rPr>
              <w:t>บริษัทย่อย</w:t>
            </w:r>
            <w:r w:rsidRPr="007D43A0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7D43A0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(</w:t>
            </w:r>
            <w:r w:rsidRPr="007D43A0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ถือหุ้นโดยบริษัทฯ)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57200E" w:rsidRPr="007D43A0" w:rsidRDefault="0057200E" w:rsidP="002269C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:rsidR="0057200E" w:rsidRPr="007D43A0" w:rsidRDefault="0057200E" w:rsidP="002269C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57200E" w:rsidRPr="007D43A0" w:rsidRDefault="0057200E" w:rsidP="0057200E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D43A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57200E" w:rsidRPr="007D43A0" w:rsidRDefault="0057200E" w:rsidP="0057200E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ร้อยละ</w:t>
            </w:r>
          </w:p>
        </w:tc>
      </w:tr>
      <w:tr w:rsidR="008A25DB" w:rsidRPr="007D43A0" w:rsidTr="00537043">
        <w:tc>
          <w:tcPr>
            <w:tcW w:w="3642" w:type="dxa"/>
            <w:tcBorders>
              <w:top w:val="nil"/>
              <w:left w:val="nil"/>
              <w:bottom w:val="nil"/>
              <w:right w:val="nil"/>
            </w:tcBorders>
          </w:tcPr>
          <w:p w:rsidR="008A25DB" w:rsidRPr="007D43A0" w:rsidRDefault="008A25DB" w:rsidP="008A25DB">
            <w:pP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 เอ็น ที โฮลดิ้งส์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8A25DB" w:rsidRPr="007D43A0" w:rsidRDefault="008A25DB" w:rsidP="008A25D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8A25DB" w:rsidRPr="007D43A0" w:rsidRDefault="008A25DB" w:rsidP="008A25D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A25DB" w:rsidRPr="007D43A0" w:rsidRDefault="008A25DB" w:rsidP="008A25D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A25DB" w:rsidRPr="007D43A0" w:rsidRDefault="008A25DB" w:rsidP="008A25D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8A25DB" w:rsidRPr="007D43A0" w:rsidTr="001A2DB3">
        <w:tc>
          <w:tcPr>
            <w:tcW w:w="3642" w:type="dxa"/>
            <w:tcBorders>
              <w:top w:val="nil"/>
              <w:left w:val="nil"/>
              <w:right w:val="nil"/>
            </w:tcBorders>
          </w:tcPr>
          <w:p w:rsidR="008A25DB" w:rsidRPr="007D43A0" w:rsidRDefault="008A25DB" w:rsidP="008A25D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คริสเตียนีและนีลเส็น (เมียนมาร์) จำกัด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8A25DB" w:rsidRPr="007D43A0" w:rsidRDefault="008A25DB" w:rsidP="008A25D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:rsidR="008A25DB" w:rsidRPr="007D43A0" w:rsidRDefault="008A25DB" w:rsidP="008A25D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>เมียนมาร์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8A25DB" w:rsidRPr="007D43A0" w:rsidRDefault="008A25DB" w:rsidP="008A25D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8A25DB" w:rsidRPr="007D43A0" w:rsidRDefault="008A25DB" w:rsidP="008A25D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8A25DB" w:rsidRPr="007D43A0" w:rsidTr="00537043">
        <w:tc>
          <w:tcPr>
            <w:tcW w:w="3642" w:type="dxa"/>
            <w:tcBorders>
              <w:top w:val="nil"/>
              <w:left w:val="nil"/>
              <w:right w:val="nil"/>
            </w:tcBorders>
          </w:tcPr>
          <w:p w:rsidR="008A25DB" w:rsidRPr="007D43A0" w:rsidRDefault="008A25DB" w:rsidP="008A25D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คริสเตียนีและนีลเส็น (กัมพูชา) จำกัด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8A25DB" w:rsidRPr="007D43A0" w:rsidRDefault="008A25DB" w:rsidP="008A25D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:rsidR="008A25DB" w:rsidRPr="007D43A0" w:rsidRDefault="008A25DB" w:rsidP="008A25D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8A25DB" w:rsidRPr="007D43A0" w:rsidRDefault="008A25DB" w:rsidP="008A25D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8A25DB" w:rsidRPr="007D43A0" w:rsidRDefault="008A25DB" w:rsidP="008A25D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:rsidR="00CC0349" w:rsidRPr="007D43A0" w:rsidRDefault="00AD03FF" w:rsidP="00CC0349">
      <w:pPr>
        <w:spacing w:before="240" w:after="120"/>
        <w:ind w:left="1080" w:hanging="475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  <w:cs/>
        </w:rPr>
        <w:t>ข)</w:t>
      </w:r>
      <w:r w:rsidRPr="007D43A0">
        <w:rPr>
          <w:rFonts w:asciiTheme="majorBidi" w:hAnsiTheme="majorBidi" w:cstheme="majorBidi"/>
          <w:sz w:val="32"/>
          <w:szCs w:val="32"/>
          <w:cs/>
        </w:rPr>
        <w:tab/>
      </w:r>
      <w:r w:rsidR="00CC0349" w:rsidRPr="007D43A0">
        <w:rPr>
          <w:rFonts w:asciiTheme="majorBidi" w:hAnsiTheme="majorBidi" w:cstheme="majorBidi"/>
          <w:sz w:val="32"/>
          <w:szCs w:val="32"/>
          <w:cs/>
        </w:rPr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:rsidR="00AD03FF" w:rsidRPr="007D43A0" w:rsidRDefault="00CC0349" w:rsidP="00CC0349">
      <w:pPr>
        <w:spacing w:before="120" w:after="120"/>
        <w:ind w:left="1080" w:hanging="475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  <w:cs/>
        </w:rPr>
        <w:t>ค)</w:t>
      </w:r>
      <w:r w:rsidRPr="007D43A0">
        <w:rPr>
          <w:rFonts w:asciiTheme="majorBidi" w:hAnsiTheme="majorBidi" w:cstheme="majorBidi"/>
          <w:sz w:val="32"/>
          <w:szCs w:val="32"/>
        </w:rPr>
        <w:tab/>
      </w:r>
      <w:r w:rsidR="00AD03FF" w:rsidRPr="007D43A0">
        <w:rPr>
          <w:rFonts w:asciiTheme="majorBidi" w:hAnsiTheme="majorBidi" w:cstheme="majorBidi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="00AD03FF" w:rsidRPr="007D43A0">
        <w:rPr>
          <w:rFonts w:asciiTheme="majorBidi" w:hAnsiTheme="majorBidi" w:cstheme="majorBidi"/>
          <w:sz w:val="32"/>
          <w:szCs w:val="32"/>
        </w:rPr>
        <w:t xml:space="preserve">  </w:t>
      </w:r>
    </w:p>
    <w:p w:rsidR="00AD03FF" w:rsidRPr="007D43A0" w:rsidRDefault="00CC0349" w:rsidP="00AC333B">
      <w:pPr>
        <w:spacing w:before="120" w:after="120" w:line="420" w:lineRule="exact"/>
        <w:ind w:left="1080" w:hanging="480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  <w:cs/>
        </w:rPr>
        <w:lastRenderedPageBreak/>
        <w:t>ง)</w:t>
      </w:r>
      <w:r w:rsidR="00AC0C85" w:rsidRPr="007D43A0">
        <w:rPr>
          <w:rFonts w:asciiTheme="majorBidi" w:hAnsiTheme="majorBidi" w:cstheme="majorBidi"/>
          <w:sz w:val="32"/>
          <w:szCs w:val="32"/>
          <w:cs/>
        </w:rPr>
        <w:tab/>
      </w:r>
      <w:r w:rsidR="007F6A97" w:rsidRPr="007D43A0">
        <w:rPr>
          <w:rFonts w:asciiTheme="majorBidi" w:hAnsiTheme="majorBidi" w:cstheme="majorBidi"/>
          <w:sz w:val="32"/>
          <w:szCs w:val="32"/>
          <w:cs/>
        </w:rPr>
        <w:t>งบ</w:t>
      </w:r>
      <w:r w:rsidR="00AD03FF" w:rsidRPr="007D43A0">
        <w:rPr>
          <w:rFonts w:asciiTheme="majorBidi" w:hAnsiTheme="majorBidi" w:cstheme="majorBidi"/>
          <w:sz w:val="32"/>
          <w:szCs w:val="32"/>
          <w:cs/>
        </w:rPr>
        <w:t>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695460" w:rsidRPr="007D43A0" w:rsidRDefault="00695460" w:rsidP="00AC333B">
      <w:pPr>
        <w:spacing w:before="120" w:after="120" w:line="420" w:lineRule="exact"/>
        <w:ind w:left="1080" w:hanging="480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  <w:cs/>
        </w:rPr>
        <w:t>จ)</w:t>
      </w:r>
      <w:r w:rsidRPr="007D43A0">
        <w:rPr>
          <w:rFonts w:asciiTheme="majorBidi" w:hAnsiTheme="majorBidi" w:cstheme="majorBidi"/>
          <w:sz w:val="32"/>
          <w:szCs w:val="32"/>
        </w:rPr>
        <w:tab/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</w:t>
      </w:r>
      <w:r w:rsidRPr="007D43A0">
        <w:rPr>
          <w:rFonts w:asciiTheme="majorBidi" w:hAnsiTheme="majorBidi" w:cstheme="majorBidi"/>
          <w:sz w:val="32"/>
          <w:szCs w:val="32"/>
        </w:rPr>
        <w:t>“</w:t>
      </w:r>
      <w:r w:rsidRPr="007D43A0">
        <w:rPr>
          <w:rFonts w:asciiTheme="majorBidi" w:hAnsiTheme="majorBidi" w:cstheme="majorBidi"/>
          <w:sz w:val="32"/>
          <w:szCs w:val="32"/>
          <w:cs/>
        </w:rPr>
        <w:t>ผลต่างจากการแปลงค่างบการเงินที่เป็นเงินตราต่างประเทศ</w:t>
      </w:r>
      <w:r w:rsidRPr="007D43A0">
        <w:rPr>
          <w:rFonts w:asciiTheme="majorBidi" w:hAnsiTheme="majorBidi" w:cstheme="majorBidi"/>
          <w:sz w:val="32"/>
          <w:szCs w:val="32"/>
        </w:rPr>
        <w:t xml:space="preserve">” </w:t>
      </w:r>
      <w:r w:rsidRPr="007D43A0">
        <w:rPr>
          <w:rFonts w:asciiTheme="majorBidi" w:hAnsiTheme="majorBidi" w:cstheme="majorBidi"/>
          <w:sz w:val="32"/>
          <w:szCs w:val="32"/>
          <w:cs/>
        </w:rPr>
        <w:t>ในงบแสดงการเปลี่ยนแปลงส่วนของผู้ถือหุ้น</w:t>
      </w:r>
    </w:p>
    <w:p w:rsidR="00AD03FF" w:rsidRPr="007D43A0" w:rsidRDefault="00695460" w:rsidP="00AC333B">
      <w:pPr>
        <w:spacing w:before="120" w:after="120" w:line="420" w:lineRule="exact"/>
        <w:ind w:left="1080" w:hanging="480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  <w:cs/>
        </w:rPr>
        <w:t>ฉ</w:t>
      </w:r>
      <w:r w:rsidR="00E13D03" w:rsidRPr="007D43A0">
        <w:rPr>
          <w:rFonts w:asciiTheme="majorBidi" w:hAnsiTheme="majorBidi" w:cstheme="majorBidi"/>
          <w:sz w:val="32"/>
          <w:szCs w:val="32"/>
          <w:cs/>
        </w:rPr>
        <w:t>)</w:t>
      </w:r>
      <w:r w:rsidR="00AD03FF" w:rsidRPr="007D43A0">
        <w:rPr>
          <w:rFonts w:asciiTheme="majorBidi" w:hAnsiTheme="majorBidi" w:cstheme="majorBidi"/>
          <w:sz w:val="32"/>
          <w:szCs w:val="32"/>
          <w:cs/>
        </w:rPr>
        <w:tab/>
        <w:t>ยอดคงค้างระหว่างบริษัทฯ</w:t>
      </w:r>
      <w:r w:rsidR="00AC0C85" w:rsidRPr="007D43A0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C36841"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="00AD03FF" w:rsidRPr="007D43A0">
        <w:rPr>
          <w:rFonts w:asciiTheme="majorBidi" w:hAnsiTheme="majorBidi" w:cstheme="majorBidi"/>
          <w:sz w:val="32"/>
          <w:szCs w:val="32"/>
          <w:cs/>
        </w:rPr>
        <w:t>รายการค้าระหว่างกันที่มีสาระสำคัญได้ถูกตัดออกจาก</w:t>
      </w:r>
      <w:r w:rsidR="00FC152F" w:rsidRPr="007D43A0">
        <w:rPr>
          <w:rFonts w:asciiTheme="majorBidi" w:hAnsiTheme="majorBidi" w:cstheme="majorBidi"/>
          <w:sz w:val="32"/>
          <w:szCs w:val="32"/>
        </w:rPr>
        <w:t xml:space="preserve">  </w:t>
      </w:r>
      <w:r w:rsidR="00AD03FF" w:rsidRPr="007D43A0">
        <w:rPr>
          <w:rFonts w:asciiTheme="majorBidi" w:hAnsiTheme="majorBidi" w:cstheme="majorBidi"/>
          <w:sz w:val="32"/>
          <w:szCs w:val="32"/>
          <w:cs/>
        </w:rPr>
        <w:t xml:space="preserve">งบการเงินรวมนี้แล้ว </w:t>
      </w:r>
    </w:p>
    <w:p w:rsidR="00AD03FF" w:rsidRPr="007D43A0" w:rsidRDefault="00695460" w:rsidP="00AC333B">
      <w:pPr>
        <w:spacing w:before="120" w:after="120" w:line="420" w:lineRule="exact"/>
        <w:ind w:left="1080" w:hanging="4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D43A0">
        <w:rPr>
          <w:rFonts w:asciiTheme="majorBidi" w:hAnsiTheme="majorBidi" w:cstheme="majorBidi"/>
          <w:sz w:val="32"/>
          <w:szCs w:val="32"/>
          <w:cs/>
        </w:rPr>
        <w:t>ช</w:t>
      </w:r>
      <w:r w:rsidR="00AD03FF" w:rsidRPr="007D43A0">
        <w:rPr>
          <w:rFonts w:asciiTheme="majorBidi" w:hAnsiTheme="majorBidi" w:cstheme="majorBidi"/>
          <w:sz w:val="32"/>
          <w:szCs w:val="32"/>
          <w:cs/>
        </w:rPr>
        <w:t>)</w:t>
      </w:r>
      <w:r w:rsidR="00AD03FF" w:rsidRPr="007D43A0">
        <w:rPr>
          <w:rFonts w:asciiTheme="majorBidi" w:hAnsiTheme="majorBidi" w:cstheme="majorBidi"/>
          <w:sz w:val="32"/>
          <w:szCs w:val="32"/>
          <w:cs/>
        </w:rPr>
        <w:tab/>
      </w:r>
      <w:r w:rsidR="008A7305" w:rsidRPr="007D43A0">
        <w:rPr>
          <w:rFonts w:asciiTheme="majorBidi" w:hAnsiTheme="majorBidi" w:cstheme="majorBidi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</w:t>
      </w:r>
      <w:r w:rsidR="00AC333B" w:rsidRPr="007D43A0">
        <w:rPr>
          <w:rFonts w:asciiTheme="majorBidi" w:hAnsiTheme="majorBidi" w:cstheme="majorBidi"/>
          <w:sz w:val="32"/>
          <w:szCs w:val="32"/>
          <w:cs/>
        </w:rPr>
        <w:t>งบ</w:t>
      </w:r>
      <w:r w:rsidR="008A7305" w:rsidRPr="007D43A0">
        <w:rPr>
          <w:rFonts w:asciiTheme="majorBidi" w:hAnsiTheme="majorBidi" w:cstheme="majorBidi"/>
          <w:sz w:val="32"/>
          <w:szCs w:val="32"/>
          <w:cs/>
        </w:rPr>
        <w:t>กำไรขาดทุนรวมและส่วนของผู้ถือหุ้นในงบแสดงฐานะการเงินรวม</w:t>
      </w:r>
    </w:p>
    <w:p w:rsidR="001E628F" w:rsidRPr="007D43A0" w:rsidRDefault="00C84D95" w:rsidP="00AC333B">
      <w:pPr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</w:rPr>
        <w:t>2.3</w:t>
      </w:r>
      <w:r w:rsidRPr="007D43A0">
        <w:rPr>
          <w:rFonts w:asciiTheme="majorBidi" w:hAnsiTheme="majorBidi" w:cstheme="majorBidi"/>
          <w:sz w:val="32"/>
          <w:szCs w:val="32"/>
        </w:rPr>
        <w:tab/>
      </w:r>
      <w:r w:rsidR="008A7305" w:rsidRPr="007D43A0">
        <w:rPr>
          <w:rFonts w:asciiTheme="majorBidi" w:hAnsiTheme="majorBidi" w:cstheme="majorBidi"/>
          <w:sz w:val="32"/>
          <w:szCs w:val="32"/>
          <w:cs/>
        </w:rPr>
        <w:t>บ</w:t>
      </w:r>
      <w:r w:rsidR="00C36841" w:rsidRPr="007D43A0">
        <w:rPr>
          <w:rFonts w:asciiTheme="majorBidi" w:hAnsiTheme="majorBidi" w:cstheme="majorBidi"/>
          <w:sz w:val="32"/>
          <w:szCs w:val="32"/>
          <w:cs/>
        </w:rPr>
        <w:t>ริษัทฯจัดทำงบการเงินเฉพาะกิจการ</w:t>
      </w:r>
      <w:r w:rsidR="008A7305" w:rsidRPr="007D43A0">
        <w:rPr>
          <w:rFonts w:asciiTheme="majorBidi" w:hAnsiTheme="majorBidi" w:cstheme="majorBidi"/>
          <w:sz w:val="32"/>
          <w:szCs w:val="32"/>
          <w:cs/>
        </w:rPr>
        <w:t>โดยแสดงเงินลงทุนใน</w:t>
      </w:r>
      <w:r w:rsidR="003A6FC9" w:rsidRPr="007D43A0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8A7305" w:rsidRPr="007D43A0">
        <w:rPr>
          <w:rFonts w:asciiTheme="majorBidi" w:hAnsiTheme="majorBidi" w:cstheme="majorBidi"/>
          <w:sz w:val="32"/>
          <w:szCs w:val="32"/>
          <w:cs/>
        </w:rPr>
        <w:t>ตามวิธีราคาทุน</w:t>
      </w:r>
    </w:p>
    <w:p w:rsidR="001A2DB3" w:rsidRPr="007D43A0" w:rsidRDefault="001A2DB3" w:rsidP="00AC333B">
      <w:pPr>
        <w:tabs>
          <w:tab w:val="left" w:pos="96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</w:rPr>
        <w:t>3.</w:t>
      </w:r>
      <w:r w:rsidRPr="007D43A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D43A0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1A2DB3" w:rsidRPr="007D43A0" w:rsidRDefault="001A2DB3" w:rsidP="00AC333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7D43A0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ก</w:t>
      </w:r>
      <w:r w:rsidRPr="007D43A0">
        <w:rPr>
          <w:rFonts w:asciiTheme="majorBidi" w:hAnsiTheme="majorBidi" w:cstheme="majorBidi"/>
          <w:b/>
          <w:bCs/>
          <w:spacing w:val="-2"/>
          <w:sz w:val="32"/>
          <w:szCs w:val="32"/>
        </w:rPr>
        <w:t xml:space="preserve">. </w:t>
      </w:r>
      <w:r w:rsidRPr="007D43A0">
        <w:rPr>
          <w:rFonts w:asciiTheme="majorBidi" w:hAnsiTheme="majorBidi" w:cstheme="majorBidi"/>
          <w:b/>
          <w:bCs/>
          <w:spacing w:val="-2"/>
          <w:sz w:val="32"/>
          <w:szCs w:val="32"/>
        </w:rPr>
        <w:tab/>
      </w:r>
      <w:r w:rsidRPr="007D43A0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มาตรฐานการ</w:t>
      </w:r>
      <w:r w:rsidRPr="007D43A0">
        <w:rPr>
          <w:rFonts w:asciiTheme="majorBidi" w:hAnsiTheme="majorBidi" w:cstheme="majorBidi"/>
          <w:b/>
          <w:bCs/>
          <w:sz w:val="32"/>
          <w:szCs w:val="32"/>
          <w:cs/>
        </w:rPr>
        <w:t>รายงานทางการเงิน</w:t>
      </w:r>
      <w:r w:rsidRPr="007D43A0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ที่เริ่มมีผลบังคับในปีปัจจุบัน</w:t>
      </w:r>
    </w:p>
    <w:p w:rsidR="001A2DB3" w:rsidRPr="007D43A0" w:rsidRDefault="001A2DB3" w:rsidP="00AC333B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D43A0">
        <w:rPr>
          <w:rFonts w:asciiTheme="majorBidi" w:hAnsiTheme="majorBidi" w:cstheme="majorBidi"/>
          <w:spacing w:val="-4"/>
          <w:sz w:val="32"/>
          <w:szCs w:val="32"/>
        </w:rPr>
        <w:tab/>
      </w:r>
      <w:r w:rsidRPr="007D43A0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ในระหว่างปี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7D43A0">
        <w:rPr>
          <w:rFonts w:asciiTheme="majorBidi" w:hAnsiTheme="majorBidi" w:cstheme="majorBidi"/>
          <w:spacing w:val="-4"/>
          <w:sz w:val="32"/>
          <w:szCs w:val="32"/>
        </w:rPr>
        <w:t xml:space="preserve">2559) </w:t>
      </w:r>
      <w:r w:rsidRPr="007D43A0">
        <w:rPr>
          <w:rFonts w:asciiTheme="majorBidi" w:hAnsiTheme="majorBidi" w:cstheme="majorBidi"/>
          <w:spacing w:val="-4"/>
          <w:sz w:val="32"/>
          <w:szCs w:val="32"/>
          <w:cs/>
        </w:rPr>
        <w:t>รวมถึงแนวปฏิบัติทางบัญชีฉบับใหม่</w:t>
      </w:r>
      <w:r w:rsidRPr="007D43A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D43A0">
        <w:rPr>
          <w:rFonts w:asciiTheme="majorBidi" w:hAnsiTheme="majorBidi" w:cstheme="majorBidi"/>
          <w:spacing w:val="-4"/>
          <w:sz w:val="32"/>
          <w:szCs w:val="32"/>
          <w:cs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Pr="007D43A0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7D43A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มกราคม </w:t>
      </w:r>
      <w:r w:rsidRPr="007D43A0">
        <w:rPr>
          <w:rFonts w:asciiTheme="majorBidi" w:hAnsiTheme="majorBidi" w:cstheme="majorBidi"/>
          <w:spacing w:val="-4"/>
          <w:sz w:val="32"/>
          <w:szCs w:val="32"/>
        </w:rPr>
        <w:t xml:space="preserve">2560 </w:t>
      </w:r>
      <w:r w:rsidRPr="007D43A0">
        <w:rPr>
          <w:rFonts w:asciiTheme="majorBidi" w:hAnsiTheme="majorBidi" w:cstheme="majorBidi"/>
          <w:spacing w:val="-4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</w:t>
      </w:r>
      <w:r w:rsidRPr="007D43A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D43A0">
        <w:rPr>
          <w:rFonts w:asciiTheme="majorBidi" w:hAnsiTheme="majorBidi" w:cstheme="majorBidi"/>
          <w:spacing w:val="-4"/>
          <w:sz w:val="32"/>
          <w:szCs w:val="32"/>
          <w:cs/>
        </w:rPr>
        <w:t>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 อย่างไรก็ตาม มาตรฐานการรายงานทางการเงินที่มีการเปลี่ยนแปลงหลักการสำคัญสามารถสรุปได้ดังนี้</w:t>
      </w:r>
    </w:p>
    <w:p w:rsidR="001A2DB3" w:rsidRPr="007D43A0" w:rsidRDefault="001A2DB3" w:rsidP="00AC333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D43A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มาตรฐานการบัญชี ฉบับที่ </w:t>
      </w:r>
      <w:r w:rsidRPr="007D43A0">
        <w:rPr>
          <w:rFonts w:asciiTheme="majorBidi" w:hAnsiTheme="majorBidi" w:cstheme="majorBidi"/>
          <w:b/>
          <w:bCs/>
          <w:sz w:val="32"/>
          <w:szCs w:val="32"/>
        </w:rPr>
        <w:t>27 (</w:t>
      </w:r>
      <w:r w:rsidRPr="007D43A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ปรับปรุง </w:t>
      </w:r>
      <w:r w:rsidRPr="007D43A0">
        <w:rPr>
          <w:rFonts w:asciiTheme="majorBidi" w:hAnsiTheme="majorBidi" w:cstheme="majorBidi"/>
          <w:b/>
          <w:bCs/>
          <w:sz w:val="32"/>
          <w:szCs w:val="32"/>
        </w:rPr>
        <w:t xml:space="preserve">2559) </w:t>
      </w:r>
      <w:r w:rsidRPr="007D43A0">
        <w:rPr>
          <w:rFonts w:asciiTheme="majorBidi" w:hAnsiTheme="majorBidi" w:cstheme="majorBidi"/>
          <w:b/>
          <w:bCs/>
          <w:sz w:val="32"/>
          <w:szCs w:val="32"/>
          <w:cs/>
        </w:rPr>
        <w:t>เรื่อง งบการเงินเฉพาะกิจการ</w:t>
      </w:r>
    </w:p>
    <w:p w:rsidR="001A2DB3" w:rsidRPr="007D43A0" w:rsidRDefault="001A2DB3" w:rsidP="00AC333B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D43A0">
        <w:rPr>
          <w:rFonts w:asciiTheme="majorBidi" w:hAnsiTheme="majorBidi" w:cstheme="majorBidi"/>
          <w:spacing w:val="-4"/>
          <w:sz w:val="32"/>
          <w:szCs w:val="32"/>
        </w:rPr>
        <w:tab/>
      </w:r>
      <w:r w:rsidRPr="007D43A0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มาตรฐานฉบับปรับปรุงนี้กำหนดทางเลือกเพิ่มเติมสำหรับการบันทึกบัญชีเงินลงทุนในบริษัทย่อย เงินลงทุนในการร่วมค้า และเงินลงทุนในบริษัทร่วม ในงบการเงินเฉพาะกิจการโดยเลือกบันทึกตามวิธีส่วนได้เสียได้ ตามที่อธิบายไว้ในมาตรฐานการบัญชี ฉบับที่ </w:t>
      </w:r>
      <w:r w:rsidRPr="007D43A0">
        <w:rPr>
          <w:rFonts w:asciiTheme="majorBidi" w:hAnsiTheme="majorBidi" w:cstheme="majorBidi"/>
          <w:spacing w:val="-4"/>
          <w:sz w:val="32"/>
          <w:szCs w:val="32"/>
        </w:rPr>
        <w:t>28 (</w:t>
      </w:r>
      <w:r w:rsidRPr="007D43A0">
        <w:rPr>
          <w:rFonts w:asciiTheme="majorBidi" w:hAnsiTheme="majorBidi" w:cstheme="majorBidi"/>
          <w:spacing w:val="-4"/>
          <w:sz w:val="32"/>
          <w:szCs w:val="32"/>
          <w:cs/>
        </w:rPr>
        <w:t xml:space="preserve">ปรับปรุง </w:t>
      </w:r>
      <w:r w:rsidRPr="007D43A0">
        <w:rPr>
          <w:rFonts w:asciiTheme="majorBidi" w:hAnsiTheme="majorBidi" w:cstheme="majorBidi"/>
          <w:spacing w:val="-4"/>
          <w:sz w:val="32"/>
          <w:szCs w:val="32"/>
        </w:rPr>
        <w:t xml:space="preserve">2559) </w:t>
      </w:r>
      <w:r w:rsidRPr="007D43A0">
        <w:rPr>
          <w:rFonts w:asciiTheme="majorBidi" w:hAnsiTheme="majorBidi" w:cstheme="majorBidi"/>
          <w:spacing w:val="-4"/>
          <w:sz w:val="32"/>
          <w:szCs w:val="32"/>
          <w:cs/>
        </w:rPr>
        <w:t>เรื่อง เงินลงทุนในบริษัทร่วมและการร่วมค้า ทั้งนี้ กิจการต้องใช้วิธีการบันทึกบัญชีเดียวกันสำหรับเงินลงทุนแต่ละประเภทและหากกิจการเลือกบันทึกเงินลงทุนดังกล่าวตามวิธีส่วนได้เสียในงบการเงินเฉพาะกิจการ กิจการต้องปรับปรุงรายการดังกล่าวโดยวิธีปรับย้อนหลัง</w:t>
      </w:r>
    </w:p>
    <w:p w:rsidR="001A2DB3" w:rsidRPr="007D43A0" w:rsidRDefault="001A2DB3" w:rsidP="00AC333B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D43A0">
        <w:rPr>
          <w:rFonts w:asciiTheme="majorBidi" w:hAnsiTheme="majorBidi" w:cstheme="majorBidi"/>
          <w:spacing w:val="-4"/>
          <w:sz w:val="32"/>
          <w:szCs w:val="32"/>
        </w:rPr>
        <w:tab/>
      </w:r>
      <w:r w:rsidRPr="007D43A0">
        <w:rPr>
          <w:rFonts w:asciiTheme="majorBidi" w:hAnsiTheme="majorBidi" w:cstheme="majorBidi"/>
          <w:spacing w:val="-4"/>
          <w:sz w:val="32"/>
          <w:szCs w:val="32"/>
          <w:cs/>
        </w:rPr>
        <w:t>มาตรฐานฉบับดังกล่าวไม่มีผลกระทบต่องบการเงินของบริษัทฯและบริษัทย่อย เนื่องจากฝ่ายบริหารได้พิจารณาแล้วว่าจะเลือกบันทึกเงินลงทุนดังกล่าวตามวิธีราคาทุนในงบการเงินเฉพาะกิจการตามเดิม</w:t>
      </w:r>
    </w:p>
    <w:p w:rsidR="001A2DB3" w:rsidRPr="007D43A0" w:rsidRDefault="001A2DB3" w:rsidP="00AC333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</w:pPr>
      <w:r w:rsidRPr="007D43A0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lastRenderedPageBreak/>
        <w:t xml:space="preserve">ข.  </w:t>
      </w:r>
      <w:r w:rsidRPr="007D43A0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ab/>
        <w:t>มาตรฐานการ</w:t>
      </w:r>
      <w:r w:rsidRPr="007D43A0">
        <w:rPr>
          <w:rFonts w:asciiTheme="majorBidi" w:hAnsiTheme="majorBidi" w:cstheme="majorBidi"/>
          <w:b/>
          <w:bCs/>
          <w:sz w:val="32"/>
          <w:szCs w:val="32"/>
          <w:cs/>
        </w:rPr>
        <w:t>รายงานทางการเงิน</w:t>
      </w:r>
      <w:r w:rsidRPr="007D43A0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ที่จะมีผลบังคับในอนาคต</w:t>
      </w:r>
    </w:p>
    <w:p w:rsidR="001A2DB3" w:rsidRPr="007D43A0" w:rsidRDefault="001A2DB3" w:rsidP="00AC333B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D43A0">
        <w:rPr>
          <w:rFonts w:asciiTheme="majorBidi" w:hAnsiTheme="majorBidi" w:cstheme="majorBidi"/>
          <w:spacing w:val="-4"/>
          <w:sz w:val="32"/>
          <w:szCs w:val="32"/>
        </w:rPr>
        <w:tab/>
      </w:r>
      <w:r w:rsidRPr="007D43A0">
        <w:rPr>
          <w:rFonts w:asciiTheme="majorBidi" w:hAnsiTheme="majorBidi" w:cstheme="majorBidi"/>
          <w:spacing w:val="-4"/>
          <w:sz w:val="32"/>
          <w:szCs w:val="32"/>
          <w:cs/>
        </w:rPr>
        <w:t>ในระหว่างปี</w:t>
      </w:r>
      <w:r w:rsidRPr="007D43A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D43A0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7D43A0">
        <w:rPr>
          <w:rFonts w:asciiTheme="majorBidi" w:hAnsiTheme="majorBidi" w:cstheme="majorBidi"/>
          <w:spacing w:val="-4"/>
          <w:sz w:val="32"/>
          <w:szCs w:val="32"/>
        </w:rPr>
        <w:t xml:space="preserve">2560) </w:t>
      </w:r>
      <w:r w:rsidRPr="007D43A0">
        <w:rPr>
          <w:rFonts w:asciiTheme="majorBidi" w:hAnsiTheme="majorBidi" w:cstheme="majorBidi"/>
          <w:spacing w:val="-4"/>
          <w:sz w:val="32"/>
          <w:szCs w:val="32"/>
          <w:cs/>
        </w:rPr>
        <w:t>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7D43A0">
        <w:rPr>
          <w:rFonts w:asciiTheme="majorBidi" w:hAnsiTheme="majorBidi" w:cstheme="majorBidi"/>
          <w:spacing w:val="-4"/>
          <w:sz w:val="32"/>
          <w:szCs w:val="32"/>
        </w:rPr>
        <w:t xml:space="preserve"> 1 </w:t>
      </w:r>
      <w:r w:rsidRPr="007D43A0">
        <w:rPr>
          <w:rFonts w:asciiTheme="majorBidi" w:hAnsiTheme="majorBidi" w:cstheme="majorBidi"/>
          <w:spacing w:val="-4"/>
          <w:sz w:val="32"/>
          <w:szCs w:val="32"/>
          <w:cs/>
        </w:rPr>
        <w:t>มกราคม</w:t>
      </w:r>
      <w:r w:rsidRPr="007D43A0">
        <w:rPr>
          <w:rFonts w:asciiTheme="majorBidi" w:hAnsiTheme="majorBidi" w:cstheme="majorBidi"/>
          <w:spacing w:val="-4"/>
          <w:sz w:val="32"/>
          <w:szCs w:val="32"/>
        </w:rPr>
        <w:t xml:space="preserve"> 2561 </w:t>
      </w:r>
      <w:r w:rsidRPr="007D43A0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7D43A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D43A0">
        <w:rPr>
          <w:rFonts w:asciiTheme="majorBidi" w:hAnsiTheme="majorBidi" w:cstheme="majorBidi"/>
          <w:spacing w:val="-4"/>
          <w:sz w:val="32"/>
          <w:szCs w:val="32"/>
          <w:cs/>
        </w:rPr>
        <w:t>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</w:t>
      </w:r>
    </w:p>
    <w:p w:rsidR="001A2DB3" w:rsidRPr="007D43A0" w:rsidRDefault="001A2DB3" w:rsidP="00AC333B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D43A0">
        <w:rPr>
          <w:rFonts w:asciiTheme="majorBidi" w:hAnsiTheme="majorBidi" w:cstheme="majorBidi"/>
          <w:spacing w:val="-4"/>
          <w:sz w:val="32"/>
          <w:szCs w:val="32"/>
        </w:rPr>
        <w:tab/>
      </w:r>
      <w:r w:rsidRPr="007D43A0">
        <w:rPr>
          <w:rFonts w:asciiTheme="majorBidi" w:hAnsiTheme="majorBidi" w:cstheme="majorBidi"/>
          <w:spacing w:val="-4"/>
          <w:sz w:val="32"/>
          <w:szCs w:val="32"/>
          <w:cs/>
        </w:rPr>
        <w:t>ฝ่ายบริหารของบริษัทฯและบริษัทย่อยเชื่อว่ามาตรฐานการรายงานทางการเงินฉบับปรับปรุง</w:t>
      </w:r>
      <w:r w:rsidRPr="007D43A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D43A0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จะไม่มีผลกระทบอย่างเป็นสาระสำคัญต่องบการเงินเมื่อนำมาถือปฏิบัติ </w:t>
      </w:r>
    </w:p>
    <w:p w:rsidR="003D5F0C" w:rsidRPr="007D43A0" w:rsidRDefault="00F419DB" w:rsidP="00AC333B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B75190" w:rsidRPr="007D43A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75190" w:rsidRPr="007D43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B75190" w:rsidRPr="007D43A0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  <w:r w:rsidR="00597888" w:rsidRPr="007D43A0">
        <w:rPr>
          <w:rFonts w:asciiTheme="majorBidi" w:hAnsiTheme="majorBidi" w:cstheme="majorBidi"/>
          <w:b/>
          <w:bCs/>
          <w:sz w:val="32"/>
          <w:szCs w:val="32"/>
          <w:cs/>
        </w:rPr>
        <w:t>ที่สำคัญ</w:t>
      </w:r>
    </w:p>
    <w:p w:rsidR="00B75190" w:rsidRPr="007D43A0" w:rsidRDefault="00F419DB" w:rsidP="00AC333B">
      <w:pPr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B75190" w:rsidRPr="007D43A0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B75190" w:rsidRPr="007D43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B75190" w:rsidRPr="007D43A0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</w:t>
      </w:r>
    </w:p>
    <w:p w:rsidR="009E7AB7" w:rsidRPr="007D43A0" w:rsidRDefault="00B75190" w:rsidP="00AC333B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</w:rPr>
        <w:tab/>
      </w:r>
      <w:r w:rsidR="007D7586" w:rsidRPr="007D43A0">
        <w:rPr>
          <w:rFonts w:asciiTheme="majorBidi" w:hAnsiTheme="majorBidi" w:cstheme="majorBidi"/>
          <w:sz w:val="32"/>
          <w:szCs w:val="32"/>
        </w:rPr>
        <w:tab/>
      </w:r>
      <w:r w:rsidR="009E7AB7" w:rsidRPr="007D43A0">
        <w:rPr>
          <w:rFonts w:asciiTheme="majorBidi" w:hAnsiTheme="majorBidi" w:cstheme="majorBidi"/>
          <w:i/>
          <w:iCs/>
          <w:sz w:val="32"/>
          <w:szCs w:val="32"/>
          <w:cs/>
        </w:rPr>
        <w:t>รายได้จากงานก่อสร้าง</w:t>
      </w:r>
    </w:p>
    <w:p w:rsidR="009E7AB7" w:rsidRPr="007D43A0" w:rsidRDefault="009E7AB7" w:rsidP="00AC333B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</w:rPr>
        <w:tab/>
      </w:r>
      <w:r w:rsidRPr="007D43A0">
        <w:rPr>
          <w:rFonts w:asciiTheme="majorBidi" w:hAnsiTheme="majorBidi" w:cstheme="majorBidi"/>
          <w:sz w:val="32"/>
          <w:szCs w:val="32"/>
          <w:cs/>
        </w:rPr>
        <w:t>รายได้จากงานก่อสร้างตามสัญญาซึ่งไม่รวมภาษีมูลค่าเพิ่มจะถือเป็นรายได้ตามอัตราส่วนของงานที่แล้วเสร็จจากการประเมินของ</w:t>
      </w:r>
      <w:r w:rsidR="00087DD7" w:rsidRPr="007D43A0">
        <w:rPr>
          <w:rFonts w:asciiTheme="majorBidi" w:hAnsiTheme="majorBidi" w:cstheme="majorBidi"/>
          <w:sz w:val="32"/>
          <w:szCs w:val="32"/>
          <w:cs/>
        </w:rPr>
        <w:t>วิศวกร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โครงการ รายได้ที่รับรู้แล้วแต่ยังไม่ถึงกำหนดเรียกชำระตามสัญญาแสดงไว้เป็น </w:t>
      </w:r>
      <w:r w:rsidRPr="007D43A0">
        <w:rPr>
          <w:rFonts w:asciiTheme="majorBidi" w:hAnsiTheme="majorBidi" w:cstheme="majorBidi"/>
          <w:sz w:val="32"/>
          <w:szCs w:val="32"/>
        </w:rPr>
        <w:t>“</w:t>
      </w:r>
      <w:r w:rsidRPr="007D43A0">
        <w:rPr>
          <w:rFonts w:asciiTheme="majorBidi" w:hAnsiTheme="majorBidi" w:cstheme="majorBidi"/>
          <w:sz w:val="32"/>
          <w:szCs w:val="32"/>
          <w:cs/>
        </w:rPr>
        <w:t>รายได้ค่าก่อสร้างที่ยังไม่ได้เรียกเก็บ</w:t>
      </w:r>
      <w:r w:rsidRPr="007D43A0">
        <w:rPr>
          <w:rFonts w:asciiTheme="majorBidi" w:hAnsiTheme="majorBidi" w:cstheme="majorBidi"/>
          <w:sz w:val="32"/>
          <w:szCs w:val="32"/>
        </w:rPr>
        <w:t xml:space="preserve">” </w:t>
      </w:r>
      <w:r w:rsidRPr="007D43A0">
        <w:rPr>
          <w:rFonts w:asciiTheme="majorBidi" w:hAnsiTheme="majorBidi" w:cstheme="majorBidi"/>
          <w:sz w:val="32"/>
          <w:szCs w:val="32"/>
          <w:cs/>
        </w:rPr>
        <w:t>ภายใต้สินทรัพย์หมุนเวียนในงบแสดงฐานะการเงิน และสัญญาที่จำนวนเงินที่เรียกเก็บจากลูกค้ามากกว่ารายได้ที่ควรจะรับรู้เป็นรายได้จากการคำนวณตามส่วนของงานที่แล้วเสร็จแสดงไว้เป็น "รายได้ค่าก่อสร้างรับล่วงหน้า" ภายใต้หนี้สินหมุนเวียนในงบแสดงฐานะการเงิน</w:t>
      </w:r>
    </w:p>
    <w:p w:rsidR="009E7AB7" w:rsidRPr="007D43A0" w:rsidRDefault="009E7AB7" w:rsidP="00AC333B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</w:rPr>
        <w:tab/>
      </w:r>
      <w:r w:rsidRPr="007D43A0">
        <w:rPr>
          <w:rFonts w:asciiTheme="majorBidi" w:hAnsiTheme="majorBidi" w:cstheme="majorBidi"/>
          <w:sz w:val="32"/>
          <w:szCs w:val="32"/>
          <w:cs/>
        </w:rPr>
        <w:t>สำรองเผื่อผลขาดทุนจากงานก่อสร้างตามสัญญาจะตั้งขึ้นทั้งจำนวนเมื่อทราบแน่ชัดว่างานก่อสร้างตามสัญญานั้นจะประสบผลขาดทุน</w:t>
      </w:r>
    </w:p>
    <w:p w:rsidR="00B75190" w:rsidRPr="007D43A0" w:rsidRDefault="00B75190" w:rsidP="00AC333B">
      <w:pPr>
        <w:spacing w:before="120" w:after="120"/>
        <w:ind w:left="540" w:hanging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7D43A0">
        <w:rPr>
          <w:rFonts w:asciiTheme="majorBidi" w:hAnsiTheme="majorBidi" w:cstheme="majorBidi"/>
          <w:i/>
          <w:iCs/>
          <w:sz w:val="32"/>
          <w:szCs w:val="32"/>
        </w:rPr>
        <w:tab/>
      </w:r>
      <w:r w:rsidRPr="007D43A0">
        <w:rPr>
          <w:rFonts w:asciiTheme="majorBidi" w:hAnsiTheme="majorBidi" w:cstheme="majorBidi"/>
          <w:i/>
          <w:iCs/>
          <w:sz w:val="32"/>
          <w:szCs w:val="32"/>
          <w:cs/>
        </w:rPr>
        <w:t>ดอกเบี้ยรับ</w:t>
      </w:r>
    </w:p>
    <w:p w:rsidR="00B75190" w:rsidRPr="007D43A0" w:rsidRDefault="00B75190" w:rsidP="00AC333B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</w:rPr>
        <w:tab/>
      </w:r>
      <w:r w:rsidR="00513590" w:rsidRPr="007D43A0">
        <w:rPr>
          <w:rFonts w:asciiTheme="majorBidi" w:hAnsiTheme="majorBidi" w:cstheme="majorBidi"/>
          <w:sz w:val="32"/>
          <w:szCs w:val="32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:rsidR="00B75190" w:rsidRPr="007D43A0" w:rsidRDefault="00B75190" w:rsidP="00AC333B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7D43A0">
        <w:rPr>
          <w:rFonts w:asciiTheme="majorBidi" w:hAnsiTheme="majorBidi" w:cstheme="majorBidi"/>
          <w:i/>
          <w:iCs/>
          <w:sz w:val="32"/>
          <w:szCs w:val="32"/>
        </w:rPr>
        <w:tab/>
      </w:r>
      <w:r w:rsidRPr="007D43A0">
        <w:rPr>
          <w:rFonts w:asciiTheme="majorBidi" w:hAnsiTheme="majorBidi" w:cstheme="majorBidi"/>
          <w:i/>
          <w:iCs/>
          <w:sz w:val="32"/>
          <w:szCs w:val="32"/>
          <w:cs/>
        </w:rPr>
        <w:t>เงินปันผลรับ</w:t>
      </w:r>
    </w:p>
    <w:p w:rsidR="00B75190" w:rsidRPr="007D43A0" w:rsidRDefault="00B75190" w:rsidP="00AC333B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</w:rPr>
        <w:tab/>
      </w:r>
      <w:r w:rsidR="00513590" w:rsidRPr="007D43A0">
        <w:rPr>
          <w:rFonts w:asciiTheme="majorBidi" w:hAnsiTheme="majorBidi" w:cstheme="majorBidi"/>
          <w:sz w:val="32"/>
          <w:szCs w:val="32"/>
          <w:cs/>
        </w:rPr>
        <w:t>เงินปันผลรับถือเป็นรายได้เมื่อบริษัทฯมีสิทธิในการรับเงินปันผล</w:t>
      </w:r>
    </w:p>
    <w:p w:rsidR="00E731DE" w:rsidRPr="007D43A0" w:rsidRDefault="00E731D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CC0349" w:rsidRPr="007D43A0" w:rsidRDefault="00CC0349" w:rsidP="008B0AB8">
      <w:pPr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</w:rPr>
        <w:lastRenderedPageBreak/>
        <w:t>4.</w:t>
      </w:r>
      <w:r w:rsidR="00956DE6" w:rsidRPr="007D43A0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7D43A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7D43A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D43A0">
        <w:rPr>
          <w:rFonts w:asciiTheme="majorBidi" w:hAnsiTheme="majorBidi" w:cstheme="majorBidi"/>
          <w:b/>
          <w:bCs/>
          <w:sz w:val="32"/>
          <w:szCs w:val="32"/>
          <w:cs/>
        </w:rPr>
        <w:t>ต้นทุนงานก่อสร้าง</w:t>
      </w:r>
    </w:p>
    <w:p w:rsidR="00CC0349" w:rsidRPr="007D43A0" w:rsidRDefault="00CC0349" w:rsidP="008B0AB8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</w:rPr>
        <w:tab/>
      </w:r>
      <w:r w:rsidRPr="007D43A0">
        <w:rPr>
          <w:rFonts w:asciiTheme="majorBidi" w:hAnsiTheme="majorBidi" w:cstheme="majorBidi"/>
          <w:sz w:val="32"/>
          <w:szCs w:val="32"/>
          <w:cs/>
        </w:rPr>
        <w:t>ต้นทุนในการรับเหมาก่อสร้างประกอบด้วยต้นทุนค่าวัสดุ ค่าแรง ค่ารับเหมาก่อสร้างช่วง ค่าบริการ และค่าใช้จ่ายอื่น ซึ่งคำนวณตามส่วนของงานที่แล้วเสร็จ</w:t>
      </w:r>
    </w:p>
    <w:p w:rsidR="00CC0349" w:rsidRPr="007D43A0" w:rsidRDefault="00CC0349" w:rsidP="008B0AB8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</w:rPr>
        <w:tab/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สัญญาที่มีต้นทุนงานก่อสร้างที่จ่ายจริงมากกว่าจำนวนที่ควรถือเป็นต้นทุนในการให้บริการตามส่วนของงานที่แล้วเสร็จแต่ยังไม่มีการเรียกชำระเงินและต้นทุนของสัญญาที่ยังไม่เริ่มรับรู้รายได้จะแสดงไว้เป็น </w:t>
      </w:r>
      <w:r w:rsidRPr="007D43A0">
        <w:rPr>
          <w:rFonts w:asciiTheme="majorBidi" w:hAnsiTheme="majorBidi" w:cstheme="majorBidi"/>
          <w:spacing w:val="-2"/>
          <w:sz w:val="32"/>
          <w:szCs w:val="32"/>
        </w:rPr>
        <w:t>“</w:t>
      </w:r>
      <w:r w:rsidRPr="007D43A0">
        <w:rPr>
          <w:rFonts w:asciiTheme="majorBidi" w:hAnsiTheme="majorBidi" w:cstheme="majorBidi"/>
          <w:spacing w:val="-2"/>
          <w:sz w:val="32"/>
          <w:szCs w:val="32"/>
          <w:cs/>
        </w:rPr>
        <w:t>งานระหว่างก่อสร้างตามสัญญา</w:t>
      </w:r>
      <w:r w:rsidRPr="007D43A0">
        <w:rPr>
          <w:rFonts w:asciiTheme="majorBidi" w:hAnsiTheme="majorBidi" w:cstheme="majorBidi"/>
          <w:spacing w:val="-2"/>
          <w:sz w:val="32"/>
          <w:szCs w:val="32"/>
        </w:rPr>
        <w:t xml:space="preserve">” </w:t>
      </w:r>
      <w:r w:rsidRPr="007D43A0">
        <w:rPr>
          <w:rFonts w:asciiTheme="majorBidi" w:hAnsiTheme="majorBidi" w:cstheme="majorBidi"/>
          <w:spacing w:val="-2"/>
          <w:sz w:val="32"/>
          <w:szCs w:val="32"/>
          <w:cs/>
        </w:rPr>
        <w:t>ภายใต้สินทรัพย์หมุนเวียนในงบแสดงฐานะการเงิน และสัญญาที่มีต้นทุน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ในการให้บริการจากการคำนวณตามส่วนของงานที่แล้วเสร็จมากกว่าต้นทุนงานก่อสร้างที่จ่ายจริงจะแสดงไว้เป็น </w:t>
      </w:r>
      <w:r w:rsidRPr="007D43A0">
        <w:rPr>
          <w:rFonts w:asciiTheme="majorBidi" w:hAnsiTheme="majorBidi" w:cstheme="majorBidi"/>
          <w:sz w:val="32"/>
          <w:szCs w:val="32"/>
        </w:rPr>
        <w:t>“</w:t>
      </w:r>
      <w:r w:rsidRPr="007D43A0">
        <w:rPr>
          <w:rFonts w:asciiTheme="majorBidi" w:hAnsiTheme="majorBidi" w:cstheme="majorBidi"/>
          <w:sz w:val="32"/>
          <w:szCs w:val="32"/>
          <w:cs/>
        </w:rPr>
        <w:t>ต้นทุนงานก่อสร้างค้างจ่าย</w:t>
      </w:r>
      <w:r w:rsidRPr="007D43A0">
        <w:rPr>
          <w:rFonts w:asciiTheme="majorBidi" w:hAnsiTheme="majorBidi" w:cstheme="majorBidi"/>
          <w:sz w:val="32"/>
          <w:szCs w:val="32"/>
        </w:rPr>
        <w:t xml:space="preserve">” </w:t>
      </w:r>
      <w:r w:rsidRPr="007D43A0">
        <w:rPr>
          <w:rFonts w:asciiTheme="majorBidi" w:hAnsiTheme="majorBidi" w:cstheme="majorBidi"/>
          <w:sz w:val="32"/>
          <w:szCs w:val="32"/>
          <w:cs/>
        </w:rPr>
        <w:t>ภายใต้หนี้สินหมุนเวียนในงบแสดงฐานะการเงิน</w:t>
      </w:r>
    </w:p>
    <w:p w:rsidR="00B75190" w:rsidRPr="007D43A0" w:rsidRDefault="00144F53" w:rsidP="008B0AB8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97888" w:rsidRPr="007D43A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56DE6" w:rsidRPr="007D43A0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B75190" w:rsidRPr="007D43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B75190" w:rsidRPr="007D43A0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B75190" w:rsidRPr="007D43A0" w:rsidRDefault="00B75190" w:rsidP="008B0AB8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</w:rPr>
        <w:tab/>
      </w:r>
      <w:r w:rsidR="00513590" w:rsidRPr="007D43A0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513590" w:rsidRPr="007D43A0">
        <w:rPr>
          <w:rFonts w:asciiTheme="majorBidi" w:hAnsiTheme="majorBidi" w:cstheme="majorBidi"/>
          <w:sz w:val="32"/>
          <w:szCs w:val="32"/>
        </w:rPr>
        <w:t>3</w:t>
      </w:r>
      <w:r w:rsidR="00513590" w:rsidRPr="007D43A0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:rsidR="006D5A3D" w:rsidRPr="007D43A0" w:rsidRDefault="00597888" w:rsidP="008B0AB8">
      <w:pPr>
        <w:tabs>
          <w:tab w:val="left" w:pos="360"/>
          <w:tab w:val="left" w:pos="1440"/>
          <w:tab w:val="left" w:pos="2880"/>
        </w:tabs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</w:rPr>
        <w:t>4.</w:t>
      </w:r>
      <w:r w:rsidR="00956DE6" w:rsidRPr="007D43A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D5A3D" w:rsidRPr="007D43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D11C79" w:rsidRPr="007D43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6D5A3D" w:rsidRPr="007D43A0">
        <w:rPr>
          <w:rFonts w:asciiTheme="majorBidi" w:hAnsiTheme="majorBidi" w:cstheme="majorBidi"/>
          <w:b/>
          <w:bCs/>
          <w:sz w:val="32"/>
          <w:szCs w:val="32"/>
          <w:cs/>
        </w:rPr>
        <w:t>ลูกหนี้</w:t>
      </w:r>
      <w:r w:rsidR="009B69F1" w:rsidRPr="007D43A0">
        <w:rPr>
          <w:rFonts w:asciiTheme="majorBidi" w:hAnsiTheme="majorBidi" w:cstheme="majorBidi"/>
          <w:b/>
          <w:bCs/>
          <w:sz w:val="32"/>
          <w:szCs w:val="32"/>
          <w:cs/>
        </w:rPr>
        <w:t>การค้า</w:t>
      </w:r>
    </w:p>
    <w:p w:rsidR="00B75190" w:rsidRPr="007D43A0" w:rsidRDefault="006D5A3D" w:rsidP="008B0AB8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</w:rPr>
        <w:tab/>
      </w:r>
      <w:r w:rsidR="00513590" w:rsidRPr="007D43A0">
        <w:rPr>
          <w:rFonts w:asciiTheme="majorBidi" w:hAnsiTheme="majorBidi" w:cstheme="majorBidi"/>
          <w:sz w:val="32"/>
          <w:szCs w:val="32"/>
          <w:cs/>
        </w:rPr>
        <w:t>ลูกหนี้การค้าแสดงมูลค่าตามจำนวนมูลค่าสุทธิที่จะได้รับ บริษัทฯ</w:t>
      </w:r>
      <w:r w:rsidR="00CC0349" w:rsidRPr="007D43A0">
        <w:rPr>
          <w:rFonts w:asciiTheme="majorBidi" w:hAnsiTheme="majorBidi" w:cstheme="majorBidi"/>
          <w:sz w:val="32"/>
          <w:szCs w:val="32"/>
          <w:cs/>
        </w:rPr>
        <w:t>และ</w:t>
      </w:r>
      <w:r w:rsidR="00513590" w:rsidRPr="007D43A0">
        <w:rPr>
          <w:rFonts w:asciiTheme="majorBidi" w:hAnsiTheme="majorBidi" w:cstheme="majorBidi"/>
          <w:sz w:val="32"/>
          <w:szCs w:val="32"/>
          <w:cs/>
        </w:rPr>
        <w:t>บริษัทย่อย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:rsidR="00B75190" w:rsidRPr="007D43A0" w:rsidRDefault="00144F53" w:rsidP="008B0AB8">
      <w:pPr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97888" w:rsidRPr="007D43A0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7D43A0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A41BF6" w:rsidRPr="007D43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B75190" w:rsidRPr="007D43A0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:rsidR="00F419DB" w:rsidRPr="007D43A0" w:rsidRDefault="00B75190" w:rsidP="008B0AB8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</w:rPr>
        <w:tab/>
      </w:r>
      <w:r w:rsidR="00F13CFD" w:rsidRPr="007D43A0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สินค้าคงเหลือซึ่งประกอบด้วยวัสดุก่อสร้างและอะไหล่ </w:t>
      </w:r>
      <w:r w:rsidRPr="007D43A0">
        <w:rPr>
          <w:rFonts w:asciiTheme="majorBidi" w:hAnsiTheme="majorBidi" w:cstheme="majorBidi"/>
          <w:sz w:val="32"/>
          <w:szCs w:val="32"/>
          <w:cs/>
        </w:rPr>
        <w:t>แสดงมูลค่าตามราคาทุน</w:t>
      </w:r>
      <w:r w:rsidR="00F419DB" w:rsidRPr="007D43A0">
        <w:rPr>
          <w:rFonts w:asciiTheme="majorBidi" w:hAnsiTheme="majorBidi" w:cstheme="majorBidi"/>
          <w:sz w:val="32"/>
          <w:szCs w:val="32"/>
          <w:cs/>
        </w:rPr>
        <w:t xml:space="preserve"> (วิธี</w:t>
      </w:r>
      <w:r w:rsidRPr="007D43A0">
        <w:rPr>
          <w:rFonts w:asciiTheme="majorBidi" w:hAnsiTheme="majorBidi" w:cstheme="majorBidi"/>
          <w:sz w:val="32"/>
          <w:szCs w:val="32"/>
          <w:cs/>
        </w:rPr>
        <w:t>ถัวเฉลี่ย</w:t>
      </w:r>
      <w:r w:rsidR="00F419DB" w:rsidRPr="007D43A0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7D43A0">
        <w:rPr>
          <w:rFonts w:asciiTheme="majorBidi" w:hAnsiTheme="majorBidi" w:cstheme="majorBidi"/>
          <w:sz w:val="32"/>
          <w:szCs w:val="32"/>
          <w:cs/>
        </w:rPr>
        <w:t>หรือมูลค่าสุทธิที่จะได้รับแล้วแต่ราคาใดจะต่ำกว่า</w:t>
      </w:r>
    </w:p>
    <w:p w:rsidR="00F13CFD" w:rsidRPr="007D43A0" w:rsidRDefault="00F13CFD" w:rsidP="008B0AB8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</w:rPr>
        <w:tab/>
      </w:r>
      <w:r w:rsidRPr="007D43A0">
        <w:rPr>
          <w:rFonts w:asciiTheme="majorBidi" w:hAnsiTheme="majorBidi" w:cstheme="majorBidi"/>
          <w:sz w:val="32"/>
          <w:szCs w:val="32"/>
          <w:cs/>
        </w:rPr>
        <w:t>ค่าเผื่อการลด</w:t>
      </w:r>
      <w:r w:rsidR="00CC0349" w:rsidRPr="007D43A0">
        <w:rPr>
          <w:rFonts w:asciiTheme="majorBidi" w:hAnsiTheme="majorBidi" w:cstheme="majorBidi"/>
          <w:sz w:val="32"/>
          <w:szCs w:val="32"/>
          <w:cs/>
        </w:rPr>
        <w:t>ลงของ</w:t>
      </w:r>
      <w:r w:rsidRPr="007D43A0">
        <w:rPr>
          <w:rFonts w:asciiTheme="majorBidi" w:hAnsiTheme="majorBidi" w:cstheme="majorBidi"/>
          <w:sz w:val="32"/>
          <w:szCs w:val="32"/>
          <w:cs/>
        </w:rPr>
        <w:t>มูลค่าสินค้าจะตั้งขึ้นสำหรับสินค้าที่เสื่อม</w:t>
      </w:r>
      <w:r w:rsidR="00046B79" w:rsidRPr="007D43A0">
        <w:rPr>
          <w:rFonts w:asciiTheme="majorBidi" w:hAnsiTheme="majorBidi" w:cstheme="majorBidi"/>
          <w:sz w:val="32"/>
          <w:szCs w:val="32"/>
          <w:cs/>
        </w:rPr>
        <w:t>คุณ</w:t>
      </w:r>
      <w:r w:rsidRPr="007D43A0">
        <w:rPr>
          <w:rFonts w:asciiTheme="majorBidi" w:hAnsiTheme="majorBidi" w:cstheme="majorBidi"/>
          <w:sz w:val="32"/>
          <w:szCs w:val="32"/>
          <w:cs/>
        </w:rPr>
        <w:t>ภาพ</w:t>
      </w:r>
    </w:p>
    <w:p w:rsidR="00B75190" w:rsidRPr="007D43A0" w:rsidRDefault="00A46819" w:rsidP="008B0AB8">
      <w:pPr>
        <w:tabs>
          <w:tab w:val="left" w:pos="1440"/>
        </w:tabs>
        <w:spacing w:before="120" w:after="120"/>
        <w:ind w:left="540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D5F0C" w:rsidRPr="007D43A0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7D43A0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B75190" w:rsidRPr="007D43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B75190" w:rsidRPr="007D43A0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</w:t>
      </w:r>
    </w:p>
    <w:p w:rsidR="003F396C" w:rsidRPr="007D43A0" w:rsidRDefault="003F396C" w:rsidP="008B0AB8">
      <w:pPr>
        <w:spacing w:before="120" w:after="120"/>
        <w:ind w:left="1080" w:hanging="480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  <w:cs/>
        </w:rPr>
        <w:t>ก)</w:t>
      </w:r>
      <w:r w:rsidRPr="007D43A0">
        <w:rPr>
          <w:rFonts w:asciiTheme="majorBidi" w:hAnsiTheme="majorBidi" w:cstheme="majorBidi"/>
          <w:sz w:val="32"/>
          <w:szCs w:val="32"/>
          <w:cs/>
        </w:rPr>
        <w:tab/>
        <w:t>เงินลงทุนในตราสารหนี้ที่จะครบกำหนดชำระในหนึ่งปี รวมทั้งที่จะถือจนครบกำหนดแสดงมูลค่าตามวิธีราคาทุนตัดจำหน่าย บริษัทฯตัดบัญชีส่วนเกิน/รับรู้ส่วนต่ำกว่ามูลค่าตราสารหนี้ตามอัตราดอกเบี้ยที่แท้จริง ซึ่งจำนวนที่ตัดจำหน่าย</w:t>
      </w:r>
      <w:r w:rsidRPr="007D43A0">
        <w:rPr>
          <w:rFonts w:asciiTheme="majorBidi" w:hAnsiTheme="majorBidi" w:cstheme="majorBidi"/>
          <w:sz w:val="32"/>
          <w:szCs w:val="32"/>
        </w:rPr>
        <w:t>/</w:t>
      </w:r>
      <w:r w:rsidRPr="007D43A0">
        <w:rPr>
          <w:rFonts w:asciiTheme="majorBidi" w:hAnsiTheme="majorBidi" w:cstheme="majorBidi"/>
          <w:sz w:val="32"/>
          <w:szCs w:val="32"/>
          <w:cs/>
        </w:rPr>
        <w:t>รับรู้นี้จะแสดงเป็นรายการปรับกับดอกเบี้ยรับ</w:t>
      </w:r>
    </w:p>
    <w:p w:rsidR="003F396C" w:rsidRPr="007D43A0" w:rsidRDefault="003F396C" w:rsidP="008B0AB8">
      <w:pPr>
        <w:spacing w:before="120" w:after="120"/>
        <w:ind w:left="1080" w:hanging="480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  <w:cs/>
        </w:rPr>
        <w:t>ข)</w:t>
      </w:r>
      <w:r w:rsidRPr="007D43A0">
        <w:rPr>
          <w:rFonts w:asciiTheme="majorBidi" w:hAnsiTheme="majorBidi" w:cstheme="majorBidi"/>
          <w:sz w:val="32"/>
          <w:szCs w:val="32"/>
          <w:cs/>
        </w:rPr>
        <w:tab/>
        <w:t xml:space="preserve">เงินลงทุนในตราสารทุนที่ไม่อยู่ในความต้องการของตลาดถือเป็นเงินลงทุนทั่วไป ซึ่งแสดงในราคาทุนสุทธิจากค่าเผื่อการด้อยค่า (ถ้ามี)  </w:t>
      </w:r>
    </w:p>
    <w:p w:rsidR="003F396C" w:rsidRPr="007D43A0" w:rsidRDefault="003F396C" w:rsidP="008B0AB8">
      <w:pPr>
        <w:spacing w:before="120" w:after="120"/>
        <w:ind w:left="1080" w:hanging="480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  <w:cs/>
        </w:rPr>
        <w:t>ค</w:t>
      </w:r>
      <w:r w:rsidR="00AC0C85" w:rsidRPr="007D43A0">
        <w:rPr>
          <w:rFonts w:asciiTheme="majorBidi" w:hAnsiTheme="majorBidi" w:cstheme="majorBidi"/>
          <w:sz w:val="32"/>
          <w:szCs w:val="32"/>
          <w:cs/>
        </w:rPr>
        <w:t>)</w:t>
      </w:r>
      <w:r w:rsidR="00AC0C85" w:rsidRPr="007D43A0">
        <w:rPr>
          <w:rFonts w:asciiTheme="majorBidi" w:hAnsiTheme="majorBidi" w:cstheme="majorBidi"/>
          <w:sz w:val="32"/>
          <w:szCs w:val="32"/>
          <w:cs/>
        </w:rPr>
        <w:tab/>
        <w:t>เงินลงทุนในบริษัทย่อย</w:t>
      </w:r>
      <w:r w:rsidRPr="007D43A0">
        <w:rPr>
          <w:rFonts w:asciiTheme="majorBidi" w:hAnsiTheme="majorBidi" w:cstheme="majorBidi"/>
          <w:sz w:val="32"/>
          <w:szCs w:val="32"/>
          <w:cs/>
        </w:rPr>
        <w:t>ที่แสดงอยู่ในงบการเงินเฉพาะกิจการแสดงมูลค่าตามวิธีราคาทุน</w:t>
      </w:r>
      <w:r w:rsidR="00AC333B" w:rsidRPr="007D43A0">
        <w:rPr>
          <w:rFonts w:asciiTheme="majorBidi" w:hAnsiTheme="majorBidi" w:cstheme="majorBidi"/>
          <w:sz w:val="32"/>
          <w:szCs w:val="32"/>
          <w:cs/>
        </w:rPr>
        <w:t>สุทธิจากค่าเผื่อการด้อยค่า (ถ้ามี)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8B0AB8" w:rsidRPr="007D43A0" w:rsidRDefault="008B0AB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223CAD" w:rsidRPr="007D43A0" w:rsidRDefault="00223CAD" w:rsidP="00126B63">
      <w:pPr>
        <w:tabs>
          <w:tab w:val="left" w:pos="1440"/>
        </w:tabs>
        <w:spacing w:before="120" w:after="120"/>
        <w:ind w:left="540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</w:rPr>
        <w:lastRenderedPageBreak/>
        <w:t>4.</w:t>
      </w:r>
      <w:r w:rsidR="00B00F91" w:rsidRPr="007D43A0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7D43A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D43A0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3F396C" w:rsidRPr="007D43A0" w:rsidRDefault="00C51D07" w:rsidP="00126B63">
      <w:pPr>
        <w:spacing w:before="120" w:after="12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</w:rPr>
        <w:tab/>
      </w:r>
      <w:r w:rsidR="003F396C" w:rsidRPr="007D43A0">
        <w:rPr>
          <w:rFonts w:asciiTheme="majorBidi" w:hAnsiTheme="majorBidi" w:cstheme="majorBidi"/>
          <w:sz w:val="32"/>
          <w:szCs w:val="32"/>
          <w:cs/>
        </w:rPr>
        <w:t>บริษัทฯบันทึกมูลค่าเริ่มแรกของอสังหาริมทรัพย์เพื่อการลงทุนในราคาทุนซึ่งรวมต้นทุนการทำรายการ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บริษัทฯ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:rsidR="003F396C" w:rsidRPr="007D43A0" w:rsidRDefault="00C51D07" w:rsidP="00126B63">
      <w:pPr>
        <w:spacing w:before="120" w:after="12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</w:rPr>
        <w:tab/>
      </w:r>
      <w:r w:rsidR="003F396C" w:rsidRPr="007D43A0">
        <w:rPr>
          <w:rFonts w:asciiTheme="majorBidi" w:hAnsiTheme="majorBidi" w:cstheme="majorBidi"/>
          <w:sz w:val="32"/>
          <w:szCs w:val="32"/>
          <w:cs/>
        </w:rPr>
        <w:t>ค่าเสื่อมราคาของอสังหาริมทรัพย์เพื่อการลงทุน</w:t>
      </w:r>
      <w:r w:rsidR="009D6189" w:rsidRPr="007D43A0">
        <w:rPr>
          <w:rFonts w:asciiTheme="majorBidi" w:hAnsiTheme="majorBidi" w:cstheme="majorBidi"/>
          <w:sz w:val="32"/>
          <w:szCs w:val="32"/>
          <w:cs/>
        </w:rPr>
        <w:t>ประเภทอาคารชุด</w:t>
      </w:r>
      <w:r w:rsidR="003F396C" w:rsidRPr="007D43A0">
        <w:rPr>
          <w:rFonts w:asciiTheme="majorBidi" w:hAnsiTheme="majorBidi" w:cstheme="majorBidi"/>
          <w:sz w:val="32"/>
          <w:szCs w:val="32"/>
          <w:cs/>
        </w:rPr>
        <w:t xml:space="preserve">คำนวณจากราคาทุนโดยวิธีเส้นตรงตามอายุการให้ประโยชน์โดยประมาณ </w:t>
      </w:r>
      <w:r w:rsidR="0075652A" w:rsidRPr="007D43A0">
        <w:rPr>
          <w:rFonts w:asciiTheme="majorBidi" w:hAnsiTheme="majorBidi" w:cstheme="majorBidi"/>
          <w:sz w:val="32"/>
          <w:szCs w:val="32"/>
        </w:rPr>
        <w:t>20</w:t>
      </w:r>
      <w:r w:rsidR="003F396C"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="003F396C" w:rsidRPr="007D43A0">
        <w:rPr>
          <w:rFonts w:asciiTheme="majorBidi" w:hAnsiTheme="majorBidi" w:cstheme="majorBidi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ค่าเสื่อมราคาของอสังหาริมทรัพย์เพื่อการลงทุนรวมอยู่ในการคำนวณผลการดำเนินงาน</w:t>
      </w:r>
      <w:r w:rsidR="001969D1" w:rsidRPr="007D43A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C0349" w:rsidRPr="007D43A0">
        <w:rPr>
          <w:rFonts w:asciiTheme="majorBidi" w:hAnsiTheme="majorBidi" w:cstheme="majorBidi"/>
          <w:sz w:val="32"/>
          <w:szCs w:val="32"/>
          <w:cs/>
        </w:rPr>
        <w:t>โดย</w:t>
      </w:r>
      <w:r w:rsidR="001969D1" w:rsidRPr="007D43A0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ไม่มีการคิดค่าเสื่อมราคาสำหรับอสังหาริมทรัพย์เพื่อการลงทุนประเภทที่ดิน</w:t>
      </w:r>
    </w:p>
    <w:p w:rsidR="008B0AB8" w:rsidRPr="007D43A0" w:rsidRDefault="00C51D07" w:rsidP="00126B63">
      <w:pPr>
        <w:spacing w:before="120" w:after="12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</w:rPr>
        <w:tab/>
      </w:r>
      <w:r w:rsidR="001969D1" w:rsidRPr="007D43A0">
        <w:rPr>
          <w:rFonts w:asciiTheme="majorBidi" w:hAnsiTheme="majorBidi" w:cstheme="majorBidi"/>
          <w:sz w:val="32"/>
          <w:szCs w:val="32"/>
          <w:cs/>
        </w:rPr>
        <w:t>บริษัทฯรับรู้ผลต่างระหว่างจำนวนเงินที่ได้รับสุทธิจากการจำหน่ายกับมูลค่าตามบัญชีของสินทรัพย์ใน</w:t>
      </w:r>
      <w:r w:rsidR="00AC333B" w:rsidRPr="007D43A0">
        <w:rPr>
          <w:rFonts w:asciiTheme="majorBidi" w:hAnsiTheme="majorBidi" w:cstheme="majorBidi"/>
          <w:sz w:val="32"/>
          <w:szCs w:val="32"/>
          <w:cs/>
        </w:rPr>
        <w:t xml:space="preserve">               งบ</w:t>
      </w:r>
      <w:r w:rsidR="001969D1" w:rsidRPr="007D43A0">
        <w:rPr>
          <w:rFonts w:asciiTheme="majorBidi" w:hAnsiTheme="majorBidi" w:cstheme="majorBidi"/>
          <w:sz w:val="32"/>
          <w:szCs w:val="32"/>
          <w:cs/>
        </w:rPr>
        <w:t>กำไรขาดทุนในงวดที่ตัดรายการอสังหาริมทรัพย์เพื่อการลงทุนออกจากบัญชี</w:t>
      </w:r>
    </w:p>
    <w:p w:rsidR="007064C0" w:rsidRPr="007D43A0" w:rsidRDefault="00A46819" w:rsidP="00126B63">
      <w:pPr>
        <w:spacing w:before="120" w:after="120"/>
        <w:ind w:left="54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D5F0C" w:rsidRPr="007D43A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00F91" w:rsidRPr="007D43A0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B75190" w:rsidRPr="007D43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56039C" w:rsidRPr="007D43A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ที่ดิน </w:t>
      </w:r>
      <w:r w:rsidR="00B75190" w:rsidRPr="007D43A0">
        <w:rPr>
          <w:rFonts w:asciiTheme="majorBidi" w:hAnsiTheme="majorBidi" w:cstheme="majorBidi"/>
          <w:b/>
          <w:bCs/>
          <w:sz w:val="32"/>
          <w:szCs w:val="32"/>
          <w:cs/>
        </w:rPr>
        <w:t>อาคารและอุปกรณ์</w:t>
      </w:r>
      <w:r w:rsidR="00AC21DF" w:rsidRPr="007D43A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550090" w:rsidRPr="007D43A0">
        <w:rPr>
          <w:rFonts w:asciiTheme="majorBidi" w:hAnsiTheme="majorBidi" w:cstheme="majorBidi"/>
          <w:b/>
          <w:bCs/>
          <w:sz w:val="32"/>
          <w:szCs w:val="32"/>
          <w:cs/>
        </w:rPr>
        <w:t>และค่าเสื่อมราคา</w:t>
      </w:r>
    </w:p>
    <w:p w:rsidR="0075652A" w:rsidRPr="007D43A0" w:rsidRDefault="00B75190" w:rsidP="00126B63">
      <w:pPr>
        <w:tabs>
          <w:tab w:val="left" w:pos="144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</w:rPr>
        <w:tab/>
      </w:r>
      <w:r w:rsidR="0075652A" w:rsidRPr="007D43A0">
        <w:rPr>
          <w:rFonts w:asciiTheme="majorBidi" w:hAnsiTheme="majorBidi" w:cstheme="majorBidi"/>
          <w:sz w:val="32"/>
          <w:szCs w:val="32"/>
          <w:cs/>
        </w:rPr>
        <w:t xml:space="preserve">ที่ดินแสดงมูลค่าตามราคาทุน อาคารและอุปกรณ์แสดงมูลค่าตามราคาทุน/ราคาที่ตีใหม่หักค่าเสื่อมราคาสะสม และค่าเผื่อการด้อยค่าของสินทรัพย์ </w:t>
      </w:r>
      <w:r w:rsidR="0075652A" w:rsidRPr="007D43A0">
        <w:rPr>
          <w:rFonts w:asciiTheme="majorBidi" w:hAnsiTheme="majorBidi" w:cstheme="majorBidi"/>
          <w:sz w:val="32"/>
          <w:szCs w:val="32"/>
        </w:rPr>
        <w:t>(</w:t>
      </w:r>
      <w:r w:rsidR="0075652A" w:rsidRPr="007D43A0">
        <w:rPr>
          <w:rFonts w:asciiTheme="majorBidi" w:hAnsiTheme="majorBidi" w:cstheme="majorBidi"/>
          <w:sz w:val="32"/>
          <w:szCs w:val="32"/>
          <w:cs/>
        </w:rPr>
        <w:t>ถ้ามี</w:t>
      </w:r>
      <w:r w:rsidR="0075652A" w:rsidRPr="007D43A0">
        <w:rPr>
          <w:rFonts w:asciiTheme="majorBidi" w:hAnsiTheme="majorBidi" w:cstheme="majorBidi"/>
          <w:sz w:val="32"/>
          <w:szCs w:val="32"/>
        </w:rPr>
        <w:t xml:space="preserve">) </w:t>
      </w:r>
    </w:p>
    <w:p w:rsidR="0075652A" w:rsidRPr="007D43A0" w:rsidRDefault="0075652A" w:rsidP="00126B63">
      <w:pPr>
        <w:tabs>
          <w:tab w:val="left" w:pos="144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</w:rPr>
        <w:tab/>
      </w:r>
      <w:r w:rsidRPr="007D43A0">
        <w:rPr>
          <w:rFonts w:asciiTheme="majorBidi" w:hAnsiTheme="majorBidi" w:cstheme="majorBidi"/>
          <w:sz w:val="32"/>
          <w:szCs w:val="32"/>
          <w:cs/>
        </w:rPr>
        <w:t>บริษัทฯบันทึกมูลค่าเริ่มแรกของอาคารในราคาทุน ณ วันที่ได้สินทรัพย์มา หลังจากนั้นบริษัทฯจัดให้มีการประเมินราคาอาคารโดยผู้ประเมินราคาอิสระและบันทึกสินทรัพย์ดังกล่าวในราคาที่ตีใหม่ ทั้งนี้บริษัทฯจัดให้มีการประเมินราคาสินทรัพย์ดังกล่าวเป็นครั้งคราวเพื่อมิให้ราคาตามบัญชี ณ วันสิ้นรอบระยะเวลารายงานแตกต่างจากมูลค่ายุติธรรมอย่างมีสาระสำคัญ</w:t>
      </w:r>
    </w:p>
    <w:p w:rsidR="0075652A" w:rsidRPr="007D43A0" w:rsidRDefault="0075652A" w:rsidP="00126B63">
      <w:pPr>
        <w:tabs>
          <w:tab w:val="left" w:pos="144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D43A0">
        <w:rPr>
          <w:rFonts w:asciiTheme="majorBidi" w:hAnsiTheme="majorBidi" w:cstheme="majorBidi"/>
          <w:sz w:val="32"/>
          <w:szCs w:val="32"/>
        </w:rPr>
        <w:tab/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บริษัทฯบันทึกส่วนต่างซึ่งเกิดจากการตีราคาสินทรัพย์ดังต่อไปนี้ </w:t>
      </w:r>
    </w:p>
    <w:p w:rsidR="0075652A" w:rsidRPr="007D43A0" w:rsidRDefault="00827694" w:rsidP="008B0AB8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</w:rPr>
        <w:t>-</w:t>
      </w:r>
      <w:r w:rsidR="0075652A" w:rsidRPr="007D43A0">
        <w:rPr>
          <w:rFonts w:asciiTheme="majorBidi" w:hAnsiTheme="majorBidi" w:cstheme="majorBidi"/>
          <w:sz w:val="32"/>
          <w:szCs w:val="32"/>
        </w:rPr>
        <w:tab/>
      </w:r>
      <w:r w:rsidR="0075652A" w:rsidRPr="007D43A0">
        <w:rPr>
          <w:rFonts w:asciiTheme="majorBidi" w:hAnsiTheme="majorBidi" w:cstheme="majorBidi"/>
          <w:sz w:val="32"/>
          <w:szCs w:val="32"/>
          <w:cs/>
        </w:rPr>
        <w:t xml:space="preserve">บริษัทฯ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</w:t>
      </w:r>
      <w:r w:rsidR="0075652A" w:rsidRPr="007D43A0">
        <w:rPr>
          <w:rFonts w:asciiTheme="majorBidi" w:hAnsiTheme="majorBidi" w:cstheme="majorBidi"/>
          <w:sz w:val="32"/>
          <w:szCs w:val="32"/>
        </w:rPr>
        <w:t>“</w:t>
      </w:r>
      <w:r w:rsidR="0075652A" w:rsidRPr="007D43A0">
        <w:rPr>
          <w:rFonts w:asciiTheme="majorBidi" w:hAnsiTheme="majorBidi" w:cstheme="majorBidi"/>
          <w:sz w:val="32"/>
          <w:szCs w:val="32"/>
          <w:cs/>
        </w:rPr>
        <w:t>ส่วนเกินทุนจากการตีราคาสินทรัพย์</w:t>
      </w:r>
      <w:r w:rsidR="0075652A" w:rsidRPr="007D43A0">
        <w:rPr>
          <w:rFonts w:asciiTheme="majorBidi" w:hAnsiTheme="majorBidi" w:cstheme="majorBidi"/>
          <w:sz w:val="32"/>
          <w:szCs w:val="32"/>
        </w:rPr>
        <w:t xml:space="preserve">” </w:t>
      </w:r>
      <w:r w:rsidR="0075652A" w:rsidRPr="007D43A0">
        <w:rPr>
          <w:rFonts w:asciiTheme="majorBidi" w:hAnsiTheme="majorBidi" w:cstheme="majorBidi"/>
          <w:sz w:val="32"/>
          <w:szCs w:val="32"/>
          <w:cs/>
        </w:rPr>
        <w:t>ในส่วนของผู้ถือหุ้น อย่างไรก็ตาม หากสินทรัพย์นั้นเคยมีการตีราคาลดลงและบริษัทฯได้รับรู้ราคาที่ลดลงใน</w:t>
      </w:r>
      <w:r w:rsidR="00AC333B" w:rsidRPr="007D43A0">
        <w:rPr>
          <w:rFonts w:asciiTheme="majorBidi" w:hAnsiTheme="majorBidi" w:cstheme="majorBidi"/>
          <w:sz w:val="32"/>
          <w:szCs w:val="32"/>
          <w:cs/>
        </w:rPr>
        <w:t>งบ</w:t>
      </w:r>
      <w:r w:rsidR="0075652A" w:rsidRPr="007D43A0">
        <w:rPr>
          <w:rFonts w:asciiTheme="majorBidi" w:hAnsiTheme="majorBidi" w:cstheme="majorBidi"/>
          <w:sz w:val="32"/>
          <w:szCs w:val="32"/>
          <w:cs/>
        </w:rPr>
        <w:t>กำไรขาดทุนแล้ว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:rsidR="0075652A" w:rsidRPr="007D43A0" w:rsidRDefault="00827694" w:rsidP="008B0AB8">
      <w:pPr>
        <w:tabs>
          <w:tab w:val="left" w:pos="144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</w:rPr>
        <w:t>-</w:t>
      </w:r>
      <w:r w:rsidR="0075652A" w:rsidRPr="007D43A0">
        <w:rPr>
          <w:rFonts w:asciiTheme="majorBidi" w:hAnsiTheme="majorBidi" w:cstheme="majorBidi"/>
          <w:sz w:val="32"/>
          <w:szCs w:val="32"/>
        </w:rPr>
        <w:tab/>
      </w:r>
      <w:r w:rsidR="0075652A" w:rsidRPr="007D43A0">
        <w:rPr>
          <w:rFonts w:asciiTheme="majorBidi" w:hAnsiTheme="majorBidi" w:cstheme="majorBidi"/>
          <w:sz w:val="32"/>
          <w:szCs w:val="32"/>
          <w:cs/>
        </w:rPr>
        <w:t>บริษัทฯรับรู้ราคาตามบัญชีของสินทรัพย์ที่ลดลงจากการตีราคาใหม่ใน</w:t>
      </w:r>
      <w:r w:rsidR="00AC333B" w:rsidRPr="007D43A0">
        <w:rPr>
          <w:rFonts w:asciiTheme="majorBidi" w:hAnsiTheme="majorBidi" w:cstheme="majorBidi"/>
          <w:sz w:val="32"/>
          <w:szCs w:val="32"/>
          <w:cs/>
        </w:rPr>
        <w:t>งบ</w:t>
      </w:r>
      <w:r w:rsidR="0075652A" w:rsidRPr="007D43A0">
        <w:rPr>
          <w:rFonts w:asciiTheme="majorBidi" w:hAnsiTheme="majorBidi" w:cstheme="majorBidi"/>
          <w:sz w:val="32"/>
          <w:szCs w:val="32"/>
          <w:cs/>
        </w:rPr>
        <w:t xml:space="preserve">กำไรขาดทุน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="0075652A" w:rsidRPr="007D43A0">
        <w:rPr>
          <w:rFonts w:asciiTheme="majorBidi" w:hAnsiTheme="majorBidi" w:cstheme="majorBidi"/>
          <w:sz w:val="32"/>
          <w:szCs w:val="32"/>
        </w:rPr>
        <w:t>“</w:t>
      </w:r>
      <w:r w:rsidR="0075652A" w:rsidRPr="007D43A0">
        <w:rPr>
          <w:rFonts w:asciiTheme="majorBidi" w:hAnsiTheme="majorBidi" w:cstheme="majorBidi"/>
          <w:sz w:val="32"/>
          <w:szCs w:val="32"/>
          <w:cs/>
        </w:rPr>
        <w:t>ส่วนเกินทุนจากการตีราคาสินทรัพย์</w:t>
      </w:r>
      <w:r w:rsidR="0075652A" w:rsidRPr="007D43A0">
        <w:rPr>
          <w:rFonts w:asciiTheme="majorBidi" w:hAnsiTheme="majorBidi" w:cstheme="majorBidi"/>
          <w:sz w:val="32"/>
          <w:szCs w:val="32"/>
        </w:rPr>
        <w:t>”</w:t>
      </w:r>
      <w:r w:rsidR="0075652A" w:rsidRPr="007D43A0">
        <w:rPr>
          <w:rFonts w:asciiTheme="majorBidi" w:hAnsiTheme="majorBidi" w:cstheme="majorBidi"/>
          <w:sz w:val="32"/>
          <w:szCs w:val="32"/>
          <w:cs/>
        </w:rPr>
        <w:t xml:space="preserve"> อยู่ในส่วนของผู้ถือหุ้น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</w:t>
      </w:r>
      <w:r w:rsidR="0075652A" w:rsidRPr="007D43A0">
        <w:rPr>
          <w:rFonts w:asciiTheme="majorBidi" w:hAnsiTheme="majorBidi" w:cstheme="majorBidi"/>
          <w:sz w:val="32"/>
          <w:szCs w:val="32"/>
        </w:rPr>
        <w:t>“</w:t>
      </w:r>
      <w:r w:rsidR="0075652A" w:rsidRPr="007D43A0">
        <w:rPr>
          <w:rFonts w:asciiTheme="majorBidi" w:hAnsiTheme="majorBidi" w:cstheme="majorBidi"/>
          <w:sz w:val="32"/>
          <w:szCs w:val="32"/>
          <w:cs/>
        </w:rPr>
        <w:t>ส่วนเกินทุนจากการตีราคาสินทรัพย์</w:t>
      </w:r>
      <w:r w:rsidR="0075652A" w:rsidRPr="007D43A0">
        <w:rPr>
          <w:rFonts w:asciiTheme="majorBidi" w:hAnsiTheme="majorBidi" w:cstheme="majorBidi"/>
          <w:sz w:val="32"/>
          <w:szCs w:val="32"/>
        </w:rPr>
        <w:t>”</w:t>
      </w:r>
    </w:p>
    <w:p w:rsidR="008B0AB8" w:rsidRPr="007D43A0" w:rsidRDefault="008B0AB8" w:rsidP="008B0AB8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7D43A0">
        <w:rPr>
          <w:rFonts w:asciiTheme="majorBidi" w:hAnsiTheme="majorBidi" w:cstheme="majorBidi"/>
          <w:sz w:val="32"/>
          <w:szCs w:val="32"/>
        </w:rPr>
        <w:br w:type="page"/>
      </w:r>
    </w:p>
    <w:p w:rsidR="0075652A" w:rsidRPr="007D43A0" w:rsidRDefault="0075652A" w:rsidP="00827694">
      <w:pPr>
        <w:tabs>
          <w:tab w:val="left" w:pos="1440"/>
        </w:tabs>
        <w:spacing w:before="120" w:after="24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  <w:cs/>
        </w:rPr>
        <w:lastRenderedPageBreak/>
        <w:t>ค่าเสื่อมราคาของอาคารและอุปกรณ์คำนวณจากราคาทุนหรือราคาที่ตีใหม่ของสินทรัพย์โดยวิธีเส้นตรงตามอายุการให้ประโยชน์โดยประมาณดังนี้</w:t>
      </w:r>
    </w:p>
    <w:tbl>
      <w:tblPr>
        <w:tblStyle w:val="TableGrid"/>
        <w:tblW w:w="0" w:type="auto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1"/>
        <w:gridCol w:w="287"/>
        <w:gridCol w:w="1683"/>
        <w:gridCol w:w="360"/>
      </w:tblGrid>
      <w:tr w:rsidR="009E32D4" w:rsidRPr="007D43A0" w:rsidTr="009E32D4">
        <w:tc>
          <w:tcPr>
            <w:tcW w:w="3441" w:type="dxa"/>
          </w:tcPr>
          <w:p w:rsidR="009E32D4" w:rsidRPr="007D43A0" w:rsidRDefault="009E32D4" w:rsidP="009E32D4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</w:p>
        </w:tc>
        <w:tc>
          <w:tcPr>
            <w:tcW w:w="287" w:type="dxa"/>
          </w:tcPr>
          <w:p w:rsidR="009E32D4" w:rsidRPr="007D43A0" w:rsidRDefault="009E32D4" w:rsidP="009E32D4">
            <w:pP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83" w:type="dxa"/>
          </w:tcPr>
          <w:p w:rsidR="009E32D4" w:rsidRPr="007D43A0" w:rsidRDefault="00DF677D" w:rsidP="00DF677D">
            <w:pPr>
              <w:tabs>
                <w:tab w:val="left" w:pos="94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9E32D4" w:rsidRPr="007D43A0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360" w:type="dxa"/>
          </w:tcPr>
          <w:p w:rsidR="009E32D4" w:rsidRPr="007D43A0" w:rsidRDefault="009E32D4" w:rsidP="009E32D4">
            <w:pPr>
              <w:tabs>
                <w:tab w:val="left" w:pos="145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9E32D4" w:rsidRPr="007D43A0" w:rsidTr="009E32D4">
        <w:tc>
          <w:tcPr>
            <w:tcW w:w="3441" w:type="dxa"/>
          </w:tcPr>
          <w:p w:rsidR="009E32D4" w:rsidRPr="007D43A0" w:rsidRDefault="009E32D4" w:rsidP="009E32D4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ส่วนปรับปรุงที่ดิน</w:t>
            </w:r>
          </w:p>
        </w:tc>
        <w:tc>
          <w:tcPr>
            <w:tcW w:w="287" w:type="dxa"/>
          </w:tcPr>
          <w:p w:rsidR="009E32D4" w:rsidRPr="007D43A0" w:rsidRDefault="009E32D4" w:rsidP="009E32D4">
            <w:pP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83" w:type="dxa"/>
          </w:tcPr>
          <w:p w:rsidR="009E32D4" w:rsidRPr="007D43A0" w:rsidRDefault="00DF677D" w:rsidP="00DF677D">
            <w:pPr>
              <w:tabs>
                <w:tab w:val="left" w:pos="94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9E32D4" w:rsidRPr="007D43A0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360" w:type="dxa"/>
          </w:tcPr>
          <w:p w:rsidR="009E32D4" w:rsidRPr="007D43A0" w:rsidRDefault="009E32D4" w:rsidP="009E32D4">
            <w:pPr>
              <w:tabs>
                <w:tab w:val="left" w:pos="145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9E32D4" w:rsidRPr="007D43A0" w:rsidTr="009E32D4">
        <w:tc>
          <w:tcPr>
            <w:tcW w:w="3441" w:type="dxa"/>
          </w:tcPr>
          <w:p w:rsidR="009E32D4" w:rsidRPr="007D43A0" w:rsidRDefault="009E32D4" w:rsidP="009E32D4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เครื่องจักรและอุปกรณ์ก่อสร้าง</w:t>
            </w:r>
          </w:p>
        </w:tc>
        <w:tc>
          <w:tcPr>
            <w:tcW w:w="287" w:type="dxa"/>
          </w:tcPr>
          <w:p w:rsidR="009E32D4" w:rsidRPr="007D43A0" w:rsidRDefault="009E32D4" w:rsidP="009E32D4">
            <w:pP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83" w:type="dxa"/>
          </w:tcPr>
          <w:p w:rsidR="009E32D4" w:rsidRPr="007D43A0" w:rsidRDefault="00DF677D" w:rsidP="00DF677D">
            <w:pPr>
              <w:tabs>
                <w:tab w:val="left" w:pos="94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9E32D4" w:rsidRPr="007D43A0">
              <w:rPr>
                <w:rFonts w:asciiTheme="majorBidi" w:hAnsiTheme="majorBidi" w:cstheme="majorBidi"/>
                <w:sz w:val="32"/>
                <w:szCs w:val="32"/>
              </w:rPr>
              <w:t>2 - 10</w:t>
            </w:r>
          </w:p>
        </w:tc>
        <w:tc>
          <w:tcPr>
            <w:tcW w:w="360" w:type="dxa"/>
          </w:tcPr>
          <w:p w:rsidR="009E32D4" w:rsidRPr="007D43A0" w:rsidRDefault="009E32D4" w:rsidP="009E32D4">
            <w:pPr>
              <w:tabs>
                <w:tab w:val="left" w:pos="145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9E32D4" w:rsidRPr="007D43A0" w:rsidTr="009E32D4">
        <w:tc>
          <w:tcPr>
            <w:tcW w:w="3441" w:type="dxa"/>
          </w:tcPr>
          <w:p w:rsidR="009E32D4" w:rsidRPr="007D43A0" w:rsidRDefault="009E32D4" w:rsidP="009E32D4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เครื่องตกแต่ง ติดตั้งและอุปกรณ์</w:t>
            </w:r>
          </w:p>
        </w:tc>
        <w:tc>
          <w:tcPr>
            <w:tcW w:w="287" w:type="dxa"/>
          </w:tcPr>
          <w:p w:rsidR="009E32D4" w:rsidRPr="007D43A0" w:rsidRDefault="009E32D4" w:rsidP="009E32D4">
            <w:pP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83" w:type="dxa"/>
          </w:tcPr>
          <w:p w:rsidR="009E32D4" w:rsidRPr="007D43A0" w:rsidRDefault="00DF677D" w:rsidP="00DF677D">
            <w:pPr>
              <w:tabs>
                <w:tab w:val="left" w:pos="94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9E32D4" w:rsidRPr="007D43A0">
              <w:rPr>
                <w:rFonts w:asciiTheme="majorBidi" w:hAnsiTheme="majorBidi" w:cstheme="majorBidi"/>
                <w:sz w:val="32"/>
                <w:szCs w:val="32"/>
              </w:rPr>
              <w:t>3 - 6</w:t>
            </w:r>
          </w:p>
        </w:tc>
        <w:tc>
          <w:tcPr>
            <w:tcW w:w="360" w:type="dxa"/>
          </w:tcPr>
          <w:p w:rsidR="009E32D4" w:rsidRPr="007D43A0" w:rsidRDefault="009E32D4" w:rsidP="009E32D4">
            <w:pPr>
              <w:tabs>
                <w:tab w:val="left" w:pos="145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9E32D4" w:rsidRPr="007D43A0" w:rsidTr="009E32D4">
        <w:tc>
          <w:tcPr>
            <w:tcW w:w="3441" w:type="dxa"/>
          </w:tcPr>
          <w:p w:rsidR="009E32D4" w:rsidRPr="007D43A0" w:rsidRDefault="009E32D4" w:rsidP="009E32D4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87" w:type="dxa"/>
          </w:tcPr>
          <w:p w:rsidR="009E32D4" w:rsidRPr="007D43A0" w:rsidRDefault="009E32D4" w:rsidP="009E32D4">
            <w:pP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83" w:type="dxa"/>
          </w:tcPr>
          <w:p w:rsidR="009E32D4" w:rsidRPr="007D43A0" w:rsidRDefault="00DF677D" w:rsidP="00DF677D">
            <w:pPr>
              <w:tabs>
                <w:tab w:val="left" w:pos="94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9E32D4" w:rsidRPr="007D43A0">
              <w:rPr>
                <w:rFonts w:asciiTheme="majorBidi" w:hAnsiTheme="majorBidi" w:cstheme="majorBidi"/>
                <w:sz w:val="32"/>
                <w:szCs w:val="32"/>
              </w:rPr>
              <w:t>3 - 6</w:t>
            </w:r>
          </w:p>
        </w:tc>
        <w:tc>
          <w:tcPr>
            <w:tcW w:w="360" w:type="dxa"/>
          </w:tcPr>
          <w:p w:rsidR="009E32D4" w:rsidRPr="007D43A0" w:rsidRDefault="009E32D4" w:rsidP="009E32D4">
            <w:pPr>
              <w:tabs>
                <w:tab w:val="left" w:pos="145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:rsidR="0075652A" w:rsidRPr="007D43A0" w:rsidRDefault="009F3869" w:rsidP="00827694">
      <w:pPr>
        <w:spacing w:before="24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:rsidR="00B75190" w:rsidRPr="007D43A0" w:rsidRDefault="009D6189" w:rsidP="00827694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</w:rPr>
        <w:tab/>
      </w:r>
      <w:r w:rsidR="0075652A" w:rsidRPr="007D43A0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ไม่มีการคิดค่าเสื่อมราคาสำหรับที่ดินและสินทรัพย์ระหว่าง</w:t>
      </w:r>
      <w:r w:rsidR="009E7AB7" w:rsidRPr="007D43A0">
        <w:rPr>
          <w:rFonts w:asciiTheme="majorBidi" w:hAnsiTheme="majorBidi" w:cstheme="majorBidi"/>
          <w:sz w:val="32"/>
          <w:szCs w:val="32"/>
          <w:cs/>
        </w:rPr>
        <w:t>ก่อสร้างและ</w:t>
      </w:r>
      <w:r w:rsidR="0075652A" w:rsidRPr="007D43A0">
        <w:rPr>
          <w:rFonts w:asciiTheme="majorBidi" w:hAnsiTheme="majorBidi" w:cstheme="majorBidi"/>
          <w:sz w:val="32"/>
          <w:szCs w:val="32"/>
          <w:cs/>
        </w:rPr>
        <w:t>ติดตั้ง</w:t>
      </w:r>
    </w:p>
    <w:p w:rsidR="00742CDD" w:rsidRPr="007D43A0" w:rsidRDefault="00742CDD" w:rsidP="00827694">
      <w:pPr>
        <w:spacing w:before="120" w:after="12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pacing w:val="-4"/>
          <w:sz w:val="32"/>
          <w:szCs w:val="32"/>
          <w:cs/>
        </w:rPr>
        <w:t>บริษัทฯตัดรายการที่ดิน อาคาร และอุปกรณ์ออกจากบัญชี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</w:t>
      </w:r>
      <w:r w:rsidR="00AC333B" w:rsidRPr="007D43A0">
        <w:rPr>
          <w:rFonts w:asciiTheme="majorBidi" w:hAnsiTheme="majorBidi" w:cstheme="majorBidi"/>
          <w:spacing w:val="-4"/>
          <w:sz w:val="32"/>
          <w:szCs w:val="32"/>
          <w:cs/>
        </w:rPr>
        <w:t>งบ</w:t>
      </w:r>
      <w:r w:rsidRPr="007D43A0">
        <w:rPr>
          <w:rFonts w:asciiTheme="majorBidi" w:hAnsiTheme="majorBidi" w:cstheme="majorBidi"/>
          <w:spacing w:val="-4"/>
          <w:sz w:val="32"/>
          <w:szCs w:val="32"/>
          <w:cs/>
        </w:rPr>
        <w:t>กำไรขาดทุนเมื่อบริษัทฯตัดรายการสินทรัพย์นั้นออกจากบัญชี</w:t>
      </w:r>
    </w:p>
    <w:p w:rsidR="00162D7B" w:rsidRPr="007D43A0" w:rsidRDefault="0075652A" w:rsidP="00162D7B">
      <w:pPr>
        <w:tabs>
          <w:tab w:val="left" w:pos="1440"/>
        </w:tabs>
        <w:spacing w:before="120" w:after="120"/>
        <w:ind w:left="540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</w:rPr>
        <w:t>4.9</w:t>
      </w:r>
      <w:r w:rsidRPr="007D43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2D7B" w:rsidRPr="007D43A0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สินทรัพย์ไม่มีตัวตนและค่าตัดจำหน่าย</w:t>
      </w:r>
    </w:p>
    <w:p w:rsidR="00162D7B" w:rsidRPr="007D43A0" w:rsidRDefault="00162D7B" w:rsidP="00162D7B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</w:rPr>
        <w:tab/>
      </w:r>
      <w:r w:rsidRPr="007D43A0">
        <w:rPr>
          <w:rFonts w:asciiTheme="majorBidi" w:hAnsiTheme="majorBidi" w:cstheme="majorBidi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:rsidR="00162D7B" w:rsidRPr="007D43A0" w:rsidRDefault="00162D7B" w:rsidP="00162D7B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</w:rPr>
        <w:tab/>
      </w:r>
      <w:r w:rsidRPr="007D43A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C51D07" w:rsidRPr="007D43A0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7D43A0">
        <w:rPr>
          <w:rFonts w:asciiTheme="majorBidi" w:hAnsiTheme="majorBidi" w:cstheme="majorBidi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</w:t>
      </w:r>
      <w:r w:rsidR="00C51D07" w:rsidRPr="007D43A0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7D43A0">
        <w:rPr>
          <w:rFonts w:asciiTheme="majorBidi" w:hAnsiTheme="majorBidi" w:cstheme="majorBidi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</w:t>
      </w:r>
      <w:r w:rsidR="00AC333B" w:rsidRPr="007D43A0">
        <w:rPr>
          <w:rFonts w:asciiTheme="majorBidi" w:hAnsiTheme="majorBidi" w:cstheme="majorBidi"/>
          <w:sz w:val="32"/>
          <w:szCs w:val="32"/>
          <w:cs/>
        </w:rPr>
        <w:t>งบ</w:t>
      </w:r>
      <w:r w:rsidRPr="007D43A0">
        <w:rPr>
          <w:rFonts w:asciiTheme="majorBidi" w:hAnsiTheme="majorBidi" w:cstheme="majorBidi"/>
          <w:sz w:val="32"/>
          <w:szCs w:val="32"/>
          <w:cs/>
        </w:rPr>
        <w:t>กำไรขาดทุน</w:t>
      </w:r>
    </w:p>
    <w:p w:rsidR="00162D7B" w:rsidRPr="007D43A0" w:rsidRDefault="00162D7B" w:rsidP="00162D7B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</w:rPr>
        <w:tab/>
      </w:r>
      <w:r w:rsidRPr="007D43A0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สินทรัพย์ไม่มีตัวตนที่มีอายุการให้ประโยชน์จำกัด</w:t>
      </w:r>
      <w:r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Pr="007D43A0">
        <w:rPr>
          <w:rFonts w:asciiTheme="majorBidi" w:hAnsiTheme="majorBidi" w:cstheme="majorBidi"/>
          <w:sz w:val="32"/>
          <w:szCs w:val="32"/>
          <w:cs/>
        </w:rPr>
        <w:t>ได้แก่ คอมพิวเตอร์ซอฟแวร์ ซึ่งมีอายุการให้ประโยชน์</w:t>
      </w:r>
      <w:r w:rsidR="00CC0349" w:rsidRPr="007D43A0">
        <w:rPr>
          <w:rFonts w:asciiTheme="majorBidi" w:hAnsiTheme="majorBidi" w:cstheme="majorBidi"/>
          <w:sz w:val="32"/>
          <w:szCs w:val="32"/>
          <w:cs/>
        </w:rPr>
        <w:t>โดยประมาณ</w:t>
      </w:r>
      <w:r w:rsidR="00C51D07" w:rsidRPr="007D43A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56DE6" w:rsidRPr="007D43A0">
        <w:rPr>
          <w:rFonts w:asciiTheme="majorBidi" w:hAnsiTheme="majorBidi" w:cstheme="majorBidi"/>
          <w:sz w:val="32"/>
          <w:szCs w:val="32"/>
        </w:rPr>
        <w:t>5</w:t>
      </w:r>
      <w:r w:rsidR="00C51D07" w:rsidRPr="007D43A0">
        <w:rPr>
          <w:rFonts w:asciiTheme="majorBidi" w:hAnsiTheme="majorBidi" w:cstheme="majorBidi"/>
          <w:sz w:val="32"/>
          <w:szCs w:val="32"/>
          <w:cs/>
        </w:rPr>
        <w:t xml:space="preserve"> ปี และ</w:t>
      </w:r>
      <w:r w:rsidRPr="007D43A0">
        <w:rPr>
          <w:rFonts w:asciiTheme="majorBidi" w:hAnsiTheme="majorBidi" w:cstheme="majorBidi"/>
          <w:sz w:val="32"/>
          <w:szCs w:val="32"/>
        </w:rPr>
        <w:t xml:space="preserve"> 10 </w:t>
      </w:r>
      <w:r w:rsidRPr="007D43A0">
        <w:rPr>
          <w:rFonts w:asciiTheme="majorBidi" w:hAnsiTheme="majorBidi" w:cstheme="majorBidi"/>
          <w:sz w:val="32"/>
          <w:szCs w:val="32"/>
          <w:cs/>
        </w:rPr>
        <w:t>ปี</w:t>
      </w:r>
    </w:p>
    <w:p w:rsidR="0098745B" w:rsidRPr="007D43A0" w:rsidRDefault="00162D7B" w:rsidP="00827694">
      <w:pPr>
        <w:tabs>
          <w:tab w:val="left" w:pos="1440"/>
        </w:tabs>
        <w:spacing w:before="120" w:after="120"/>
        <w:ind w:left="540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</w:rPr>
        <w:t>4.10</w:t>
      </w:r>
      <w:r w:rsidRPr="007D43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98745B" w:rsidRPr="007D43A0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742CDD" w:rsidRPr="007D43A0" w:rsidRDefault="007064C0" w:rsidP="00827694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</w:rPr>
        <w:tab/>
      </w:r>
      <w:r w:rsidR="00742CDD" w:rsidRPr="007D43A0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:rsidR="0098745B" w:rsidRPr="007D43A0" w:rsidRDefault="00742CDD" w:rsidP="00827694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</w:rPr>
        <w:tab/>
      </w:r>
      <w:r w:rsidRPr="007D43A0">
        <w:rPr>
          <w:rFonts w:asciiTheme="majorBidi" w:hAnsiTheme="majorBidi" w:cstheme="majorBidi"/>
          <w:sz w:val="32"/>
          <w:szCs w:val="32"/>
          <w:cs/>
        </w:rPr>
        <w:t>นอกจากนี้บุคคลหรือกิจการที่เกี่ยวข้องกันยังหมายรวมถึงบุคคล</w:t>
      </w:r>
      <w:r w:rsidR="00C51D07" w:rsidRPr="007D43A0">
        <w:rPr>
          <w:rFonts w:asciiTheme="majorBidi" w:hAnsiTheme="majorBidi" w:cstheme="majorBidi"/>
          <w:sz w:val="32"/>
          <w:szCs w:val="32"/>
          <w:cs/>
        </w:rPr>
        <w:t>หรือกิจการ</w:t>
      </w:r>
      <w:r w:rsidRPr="007D43A0">
        <w:rPr>
          <w:rFonts w:asciiTheme="majorBidi" w:hAnsiTheme="majorBidi" w:cstheme="majorBidi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:rsidR="00C51D07" w:rsidRPr="007D43A0" w:rsidRDefault="00C51D0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98745B" w:rsidRPr="007D43A0" w:rsidRDefault="00A46819" w:rsidP="00827694">
      <w:pPr>
        <w:tabs>
          <w:tab w:val="left" w:pos="144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</w:rPr>
        <w:lastRenderedPageBreak/>
        <w:t>4.1</w:t>
      </w:r>
      <w:r w:rsidR="00162D7B" w:rsidRPr="007D43A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8745B" w:rsidRPr="007D43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98745B" w:rsidRPr="007D43A0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สัญญาเช่าระยะยาว</w:t>
      </w:r>
    </w:p>
    <w:p w:rsidR="00742CDD" w:rsidRPr="007D43A0" w:rsidRDefault="00550090" w:rsidP="00827694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7D43A0">
        <w:rPr>
          <w:rFonts w:asciiTheme="majorBidi" w:hAnsiTheme="majorBidi" w:cstheme="majorBidi"/>
          <w:i/>
          <w:iCs/>
          <w:sz w:val="32"/>
          <w:szCs w:val="32"/>
        </w:rPr>
        <w:tab/>
      </w:r>
      <w:r w:rsidR="00742CDD" w:rsidRPr="007D43A0">
        <w:rPr>
          <w:rFonts w:asciiTheme="majorBidi" w:hAnsiTheme="majorBidi" w:cstheme="majorBidi"/>
          <w:sz w:val="32"/>
          <w:szCs w:val="32"/>
          <w:cs/>
        </w:rPr>
        <w:t>สัญญาเช่าที่ดิน อาคาร และ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</w:t>
      </w:r>
      <w:r w:rsidR="00AC333B" w:rsidRPr="007D43A0">
        <w:rPr>
          <w:rFonts w:asciiTheme="majorBidi" w:hAnsiTheme="majorBidi" w:cstheme="majorBidi"/>
          <w:sz w:val="32"/>
          <w:szCs w:val="32"/>
          <w:cs/>
        </w:rPr>
        <w:t>งบ</w:t>
      </w:r>
      <w:r w:rsidR="00742CDD" w:rsidRPr="007D43A0">
        <w:rPr>
          <w:rFonts w:asciiTheme="majorBidi" w:hAnsiTheme="majorBidi" w:cstheme="majorBidi"/>
          <w:sz w:val="32"/>
          <w:szCs w:val="32"/>
          <w:cs/>
        </w:rPr>
        <w:t>กำไรขาดทุนตลอดอายุของสัญญาเช่า สินทรัพย์ที่ได้มาตามสัญญาเช่าการเงินจะคิดค่าเสื่อมราคาตลอดอายุการ</w:t>
      </w:r>
      <w:r w:rsidR="00CC0349" w:rsidRPr="007D43A0">
        <w:rPr>
          <w:rFonts w:asciiTheme="majorBidi" w:hAnsiTheme="majorBidi" w:cstheme="majorBidi"/>
          <w:sz w:val="32"/>
          <w:szCs w:val="32"/>
          <w:cs/>
        </w:rPr>
        <w:t>ให้ประโยชน์</w:t>
      </w:r>
      <w:r w:rsidR="00742CDD" w:rsidRPr="007D43A0">
        <w:rPr>
          <w:rFonts w:asciiTheme="majorBidi" w:hAnsiTheme="majorBidi" w:cstheme="majorBidi"/>
          <w:sz w:val="32"/>
          <w:szCs w:val="32"/>
          <w:cs/>
        </w:rPr>
        <w:t>ของสินทรัพย์ที่เช่า</w:t>
      </w:r>
    </w:p>
    <w:p w:rsidR="006808C4" w:rsidRPr="007D43A0" w:rsidRDefault="00742CDD" w:rsidP="00827694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</w:rPr>
        <w:tab/>
      </w:r>
      <w:r w:rsidRPr="007D43A0">
        <w:rPr>
          <w:rFonts w:asciiTheme="majorBidi" w:hAnsiTheme="majorBidi" w:cstheme="majorBidi"/>
          <w:sz w:val="32"/>
          <w:szCs w:val="32"/>
          <w:cs/>
        </w:rPr>
        <w:t>สัญญาเช่าที่ดิน อาคาร และ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จำนวนเงินที่จ่ายตามสัญญาเช่าดำเนินงานรับรู้เป็นค่าใช้จ่ายใน</w:t>
      </w:r>
      <w:r w:rsidR="00AC333B" w:rsidRPr="007D43A0">
        <w:rPr>
          <w:rFonts w:asciiTheme="majorBidi" w:hAnsiTheme="majorBidi" w:cstheme="majorBidi"/>
          <w:sz w:val="32"/>
          <w:szCs w:val="32"/>
          <w:cs/>
        </w:rPr>
        <w:t>งบ</w:t>
      </w:r>
      <w:r w:rsidRPr="007D43A0">
        <w:rPr>
          <w:rFonts w:asciiTheme="majorBidi" w:hAnsiTheme="majorBidi" w:cstheme="majorBidi"/>
          <w:sz w:val="32"/>
          <w:szCs w:val="32"/>
          <w:cs/>
        </w:rPr>
        <w:t>กำไรขาดทุนตามวิธีเส้นตรงตลอดอายุของสัญญาเช่า</w:t>
      </w:r>
    </w:p>
    <w:p w:rsidR="002A4B72" w:rsidRPr="007D43A0" w:rsidRDefault="00A46819" w:rsidP="00827694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</w:rPr>
        <w:t>4.1</w:t>
      </w:r>
      <w:r w:rsidR="00162D7B" w:rsidRPr="007D43A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F1C78" w:rsidRPr="007D43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2A4B72" w:rsidRPr="007D43A0">
        <w:rPr>
          <w:rFonts w:asciiTheme="majorBidi" w:hAnsiTheme="majorBidi" w:cstheme="majorBidi"/>
          <w:b/>
          <w:bCs/>
          <w:sz w:val="32"/>
          <w:szCs w:val="32"/>
          <w:cs/>
        </w:rPr>
        <w:t>เงินตราต่างประเทศ</w:t>
      </w:r>
    </w:p>
    <w:p w:rsidR="009D6189" w:rsidRPr="007D43A0" w:rsidRDefault="009D6189" w:rsidP="00827694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รายการต่างๆของแต่ละกิจการที่รวมอยู่ในงบการเงินวัดมูลค่าด้วยสกุลเงินที่ใช้ในการดำเนินงานของแต่ละกิจการนั้น</w:t>
      </w:r>
    </w:p>
    <w:p w:rsidR="00742CDD" w:rsidRPr="007D43A0" w:rsidRDefault="00742CDD" w:rsidP="00827694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7D43A0">
        <w:rPr>
          <w:rFonts w:asciiTheme="majorBidi" w:hAnsiTheme="majorBidi" w:cstheme="majorBidi"/>
          <w:spacing w:val="-6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7D43A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7D43A0">
        <w:rPr>
          <w:rFonts w:asciiTheme="majorBidi" w:hAnsiTheme="majorBidi" w:cstheme="majorBidi"/>
          <w:spacing w:val="-6"/>
          <w:sz w:val="32"/>
          <w:szCs w:val="32"/>
          <w:cs/>
        </w:rPr>
        <w:t>ณ</w:t>
      </w:r>
      <w:r w:rsidRPr="007D43A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7D43A0">
        <w:rPr>
          <w:rFonts w:asciiTheme="majorBidi" w:hAnsiTheme="majorBidi" w:cstheme="majorBidi"/>
          <w:spacing w:val="-6"/>
          <w:sz w:val="32"/>
          <w:szCs w:val="32"/>
          <w:cs/>
        </w:rPr>
        <w:t>วันที่เกิดรายการ</w:t>
      </w:r>
      <w:r w:rsidRPr="007D43A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7D43A0">
        <w:rPr>
          <w:rFonts w:asciiTheme="majorBidi" w:hAnsiTheme="majorBidi" w:cstheme="majorBidi"/>
          <w:spacing w:val="-6"/>
          <w:sz w:val="32"/>
          <w:szCs w:val="32"/>
          <w:cs/>
        </w:rPr>
        <w:t>สินทรัพย์</w:t>
      </w:r>
      <w:r w:rsidRPr="007D43A0">
        <w:rPr>
          <w:rFonts w:asciiTheme="majorBidi" w:hAnsiTheme="majorBidi" w:cstheme="majorBidi"/>
          <w:sz w:val="32"/>
          <w:szCs w:val="32"/>
          <w:cs/>
        </w:rPr>
        <w:t>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Pr="007D43A0">
        <w:rPr>
          <w:rFonts w:asciiTheme="majorBidi" w:hAnsiTheme="majorBidi" w:cstheme="majorBidi"/>
          <w:sz w:val="32"/>
          <w:szCs w:val="32"/>
          <w:cs/>
        </w:rPr>
        <w:t>ณ</w:t>
      </w:r>
      <w:r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Pr="007D43A0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</w:t>
      </w:r>
      <w:r w:rsidRPr="007D43A0">
        <w:rPr>
          <w:rFonts w:asciiTheme="majorBidi" w:hAnsiTheme="majorBidi" w:cstheme="majorBidi"/>
          <w:sz w:val="32"/>
          <w:szCs w:val="32"/>
        </w:rPr>
        <w:t xml:space="preserve"> </w:t>
      </w:r>
    </w:p>
    <w:p w:rsidR="002E05A8" w:rsidRPr="007D43A0" w:rsidRDefault="00742CDD" w:rsidP="00827694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:rsidR="00FF7D2E" w:rsidRPr="007D43A0" w:rsidRDefault="00A46819" w:rsidP="00827694">
      <w:pPr>
        <w:tabs>
          <w:tab w:val="left" w:pos="144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</w:rPr>
        <w:t>4.1</w:t>
      </w:r>
      <w:r w:rsidR="00162D7B" w:rsidRPr="007D43A0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11E5C" w:rsidRPr="007D43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FF7D2E" w:rsidRPr="007D43A0">
        <w:rPr>
          <w:rFonts w:asciiTheme="majorBidi" w:hAnsiTheme="majorBidi" w:cstheme="majorBidi"/>
          <w:b/>
          <w:bCs/>
          <w:sz w:val="32"/>
          <w:szCs w:val="32"/>
          <w:cs/>
        </w:rPr>
        <w:t>การด้อยค่าของสินทรัพย์</w:t>
      </w:r>
    </w:p>
    <w:p w:rsidR="004B029F" w:rsidRPr="007D43A0" w:rsidRDefault="004B029F" w:rsidP="00827694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บริษัทฯจะทำการประเมินการด้อยค่าของที่ดิน อาคารและอุปกรณ์ของบริษัทฯหากมีข้อบ่งชี้ว่าสินทรัพย์ดังกล่าวอาจด้อยค่า บริษัทฯ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:rsidR="004B029F" w:rsidRPr="007D43A0" w:rsidRDefault="004B029F" w:rsidP="00827694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i/>
          <w:iCs/>
          <w:sz w:val="32"/>
          <w:szCs w:val="32"/>
          <w:u w:val="single"/>
        </w:rPr>
      </w:pPr>
      <w:r w:rsidRPr="007D43A0">
        <w:rPr>
          <w:rFonts w:asciiTheme="majorBidi" w:hAnsiTheme="majorBidi" w:cstheme="majorBidi"/>
          <w:sz w:val="32"/>
          <w:szCs w:val="32"/>
          <w:cs/>
        </w:rPr>
        <w:t>บริษัทฯจะรับรู้รายการขาดทุนจากการด้อยค่าใน</w:t>
      </w:r>
      <w:r w:rsidR="00AC333B" w:rsidRPr="007D43A0">
        <w:rPr>
          <w:rFonts w:asciiTheme="majorBidi" w:hAnsiTheme="majorBidi" w:cstheme="majorBidi"/>
          <w:sz w:val="32"/>
          <w:szCs w:val="32"/>
          <w:cs/>
        </w:rPr>
        <w:t>งบ</w:t>
      </w:r>
      <w:r w:rsidRPr="007D43A0">
        <w:rPr>
          <w:rFonts w:asciiTheme="majorBidi" w:hAnsiTheme="majorBidi" w:cstheme="majorBidi"/>
          <w:sz w:val="32"/>
          <w:szCs w:val="32"/>
          <w:cs/>
        </w:rPr>
        <w:t>กำไรขาดทุน ยกเว้นในกรณีที่อาคารซึ่งใช้วิธีการตีราคาใหม่และได้บันทึกส่วนเกินทุนจากการตีราคาใหม่ไว้ในส่วนของผู้ถือหุ้น ขาดทุนจากการด้อยค่าจะรับรู้ในส่วนของผู้ถือหุ้นไม่เกินไปกว่าส่วนเกินทุนจากการตีราคาที่เคยบันทึกไว้</w:t>
      </w:r>
    </w:p>
    <w:p w:rsidR="008B0AB8" w:rsidRPr="007D43A0" w:rsidRDefault="008B0AB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7D43A0">
        <w:rPr>
          <w:rFonts w:asciiTheme="majorBidi" w:hAnsiTheme="majorBidi" w:cstheme="majorBidi"/>
          <w:spacing w:val="-4"/>
          <w:sz w:val="32"/>
          <w:szCs w:val="32"/>
        </w:rPr>
        <w:br w:type="page"/>
      </w:r>
    </w:p>
    <w:p w:rsidR="009D35E3" w:rsidRPr="007D43A0" w:rsidRDefault="004B029F" w:rsidP="00827694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D43A0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7D43A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D43A0">
        <w:rPr>
          <w:rFonts w:asciiTheme="majorBidi" w:hAnsiTheme="majorBidi" w:cstheme="majorBidi"/>
          <w:spacing w:val="-4"/>
          <w:sz w:val="32"/>
          <w:szCs w:val="32"/>
          <w:cs/>
        </w:rPr>
        <w:t>บริษัทฯจะประมาณมูลค่าที่คาดว่าจะได้รับคืนของสินทรัพย์นั้น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Pr="007D43A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D43A0">
        <w:rPr>
          <w:rFonts w:asciiTheme="majorBidi" w:hAnsiTheme="majorBidi" w:cstheme="majorBidi"/>
          <w:spacing w:val="-4"/>
          <w:sz w:val="32"/>
          <w:szCs w:val="32"/>
          <w:cs/>
        </w:rPr>
        <w:t>บริษัทฯจะบันทึกกลับรายการผลขาดทุนจากการด้อยค่าของสินทรัพย์โดยรับรู้ไปยัง</w:t>
      </w:r>
      <w:r w:rsidR="00AC333B" w:rsidRPr="007D43A0">
        <w:rPr>
          <w:rFonts w:asciiTheme="majorBidi" w:hAnsiTheme="majorBidi" w:cstheme="majorBidi"/>
          <w:spacing w:val="-4"/>
          <w:sz w:val="32"/>
          <w:szCs w:val="32"/>
          <w:cs/>
        </w:rPr>
        <w:t>งบ</w:t>
      </w:r>
      <w:r w:rsidRPr="007D43A0">
        <w:rPr>
          <w:rFonts w:asciiTheme="majorBidi" w:hAnsiTheme="majorBidi" w:cstheme="majorBidi"/>
          <w:spacing w:val="-4"/>
          <w:sz w:val="32"/>
          <w:szCs w:val="32"/>
          <w:cs/>
        </w:rPr>
        <w:t>กำไรขาดทุนทันที เว้นแต่สินทรัพย์นั้นแสดงด้วยราคาที่ตีใหม่ 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:rsidR="001969D1" w:rsidRPr="007D43A0" w:rsidRDefault="009E7AB7" w:rsidP="00827694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</w:rPr>
        <w:t>4.1</w:t>
      </w:r>
      <w:r w:rsidR="00162D7B" w:rsidRPr="007D43A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969D1" w:rsidRPr="007D43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1969D1" w:rsidRPr="007D43A0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ผลประโยชน์ของพนักงาน</w:t>
      </w:r>
    </w:p>
    <w:p w:rsidR="001969D1" w:rsidRPr="007D43A0" w:rsidRDefault="001969D1" w:rsidP="00827694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D43A0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7D43A0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ผลประโยชน์ระยะสั้นของพนักงาน</w:t>
      </w:r>
    </w:p>
    <w:p w:rsidR="001969D1" w:rsidRPr="007D43A0" w:rsidRDefault="009D6189" w:rsidP="00827694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</w:rPr>
        <w:tab/>
      </w:r>
      <w:r w:rsidRPr="007D43A0">
        <w:rPr>
          <w:rFonts w:asciiTheme="majorBidi" w:hAnsiTheme="majorBidi" w:cstheme="majorBidi"/>
          <w:sz w:val="32"/>
          <w:szCs w:val="32"/>
          <w:cs/>
        </w:rPr>
        <w:t>บริษัทฯและ</w:t>
      </w:r>
      <w:r w:rsidR="001969D1" w:rsidRPr="007D43A0">
        <w:rPr>
          <w:rFonts w:asciiTheme="majorBidi" w:hAnsiTheme="majorBidi" w:cstheme="majorBidi"/>
          <w:sz w:val="32"/>
          <w:szCs w:val="32"/>
          <w:cs/>
        </w:rPr>
        <w:t>บริษัทย่อยรับรู้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1969D1" w:rsidRPr="007D43A0" w:rsidRDefault="001969D1" w:rsidP="008276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D43A0">
        <w:rPr>
          <w:rFonts w:asciiTheme="majorBidi" w:hAnsiTheme="majorBidi" w:cstheme="majorBidi"/>
          <w:i/>
          <w:iCs/>
          <w:sz w:val="32"/>
          <w:szCs w:val="32"/>
        </w:rPr>
        <w:tab/>
      </w:r>
      <w:r w:rsidRPr="007D43A0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</w:t>
      </w:r>
    </w:p>
    <w:p w:rsidR="001969D1" w:rsidRPr="007D43A0" w:rsidRDefault="001969D1" w:rsidP="008276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7D43A0">
        <w:rPr>
          <w:rFonts w:asciiTheme="majorBidi" w:hAnsiTheme="majorBidi" w:cstheme="majorBidi"/>
          <w:i/>
          <w:iCs/>
          <w:sz w:val="32"/>
          <w:szCs w:val="32"/>
        </w:rPr>
        <w:tab/>
      </w:r>
      <w:r w:rsidRPr="007D43A0">
        <w:rPr>
          <w:rFonts w:asciiTheme="majorBidi" w:hAnsiTheme="majorBidi" w:cstheme="majorBidi"/>
          <w:i/>
          <w:iCs/>
          <w:sz w:val="32"/>
          <w:szCs w:val="32"/>
          <w:cs/>
        </w:rPr>
        <w:t>โครงการสมทบเงิน</w:t>
      </w:r>
    </w:p>
    <w:p w:rsidR="001969D1" w:rsidRPr="007D43A0" w:rsidRDefault="001969D1" w:rsidP="008276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</w:rPr>
        <w:tab/>
      </w:r>
      <w:r w:rsidR="00563DA5" w:rsidRPr="007D43A0">
        <w:rPr>
          <w:rFonts w:asciiTheme="majorBidi" w:hAnsiTheme="majorBidi" w:cstheme="majorBidi"/>
          <w:spacing w:val="-4"/>
          <w:sz w:val="32"/>
          <w:szCs w:val="32"/>
          <w:cs/>
        </w:rPr>
        <w:t>บริษัทฯ</w:t>
      </w:r>
      <w:r w:rsidRPr="007D43A0">
        <w:rPr>
          <w:rFonts w:asciiTheme="majorBidi" w:hAnsiTheme="majorBidi" w:cstheme="majorBidi"/>
          <w:spacing w:val="-4"/>
          <w:sz w:val="32"/>
          <w:szCs w:val="32"/>
          <w:cs/>
        </w:rPr>
        <w:t>และพนักงานของบริษัทฯได้ร่วมกันจัดตั้งกองทุนสำรองเลี้ยงชีพ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:rsidR="001969D1" w:rsidRPr="007D43A0" w:rsidRDefault="001969D1" w:rsidP="008276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7D43A0">
        <w:rPr>
          <w:rFonts w:asciiTheme="majorBidi" w:hAnsiTheme="majorBidi" w:cstheme="majorBidi"/>
          <w:b/>
          <w:bCs/>
          <w:i/>
          <w:iCs/>
          <w:spacing w:val="-3"/>
          <w:sz w:val="22"/>
          <w:szCs w:val="22"/>
        </w:rPr>
        <w:tab/>
      </w:r>
      <w:r w:rsidRPr="007D43A0">
        <w:rPr>
          <w:rFonts w:asciiTheme="majorBidi" w:hAnsiTheme="majorBidi" w:cstheme="majorBidi"/>
          <w:i/>
          <w:iCs/>
          <w:sz w:val="32"/>
          <w:szCs w:val="32"/>
          <w:cs/>
        </w:rPr>
        <w:t>โครงการผลประโยชน์หลังออกจากงาน</w:t>
      </w:r>
    </w:p>
    <w:p w:rsidR="001969D1" w:rsidRPr="007D43A0" w:rsidRDefault="001969D1" w:rsidP="008276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</w:rPr>
        <w:tab/>
      </w:r>
      <w:r w:rsidRPr="007D43A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D56DC0" w:rsidRPr="007D43A0">
        <w:rPr>
          <w:rFonts w:asciiTheme="majorBidi" w:hAnsiTheme="majorBidi" w:cstheme="majorBidi"/>
          <w:sz w:val="32"/>
          <w:szCs w:val="32"/>
          <w:cs/>
        </w:rPr>
        <w:t>และ</w:t>
      </w:r>
      <w:r w:rsidRPr="007D43A0">
        <w:rPr>
          <w:rFonts w:asciiTheme="majorBidi" w:hAnsiTheme="majorBidi" w:cstheme="majorBidi"/>
          <w:sz w:val="32"/>
          <w:szCs w:val="32"/>
          <w:cs/>
        </w:rPr>
        <w:t>บริษัทย่อยมีภาระสำหรับเงินชดเชยที่ต้องจ่ายให้แก่พนักงานเมื่อออกจากงานตามกฎหมายแรงงาน ซึ่งบริษัทฯ</w:t>
      </w:r>
      <w:r w:rsidR="009D6189" w:rsidRPr="007D43A0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บริษัทย่อยถือว่าเงินชดเชยดังกล่าวเป็นโครงการผลประโยชน์หลังออกจากงานสำหรับพนักงาน </w:t>
      </w:r>
    </w:p>
    <w:p w:rsidR="001969D1" w:rsidRPr="007D43A0" w:rsidRDefault="001969D1" w:rsidP="00827694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</w:rPr>
        <w:tab/>
      </w:r>
      <w:r w:rsidRPr="007D43A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D56DC0" w:rsidRPr="007D43A0">
        <w:rPr>
          <w:rFonts w:asciiTheme="majorBidi" w:hAnsiTheme="majorBidi" w:cstheme="majorBidi"/>
          <w:sz w:val="32"/>
          <w:szCs w:val="32"/>
          <w:cs/>
        </w:rPr>
        <w:t>และ</w:t>
      </w:r>
      <w:r w:rsidRPr="007D43A0">
        <w:rPr>
          <w:rFonts w:asciiTheme="majorBidi" w:hAnsiTheme="majorBidi" w:cstheme="majorBidi"/>
          <w:sz w:val="32"/>
          <w:szCs w:val="32"/>
          <w:cs/>
        </w:rPr>
        <w:t>บริษัทย่อยคำนวณหนี้สินตามโครงการผล</w:t>
      </w:r>
      <w:r w:rsidR="00D56DC0" w:rsidRPr="007D43A0">
        <w:rPr>
          <w:rFonts w:asciiTheme="majorBidi" w:hAnsiTheme="majorBidi" w:cstheme="majorBidi"/>
          <w:sz w:val="32"/>
          <w:szCs w:val="32"/>
          <w:cs/>
        </w:rPr>
        <w:t>ประโยชน์หลังออกจากงานของพนักงาน</w:t>
      </w:r>
      <w:r w:rsidRPr="007D43A0">
        <w:rPr>
          <w:rFonts w:asciiTheme="majorBidi" w:hAnsiTheme="majorBidi" w:cstheme="majorBidi"/>
          <w:sz w:val="32"/>
          <w:szCs w:val="32"/>
          <w:cs/>
        </w:rPr>
        <w:t>โดยใช้วิธีคิดลดแต่ละหน่วยที่ประมาณการไว้ (</w:t>
      </w:r>
      <w:r w:rsidRPr="007D43A0">
        <w:rPr>
          <w:rFonts w:asciiTheme="majorBidi" w:hAnsiTheme="majorBidi" w:cstheme="majorBidi"/>
          <w:sz w:val="32"/>
          <w:szCs w:val="32"/>
        </w:rPr>
        <w:t>Projected Unit Credit Method)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</w:p>
    <w:p w:rsidR="001969D1" w:rsidRPr="007D43A0" w:rsidRDefault="001969D1" w:rsidP="00827694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</w:rPr>
        <w:tab/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 </w:t>
      </w:r>
    </w:p>
    <w:p w:rsidR="008B0AB8" w:rsidRPr="007D43A0" w:rsidRDefault="008B0AB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E11D91" w:rsidRPr="007D43A0" w:rsidRDefault="00BC042D" w:rsidP="00827694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</w:rPr>
        <w:lastRenderedPageBreak/>
        <w:t>4.1</w:t>
      </w:r>
      <w:r w:rsidR="00162D7B" w:rsidRPr="007D43A0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E11D91" w:rsidRPr="007D43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E11D91" w:rsidRPr="007D43A0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</w:p>
    <w:p w:rsidR="00E11D91" w:rsidRPr="007D43A0" w:rsidRDefault="00E11D91" w:rsidP="00827694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</w:rPr>
        <w:tab/>
      </w:r>
      <w:r w:rsidR="00EB7BFE" w:rsidRPr="007D43A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9E7AB7" w:rsidRPr="007D43A0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EB7BFE" w:rsidRPr="007D43A0">
        <w:rPr>
          <w:rFonts w:asciiTheme="majorBidi" w:hAnsiTheme="majorBidi" w:cstheme="majorBidi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</w:t>
      </w:r>
      <w:r w:rsidR="009E7AB7" w:rsidRPr="007D43A0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EB7BFE" w:rsidRPr="007D43A0">
        <w:rPr>
          <w:rFonts w:asciiTheme="majorBidi" w:hAnsiTheme="majorBidi" w:cstheme="majorBidi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และบริษัทฯ</w:t>
      </w:r>
      <w:r w:rsidR="009E7AB7" w:rsidRPr="007D43A0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EB7BFE" w:rsidRPr="007D43A0">
        <w:rPr>
          <w:rFonts w:asciiTheme="majorBidi" w:hAnsiTheme="majorBidi" w:cstheme="majorBidi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E11D91" w:rsidRPr="007D43A0" w:rsidRDefault="00BC042D" w:rsidP="00827694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</w:rPr>
        <w:t>4.1</w:t>
      </w:r>
      <w:r w:rsidR="00162D7B" w:rsidRPr="007D43A0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E11D91" w:rsidRPr="007D43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E11D91" w:rsidRPr="007D43A0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:rsidR="00EB7BFE" w:rsidRPr="007D43A0" w:rsidRDefault="00EB7BFE" w:rsidP="008276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:rsidR="00EB7BFE" w:rsidRPr="007D43A0" w:rsidRDefault="00EB7BFE" w:rsidP="008276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:rsidR="00EB7BFE" w:rsidRPr="007D43A0" w:rsidRDefault="00EB7BFE" w:rsidP="008276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EB7BFE" w:rsidRPr="007D43A0" w:rsidRDefault="00EB7BFE" w:rsidP="008276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:rsidR="00EB7BFE" w:rsidRPr="007D43A0" w:rsidRDefault="00EB7BFE" w:rsidP="008276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  <w:cs/>
        </w:rPr>
        <w:t xml:space="preserve">บริษัทฯและบริษัทย่อย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EB7BFE" w:rsidRPr="007D43A0" w:rsidRDefault="00EB7BFE" w:rsidP="008276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และบริษัทย่อย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EB7BFE" w:rsidRPr="007D43A0" w:rsidRDefault="00EB7BFE" w:rsidP="008276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หากมีความเป็นไปได้ค่อนข้างแน่ว่าบริษัทฯ</w:t>
      </w:r>
      <w:r w:rsidR="00CC0349" w:rsidRPr="007D43A0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</w:t>
      </w:r>
      <w:r w:rsidRPr="007D43A0">
        <w:rPr>
          <w:rFonts w:asciiTheme="majorBidi" w:hAnsiTheme="majorBidi" w:cstheme="majorBidi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C40442" w:rsidRPr="007D43A0" w:rsidRDefault="00EB7BFE" w:rsidP="00827694">
      <w:pPr>
        <w:spacing w:before="120" w:after="120"/>
        <w:ind w:left="547" w:right="-45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7D43A0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:rsidR="008B0AB8" w:rsidRPr="007D43A0" w:rsidRDefault="008B0AB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AC0C85" w:rsidRPr="007D43A0" w:rsidRDefault="00AC0C85" w:rsidP="00827694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</w:rPr>
        <w:lastRenderedPageBreak/>
        <w:t>4.1</w:t>
      </w:r>
      <w:r w:rsidR="00162D7B" w:rsidRPr="007D43A0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7D43A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D43A0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:rsidR="00AC0C85" w:rsidRPr="007D43A0" w:rsidRDefault="00AC0C85" w:rsidP="00CC0349">
      <w:pPr>
        <w:spacing w:before="120" w:after="120"/>
        <w:ind w:left="600" w:right="-36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</w:rPr>
        <w:tab/>
      </w:r>
      <w:r w:rsidRPr="007D43A0">
        <w:rPr>
          <w:rFonts w:asciiTheme="majorBidi" w:hAnsiTheme="majorBidi" w:cstheme="majorBidi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ฯและบริษัทย่อย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</w:t>
      </w:r>
      <w:r w:rsidRPr="007D43A0">
        <w:rPr>
          <w:rFonts w:asciiTheme="majorBidi" w:hAnsiTheme="majorBidi" w:cstheme="majorBidi"/>
          <w:spacing w:val="-4"/>
          <w:sz w:val="32"/>
          <w:szCs w:val="32"/>
          <w:cs/>
        </w:rPr>
        <w:t>ด้วยมูลค่ายุติธรรม</w:t>
      </w:r>
      <w:r w:rsidRPr="007D43A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D43A0">
        <w:rPr>
          <w:rFonts w:asciiTheme="majorBidi" w:hAnsiTheme="majorBidi" w:cstheme="majorBidi"/>
          <w:spacing w:val="-4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หรือไม่สามารถหาราคาเสนอซื้อขายในตลาดที่มีสภาพคล่องได้ บริษัทฯและบริษัทย่อย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AC0C85" w:rsidRPr="007D43A0" w:rsidRDefault="00AC0C85" w:rsidP="008B0AB8">
      <w:pPr>
        <w:tabs>
          <w:tab w:val="left" w:pos="900"/>
          <w:tab w:val="left" w:pos="2160"/>
          <w:tab w:val="left" w:pos="2866"/>
        </w:tabs>
        <w:spacing w:before="120" w:after="120"/>
        <w:ind w:left="600" w:right="-36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</w:rPr>
        <w:tab/>
      </w:r>
      <w:r w:rsidRPr="007D43A0">
        <w:rPr>
          <w:rFonts w:asciiTheme="majorBidi" w:hAnsiTheme="majorBidi" w:cstheme="majorBidi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162D7B" w:rsidRPr="007D43A0">
        <w:rPr>
          <w:rFonts w:asciiTheme="majorBidi" w:hAnsiTheme="majorBidi" w:cstheme="majorBidi"/>
          <w:sz w:val="32"/>
          <w:szCs w:val="32"/>
          <w:cs/>
        </w:rPr>
        <w:t>แบ่ง</w:t>
      </w:r>
      <w:r w:rsidRPr="007D43A0">
        <w:rPr>
          <w:rFonts w:asciiTheme="majorBidi" w:hAnsiTheme="majorBidi" w:cstheme="majorBidi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:rsidR="00AC0C85" w:rsidRPr="007D43A0" w:rsidRDefault="00AC0C85" w:rsidP="001A2DB3">
      <w:pPr>
        <w:tabs>
          <w:tab w:val="left" w:pos="1620"/>
          <w:tab w:val="left" w:pos="2880"/>
        </w:tabs>
        <w:spacing w:before="120" w:after="120"/>
        <w:ind w:left="1426" w:right="-36" w:hanging="864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7D43A0">
        <w:rPr>
          <w:rFonts w:asciiTheme="majorBidi" w:hAnsiTheme="majorBidi" w:cstheme="majorBidi"/>
          <w:sz w:val="32"/>
          <w:szCs w:val="32"/>
        </w:rPr>
        <w:t xml:space="preserve">1 </w:t>
      </w:r>
      <w:r w:rsidRPr="007D43A0">
        <w:rPr>
          <w:rFonts w:asciiTheme="majorBidi" w:hAnsiTheme="majorBidi" w:cstheme="majorBidi"/>
          <w:sz w:val="32"/>
          <w:szCs w:val="32"/>
        </w:rPr>
        <w:tab/>
      </w:r>
      <w:r w:rsidRPr="007D43A0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AC0C85" w:rsidRPr="007D43A0" w:rsidRDefault="00AC0C85" w:rsidP="001A2DB3">
      <w:pPr>
        <w:tabs>
          <w:tab w:val="left" w:pos="1620"/>
          <w:tab w:val="left" w:pos="2880"/>
        </w:tabs>
        <w:spacing w:before="120" w:after="120"/>
        <w:ind w:left="1426" w:right="-36" w:hanging="864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7D43A0">
        <w:rPr>
          <w:rFonts w:asciiTheme="majorBidi" w:hAnsiTheme="majorBidi" w:cstheme="majorBidi"/>
          <w:sz w:val="32"/>
          <w:szCs w:val="32"/>
        </w:rPr>
        <w:t>2</w:t>
      </w:r>
      <w:r w:rsidRPr="007D43A0">
        <w:rPr>
          <w:rFonts w:asciiTheme="majorBidi" w:hAnsiTheme="majorBidi" w:cstheme="majorBidi"/>
          <w:sz w:val="32"/>
          <w:szCs w:val="32"/>
        </w:rPr>
        <w:tab/>
      </w:r>
      <w:r w:rsidRPr="007D43A0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AC0C85" w:rsidRPr="007D43A0" w:rsidRDefault="00AC0C85" w:rsidP="001A2DB3">
      <w:pPr>
        <w:tabs>
          <w:tab w:val="left" w:pos="1620"/>
        </w:tabs>
        <w:spacing w:before="120" w:after="120"/>
        <w:ind w:left="1426" w:hanging="864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7D43A0">
        <w:rPr>
          <w:rFonts w:asciiTheme="majorBidi" w:hAnsiTheme="majorBidi" w:cstheme="majorBidi"/>
          <w:sz w:val="32"/>
          <w:szCs w:val="32"/>
        </w:rPr>
        <w:t>3</w:t>
      </w:r>
      <w:r w:rsidRPr="007D43A0">
        <w:rPr>
          <w:rFonts w:asciiTheme="majorBidi" w:hAnsiTheme="majorBidi" w:cstheme="majorBidi"/>
          <w:sz w:val="32"/>
          <w:szCs w:val="32"/>
        </w:rPr>
        <w:tab/>
      </w:r>
      <w:r w:rsidRPr="007D43A0">
        <w:rPr>
          <w:rFonts w:asciiTheme="majorBidi" w:hAnsiTheme="majorBidi" w:cstheme="majorBidi"/>
          <w:sz w:val="32"/>
          <w:szCs w:val="32"/>
          <w:cs/>
        </w:rPr>
        <w:t>ใช้ข้อมูลที่ไม่สามารถสังเกตได้</w:t>
      </w:r>
      <w:r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Pr="007D43A0">
        <w:rPr>
          <w:rFonts w:asciiTheme="majorBidi" w:hAnsiTheme="majorBidi" w:cstheme="majorBidi"/>
          <w:sz w:val="32"/>
          <w:szCs w:val="32"/>
          <w:cs/>
        </w:rPr>
        <w:t>เช่น ข้อมูลเกี่ยวกับกระแสเงิน</w:t>
      </w:r>
      <w:r w:rsidR="00CC0349" w:rsidRPr="007D43A0">
        <w:rPr>
          <w:rFonts w:asciiTheme="majorBidi" w:hAnsiTheme="majorBidi" w:cstheme="majorBidi"/>
          <w:sz w:val="32"/>
          <w:szCs w:val="32"/>
          <w:cs/>
        </w:rPr>
        <w:t>สด</w:t>
      </w:r>
      <w:r w:rsidRPr="007D43A0">
        <w:rPr>
          <w:rFonts w:asciiTheme="majorBidi" w:hAnsiTheme="majorBidi" w:cstheme="majorBidi"/>
          <w:sz w:val="32"/>
          <w:szCs w:val="32"/>
          <w:cs/>
        </w:rPr>
        <w:t>ในอนาคตที่กิจการประมาณขึ้น</w:t>
      </w:r>
    </w:p>
    <w:p w:rsidR="00AC0C85" w:rsidRPr="007D43A0" w:rsidRDefault="00AC0C85" w:rsidP="00827694">
      <w:pPr>
        <w:tabs>
          <w:tab w:val="left" w:pos="1620"/>
        </w:tabs>
        <w:spacing w:before="120" w:after="120"/>
        <w:ind w:left="562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บริษัทฯและบริษัทย่อย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Pr="007D43A0">
        <w:rPr>
          <w:rFonts w:asciiTheme="majorBidi" w:hAnsiTheme="majorBidi" w:cstheme="majorBidi"/>
          <w:sz w:val="32"/>
          <w:szCs w:val="32"/>
          <w:cs/>
        </w:rPr>
        <w:t>ณ</w:t>
      </w:r>
      <w:r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Pr="007D43A0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:rsidR="00EB7BFE" w:rsidRPr="007D43A0" w:rsidRDefault="00BC042D" w:rsidP="00827694">
      <w:pPr>
        <w:tabs>
          <w:tab w:val="left" w:pos="60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E11D91" w:rsidRPr="007D43A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11D91" w:rsidRPr="007D43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EB7BFE" w:rsidRPr="007D43A0">
        <w:rPr>
          <w:rFonts w:asciiTheme="majorBidi" w:hAnsiTheme="majorBidi" w:cstheme="majorBidi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:rsidR="00EB7BFE" w:rsidRPr="007D43A0" w:rsidRDefault="00EB7BFE" w:rsidP="00827694">
      <w:pPr>
        <w:tabs>
          <w:tab w:val="left" w:pos="144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</w:rPr>
        <w:tab/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</w:t>
      </w:r>
      <w:r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Pr="007D43A0">
        <w:rPr>
          <w:rFonts w:asciiTheme="majorBidi" w:hAnsiTheme="majorBidi" w:cstheme="majorBidi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:rsidR="007262E0" w:rsidRPr="007D43A0" w:rsidRDefault="007262E0" w:rsidP="00827694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D43A0">
        <w:rPr>
          <w:rFonts w:asciiTheme="majorBidi" w:hAnsiTheme="majorBidi" w:cstheme="majorBidi"/>
          <w:b/>
          <w:bCs/>
          <w:sz w:val="32"/>
          <w:szCs w:val="32"/>
          <w:cs/>
        </w:rPr>
        <w:t>สัญญาก่อสร้าง</w:t>
      </w:r>
    </w:p>
    <w:p w:rsidR="007262E0" w:rsidRPr="007D43A0" w:rsidRDefault="007262E0" w:rsidP="00827694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</w:rPr>
        <w:tab/>
      </w:r>
      <w:r w:rsidRPr="007D43A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EF06F5" w:rsidRPr="007D43A0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7D43A0">
        <w:rPr>
          <w:rFonts w:asciiTheme="majorBidi" w:hAnsiTheme="majorBidi" w:cstheme="majorBidi"/>
          <w:sz w:val="32"/>
          <w:szCs w:val="32"/>
          <w:cs/>
        </w:rPr>
        <w:t>รับรู้รายได้</w:t>
      </w:r>
      <w:r w:rsidR="009F3BA2" w:rsidRPr="007D43A0">
        <w:rPr>
          <w:rFonts w:asciiTheme="majorBidi" w:hAnsiTheme="majorBidi" w:cstheme="majorBidi"/>
          <w:sz w:val="32"/>
          <w:szCs w:val="32"/>
          <w:cs/>
        </w:rPr>
        <w:t>จากงาน</w:t>
      </w:r>
      <w:r w:rsidRPr="007D43A0">
        <w:rPr>
          <w:rFonts w:asciiTheme="majorBidi" w:hAnsiTheme="majorBidi" w:cstheme="majorBidi"/>
          <w:sz w:val="32"/>
          <w:szCs w:val="32"/>
          <w:cs/>
        </w:rPr>
        <w:t>ก่อสร้างโดยอ้างอิงกับขั้นความสำเร็จของงานก่อสร้างตามสัญญา เมื่อกิจการสามารถประมาณผลของงานก่อสร้างตามสัญญาได้อย่างน่าเชื่อถือ ขั้นความสำเร็จของงานก่อสร้างถูกกำหนดโดยพิจารณาจากการสำรวจและประมาณการโดย</w:t>
      </w:r>
      <w:r w:rsidR="00087DD7" w:rsidRPr="007D43A0">
        <w:rPr>
          <w:rFonts w:asciiTheme="majorBidi" w:hAnsiTheme="majorBidi" w:cstheme="majorBidi"/>
          <w:sz w:val="32"/>
          <w:szCs w:val="32"/>
          <w:cs/>
        </w:rPr>
        <w:t>วิศวกร</w:t>
      </w:r>
      <w:r w:rsidRPr="007D43A0">
        <w:rPr>
          <w:rFonts w:asciiTheme="majorBidi" w:hAnsiTheme="majorBidi" w:cstheme="majorBidi"/>
          <w:sz w:val="32"/>
          <w:szCs w:val="32"/>
          <w:cs/>
        </w:rPr>
        <w:t>โครงการ ฝ่ายบริหาร</w:t>
      </w:r>
      <w:r w:rsidR="00EF06F5" w:rsidRPr="007D43A0">
        <w:rPr>
          <w:rFonts w:asciiTheme="majorBidi" w:hAnsiTheme="majorBidi" w:cstheme="majorBidi"/>
          <w:sz w:val="32"/>
          <w:szCs w:val="32"/>
          <w:cs/>
        </w:rPr>
        <w:t>จำ</w:t>
      </w:r>
      <w:r w:rsidRPr="007D43A0">
        <w:rPr>
          <w:rFonts w:asciiTheme="majorBidi" w:hAnsiTheme="majorBidi" w:cstheme="majorBidi"/>
          <w:sz w:val="32"/>
          <w:szCs w:val="32"/>
          <w:cs/>
        </w:rPr>
        <w:t>เป็นต้องใช้ดุลยพินิจในการประมาณขั้นความสำเร็จของงานโดยคำนึงถึงประสบการณ์ในอดีตและข้อมูลที่ได้รับจาก</w:t>
      </w:r>
      <w:r w:rsidR="00087DD7" w:rsidRPr="007D43A0">
        <w:rPr>
          <w:rFonts w:asciiTheme="majorBidi" w:hAnsiTheme="majorBidi" w:cstheme="majorBidi"/>
          <w:sz w:val="32"/>
          <w:szCs w:val="32"/>
          <w:cs/>
        </w:rPr>
        <w:t>วิศวกร</w:t>
      </w:r>
      <w:r w:rsidRPr="007D43A0">
        <w:rPr>
          <w:rFonts w:asciiTheme="majorBidi" w:hAnsiTheme="majorBidi" w:cstheme="majorBidi"/>
          <w:sz w:val="32"/>
          <w:szCs w:val="32"/>
          <w:cs/>
        </w:rPr>
        <w:t>โครงการ</w:t>
      </w:r>
    </w:p>
    <w:p w:rsidR="007262E0" w:rsidRPr="007D43A0" w:rsidRDefault="007262E0" w:rsidP="008B0AB8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Pr="007D43A0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ประมาณการต้นทุนโครงการก่อสร้าง</w:t>
      </w:r>
    </w:p>
    <w:p w:rsidR="007262E0" w:rsidRPr="007D43A0" w:rsidRDefault="007262E0" w:rsidP="008B0AB8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</w:rPr>
        <w:tab/>
      </w:r>
      <w:r w:rsidRPr="007D43A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EF06F5" w:rsidRPr="007D43A0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7D43A0">
        <w:rPr>
          <w:rFonts w:asciiTheme="majorBidi" w:hAnsiTheme="majorBidi" w:cstheme="majorBidi"/>
          <w:sz w:val="32"/>
          <w:szCs w:val="32"/>
          <w:cs/>
        </w:rPr>
        <w:t>ประมาณการต้นทุน</w:t>
      </w:r>
      <w:r w:rsidR="009F3BA2" w:rsidRPr="007D43A0">
        <w:rPr>
          <w:rFonts w:asciiTheme="majorBidi" w:hAnsiTheme="majorBidi" w:cstheme="majorBidi"/>
          <w:sz w:val="32"/>
          <w:szCs w:val="32"/>
          <w:cs/>
        </w:rPr>
        <w:t>งาน</w:t>
      </w:r>
      <w:r w:rsidRPr="007D43A0">
        <w:rPr>
          <w:rFonts w:asciiTheme="majorBidi" w:hAnsiTheme="majorBidi" w:cstheme="majorBidi"/>
          <w:sz w:val="32"/>
          <w:szCs w:val="32"/>
          <w:cs/>
        </w:rPr>
        <w:t>ก่อสร้างของแต่ละโครงการจากรายละเอียดของแบบก่อสร้างและนำมาคำนวณจำนวนและมูลค่าวัสดุก่อสร้างที่ต้องใช้ในโครงการดังกล่าว รวมถึงค่าแรง ค่าโสหุ้ย ที่ต้องใช้ในการให้บริการก่อสร้างจนเสร็จ ประกอบกับการพิจารณาถึงแนวโน้มของการเปลี่ยนแปลงราคาวัสดุก่อสร้าง ค่าแรง และค่าใช้จ่ายอื่น ๆ บริษัทฯ</w:t>
      </w:r>
      <w:r w:rsidR="009D6189" w:rsidRPr="007D43A0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7D43A0">
        <w:rPr>
          <w:rFonts w:asciiTheme="majorBidi" w:hAnsiTheme="majorBidi" w:cstheme="majorBidi"/>
          <w:sz w:val="32"/>
          <w:szCs w:val="32"/>
          <w:cs/>
        </w:rPr>
        <w:t>จะทำการทบทวนประมาณการต้นทุนอย่างสม่ำเสมอ และทุกคราวที่ต้นทุนที่เกิดขึ้นจริงแตกต่างจากประมาณการต้นทุนอย่างเป็นสาระสำคัญ</w:t>
      </w:r>
    </w:p>
    <w:p w:rsidR="007262E0" w:rsidRPr="007D43A0" w:rsidRDefault="009F3BA2" w:rsidP="008B0AB8">
      <w:pPr>
        <w:tabs>
          <w:tab w:val="left" w:pos="1440"/>
        </w:tabs>
        <w:spacing w:before="120" w:after="120"/>
        <w:ind w:left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</w:t>
      </w:r>
      <w:r w:rsidR="007262E0" w:rsidRPr="007D43A0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ค่าใช้จ่ายสำหรับ</w:t>
      </w:r>
      <w:r w:rsidRPr="007D43A0">
        <w:rPr>
          <w:rFonts w:asciiTheme="majorBidi" w:hAnsiTheme="majorBidi" w:cstheme="majorBidi"/>
          <w:b/>
          <w:bCs/>
          <w:sz w:val="32"/>
          <w:szCs w:val="32"/>
          <w:cs/>
        </w:rPr>
        <w:t>โครงการ</w:t>
      </w:r>
      <w:r w:rsidR="007262E0" w:rsidRPr="007D43A0">
        <w:rPr>
          <w:rFonts w:asciiTheme="majorBidi" w:hAnsiTheme="majorBidi" w:cstheme="majorBidi"/>
          <w:b/>
          <w:bCs/>
          <w:sz w:val="32"/>
          <w:szCs w:val="32"/>
          <w:cs/>
        </w:rPr>
        <w:t>ก่อสร้าง</w:t>
      </w:r>
    </w:p>
    <w:p w:rsidR="007262E0" w:rsidRPr="007D43A0" w:rsidRDefault="007262E0" w:rsidP="008B0AB8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</w:rPr>
        <w:tab/>
      </w:r>
      <w:r w:rsidRPr="007D43A0">
        <w:rPr>
          <w:rFonts w:asciiTheme="majorBidi" w:hAnsiTheme="majorBidi" w:cstheme="majorBidi"/>
          <w:sz w:val="32"/>
          <w:szCs w:val="32"/>
          <w:cs/>
        </w:rPr>
        <w:t>ในการ</w:t>
      </w:r>
      <w:r w:rsidR="009F3BA2" w:rsidRPr="007D43A0">
        <w:rPr>
          <w:rFonts w:asciiTheme="majorBidi" w:hAnsiTheme="majorBidi" w:cstheme="majorBidi"/>
          <w:sz w:val="32"/>
          <w:szCs w:val="32"/>
          <w:cs/>
        </w:rPr>
        <w:t>ประมาณการ</w:t>
      </w:r>
      <w:r w:rsidRPr="007D43A0">
        <w:rPr>
          <w:rFonts w:asciiTheme="majorBidi" w:hAnsiTheme="majorBidi" w:cstheme="majorBidi"/>
          <w:sz w:val="32"/>
          <w:szCs w:val="32"/>
          <w:cs/>
        </w:rPr>
        <w:t>ค่าใช้จ่ายสำหรับ</w:t>
      </w:r>
      <w:r w:rsidR="009F3BA2" w:rsidRPr="007D43A0">
        <w:rPr>
          <w:rFonts w:asciiTheme="majorBidi" w:hAnsiTheme="majorBidi" w:cstheme="majorBidi"/>
          <w:sz w:val="32"/>
          <w:szCs w:val="32"/>
          <w:cs/>
        </w:rPr>
        <w:t>โครงการ</w:t>
      </w:r>
      <w:r w:rsidRPr="007D43A0">
        <w:rPr>
          <w:rFonts w:asciiTheme="majorBidi" w:hAnsiTheme="majorBidi" w:cstheme="majorBidi"/>
          <w:sz w:val="32"/>
          <w:szCs w:val="32"/>
          <w:cs/>
        </w:rPr>
        <w:t>ก่อสร้าง ฝ่ายบริหารได้ใช้ดุลยพินิจและข้อมูลต่างๆที่เกี่ยวข้องในการประมาณการผลขาดทุนที่คาดว่าจะเกิดขึ้นจากการรับประกันผลงานและการเรียกร้องค่าความเสียหายจากงานก่อสร้างตามสัญญา โดยอาศัยการประเมินสถานะของโครงการ การวิเคราะห์ข้อมูลค่าความเสียหายที่เกิดขึ้นจริงและข้อมูลสถิติในอดีต เป็นต้น อย่างไรก็ตาม การใช้ประมาณการและข้อสมมติฐานที่แตกต่างกันอาจมีผลต่อจำนวน</w:t>
      </w:r>
      <w:r w:rsidR="009F3BA2" w:rsidRPr="007D43A0">
        <w:rPr>
          <w:rFonts w:asciiTheme="majorBidi" w:hAnsiTheme="majorBidi" w:cstheme="majorBidi"/>
          <w:sz w:val="32"/>
          <w:szCs w:val="32"/>
          <w:cs/>
        </w:rPr>
        <w:t>ประมาณการ</w:t>
      </w:r>
      <w:r w:rsidRPr="007D43A0">
        <w:rPr>
          <w:rFonts w:asciiTheme="majorBidi" w:hAnsiTheme="majorBidi" w:cstheme="majorBidi"/>
          <w:sz w:val="32"/>
          <w:szCs w:val="32"/>
          <w:cs/>
        </w:rPr>
        <w:t>ค่าใช้จ่ายสำหรับ</w:t>
      </w:r>
      <w:r w:rsidR="009F3BA2" w:rsidRPr="007D43A0">
        <w:rPr>
          <w:rFonts w:asciiTheme="majorBidi" w:hAnsiTheme="majorBidi" w:cstheme="majorBidi"/>
          <w:sz w:val="32"/>
          <w:szCs w:val="32"/>
          <w:cs/>
        </w:rPr>
        <w:t>โครงการ</w:t>
      </w:r>
      <w:r w:rsidRPr="007D43A0">
        <w:rPr>
          <w:rFonts w:asciiTheme="majorBidi" w:hAnsiTheme="majorBidi" w:cstheme="majorBidi"/>
          <w:sz w:val="32"/>
          <w:szCs w:val="32"/>
          <w:cs/>
        </w:rPr>
        <w:t>ก่อสร้าง</w:t>
      </w:r>
    </w:p>
    <w:p w:rsidR="00E01C95" w:rsidRPr="007D43A0" w:rsidRDefault="00E01C95" w:rsidP="008B0AB8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D43A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สัญญาเช่า </w:t>
      </w:r>
    </w:p>
    <w:p w:rsidR="003046C6" w:rsidRPr="007D43A0" w:rsidRDefault="00E01C95" w:rsidP="008B0AB8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</w:rPr>
        <w:tab/>
      </w:r>
      <w:r w:rsidR="00EF06F5" w:rsidRPr="007D43A0">
        <w:rPr>
          <w:rFonts w:asciiTheme="majorBidi" w:hAnsiTheme="majorBidi" w:cstheme="majorBidi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้ดุลยพินิจในการประเมินเงื่อนไขและรายละเอียดของสัญญาเพื่อพิจารณาว่าบริษัทฯได้โอนหรือรับโอนความเสี่ยงและผลประโยชน์ในสินทรัพย์ที่เช่าดังกล่าวแล้วหรือไม่</w:t>
      </w:r>
    </w:p>
    <w:p w:rsidR="00E01C95" w:rsidRPr="007D43A0" w:rsidRDefault="00E01C95" w:rsidP="008B0AB8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D43A0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ค่าเผื่อหนี้สงสัยจะสูญของลูกหนี้</w:t>
      </w:r>
    </w:p>
    <w:p w:rsidR="003046C6" w:rsidRPr="007D43A0" w:rsidRDefault="00E01C95" w:rsidP="008B0AB8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</w:rPr>
        <w:tab/>
      </w:r>
      <w:r w:rsidR="00EF06F5" w:rsidRPr="007D43A0">
        <w:rPr>
          <w:rFonts w:asciiTheme="majorBidi" w:hAnsiTheme="majorBidi" w:cstheme="majorBidi"/>
          <w:sz w:val="32"/>
          <w:szCs w:val="32"/>
          <w:cs/>
        </w:rPr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:rsidR="005955D3" w:rsidRPr="007D43A0" w:rsidRDefault="00E01C95" w:rsidP="008B0AB8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55D3" w:rsidRPr="007D43A0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ค่าเผื่อการด้อยค่าของเงินลงทุน</w:t>
      </w:r>
    </w:p>
    <w:p w:rsidR="003046C6" w:rsidRPr="007D43A0" w:rsidRDefault="005955D3" w:rsidP="008B0AB8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</w:rPr>
        <w:tab/>
      </w:r>
      <w:r w:rsidR="00EF06F5" w:rsidRPr="007D43A0">
        <w:rPr>
          <w:rFonts w:asciiTheme="majorBidi" w:hAnsiTheme="majorBidi" w:cstheme="majorBidi"/>
          <w:sz w:val="32"/>
          <w:szCs w:val="32"/>
          <w:cs/>
        </w:rPr>
        <w:t>บริษัทฯจะตั้งค่าเผื่อการด้อยค่าของเงินลงทุนเมื่อมูลค่ายุติธรรมของเงินลงทุนดังกล่าวได้ลดลงอย่างมีสาระสำคัญและเป็นระยะเวลานานหรือเมื่อมีข้อบ่งชี้ของการด้อยค่า การที่จะสรุปว่าเงินลงทุนดังกล่าวได้ลดลงอย่างมีสาระสำคัญหรือเป็นระยะเวลานานหรือไม่นั้นจำเป็นต้องใช้ดุลยพินิจของฝ่ายบริหาร</w:t>
      </w:r>
    </w:p>
    <w:p w:rsidR="00E01C95" w:rsidRPr="007D43A0" w:rsidRDefault="00E01C95" w:rsidP="008B0AB8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15502B" w:rsidRPr="007D43A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ที่ดิน </w:t>
      </w:r>
      <w:r w:rsidRPr="007D43A0">
        <w:rPr>
          <w:rFonts w:asciiTheme="majorBidi" w:hAnsiTheme="majorBidi" w:cstheme="majorBidi"/>
          <w:b/>
          <w:bCs/>
          <w:sz w:val="32"/>
          <w:szCs w:val="32"/>
          <w:cs/>
        </w:rPr>
        <w:t>อาคารและอุปกรณ์</w:t>
      </w:r>
      <w:r w:rsidRPr="007D43A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7D43A0">
        <w:rPr>
          <w:rFonts w:asciiTheme="majorBidi" w:hAnsiTheme="majorBidi" w:cstheme="majorBidi"/>
          <w:b/>
          <w:bCs/>
          <w:sz w:val="32"/>
          <w:szCs w:val="32"/>
          <w:cs/>
        </w:rPr>
        <w:t>และค่าเสื่อมราคา</w:t>
      </w:r>
    </w:p>
    <w:p w:rsidR="00EF06F5" w:rsidRPr="007D43A0" w:rsidRDefault="00E01C95" w:rsidP="008B0AB8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</w:rPr>
        <w:tab/>
      </w:r>
      <w:r w:rsidR="00EF06F5" w:rsidRPr="007D43A0">
        <w:rPr>
          <w:rFonts w:asciiTheme="majorBidi" w:hAnsiTheme="majorBidi" w:cstheme="majorBidi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:rsidR="00EF06F5" w:rsidRPr="007D43A0" w:rsidRDefault="00EF06F5" w:rsidP="008B0AB8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D43A0">
        <w:rPr>
          <w:rFonts w:asciiTheme="majorBidi" w:hAnsiTheme="majorBidi" w:cstheme="majorBidi"/>
          <w:sz w:val="32"/>
          <w:szCs w:val="32"/>
        </w:rPr>
        <w:lastRenderedPageBreak/>
        <w:tab/>
      </w:r>
      <w:r w:rsidRPr="007D43A0">
        <w:rPr>
          <w:rFonts w:asciiTheme="majorBidi" w:hAnsiTheme="majorBidi" w:cstheme="majorBidi"/>
          <w:sz w:val="32"/>
          <w:szCs w:val="32"/>
          <w:cs/>
        </w:rPr>
        <w:t>บริษัทฯแสดงมูลค่าของอาคารด้วยราคาที่ตีใหม่ ซึ่งราคาที่ตีใหม่นี้ได้ประเมินโดยผู้ประเมินราคาอิสระโดยใช้วิธี</w:t>
      </w:r>
      <w:r w:rsidR="00475BAB" w:rsidRPr="007D43A0">
        <w:rPr>
          <w:rFonts w:asciiTheme="majorBidi" w:hAnsiTheme="majorBidi" w:cstheme="majorBidi"/>
          <w:sz w:val="32"/>
          <w:szCs w:val="32"/>
          <w:cs/>
        </w:rPr>
        <w:t>มูลค่าต้น</w:t>
      </w:r>
      <w:r w:rsidR="00774037" w:rsidRPr="007D43A0">
        <w:rPr>
          <w:rFonts w:asciiTheme="majorBidi" w:hAnsiTheme="majorBidi" w:cstheme="majorBidi"/>
          <w:sz w:val="32"/>
          <w:szCs w:val="32"/>
          <w:cs/>
        </w:rPr>
        <w:t>ทุน</w:t>
      </w:r>
      <w:r w:rsidR="00475BAB" w:rsidRPr="007D43A0">
        <w:rPr>
          <w:rFonts w:asciiTheme="majorBidi" w:hAnsiTheme="majorBidi" w:cstheme="majorBidi"/>
          <w:sz w:val="32"/>
          <w:szCs w:val="32"/>
          <w:cs/>
        </w:rPr>
        <w:t>ทดแทนคงเหลือสุทธิ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 ซึ่งการประเมินมูลค่าดังกล่าวต้องอาศัยข้อสมมติฐานและการประมาณการบางประการ</w:t>
      </w:r>
    </w:p>
    <w:p w:rsidR="00E01C95" w:rsidRPr="007D43A0" w:rsidRDefault="00EF06F5" w:rsidP="008B0AB8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Pr="007D43A0">
        <w:rPr>
          <w:rFonts w:asciiTheme="majorBidi" w:hAnsiTheme="majorBidi" w:cstheme="majorBidi"/>
          <w:sz w:val="32"/>
          <w:szCs w:val="32"/>
        </w:rPr>
        <w:tab/>
      </w:r>
      <w:r w:rsidRPr="007D43A0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Pr="007D43A0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EF06F5" w:rsidRPr="007D43A0" w:rsidRDefault="00EF06F5" w:rsidP="008B0AB8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:rsidR="00EF06F5" w:rsidRPr="007D43A0" w:rsidRDefault="00EF06F5" w:rsidP="008B0AB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ฯ</w:t>
      </w:r>
      <w:r w:rsidR="004D15B0" w:rsidRPr="007D43A0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7D43A0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ในการนี้ฝ่ายบริหารจำเป็นต้องประมาณการว่าบริษัทฯ</w:t>
      </w:r>
      <w:r w:rsidR="004D15B0" w:rsidRPr="007D43A0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7D43A0">
        <w:rPr>
          <w:rFonts w:asciiTheme="majorBidi" w:hAnsiTheme="majorBidi" w:cstheme="majorBidi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โดยพิจารณาถึงจำนวนกำไรทางภาษีที่คาดว่าจะเกิดในอนาคตในแต่ละช่วงเวลา</w:t>
      </w:r>
    </w:p>
    <w:p w:rsidR="00EF06F5" w:rsidRPr="007D43A0" w:rsidRDefault="00EF06F5" w:rsidP="008B0AB8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:rsidR="00EF06F5" w:rsidRPr="007D43A0" w:rsidRDefault="00EF06F5" w:rsidP="008B0AB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  <w:cs/>
        </w:rPr>
        <w:t>หนี้สินตามโครงการผล</w:t>
      </w:r>
      <w:r w:rsidR="004D15B0" w:rsidRPr="007D43A0">
        <w:rPr>
          <w:rFonts w:asciiTheme="majorBidi" w:hAnsiTheme="majorBidi" w:cstheme="majorBidi"/>
          <w:sz w:val="32"/>
          <w:szCs w:val="32"/>
          <w:cs/>
        </w:rPr>
        <w:t>ประโยชน์หลังออกจากงานของพนักงาน</w:t>
      </w:r>
      <w:r w:rsidRPr="007D43A0">
        <w:rPr>
          <w:rFonts w:asciiTheme="majorBidi" w:hAnsiTheme="majorBidi" w:cstheme="majorBidi"/>
          <w:sz w:val="32"/>
          <w:szCs w:val="32"/>
          <w:cs/>
        </w:rPr>
        <w:t>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EF06F5" w:rsidRPr="007D43A0" w:rsidRDefault="00EF06F5" w:rsidP="008B0AB8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rtl/>
          <w:cs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:rsidR="00EF06F5" w:rsidRPr="007D43A0" w:rsidRDefault="00EF06F5" w:rsidP="008B0AB8">
      <w:pPr>
        <w:spacing w:before="120" w:after="120"/>
        <w:ind w:left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  <w:cs/>
        </w:rPr>
        <w:t>บริษัทฯมีหนี้สินที่อาจจะเกิดขึ้นจากการถูกฟ้องร้องเรียกค่าเสียหาย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</w:t>
      </w:r>
    </w:p>
    <w:p w:rsidR="0057338C" w:rsidRPr="007D43A0" w:rsidRDefault="0057338C" w:rsidP="00827694">
      <w:pPr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</w:rPr>
        <w:t>6.</w:t>
      </w:r>
      <w:r w:rsidRPr="007D43A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D43A0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57338C" w:rsidRPr="007D43A0" w:rsidRDefault="0057338C" w:rsidP="00827694">
      <w:pPr>
        <w:tabs>
          <w:tab w:val="left" w:pos="1440"/>
        </w:tabs>
        <w:spacing w:before="80" w:after="80"/>
        <w:ind w:left="547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</w:rPr>
        <w:tab/>
      </w:r>
      <w:r w:rsidRPr="007D43A0">
        <w:rPr>
          <w:rFonts w:asciiTheme="majorBidi" w:hAnsiTheme="majorBidi" w:cstheme="majorBidi"/>
          <w:sz w:val="32"/>
          <w:szCs w:val="32"/>
          <w:cs/>
        </w:rPr>
        <w:t>ในระหว่างปี บริษัทฯ</w:t>
      </w:r>
      <w:r w:rsidR="009F3869" w:rsidRPr="007D43A0">
        <w:rPr>
          <w:rFonts w:asciiTheme="majorBidi" w:hAnsiTheme="majorBidi" w:cstheme="majorBidi"/>
          <w:sz w:val="32"/>
          <w:szCs w:val="32"/>
          <w:cs/>
        </w:rPr>
        <w:t>และ</w:t>
      </w:r>
      <w:r w:rsidRPr="007D43A0">
        <w:rPr>
          <w:rFonts w:asciiTheme="majorBidi" w:hAnsiTheme="majorBidi" w:cstheme="majorBidi"/>
          <w:sz w:val="32"/>
          <w:szCs w:val="32"/>
          <w:cs/>
        </w:rPr>
        <w:t>บริษัทย่อยมีรายการธุรกิจที่สำคัญกับบุคคลหรือกิจการ</w:t>
      </w:r>
      <w:r w:rsidRPr="007D43A0">
        <w:rPr>
          <w:rFonts w:asciiTheme="majorBidi" w:hAnsiTheme="majorBidi" w:cstheme="majorBidi"/>
          <w:spacing w:val="-3"/>
          <w:sz w:val="32"/>
          <w:szCs w:val="32"/>
          <w:cs/>
        </w:rPr>
        <w:t>ที่เกี่ยวข้องกัน</w:t>
      </w:r>
      <w:r w:rsidRPr="007D43A0">
        <w:rPr>
          <w:rFonts w:asciiTheme="majorBidi" w:hAnsiTheme="majorBidi" w:cstheme="majorBidi"/>
          <w:spacing w:val="-3"/>
          <w:sz w:val="32"/>
          <w:szCs w:val="32"/>
        </w:rPr>
        <w:t xml:space="preserve"> </w:t>
      </w:r>
      <w:r w:rsidRPr="007D43A0">
        <w:rPr>
          <w:rFonts w:asciiTheme="majorBidi" w:hAnsiTheme="majorBidi" w:cstheme="majorBidi"/>
          <w:spacing w:val="-3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8B0AB8" w:rsidRPr="007D43A0">
        <w:rPr>
          <w:rFonts w:asciiTheme="majorBidi" w:hAnsiTheme="majorBidi" w:cstheme="majorBidi"/>
          <w:spacing w:val="-3"/>
          <w:sz w:val="32"/>
          <w:szCs w:val="32"/>
          <w:cs/>
        </w:rPr>
        <w:t>และ</w:t>
      </w:r>
      <w:r w:rsidRPr="007D43A0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:rsidR="008B0AB8" w:rsidRPr="007D43A0" w:rsidRDefault="008B0AB8">
      <w:pPr>
        <w:rPr>
          <w:rFonts w:asciiTheme="majorBidi" w:hAnsiTheme="majorBidi" w:cstheme="majorBidi"/>
        </w:rPr>
      </w:pPr>
      <w:r w:rsidRPr="007D43A0">
        <w:rPr>
          <w:rFonts w:asciiTheme="majorBidi" w:hAnsiTheme="majorBidi" w:cstheme="majorBidi"/>
        </w:rPr>
        <w:br w:type="page"/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37"/>
        <w:gridCol w:w="938"/>
        <w:gridCol w:w="937"/>
        <w:gridCol w:w="938"/>
        <w:gridCol w:w="2370"/>
      </w:tblGrid>
      <w:tr w:rsidR="0057338C" w:rsidRPr="007D43A0" w:rsidTr="005951CD">
        <w:trPr>
          <w:tblHeader/>
        </w:trPr>
        <w:tc>
          <w:tcPr>
            <w:tcW w:w="9180" w:type="dxa"/>
            <w:gridSpan w:val="6"/>
            <w:vAlign w:val="bottom"/>
          </w:tcPr>
          <w:p w:rsidR="0057338C" w:rsidRPr="007D43A0" w:rsidRDefault="0057338C" w:rsidP="00C206CD">
            <w:pPr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</w:r>
            <w:r w:rsidRPr="007D43A0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7D43A0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7D43A0">
              <w:rPr>
                <w:rFonts w:asciiTheme="majorBidi" w:hAnsiTheme="majorBidi" w:cstheme="majorBidi"/>
                <w:spacing w:val="-3"/>
                <w:sz w:val="28"/>
                <w:szCs w:val="28"/>
              </w:rPr>
              <w:br w:type="page"/>
            </w:r>
            <w:r w:rsidRPr="007D43A0">
              <w:rPr>
                <w:rFonts w:asciiTheme="majorBidi" w:hAnsiTheme="majorBidi" w:cstheme="majorBidi"/>
                <w:spacing w:val="-3"/>
                <w:sz w:val="28"/>
                <w:szCs w:val="28"/>
              </w:rPr>
              <w:tab/>
            </w:r>
            <w:r w:rsidRPr="007D43A0">
              <w:rPr>
                <w:rFonts w:asciiTheme="majorBidi" w:hAnsiTheme="majorBidi" w:cstheme="majorBidi"/>
                <w:spacing w:val="-4"/>
                <w:sz w:val="28"/>
                <w:szCs w:val="28"/>
              </w:rPr>
              <w:br w:type="page"/>
            </w:r>
            <w:r w:rsidRPr="007D43A0">
              <w:rPr>
                <w:rFonts w:asciiTheme="majorBidi" w:hAnsiTheme="majorBidi" w:cstheme="majorBidi"/>
                <w:spacing w:val="-4"/>
                <w:sz w:val="28"/>
                <w:szCs w:val="28"/>
              </w:rPr>
              <w:br w:type="page"/>
              <w:t>(</w:t>
            </w:r>
            <w:r w:rsidRPr="007D43A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หน่วย:</w:t>
            </w:r>
            <w:r w:rsidRPr="007D43A0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7D43A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ล้านบาท</w:t>
            </w:r>
            <w:r w:rsidRPr="007D43A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</w:tr>
      <w:tr w:rsidR="0057338C" w:rsidRPr="007D43A0" w:rsidTr="005951CD">
        <w:trPr>
          <w:tblHeader/>
        </w:trPr>
        <w:tc>
          <w:tcPr>
            <w:tcW w:w="3060" w:type="dxa"/>
            <w:vAlign w:val="bottom"/>
          </w:tcPr>
          <w:p w:rsidR="0057338C" w:rsidRPr="007D43A0" w:rsidRDefault="0057338C" w:rsidP="00C206CD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875" w:type="dxa"/>
            <w:gridSpan w:val="2"/>
            <w:vAlign w:val="bottom"/>
          </w:tcPr>
          <w:p w:rsidR="0057338C" w:rsidRPr="007D43A0" w:rsidRDefault="0057338C" w:rsidP="00C206CD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7D43A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75" w:type="dxa"/>
            <w:gridSpan w:val="2"/>
            <w:vAlign w:val="bottom"/>
          </w:tcPr>
          <w:p w:rsidR="0057338C" w:rsidRPr="007D43A0" w:rsidRDefault="0057338C" w:rsidP="00C206CD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</w:pPr>
            <w:r w:rsidRPr="007D43A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70" w:type="dxa"/>
            <w:vAlign w:val="bottom"/>
          </w:tcPr>
          <w:p w:rsidR="0057338C" w:rsidRPr="007D43A0" w:rsidRDefault="0057338C" w:rsidP="00C206CD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8B215E" w:rsidRPr="007D43A0" w:rsidTr="005951CD">
        <w:trPr>
          <w:tblHeader/>
        </w:trPr>
        <w:tc>
          <w:tcPr>
            <w:tcW w:w="3060" w:type="dxa"/>
            <w:vAlign w:val="bottom"/>
          </w:tcPr>
          <w:p w:rsidR="008B215E" w:rsidRPr="007D43A0" w:rsidRDefault="008B215E" w:rsidP="00C206CD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37" w:type="dxa"/>
            <w:vAlign w:val="bottom"/>
          </w:tcPr>
          <w:p w:rsidR="008B215E" w:rsidRPr="007D43A0" w:rsidRDefault="00494791" w:rsidP="00C206CD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7D43A0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2560</w:t>
            </w:r>
          </w:p>
        </w:tc>
        <w:tc>
          <w:tcPr>
            <w:tcW w:w="938" w:type="dxa"/>
            <w:vAlign w:val="bottom"/>
          </w:tcPr>
          <w:p w:rsidR="008B215E" w:rsidRPr="007D43A0" w:rsidRDefault="00494791" w:rsidP="00C206CD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7D43A0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2559</w:t>
            </w:r>
          </w:p>
        </w:tc>
        <w:tc>
          <w:tcPr>
            <w:tcW w:w="937" w:type="dxa"/>
            <w:vAlign w:val="bottom"/>
          </w:tcPr>
          <w:p w:rsidR="008B215E" w:rsidRPr="007D43A0" w:rsidRDefault="00494791" w:rsidP="00C206CD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7D43A0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2560</w:t>
            </w:r>
          </w:p>
        </w:tc>
        <w:tc>
          <w:tcPr>
            <w:tcW w:w="938" w:type="dxa"/>
            <w:vAlign w:val="bottom"/>
          </w:tcPr>
          <w:p w:rsidR="008B215E" w:rsidRPr="007D43A0" w:rsidRDefault="00494791" w:rsidP="00C206CD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7D43A0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2559</w:t>
            </w:r>
          </w:p>
        </w:tc>
        <w:tc>
          <w:tcPr>
            <w:tcW w:w="2370" w:type="dxa"/>
            <w:vAlign w:val="bottom"/>
          </w:tcPr>
          <w:p w:rsidR="008B215E" w:rsidRPr="007D43A0" w:rsidRDefault="008B215E" w:rsidP="00C206CD">
            <w:pPr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872EFE" w:rsidRPr="007D43A0" w:rsidTr="00C51D07">
        <w:tc>
          <w:tcPr>
            <w:tcW w:w="3060" w:type="dxa"/>
            <w:vAlign w:val="bottom"/>
          </w:tcPr>
          <w:p w:rsidR="00872EFE" w:rsidRPr="007D43A0" w:rsidRDefault="00872EFE" w:rsidP="00C51D07">
            <w:pPr>
              <w:ind w:left="162" w:hanging="162"/>
              <w:jc w:val="both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รายการกับบริษัทย่อย                                                                      </w:t>
            </w:r>
            <w:r w:rsidRPr="007D43A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37" w:type="dxa"/>
            <w:vAlign w:val="bottom"/>
          </w:tcPr>
          <w:p w:rsidR="00872EFE" w:rsidRPr="007D43A0" w:rsidRDefault="00872EFE" w:rsidP="00C51D07">
            <w:pPr>
              <w:pStyle w:val="Header"/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:rsidR="00872EFE" w:rsidRPr="007D43A0" w:rsidRDefault="00872EFE" w:rsidP="00C51D07">
            <w:pPr>
              <w:pStyle w:val="Header"/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37" w:type="dxa"/>
            <w:vAlign w:val="bottom"/>
          </w:tcPr>
          <w:p w:rsidR="00872EFE" w:rsidRPr="007D43A0" w:rsidRDefault="00872EFE" w:rsidP="00C51D0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:rsidR="00872EFE" w:rsidRPr="007D43A0" w:rsidRDefault="00872EFE" w:rsidP="00C51D0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70" w:type="dxa"/>
            <w:vAlign w:val="bottom"/>
          </w:tcPr>
          <w:p w:rsidR="00872EFE" w:rsidRPr="007D43A0" w:rsidRDefault="00872EFE" w:rsidP="00C51D07">
            <w:pPr>
              <w:ind w:left="162" w:right="-108" w:hanging="16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8A25DB" w:rsidRPr="007D43A0" w:rsidTr="00C51D07">
        <w:tc>
          <w:tcPr>
            <w:tcW w:w="3060" w:type="dxa"/>
            <w:vAlign w:val="bottom"/>
          </w:tcPr>
          <w:p w:rsidR="008A25DB" w:rsidRPr="007D43A0" w:rsidRDefault="008A25DB" w:rsidP="008A25DB">
            <w:pPr>
              <w:ind w:left="162" w:hanging="162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D43A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37" w:type="dxa"/>
            <w:vAlign w:val="bottom"/>
          </w:tcPr>
          <w:p w:rsidR="008A25DB" w:rsidRPr="007D43A0" w:rsidRDefault="008A25DB" w:rsidP="008A25DB">
            <w:pPr>
              <w:pStyle w:val="Header"/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38" w:type="dxa"/>
            <w:vAlign w:val="bottom"/>
          </w:tcPr>
          <w:p w:rsidR="008A25DB" w:rsidRPr="007D43A0" w:rsidRDefault="008A25DB" w:rsidP="008A25DB">
            <w:pPr>
              <w:pStyle w:val="Header"/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37" w:type="dxa"/>
            <w:vAlign w:val="bottom"/>
          </w:tcPr>
          <w:p w:rsidR="008A25DB" w:rsidRPr="007D43A0" w:rsidRDefault="008A25DB" w:rsidP="008A25DB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17.8</w:t>
            </w:r>
          </w:p>
        </w:tc>
        <w:tc>
          <w:tcPr>
            <w:tcW w:w="938" w:type="dxa"/>
            <w:vAlign w:val="bottom"/>
          </w:tcPr>
          <w:p w:rsidR="008A25DB" w:rsidRPr="007D43A0" w:rsidRDefault="008A25DB" w:rsidP="008A25DB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2370" w:type="dxa"/>
            <w:vAlign w:val="bottom"/>
          </w:tcPr>
          <w:p w:rsidR="008A25DB" w:rsidRPr="007D43A0" w:rsidRDefault="008A25DB" w:rsidP="008A25DB">
            <w:pPr>
              <w:ind w:left="162" w:right="-108" w:hanging="16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ตามอัตราที่ประกาศจ่าย</w:t>
            </w:r>
          </w:p>
        </w:tc>
      </w:tr>
      <w:tr w:rsidR="008A25DB" w:rsidRPr="007D43A0" w:rsidTr="00C51D07">
        <w:tc>
          <w:tcPr>
            <w:tcW w:w="3060" w:type="dxa"/>
            <w:vAlign w:val="bottom"/>
          </w:tcPr>
          <w:p w:rsidR="008A25DB" w:rsidRPr="007D43A0" w:rsidRDefault="008A25DB" w:rsidP="008A25DB">
            <w:pPr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D43A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937" w:type="dxa"/>
            <w:vAlign w:val="bottom"/>
          </w:tcPr>
          <w:p w:rsidR="008A25DB" w:rsidRPr="007D43A0" w:rsidRDefault="008A25DB" w:rsidP="008A25DB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38" w:type="dxa"/>
            <w:vAlign w:val="bottom"/>
          </w:tcPr>
          <w:p w:rsidR="008A25DB" w:rsidRPr="007D43A0" w:rsidRDefault="008A25DB" w:rsidP="008A25DB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37" w:type="dxa"/>
            <w:vAlign w:val="bottom"/>
          </w:tcPr>
          <w:p w:rsidR="008A25DB" w:rsidRPr="007D43A0" w:rsidRDefault="008A25DB" w:rsidP="008A25DB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938" w:type="dxa"/>
            <w:vAlign w:val="bottom"/>
          </w:tcPr>
          <w:p w:rsidR="008A25DB" w:rsidRPr="007D43A0" w:rsidRDefault="008A25DB" w:rsidP="008A25DB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0.2</w:t>
            </w:r>
          </w:p>
        </w:tc>
        <w:tc>
          <w:tcPr>
            <w:tcW w:w="2370" w:type="dxa"/>
            <w:vAlign w:val="bottom"/>
          </w:tcPr>
          <w:p w:rsidR="008A25DB" w:rsidRPr="007D43A0" w:rsidRDefault="008A25DB" w:rsidP="008A25DB">
            <w:pPr>
              <w:ind w:left="162" w:right="-108" w:hanging="16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D43A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ราคาตลาด</w:t>
            </w:r>
          </w:p>
        </w:tc>
      </w:tr>
      <w:tr w:rsidR="008A25DB" w:rsidRPr="007D43A0" w:rsidTr="005951CD">
        <w:tc>
          <w:tcPr>
            <w:tcW w:w="3060" w:type="dxa"/>
            <w:vAlign w:val="bottom"/>
          </w:tcPr>
          <w:p w:rsidR="008A25DB" w:rsidRPr="007D43A0" w:rsidRDefault="008A25DB" w:rsidP="008A25DB">
            <w:pPr>
              <w:tabs>
                <w:tab w:val="decimal" w:pos="432"/>
              </w:tabs>
              <w:ind w:left="162" w:right="-108" w:hanging="162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รายการกับบริษัทที่เกี่ยวข้องกัน</w:t>
            </w:r>
          </w:p>
        </w:tc>
        <w:tc>
          <w:tcPr>
            <w:tcW w:w="937" w:type="dxa"/>
            <w:vAlign w:val="bottom"/>
          </w:tcPr>
          <w:p w:rsidR="008A25DB" w:rsidRPr="007D43A0" w:rsidRDefault="008A25DB" w:rsidP="008A25DB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:rsidR="008A25DB" w:rsidRPr="007D43A0" w:rsidRDefault="008A25DB" w:rsidP="008A25DB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37" w:type="dxa"/>
            <w:vAlign w:val="bottom"/>
          </w:tcPr>
          <w:p w:rsidR="008A25DB" w:rsidRPr="007D43A0" w:rsidRDefault="008A25DB" w:rsidP="008A25DB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:rsidR="008A25DB" w:rsidRPr="007D43A0" w:rsidRDefault="008A25DB" w:rsidP="008A25DB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70" w:type="dxa"/>
            <w:vAlign w:val="bottom"/>
          </w:tcPr>
          <w:p w:rsidR="008A25DB" w:rsidRPr="007D43A0" w:rsidRDefault="008A25DB" w:rsidP="008A25DB">
            <w:pPr>
              <w:ind w:right="-1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8A25DB" w:rsidRPr="007D43A0" w:rsidTr="005951CD">
        <w:tc>
          <w:tcPr>
            <w:tcW w:w="3060" w:type="dxa"/>
            <w:vAlign w:val="bottom"/>
          </w:tcPr>
          <w:p w:rsidR="008A25DB" w:rsidRPr="007D43A0" w:rsidRDefault="008A25DB" w:rsidP="008A25DB">
            <w:pPr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รายได้จากงานก่อสร้าง</w:t>
            </w:r>
          </w:p>
        </w:tc>
        <w:tc>
          <w:tcPr>
            <w:tcW w:w="937" w:type="dxa"/>
            <w:vAlign w:val="bottom"/>
          </w:tcPr>
          <w:p w:rsidR="008A25DB" w:rsidRPr="007D43A0" w:rsidRDefault="006D2EE0" w:rsidP="008A25DB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0.1</w:t>
            </w:r>
          </w:p>
        </w:tc>
        <w:tc>
          <w:tcPr>
            <w:tcW w:w="938" w:type="dxa"/>
            <w:vAlign w:val="bottom"/>
          </w:tcPr>
          <w:p w:rsidR="008A25DB" w:rsidRPr="007D43A0" w:rsidRDefault="008A25DB" w:rsidP="008A25DB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287.1</w:t>
            </w:r>
          </w:p>
        </w:tc>
        <w:tc>
          <w:tcPr>
            <w:tcW w:w="937" w:type="dxa"/>
            <w:vAlign w:val="bottom"/>
          </w:tcPr>
          <w:p w:rsidR="008A25DB" w:rsidRPr="007D43A0" w:rsidRDefault="006D2EE0" w:rsidP="008A25DB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0.1</w:t>
            </w:r>
          </w:p>
        </w:tc>
        <w:tc>
          <w:tcPr>
            <w:tcW w:w="938" w:type="dxa"/>
            <w:vAlign w:val="bottom"/>
          </w:tcPr>
          <w:p w:rsidR="008A25DB" w:rsidRPr="007D43A0" w:rsidRDefault="008A25DB" w:rsidP="008A25DB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287.1</w:t>
            </w:r>
          </w:p>
        </w:tc>
        <w:tc>
          <w:tcPr>
            <w:tcW w:w="2370" w:type="dxa"/>
            <w:vAlign w:val="bottom"/>
          </w:tcPr>
          <w:p w:rsidR="008A25DB" w:rsidRPr="007D43A0" w:rsidRDefault="008A25DB" w:rsidP="008A25DB">
            <w:pPr>
              <w:ind w:left="252" w:right="-18" w:hanging="252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8A25DB" w:rsidRPr="007D43A0" w:rsidTr="005951CD">
        <w:tc>
          <w:tcPr>
            <w:tcW w:w="3060" w:type="dxa"/>
            <w:vAlign w:val="bottom"/>
          </w:tcPr>
          <w:p w:rsidR="008A25DB" w:rsidRPr="007D43A0" w:rsidRDefault="008A25DB" w:rsidP="008A25DB">
            <w:pPr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D43A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ต้นทุนงานก่อสร้าง</w:t>
            </w:r>
          </w:p>
        </w:tc>
        <w:tc>
          <w:tcPr>
            <w:tcW w:w="937" w:type="dxa"/>
            <w:vAlign w:val="bottom"/>
          </w:tcPr>
          <w:p w:rsidR="008A25DB" w:rsidRPr="007D43A0" w:rsidRDefault="00D41D2E" w:rsidP="008A25DB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5.0</w:t>
            </w:r>
          </w:p>
        </w:tc>
        <w:tc>
          <w:tcPr>
            <w:tcW w:w="938" w:type="dxa"/>
            <w:vAlign w:val="bottom"/>
          </w:tcPr>
          <w:p w:rsidR="008A25DB" w:rsidRPr="007D43A0" w:rsidRDefault="008A25DB" w:rsidP="008A25DB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0.6</w:t>
            </w:r>
          </w:p>
        </w:tc>
        <w:tc>
          <w:tcPr>
            <w:tcW w:w="937" w:type="dxa"/>
            <w:vAlign w:val="bottom"/>
          </w:tcPr>
          <w:p w:rsidR="008A25DB" w:rsidRPr="007D43A0" w:rsidRDefault="00D41D2E" w:rsidP="008A25DB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5.0</w:t>
            </w:r>
          </w:p>
        </w:tc>
        <w:tc>
          <w:tcPr>
            <w:tcW w:w="938" w:type="dxa"/>
            <w:vAlign w:val="bottom"/>
          </w:tcPr>
          <w:p w:rsidR="008A25DB" w:rsidRPr="007D43A0" w:rsidRDefault="008A25DB" w:rsidP="008A25DB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0.6</w:t>
            </w:r>
          </w:p>
        </w:tc>
        <w:tc>
          <w:tcPr>
            <w:tcW w:w="2370" w:type="dxa"/>
            <w:vAlign w:val="bottom"/>
          </w:tcPr>
          <w:p w:rsidR="008A25DB" w:rsidRPr="007D43A0" w:rsidRDefault="008A25DB" w:rsidP="008A25DB">
            <w:pPr>
              <w:ind w:left="162" w:right="-108" w:hanging="16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ราคาตลาด</w:t>
            </w:r>
          </w:p>
        </w:tc>
      </w:tr>
      <w:tr w:rsidR="008A25DB" w:rsidRPr="007D43A0" w:rsidTr="005951CD">
        <w:tc>
          <w:tcPr>
            <w:tcW w:w="3060" w:type="dxa"/>
            <w:vAlign w:val="bottom"/>
          </w:tcPr>
          <w:p w:rsidR="008A25DB" w:rsidRPr="007D43A0" w:rsidRDefault="008A25DB" w:rsidP="008A25DB">
            <w:pPr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D43A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937" w:type="dxa"/>
            <w:vAlign w:val="bottom"/>
          </w:tcPr>
          <w:p w:rsidR="008A25DB" w:rsidRPr="007D43A0" w:rsidRDefault="008A25DB" w:rsidP="008A25DB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1.6</w:t>
            </w:r>
          </w:p>
        </w:tc>
        <w:tc>
          <w:tcPr>
            <w:tcW w:w="938" w:type="dxa"/>
            <w:vAlign w:val="bottom"/>
          </w:tcPr>
          <w:p w:rsidR="008A25DB" w:rsidRPr="007D43A0" w:rsidRDefault="008A25DB" w:rsidP="008A25DB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0.9</w:t>
            </w:r>
          </w:p>
        </w:tc>
        <w:tc>
          <w:tcPr>
            <w:tcW w:w="937" w:type="dxa"/>
            <w:vAlign w:val="bottom"/>
          </w:tcPr>
          <w:p w:rsidR="008A25DB" w:rsidRPr="007D43A0" w:rsidRDefault="008A25DB" w:rsidP="008A25DB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1.6</w:t>
            </w:r>
          </w:p>
        </w:tc>
        <w:tc>
          <w:tcPr>
            <w:tcW w:w="938" w:type="dxa"/>
            <w:vAlign w:val="bottom"/>
          </w:tcPr>
          <w:p w:rsidR="008A25DB" w:rsidRPr="007D43A0" w:rsidRDefault="008A25DB" w:rsidP="008A25DB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0.9</w:t>
            </w:r>
          </w:p>
        </w:tc>
        <w:tc>
          <w:tcPr>
            <w:tcW w:w="2370" w:type="dxa"/>
            <w:vAlign w:val="bottom"/>
          </w:tcPr>
          <w:p w:rsidR="008A25DB" w:rsidRPr="007D43A0" w:rsidRDefault="008A25DB" w:rsidP="008A25DB">
            <w:pPr>
              <w:ind w:left="162" w:right="-108" w:hanging="16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ราคาตลาด</w:t>
            </w:r>
          </w:p>
        </w:tc>
      </w:tr>
    </w:tbl>
    <w:p w:rsidR="0057338C" w:rsidRPr="007D43A0" w:rsidRDefault="0057338C" w:rsidP="00291F74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D43A0">
        <w:rPr>
          <w:rFonts w:asciiTheme="majorBidi" w:hAnsiTheme="majorBidi" w:cstheme="majorBidi"/>
          <w:sz w:val="32"/>
          <w:szCs w:val="32"/>
          <w:cs/>
        </w:rPr>
        <w:t>ยอดคงค้างระหว่างบริษัทฯและกิจการที่เกี่ยวข้องกัน ณ วันที่</w:t>
      </w:r>
      <w:r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="00956DE6" w:rsidRPr="007D43A0">
        <w:rPr>
          <w:rFonts w:asciiTheme="majorBidi" w:hAnsiTheme="majorBidi" w:cstheme="majorBidi"/>
          <w:sz w:val="32"/>
          <w:szCs w:val="32"/>
        </w:rPr>
        <w:t>31</w:t>
      </w:r>
      <w:r w:rsidR="009E4CA5" w:rsidRPr="007D43A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B0AB8" w:rsidRPr="007D43A0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8B0AB8"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="00956DE6" w:rsidRPr="007D43A0">
        <w:rPr>
          <w:rFonts w:asciiTheme="majorBidi" w:hAnsiTheme="majorBidi" w:cstheme="majorBidi"/>
          <w:sz w:val="32"/>
          <w:szCs w:val="32"/>
        </w:rPr>
        <w:t>2560</w:t>
      </w:r>
      <w:r w:rsidR="009E4CA5" w:rsidRPr="007D43A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956DE6" w:rsidRPr="007D43A0">
        <w:rPr>
          <w:rFonts w:asciiTheme="majorBidi" w:hAnsiTheme="majorBidi" w:cstheme="majorBidi"/>
          <w:sz w:val="32"/>
          <w:szCs w:val="32"/>
        </w:rPr>
        <w:t>2559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 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260"/>
        <w:gridCol w:w="1260"/>
        <w:gridCol w:w="1260"/>
      </w:tblGrid>
      <w:tr w:rsidR="0057338C" w:rsidRPr="007D43A0" w:rsidTr="00126B63">
        <w:trPr>
          <w:tblHeader/>
        </w:trPr>
        <w:tc>
          <w:tcPr>
            <w:tcW w:w="4032" w:type="dxa"/>
            <w:vAlign w:val="bottom"/>
          </w:tcPr>
          <w:p w:rsidR="0057338C" w:rsidRPr="007D43A0" w:rsidRDefault="0057338C" w:rsidP="006D2EE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57338C" w:rsidRPr="007D43A0" w:rsidRDefault="0057338C" w:rsidP="006D2EE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57338C" w:rsidRPr="007D43A0" w:rsidRDefault="0057338C" w:rsidP="006D2EE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7D43A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7D43A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7338C" w:rsidRPr="007D43A0" w:rsidTr="00126B63">
        <w:trPr>
          <w:tblHeader/>
        </w:trPr>
        <w:tc>
          <w:tcPr>
            <w:tcW w:w="4032" w:type="dxa"/>
            <w:vAlign w:val="bottom"/>
          </w:tcPr>
          <w:p w:rsidR="0057338C" w:rsidRPr="007D43A0" w:rsidRDefault="0057338C" w:rsidP="006D2EE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57338C" w:rsidRPr="007D43A0" w:rsidRDefault="0057338C" w:rsidP="006D2EE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:rsidR="0057338C" w:rsidRPr="007D43A0" w:rsidRDefault="0057338C" w:rsidP="006D2EE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4CA5" w:rsidRPr="007D43A0" w:rsidTr="00126B63">
        <w:trPr>
          <w:tblHeader/>
        </w:trPr>
        <w:tc>
          <w:tcPr>
            <w:tcW w:w="4032" w:type="dxa"/>
            <w:vAlign w:val="bottom"/>
          </w:tcPr>
          <w:p w:rsidR="009E4CA5" w:rsidRPr="007D43A0" w:rsidRDefault="009E4CA5" w:rsidP="006D2EE0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9E4CA5" w:rsidRPr="007D43A0" w:rsidRDefault="00494791" w:rsidP="006D2EE0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7D43A0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2560</w:t>
            </w:r>
          </w:p>
        </w:tc>
        <w:tc>
          <w:tcPr>
            <w:tcW w:w="1260" w:type="dxa"/>
            <w:vAlign w:val="bottom"/>
          </w:tcPr>
          <w:p w:rsidR="009E4CA5" w:rsidRPr="007D43A0" w:rsidRDefault="00494791" w:rsidP="006D2EE0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7D43A0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2559</w:t>
            </w:r>
          </w:p>
        </w:tc>
        <w:tc>
          <w:tcPr>
            <w:tcW w:w="1260" w:type="dxa"/>
            <w:vAlign w:val="bottom"/>
          </w:tcPr>
          <w:p w:rsidR="009E4CA5" w:rsidRPr="007D43A0" w:rsidRDefault="00494791" w:rsidP="006D2EE0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7D43A0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2560</w:t>
            </w:r>
          </w:p>
        </w:tc>
        <w:tc>
          <w:tcPr>
            <w:tcW w:w="1260" w:type="dxa"/>
            <w:vAlign w:val="bottom"/>
          </w:tcPr>
          <w:p w:rsidR="009E4CA5" w:rsidRPr="007D43A0" w:rsidRDefault="00494791" w:rsidP="006D2EE0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7D43A0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2559</w:t>
            </w:r>
          </w:p>
        </w:tc>
      </w:tr>
      <w:tr w:rsidR="0057338C" w:rsidRPr="007D43A0" w:rsidTr="00126B63">
        <w:tc>
          <w:tcPr>
            <w:tcW w:w="4032" w:type="dxa"/>
            <w:vAlign w:val="bottom"/>
          </w:tcPr>
          <w:p w:rsidR="0057338C" w:rsidRPr="007D43A0" w:rsidRDefault="0057338C" w:rsidP="006D2EE0">
            <w:pPr>
              <w:spacing w:line="340" w:lineRule="exact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D43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ลูกหนี้การค้า </w:t>
            </w:r>
            <w:r w:rsidRPr="007D43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  <w:r w:rsidRPr="007D43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กิจการที่เกี่ยวข้องกัน (หมายเหตุ </w:t>
            </w:r>
            <w:r w:rsidR="001A2DB3" w:rsidRPr="007D43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7D43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:rsidR="0057338C" w:rsidRPr="007D43A0" w:rsidRDefault="0057338C" w:rsidP="006D2EE0">
            <w:pPr>
              <w:tabs>
                <w:tab w:val="decimal" w:pos="103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57338C" w:rsidRPr="007D43A0" w:rsidRDefault="0057338C" w:rsidP="006D2EE0">
            <w:pPr>
              <w:tabs>
                <w:tab w:val="decimal" w:pos="103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57338C" w:rsidRPr="007D43A0" w:rsidRDefault="0057338C" w:rsidP="006D2EE0">
            <w:pPr>
              <w:tabs>
                <w:tab w:val="decimal" w:pos="103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57338C" w:rsidRPr="007D43A0" w:rsidRDefault="0057338C" w:rsidP="006D2EE0">
            <w:pPr>
              <w:tabs>
                <w:tab w:val="decimal" w:pos="103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338C" w:rsidRPr="007D43A0" w:rsidTr="00126B63">
        <w:tc>
          <w:tcPr>
            <w:tcW w:w="4032" w:type="dxa"/>
            <w:vAlign w:val="bottom"/>
          </w:tcPr>
          <w:p w:rsidR="0057338C" w:rsidRPr="007D43A0" w:rsidRDefault="0057338C" w:rsidP="006D2EE0">
            <w:pPr>
              <w:spacing w:line="340" w:lineRule="exact"/>
              <w:ind w:left="162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D43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ลูกหนี้ตามสัญญาก่อสร้าง</w:t>
            </w:r>
          </w:p>
        </w:tc>
        <w:tc>
          <w:tcPr>
            <w:tcW w:w="1260" w:type="dxa"/>
            <w:vAlign w:val="bottom"/>
          </w:tcPr>
          <w:p w:rsidR="0057338C" w:rsidRPr="007D43A0" w:rsidRDefault="0057338C" w:rsidP="006D2EE0">
            <w:pPr>
              <w:tabs>
                <w:tab w:val="decimal" w:pos="103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57338C" w:rsidRPr="007D43A0" w:rsidRDefault="0057338C" w:rsidP="006D2EE0">
            <w:pPr>
              <w:tabs>
                <w:tab w:val="decimal" w:pos="103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57338C" w:rsidRPr="007D43A0" w:rsidRDefault="0057338C" w:rsidP="006D2EE0">
            <w:pPr>
              <w:tabs>
                <w:tab w:val="decimal" w:pos="103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57338C" w:rsidRPr="007D43A0" w:rsidRDefault="0057338C" w:rsidP="006D2EE0">
            <w:pPr>
              <w:tabs>
                <w:tab w:val="decimal" w:pos="103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A25DB" w:rsidRPr="007D43A0" w:rsidTr="00126B63">
        <w:tc>
          <w:tcPr>
            <w:tcW w:w="4032" w:type="dxa"/>
            <w:vAlign w:val="bottom"/>
          </w:tcPr>
          <w:p w:rsidR="008A25DB" w:rsidRPr="007D43A0" w:rsidRDefault="008A25DB" w:rsidP="006D2EE0">
            <w:pPr>
              <w:keepNext/>
              <w:spacing w:line="340" w:lineRule="exact"/>
              <w:ind w:left="162" w:hanging="180"/>
              <w:outlineLvl w:val="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  <w:r w:rsidRPr="007D43A0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  <w:r w:rsidRPr="007D43A0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</w:t>
            </w: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</w:t>
            </w:r>
            <w:r w:rsidRPr="007D43A0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>หรือมีบุคคลที่เกี่ยวโยงกัน)</w:t>
            </w:r>
          </w:p>
        </w:tc>
        <w:tc>
          <w:tcPr>
            <w:tcW w:w="1260" w:type="dxa"/>
            <w:vAlign w:val="bottom"/>
          </w:tcPr>
          <w:p w:rsidR="008A25DB" w:rsidRPr="007D43A0" w:rsidRDefault="008A25DB" w:rsidP="0069224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219,03</w:t>
            </w:r>
            <w:r w:rsidR="0069224E" w:rsidRPr="007D43A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:rsidR="008A25DB" w:rsidRPr="007D43A0" w:rsidRDefault="008A25DB" w:rsidP="006D2E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332,171</w:t>
            </w:r>
          </w:p>
        </w:tc>
        <w:tc>
          <w:tcPr>
            <w:tcW w:w="1260" w:type="dxa"/>
            <w:vAlign w:val="bottom"/>
          </w:tcPr>
          <w:p w:rsidR="008A25DB" w:rsidRPr="007D43A0" w:rsidRDefault="008A25DB" w:rsidP="006D2E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213,076</w:t>
            </w:r>
          </w:p>
        </w:tc>
        <w:tc>
          <w:tcPr>
            <w:tcW w:w="1260" w:type="dxa"/>
            <w:vAlign w:val="bottom"/>
          </w:tcPr>
          <w:p w:rsidR="008A25DB" w:rsidRPr="007D43A0" w:rsidRDefault="008A25DB" w:rsidP="006D2E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297,354</w:t>
            </w:r>
          </w:p>
        </w:tc>
      </w:tr>
      <w:tr w:rsidR="008A25DB" w:rsidRPr="007D43A0" w:rsidTr="00126B63">
        <w:tc>
          <w:tcPr>
            <w:tcW w:w="4032" w:type="dxa"/>
            <w:vAlign w:val="bottom"/>
          </w:tcPr>
          <w:p w:rsidR="008A25DB" w:rsidRPr="007D43A0" w:rsidRDefault="008A25DB" w:rsidP="006D2EE0">
            <w:pPr>
              <w:tabs>
                <w:tab w:val="left" w:pos="162"/>
                <w:tab w:val="left" w:pos="342"/>
              </w:tabs>
              <w:spacing w:line="340" w:lineRule="exact"/>
              <w:ind w:left="162" w:right="-108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รวมลูกหนี้ตามสัญญาก่อสร้าง </w:t>
            </w:r>
          </w:p>
        </w:tc>
        <w:tc>
          <w:tcPr>
            <w:tcW w:w="1260" w:type="dxa"/>
            <w:vAlign w:val="bottom"/>
          </w:tcPr>
          <w:p w:rsidR="008A25DB" w:rsidRPr="007D43A0" w:rsidRDefault="008A25DB" w:rsidP="0069224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219,03</w:t>
            </w:r>
            <w:r w:rsidR="0069224E" w:rsidRPr="007D43A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:rsidR="008A25DB" w:rsidRPr="007D43A0" w:rsidRDefault="008A25DB" w:rsidP="006D2E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332,171</w:t>
            </w:r>
          </w:p>
        </w:tc>
        <w:tc>
          <w:tcPr>
            <w:tcW w:w="1260" w:type="dxa"/>
            <w:vAlign w:val="bottom"/>
          </w:tcPr>
          <w:p w:rsidR="008A25DB" w:rsidRPr="007D43A0" w:rsidRDefault="008A25DB" w:rsidP="006D2E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213,076</w:t>
            </w:r>
          </w:p>
        </w:tc>
        <w:tc>
          <w:tcPr>
            <w:tcW w:w="1260" w:type="dxa"/>
            <w:vAlign w:val="bottom"/>
          </w:tcPr>
          <w:p w:rsidR="008A25DB" w:rsidRPr="007D43A0" w:rsidRDefault="008A25DB" w:rsidP="006D2E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297,354</w:t>
            </w:r>
          </w:p>
        </w:tc>
      </w:tr>
      <w:tr w:rsidR="008A25DB" w:rsidRPr="007D43A0" w:rsidTr="00126B63">
        <w:tc>
          <w:tcPr>
            <w:tcW w:w="4032" w:type="dxa"/>
            <w:vAlign w:val="bottom"/>
          </w:tcPr>
          <w:p w:rsidR="008A25DB" w:rsidRPr="007D43A0" w:rsidRDefault="008A25DB" w:rsidP="006D2EE0">
            <w:pPr>
              <w:spacing w:line="340" w:lineRule="exact"/>
              <w:ind w:left="162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เงินประกันผลงานตามสัญญา</w:t>
            </w:r>
          </w:p>
        </w:tc>
        <w:tc>
          <w:tcPr>
            <w:tcW w:w="1260" w:type="dxa"/>
            <w:vAlign w:val="bottom"/>
          </w:tcPr>
          <w:p w:rsidR="008A25DB" w:rsidRPr="007D43A0" w:rsidRDefault="008A25DB" w:rsidP="006D2EE0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8A25DB" w:rsidRPr="007D43A0" w:rsidRDefault="008A25DB" w:rsidP="006D2EE0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8A25DB" w:rsidRPr="007D43A0" w:rsidRDefault="008A25DB" w:rsidP="006D2EE0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8A25DB" w:rsidRPr="007D43A0" w:rsidRDefault="008A25DB" w:rsidP="006D2EE0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A25DB" w:rsidRPr="007D43A0" w:rsidTr="00126B63">
        <w:tc>
          <w:tcPr>
            <w:tcW w:w="4032" w:type="dxa"/>
            <w:vAlign w:val="bottom"/>
          </w:tcPr>
          <w:p w:rsidR="008A25DB" w:rsidRPr="007D43A0" w:rsidRDefault="008A25DB" w:rsidP="006D2EE0">
            <w:pPr>
              <w:keepNext/>
              <w:spacing w:line="340" w:lineRule="exact"/>
              <w:ind w:left="162" w:hanging="180"/>
              <w:outlineLvl w:val="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  <w:r w:rsidRPr="007D43A0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  <w:r w:rsidRPr="007D43A0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</w:t>
            </w: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</w:t>
            </w:r>
            <w:r w:rsidRPr="007D43A0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>หรือมีบุคคลที่เกี่ยวโยงกัน)</w:t>
            </w:r>
          </w:p>
        </w:tc>
        <w:tc>
          <w:tcPr>
            <w:tcW w:w="1260" w:type="dxa"/>
            <w:vAlign w:val="bottom"/>
          </w:tcPr>
          <w:p w:rsidR="008A25DB" w:rsidRPr="007D43A0" w:rsidRDefault="008A25DB" w:rsidP="006D2E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8A25DB" w:rsidRPr="007D43A0" w:rsidRDefault="008A25DB" w:rsidP="006D2E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11,351</w:t>
            </w:r>
          </w:p>
        </w:tc>
        <w:tc>
          <w:tcPr>
            <w:tcW w:w="1260" w:type="dxa"/>
            <w:vAlign w:val="bottom"/>
          </w:tcPr>
          <w:p w:rsidR="008A25DB" w:rsidRPr="007D43A0" w:rsidRDefault="008A25DB" w:rsidP="006D2E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8A25DB" w:rsidRPr="007D43A0" w:rsidRDefault="008A25DB" w:rsidP="006D2E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11,351</w:t>
            </w:r>
          </w:p>
        </w:tc>
      </w:tr>
      <w:tr w:rsidR="008A25DB" w:rsidRPr="007D43A0" w:rsidTr="00126B63">
        <w:tc>
          <w:tcPr>
            <w:tcW w:w="4032" w:type="dxa"/>
            <w:vAlign w:val="bottom"/>
          </w:tcPr>
          <w:p w:rsidR="008A25DB" w:rsidRPr="007D43A0" w:rsidRDefault="008A25DB" w:rsidP="006D2EE0">
            <w:pPr>
              <w:tabs>
                <w:tab w:val="left" w:pos="162"/>
                <w:tab w:val="left" w:pos="342"/>
              </w:tabs>
              <w:spacing w:line="340" w:lineRule="exact"/>
              <w:ind w:left="162" w:right="-108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รวมเงินประกันผลงานตามสัญญา</w:t>
            </w:r>
          </w:p>
        </w:tc>
        <w:tc>
          <w:tcPr>
            <w:tcW w:w="1260" w:type="dxa"/>
            <w:vAlign w:val="bottom"/>
          </w:tcPr>
          <w:p w:rsidR="008A25DB" w:rsidRPr="007D43A0" w:rsidRDefault="008A25DB" w:rsidP="006D2E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8A25DB" w:rsidRPr="007D43A0" w:rsidRDefault="008A25DB" w:rsidP="006D2E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11,351</w:t>
            </w:r>
          </w:p>
        </w:tc>
        <w:tc>
          <w:tcPr>
            <w:tcW w:w="1260" w:type="dxa"/>
            <w:vAlign w:val="bottom"/>
          </w:tcPr>
          <w:p w:rsidR="008A25DB" w:rsidRPr="007D43A0" w:rsidRDefault="008A25DB" w:rsidP="006D2E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8A25DB" w:rsidRPr="007D43A0" w:rsidRDefault="008A25DB" w:rsidP="006D2E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11,351</w:t>
            </w:r>
          </w:p>
        </w:tc>
      </w:tr>
      <w:tr w:rsidR="008A25DB" w:rsidRPr="007D43A0" w:rsidTr="00126B63">
        <w:tc>
          <w:tcPr>
            <w:tcW w:w="4032" w:type="dxa"/>
            <w:vAlign w:val="bottom"/>
          </w:tcPr>
          <w:p w:rsidR="008A25DB" w:rsidRPr="007D43A0" w:rsidRDefault="008A25DB" w:rsidP="006D2EE0">
            <w:pPr>
              <w:tabs>
                <w:tab w:val="left" w:pos="162"/>
                <w:tab w:val="left" w:pos="342"/>
              </w:tabs>
              <w:spacing w:line="340" w:lineRule="exact"/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:rsidR="008A25DB" w:rsidRPr="007D43A0" w:rsidRDefault="008A25DB" w:rsidP="0069224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219,03</w:t>
            </w:r>
            <w:r w:rsidR="0069224E" w:rsidRPr="007D43A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:rsidR="008A25DB" w:rsidRPr="007D43A0" w:rsidRDefault="008A25DB" w:rsidP="006D2EE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343,522</w:t>
            </w:r>
          </w:p>
        </w:tc>
        <w:tc>
          <w:tcPr>
            <w:tcW w:w="1260" w:type="dxa"/>
            <w:vAlign w:val="bottom"/>
          </w:tcPr>
          <w:p w:rsidR="008A25DB" w:rsidRPr="007D43A0" w:rsidRDefault="008A25DB" w:rsidP="006D2EE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213,076</w:t>
            </w:r>
          </w:p>
        </w:tc>
        <w:tc>
          <w:tcPr>
            <w:tcW w:w="1260" w:type="dxa"/>
            <w:vAlign w:val="bottom"/>
          </w:tcPr>
          <w:p w:rsidR="008A25DB" w:rsidRPr="007D43A0" w:rsidRDefault="008A25DB" w:rsidP="006D2EE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308,705</w:t>
            </w:r>
          </w:p>
        </w:tc>
      </w:tr>
      <w:tr w:rsidR="008A25DB" w:rsidRPr="007D43A0" w:rsidTr="00126B63">
        <w:tc>
          <w:tcPr>
            <w:tcW w:w="4032" w:type="dxa"/>
            <w:vAlign w:val="bottom"/>
          </w:tcPr>
          <w:p w:rsidR="008A25DB" w:rsidRPr="007D43A0" w:rsidRDefault="008A25DB" w:rsidP="00E46EF8">
            <w:pPr>
              <w:spacing w:line="340" w:lineRule="exact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D43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ลูกหนี้อื่น - กิจการที่เกี่ยวข้องกัน (หมายเหตุ </w:t>
            </w:r>
            <w:r w:rsidRPr="007D43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8)</w:t>
            </w:r>
          </w:p>
        </w:tc>
        <w:tc>
          <w:tcPr>
            <w:tcW w:w="1260" w:type="dxa"/>
            <w:vAlign w:val="bottom"/>
          </w:tcPr>
          <w:p w:rsidR="008A25DB" w:rsidRPr="007D43A0" w:rsidRDefault="008A25DB" w:rsidP="006D2EE0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8A25DB" w:rsidRPr="007D43A0" w:rsidRDefault="008A25DB" w:rsidP="006D2EE0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8A25DB" w:rsidRPr="007D43A0" w:rsidRDefault="008A25DB" w:rsidP="006D2EE0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8A25DB" w:rsidRPr="007D43A0" w:rsidRDefault="008A25DB" w:rsidP="006D2EE0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2EE0" w:rsidRPr="007D43A0" w:rsidTr="00126B63">
        <w:tc>
          <w:tcPr>
            <w:tcW w:w="4032" w:type="dxa"/>
            <w:vAlign w:val="bottom"/>
          </w:tcPr>
          <w:p w:rsidR="006D2EE0" w:rsidRPr="007D43A0" w:rsidRDefault="006D2EE0" w:rsidP="006D2EE0">
            <w:pPr>
              <w:tabs>
                <w:tab w:val="left" w:pos="162"/>
              </w:tabs>
              <w:spacing w:line="340" w:lineRule="exact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:rsidR="006D2EE0" w:rsidRPr="007D43A0" w:rsidRDefault="006D2EE0" w:rsidP="006D2EE0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6D2EE0" w:rsidRPr="007D43A0" w:rsidRDefault="006D2EE0" w:rsidP="006D2EE0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6D2EE0" w:rsidRPr="007D43A0" w:rsidRDefault="006D2EE0" w:rsidP="006D2EE0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1260" w:type="dxa"/>
            <w:vAlign w:val="bottom"/>
          </w:tcPr>
          <w:p w:rsidR="006D2EE0" w:rsidRPr="007D43A0" w:rsidRDefault="006D2EE0" w:rsidP="006D2EE0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6D2EE0" w:rsidRPr="007D43A0" w:rsidTr="007D662A">
        <w:tc>
          <w:tcPr>
            <w:tcW w:w="4032" w:type="dxa"/>
            <w:vAlign w:val="bottom"/>
          </w:tcPr>
          <w:p w:rsidR="006D2EE0" w:rsidRPr="007D43A0" w:rsidRDefault="006D2EE0" w:rsidP="006D2EE0">
            <w:pPr>
              <w:keepNext/>
              <w:spacing w:line="340" w:lineRule="exact"/>
              <w:ind w:left="162" w:hanging="180"/>
              <w:outlineLvl w:val="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  <w:r w:rsidRPr="007D43A0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  <w:r w:rsidRPr="007D43A0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</w:t>
            </w: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</w:t>
            </w:r>
            <w:r w:rsidRPr="007D43A0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>หรือมีบุคคลที่เกี่ยวโยงกัน)</w:t>
            </w:r>
          </w:p>
        </w:tc>
        <w:tc>
          <w:tcPr>
            <w:tcW w:w="1260" w:type="dxa"/>
            <w:vAlign w:val="bottom"/>
          </w:tcPr>
          <w:p w:rsidR="006D2EE0" w:rsidRPr="007D43A0" w:rsidRDefault="006D2EE0" w:rsidP="006D2E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5,422</w:t>
            </w:r>
          </w:p>
        </w:tc>
        <w:tc>
          <w:tcPr>
            <w:tcW w:w="1260" w:type="dxa"/>
            <w:vAlign w:val="bottom"/>
          </w:tcPr>
          <w:p w:rsidR="006D2EE0" w:rsidRPr="007D43A0" w:rsidRDefault="006D2EE0" w:rsidP="006D2E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6D2EE0" w:rsidRPr="007D43A0" w:rsidRDefault="006D2EE0" w:rsidP="006D2E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5,422</w:t>
            </w:r>
          </w:p>
        </w:tc>
        <w:tc>
          <w:tcPr>
            <w:tcW w:w="1260" w:type="dxa"/>
            <w:vAlign w:val="bottom"/>
          </w:tcPr>
          <w:p w:rsidR="006D2EE0" w:rsidRPr="007D43A0" w:rsidRDefault="006D2EE0" w:rsidP="006D2E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D2EE0" w:rsidRPr="007D43A0" w:rsidTr="00126B63">
        <w:tc>
          <w:tcPr>
            <w:tcW w:w="4032" w:type="dxa"/>
            <w:vAlign w:val="bottom"/>
          </w:tcPr>
          <w:p w:rsidR="006D2EE0" w:rsidRPr="007D43A0" w:rsidRDefault="006D2EE0" w:rsidP="006D2EE0">
            <w:pPr>
              <w:tabs>
                <w:tab w:val="left" w:pos="162"/>
                <w:tab w:val="left" w:pos="342"/>
              </w:tabs>
              <w:spacing w:line="340" w:lineRule="exact"/>
              <w:ind w:left="162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รวมลูกหนี้อื่น</w:t>
            </w:r>
            <w:r w:rsidRPr="007D43A0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:rsidR="006D2EE0" w:rsidRPr="007D43A0" w:rsidRDefault="006D2EE0" w:rsidP="006D2EE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5,422</w:t>
            </w:r>
          </w:p>
        </w:tc>
        <w:tc>
          <w:tcPr>
            <w:tcW w:w="1260" w:type="dxa"/>
            <w:vAlign w:val="bottom"/>
          </w:tcPr>
          <w:p w:rsidR="006D2EE0" w:rsidRPr="007D43A0" w:rsidRDefault="006D2EE0" w:rsidP="006D2EE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6D2EE0" w:rsidRPr="007D43A0" w:rsidRDefault="006D2EE0" w:rsidP="006D2EE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5,510</w:t>
            </w:r>
          </w:p>
        </w:tc>
        <w:tc>
          <w:tcPr>
            <w:tcW w:w="1260" w:type="dxa"/>
            <w:vAlign w:val="bottom"/>
          </w:tcPr>
          <w:p w:rsidR="006D2EE0" w:rsidRPr="007D43A0" w:rsidRDefault="006D2EE0" w:rsidP="006D2EE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6D2EE0" w:rsidRPr="007D43A0" w:rsidTr="00126B63">
        <w:tc>
          <w:tcPr>
            <w:tcW w:w="4032" w:type="dxa"/>
            <w:vAlign w:val="bottom"/>
          </w:tcPr>
          <w:p w:rsidR="006D2EE0" w:rsidRPr="007D43A0" w:rsidRDefault="006D2EE0" w:rsidP="006D2EE0">
            <w:pPr>
              <w:tabs>
                <w:tab w:val="left" w:pos="162"/>
              </w:tabs>
              <w:spacing w:line="34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D43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เจ้าหนี้การค้าและเจ้าหนี้อื่น </w:t>
            </w:r>
            <w:r w:rsidRPr="007D43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  <w:r w:rsidRPr="007D43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7D43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7D43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7D43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17)</w:t>
            </w:r>
          </w:p>
        </w:tc>
        <w:tc>
          <w:tcPr>
            <w:tcW w:w="1260" w:type="dxa"/>
            <w:vAlign w:val="bottom"/>
          </w:tcPr>
          <w:p w:rsidR="006D2EE0" w:rsidRPr="007D43A0" w:rsidRDefault="006D2EE0" w:rsidP="006D2EE0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6D2EE0" w:rsidRPr="007D43A0" w:rsidRDefault="006D2EE0" w:rsidP="006D2EE0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6D2EE0" w:rsidRPr="007D43A0" w:rsidRDefault="006D2EE0" w:rsidP="006D2EE0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6D2EE0" w:rsidRPr="007D43A0" w:rsidRDefault="006D2EE0" w:rsidP="006D2EE0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2EE0" w:rsidRPr="007D43A0" w:rsidTr="00126B63">
        <w:tc>
          <w:tcPr>
            <w:tcW w:w="4032" w:type="dxa"/>
            <w:vAlign w:val="bottom"/>
          </w:tcPr>
          <w:p w:rsidR="006D2EE0" w:rsidRPr="007D43A0" w:rsidRDefault="006D2EE0" w:rsidP="006D2EE0">
            <w:pPr>
              <w:keepNext/>
              <w:spacing w:line="340" w:lineRule="exact"/>
              <w:ind w:left="162" w:hanging="180"/>
              <w:outlineLvl w:val="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  <w:r w:rsidRPr="007D43A0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  <w:r w:rsidRPr="007D43A0">
              <w:rPr>
                <w:rFonts w:asciiTheme="majorBidi" w:hAnsiTheme="majorBidi" w:cstheme="majorBidi"/>
                <w:sz w:val="28"/>
                <w:szCs w:val="28"/>
              </w:rPr>
              <w:t xml:space="preserve">                </w:t>
            </w: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</w:t>
            </w:r>
            <w:r w:rsidRPr="007D43A0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>หรือมีบุคคลที่เกี่ยวโยงกัน)</w:t>
            </w:r>
          </w:p>
        </w:tc>
        <w:tc>
          <w:tcPr>
            <w:tcW w:w="1260" w:type="dxa"/>
            <w:vAlign w:val="bottom"/>
          </w:tcPr>
          <w:p w:rsidR="006D2EE0" w:rsidRPr="007D43A0" w:rsidRDefault="006D2EE0" w:rsidP="006D2E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712</w:t>
            </w:r>
          </w:p>
        </w:tc>
        <w:tc>
          <w:tcPr>
            <w:tcW w:w="1260" w:type="dxa"/>
            <w:vAlign w:val="bottom"/>
          </w:tcPr>
          <w:p w:rsidR="006D2EE0" w:rsidRPr="007D43A0" w:rsidRDefault="006D2EE0" w:rsidP="006D2E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1260" w:type="dxa"/>
            <w:vAlign w:val="bottom"/>
          </w:tcPr>
          <w:p w:rsidR="006D2EE0" w:rsidRPr="007D43A0" w:rsidRDefault="006D2EE0" w:rsidP="006D2E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712</w:t>
            </w:r>
          </w:p>
        </w:tc>
        <w:tc>
          <w:tcPr>
            <w:tcW w:w="1260" w:type="dxa"/>
            <w:vAlign w:val="bottom"/>
          </w:tcPr>
          <w:p w:rsidR="006D2EE0" w:rsidRPr="007D43A0" w:rsidRDefault="006D2EE0" w:rsidP="006D2EE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</w:tr>
      <w:tr w:rsidR="006D2EE0" w:rsidRPr="007D43A0" w:rsidTr="00126B63">
        <w:tc>
          <w:tcPr>
            <w:tcW w:w="4032" w:type="dxa"/>
            <w:vAlign w:val="bottom"/>
          </w:tcPr>
          <w:p w:rsidR="006D2EE0" w:rsidRPr="007D43A0" w:rsidRDefault="006D2EE0" w:rsidP="006D2EE0">
            <w:pPr>
              <w:tabs>
                <w:tab w:val="left" w:pos="162"/>
              </w:tabs>
              <w:spacing w:line="340" w:lineRule="exact"/>
              <w:ind w:left="162" w:right="-108" w:hanging="18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D43A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รวมเจ้าหนี้การค้าและเจ้าหนี้อื่น </w:t>
            </w:r>
            <w:r w:rsidRPr="007D43A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  <w:r w:rsidRPr="007D43A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:rsidR="006D2EE0" w:rsidRPr="007D43A0" w:rsidRDefault="006D2EE0" w:rsidP="006D2EE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712</w:t>
            </w:r>
          </w:p>
        </w:tc>
        <w:tc>
          <w:tcPr>
            <w:tcW w:w="1260" w:type="dxa"/>
            <w:vAlign w:val="bottom"/>
          </w:tcPr>
          <w:p w:rsidR="006D2EE0" w:rsidRPr="007D43A0" w:rsidRDefault="006D2EE0" w:rsidP="006D2EE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1260" w:type="dxa"/>
            <w:vAlign w:val="bottom"/>
          </w:tcPr>
          <w:p w:rsidR="006D2EE0" w:rsidRPr="007D43A0" w:rsidRDefault="006D2EE0" w:rsidP="006D2EE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712</w:t>
            </w:r>
          </w:p>
        </w:tc>
        <w:tc>
          <w:tcPr>
            <w:tcW w:w="1260" w:type="dxa"/>
            <w:vAlign w:val="bottom"/>
          </w:tcPr>
          <w:p w:rsidR="006D2EE0" w:rsidRPr="007D43A0" w:rsidRDefault="006D2EE0" w:rsidP="006D2EE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</w:tr>
    </w:tbl>
    <w:p w:rsidR="00954D65" w:rsidRPr="007D43A0" w:rsidRDefault="00954D65" w:rsidP="00C206CD">
      <w:pPr>
        <w:tabs>
          <w:tab w:val="left" w:pos="90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</w:p>
    <w:p w:rsidR="0057338C" w:rsidRPr="007D43A0" w:rsidRDefault="0057338C" w:rsidP="00C206CD">
      <w:pPr>
        <w:tabs>
          <w:tab w:val="left" w:pos="90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7D43A0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:rsidR="0057338C" w:rsidRPr="007D43A0" w:rsidRDefault="0057338C" w:rsidP="00C206C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pacing w:val="-3"/>
          <w:sz w:val="32"/>
          <w:szCs w:val="32"/>
          <w:cs/>
        </w:rPr>
        <w:t>ในระหว่าง</w:t>
      </w:r>
      <w:r w:rsidRPr="007D43A0">
        <w:rPr>
          <w:rFonts w:asciiTheme="majorBidi" w:hAnsiTheme="majorBidi" w:cstheme="majorBidi"/>
          <w:sz w:val="32"/>
          <w:szCs w:val="32"/>
          <w:cs/>
        </w:rPr>
        <w:t>ปีสิ้นสุดวันที่</w:t>
      </w:r>
      <w:r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="00956DE6" w:rsidRPr="007D43A0">
        <w:rPr>
          <w:rFonts w:asciiTheme="majorBidi" w:hAnsiTheme="majorBidi" w:cstheme="majorBidi"/>
          <w:sz w:val="32"/>
          <w:szCs w:val="32"/>
        </w:rPr>
        <w:t>31</w:t>
      </w:r>
      <w:r w:rsidR="009E4CA5" w:rsidRPr="007D43A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56DE6" w:rsidRPr="007D43A0">
        <w:rPr>
          <w:rFonts w:asciiTheme="majorBidi" w:hAnsiTheme="majorBidi" w:cstheme="majorBidi"/>
          <w:sz w:val="32"/>
          <w:szCs w:val="32"/>
        </w:rPr>
        <w:t>2560</w:t>
      </w:r>
      <w:r w:rsidR="009E4CA5" w:rsidRPr="007D43A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956DE6" w:rsidRPr="007D43A0">
        <w:rPr>
          <w:rFonts w:asciiTheme="majorBidi" w:hAnsiTheme="majorBidi" w:cstheme="majorBidi"/>
          <w:sz w:val="32"/>
          <w:szCs w:val="32"/>
        </w:rPr>
        <w:t>2559</w:t>
      </w:r>
      <w:r w:rsidRPr="007D43A0">
        <w:rPr>
          <w:rFonts w:asciiTheme="majorBidi" w:hAnsiTheme="majorBidi" w:cstheme="majorBidi"/>
          <w:spacing w:val="-3"/>
          <w:sz w:val="32"/>
          <w:szCs w:val="32"/>
          <w:cs/>
        </w:rPr>
        <w:t xml:space="preserve"> บริษัทฯและบริษัทย่อย</w:t>
      </w:r>
      <w:r w:rsidRPr="007D43A0">
        <w:rPr>
          <w:rFonts w:asciiTheme="majorBidi" w:hAnsiTheme="majorBidi" w:cstheme="majorBidi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57338C" w:rsidRPr="007D43A0" w:rsidTr="00126B63">
        <w:trPr>
          <w:tblHeader/>
        </w:trPr>
        <w:tc>
          <w:tcPr>
            <w:tcW w:w="3960" w:type="dxa"/>
            <w:vAlign w:val="bottom"/>
          </w:tcPr>
          <w:p w:rsidR="0057338C" w:rsidRPr="007D43A0" w:rsidRDefault="0057338C" w:rsidP="00C206C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2565" w:type="dxa"/>
            <w:gridSpan w:val="2"/>
            <w:vAlign w:val="bottom"/>
          </w:tcPr>
          <w:p w:rsidR="0057338C" w:rsidRPr="007D43A0" w:rsidRDefault="0057338C" w:rsidP="00C206C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57338C" w:rsidRPr="007D43A0" w:rsidRDefault="0057338C" w:rsidP="00C206CD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7D43A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7D43A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50DA8" w:rsidRPr="007D43A0" w:rsidTr="00126B63">
        <w:trPr>
          <w:tblHeader/>
        </w:trPr>
        <w:tc>
          <w:tcPr>
            <w:tcW w:w="3960" w:type="dxa"/>
            <w:vAlign w:val="bottom"/>
          </w:tcPr>
          <w:p w:rsidR="00050DA8" w:rsidRPr="007D43A0" w:rsidRDefault="00050DA8" w:rsidP="00C206C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050DA8" w:rsidRPr="007D43A0" w:rsidRDefault="00050DA8" w:rsidP="00C206C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050DA8" w:rsidRPr="007D43A0" w:rsidRDefault="00050DA8" w:rsidP="00C206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งบการเงินรวมและ           </w:t>
            </w:r>
            <w:r w:rsidR="001336DC" w:rsidRPr="007D43A0"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  <w:r w:rsidR="008B0AB8"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50DA8" w:rsidRPr="007D43A0" w:rsidTr="00126B63">
        <w:trPr>
          <w:tblHeader/>
        </w:trPr>
        <w:tc>
          <w:tcPr>
            <w:tcW w:w="3960" w:type="dxa"/>
            <w:vAlign w:val="bottom"/>
          </w:tcPr>
          <w:p w:rsidR="00050DA8" w:rsidRPr="007D43A0" w:rsidRDefault="00050DA8" w:rsidP="00C206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050DA8" w:rsidRPr="007D43A0" w:rsidRDefault="00050DA8" w:rsidP="00C206C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050DA8" w:rsidRPr="007D43A0" w:rsidRDefault="00050DA8" w:rsidP="00C206C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050DA8" w:rsidRPr="007D43A0" w:rsidRDefault="00956DE6" w:rsidP="00C206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  <w:tc>
          <w:tcPr>
            <w:tcW w:w="1283" w:type="dxa"/>
            <w:vAlign w:val="bottom"/>
          </w:tcPr>
          <w:p w:rsidR="00050DA8" w:rsidRPr="007D43A0" w:rsidRDefault="00494791" w:rsidP="00C206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2559</w:t>
            </w:r>
          </w:p>
        </w:tc>
      </w:tr>
      <w:tr w:rsidR="008A25DB" w:rsidRPr="007D43A0" w:rsidTr="008A25DB">
        <w:trPr>
          <w:trHeight w:val="378"/>
        </w:trPr>
        <w:tc>
          <w:tcPr>
            <w:tcW w:w="3960" w:type="dxa"/>
            <w:vAlign w:val="bottom"/>
          </w:tcPr>
          <w:p w:rsidR="008A25DB" w:rsidRPr="007D43A0" w:rsidRDefault="008A25DB" w:rsidP="008A25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82" w:type="dxa"/>
            <w:vAlign w:val="bottom"/>
          </w:tcPr>
          <w:p w:rsidR="008A25DB" w:rsidRPr="007D43A0" w:rsidRDefault="008A25DB" w:rsidP="008A25D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8A25DB" w:rsidRPr="007D43A0" w:rsidRDefault="008A25DB" w:rsidP="008A25D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8A25DB" w:rsidRPr="007D43A0" w:rsidRDefault="008A25DB" w:rsidP="008A25DB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49,579</w:t>
            </w:r>
          </w:p>
        </w:tc>
        <w:tc>
          <w:tcPr>
            <w:tcW w:w="1283" w:type="dxa"/>
            <w:vAlign w:val="bottom"/>
          </w:tcPr>
          <w:p w:rsidR="008A25DB" w:rsidRPr="007D43A0" w:rsidRDefault="008A25DB" w:rsidP="008A25DB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33,287</w:t>
            </w:r>
          </w:p>
        </w:tc>
      </w:tr>
      <w:tr w:rsidR="008A25DB" w:rsidRPr="007D43A0" w:rsidTr="00126B63">
        <w:trPr>
          <w:trHeight w:val="89"/>
        </w:trPr>
        <w:tc>
          <w:tcPr>
            <w:tcW w:w="3960" w:type="dxa"/>
            <w:vAlign w:val="bottom"/>
          </w:tcPr>
          <w:p w:rsidR="008A25DB" w:rsidRPr="007D43A0" w:rsidRDefault="008A25DB" w:rsidP="008A25D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82" w:type="dxa"/>
            <w:vAlign w:val="bottom"/>
          </w:tcPr>
          <w:p w:rsidR="008A25DB" w:rsidRPr="007D43A0" w:rsidRDefault="008A25DB" w:rsidP="008A25D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8A25DB" w:rsidRPr="007D43A0" w:rsidRDefault="008A25DB" w:rsidP="008A25D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1,448</w:t>
            </w:r>
          </w:p>
        </w:tc>
        <w:tc>
          <w:tcPr>
            <w:tcW w:w="1283" w:type="dxa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1,922</w:t>
            </w:r>
          </w:p>
        </w:tc>
      </w:tr>
      <w:tr w:rsidR="008A25DB" w:rsidRPr="007D43A0" w:rsidTr="00126B63">
        <w:tc>
          <w:tcPr>
            <w:tcW w:w="3960" w:type="dxa"/>
            <w:vAlign w:val="bottom"/>
          </w:tcPr>
          <w:p w:rsidR="008A25DB" w:rsidRPr="007D43A0" w:rsidRDefault="008A25DB" w:rsidP="008A25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:rsidR="008A25DB" w:rsidRPr="007D43A0" w:rsidRDefault="008A25DB" w:rsidP="008A25D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8A25DB" w:rsidRPr="007D43A0" w:rsidRDefault="008A25DB" w:rsidP="008A25D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8A25DB" w:rsidRPr="007D43A0" w:rsidRDefault="008A25DB" w:rsidP="008A25D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51,027</w:t>
            </w:r>
          </w:p>
        </w:tc>
        <w:tc>
          <w:tcPr>
            <w:tcW w:w="1283" w:type="dxa"/>
            <w:vAlign w:val="bottom"/>
          </w:tcPr>
          <w:p w:rsidR="008A25DB" w:rsidRPr="007D43A0" w:rsidRDefault="008A25DB" w:rsidP="008A25D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35,209</w:t>
            </w:r>
          </w:p>
        </w:tc>
      </w:tr>
    </w:tbl>
    <w:p w:rsidR="00E01C95" w:rsidRPr="007D43A0" w:rsidRDefault="0057338C" w:rsidP="00C206CD">
      <w:pPr>
        <w:tabs>
          <w:tab w:val="left" w:pos="1440"/>
        </w:tabs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E01C95" w:rsidRPr="007D43A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01C95" w:rsidRPr="007D43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4D15B0" w:rsidRPr="007D43A0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42"/>
        <w:gridCol w:w="1305"/>
        <w:gridCol w:w="1305"/>
        <w:gridCol w:w="1260"/>
        <w:gridCol w:w="1278"/>
      </w:tblGrid>
      <w:tr w:rsidR="002F20C9" w:rsidRPr="007D43A0" w:rsidTr="00126B63">
        <w:tc>
          <w:tcPr>
            <w:tcW w:w="9090" w:type="dxa"/>
            <w:gridSpan w:val="5"/>
          </w:tcPr>
          <w:p w:rsidR="002F20C9" w:rsidRPr="007D43A0" w:rsidRDefault="002F20C9" w:rsidP="00C206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ab/>
              <w:t>(</w:t>
            </w: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7D43A0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F20C9" w:rsidRPr="007D43A0" w:rsidTr="00126B63">
        <w:tc>
          <w:tcPr>
            <w:tcW w:w="3942" w:type="dxa"/>
          </w:tcPr>
          <w:p w:rsidR="002F20C9" w:rsidRPr="007D43A0" w:rsidRDefault="008B0AB8" w:rsidP="00C206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18" w:hanging="360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610" w:type="dxa"/>
            <w:gridSpan w:val="2"/>
            <w:vAlign w:val="bottom"/>
          </w:tcPr>
          <w:p w:rsidR="002F20C9" w:rsidRPr="007D43A0" w:rsidRDefault="002F20C9" w:rsidP="00C206CD">
            <w:pPr>
              <w:pBdr>
                <w:bottom w:val="single" w:sz="6" w:space="1" w:color="auto"/>
              </w:pBdr>
              <w:tabs>
                <w:tab w:val="center" w:pos="1242"/>
                <w:tab w:val="left" w:pos="2333"/>
                <w:tab w:val="center" w:pos="5670"/>
                <w:tab w:val="center" w:pos="7830"/>
                <w:tab w:val="right" w:pos="9214"/>
              </w:tabs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38" w:type="dxa"/>
            <w:gridSpan w:val="2"/>
            <w:vAlign w:val="bottom"/>
          </w:tcPr>
          <w:p w:rsidR="002F20C9" w:rsidRPr="007D43A0" w:rsidRDefault="002F20C9" w:rsidP="00C206CD">
            <w:pPr>
              <w:pBdr>
                <w:bottom w:val="single" w:sz="6" w:space="1" w:color="auto"/>
              </w:pBdr>
              <w:tabs>
                <w:tab w:val="left" w:pos="2160"/>
                <w:tab w:val="center" w:pos="5670"/>
                <w:tab w:val="center" w:pos="7830"/>
                <w:tab w:val="right" w:pos="9214"/>
              </w:tabs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F20C9" w:rsidRPr="007D43A0" w:rsidTr="00126B63">
        <w:tc>
          <w:tcPr>
            <w:tcW w:w="3942" w:type="dxa"/>
          </w:tcPr>
          <w:p w:rsidR="002F20C9" w:rsidRPr="007D43A0" w:rsidRDefault="002F20C9" w:rsidP="00C206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2F20C9" w:rsidRPr="007D43A0" w:rsidRDefault="00494791" w:rsidP="00C206CD">
            <w:pPr>
              <w:ind w:left="-14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  <w:tc>
          <w:tcPr>
            <w:tcW w:w="1305" w:type="dxa"/>
            <w:vAlign w:val="bottom"/>
          </w:tcPr>
          <w:p w:rsidR="002F20C9" w:rsidRPr="007D43A0" w:rsidRDefault="00494791" w:rsidP="00C206CD">
            <w:pPr>
              <w:ind w:left="-14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2559</w:t>
            </w:r>
          </w:p>
        </w:tc>
        <w:tc>
          <w:tcPr>
            <w:tcW w:w="1260" w:type="dxa"/>
            <w:vAlign w:val="bottom"/>
          </w:tcPr>
          <w:p w:rsidR="002F20C9" w:rsidRPr="007D43A0" w:rsidRDefault="00494791" w:rsidP="00C206CD">
            <w:pPr>
              <w:ind w:left="-14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  <w:tc>
          <w:tcPr>
            <w:tcW w:w="1278" w:type="dxa"/>
            <w:vAlign w:val="bottom"/>
          </w:tcPr>
          <w:p w:rsidR="002F20C9" w:rsidRPr="007D43A0" w:rsidRDefault="00494791" w:rsidP="00C206CD">
            <w:pPr>
              <w:ind w:left="-14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2559</w:t>
            </w:r>
          </w:p>
        </w:tc>
      </w:tr>
      <w:tr w:rsidR="008A25DB" w:rsidRPr="007D43A0" w:rsidTr="001A1C92">
        <w:trPr>
          <w:trHeight w:val="160"/>
        </w:trPr>
        <w:tc>
          <w:tcPr>
            <w:tcW w:w="3942" w:type="dxa"/>
            <w:vAlign w:val="bottom"/>
          </w:tcPr>
          <w:p w:rsidR="008A25DB" w:rsidRPr="007D43A0" w:rsidRDefault="008A25DB" w:rsidP="008A25DB">
            <w:pPr>
              <w:ind w:right="-36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</w:t>
            </w:r>
          </w:p>
        </w:tc>
        <w:tc>
          <w:tcPr>
            <w:tcW w:w="1305" w:type="dxa"/>
          </w:tcPr>
          <w:p w:rsidR="008A25DB" w:rsidRPr="007D43A0" w:rsidRDefault="008A25DB" w:rsidP="008A25DB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5,998</w:t>
            </w:r>
          </w:p>
        </w:tc>
        <w:tc>
          <w:tcPr>
            <w:tcW w:w="1305" w:type="dxa"/>
          </w:tcPr>
          <w:p w:rsidR="008A25DB" w:rsidRPr="007D43A0" w:rsidRDefault="008A25DB" w:rsidP="008A25DB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5,770</w:t>
            </w:r>
          </w:p>
        </w:tc>
        <w:tc>
          <w:tcPr>
            <w:tcW w:w="1260" w:type="dxa"/>
            <w:vAlign w:val="bottom"/>
          </w:tcPr>
          <w:p w:rsidR="008A25DB" w:rsidRPr="007D43A0" w:rsidRDefault="008A25DB" w:rsidP="008A25DB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5,930</w:t>
            </w:r>
          </w:p>
        </w:tc>
        <w:tc>
          <w:tcPr>
            <w:tcW w:w="1278" w:type="dxa"/>
            <w:vAlign w:val="bottom"/>
          </w:tcPr>
          <w:p w:rsidR="008A25DB" w:rsidRPr="007D43A0" w:rsidRDefault="008A25DB" w:rsidP="008A25DB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5,710</w:t>
            </w:r>
          </w:p>
        </w:tc>
      </w:tr>
      <w:tr w:rsidR="008A25DB" w:rsidRPr="007D43A0" w:rsidTr="00126B63">
        <w:trPr>
          <w:trHeight w:val="63"/>
        </w:trPr>
        <w:tc>
          <w:tcPr>
            <w:tcW w:w="3942" w:type="dxa"/>
            <w:vAlign w:val="bottom"/>
          </w:tcPr>
          <w:p w:rsidR="008A25DB" w:rsidRPr="007D43A0" w:rsidRDefault="008A25DB" w:rsidP="008A25DB">
            <w:pPr>
              <w:ind w:right="-36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05" w:type="dxa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117,082</w:t>
            </w:r>
          </w:p>
        </w:tc>
        <w:tc>
          <w:tcPr>
            <w:tcW w:w="1305" w:type="dxa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422,088</w:t>
            </w:r>
          </w:p>
        </w:tc>
        <w:tc>
          <w:tcPr>
            <w:tcW w:w="1260" w:type="dxa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97,516</w:t>
            </w:r>
          </w:p>
        </w:tc>
        <w:tc>
          <w:tcPr>
            <w:tcW w:w="1278" w:type="dxa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406,464</w:t>
            </w:r>
          </w:p>
        </w:tc>
      </w:tr>
      <w:tr w:rsidR="008A25DB" w:rsidRPr="007D43A0" w:rsidTr="00126B63">
        <w:tc>
          <w:tcPr>
            <w:tcW w:w="3942" w:type="dxa"/>
          </w:tcPr>
          <w:p w:rsidR="008A25DB" w:rsidRPr="007D43A0" w:rsidRDefault="008A25DB" w:rsidP="008A25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05" w:type="dxa"/>
          </w:tcPr>
          <w:p w:rsidR="008A25DB" w:rsidRPr="007D43A0" w:rsidRDefault="008A25DB" w:rsidP="008A25D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123,080</w:t>
            </w:r>
          </w:p>
        </w:tc>
        <w:tc>
          <w:tcPr>
            <w:tcW w:w="1305" w:type="dxa"/>
          </w:tcPr>
          <w:p w:rsidR="008A25DB" w:rsidRPr="007D43A0" w:rsidRDefault="008A25DB" w:rsidP="008A25D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427,858</w:t>
            </w:r>
          </w:p>
        </w:tc>
        <w:tc>
          <w:tcPr>
            <w:tcW w:w="1260" w:type="dxa"/>
            <w:vAlign w:val="bottom"/>
          </w:tcPr>
          <w:p w:rsidR="008A25DB" w:rsidRPr="007D43A0" w:rsidRDefault="008A25DB" w:rsidP="008A25D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103,446</w:t>
            </w:r>
          </w:p>
        </w:tc>
        <w:tc>
          <w:tcPr>
            <w:tcW w:w="1278" w:type="dxa"/>
            <w:vAlign w:val="bottom"/>
          </w:tcPr>
          <w:p w:rsidR="008A25DB" w:rsidRPr="007D43A0" w:rsidRDefault="008A25DB" w:rsidP="008A25D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412,174</w:t>
            </w:r>
          </w:p>
        </w:tc>
      </w:tr>
    </w:tbl>
    <w:p w:rsidR="002F20C9" w:rsidRPr="007D43A0" w:rsidRDefault="002F20C9" w:rsidP="00C206CD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</w:rPr>
        <w:tab/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C0ECE" w:rsidRPr="007D43A0">
        <w:rPr>
          <w:rFonts w:asciiTheme="majorBidi" w:hAnsiTheme="majorBidi" w:cstheme="majorBidi"/>
          <w:sz w:val="32"/>
          <w:szCs w:val="32"/>
        </w:rPr>
        <w:t xml:space="preserve">31 </w:t>
      </w:r>
      <w:r w:rsidR="004C0ECE" w:rsidRPr="007D43A0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94791" w:rsidRPr="007D43A0">
        <w:rPr>
          <w:rFonts w:asciiTheme="majorBidi" w:hAnsiTheme="majorBidi" w:cstheme="majorBidi"/>
          <w:sz w:val="32"/>
          <w:szCs w:val="32"/>
        </w:rPr>
        <w:t>2560</w:t>
      </w:r>
      <w:r w:rsidR="00087DD7" w:rsidRPr="007D43A0">
        <w:rPr>
          <w:rFonts w:asciiTheme="majorBidi" w:hAnsiTheme="majorBidi" w:cstheme="majorBidi"/>
          <w:sz w:val="32"/>
          <w:szCs w:val="32"/>
          <w:cs/>
        </w:rPr>
        <w:t xml:space="preserve"> เงินฝากออมทรัพย์</w:t>
      </w:r>
      <w:r w:rsidRPr="007D43A0">
        <w:rPr>
          <w:rFonts w:asciiTheme="majorBidi" w:hAnsiTheme="majorBidi" w:cstheme="majorBidi"/>
          <w:sz w:val="32"/>
          <w:szCs w:val="32"/>
          <w:cs/>
        </w:rPr>
        <w:t>มีอัตราดอกเบี้ยระหว่างร้อยละ</w:t>
      </w:r>
      <w:r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="008A25DB" w:rsidRPr="007D43A0">
        <w:rPr>
          <w:rFonts w:asciiTheme="majorBidi" w:hAnsiTheme="majorBidi" w:cstheme="majorBidi"/>
          <w:sz w:val="32"/>
          <w:szCs w:val="32"/>
        </w:rPr>
        <w:t>0.10</w:t>
      </w:r>
      <w:r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Pr="007D43A0">
        <w:rPr>
          <w:rFonts w:asciiTheme="majorBidi" w:hAnsiTheme="majorBidi" w:cstheme="majorBidi"/>
          <w:sz w:val="32"/>
          <w:szCs w:val="32"/>
          <w:cs/>
        </w:rPr>
        <w:t>ถึง</w:t>
      </w:r>
      <w:r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="008A25DB" w:rsidRPr="007D43A0">
        <w:rPr>
          <w:rFonts w:asciiTheme="majorBidi" w:hAnsiTheme="majorBidi" w:cstheme="majorBidi"/>
          <w:sz w:val="32"/>
          <w:szCs w:val="32"/>
        </w:rPr>
        <w:t>1.20</w:t>
      </w:r>
      <w:r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Pr="007D43A0">
        <w:rPr>
          <w:rFonts w:asciiTheme="majorBidi" w:hAnsiTheme="majorBidi" w:cstheme="majorBidi"/>
          <w:sz w:val="32"/>
          <w:szCs w:val="32"/>
          <w:cs/>
        </w:rPr>
        <w:t>ต่อปี (</w:t>
      </w:r>
      <w:r w:rsidR="00494791" w:rsidRPr="007D43A0">
        <w:rPr>
          <w:rFonts w:asciiTheme="majorBidi" w:hAnsiTheme="majorBidi" w:cstheme="majorBidi"/>
          <w:sz w:val="32"/>
          <w:szCs w:val="32"/>
        </w:rPr>
        <w:t>2559:</w:t>
      </w:r>
      <w:r w:rsidR="00087DD7" w:rsidRPr="007D43A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7D43A0">
        <w:rPr>
          <w:rFonts w:asciiTheme="majorBidi" w:hAnsiTheme="majorBidi" w:cstheme="majorBidi"/>
          <w:sz w:val="32"/>
          <w:szCs w:val="32"/>
        </w:rPr>
        <w:t xml:space="preserve">0.10 </w:t>
      </w:r>
      <w:r w:rsidRPr="007D43A0">
        <w:rPr>
          <w:rFonts w:asciiTheme="majorBidi" w:hAnsiTheme="majorBidi" w:cstheme="majorBidi"/>
          <w:sz w:val="32"/>
          <w:szCs w:val="32"/>
          <w:cs/>
        </w:rPr>
        <w:t>ถึง</w:t>
      </w:r>
      <w:r w:rsidR="001A1C92" w:rsidRPr="007D43A0">
        <w:rPr>
          <w:rFonts w:asciiTheme="majorBidi" w:hAnsiTheme="majorBidi" w:cstheme="majorBidi"/>
          <w:sz w:val="32"/>
          <w:szCs w:val="32"/>
        </w:rPr>
        <w:t xml:space="preserve"> 1.40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 ต่อปี)</w:t>
      </w:r>
    </w:p>
    <w:p w:rsidR="00C206CD" w:rsidRPr="007D43A0" w:rsidRDefault="00C206C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1342AD" w:rsidRPr="007D43A0" w:rsidRDefault="001A2DB3" w:rsidP="00C206CD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E01C95" w:rsidRPr="007D43A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01C95" w:rsidRPr="007D43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1342AD" w:rsidRPr="007D43A0">
        <w:rPr>
          <w:rFonts w:asciiTheme="majorBidi" w:hAnsiTheme="majorBidi" w:cstheme="majorBidi"/>
          <w:b/>
          <w:bCs/>
          <w:sz w:val="32"/>
          <w:szCs w:val="32"/>
          <w:cs/>
        </w:rPr>
        <w:t>ลูกหนี้</w:t>
      </w:r>
      <w:r w:rsidR="005711CD" w:rsidRPr="007D43A0">
        <w:rPr>
          <w:rFonts w:asciiTheme="majorBidi" w:hAnsiTheme="majorBidi" w:cstheme="majorBidi"/>
          <w:b/>
          <w:bCs/>
          <w:sz w:val="32"/>
          <w:szCs w:val="32"/>
          <w:cs/>
        </w:rPr>
        <w:t>การค้า</w:t>
      </w:r>
      <w:r w:rsidR="001342AD" w:rsidRPr="007D43A0">
        <w:rPr>
          <w:rFonts w:asciiTheme="majorBidi" w:hAnsiTheme="majorBidi" w:cstheme="majorBidi"/>
          <w:b/>
          <w:bCs/>
          <w:sz w:val="32"/>
          <w:szCs w:val="32"/>
          <w:cs/>
        </w:rPr>
        <w:t>และลูกหนี้อื่น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B73213" w:rsidRPr="007D43A0" w:rsidTr="00126B63">
        <w:tc>
          <w:tcPr>
            <w:tcW w:w="3960" w:type="dxa"/>
            <w:vAlign w:val="bottom"/>
          </w:tcPr>
          <w:p w:rsidR="00B73213" w:rsidRPr="007D43A0" w:rsidRDefault="001342AD" w:rsidP="00126B63">
            <w:pPr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B73213" w:rsidRPr="007D43A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ab/>
            </w:r>
            <w:r w:rsidR="00B73213" w:rsidRPr="007D43A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ab/>
            </w:r>
            <w:r w:rsidR="00B73213" w:rsidRPr="007D43A0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2565" w:type="dxa"/>
            <w:gridSpan w:val="2"/>
            <w:vAlign w:val="bottom"/>
          </w:tcPr>
          <w:p w:rsidR="00B73213" w:rsidRPr="007D43A0" w:rsidRDefault="00B73213" w:rsidP="00126B63">
            <w:pPr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B73213" w:rsidRPr="007D43A0" w:rsidRDefault="00B73213" w:rsidP="00126B63">
            <w:pPr>
              <w:spacing w:line="400" w:lineRule="exact"/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7D43A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7D43A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B73213" w:rsidRPr="007D43A0" w:rsidTr="00126B63">
        <w:tc>
          <w:tcPr>
            <w:tcW w:w="3960" w:type="dxa"/>
            <w:vAlign w:val="bottom"/>
          </w:tcPr>
          <w:p w:rsidR="00B73213" w:rsidRPr="007D43A0" w:rsidRDefault="00B73213" w:rsidP="00126B63">
            <w:pPr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B73213" w:rsidRPr="007D43A0" w:rsidRDefault="00B73213" w:rsidP="00126B63">
            <w:pPr>
              <w:pBdr>
                <w:bottom w:val="single" w:sz="6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:rsidR="00B73213" w:rsidRPr="007D43A0" w:rsidRDefault="00B73213" w:rsidP="00126B63">
            <w:pPr>
              <w:pBdr>
                <w:bottom w:val="single" w:sz="6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E4CA5" w:rsidRPr="007D43A0" w:rsidTr="00126B63">
        <w:tc>
          <w:tcPr>
            <w:tcW w:w="3960" w:type="dxa"/>
            <w:vAlign w:val="bottom"/>
          </w:tcPr>
          <w:p w:rsidR="009E4CA5" w:rsidRPr="007D43A0" w:rsidRDefault="009E4CA5" w:rsidP="00126B63">
            <w:pPr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82" w:type="dxa"/>
            <w:vAlign w:val="bottom"/>
          </w:tcPr>
          <w:p w:rsidR="009E4CA5" w:rsidRPr="007D43A0" w:rsidRDefault="00494791" w:rsidP="00126B63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  <w:tc>
          <w:tcPr>
            <w:tcW w:w="1283" w:type="dxa"/>
            <w:vAlign w:val="bottom"/>
          </w:tcPr>
          <w:p w:rsidR="009E4CA5" w:rsidRPr="007D43A0" w:rsidRDefault="00494791" w:rsidP="00126B63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2559</w:t>
            </w:r>
          </w:p>
        </w:tc>
        <w:tc>
          <w:tcPr>
            <w:tcW w:w="1282" w:type="dxa"/>
            <w:vAlign w:val="bottom"/>
          </w:tcPr>
          <w:p w:rsidR="009E4CA5" w:rsidRPr="007D43A0" w:rsidRDefault="00494791" w:rsidP="00126B63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  <w:tc>
          <w:tcPr>
            <w:tcW w:w="1283" w:type="dxa"/>
            <w:vAlign w:val="bottom"/>
          </w:tcPr>
          <w:p w:rsidR="009E4CA5" w:rsidRPr="007D43A0" w:rsidRDefault="00494791" w:rsidP="00126B63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2559</w:t>
            </w:r>
          </w:p>
        </w:tc>
      </w:tr>
      <w:tr w:rsidR="00B73213" w:rsidRPr="007D43A0" w:rsidTr="00126B63">
        <w:tc>
          <w:tcPr>
            <w:tcW w:w="3960" w:type="dxa"/>
            <w:vAlign w:val="bottom"/>
          </w:tcPr>
          <w:p w:rsidR="00B73213" w:rsidRPr="007D43A0" w:rsidRDefault="00B73213" w:rsidP="00126B63">
            <w:pPr>
              <w:spacing w:line="40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ลูกหนี้การค้า</w:t>
            </w:r>
            <w:r w:rsidRPr="007D43A0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 - </w:t>
            </w:r>
            <w:r w:rsidRPr="007D43A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vAlign w:val="bottom"/>
          </w:tcPr>
          <w:p w:rsidR="00B73213" w:rsidRPr="007D43A0" w:rsidRDefault="00B73213" w:rsidP="00126B63">
            <w:pP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3" w:type="dxa"/>
            <w:vAlign w:val="bottom"/>
          </w:tcPr>
          <w:p w:rsidR="00B73213" w:rsidRPr="007D43A0" w:rsidRDefault="00B73213" w:rsidP="00126B63">
            <w:pP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2" w:type="dxa"/>
            <w:vAlign w:val="bottom"/>
          </w:tcPr>
          <w:p w:rsidR="00B73213" w:rsidRPr="007D43A0" w:rsidRDefault="00B73213" w:rsidP="00126B63">
            <w:pP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3" w:type="dxa"/>
            <w:vAlign w:val="bottom"/>
          </w:tcPr>
          <w:p w:rsidR="00B73213" w:rsidRPr="007D43A0" w:rsidRDefault="00B73213" w:rsidP="00126B63">
            <w:pP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9E4CA5" w:rsidRPr="007D43A0" w:rsidTr="00126B63">
        <w:tc>
          <w:tcPr>
            <w:tcW w:w="3960" w:type="dxa"/>
            <w:vAlign w:val="bottom"/>
          </w:tcPr>
          <w:p w:rsidR="009E4CA5" w:rsidRPr="007D43A0" w:rsidRDefault="009E4CA5" w:rsidP="00126B63">
            <w:pPr>
              <w:spacing w:line="40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vAlign w:val="bottom"/>
          </w:tcPr>
          <w:p w:rsidR="009E4CA5" w:rsidRPr="007D43A0" w:rsidRDefault="009E4CA5" w:rsidP="00126B63">
            <w:pP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9E4CA5" w:rsidRPr="007D43A0" w:rsidRDefault="009E4CA5" w:rsidP="00126B63">
            <w:pP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9E4CA5" w:rsidRPr="007D43A0" w:rsidRDefault="009E4CA5" w:rsidP="00126B63">
            <w:pP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9E4CA5" w:rsidRPr="007D43A0" w:rsidRDefault="009E4CA5" w:rsidP="00126B63">
            <w:pP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A25DB" w:rsidRPr="007D43A0" w:rsidTr="00126B63">
        <w:tc>
          <w:tcPr>
            <w:tcW w:w="3960" w:type="dxa"/>
            <w:vAlign w:val="bottom"/>
          </w:tcPr>
          <w:p w:rsidR="008A25DB" w:rsidRPr="007D43A0" w:rsidRDefault="008A25DB" w:rsidP="008A25DB">
            <w:pPr>
              <w:spacing w:line="40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282" w:type="dxa"/>
            <w:vAlign w:val="bottom"/>
          </w:tcPr>
          <w:p w:rsidR="008A25DB" w:rsidRPr="007D43A0" w:rsidRDefault="008A25DB" w:rsidP="008A25DB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8A25DB" w:rsidRPr="007D43A0" w:rsidRDefault="008A25DB" w:rsidP="008A25DB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8A25DB" w:rsidRPr="007D43A0" w:rsidRDefault="008A25DB" w:rsidP="008A25DB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8A25DB" w:rsidRPr="007D43A0" w:rsidRDefault="008A25DB" w:rsidP="008A25DB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A25DB" w:rsidRPr="007D43A0" w:rsidTr="00126B63">
        <w:tc>
          <w:tcPr>
            <w:tcW w:w="3960" w:type="dxa"/>
            <w:vAlign w:val="bottom"/>
          </w:tcPr>
          <w:p w:rsidR="008A25DB" w:rsidRPr="007D43A0" w:rsidRDefault="008A25DB" w:rsidP="008A25DB">
            <w:pPr>
              <w:spacing w:line="400" w:lineRule="exact"/>
              <w:ind w:left="162"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ไม่เกิน </w:t>
            </w:r>
            <w:r w:rsidRPr="007D43A0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:rsidR="008A25DB" w:rsidRPr="007D43A0" w:rsidRDefault="008A25DB" w:rsidP="008A25DB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:rsidR="008A25DB" w:rsidRPr="007D43A0" w:rsidRDefault="008A25DB" w:rsidP="008A25DB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174,051</w:t>
            </w:r>
          </w:p>
        </w:tc>
        <w:tc>
          <w:tcPr>
            <w:tcW w:w="1282" w:type="dxa"/>
            <w:vAlign w:val="bottom"/>
          </w:tcPr>
          <w:p w:rsidR="008A25DB" w:rsidRPr="007D43A0" w:rsidRDefault="008A25DB" w:rsidP="008A25DB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:rsidR="008A25DB" w:rsidRPr="007D43A0" w:rsidRDefault="008A25DB" w:rsidP="008A25DB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174,051</w:t>
            </w:r>
          </w:p>
        </w:tc>
      </w:tr>
      <w:tr w:rsidR="008A25DB" w:rsidRPr="007D43A0" w:rsidTr="00126B63">
        <w:tc>
          <w:tcPr>
            <w:tcW w:w="3960" w:type="dxa"/>
            <w:vAlign w:val="bottom"/>
          </w:tcPr>
          <w:p w:rsidR="008A25DB" w:rsidRPr="007D43A0" w:rsidRDefault="008A25DB" w:rsidP="008A25DB">
            <w:pPr>
              <w:spacing w:line="400" w:lineRule="exact"/>
              <w:ind w:left="162"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1 - 3</w:t>
            </w: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เดือน</w:t>
            </w:r>
          </w:p>
        </w:tc>
        <w:tc>
          <w:tcPr>
            <w:tcW w:w="1282" w:type="dxa"/>
            <w:vAlign w:val="bottom"/>
          </w:tcPr>
          <w:p w:rsidR="008A25DB" w:rsidRPr="007D43A0" w:rsidRDefault="008A25DB" w:rsidP="008A25DB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:rsidR="008A25DB" w:rsidRPr="007D43A0" w:rsidRDefault="008A25DB" w:rsidP="008A25DB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12,752</w:t>
            </w:r>
          </w:p>
        </w:tc>
        <w:tc>
          <w:tcPr>
            <w:tcW w:w="1282" w:type="dxa"/>
            <w:vAlign w:val="bottom"/>
          </w:tcPr>
          <w:p w:rsidR="008A25DB" w:rsidRPr="007D43A0" w:rsidRDefault="008A25DB" w:rsidP="008A25DB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:rsidR="008A25DB" w:rsidRPr="007D43A0" w:rsidRDefault="008A25DB" w:rsidP="008A25DB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12,752</w:t>
            </w:r>
          </w:p>
        </w:tc>
      </w:tr>
      <w:tr w:rsidR="008A25DB" w:rsidRPr="007D43A0" w:rsidTr="00126B63">
        <w:tc>
          <w:tcPr>
            <w:tcW w:w="3960" w:type="dxa"/>
            <w:vAlign w:val="bottom"/>
          </w:tcPr>
          <w:p w:rsidR="008A25DB" w:rsidRPr="007D43A0" w:rsidRDefault="008A25DB" w:rsidP="0069224E">
            <w:pPr>
              <w:spacing w:line="400" w:lineRule="exact"/>
              <w:ind w:left="162"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3 - 6</w:t>
            </w: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เดือน</w:t>
            </w:r>
          </w:p>
        </w:tc>
        <w:tc>
          <w:tcPr>
            <w:tcW w:w="1282" w:type="dxa"/>
            <w:vAlign w:val="bottom"/>
          </w:tcPr>
          <w:p w:rsidR="008A25DB" w:rsidRPr="007D43A0" w:rsidRDefault="008A25DB" w:rsidP="008A25DB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:rsidR="008A25DB" w:rsidRPr="007D43A0" w:rsidRDefault="008A25DB" w:rsidP="008A25DB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12,551</w:t>
            </w:r>
          </w:p>
        </w:tc>
        <w:tc>
          <w:tcPr>
            <w:tcW w:w="1282" w:type="dxa"/>
            <w:vAlign w:val="bottom"/>
          </w:tcPr>
          <w:p w:rsidR="008A25DB" w:rsidRPr="007D43A0" w:rsidRDefault="008A25DB" w:rsidP="008A25DB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:rsidR="008A25DB" w:rsidRPr="007D43A0" w:rsidRDefault="008A25DB" w:rsidP="008A25DB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12,551</w:t>
            </w:r>
          </w:p>
        </w:tc>
      </w:tr>
      <w:tr w:rsidR="008A25DB" w:rsidRPr="007D43A0" w:rsidTr="00126B63">
        <w:tc>
          <w:tcPr>
            <w:tcW w:w="3960" w:type="dxa"/>
            <w:vAlign w:val="bottom"/>
          </w:tcPr>
          <w:p w:rsidR="008A25DB" w:rsidRPr="007D43A0" w:rsidRDefault="008A25DB" w:rsidP="0069224E">
            <w:pPr>
              <w:spacing w:line="400" w:lineRule="exact"/>
              <w:ind w:left="162"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6 - 12</w:t>
            </w: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:rsidR="008A25DB" w:rsidRPr="007D43A0" w:rsidRDefault="008A25DB" w:rsidP="008A25DB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10,982</w:t>
            </w:r>
          </w:p>
        </w:tc>
        <w:tc>
          <w:tcPr>
            <w:tcW w:w="1283" w:type="dxa"/>
            <w:vAlign w:val="bottom"/>
          </w:tcPr>
          <w:p w:rsidR="008A25DB" w:rsidRPr="007D43A0" w:rsidRDefault="008A25DB" w:rsidP="008A25DB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129,195</w:t>
            </w:r>
          </w:p>
        </w:tc>
        <w:tc>
          <w:tcPr>
            <w:tcW w:w="1282" w:type="dxa"/>
            <w:vAlign w:val="bottom"/>
          </w:tcPr>
          <w:p w:rsidR="008A25DB" w:rsidRPr="007D43A0" w:rsidRDefault="008A25DB" w:rsidP="008A25DB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5,026</w:t>
            </w:r>
          </w:p>
        </w:tc>
        <w:tc>
          <w:tcPr>
            <w:tcW w:w="1283" w:type="dxa"/>
            <w:vAlign w:val="bottom"/>
          </w:tcPr>
          <w:p w:rsidR="008A25DB" w:rsidRPr="007D43A0" w:rsidRDefault="008A25DB" w:rsidP="008A25DB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96,352</w:t>
            </w:r>
          </w:p>
        </w:tc>
      </w:tr>
      <w:tr w:rsidR="008A25DB" w:rsidRPr="007D43A0" w:rsidTr="00126B63">
        <w:tc>
          <w:tcPr>
            <w:tcW w:w="3960" w:type="dxa"/>
            <w:vAlign w:val="bottom"/>
          </w:tcPr>
          <w:p w:rsidR="008A25DB" w:rsidRPr="007D43A0" w:rsidRDefault="008A25DB" w:rsidP="008A25DB">
            <w:pPr>
              <w:spacing w:line="40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7D43A0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208,050</w:t>
            </w:r>
          </w:p>
        </w:tc>
        <w:tc>
          <w:tcPr>
            <w:tcW w:w="1283" w:type="dxa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3,622</w:t>
            </w:r>
          </w:p>
        </w:tc>
        <w:tc>
          <w:tcPr>
            <w:tcW w:w="1282" w:type="dxa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208,050</w:t>
            </w:r>
          </w:p>
        </w:tc>
        <w:tc>
          <w:tcPr>
            <w:tcW w:w="1283" w:type="dxa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1,648</w:t>
            </w:r>
          </w:p>
        </w:tc>
      </w:tr>
      <w:tr w:rsidR="008A25DB" w:rsidRPr="007D43A0" w:rsidTr="00126B63">
        <w:tc>
          <w:tcPr>
            <w:tcW w:w="3960" w:type="dxa"/>
            <w:vAlign w:val="bottom"/>
          </w:tcPr>
          <w:p w:rsidR="008A25DB" w:rsidRPr="007D43A0" w:rsidRDefault="008A25DB" w:rsidP="008A25DB">
            <w:pPr>
              <w:spacing w:line="40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:rsidR="008A25DB" w:rsidRPr="007D43A0" w:rsidRDefault="008A25DB" w:rsidP="008A25DB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219,032</w:t>
            </w:r>
          </w:p>
        </w:tc>
        <w:tc>
          <w:tcPr>
            <w:tcW w:w="1283" w:type="dxa"/>
            <w:vAlign w:val="bottom"/>
          </w:tcPr>
          <w:p w:rsidR="008A25DB" w:rsidRPr="007D43A0" w:rsidRDefault="008A25DB" w:rsidP="008A25DB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332,171</w:t>
            </w:r>
          </w:p>
        </w:tc>
        <w:tc>
          <w:tcPr>
            <w:tcW w:w="1282" w:type="dxa"/>
            <w:vAlign w:val="bottom"/>
          </w:tcPr>
          <w:p w:rsidR="008A25DB" w:rsidRPr="007D43A0" w:rsidRDefault="008A25DB" w:rsidP="008A25DB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213,076</w:t>
            </w:r>
          </w:p>
        </w:tc>
        <w:tc>
          <w:tcPr>
            <w:tcW w:w="1283" w:type="dxa"/>
            <w:vAlign w:val="bottom"/>
          </w:tcPr>
          <w:p w:rsidR="008A25DB" w:rsidRPr="007D43A0" w:rsidRDefault="008A25DB" w:rsidP="008A25DB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297,354</w:t>
            </w:r>
          </w:p>
        </w:tc>
      </w:tr>
      <w:tr w:rsidR="008A25DB" w:rsidRPr="007D43A0" w:rsidTr="00126B63">
        <w:tc>
          <w:tcPr>
            <w:tcW w:w="3960" w:type="dxa"/>
            <w:vAlign w:val="bottom"/>
          </w:tcPr>
          <w:p w:rsidR="008A25DB" w:rsidRPr="007D43A0" w:rsidRDefault="008A25DB" w:rsidP="008A25DB">
            <w:pPr>
              <w:tabs>
                <w:tab w:val="left" w:pos="162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ลูกหนี้เงินประกันผลงานตามสัญญา</w:t>
            </w:r>
          </w:p>
        </w:tc>
        <w:tc>
          <w:tcPr>
            <w:tcW w:w="1282" w:type="dxa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11,351</w:t>
            </w:r>
          </w:p>
        </w:tc>
        <w:tc>
          <w:tcPr>
            <w:tcW w:w="1282" w:type="dxa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11,351</w:t>
            </w:r>
          </w:p>
        </w:tc>
      </w:tr>
      <w:tr w:rsidR="008A25DB" w:rsidRPr="007D43A0" w:rsidTr="00126B63">
        <w:tc>
          <w:tcPr>
            <w:tcW w:w="3960" w:type="dxa"/>
            <w:vAlign w:val="bottom"/>
          </w:tcPr>
          <w:p w:rsidR="008A25DB" w:rsidRPr="007D43A0" w:rsidRDefault="008A25DB" w:rsidP="008A25DB">
            <w:pPr>
              <w:tabs>
                <w:tab w:val="left" w:pos="162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219,032</w:t>
            </w:r>
          </w:p>
        </w:tc>
        <w:tc>
          <w:tcPr>
            <w:tcW w:w="1283" w:type="dxa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343,522</w:t>
            </w:r>
          </w:p>
        </w:tc>
        <w:tc>
          <w:tcPr>
            <w:tcW w:w="1282" w:type="dxa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213,076</w:t>
            </w:r>
          </w:p>
        </w:tc>
        <w:tc>
          <w:tcPr>
            <w:tcW w:w="1283" w:type="dxa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308,705</w:t>
            </w:r>
          </w:p>
        </w:tc>
      </w:tr>
      <w:tr w:rsidR="008A25DB" w:rsidRPr="007D43A0" w:rsidTr="00126B63">
        <w:tc>
          <w:tcPr>
            <w:tcW w:w="3960" w:type="dxa"/>
            <w:vAlign w:val="bottom"/>
          </w:tcPr>
          <w:p w:rsidR="008A25DB" w:rsidRPr="007D43A0" w:rsidRDefault="008A25DB" w:rsidP="008A25DB">
            <w:pPr>
              <w:spacing w:line="40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ลูกหนี้การค้า</w:t>
            </w:r>
            <w:r w:rsidRPr="007D43A0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 - </w:t>
            </w:r>
            <w:r w:rsidRPr="007D43A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:rsidR="008A25DB" w:rsidRPr="007D43A0" w:rsidRDefault="008A25DB" w:rsidP="008A25DB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3" w:type="dxa"/>
            <w:vAlign w:val="bottom"/>
          </w:tcPr>
          <w:p w:rsidR="008A25DB" w:rsidRPr="007D43A0" w:rsidRDefault="008A25DB" w:rsidP="008A25DB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2" w:type="dxa"/>
            <w:vAlign w:val="bottom"/>
          </w:tcPr>
          <w:p w:rsidR="008A25DB" w:rsidRPr="007D43A0" w:rsidRDefault="008A25DB" w:rsidP="008A25DB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3" w:type="dxa"/>
            <w:vAlign w:val="bottom"/>
          </w:tcPr>
          <w:p w:rsidR="008A25DB" w:rsidRPr="007D43A0" w:rsidRDefault="008A25DB" w:rsidP="008A25DB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8A25DB" w:rsidRPr="007D43A0" w:rsidTr="00126B63">
        <w:tc>
          <w:tcPr>
            <w:tcW w:w="3960" w:type="dxa"/>
            <w:vAlign w:val="bottom"/>
          </w:tcPr>
          <w:p w:rsidR="008A25DB" w:rsidRPr="007D43A0" w:rsidRDefault="008A25DB" w:rsidP="008A25DB">
            <w:pPr>
              <w:spacing w:line="40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vAlign w:val="bottom"/>
          </w:tcPr>
          <w:p w:rsidR="008A25DB" w:rsidRPr="007D43A0" w:rsidRDefault="008A25DB" w:rsidP="008A25DB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8A25DB" w:rsidRPr="007D43A0" w:rsidRDefault="008A25DB" w:rsidP="008A25DB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8A25DB" w:rsidRPr="007D43A0" w:rsidRDefault="008A25DB" w:rsidP="008A25DB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8A25DB" w:rsidRPr="007D43A0" w:rsidRDefault="008A25DB" w:rsidP="008A25DB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A25DB" w:rsidRPr="007D43A0" w:rsidTr="00126B63">
        <w:trPr>
          <w:trHeight w:val="279"/>
        </w:trPr>
        <w:tc>
          <w:tcPr>
            <w:tcW w:w="3960" w:type="dxa"/>
            <w:vAlign w:val="bottom"/>
          </w:tcPr>
          <w:p w:rsidR="008A25DB" w:rsidRPr="007D43A0" w:rsidRDefault="008A25DB" w:rsidP="008A25DB">
            <w:pPr>
              <w:spacing w:line="40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82" w:type="dxa"/>
            <w:vAlign w:val="bottom"/>
          </w:tcPr>
          <w:p w:rsidR="008A25DB" w:rsidRPr="007D43A0" w:rsidRDefault="008A25DB" w:rsidP="008A25DB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974,275</w:t>
            </w:r>
          </w:p>
        </w:tc>
        <w:tc>
          <w:tcPr>
            <w:tcW w:w="1283" w:type="dxa"/>
            <w:vAlign w:val="bottom"/>
          </w:tcPr>
          <w:p w:rsidR="008A25DB" w:rsidRPr="007D43A0" w:rsidRDefault="008A25DB" w:rsidP="008A25DB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585,647</w:t>
            </w:r>
          </w:p>
        </w:tc>
        <w:tc>
          <w:tcPr>
            <w:tcW w:w="1282" w:type="dxa"/>
            <w:vAlign w:val="bottom"/>
          </w:tcPr>
          <w:p w:rsidR="008A25DB" w:rsidRPr="007D43A0" w:rsidRDefault="008A25DB" w:rsidP="008A25DB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974,275</w:t>
            </w:r>
          </w:p>
        </w:tc>
        <w:tc>
          <w:tcPr>
            <w:tcW w:w="1283" w:type="dxa"/>
            <w:vAlign w:val="bottom"/>
          </w:tcPr>
          <w:p w:rsidR="008A25DB" w:rsidRPr="007D43A0" w:rsidRDefault="008A25DB" w:rsidP="008A25DB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585,647</w:t>
            </w:r>
          </w:p>
        </w:tc>
      </w:tr>
      <w:tr w:rsidR="008A25DB" w:rsidRPr="007D43A0" w:rsidTr="00126B63">
        <w:tc>
          <w:tcPr>
            <w:tcW w:w="3960" w:type="dxa"/>
            <w:vAlign w:val="bottom"/>
          </w:tcPr>
          <w:p w:rsidR="008A25DB" w:rsidRPr="007D43A0" w:rsidRDefault="008A25DB" w:rsidP="008A25DB">
            <w:pPr>
              <w:spacing w:line="40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282" w:type="dxa"/>
            <w:vAlign w:val="bottom"/>
          </w:tcPr>
          <w:p w:rsidR="008A25DB" w:rsidRPr="007D43A0" w:rsidRDefault="008A25DB" w:rsidP="008A25DB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8A25DB" w:rsidRPr="007D43A0" w:rsidRDefault="008A25DB" w:rsidP="008A25DB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8A25DB" w:rsidRPr="007D43A0" w:rsidRDefault="008A25DB" w:rsidP="008A25DB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8A25DB" w:rsidRPr="007D43A0" w:rsidRDefault="008A25DB" w:rsidP="008A25DB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A25DB" w:rsidRPr="007D43A0" w:rsidTr="00126B63">
        <w:tc>
          <w:tcPr>
            <w:tcW w:w="3960" w:type="dxa"/>
            <w:vAlign w:val="bottom"/>
          </w:tcPr>
          <w:p w:rsidR="008A25DB" w:rsidRPr="007D43A0" w:rsidRDefault="008A25DB" w:rsidP="008A25DB">
            <w:pPr>
              <w:tabs>
                <w:tab w:val="left" w:pos="162"/>
              </w:tabs>
              <w:spacing w:line="400" w:lineRule="exact"/>
              <w:ind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ไม่เกิน </w:t>
            </w:r>
            <w:r w:rsidRPr="007D43A0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  <w:r w:rsidRPr="007D43A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:rsidR="008A25DB" w:rsidRPr="007D43A0" w:rsidRDefault="008A25DB" w:rsidP="008A25DB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182,826</w:t>
            </w:r>
          </w:p>
        </w:tc>
        <w:tc>
          <w:tcPr>
            <w:tcW w:w="1283" w:type="dxa"/>
            <w:vAlign w:val="bottom"/>
          </w:tcPr>
          <w:p w:rsidR="008A25DB" w:rsidRPr="007D43A0" w:rsidRDefault="008A25DB" w:rsidP="008A25DB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107,771</w:t>
            </w:r>
          </w:p>
        </w:tc>
        <w:tc>
          <w:tcPr>
            <w:tcW w:w="1282" w:type="dxa"/>
            <w:vAlign w:val="bottom"/>
          </w:tcPr>
          <w:p w:rsidR="008A25DB" w:rsidRPr="007D43A0" w:rsidRDefault="008A25DB" w:rsidP="008A25DB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182,826</w:t>
            </w:r>
          </w:p>
        </w:tc>
        <w:tc>
          <w:tcPr>
            <w:tcW w:w="1283" w:type="dxa"/>
            <w:vAlign w:val="bottom"/>
          </w:tcPr>
          <w:p w:rsidR="008A25DB" w:rsidRPr="007D43A0" w:rsidRDefault="008A25DB" w:rsidP="008A25DB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107,771</w:t>
            </w:r>
          </w:p>
        </w:tc>
      </w:tr>
      <w:tr w:rsidR="008A25DB" w:rsidRPr="007D43A0" w:rsidTr="00126B63">
        <w:tc>
          <w:tcPr>
            <w:tcW w:w="3960" w:type="dxa"/>
            <w:vAlign w:val="bottom"/>
          </w:tcPr>
          <w:p w:rsidR="008A25DB" w:rsidRPr="007D43A0" w:rsidRDefault="008A25DB" w:rsidP="008A25DB">
            <w:pPr>
              <w:tabs>
                <w:tab w:val="left" w:pos="162"/>
              </w:tabs>
              <w:spacing w:line="40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ab/>
              <w:t>1 - 3</w:t>
            </w: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:rsidR="008A25DB" w:rsidRPr="007D43A0" w:rsidRDefault="008A25DB" w:rsidP="008A25DB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75,446</w:t>
            </w:r>
          </w:p>
        </w:tc>
        <w:tc>
          <w:tcPr>
            <w:tcW w:w="1283" w:type="dxa"/>
            <w:vAlign w:val="bottom"/>
          </w:tcPr>
          <w:p w:rsidR="008A25DB" w:rsidRPr="007D43A0" w:rsidRDefault="008A25DB" w:rsidP="008A25DB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49,968</w:t>
            </w:r>
          </w:p>
        </w:tc>
        <w:tc>
          <w:tcPr>
            <w:tcW w:w="1282" w:type="dxa"/>
            <w:vAlign w:val="bottom"/>
          </w:tcPr>
          <w:p w:rsidR="008A25DB" w:rsidRPr="007D43A0" w:rsidRDefault="008A25DB" w:rsidP="008A25DB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75,446</w:t>
            </w:r>
          </w:p>
        </w:tc>
        <w:tc>
          <w:tcPr>
            <w:tcW w:w="1283" w:type="dxa"/>
            <w:vAlign w:val="bottom"/>
          </w:tcPr>
          <w:p w:rsidR="008A25DB" w:rsidRPr="007D43A0" w:rsidRDefault="008A25DB" w:rsidP="008A25DB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49,968</w:t>
            </w:r>
          </w:p>
        </w:tc>
      </w:tr>
      <w:tr w:rsidR="008A25DB" w:rsidRPr="007D43A0" w:rsidTr="00126B63">
        <w:tc>
          <w:tcPr>
            <w:tcW w:w="3960" w:type="dxa"/>
            <w:vAlign w:val="bottom"/>
          </w:tcPr>
          <w:p w:rsidR="008A25DB" w:rsidRPr="007D43A0" w:rsidRDefault="008A25DB" w:rsidP="008A25DB">
            <w:pPr>
              <w:tabs>
                <w:tab w:val="left" w:pos="162"/>
              </w:tabs>
              <w:spacing w:line="400" w:lineRule="exact"/>
              <w:ind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ab/>
              <w:t xml:space="preserve">3 - 6 </w:t>
            </w: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:rsidR="008A25DB" w:rsidRPr="007D43A0" w:rsidRDefault="008A25DB" w:rsidP="008A25DB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18,181</w:t>
            </w:r>
          </w:p>
        </w:tc>
        <w:tc>
          <w:tcPr>
            <w:tcW w:w="1283" w:type="dxa"/>
            <w:vAlign w:val="bottom"/>
          </w:tcPr>
          <w:p w:rsidR="008A25DB" w:rsidRPr="007D43A0" w:rsidRDefault="008A25DB" w:rsidP="008A25DB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21,966</w:t>
            </w:r>
          </w:p>
        </w:tc>
        <w:tc>
          <w:tcPr>
            <w:tcW w:w="1282" w:type="dxa"/>
            <w:vAlign w:val="bottom"/>
          </w:tcPr>
          <w:p w:rsidR="008A25DB" w:rsidRPr="007D43A0" w:rsidRDefault="008A25DB" w:rsidP="008A25DB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18,181</w:t>
            </w:r>
          </w:p>
        </w:tc>
        <w:tc>
          <w:tcPr>
            <w:tcW w:w="1283" w:type="dxa"/>
            <w:vAlign w:val="bottom"/>
          </w:tcPr>
          <w:p w:rsidR="008A25DB" w:rsidRPr="007D43A0" w:rsidRDefault="008A25DB" w:rsidP="008A25DB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21,966</w:t>
            </w:r>
          </w:p>
        </w:tc>
      </w:tr>
      <w:tr w:rsidR="008A25DB" w:rsidRPr="007D43A0" w:rsidTr="00126B63">
        <w:tc>
          <w:tcPr>
            <w:tcW w:w="3960" w:type="dxa"/>
            <w:vAlign w:val="bottom"/>
          </w:tcPr>
          <w:p w:rsidR="008A25DB" w:rsidRPr="007D43A0" w:rsidRDefault="008A25DB" w:rsidP="008A25DB">
            <w:pPr>
              <w:tabs>
                <w:tab w:val="left" w:pos="162"/>
              </w:tabs>
              <w:spacing w:line="400" w:lineRule="exact"/>
              <w:ind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ab/>
              <w:t xml:space="preserve">6 - 12 </w:t>
            </w: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:rsidR="008A25DB" w:rsidRPr="007D43A0" w:rsidRDefault="008A25DB" w:rsidP="008A25DB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23,542</w:t>
            </w:r>
          </w:p>
        </w:tc>
        <w:tc>
          <w:tcPr>
            <w:tcW w:w="1283" w:type="dxa"/>
            <w:vAlign w:val="bottom"/>
          </w:tcPr>
          <w:p w:rsidR="008A25DB" w:rsidRPr="007D43A0" w:rsidRDefault="008A25DB" w:rsidP="008A25DB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1,162</w:t>
            </w:r>
          </w:p>
        </w:tc>
        <w:tc>
          <w:tcPr>
            <w:tcW w:w="1282" w:type="dxa"/>
            <w:vAlign w:val="bottom"/>
          </w:tcPr>
          <w:p w:rsidR="008A25DB" w:rsidRPr="007D43A0" w:rsidRDefault="008A25DB" w:rsidP="008A25DB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23,542</w:t>
            </w:r>
          </w:p>
        </w:tc>
        <w:tc>
          <w:tcPr>
            <w:tcW w:w="1283" w:type="dxa"/>
            <w:vAlign w:val="bottom"/>
          </w:tcPr>
          <w:p w:rsidR="008A25DB" w:rsidRPr="007D43A0" w:rsidRDefault="008A25DB" w:rsidP="008A25DB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1,162</w:t>
            </w:r>
          </w:p>
        </w:tc>
      </w:tr>
      <w:tr w:rsidR="008A25DB" w:rsidRPr="007D43A0" w:rsidTr="00126B63">
        <w:tc>
          <w:tcPr>
            <w:tcW w:w="3960" w:type="dxa"/>
            <w:vAlign w:val="bottom"/>
          </w:tcPr>
          <w:p w:rsidR="008A25DB" w:rsidRPr="007D43A0" w:rsidRDefault="008A25DB" w:rsidP="008A25DB">
            <w:pPr>
              <w:tabs>
                <w:tab w:val="left" w:pos="162"/>
              </w:tabs>
              <w:spacing w:line="40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มากกว่า</w:t>
            </w:r>
            <w:r w:rsidRPr="007D43A0">
              <w:rPr>
                <w:rFonts w:asciiTheme="majorBidi" w:hAnsiTheme="majorBidi" w:cstheme="majorBidi"/>
                <w:sz w:val="32"/>
                <w:szCs w:val="32"/>
              </w:rPr>
              <w:t xml:space="preserve"> 12</w:t>
            </w: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:rsidR="008A25DB" w:rsidRPr="007D43A0" w:rsidRDefault="008A25DB" w:rsidP="008A25DB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31,729</w:t>
            </w:r>
          </w:p>
        </w:tc>
        <w:tc>
          <w:tcPr>
            <w:tcW w:w="1283" w:type="dxa"/>
            <w:vAlign w:val="bottom"/>
          </w:tcPr>
          <w:p w:rsidR="008A25DB" w:rsidRPr="007D43A0" w:rsidRDefault="008A25DB" w:rsidP="008A25DB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153,928</w:t>
            </w:r>
          </w:p>
        </w:tc>
        <w:tc>
          <w:tcPr>
            <w:tcW w:w="1282" w:type="dxa"/>
            <w:vAlign w:val="bottom"/>
          </w:tcPr>
          <w:p w:rsidR="008A25DB" w:rsidRPr="007D43A0" w:rsidRDefault="008A25DB" w:rsidP="008A25DB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31,729</w:t>
            </w:r>
          </w:p>
        </w:tc>
        <w:tc>
          <w:tcPr>
            <w:tcW w:w="1283" w:type="dxa"/>
            <w:vAlign w:val="bottom"/>
          </w:tcPr>
          <w:p w:rsidR="008A25DB" w:rsidRPr="007D43A0" w:rsidRDefault="008A25DB" w:rsidP="008A25DB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153,928</w:t>
            </w:r>
          </w:p>
        </w:tc>
      </w:tr>
      <w:tr w:rsidR="008A25DB" w:rsidRPr="007D43A0" w:rsidTr="00126B63">
        <w:tc>
          <w:tcPr>
            <w:tcW w:w="3960" w:type="dxa"/>
            <w:vAlign w:val="bottom"/>
          </w:tcPr>
          <w:p w:rsidR="008A25DB" w:rsidRPr="007D43A0" w:rsidRDefault="008A25DB" w:rsidP="008A25DB">
            <w:pPr>
              <w:spacing w:line="40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:rsidR="008A25DB" w:rsidRPr="007D43A0" w:rsidRDefault="008A25DB" w:rsidP="008A25DB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1,305,999</w:t>
            </w:r>
          </w:p>
        </w:tc>
        <w:tc>
          <w:tcPr>
            <w:tcW w:w="1283" w:type="dxa"/>
            <w:vAlign w:val="bottom"/>
          </w:tcPr>
          <w:p w:rsidR="008A25DB" w:rsidRPr="007D43A0" w:rsidRDefault="008A25DB" w:rsidP="008A25DB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920,442</w:t>
            </w:r>
          </w:p>
        </w:tc>
        <w:tc>
          <w:tcPr>
            <w:tcW w:w="1282" w:type="dxa"/>
            <w:vAlign w:val="bottom"/>
          </w:tcPr>
          <w:p w:rsidR="008A25DB" w:rsidRPr="007D43A0" w:rsidRDefault="008A25DB" w:rsidP="008A25DB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1,305,999</w:t>
            </w:r>
          </w:p>
        </w:tc>
        <w:tc>
          <w:tcPr>
            <w:tcW w:w="1283" w:type="dxa"/>
            <w:vAlign w:val="bottom"/>
          </w:tcPr>
          <w:p w:rsidR="008A25DB" w:rsidRPr="007D43A0" w:rsidRDefault="008A25DB" w:rsidP="008A25DB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920,442</w:t>
            </w:r>
          </w:p>
        </w:tc>
      </w:tr>
      <w:tr w:rsidR="008A25DB" w:rsidRPr="007D43A0" w:rsidTr="00126B63">
        <w:tc>
          <w:tcPr>
            <w:tcW w:w="3960" w:type="dxa"/>
            <w:vAlign w:val="bottom"/>
          </w:tcPr>
          <w:p w:rsidR="008A25DB" w:rsidRPr="007D43A0" w:rsidRDefault="008A25DB" w:rsidP="008A25DB">
            <w:pPr>
              <w:spacing w:line="40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ตั๋วเงินรับและเช็คลงวันที่ล่วงหน้า</w:t>
            </w:r>
          </w:p>
        </w:tc>
        <w:tc>
          <w:tcPr>
            <w:tcW w:w="1282" w:type="dxa"/>
            <w:vAlign w:val="bottom"/>
          </w:tcPr>
          <w:p w:rsidR="008A25DB" w:rsidRPr="007D43A0" w:rsidRDefault="008A25DB" w:rsidP="008A25DB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93,345</w:t>
            </w:r>
          </w:p>
        </w:tc>
        <w:tc>
          <w:tcPr>
            <w:tcW w:w="1283" w:type="dxa"/>
            <w:vAlign w:val="bottom"/>
          </w:tcPr>
          <w:p w:rsidR="008A25DB" w:rsidRPr="007D43A0" w:rsidRDefault="008A25DB" w:rsidP="008A25DB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116,553</w:t>
            </w:r>
          </w:p>
        </w:tc>
        <w:tc>
          <w:tcPr>
            <w:tcW w:w="1282" w:type="dxa"/>
            <w:vAlign w:val="bottom"/>
          </w:tcPr>
          <w:p w:rsidR="008A25DB" w:rsidRPr="007D43A0" w:rsidRDefault="008A25DB" w:rsidP="008A25DB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93,345</w:t>
            </w:r>
          </w:p>
        </w:tc>
        <w:tc>
          <w:tcPr>
            <w:tcW w:w="1283" w:type="dxa"/>
            <w:vAlign w:val="bottom"/>
          </w:tcPr>
          <w:p w:rsidR="008A25DB" w:rsidRPr="007D43A0" w:rsidRDefault="008A25DB" w:rsidP="008A25DB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116,553</w:t>
            </w:r>
          </w:p>
        </w:tc>
      </w:tr>
      <w:tr w:rsidR="008A25DB" w:rsidRPr="007D43A0" w:rsidTr="00126B63">
        <w:tc>
          <w:tcPr>
            <w:tcW w:w="3960" w:type="dxa"/>
            <w:vAlign w:val="bottom"/>
          </w:tcPr>
          <w:p w:rsidR="008A25DB" w:rsidRPr="007D43A0" w:rsidRDefault="008A25DB" w:rsidP="008A25DB">
            <w:pPr>
              <w:spacing w:line="40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:rsidR="008A25DB" w:rsidRPr="007D43A0" w:rsidRDefault="008A25DB" w:rsidP="008A25DB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1,399,344</w:t>
            </w:r>
          </w:p>
        </w:tc>
        <w:tc>
          <w:tcPr>
            <w:tcW w:w="1283" w:type="dxa"/>
            <w:vAlign w:val="bottom"/>
          </w:tcPr>
          <w:p w:rsidR="008A25DB" w:rsidRPr="007D43A0" w:rsidRDefault="008A25DB" w:rsidP="008A25DB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1,036,995</w:t>
            </w:r>
          </w:p>
        </w:tc>
        <w:tc>
          <w:tcPr>
            <w:tcW w:w="1282" w:type="dxa"/>
            <w:vAlign w:val="bottom"/>
          </w:tcPr>
          <w:p w:rsidR="008A25DB" w:rsidRPr="007D43A0" w:rsidRDefault="008A25DB" w:rsidP="008A25DB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1,399,344</w:t>
            </w:r>
          </w:p>
        </w:tc>
        <w:tc>
          <w:tcPr>
            <w:tcW w:w="1283" w:type="dxa"/>
            <w:vAlign w:val="bottom"/>
          </w:tcPr>
          <w:p w:rsidR="008A25DB" w:rsidRPr="007D43A0" w:rsidRDefault="008A25DB" w:rsidP="008A25DB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1,036,995</w:t>
            </w:r>
          </w:p>
        </w:tc>
      </w:tr>
      <w:tr w:rsidR="008A25DB" w:rsidRPr="007D43A0" w:rsidTr="00126B63">
        <w:tc>
          <w:tcPr>
            <w:tcW w:w="3960" w:type="dxa"/>
            <w:vAlign w:val="bottom"/>
          </w:tcPr>
          <w:p w:rsidR="008A25DB" w:rsidRPr="007D43A0" w:rsidRDefault="008A25DB" w:rsidP="008A25DB">
            <w:pPr>
              <w:spacing w:line="40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7D43A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282" w:type="dxa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(32,438)</w:t>
            </w:r>
          </w:p>
        </w:tc>
        <w:tc>
          <w:tcPr>
            <w:tcW w:w="1283" w:type="dxa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(113,396)</w:t>
            </w:r>
          </w:p>
        </w:tc>
        <w:tc>
          <w:tcPr>
            <w:tcW w:w="1282" w:type="dxa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(32,438)</w:t>
            </w:r>
          </w:p>
        </w:tc>
        <w:tc>
          <w:tcPr>
            <w:tcW w:w="1283" w:type="dxa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(113,396)</w:t>
            </w:r>
          </w:p>
        </w:tc>
      </w:tr>
      <w:tr w:rsidR="008A25DB" w:rsidRPr="007D43A0" w:rsidTr="00126B63">
        <w:tc>
          <w:tcPr>
            <w:tcW w:w="3960" w:type="dxa"/>
            <w:vAlign w:val="bottom"/>
          </w:tcPr>
          <w:p w:rsidR="008A25DB" w:rsidRPr="007D43A0" w:rsidRDefault="008A25DB" w:rsidP="008A25DB">
            <w:pPr>
              <w:spacing w:line="400" w:lineRule="exact"/>
              <w:ind w:left="162" w:right="-45" w:hanging="16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</w:t>
            </w:r>
            <w:r w:rsidRPr="007D43A0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กิจการที่ไม่เกี่ยวข้องกัน</w:t>
            </w:r>
            <w:r w:rsidRPr="007D43A0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:rsidR="008A25DB" w:rsidRPr="007D43A0" w:rsidRDefault="008A25DB" w:rsidP="008A25DB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1,366,906</w:t>
            </w:r>
          </w:p>
        </w:tc>
        <w:tc>
          <w:tcPr>
            <w:tcW w:w="1283" w:type="dxa"/>
            <w:vAlign w:val="bottom"/>
          </w:tcPr>
          <w:p w:rsidR="008A25DB" w:rsidRPr="007D43A0" w:rsidRDefault="008A25DB" w:rsidP="008A25DB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923,599</w:t>
            </w:r>
          </w:p>
        </w:tc>
        <w:tc>
          <w:tcPr>
            <w:tcW w:w="1282" w:type="dxa"/>
            <w:vAlign w:val="bottom"/>
          </w:tcPr>
          <w:p w:rsidR="008A25DB" w:rsidRPr="007D43A0" w:rsidRDefault="008A25DB" w:rsidP="008A25DB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1,366,906</w:t>
            </w:r>
          </w:p>
        </w:tc>
        <w:tc>
          <w:tcPr>
            <w:tcW w:w="1283" w:type="dxa"/>
            <w:vAlign w:val="bottom"/>
          </w:tcPr>
          <w:p w:rsidR="008A25DB" w:rsidRPr="007D43A0" w:rsidRDefault="008A25DB" w:rsidP="008A25DB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923,599</w:t>
            </w:r>
          </w:p>
        </w:tc>
      </w:tr>
      <w:tr w:rsidR="008A25DB" w:rsidRPr="007D43A0" w:rsidTr="00126B63">
        <w:tc>
          <w:tcPr>
            <w:tcW w:w="3960" w:type="dxa"/>
            <w:vAlign w:val="bottom"/>
          </w:tcPr>
          <w:p w:rsidR="008A25DB" w:rsidRPr="007D43A0" w:rsidRDefault="008A25DB" w:rsidP="008A25DB">
            <w:pPr>
              <w:tabs>
                <w:tab w:val="left" w:pos="162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ลูกหนี้เงินประกันผลงานตามสัญญา</w:t>
            </w:r>
          </w:p>
        </w:tc>
        <w:tc>
          <w:tcPr>
            <w:tcW w:w="1282" w:type="dxa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520,152</w:t>
            </w:r>
          </w:p>
        </w:tc>
        <w:tc>
          <w:tcPr>
            <w:tcW w:w="1283" w:type="dxa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357,338</w:t>
            </w:r>
          </w:p>
        </w:tc>
        <w:tc>
          <w:tcPr>
            <w:tcW w:w="1282" w:type="dxa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520,152</w:t>
            </w:r>
          </w:p>
        </w:tc>
        <w:tc>
          <w:tcPr>
            <w:tcW w:w="1283" w:type="dxa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357,338</w:t>
            </w:r>
          </w:p>
        </w:tc>
      </w:tr>
      <w:tr w:rsidR="008A25DB" w:rsidRPr="007D43A0" w:rsidTr="00126B63">
        <w:tc>
          <w:tcPr>
            <w:tcW w:w="3960" w:type="dxa"/>
            <w:vAlign w:val="bottom"/>
          </w:tcPr>
          <w:p w:rsidR="008A25DB" w:rsidRPr="007D43A0" w:rsidRDefault="008A25DB" w:rsidP="008A25DB">
            <w:pPr>
              <w:tabs>
                <w:tab w:val="left" w:pos="162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1,887,058</w:t>
            </w:r>
          </w:p>
        </w:tc>
        <w:tc>
          <w:tcPr>
            <w:tcW w:w="1283" w:type="dxa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1,280,937</w:t>
            </w:r>
          </w:p>
        </w:tc>
        <w:tc>
          <w:tcPr>
            <w:tcW w:w="1282" w:type="dxa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1,887,058</w:t>
            </w:r>
          </w:p>
        </w:tc>
        <w:tc>
          <w:tcPr>
            <w:tcW w:w="1283" w:type="dxa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1,280,937</w:t>
            </w:r>
          </w:p>
        </w:tc>
      </w:tr>
      <w:tr w:rsidR="008A25DB" w:rsidRPr="007D43A0" w:rsidTr="00126B63">
        <w:tc>
          <w:tcPr>
            <w:tcW w:w="3960" w:type="dxa"/>
            <w:vAlign w:val="bottom"/>
          </w:tcPr>
          <w:p w:rsidR="008A25DB" w:rsidRPr="007D43A0" w:rsidRDefault="008A25DB" w:rsidP="008A25DB">
            <w:pPr>
              <w:spacing w:line="40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รวมลูกหนี้การค้า </w:t>
            </w:r>
            <w:r w:rsidRPr="007D43A0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2,106,090</w:t>
            </w:r>
          </w:p>
        </w:tc>
        <w:tc>
          <w:tcPr>
            <w:tcW w:w="1283" w:type="dxa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1,624,459</w:t>
            </w:r>
          </w:p>
        </w:tc>
        <w:tc>
          <w:tcPr>
            <w:tcW w:w="1282" w:type="dxa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2,100,134</w:t>
            </w:r>
          </w:p>
        </w:tc>
        <w:tc>
          <w:tcPr>
            <w:tcW w:w="1283" w:type="dxa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1,589,642</w:t>
            </w:r>
          </w:p>
        </w:tc>
      </w:tr>
    </w:tbl>
    <w:p w:rsidR="00C206CD" w:rsidRPr="007D43A0" w:rsidRDefault="00C206CD">
      <w:pPr>
        <w:rPr>
          <w:rFonts w:asciiTheme="majorBidi" w:hAnsiTheme="majorBidi" w:cstheme="majorBidi"/>
        </w:rPr>
      </w:pPr>
      <w:r w:rsidRPr="007D43A0">
        <w:rPr>
          <w:rFonts w:asciiTheme="majorBidi" w:hAnsiTheme="majorBidi" w:cstheme="majorBidi"/>
        </w:rPr>
        <w:br w:type="page"/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C206CD" w:rsidRPr="007D43A0" w:rsidTr="00126B63">
        <w:tc>
          <w:tcPr>
            <w:tcW w:w="3960" w:type="dxa"/>
            <w:vAlign w:val="bottom"/>
          </w:tcPr>
          <w:p w:rsidR="00C206CD" w:rsidRPr="007D43A0" w:rsidRDefault="00C206CD" w:rsidP="00126B63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lastRenderedPageBreak/>
              <w:tab/>
            </w:r>
            <w:r w:rsidRPr="007D43A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ab/>
            </w:r>
            <w:r w:rsidRPr="007D43A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ab/>
            </w:r>
            <w:r w:rsidRPr="007D43A0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2565" w:type="dxa"/>
            <w:gridSpan w:val="2"/>
            <w:vAlign w:val="bottom"/>
          </w:tcPr>
          <w:p w:rsidR="00C206CD" w:rsidRPr="007D43A0" w:rsidRDefault="00C206CD" w:rsidP="00126B63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C206CD" w:rsidRPr="007D43A0" w:rsidRDefault="00C206CD" w:rsidP="00126B63">
            <w:pPr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7D43A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7D43A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206CD" w:rsidRPr="007D43A0" w:rsidTr="00126B63">
        <w:tc>
          <w:tcPr>
            <w:tcW w:w="3960" w:type="dxa"/>
            <w:vAlign w:val="bottom"/>
          </w:tcPr>
          <w:p w:rsidR="00C206CD" w:rsidRPr="007D43A0" w:rsidRDefault="00C206CD" w:rsidP="00126B63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C206CD" w:rsidRPr="007D43A0" w:rsidRDefault="00C206CD" w:rsidP="00126B63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:rsidR="00C206CD" w:rsidRPr="007D43A0" w:rsidRDefault="00C206CD" w:rsidP="00126B63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206CD" w:rsidRPr="007D43A0" w:rsidTr="00126B63">
        <w:tc>
          <w:tcPr>
            <w:tcW w:w="3960" w:type="dxa"/>
            <w:vAlign w:val="bottom"/>
          </w:tcPr>
          <w:p w:rsidR="00C206CD" w:rsidRPr="007D43A0" w:rsidRDefault="00C206CD" w:rsidP="00126B63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82" w:type="dxa"/>
            <w:vAlign w:val="bottom"/>
          </w:tcPr>
          <w:p w:rsidR="00C206CD" w:rsidRPr="007D43A0" w:rsidRDefault="00494791" w:rsidP="00126B63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  <w:tc>
          <w:tcPr>
            <w:tcW w:w="1283" w:type="dxa"/>
            <w:vAlign w:val="bottom"/>
          </w:tcPr>
          <w:p w:rsidR="00C206CD" w:rsidRPr="007D43A0" w:rsidRDefault="00494791" w:rsidP="00126B63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2559</w:t>
            </w:r>
          </w:p>
        </w:tc>
        <w:tc>
          <w:tcPr>
            <w:tcW w:w="1282" w:type="dxa"/>
            <w:vAlign w:val="bottom"/>
          </w:tcPr>
          <w:p w:rsidR="00C206CD" w:rsidRPr="007D43A0" w:rsidRDefault="00494791" w:rsidP="00126B63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  <w:tc>
          <w:tcPr>
            <w:tcW w:w="1283" w:type="dxa"/>
            <w:vAlign w:val="bottom"/>
          </w:tcPr>
          <w:p w:rsidR="00C206CD" w:rsidRPr="007D43A0" w:rsidRDefault="00494791" w:rsidP="00126B63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2559</w:t>
            </w:r>
          </w:p>
        </w:tc>
      </w:tr>
      <w:tr w:rsidR="00DD369D" w:rsidRPr="007D43A0" w:rsidTr="00126B63">
        <w:tc>
          <w:tcPr>
            <w:tcW w:w="3960" w:type="dxa"/>
            <w:vAlign w:val="bottom"/>
          </w:tcPr>
          <w:p w:rsidR="00DD369D" w:rsidRPr="007D43A0" w:rsidRDefault="00DD369D" w:rsidP="00126B63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  <w:r w:rsidRPr="007D43A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282" w:type="dxa"/>
            <w:vAlign w:val="bottom"/>
          </w:tcPr>
          <w:p w:rsidR="00DD369D" w:rsidRPr="007D43A0" w:rsidRDefault="00DD369D" w:rsidP="00126B63">
            <w:pPr>
              <w:tabs>
                <w:tab w:val="decimal" w:pos="106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DD369D" w:rsidRPr="007D43A0" w:rsidRDefault="00DD369D" w:rsidP="00126B63">
            <w:pPr>
              <w:tabs>
                <w:tab w:val="decimal" w:pos="106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DD369D" w:rsidRPr="007D43A0" w:rsidRDefault="00DD369D" w:rsidP="00126B63">
            <w:pPr>
              <w:tabs>
                <w:tab w:val="decimal" w:pos="106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DD369D" w:rsidRPr="007D43A0" w:rsidRDefault="00DD369D" w:rsidP="00126B63">
            <w:pPr>
              <w:tabs>
                <w:tab w:val="decimal" w:pos="106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D2EE0" w:rsidRPr="007D43A0" w:rsidTr="00126B63">
        <w:tc>
          <w:tcPr>
            <w:tcW w:w="3960" w:type="dxa"/>
            <w:vAlign w:val="bottom"/>
          </w:tcPr>
          <w:p w:rsidR="006D2EE0" w:rsidRPr="007D43A0" w:rsidRDefault="006D2EE0" w:rsidP="006D2EE0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ลูกหนี้อื่น </w:t>
            </w:r>
            <w:r w:rsidRPr="007D43A0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:rsidR="006D2EE0" w:rsidRPr="007D43A0" w:rsidRDefault="006D2EE0" w:rsidP="003205F2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5,4</w:t>
            </w:r>
            <w:r w:rsidR="003205F2" w:rsidRPr="007D43A0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7D43A0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283" w:type="dxa"/>
            <w:vAlign w:val="bottom"/>
          </w:tcPr>
          <w:p w:rsidR="006D2EE0" w:rsidRPr="007D43A0" w:rsidRDefault="006D2EE0" w:rsidP="006D2EE0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:rsidR="006D2EE0" w:rsidRPr="007D43A0" w:rsidRDefault="006D2EE0" w:rsidP="006D2EE0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5,510</w:t>
            </w:r>
          </w:p>
        </w:tc>
        <w:tc>
          <w:tcPr>
            <w:tcW w:w="1283" w:type="dxa"/>
            <w:vAlign w:val="bottom"/>
          </w:tcPr>
          <w:p w:rsidR="006D2EE0" w:rsidRPr="007D43A0" w:rsidRDefault="006D2EE0" w:rsidP="006D2EE0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</w:tr>
      <w:tr w:rsidR="006D2EE0" w:rsidRPr="007D43A0" w:rsidTr="00126B63">
        <w:tc>
          <w:tcPr>
            <w:tcW w:w="3960" w:type="dxa"/>
            <w:vAlign w:val="bottom"/>
          </w:tcPr>
          <w:p w:rsidR="006D2EE0" w:rsidRPr="007D43A0" w:rsidRDefault="006D2EE0" w:rsidP="006D2EE0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:rsidR="006D2EE0" w:rsidRPr="007D43A0" w:rsidRDefault="006D2EE0" w:rsidP="007D662A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7D662A" w:rsidRPr="007D43A0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7D43A0">
              <w:rPr>
                <w:rFonts w:asciiTheme="majorBidi" w:hAnsiTheme="majorBidi" w:cstheme="majorBidi"/>
                <w:sz w:val="32"/>
                <w:szCs w:val="32"/>
              </w:rPr>
              <w:t>,384</w:t>
            </w:r>
          </w:p>
        </w:tc>
        <w:tc>
          <w:tcPr>
            <w:tcW w:w="1283" w:type="dxa"/>
            <w:vAlign w:val="bottom"/>
          </w:tcPr>
          <w:p w:rsidR="006D2EE0" w:rsidRPr="007D43A0" w:rsidRDefault="006D2EE0" w:rsidP="006D2EE0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3,906</w:t>
            </w:r>
          </w:p>
        </w:tc>
        <w:tc>
          <w:tcPr>
            <w:tcW w:w="1282" w:type="dxa"/>
            <w:vAlign w:val="bottom"/>
          </w:tcPr>
          <w:p w:rsidR="006D2EE0" w:rsidRPr="007D43A0" w:rsidRDefault="006D2EE0" w:rsidP="006D2EE0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22,365</w:t>
            </w:r>
          </w:p>
        </w:tc>
        <w:tc>
          <w:tcPr>
            <w:tcW w:w="1283" w:type="dxa"/>
            <w:vAlign w:val="bottom"/>
          </w:tcPr>
          <w:p w:rsidR="006D2EE0" w:rsidRPr="007D43A0" w:rsidRDefault="006D2EE0" w:rsidP="006D2EE0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3,899</w:t>
            </w:r>
          </w:p>
        </w:tc>
      </w:tr>
      <w:tr w:rsidR="006D2EE0" w:rsidRPr="007D43A0" w:rsidTr="00126B63">
        <w:tc>
          <w:tcPr>
            <w:tcW w:w="3960" w:type="dxa"/>
            <w:vAlign w:val="bottom"/>
          </w:tcPr>
          <w:p w:rsidR="006D2EE0" w:rsidRPr="007D43A0" w:rsidRDefault="006D2EE0" w:rsidP="006D2EE0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282" w:type="dxa"/>
            <w:vAlign w:val="bottom"/>
          </w:tcPr>
          <w:p w:rsidR="006D2EE0" w:rsidRPr="007D43A0" w:rsidRDefault="006D2EE0" w:rsidP="006D2EE0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298</w:t>
            </w:r>
          </w:p>
        </w:tc>
        <w:tc>
          <w:tcPr>
            <w:tcW w:w="1283" w:type="dxa"/>
            <w:vAlign w:val="bottom"/>
          </w:tcPr>
          <w:p w:rsidR="006D2EE0" w:rsidRPr="007D43A0" w:rsidRDefault="006D2EE0" w:rsidP="006D2EE0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358</w:t>
            </w:r>
          </w:p>
        </w:tc>
        <w:tc>
          <w:tcPr>
            <w:tcW w:w="1282" w:type="dxa"/>
            <w:vAlign w:val="bottom"/>
          </w:tcPr>
          <w:p w:rsidR="006D2EE0" w:rsidRPr="007D43A0" w:rsidRDefault="006D2EE0" w:rsidP="006D2EE0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298</w:t>
            </w:r>
          </w:p>
        </w:tc>
        <w:tc>
          <w:tcPr>
            <w:tcW w:w="1283" w:type="dxa"/>
            <w:vAlign w:val="bottom"/>
          </w:tcPr>
          <w:p w:rsidR="006D2EE0" w:rsidRPr="007D43A0" w:rsidRDefault="006D2EE0" w:rsidP="006D2EE0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358</w:t>
            </w:r>
          </w:p>
        </w:tc>
      </w:tr>
      <w:tr w:rsidR="006D2EE0" w:rsidRPr="007D43A0" w:rsidTr="00126B63">
        <w:tc>
          <w:tcPr>
            <w:tcW w:w="3960" w:type="dxa"/>
            <w:vAlign w:val="bottom"/>
          </w:tcPr>
          <w:p w:rsidR="006D2EE0" w:rsidRPr="007D43A0" w:rsidRDefault="006D2EE0" w:rsidP="006D2EE0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282" w:type="dxa"/>
            <w:vAlign w:val="bottom"/>
          </w:tcPr>
          <w:p w:rsidR="006D2EE0" w:rsidRPr="007D43A0" w:rsidRDefault="006D2EE0" w:rsidP="006D2EE0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12,019</w:t>
            </w:r>
          </w:p>
        </w:tc>
        <w:tc>
          <w:tcPr>
            <w:tcW w:w="1283" w:type="dxa"/>
            <w:vAlign w:val="bottom"/>
          </w:tcPr>
          <w:p w:rsidR="006D2EE0" w:rsidRPr="007D43A0" w:rsidRDefault="006D2EE0" w:rsidP="006D2EE0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8,654</w:t>
            </w:r>
          </w:p>
        </w:tc>
        <w:tc>
          <w:tcPr>
            <w:tcW w:w="1282" w:type="dxa"/>
            <w:vAlign w:val="bottom"/>
          </w:tcPr>
          <w:p w:rsidR="006D2EE0" w:rsidRPr="007D43A0" w:rsidRDefault="006D2EE0" w:rsidP="006D2EE0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11,241</w:t>
            </w:r>
          </w:p>
        </w:tc>
        <w:tc>
          <w:tcPr>
            <w:tcW w:w="1283" w:type="dxa"/>
            <w:vAlign w:val="bottom"/>
          </w:tcPr>
          <w:p w:rsidR="006D2EE0" w:rsidRPr="007D43A0" w:rsidRDefault="006D2EE0" w:rsidP="006D2EE0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7,819</w:t>
            </w:r>
          </w:p>
        </w:tc>
      </w:tr>
      <w:tr w:rsidR="006D2EE0" w:rsidRPr="007D43A0" w:rsidTr="00126B63">
        <w:tc>
          <w:tcPr>
            <w:tcW w:w="3960" w:type="dxa"/>
            <w:vAlign w:val="bottom"/>
          </w:tcPr>
          <w:p w:rsidR="006D2EE0" w:rsidRPr="007D43A0" w:rsidRDefault="006D2EE0" w:rsidP="006D2EE0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282" w:type="dxa"/>
            <w:vAlign w:val="bottom"/>
          </w:tcPr>
          <w:p w:rsidR="006D2EE0" w:rsidRPr="007D43A0" w:rsidRDefault="006D2EE0" w:rsidP="006D2EE0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40,123</w:t>
            </w:r>
          </w:p>
        </w:tc>
        <w:tc>
          <w:tcPr>
            <w:tcW w:w="1283" w:type="dxa"/>
            <w:vAlign w:val="bottom"/>
          </w:tcPr>
          <w:p w:rsidR="006D2EE0" w:rsidRPr="007D43A0" w:rsidRDefault="006D2EE0" w:rsidP="006D2EE0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12,918</w:t>
            </w:r>
          </w:p>
        </w:tc>
        <w:tc>
          <w:tcPr>
            <w:tcW w:w="1282" w:type="dxa"/>
            <w:vAlign w:val="bottom"/>
          </w:tcPr>
          <w:p w:rsidR="006D2EE0" w:rsidRPr="007D43A0" w:rsidRDefault="006D2EE0" w:rsidP="006D2EE0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39,414</w:t>
            </w:r>
          </w:p>
        </w:tc>
        <w:tc>
          <w:tcPr>
            <w:tcW w:w="1283" w:type="dxa"/>
            <w:vAlign w:val="bottom"/>
          </w:tcPr>
          <w:p w:rsidR="006D2EE0" w:rsidRPr="007D43A0" w:rsidRDefault="006D2EE0" w:rsidP="006D2EE0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12,091</w:t>
            </w:r>
          </w:p>
        </w:tc>
      </w:tr>
      <w:tr w:rsidR="006D2EE0" w:rsidRPr="007D43A0" w:rsidTr="00126B63">
        <w:tc>
          <w:tcPr>
            <w:tcW w:w="3960" w:type="dxa"/>
            <w:vAlign w:val="bottom"/>
          </w:tcPr>
          <w:p w:rsidR="006D2EE0" w:rsidRPr="007D43A0" w:rsidRDefault="006D2EE0" w:rsidP="006D2EE0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7D43A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282" w:type="dxa"/>
            <w:vAlign w:val="bottom"/>
          </w:tcPr>
          <w:p w:rsidR="006D2EE0" w:rsidRPr="007D43A0" w:rsidRDefault="006D2EE0" w:rsidP="006D2EE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(702)</w:t>
            </w:r>
          </w:p>
        </w:tc>
        <w:tc>
          <w:tcPr>
            <w:tcW w:w="1283" w:type="dxa"/>
            <w:vAlign w:val="bottom"/>
          </w:tcPr>
          <w:p w:rsidR="006D2EE0" w:rsidRPr="007D43A0" w:rsidRDefault="006D2EE0" w:rsidP="006D2EE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(702)</w:t>
            </w:r>
          </w:p>
        </w:tc>
        <w:tc>
          <w:tcPr>
            <w:tcW w:w="1282" w:type="dxa"/>
            <w:vAlign w:val="bottom"/>
          </w:tcPr>
          <w:p w:rsidR="006D2EE0" w:rsidRPr="007D43A0" w:rsidRDefault="006D2EE0" w:rsidP="006D2EE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(702)</w:t>
            </w:r>
          </w:p>
        </w:tc>
        <w:tc>
          <w:tcPr>
            <w:tcW w:w="1283" w:type="dxa"/>
            <w:vAlign w:val="bottom"/>
          </w:tcPr>
          <w:p w:rsidR="006D2EE0" w:rsidRPr="007D43A0" w:rsidRDefault="006D2EE0" w:rsidP="006D2EE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(702)</w:t>
            </w:r>
          </w:p>
        </w:tc>
      </w:tr>
      <w:tr w:rsidR="006D2EE0" w:rsidRPr="007D43A0" w:rsidTr="00126B63">
        <w:tc>
          <w:tcPr>
            <w:tcW w:w="3960" w:type="dxa"/>
            <w:vAlign w:val="bottom"/>
          </w:tcPr>
          <w:p w:rsidR="006D2EE0" w:rsidRPr="007D43A0" w:rsidRDefault="006D2EE0" w:rsidP="006D2EE0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รวมลูกหนี้อื่น</w:t>
            </w:r>
            <w:r w:rsidRPr="007D43A0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:rsidR="006D2EE0" w:rsidRPr="007D43A0" w:rsidRDefault="006D2EE0" w:rsidP="006D2EE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39,421</w:t>
            </w:r>
          </w:p>
        </w:tc>
        <w:tc>
          <w:tcPr>
            <w:tcW w:w="1283" w:type="dxa"/>
            <w:vAlign w:val="bottom"/>
          </w:tcPr>
          <w:p w:rsidR="006D2EE0" w:rsidRPr="007D43A0" w:rsidRDefault="006D2EE0" w:rsidP="006D2EE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12,216</w:t>
            </w:r>
          </w:p>
        </w:tc>
        <w:tc>
          <w:tcPr>
            <w:tcW w:w="1282" w:type="dxa"/>
            <w:vAlign w:val="bottom"/>
          </w:tcPr>
          <w:p w:rsidR="006D2EE0" w:rsidRPr="007D43A0" w:rsidRDefault="006D2EE0" w:rsidP="006D2EE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38,712</w:t>
            </w:r>
          </w:p>
        </w:tc>
        <w:tc>
          <w:tcPr>
            <w:tcW w:w="1283" w:type="dxa"/>
            <w:vAlign w:val="bottom"/>
          </w:tcPr>
          <w:p w:rsidR="006D2EE0" w:rsidRPr="007D43A0" w:rsidRDefault="006D2EE0" w:rsidP="006D2EE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11,389</w:t>
            </w:r>
          </w:p>
        </w:tc>
      </w:tr>
      <w:tr w:rsidR="006D2EE0" w:rsidRPr="007D43A0" w:rsidTr="00126B63">
        <w:tc>
          <w:tcPr>
            <w:tcW w:w="3960" w:type="dxa"/>
            <w:vAlign w:val="bottom"/>
          </w:tcPr>
          <w:p w:rsidR="006D2EE0" w:rsidRPr="007D43A0" w:rsidRDefault="006D2EE0" w:rsidP="006D2EE0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  <w:r w:rsidRPr="007D43A0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:rsidR="006D2EE0" w:rsidRPr="007D43A0" w:rsidRDefault="006D2EE0" w:rsidP="006D2EE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2,145,511</w:t>
            </w:r>
          </w:p>
        </w:tc>
        <w:tc>
          <w:tcPr>
            <w:tcW w:w="1283" w:type="dxa"/>
            <w:vAlign w:val="bottom"/>
          </w:tcPr>
          <w:p w:rsidR="006D2EE0" w:rsidRPr="007D43A0" w:rsidRDefault="006D2EE0" w:rsidP="006D2EE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1,636,675</w:t>
            </w:r>
          </w:p>
        </w:tc>
        <w:tc>
          <w:tcPr>
            <w:tcW w:w="1282" w:type="dxa"/>
            <w:vAlign w:val="bottom"/>
          </w:tcPr>
          <w:p w:rsidR="006D2EE0" w:rsidRPr="007D43A0" w:rsidRDefault="006D2EE0" w:rsidP="006D2EE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2,138,846</w:t>
            </w:r>
          </w:p>
        </w:tc>
        <w:tc>
          <w:tcPr>
            <w:tcW w:w="1283" w:type="dxa"/>
            <w:vAlign w:val="bottom"/>
          </w:tcPr>
          <w:p w:rsidR="006D2EE0" w:rsidRPr="007D43A0" w:rsidRDefault="006D2EE0" w:rsidP="006D2EE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1,601,031</w:t>
            </w:r>
          </w:p>
        </w:tc>
      </w:tr>
    </w:tbl>
    <w:p w:rsidR="00B73213" w:rsidRPr="007D43A0" w:rsidRDefault="00B73213" w:rsidP="00126B63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  <w:cs/>
        </w:rPr>
        <w:t>ยอดคงเหลือของลูกหนี้ตามสัญญาก่อสร้างได้รวมลูกหนี้จากโครงการก่อสร้างหลายโครงการซึ่ง</w:t>
      </w:r>
      <w:r w:rsidR="008346A6" w:rsidRPr="007D43A0">
        <w:rPr>
          <w:rFonts w:asciiTheme="majorBidi" w:hAnsiTheme="majorBidi" w:cstheme="majorBidi"/>
          <w:sz w:val="32"/>
          <w:szCs w:val="32"/>
          <w:cs/>
        </w:rPr>
        <w:t>เ</w:t>
      </w:r>
      <w:r w:rsidRPr="007D43A0">
        <w:rPr>
          <w:rFonts w:asciiTheme="majorBidi" w:hAnsiTheme="majorBidi" w:cstheme="majorBidi"/>
          <w:sz w:val="32"/>
          <w:szCs w:val="32"/>
          <w:cs/>
        </w:rPr>
        <w:t>จ้าของ</w:t>
      </w:r>
      <w:r w:rsidR="008346A6"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Pr="007D43A0">
        <w:rPr>
          <w:rFonts w:asciiTheme="majorBidi" w:hAnsiTheme="majorBidi" w:cstheme="majorBidi"/>
          <w:spacing w:val="-2"/>
          <w:sz w:val="32"/>
          <w:szCs w:val="32"/>
          <w:cs/>
        </w:rPr>
        <w:t>โครงการกำลังประสบปัญหาทางด้านการเงินและได้ชะลอการจ่ายค่าก่อสร้างที่มีต่อบริษัทฯออกไป บริษัทฯ</w:t>
      </w:r>
      <w:r w:rsidRPr="007D43A0">
        <w:rPr>
          <w:rFonts w:asciiTheme="majorBidi" w:hAnsiTheme="majorBidi" w:cstheme="majorBidi"/>
          <w:sz w:val="32"/>
          <w:szCs w:val="32"/>
          <w:cs/>
        </w:rPr>
        <w:t>ได้ดำเนินการทางกฎหมายกับเจ้าของโครงการดังกล่าวบางโครงการแล้ว</w:t>
      </w:r>
    </w:p>
    <w:p w:rsidR="00E01C95" w:rsidRPr="007D43A0" w:rsidRDefault="00B73213" w:rsidP="00126B6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  <w:cs/>
        </w:rPr>
        <w:t>บริษัทฯได้โอนสิทธิเรียกร้องในการรับเงินจากลูกหนี้ตามสัญญาก่อสร้างบางโครงการให้แก่ธนาคารหลายแห่งเพื่อค้ำประกันวงเงินสินเชื่อของบริษัทฯที่ได้รับจากธนาคารนั้น</w:t>
      </w:r>
      <w:r w:rsidR="00E01C95" w:rsidRPr="007D43A0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8346A6" w:rsidRPr="007D43A0" w:rsidRDefault="001A2DB3" w:rsidP="00126B63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12"/>
          <w:szCs w:val="12"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8346A6" w:rsidRPr="007D43A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346A6" w:rsidRPr="007D43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8346A6" w:rsidRPr="007D43A0">
        <w:rPr>
          <w:rFonts w:asciiTheme="majorBidi" w:hAnsiTheme="majorBidi" w:cstheme="majorBidi"/>
          <w:b/>
          <w:bCs/>
          <w:sz w:val="32"/>
          <w:szCs w:val="32"/>
          <w:cs/>
        </w:rPr>
        <w:t>รายได้</w:t>
      </w:r>
      <w:r w:rsidR="00D822E9" w:rsidRPr="007D43A0">
        <w:rPr>
          <w:rFonts w:asciiTheme="majorBidi" w:hAnsiTheme="majorBidi" w:cstheme="majorBidi"/>
          <w:b/>
          <w:bCs/>
          <w:sz w:val="32"/>
          <w:szCs w:val="32"/>
          <w:cs/>
        </w:rPr>
        <w:t>ค่าก่อสร้าง</w:t>
      </w:r>
      <w:r w:rsidR="008346A6" w:rsidRPr="007D43A0">
        <w:rPr>
          <w:rFonts w:asciiTheme="majorBidi" w:hAnsiTheme="majorBidi" w:cstheme="majorBidi"/>
          <w:b/>
          <w:bCs/>
          <w:sz w:val="32"/>
          <w:szCs w:val="32"/>
          <w:cs/>
        </w:rPr>
        <w:t>ที่ยังไม่ได้เรียก</w:t>
      </w:r>
      <w:r w:rsidR="00D822E9" w:rsidRPr="007D43A0">
        <w:rPr>
          <w:rFonts w:asciiTheme="majorBidi" w:hAnsiTheme="majorBidi" w:cstheme="majorBidi"/>
          <w:b/>
          <w:bCs/>
          <w:sz w:val="32"/>
          <w:szCs w:val="32"/>
          <w:cs/>
        </w:rPr>
        <w:t>เก็บ</w:t>
      </w:r>
      <w:r w:rsidR="008346A6" w:rsidRPr="007D43A0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8346A6" w:rsidRPr="007D43A0">
        <w:rPr>
          <w:rFonts w:asciiTheme="majorBidi" w:hAnsiTheme="majorBidi" w:cstheme="majorBidi"/>
          <w:b/>
          <w:bCs/>
          <w:sz w:val="32"/>
          <w:szCs w:val="32"/>
          <w:cs/>
        </w:rPr>
        <w:t>เงินรับล่วงหน้าจากผู้ว่าจ้างและรายได้ค่าก่อสร้างรับล่วงหน้า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8346A6" w:rsidRPr="007D43A0" w:rsidTr="00126B63">
        <w:tc>
          <w:tcPr>
            <w:tcW w:w="3960" w:type="dxa"/>
            <w:vAlign w:val="bottom"/>
          </w:tcPr>
          <w:p w:rsidR="008346A6" w:rsidRPr="007D43A0" w:rsidRDefault="008346A6" w:rsidP="00C206CD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65" w:type="dxa"/>
            <w:gridSpan w:val="2"/>
          </w:tcPr>
          <w:p w:rsidR="008346A6" w:rsidRPr="007D43A0" w:rsidRDefault="008346A6" w:rsidP="00C206CD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65" w:type="dxa"/>
            <w:gridSpan w:val="2"/>
          </w:tcPr>
          <w:p w:rsidR="008346A6" w:rsidRPr="007D43A0" w:rsidRDefault="008346A6" w:rsidP="00C206CD">
            <w:pPr>
              <w:tabs>
                <w:tab w:val="decimal" w:pos="7740"/>
                <w:tab w:val="decimal" w:pos="8820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7D43A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7D43A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8346A6" w:rsidRPr="007D43A0" w:rsidTr="00126B63">
        <w:tc>
          <w:tcPr>
            <w:tcW w:w="3960" w:type="dxa"/>
            <w:vAlign w:val="bottom"/>
          </w:tcPr>
          <w:p w:rsidR="008346A6" w:rsidRPr="007D43A0" w:rsidRDefault="008346A6" w:rsidP="00C206CD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65" w:type="dxa"/>
            <w:gridSpan w:val="2"/>
          </w:tcPr>
          <w:p w:rsidR="008346A6" w:rsidRPr="007D43A0" w:rsidRDefault="008346A6" w:rsidP="00C206CD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:rsidR="008346A6" w:rsidRPr="007D43A0" w:rsidRDefault="008346A6" w:rsidP="00C206CD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E4CA5" w:rsidRPr="007D43A0" w:rsidTr="00126B63">
        <w:tc>
          <w:tcPr>
            <w:tcW w:w="3960" w:type="dxa"/>
            <w:vAlign w:val="bottom"/>
          </w:tcPr>
          <w:p w:rsidR="009E4CA5" w:rsidRPr="007D43A0" w:rsidRDefault="009E4CA5" w:rsidP="00C206CD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9E4CA5" w:rsidRPr="007D43A0" w:rsidRDefault="00494791" w:rsidP="00C206CD">
            <w:pPr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  <w:tc>
          <w:tcPr>
            <w:tcW w:w="1283" w:type="dxa"/>
            <w:vAlign w:val="bottom"/>
          </w:tcPr>
          <w:p w:rsidR="009E4CA5" w:rsidRPr="007D43A0" w:rsidRDefault="00494791" w:rsidP="00C206CD">
            <w:pPr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2559</w:t>
            </w:r>
          </w:p>
        </w:tc>
        <w:tc>
          <w:tcPr>
            <w:tcW w:w="1282" w:type="dxa"/>
            <w:vAlign w:val="bottom"/>
          </w:tcPr>
          <w:p w:rsidR="009E4CA5" w:rsidRPr="007D43A0" w:rsidRDefault="00494791" w:rsidP="00C206CD">
            <w:pPr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  <w:tc>
          <w:tcPr>
            <w:tcW w:w="1283" w:type="dxa"/>
            <w:vAlign w:val="bottom"/>
          </w:tcPr>
          <w:p w:rsidR="009E4CA5" w:rsidRPr="007D43A0" w:rsidRDefault="00494791" w:rsidP="00C206CD">
            <w:pPr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2559</w:t>
            </w:r>
          </w:p>
        </w:tc>
      </w:tr>
      <w:tr w:rsidR="009E4CA5" w:rsidRPr="007D43A0" w:rsidTr="00126B63">
        <w:tc>
          <w:tcPr>
            <w:tcW w:w="3960" w:type="dxa"/>
            <w:vAlign w:val="bottom"/>
          </w:tcPr>
          <w:p w:rsidR="009E4CA5" w:rsidRPr="007D43A0" w:rsidRDefault="009E4CA5" w:rsidP="00C206CD">
            <w:pPr>
              <w:pStyle w:val="Heading5"/>
              <w:keepNext w:val="0"/>
              <w:ind w:left="162" w:hanging="162"/>
              <w:jc w:val="left"/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  <w:t>รายได้ค่าก่อสร้างที่ยังไม่ได้เรียกเก็บ</w:t>
            </w:r>
          </w:p>
        </w:tc>
        <w:tc>
          <w:tcPr>
            <w:tcW w:w="1282" w:type="dxa"/>
          </w:tcPr>
          <w:p w:rsidR="009E4CA5" w:rsidRPr="007D43A0" w:rsidRDefault="009E4CA5" w:rsidP="00C206CD">
            <w:pPr>
              <w:tabs>
                <w:tab w:val="decimal" w:pos="72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</w:tcPr>
          <w:p w:rsidR="009E4CA5" w:rsidRPr="007D43A0" w:rsidRDefault="009E4CA5" w:rsidP="00C206CD">
            <w:pPr>
              <w:tabs>
                <w:tab w:val="decimal" w:pos="72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2" w:type="dxa"/>
          </w:tcPr>
          <w:p w:rsidR="009E4CA5" w:rsidRPr="007D43A0" w:rsidRDefault="009E4CA5" w:rsidP="00C206CD">
            <w:pPr>
              <w:tabs>
                <w:tab w:val="decimal" w:pos="72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</w:tcPr>
          <w:p w:rsidR="009E4CA5" w:rsidRPr="007D43A0" w:rsidRDefault="009E4CA5" w:rsidP="00C206CD">
            <w:pPr>
              <w:tabs>
                <w:tab w:val="decimal" w:pos="72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A1C92" w:rsidRPr="007D43A0" w:rsidTr="00126B63">
        <w:tc>
          <w:tcPr>
            <w:tcW w:w="3960" w:type="dxa"/>
            <w:vAlign w:val="bottom"/>
          </w:tcPr>
          <w:p w:rsidR="001A1C92" w:rsidRPr="007D43A0" w:rsidRDefault="001A1C92" w:rsidP="001A1C92">
            <w:pPr>
              <w:tabs>
                <w:tab w:val="left" w:pos="2070"/>
                <w:tab w:val="decimal" w:pos="7740"/>
                <w:tab w:val="decimal" w:pos="882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มูลค่างานตามสัญญา </w:t>
            </w:r>
          </w:p>
        </w:tc>
        <w:tc>
          <w:tcPr>
            <w:tcW w:w="1282" w:type="dxa"/>
            <w:vAlign w:val="bottom"/>
          </w:tcPr>
          <w:p w:rsidR="001A1C92" w:rsidRPr="007D43A0" w:rsidRDefault="00A31FC5" w:rsidP="001A1C9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12,606,449</w:t>
            </w:r>
          </w:p>
        </w:tc>
        <w:tc>
          <w:tcPr>
            <w:tcW w:w="1283" w:type="dxa"/>
            <w:vAlign w:val="bottom"/>
          </w:tcPr>
          <w:p w:rsidR="001A1C92" w:rsidRPr="007D43A0" w:rsidRDefault="001A1C92" w:rsidP="001A1C9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15,201,215</w:t>
            </w:r>
          </w:p>
        </w:tc>
        <w:tc>
          <w:tcPr>
            <w:tcW w:w="1282" w:type="dxa"/>
            <w:vAlign w:val="bottom"/>
          </w:tcPr>
          <w:p w:rsidR="001A1C92" w:rsidRPr="007D43A0" w:rsidRDefault="00A31FC5" w:rsidP="001A1C9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12,606,449</w:t>
            </w:r>
          </w:p>
        </w:tc>
        <w:tc>
          <w:tcPr>
            <w:tcW w:w="1283" w:type="dxa"/>
            <w:vAlign w:val="bottom"/>
          </w:tcPr>
          <w:p w:rsidR="001A1C92" w:rsidRPr="007D43A0" w:rsidRDefault="001A1C92" w:rsidP="001A1C9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14,342,911</w:t>
            </w:r>
          </w:p>
        </w:tc>
      </w:tr>
      <w:tr w:rsidR="001A1C92" w:rsidRPr="007D43A0" w:rsidTr="00126B63">
        <w:tc>
          <w:tcPr>
            <w:tcW w:w="3960" w:type="dxa"/>
            <w:vAlign w:val="bottom"/>
          </w:tcPr>
          <w:p w:rsidR="001A1C92" w:rsidRPr="007D43A0" w:rsidRDefault="001A1C92" w:rsidP="001A1C92">
            <w:pPr>
              <w:tabs>
                <w:tab w:val="left" w:pos="2070"/>
                <w:tab w:val="decimal" w:pos="7740"/>
                <w:tab w:val="decimal" w:pos="882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การรับรู้รายได้ตามอัตราส่วนของงาน                    ที่ทำเสร็จ</w:t>
            </w:r>
          </w:p>
        </w:tc>
        <w:tc>
          <w:tcPr>
            <w:tcW w:w="1282" w:type="dxa"/>
            <w:vAlign w:val="bottom"/>
          </w:tcPr>
          <w:p w:rsidR="001A1C92" w:rsidRPr="007D43A0" w:rsidRDefault="00A31FC5" w:rsidP="001A1C92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5,795,895</w:t>
            </w:r>
          </w:p>
        </w:tc>
        <w:tc>
          <w:tcPr>
            <w:tcW w:w="1283" w:type="dxa"/>
            <w:vAlign w:val="bottom"/>
          </w:tcPr>
          <w:p w:rsidR="001A1C92" w:rsidRPr="007D43A0" w:rsidRDefault="001A1C92" w:rsidP="001A1C92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8,872,307</w:t>
            </w:r>
          </w:p>
        </w:tc>
        <w:tc>
          <w:tcPr>
            <w:tcW w:w="1282" w:type="dxa"/>
            <w:vAlign w:val="bottom"/>
          </w:tcPr>
          <w:p w:rsidR="001A1C92" w:rsidRPr="007D43A0" w:rsidRDefault="00A31FC5" w:rsidP="001A1C92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5,795,895</w:t>
            </w:r>
          </w:p>
        </w:tc>
        <w:tc>
          <w:tcPr>
            <w:tcW w:w="1283" w:type="dxa"/>
            <w:vAlign w:val="bottom"/>
          </w:tcPr>
          <w:p w:rsidR="001A1C92" w:rsidRPr="007D43A0" w:rsidRDefault="001A1C92" w:rsidP="001A1C92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8,014,003</w:t>
            </w:r>
          </w:p>
        </w:tc>
      </w:tr>
      <w:tr w:rsidR="001A1C92" w:rsidRPr="007D43A0" w:rsidTr="00126B63">
        <w:tc>
          <w:tcPr>
            <w:tcW w:w="3960" w:type="dxa"/>
            <w:vAlign w:val="bottom"/>
          </w:tcPr>
          <w:p w:rsidR="001A1C92" w:rsidRPr="007D43A0" w:rsidRDefault="001A1C92" w:rsidP="001A1C92">
            <w:pPr>
              <w:tabs>
                <w:tab w:val="left" w:pos="2070"/>
                <w:tab w:val="decimal" w:pos="7740"/>
                <w:tab w:val="decimal" w:pos="882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7D43A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มูลค่างานก่อสร้างที่เรียกเก็บ</w:t>
            </w:r>
          </w:p>
        </w:tc>
        <w:tc>
          <w:tcPr>
            <w:tcW w:w="1282" w:type="dxa"/>
            <w:vAlign w:val="bottom"/>
          </w:tcPr>
          <w:p w:rsidR="001A1C92" w:rsidRPr="007D43A0" w:rsidRDefault="00A31FC5" w:rsidP="001A1C9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(4,847,986)</w:t>
            </w:r>
          </w:p>
        </w:tc>
        <w:tc>
          <w:tcPr>
            <w:tcW w:w="1283" w:type="dxa"/>
            <w:vAlign w:val="bottom"/>
          </w:tcPr>
          <w:p w:rsidR="001A1C92" w:rsidRPr="007D43A0" w:rsidRDefault="001A1C92" w:rsidP="001A1C9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(8,011,950)</w:t>
            </w:r>
          </w:p>
        </w:tc>
        <w:tc>
          <w:tcPr>
            <w:tcW w:w="1282" w:type="dxa"/>
            <w:vAlign w:val="bottom"/>
          </w:tcPr>
          <w:p w:rsidR="001A1C92" w:rsidRPr="007D43A0" w:rsidRDefault="00A31FC5" w:rsidP="001A1C9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(4,847,986)</w:t>
            </w:r>
          </w:p>
        </w:tc>
        <w:tc>
          <w:tcPr>
            <w:tcW w:w="1283" w:type="dxa"/>
            <w:vAlign w:val="bottom"/>
          </w:tcPr>
          <w:p w:rsidR="001A1C92" w:rsidRPr="007D43A0" w:rsidRDefault="001A1C92" w:rsidP="001A1C9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(7,175,237)</w:t>
            </w:r>
          </w:p>
        </w:tc>
      </w:tr>
      <w:tr w:rsidR="008A25DB" w:rsidRPr="007D43A0" w:rsidTr="00126B63">
        <w:tc>
          <w:tcPr>
            <w:tcW w:w="3960" w:type="dxa"/>
            <w:vAlign w:val="bottom"/>
          </w:tcPr>
          <w:p w:rsidR="008A25DB" w:rsidRPr="007D43A0" w:rsidRDefault="008A25DB" w:rsidP="008A25DB">
            <w:pPr>
              <w:pStyle w:val="Heading5"/>
              <w:keepNext w:val="0"/>
              <w:ind w:left="162" w:hanging="162"/>
              <w:jc w:val="left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u w:val="none"/>
                <w:cs/>
              </w:rPr>
            </w:pPr>
            <w:r w:rsidRPr="007D43A0"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u w:val="none"/>
                <w:cs/>
              </w:rPr>
              <w:t>รายได้ค่าก่อสร้างที่ยังไม่ได้เรียกเก็บ</w:t>
            </w:r>
          </w:p>
        </w:tc>
        <w:tc>
          <w:tcPr>
            <w:tcW w:w="1282" w:type="dxa"/>
            <w:vAlign w:val="bottom"/>
          </w:tcPr>
          <w:p w:rsidR="008A25DB" w:rsidRPr="007D43A0" w:rsidRDefault="0049687E" w:rsidP="008A25D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8A25DB" w:rsidRPr="007D43A0">
              <w:rPr>
                <w:rFonts w:asciiTheme="majorBidi" w:hAnsiTheme="majorBidi" w:cstheme="majorBidi"/>
                <w:sz w:val="32"/>
                <w:szCs w:val="32"/>
              </w:rPr>
              <w:t>47,909</w:t>
            </w:r>
          </w:p>
        </w:tc>
        <w:tc>
          <w:tcPr>
            <w:tcW w:w="1283" w:type="dxa"/>
            <w:vAlign w:val="bottom"/>
          </w:tcPr>
          <w:p w:rsidR="008A25DB" w:rsidRPr="007D43A0" w:rsidRDefault="008A25DB" w:rsidP="008A25D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860,357</w:t>
            </w:r>
          </w:p>
        </w:tc>
        <w:tc>
          <w:tcPr>
            <w:tcW w:w="1282" w:type="dxa"/>
            <w:vAlign w:val="bottom"/>
          </w:tcPr>
          <w:p w:rsidR="008A25DB" w:rsidRPr="007D43A0" w:rsidRDefault="008A25DB" w:rsidP="008A25D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947,909</w:t>
            </w:r>
          </w:p>
        </w:tc>
        <w:tc>
          <w:tcPr>
            <w:tcW w:w="1283" w:type="dxa"/>
            <w:vAlign w:val="bottom"/>
          </w:tcPr>
          <w:p w:rsidR="008A25DB" w:rsidRPr="007D43A0" w:rsidRDefault="008A25DB" w:rsidP="008A25D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838,766</w:t>
            </w:r>
          </w:p>
        </w:tc>
      </w:tr>
      <w:tr w:rsidR="008A25DB" w:rsidRPr="007D43A0" w:rsidTr="00126B63">
        <w:tc>
          <w:tcPr>
            <w:tcW w:w="3960" w:type="dxa"/>
            <w:vAlign w:val="bottom"/>
          </w:tcPr>
          <w:p w:rsidR="008A25DB" w:rsidRPr="007D43A0" w:rsidRDefault="008A25DB" w:rsidP="008A25DB">
            <w:pPr>
              <w:tabs>
                <w:tab w:val="left" w:pos="2070"/>
                <w:tab w:val="decimal" w:pos="7740"/>
                <w:tab w:val="decimal" w:pos="8820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82" w:type="dxa"/>
            <w:vAlign w:val="bottom"/>
          </w:tcPr>
          <w:p w:rsidR="008A25DB" w:rsidRPr="007D43A0" w:rsidRDefault="008A25DB" w:rsidP="008A25DB">
            <w:pPr>
              <w:tabs>
                <w:tab w:val="decimal" w:pos="103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8A25DB" w:rsidRPr="007D43A0" w:rsidRDefault="008A25DB" w:rsidP="008A25DB">
            <w:pPr>
              <w:tabs>
                <w:tab w:val="decimal" w:pos="103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8A25DB" w:rsidRPr="007D43A0" w:rsidRDefault="008A25DB" w:rsidP="008A25DB">
            <w:pPr>
              <w:tabs>
                <w:tab w:val="decimal" w:pos="103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8A25DB" w:rsidRPr="007D43A0" w:rsidRDefault="008A25DB" w:rsidP="008A25DB">
            <w:pPr>
              <w:tabs>
                <w:tab w:val="decimal" w:pos="103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C206CD" w:rsidRPr="007D43A0" w:rsidRDefault="00C206CD" w:rsidP="00C206CD">
      <w:pPr>
        <w:rPr>
          <w:rFonts w:asciiTheme="majorBidi" w:hAnsiTheme="majorBidi" w:cstheme="majorBidi"/>
        </w:rPr>
      </w:pPr>
      <w:r w:rsidRPr="007D43A0">
        <w:rPr>
          <w:rFonts w:asciiTheme="majorBidi" w:hAnsiTheme="majorBidi" w:cstheme="majorBidi"/>
        </w:rPr>
        <w:br w:type="page"/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97"/>
        <w:gridCol w:w="1298"/>
        <w:gridCol w:w="1297"/>
        <w:gridCol w:w="1238"/>
      </w:tblGrid>
      <w:tr w:rsidR="00C206CD" w:rsidRPr="007D43A0" w:rsidTr="00126B63">
        <w:tc>
          <w:tcPr>
            <w:tcW w:w="3960" w:type="dxa"/>
            <w:vAlign w:val="bottom"/>
          </w:tcPr>
          <w:p w:rsidR="00C206CD" w:rsidRPr="007D43A0" w:rsidRDefault="00C206CD" w:rsidP="00126B63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95" w:type="dxa"/>
            <w:gridSpan w:val="2"/>
          </w:tcPr>
          <w:p w:rsidR="00C206CD" w:rsidRPr="007D43A0" w:rsidRDefault="00C206CD" w:rsidP="00126B63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35" w:type="dxa"/>
            <w:gridSpan w:val="2"/>
          </w:tcPr>
          <w:p w:rsidR="00C206CD" w:rsidRPr="007D43A0" w:rsidRDefault="00C206CD" w:rsidP="00126B63">
            <w:pPr>
              <w:tabs>
                <w:tab w:val="decimal" w:pos="7740"/>
                <w:tab w:val="decimal" w:pos="8820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7D43A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7D43A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206CD" w:rsidRPr="007D43A0" w:rsidTr="00126B63">
        <w:tc>
          <w:tcPr>
            <w:tcW w:w="3960" w:type="dxa"/>
            <w:vAlign w:val="bottom"/>
          </w:tcPr>
          <w:p w:rsidR="00C206CD" w:rsidRPr="007D43A0" w:rsidRDefault="00C206CD" w:rsidP="00126B63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95" w:type="dxa"/>
            <w:gridSpan w:val="2"/>
          </w:tcPr>
          <w:p w:rsidR="00C206CD" w:rsidRPr="007D43A0" w:rsidRDefault="00C206CD" w:rsidP="00126B63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35" w:type="dxa"/>
            <w:gridSpan w:val="2"/>
          </w:tcPr>
          <w:p w:rsidR="00C206CD" w:rsidRPr="007D43A0" w:rsidRDefault="00C206CD" w:rsidP="00126B63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206CD" w:rsidRPr="007D43A0" w:rsidTr="00126B63">
        <w:tc>
          <w:tcPr>
            <w:tcW w:w="3960" w:type="dxa"/>
            <w:vAlign w:val="bottom"/>
          </w:tcPr>
          <w:p w:rsidR="00C206CD" w:rsidRPr="007D43A0" w:rsidRDefault="00C206CD" w:rsidP="00126B63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7" w:type="dxa"/>
            <w:vAlign w:val="bottom"/>
          </w:tcPr>
          <w:p w:rsidR="00C206CD" w:rsidRPr="007D43A0" w:rsidRDefault="00494791" w:rsidP="00126B63">
            <w:pPr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  <w:tc>
          <w:tcPr>
            <w:tcW w:w="1298" w:type="dxa"/>
            <w:vAlign w:val="bottom"/>
          </w:tcPr>
          <w:p w:rsidR="00C206CD" w:rsidRPr="007D43A0" w:rsidRDefault="00494791" w:rsidP="00126B63">
            <w:pPr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2559</w:t>
            </w:r>
          </w:p>
        </w:tc>
        <w:tc>
          <w:tcPr>
            <w:tcW w:w="1297" w:type="dxa"/>
            <w:vAlign w:val="bottom"/>
          </w:tcPr>
          <w:p w:rsidR="00C206CD" w:rsidRPr="007D43A0" w:rsidRDefault="00494791" w:rsidP="00126B63">
            <w:pPr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  <w:tc>
          <w:tcPr>
            <w:tcW w:w="1238" w:type="dxa"/>
            <w:vAlign w:val="bottom"/>
          </w:tcPr>
          <w:p w:rsidR="00C206CD" w:rsidRPr="007D43A0" w:rsidRDefault="00494791" w:rsidP="00126B63">
            <w:pPr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2559</w:t>
            </w:r>
          </w:p>
        </w:tc>
      </w:tr>
      <w:tr w:rsidR="00F24638" w:rsidRPr="007D43A0" w:rsidTr="00126B63">
        <w:tc>
          <w:tcPr>
            <w:tcW w:w="3960" w:type="dxa"/>
            <w:vAlign w:val="bottom"/>
          </w:tcPr>
          <w:p w:rsidR="00F24638" w:rsidRPr="007D43A0" w:rsidRDefault="00F24638" w:rsidP="00126B63">
            <w:pPr>
              <w:tabs>
                <w:tab w:val="left" w:pos="2070"/>
                <w:tab w:val="decimal" w:pos="7740"/>
                <w:tab w:val="decimal" w:pos="8820"/>
              </w:tabs>
              <w:ind w:left="162" w:right="342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เงินรับล่วงหน้าจากผู้ว่าจ้างและรายได้ก่อสร้างรับล่วงหน้า</w:t>
            </w:r>
          </w:p>
        </w:tc>
        <w:tc>
          <w:tcPr>
            <w:tcW w:w="1297" w:type="dxa"/>
            <w:vAlign w:val="bottom"/>
          </w:tcPr>
          <w:p w:rsidR="00F24638" w:rsidRPr="007D43A0" w:rsidRDefault="00F24638" w:rsidP="00126B63">
            <w:pPr>
              <w:tabs>
                <w:tab w:val="decimal" w:pos="103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8" w:type="dxa"/>
            <w:vAlign w:val="bottom"/>
          </w:tcPr>
          <w:p w:rsidR="00F24638" w:rsidRPr="007D43A0" w:rsidRDefault="00F24638" w:rsidP="00126B63">
            <w:pPr>
              <w:tabs>
                <w:tab w:val="decimal" w:pos="103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7" w:type="dxa"/>
            <w:vAlign w:val="bottom"/>
          </w:tcPr>
          <w:p w:rsidR="00F24638" w:rsidRPr="007D43A0" w:rsidRDefault="00F24638" w:rsidP="00126B63">
            <w:pPr>
              <w:tabs>
                <w:tab w:val="decimal" w:pos="103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:rsidR="00F24638" w:rsidRPr="007D43A0" w:rsidRDefault="00F24638" w:rsidP="00126B63">
            <w:pPr>
              <w:tabs>
                <w:tab w:val="decimal" w:pos="103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A25DB" w:rsidRPr="007D43A0" w:rsidTr="00126B63">
        <w:tc>
          <w:tcPr>
            <w:tcW w:w="3960" w:type="dxa"/>
            <w:vAlign w:val="bottom"/>
          </w:tcPr>
          <w:p w:rsidR="008A25DB" w:rsidRPr="007D43A0" w:rsidRDefault="008A25DB" w:rsidP="008A25DB">
            <w:pPr>
              <w:tabs>
                <w:tab w:val="left" w:pos="2070"/>
                <w:tab w:val="decimal" w:pos="7740"/>
                <w:tab w:val="decimal" w:pos="882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มูลค่างานตามสัญญา </w:t>
            </w:r>
          </w:p>
        </w:tc>
        <w:tc>
          <w:tcPr>
            <w:tcW w:w="1297" w:type="dxa"/>
            <w:vAlign w:val="bottom"/>
          </w:tcPr>
          <w:p w:rsidR="008A25DB" w:rsidRPr="007D43A0" w:rsidRDefault="002213EB" w:rsidP="008A25D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3,289,724</w:t>
            </w:r>
          </w:p>
        </w:tc>
        <w:tc>
          <w:tcPr>
            <w:tcW w:w="1298" w:type="dxa"/>
            <w:vAlign w:val="bottom"/>
          </w:tcPr>
          <w:p w:rsidR="008A25DB" w:rsidRPr="007D43A0" w:rsidRDefault="008A25DB" w:rsidP="008A25D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1,623,052</w:t>
            </w:r>
          </w:p>
        </w:tc>
        <w:tc>
          <w:tcPr>
            <w:tcW w:w="1297" w:type="dxa"/>
            <w:vAlign w:val="bottom"/>
          </w:tcPr>
          <w:p w:rsidR="008A25DB" w:rsidRPr="007D43A0" w:rsidRDefault="002213EB" w:rsidP="008A25D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3,289,724</w:t>
            </w:r>
          </w:p>
        </w:tc>
        <w:tc>
          <w:tcPr>
            <w:tcW w:w="1238" w:type="dxa"/>
            <w:vAlign w:val="bottom"/>
          </w:tcPr>
          <w:p w:rsidR="008A25DB" w:rsidRPr="007D43A0" w:rsidRDefault="008A25DB" w:rsidP="008A25D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1,623,052</w:t>
            </w:r>
          </w:p>
        </w:tc>
      </w:tr>
      <w:tr w:rsidR="008A25DB" w:rsidRPr="007D43A0" w:rsidTr="00126B63">
        <w:tc>
          <w:tcPr>
            <w:tcW w:w="3960" w:type="dxa"/>
            <w:vAlign w:val="bottom"/>
          </w:tcPr>
          <w:p w:rsidR="008A25DB" w:rsidRPr="007D43A0" w:rsidRDefault="008A25DB" w:rsidP="008A25DB">
            <w:pPr>
              <w:tabs>
                <w:tab w:val="left" w:pos="2070"/>
                <w:tab w:val="decimal" w:pos="7740"/>
                <w:tab w:val="decimal" w:pos="882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มูลค่างานก่อสร้างที่เรียกเก็บ</w:t>
            </w:r>
          </w:p>
        </w:tc>
        <w:tc>
          <w:tcPr>
            <w:tcW w:w="1297" w:type="dxa"/>
            <w:vAlign w:val="bottom"/>
          </w:tcPr>
          <w:p w:rsidR="008A25DB" w:rsidRPr="007D43A0" w:rsidRDefault="002213EB" w:rsidP="008A25DB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2,549,756</w:t>
            </w:r>
          </w:p>
        </w:tc>
        <w:tc>
          <w:tcPr>
            <w:tcW w:w="1298" w:type="dxa"/>
            <w:vAlign w:val="bottom"/>
          </w:tcPr>
          <w:p w:rsidR="008A25DB" w:rsidRPr="007D43A0" w:rsidRDefault="008A25DB" w:rsidP="008A25DB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1,437,373</w:t>
            </w:r>
          </w:p>
        </w:tc>
        <w:tc>
          <w:tcPr>
            <w:tcW w:w="1297" w:type="dxa"/>
            <w:vAlign w:val="bottom"/>
          </w:tcPr>
          <w:p w:rsidR="008A25DB" w:rsidRPr="007D43A0" w:rsidRDefault="002213EB" w:rsidP="008A25DB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2,549,756</w:t>
            </w:r>
          </w:p>
        </w:tc>
        <w:tc>
          <w:tcPr>
            <w:tcW w:w="1238" w:type="dxa"/>
            <w:vAlign w:val="bottom"/>
          </w:tcPr>
          <w:p w:rsidR="008A25DB" w:rsidRPr="007D43A0" w:rsidRDefault="008A25DB" w:rsidP="008A25DB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1,437,373</w:t>
            </w:r>
          </w:p>
        </w:tc>
      </w:tr>
      <w:tr w:rsidR="008A25DB" w:rsidRPr="007D43A0" w:rsidTr="00126B63">
        <w:tc>
          <w:tcPr>
            <w:tcW w:w="3960" w:type="dxa"/>
            <w:vAlign w:val="bottom"/>
          </w:tcPr>
          <w:p w:rsidR="008A25DB" w:rsidRPr="007D43A0" w:rsidRDefault="008A25DB" w:rsidP="008A25DB">
            <w:pPr>
              <w:tabs>
                <w:tab w:val="left" w:pos="2070"/>
                <w:tab w:val="decimal" w:pos="7740"/>
                <w:tab w:val="decimal" w:pos="8820"/>
              </w:tabs>
              <w:ind w:left="342" w:right="-288" w:hanging="342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หัก</w:t>
            </w:r>
            <w:r w:rsidRPr="007D43A0"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: </w:t>
            </w:r>
            <w:r w:rsidRPr="007D43A0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การรับรู้รายได้ตามอัตราส่วนของงาน                   ที่ทำเสร็จ</w:t>
            </w:r>
          </w:p>
        </w:tc>
        <w:tc>
          <w:tcPr>
            <w:tcW w:w="1297" w:type="dxa"/>
            <w:vAlign w:val="bottom"/>
          </w:tcPr>
          <w:p w:rsidR="008A25DB" w:rsidRPr="007D43A0" w:rsidRDefault="002213EB" w:rsidP="008A25D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(2,495,706)</w:t>
            </w:r>
          </w:p>
        </w:tc>
        <w:tc>
          <w:tcPr>
            <w:tcW w:w="1298" w:type="dxa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(1,414,155)</w:t>
            </w:r>
          </w:p>
        </w:tc>
        <w:tc>
          <w:tcPr>
            <w:tcW w:w="1297" w:type="dxa"/>
            <w:vAlign w:val="bottom"/>
          </w:tcPr>
          <w:p w:rsidR="008A25DB" w:rsidRPr="007D43A0" w:rsidRDefault="002213EB" w:rsidP="008A25D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(2,495,706)</w:t>
            </w:r>
          </w:p>
        </w:tc>
        <w:tc>
          <w:tcPr>
            <w:tcW w:w="1238" w:type="dxa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(1,414,155)</w:t>
            </w:r>
          </w:p>
        </w:tc>
      </w:tr>
      <w:tr w:rsidR="008A25DB" w:rsidRPr="007D43A0" w:rsidTr="00126B63">
        <w:tc>
          <w:tcPr>
            <w:tcW w:w="3960" w:type="dxa"/>
            <w:vAlign w:val="bottom"/>
          </w:tcPr>
          <w:p w:rsidR="008A25DB" w:rsidRPr="007D43A0" w:rsidRDefault="008A25DB" w:rsidP="008A25DB">
            <w:pPr>
              <w:tabs>
                <w:tab w:val="left" w:pos="2070"/>
                <w:tab w:val="decimal" w:pos="7740"/>
                <w:tab w:val="decimal" w:pos="882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รายได้ค่าก่อสร้างรับล่วงหน้า</w:t>
            </w:r>
          </w:p>
        </w:tc>
        <w:tc>
          <w:tcPr>
            <w:tcW w:w="1297" w:type="dxa"/>
            <w:vAlign w:val="bottom"/>
          </w:tcPr>
          <w:p w:rsidR="008A25DB" w:rsidRPr="007D43A0" w:rsidRDefault="008A25DB" w:rsidP="008A25DB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54,050</w:t>
            </w:r>
          </w:p>
        </w:tc>
        <w:tc>
          <w:tcPr>
            <w:tcW w:w="1298" w:type="dxa"/>
            <w:vAlign w:val="bottom"/>
          </w:tcPr>
          <w:p w:rsidR="008A25DB" w:rsidRPr="007D43A0" w:rsidRDefault="008A25DB" w:rsidP="008A25DB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23,218</w:t>
            </w:r>
          </w:p>
        </w:tc>
        <w:tc>
          <w:tcPr>
            <w:tcW w:w="1297" w:type="dxa"/>
            <w:vAlign w:val="bottom"/>
          </w:tcPr>
          <w:p w:rsidR="008A25DB" w:rsidRPr="007D43A0" w:rsidRDefault="008A25DB" w:rsidP="008A25DB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54,050</w:t>
            </w:r>
          </w:p>
        </w:tc>
        <w:tc>
          <w:tcPr>
            <w:tcW w:w="1238" w:type="dxa"/>
            <w:vAlign w:val="bottom"/>
          </w:tcPr>
          <w:p w:rsidR="008A25DB" w:rsidRPr="007D43A0" w:rsidRDefault="008A25DB" w:rsidP="008A25DB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23,218</w:t>
            </w:r>
          </w:p>
        </w:tc>
      </w:tr>
      <w:tr w:rsidR="008A25DB" w:rsidRPr="007D43A0" w:rsidTr="00126B63">
        <w:tc>
          <w:tcPr>
            <w:tcW w:w="3960" w:type="dxa"/>
            <w:vAlign w:val="bottom"/>
          </w:tcPr>
          <w:p w:rsidR="008A25DB" w:rsidRPr="007D43A0" w:rsidRDefault="008A25DB" w:rsidP="008A25DB">
            <w:pPr>
              <w:tabs>
                <w:tab w:val="left" w:pos="2070"/>
                <w:tab w:val="decimal" w:pos="7740"/>
                <w:tab w:val="decimal" w:pos="882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เงินรับล่วงหน้าจากผู้ว่าจ้าง</w:t>
            </w:r>
          </w:p>
        </w:tc>
        <w:tc>
          <w:tcPr>
            <w:tcW w:w="1297" w:type="dxa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661,676</w:t>
            </w:r>
          </w:p>
        </w:tc>
        <w:tc>
          <w:tcPr>
            <w:tcW w:w="1298" w:type="dxa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632,621</w:t>
            </w:r>
          </w:p>
        </w:tc>
        <w:tc>
          <w:tcPr>
            <w:tcW w:w="1297" w:type="dxa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661,676</w:t>
            </w:r>
          </w:p>
        </w:tc>
        <w:tc>
          <w:tcPr>
            <w:tcW w:w="1238" w:type="dxa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632,621</w:t>
            </w:r>
          </w:p>
        </w:tc>
      </w:tr>
      <w:tr w:rsidR="008A25DB" w:rsidRPr="007D43A0" w:rsidTr="00126B63">
        <w:tc>
          <w:tcPr>
            <w:tcW w:w="3960" w:type="dxa"/>
            <w:vAlign w:val="bottom"/>
          </w:tcPr>
          <w:p w:rsidR="008A25DB" w:rsidRPr="007D43A0" w:rsidRDefault="008A25DB" w:rsidP="008A25DB">
            <w:pPr>
              <w:tabs>
                <w:tab w:val="left" w:pos="2070"/>
                <w:tab w:val="decimal" w:pos="7740"/>
                <w:tab w:val="decimal" w:pos="8820"/>
              </w:tabs>
              <w:ind w:left="162" w:right="-18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เงินรับล่วงหน้าจากผู้ว่าจ้างและ</w:t>
            </w:r>
            <w:r w:rsidRPr="007D43A0">
              <w:rPr>
                <w:rFonts w:asciiTheme="majorBidi" w:hAnsiTheme="majorBidi" w:cstheme="majorBidi"/>
                <w:sz w:val="32"/>
                <w:szCs w:val="32"/>
              </w:rPr>
              <w:t xml:space="preserve">                  </w:t>
            </w: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รายได้ค่าก่อสร้างรับล่วงหน้า</w:t>
            </w:r>
          </w:p>
        </w:tc>
        <w:tc>
          <w:tcPr>
            <w:tcW w:w="1297" w:type="dxa"/>
            <w:vAlign w:val="bottom"/>
          </w:tcPr>
          <w:p w:rsidR="008A25DB" w:rsidRPr="007D43A0" w:rsidRDefault="008A25DB" w:rsidP="008A25D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715,726</w:t>
            </w:r>
          </w:p>
        </w:tc>
        <w:tc>
          <w:tcPr>
            <w:tcW w:w="1298" w:type="dxa"/>
            <w:vAlign w:val="bottom"/>
          </w:tcPr>
          <w:p w:rsidR="008A25DB" w:rsidRPr="007D43A0" w:rsidRDefault="008A25DB" w:rsidP="008A25D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655,839</w:t>
            </w:r>
          </w:p>
        </w:tc>
        <w:tc>
          <w:tcPr>
            <w:tcW w:w="1297" w:type="dxa"/>
            <w:vAlign w:val="bottom"/>
          </w:tcPr>
          <w:p w:rsidR="008A25DB" w:rsidRPr="007D43A0" w:rsidRDefault="008A25DB" w:rsidP="008A25D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715,726</w:t>
            </w:r>
          </w:p>
        </w:tc>
        <w:tc>
          <w:tcPr>
            <w:tcW w:w="1238" w:type="dxa"/>
            <w:vAlign w:val="bottom"/>
          </w:tcPr>
          <w:p w:rsidR="008A25DB" w:rsidRPr="007D43A0" w:rsidRDefault="008A25DB" w:rsidP="008A25D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655,839</w:t>
            </w:r>
          </w:p>
        </w:tc>
      </w:tr>
    </w:tbl>
    <w:p w:rsidR="00137E27" w:rsidRPr="007D43A0" w:rsidRDefault="001A2DB3" w:rsidP="00126B6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137E27" w:rsidRPr="007D43A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37E27" w:rsidRPr="007D43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137E27" w:rsidRPr="007D43A0">
        <w:rPr>
          <w:rFonts w:asciiTheme="majorBidi" w:hAnsiTheme="majorBidi" w:cstheme="majorBidi"/>
          <w:b/>
          <w:bCs/>
          <w:sz w:val="32"/>
          <w:szCs w:val="32"/>
          <w:cs/>
        </w:rPr>
        <w:t>เงินฝากและเงินลงทุนที่มีภาระค้ำประกัน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3"/>
      </w:tblGrid>
      <w:tr w:rsidR="00137E27" w:rsidRPr="007D43A0" w:rsidTr="00126B63">
        <w:tc>
          <w:tcPr>
            <w:tcW w:w="9090" w:type="dxa"/>
            <w:gridSpan w:val="5"/>
          </w:tcPr>
          <w:p w:rsidR="00137E27" w:rsidRPr="007D43A0" w:rsidRDefault="00137E27" w:rsidP="00126B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pacing w:val="-6"/>
                <w:sz w:val="32"/>
                <w:szCs w:val="32"/>
              </w:rPr>
              <w:tab/>
            </w:r>
            <w:r w:rsidRPr="007D43A0">
              <w:rPr>
                <w:rFonts w:asciiTheme="majorBidi" w:hAnsiTheme="majorBidi" w:cstheme="majorBidi"/>
                <w:sz w:val="32"/>
                <w:szCs w:val="32"/>
              </w:rPr>
              <w:tab/>
              <w:t>(</w:t>
            </w: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7D43A0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6D2EE0" w:rsidRPr="007D43A0" w:rsidTr="007D662A">
        <w:tc>
          <w:tcPr>
            <w:tcW w:w="3960" w:type="dxa"/>
          </w:tcPr>
          <w:p w:rsidR="006D2EE0" w:rsidRPr="007D43A0" w:rsidRDefault="006D2EE0" w:rsidP="006D2EE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65" w:type="dxa"/>
            <w:gridSpan w:val="2"/>
          </w:tcPr>
          <w:p w:rsidR="006D2EE0" w:rsidRPr="007D43A0" w:rsidRDefault="006D2EE0" w:rsidP="006D2EE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6D2EE0" w:rsidRPr="007D43A0" w:rsidRDefault="006D2EE0" w:rsidP="006D2EE0">
            <w:pPr>
              <w:pBdr>
                <w:bottom w:val="single" w:sz="6" w:space="1" w:color="auto"/>
              </w:pBdr>
              <w:tabs>
                <w:tab w:val="left" w:pos="2160"/>
                <w:tab w:val="center" w:pos="5670"/>
                <w:tab w:val="center" w:pos="7830"/>
                <w:tab w:val="right" w:pos="9214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                   งบการเงินเฉพาะกิจการ</w:t>
            </w:r>
          </w:p>
        </w:tc>
      </w:tr>
      <w:tr w:rsidR="006D2EE0" w:rsidRPr="007D43A0" w:rsidTr="007D662A">
        <w:tc>
          <w:tcPr>
            <w:tcW w:w="3960" w:type="dxa"/>
          </w:tcPr>
          <w:p w:rsidR="006D2EE0" w:rsidRPr="007D43A0" w:rsidRDefault="006D2EE0" w:rsidP="006D2EE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2" w:type="dxa"/>
          </w:tcPr>
          <w:p w:rsidR="006D2EE0" w:rsidRPr="007D43A0" w:rsidRDefault="006D2EE0" w:rsidP="006D2EE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</w:tcPr>
          <w:p w:rsidR="006D2EE0" w:rsidRPr="007D43A0" w:rsidRDefault="006D2EE0" w:rsidP="006D2EE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6D2EE0" w:rsidRPr="007D43A0" w:rsidRDefault="006D2EE0" w:rsidP="006D2EE0">
            <w:pPr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  <w:tc>
          <w:tcPr>
            <w:tcW w:w="1283" w:type="dxa"/>
            <w:vAlign w:val="bottom"/>
          </w:tcPr>
          <w:p w:rsidR="006D2EE0" w:rsidRPr="007D43A0" w:rsidRDefault="006D2EE0" w:rsidP="006D2EE0">
            <w:pPr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2559</w:t>
            </w:r>
          </w:p>
        </w:tc>
      </w:tr>
      <w:tr w:rsidR="006D2EE0" w:rsidRPr="007D43A0" w:rsidTr="007D662A">
        <w:trPr>
          <w:trHeight w:val="63"/>
        </w:trPr>
        <w:tc>
          <w:tcPr>
            <w:tcW w:w="3960" w:type="dxa"/>
            <w:vAlign w:val="bottom"/>
          </w:tcPr>
          <w:p w:rsidR="006D2EE0" w:rsidRPr="007D43A0" w:rsidRDefault="006D2EE0" w:rsidP="006D2EE0">
            <w:pPr>
              <w:ind w:left="210" w:right="-36" w:hanging="21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82" w:type="dxa"/>
          </w:tcPr>
          <w:p w:rsidR="006D2EE0" w:rsidRPr="007D43A0" w:rsidRDefault="006D2EE0" w:rsidP="006D2EE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</w:tcPr>
          <w:p w:rsidR="006D2EE0" w:rsidRPr="007D43A0" w:rsidRDefault="006D2EE0" w:rsidP="006D2EE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6D2EE0" w:rsidRPr="007D43A0" w:rsidRDefault="006D2EE0" w:rsidP="006D2EE0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11,366</w:t>
            </w:r>
          </w:p>
        </w:tc>
        <w:tc>
          <w:tcPr>
            <w:tcW w:w="1283" w:type="dxa"/>
            <w:vAlign w:val="bottom"/>
          </w:tcPr>
          <w:p w:rsidR="006D2EE0" w:rsidRPr="007D43A0" w:rsidRDefault="006D2EE0" w:rsidP="006D2EE0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43,478</w:t>
            </w:r>
          </w:p>
        </w:tc>
      </w:tr>
      <w:tr w:rsidR="006D2EE0" w:rsidRPr="007D43A0" w:rsidTr="007D662A">
        <w:trPr>
          <w:trHeight w:val="63"/>
        </w:trPr>
        <w:tc>
          <w:tcPr>
            <w:tcW w:w="3960" w:type="dxa"/>
            <w:vAlign w:val="bottom"/>
          </w:tcPr>
          <w:p w:rsidR="006D2EE0" w:rsidRPr="007D43A0" w:rsidRDefault="006D2EE0" w:rsidP="006D2EE0">
            <w:pPr>
              <w:ind w:left="216" w:right="-115" w:hanging="216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เงินลงทุนในพันธบัตรธนาคารแห่งประเทศไทย</w:t>
            </w:r>
          </w:p>
        </w:tc>
        <w:tc>
          <w:tcPr>
            <w:tcW w:w="1282" w:type="dxa"/>
          </w:tcPr>
          <w:p w:rsidR="006D2EE0" w:rsidRPr="007D43A0" w:rsidRDefault="006D2EE0" w:rsidP="006D2EE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</w:tcPr>
          <w:p w:rsidR="006D2EE0" w:rsidRPr="007D43A0" w:rsidRDefault="006D2EE0" w:rsidP="006D2EE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6D2EE0" w:rsidRPr="007D43A0" w:rsidRDefault="006D2EE0" w:rsidP="006D2EE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24,645</w:t>
            </w:r>
          </w:p>
        </w:tc>
        <w:tc>
          <w:tcPr>
            <w:tcW w:w="1283" w:type="dxa"/>
            <w:vAlign w:val="bottom"/>
          </w:tcPr>
          <w:p w:rsidR="006D2EE0" w:rsidRPr="007D43A0" w:rsidRDefault="006D2EE0" w:rsidP="006D2EE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24,401</w:t>
            </w:r>
          </w:p>
        </w:tc>
      </w:tr>
      <w:tr w:rsidR="006D2EE0" w:rsidRPr="007D43A0" w:rsidTr="00126B63">
        <w:tc>
          <w:tcPr>
            <w:tcW w:w="3960" w:type="dxa"/>
          </w:tcPr>
          <w:p w:rsidR="006D2EE0" w:rsidRPr="007D43A0" w:rsidRDefault="006D2EE0" w:rsidP="00AC33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</w:tcPr>
          <w:p w:rsidR="006D2EE0" w:rsidRPr="007D43A0" w:rsidRDefault="006D2EE0" w:rsidP="006D2EE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</w:tcPr>
          <w:p w:rsidR="006D2EE0" w:rsidRPr="007D43A0" w:rsidRDefault="006D2EE0" w:rsidP="006D2EE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6D2EE0" w:rsidRPr="007D43A0" w:rsidRDefault="006D2EE0" w:rsidP="006D2EE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36,011</w:t>
            </w:r>
          </w:p>
        </w:tc>
        <w:tc>
          <w:tcPr>
            <w:tcW w:w="1283" w:type="dxa"/>
            <w:vAlign w:val="bottom"/>
          </w:tcPr>
          <w:p w:rsidR="006D2EE0" w:rsidRPr="007D43A0" w:rsidRDefault="006D2EE0" w:rsidP="006D2EE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67,879</w:t>
            </w:r>
          </w:p>
        </w:tc>
      </w:tr>
    </w:tbl>
    <w:p w:rsidR="00B22943" w:rsidRPr="007D43A0" w:rsidRDefault="00B22943" w:rsidP="00087DD7">
      <w:pPr>
        <w:tabs>
          <w:tab w:val="left" w:pos="90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w w:val="80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</w:rPr>
        <w:tab/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56DE6" w:rsidRPr="007D43A0">
        <w:rPr>
          <w:rFonts w:asciiTheme="majorBidi" w:hAnsiTheme="majorBidi" w:cstheme="majorBidi"/>
          <w:sz w:val="32"/>
          <w:szCs w:val="32"/>
        </w:rPr>
        <w:t>31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56DE6" w:rsidRPr="007D43A0">
        <w:rPr>
          <w:rFonts w:asciiTheme="majorBidi" w:hAnsiTheme="majorBidi" w:cstheme="majorBidi"/>
          <w:sz w:val="32"/>
          <w:szCs w:val="32"/>
        </w:rPr>
        <w:t>2560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 เงินฝากธนาคารและเงินลงทุนในพันธบัตร</w:t>
      </w:r>
      <w:r w:rsidR="00AC333B" w:rsidRPr="007D43A0">
        <w:rPr>
          <w:rFonts w:asciiTheme="majorBidi" w:hAnsiTheme="majorBidi" w:cstheme="majorBidi"/>
          <w:sz w:val="32"/>
          <w:szCs w:val="32"/>
          <w:cs/>
        </w:rPr>
        <w:t>ธนาคารแห่งประเทศไทย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มีอัตราดอกเบี้ยระหว่างร้อยละ </w:t>
      </w:r>
      <w:r w:rsidR="007D662A" w:rsidRPr="007D43A0">
        <w:rPr>
          <w:rFonts w:asciiTheme="majorBidi" w:hAnsiTheme="majorBidi" w:cstheme="majorBidi"/>
          <w:sz w:val="32"/>
          <w:szCs w:val="32"/>
        </w:rPr>
        <w:t>0.63</w:t>
      </w:r>
      <w:r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="007D662A" w:rsidRPr="007D43A0">
        <w:rPr>
          <w:rFonts w:asciiTheme="majorBidi" w:hAnsiTheme="majorBidi" w:cstheme="majorBidi"/>
          <w:sz w:val="32"/>
          <w:szCs w:val="32"/>
        </w:rPr>
        <w:t>-</w:t>
      </w:r>
      <w:r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="007D662A" w:rsidRPr="007D43A0">
        <w:rPr>
          <w:rFonts w:asciiTheme="majorBidi" w:hAnsiTheme="majorBidi" w:cstheme="majorBidi"/>
          <w:sz w:val="32"/>
          <w:szCs w:val="32"/>
        </w:rPr>
        <w:t>1.50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 ต่อปี </w:t>
      </w:r>
      <w:r w:rsidRPr="007D43A0">
        <w:rPr>
          <w:rFonts w:asciiTheme="majorBidi" w:hAnsiTheme="majorBidi" w:cstheme="majorBidi"/>
          <w:sz w:val="32"/>
          <w:szCs w:val="32"/>
        </w:rPr>
        <w:t>(</w:t>
      </w:r>
      <w:r w:rsidR="00494791" w:rsidRPr="007D43A0">
        <w:rPr>
          <w:rFonts w:asciiTheme="majorBidi" w:hAnsiTheme="majorBidi" w:cstheme="majorBidi"/>
          <w:spacing w:val="-4"/>
          <w:sz w:val="32"/>
          <w:szCs w:val="32"/>
        </w:rPr>
        <w:t>2559:</w:t>
      </w:r>
      <w:r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956DE6" w:rsidRPr="007D43A0">
        <w:rPr>
          <w:rFonts w:asciiTheme="majorBidi" w:hAnsiTheme="majorBidi" w:cstheme="majorBidi"/>
          <w:sz w:val="32"/>
          <w:szCs w:val="32"/>
        </w:rPr>
        <w:t>0</w:t>
      </w:r>
      <w:r w:rsidRPr="007D43A0">
        <w:rPr>
          <w:rFonts w:asciiTheme="majorBidi" w:hAnsiTheme="majorBidi" w:cstheme="majorBidi"/>
          <w:sz w:val="32"/>
          <w:szCs w:val="32"/>
        </w:rPr>
        <w:t>.</w:t>
      </w:r>
      <w:r w:rsidR="001A1C92" w:rsidRPr="007D43A0">
        <w:rPr>
          <w:rFonts w:asciiTheme="majorBidi" w:hAnsiTheme="majorBidi" w:cstheme="majorBidi"/>
          <w:sz w:val="32"/>
          <w:szCs w:val="32"/>
        </w:rPr>
        <w:t>80</w:t>
      </w:r>
      <w:r w:rsidRPr="007D43A0">
        <w:rPr>
          <w:rFonts w:asciiTheme="majorBidi" w:hAnsiTheme="majorBidi" w:cstheme="majorBidi"/>
          <w:sz w:val="32"/>
          <w:szCs w:val="32"/>
        </w:rPr>
        <w:t xml:space="preserve"> - </w:t>
      </w:r>
      <w:r w:rsidR="00956DE6" w:rsidRPr="007D43A0">
        <w:rPr>
          <w:rFonts w:asciiTheme="majorBidi" w:hAnsiTheme="majorBidi" w:cstheme="majorBidi"/>
          <w:sz w:val="32"/>
          <w:szCs w:val="32"/>
        </w:rPr>
        <w:t>1</w:t>
      </w:r>
      <w:r w:rsidRPr="007D43A0">
        <w:rPr>
          <w:rFonts w:asciiTheme="majorBidi" w:hAnsiTheme="majorBidi" w:cstheme="majorBidi"/>
          <w:sz w:val="32"/>
          <w:szCs w:val="32"/>
        </w:rPr>
        <w:t>.</w:t>
      </w:r>
      <w:r w:rsidR="00956DE6" w:rsidRPr="007D43A0">
        <w:rPr>
          <w:rFonts w:asciiTheme="majorBidi" w:hAnsiTheme="majorBidi" w:cstheme="majorBidi"/>
          <w:sz w:val="32"/>
          <w:szCs w:val="32"/>
        </w:rPr>
        <w:t>3</w:t>
      </w:r>
      <w:r w:rsidR="001A1C92" w:rsidRPr="007D43A0">
        <w:rPr>
          <w:rFonts w:asciiTheme="majorBidi" w:hAnsiTheme="majorBidi" w:cstheme="majorBidi"/>
          <w:sz w:val="32"/>
          <w:szCs w:val="32"/>
        </w:rPr>
        <w:t>4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Pr="007D43A0">
        <w:rPr>
          <w:rFonts w:asciiTheme="majorBidi" w:hAnsiTheme="majorBidi" w:cstheme="majorBidi"/>
          <w:sz w:val="32"/>
          <w:szCs w:val="32"/>
        </w:rPr>
        <w:t>)</w:t>
      </w:r>
    </w:p>
    <w:p w:rsidR="00087DD7" w:rsidRPr="007D43A0" w:rsidRDefault="00087DD7" w:rsidP="00087DD7">
      <w:pPr>
        <w:tabs>
          <w:tab w:val="left" w:pos="9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pacing w:val="-6"/>
          <w:w w:val="80"/>
          <w:sz w:val="32"/>
          <w:szCs w:val="32"/>
        </w:rPr>
        <w:tab/>
      </w:r>
      <w:r w:rsidRPr="007D43A0">
        <w:rPr>
          <w:rFonts w:asciiTheme="majorBidi" w:hAnsiTheme="majorBidi" w:cstheme="majorBidi"/>
          <w:spacing w:val="-6"/>
          <w:sz w:val="32"/>
          <w:szCs w:val="32"/>
          <w:cs/>
        </w:rPr>
        <w:t>บริษัทฯได้นำเงินฝากธนาคาร</w:t>
      </w:r>
      <w:r w:rsidRPr="007D43A0">
        <w:rPr>
          <w:rFonts w:asciiTheme="majorBidi" w:hAnsiTheme="majorBidi" w:cstheme="majorBidi"/>
          <w:spacing w:val="-4"/>
          <w:sz w:val="32"/>
          <w:szCs w:val="32"/>
          <w:cs/>
        </w:rPr>
        <w:t>ไปเป็นหลักทรัพย์ค้ำประกันวงเงิน</w:t>
      </w:r>
      <w:r w:rsidR="000D01E9" w:rsidRPr="007D43A0">
        <w:rPr>
          <w:rFonts w:asciiTheme="majorBidi" w:hAnsiTheme="majorBidi" w:cstheme="majorBidi"/>
          <w:spacing w:val="-4"/>
          <w:sz w:val="32"/>
          <w:szCs w:val="32"/>
          <w:cs/>
        </w:rPr>
        <w:t>สินเชื่อ</w:t>
      </w:r>
      <w:r w:rsidR="00563DA5" w:rsidRPr="007D43A0">
        <w:rPr>
          <w:rFonts w:asciiTheme="majorBidi" w:hAnsiTheme="majorBidi" w:cstheme="majorBidi"/>
          <w:spacing w:val="-4"/>
          <w:sz w:val="32"/>
          <w:szCs w:val="32"/>
          <w:cs/>
        </w:rPr>
        <w:t>จาก</w:t>
      </w:r>
      <w:r w:rsidRPr="007D43A0">
        <w:rPr>
          <w:rFonts w:asciiTheme="majorBidi" w:hAnsiTheme="majorBidi" w:cstheme="majorBidi"/>
          <w:spacing w:val="-4"/>
          <w:sz w:val="32"/>
          <w:szCs w:val="32"/>
          <w:cs/>
        </w:rPr>
        <w:t>ธนาคารและการออกหนังสือ</w:t>
      </w:r>
      <w:r w:rsidR="000D01E9" w:rsidRPr="007D43A0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          </w:t>
      </w:r>
      <w:r w:rsidRPr="007D43A0">
        <w:rPr>
          <w:rFonts w:asciiTheme="majorBidi" w:hAnsiTheme="majorBidi" w:cstheme="majorBidi"/>
          <w:spacing w:val="-4"/>
          <w:sz w:val="32"/>
          <w:szCs w:val="32"/>
          <w:cs/>
        </w:rPr>
        <w:t>ค้ำประกันโดยธนาคารในนามบ</w:t>
      </w:r>
      <w:r w:rsidRPr="007D43A0">
        <w:rPr>
          <w:rFonts w:asciiTheme="majorBidi" w:hAnsiTheme="majorBidi" w:cstheme="majorBidi"/>
          <w:spacing w:val="-6"/>
          <w:sz w:val="32"/>
          <w:szCs w:val="32"/>
          <w:cs/>
        </w:rPr>
        <w:t>ริษัทฯ และ</w:t>
      </w:r>
      <w:r w:rsidRPr="007D43A0">
        <w:rPr>
          <w:rFonts w:asciiTheme="majorBidi" w:hAnsiTheme="majorBidi" w:cstheme="majorBidi"/>
          <w:spacing w:val="-4"/>
          <w:sz w:val="32"/>
          <w:szCs w:val="32"/>
          <w:cs/>
        </w:rPr>
        <w:t>ได้นำพันธบัตรธนาคารแห่งประเทศไทยไปเป็นหลักประกันการออกหนังสือค้ำประกันโดยธนาคารในนามบริษัทฯ</w:t>
      </w:r>
      <w:r w:rsidRPr="007D43A0">
        <w:rPr>
          <w:rFonts w:asciiTheme="majorBidi" w:hAnsiTheme="majorBidi" w:cstheme="majorBidi"/>
          <w:spacing w:val="-2"/>
          <w:sz w:val="32"/>
          <w:szCs w:val="32"/>
          <w:cs/>
        </w:rPr>
        <w:t>เพื่อเป็นประกันการรับคืน</w:t>
      </w:r>
      <w:r w:rsidRPr="007D43A0">
        <w:rPr>
          <w:rFonts w:asciiTheme="majorBidi" w:hAnsiTheme="majorBidi" w:cstheme="majorBidi"/>
          <w:sz w:val="32"/>
          <w:szCs w:val="32"/>
          <w:cs/>
        </w:rPr>
        <w:t>ภาษีจากกรมสรรพากร</w:t>
      </w:r>
    </w:p>
    <w:p w:rsidR="00087DD7" w:rsidRPr="007D43A0" w:rsidRDefault="00087DD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10743E" w:rsidRPr="007D43A0" w:rsidRDefault="001A2DB3" w:rsidP="00AC333B">
      <w:pPr>
        <w:spacing w:before="120" w:after="120" w:line="400" w:lineRule="exact"/>
        <w:ind w:left="547" w:hanging="547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</w:rPr>
        <w:lastRenderedPageBreak/>
        <w:t>11</w:t>
      </w:r>
      <w:r w:rsidR="008346A6" w:rsidRPr="007D43A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346A6" w:rsidRPr="007D43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10743E" w:rsidRPr="007D43A0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เงินลงทุนในบริษัทย่อย</w:t>
      </w:r>
    </w:p>
    <w:p w:rsidR="00EF6387" w:rsidRPr="007D43A0" w:rsidRDefault="00EF6387" w:rsidP="00AC333B">
      <w:pPr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D43A0">
        <w:rPr>
          <w:rFonts w:asciiTheme="majorBidi" w:hAnsiTheme="majorBidi" w:cstheme="majorBidi"/>
          <w:b/>
          <w:bCs/>
          <w:spacing w:val="-6"/>
          <w:sz w:val="32"/>
          <w:szCs w:val="32"/>
        </w:rPr>
        <w:tab/>
      </w:r>
      <w:r w:rsidRPr="007D43A0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360"/>
        <w:gridCol w:w="735"/>
        <w:gridCol w:w="1095"/>
        <w:gridCol w:w="1095"/>
        <w:gridCol w:w="1095"/>
        <w:gridCol w:w="1095"/>
        <w:gridCol w:w="1095"/>
      </w:tblGrid>
      <w:tr w:rsidR="00EF6387" w:rsidRPr="007D43A0" w:rsidTr="008B0AB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6387" w:rsidRPr="007D43A0" w:rsidRDefault="00EF6387" w:rsidP="0042338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5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6387" w:rsidRPr="007D43A0" w:rsidRDefault="00EF6387" w:rsidP="0042338F">
            <w:pPr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7D43A0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EF6387" w:rsidRPr="007D43A0" w:rsidTr="008B0AB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6387" w:rsidRPr="007D43A0" w:rsidRDefault="00EF6387" w:rsidP="004233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</w:p>
        </w:tc>
        <w:tc>
          <w:tcPr>
            <w:tcW w:w="21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6387" w:rsidRPr="007D43A0" w:rsidRDefault="00EF6387" w:rsidP="0042338F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6387" w:rsidRPr="007D43A0" w:rsidRDefault="00EF6387" w:rsidP="004233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6387" w:rsidRPr="007D43A0" w:rsidRDefault="00EF6387" w:rsidP="004233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</w:tr>
      <w:tr w:rsidR="00FD7184" w:rsidRPr="007D43A0" w:rsidTr="008B0AB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7184" w:rsidRPr="007D43A0" w:rsidRDefault="00FD7184" w:rsidP="0042338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7184" w:rsidRPr="007D43A0" w:rsidRDefault="00494791" w:rsidP="0042338F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7184" w:rsidRPr="007D43A0" w:rsidRDefault="00494791" w:rsidP="0042338F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2559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7184" w:rsidRPr="007D43A0" w:rsidRDefault="00494791" w:rsidP="0042338F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7184" w:rsidRPr="007D43A0" w:rsidRDefault="00494791" w:rsidP="0042338F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2559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7184" w:rsidRPr="007D43A0" w:rsidRDefault="00494791" w:rsidP="0042338F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7184" w:rsidRPr="007D43A0" w:rsidRDefault="00494791" w:rsidP="0042338F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u w:val="single"/>
              </w:rPr>
              <w:t>2559</w:t>
            </w:r>
          </w:p>
        </w:tc>
      </w:tr>
      <w:tr w:rsidR="00FD7184" w:rsidRPr="007D43A0" w:rsidTr="008B0AB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7184" w:rsidRPr="007D43A0" w:rsidRDefault="00FD7184" w:rsidP="0042338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7184" w:rsidRPr="007D43A0" w:rsidRDefault="00FD7184" w:rsidP="0042338F">
            <w:pPr>
              <w:tabs>
                <w:tab w:val="decimal" w:pos="732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7184" w:rsidRPr="007D43A0" w:rsidRDefault="00FD7184" w:rsidP="0042338F">
            <w:pPr>
              <w:tabs>
                <w:tab w:val="decimal" w:pos="732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7184" w:rsidRPr="007D43A0" w:rsidRDefault="00FD7184" w:rsidP="0042338F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7184" w:rsidRPr="007D43A0" w:rsidRDefault="00FD7184" w:rsidP="0042338F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7184" w:rsidRPr="007D43A0" w:rsidRDefault="00FD7184" w:rsidP="0042338F">
            <w:pPr>
              <w:tabs>
                <w:tab w:val="right" w:pos="7200"/>
                <w:tab w:val="right" w:pos="8540"/>
              </w:tabs>
              <w:spacing w:line="320" w:lineRule="exact"/>
              <w:ind w:left="-7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7184" w:rsidRPr="007D43A0" w:rsidRDefault="00FD7184" w:rsidP="0042338F">
            <w:pPr>
              <w:tabs>
                <w:tab w:val="decimal" w:pos="911"/>
                <w:tab w:val="right" w:pos="7200"/>
                <w:tab w:val="right" w:pos="8540"/>
              </w:tabs>
              <w:spacing w:line="320" w:lineRule="exact"/>
              <w:ind w:left="-78" w:right="-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A25DB" w:rsidRPr="007D43A0" w:rsidTr="008B0AB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8A25DB" w:rsidRPr="007D43A0" w:rsidRDefault="008A25DB" w:rsidP="008A25DB">
            <w:pPr>
              <w:spacing w:line="320" w:lineRule="exact"/>
              <w:ind w:left="120" w:right="12" w:hanging="12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ซี เอ็น ที โฮลดิ้งส์ จำกัด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25DB" w:rsidRPr="007D43A0" w:rsidRDefault="008A25DB" w:rsidP="008A25DB">
            <w:pPr>
              <w:spacing w:line="320" w:lineRule="exact"/>
              <w:ind w:left="-108" w:right="-9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50.0</w:t>
            </w: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25DB" w:rsidRPr="007D43A0" w:rsidRDefault="008A25DB" w:rsidP="008A25DB">
            <w:pPr>
              <w:spacing w:line="320" w:lineRule="exact"/>
              <w:ind w:left="-108" w:right="-9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50.0</w:t>
            </w: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25DB" w:rsidRPr="007D43A0" w:rsidRDefault="008A25DB" w:rsidP="008A25DB">
            <w:pPr>
              <w:tabs>
                <w:tab w:val="decimal" w:pos="582"/>
              </w:tabs>
              <w:spacing w:line="320" w:lineRule="exact"/>
              <w:ind w:right="-12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25DB" w:rsidRPr="007D43A0" w:rsidRDefault="008A25DB" w:rsidP="008A25DB">
            <w:pPr>
              <w:tabs>
                <w:tab w:val="decimal" w:pos="582"/>
              </w:tabs>
              <w:spacing w:line="320" w:lineRule="exact"/>
              <w:ind w:right="-12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25DB" w:rsidRPr="007D43A0" w:rsidRDefault="008A25DB" w:rsidP="008A25DB">
            <w:pPr>
              <w:tabs>
                <w:tab w:val="decimal" w:pos="822"/>
              </w:tabs>
              <w:spacing w:line="320" w:lineRule="exact"/>
              <w:ind w:left="-78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1,526,230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25DB" w:rsidRPr="007D43A0" w:rsidRDefault="008A25DB" w:rsidP="008A25DB">
            <w:pPr>
              <w:tabs>
                <w:tab w:val="decimal" w:pos="822"/>
              </w:tabs>
              <w:spacing w:line="320" w:lineRule="exact"/>
              <w:ind w:left="-78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1,526,230</w:t>
            </w:r>
          </w:p>
        </w:tc>
      </w:tr>
      <w:tr w:rsidR="008A25DB" w:rsidRPr="007D43A0" w:rsidTr="001A2DB3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8A25DB" w:rsidRPr="007D43A0" w:rsidRDefault="008A25DB" w:rsidP="008A25DB">
            <w:pPr>
              <w:spacing w:line="320" w:lineRule="exact"/>
              <w:ind w:left="216" w:hanging="21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คริสเตียนีและนีลเส็น (เมียนมาร์) จำกัด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25DB" w:rsidRPr="007D43A0" w:rsidRDefault="008A25DB" w:rsidP="008A25DB">
            <w:pPr>
              <w:spacing w:line="320" w:lineRule="exact"/>
              <w:ind w:left="-108" w:right="-9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 xml:space="preserve">0.2 </w:t>
            </w: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25DB" w:rsidRPr="007D43A0" w:rsidRDefault="008A25DB" w:rsidP="008A25DB">
            <w:pPr>
              <w:spacing w:line="320" w:lineRule="exact"/>
              <w:ind w:left="-108" w:right="-9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 xml:space="preserve">0.1 </w:t>
            </w: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8A25DB" w:rsidRPr="007D43A0" w:rsidRDefault="008A25DB" w:rsidP="008A25DB">
            <w:pPr>
              <w:tabs>
                <w:tab w:val="decimal" w:pos="582"/>
              </w:tabs>
              <w:spacing w:line="320" w:lineRule="exact"/>
              <w:ind w:right="-12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8A25DB" w:rsidRPr="007D43A0" w:rsidRDefault="008A25DB" w:rsidP="008A25DB">
            <w:pPr>
              <w:tabs>
                <w:tab w:val="decimal" w:pos="582"/>
              </w:tabs>
              <w:spacing w:line="320" w:lineRule="exact"/>
              <w:ind w:right="-12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25DB" w:rsidRPr="007D43A0" w:rsidRDefault="008A25DB" w:rsidP="008A25DB">
            <w:pPr>
              <w:tabs>
                <w:tab w:val="decimal" w:pos="822"/>
              </w:tabs>
              <w:spacing w:line="320" w:lineRule="exact"/>
              <w:ind w:left="-78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6,980</w:t>
            </w:r>
          </w:p>
          <w:p w:rsidR="008A25DB" w:rsidRPr="007D43A0" w:rsidRDefault="008A25DB" w:rsidP="008A25DB">
            <w:pPr>
              <w:tabs>
                <w:tab w:val="decimal" w:pos="822"/>
              </w:tabs>
              <w:spacing w:line="320" w:lineRule="exact"/>
              <w:ind w:left="-7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8A25DB" w:rsidRPr="007D43A0" w:rsidRDefault="008A25DB" w:rsidP="008A25DB">
            <w:pPr>
              <w:tabs>
                <w:tab w:val="decimal" w:pos="822"/>
              </w:tabs>
              <w:spacing w:line="320" w:lineRule="exact"/>
              <w:ind w:left="-78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3,470</w:t>
            </w:r>
          </w:p>
          <w:p w:rsidR="008A25DB" w:rsidRPr="007D43A0" w:rsidRDefault="008A25DB" w:rsidP="008A25DB">
            <w:pPr>
              <w:tabs>
                <w:tab w:val="decimal" w:pos="822"/>
              </w:tabs>
              <w:spacing w:line="320" w:lineRule="exact"/>
              <w:ind w:left="-7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A25DB" w:rsidRPr="007D43A0" w:rsidTr="001A1C92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8A25DB" w:rsidRPr="007D43A0" w:rsidRDefault="008A25DB" w:rsidP="008A25DB">
            <w:pPr>
              <w:spacing w:line="320" w:lineRule="exact"/>
              <w:ind w:left="216" w:hanging="21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คริสเตียนีและนีลเส็น (กัมพูชา) จำกัด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25DB" w:rsidRPr="007D43A0" w:rsidRDefault="008A25DB" w:rsidP="008A25DB">
            <w:pPr>
              <w:spacing w:line="320" w:lineRule="exact"/>
              <w:ind w:left="-108" w:right="-9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 xml:space="preserve">0.1 </w:t>
            </w: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25DB" w:rsidRPr="007D43A0" w:rsidRDefault="008A25DB" w:rsidP="008A25DB">
            <w:pPr>
              <w:spacing w:line="320" w:lineRule="exact"/>
              <w:ind w:left="-108" w:right="-9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:rsidR="008A25DB" w:rsidRPr="007D43A0" w:rsidRDefault="008A25DB" w:rsidP="008A25DB">
            <w:pPr>
              <w:spacing w:line="320" w:lineRule="exact"/>
              <w:ind w:left="-108" w:right="-9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8A25DB" w:rsidRPr="007D43A0" w:rsidRDefault="008A25DB" w:rsidP="008A25DB">
            <w:pPr>
              <w:tabs>
                <w:tab w:val="decimal" w:pos="582"/>
              </w:tabs>
              <w:spacing w:line="320" w:lineRule="exact"/>
              <w:ind w:right="-12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8A25DB" w:rsidRPr="007D43A0" w:rsidRDefault="008A25DB" w:rsidP="008A25DB">
            <w:pPr>
              <w:tabs>
                <w:tab w:val="decimal" w:pos="582"/>
              </w:tabs>
              <w:spacing w:line="320" w:lineRule="exact"/>
              <w:ind w:right="-12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320" w:lineRule="exact"/>
              <w:ind w:left="-78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3,375</w:t>
            </w:r>
          </w:p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320" w:lineRule="exact"/>
              <w:ind w:left="-7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320" w:lineRule="exact"/>
              <w:ind w:left="-78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320" w:lineRule="exact"/>
              <w:ind w:left="-7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A25DB" w:rsidRPr="007D43A0" w:rsidTr="008B0AB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25DB" w:rsidRPr="007D43A0" w:rsidRDefault="008A25DB" w:rsidP="008A25DB">
            <w:pPr>
              <w:spacing w:line="320" w:lineRule="exact"/>
              <w:ind w:left="504" w:hanging="5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25DB" w:rsidRPr="007D43A0" w:rsidRDefault="008A25DB" w:rsidP="008A25DB">
            <w:pPr>
              <w:tabs>
                <w:tab w:val="decimal" w:pos="95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25DB" w:rsidRPr="007D43A0" w:rsidRDefault="008A25DB" w:rsidP="008A25DB">
            <w:pPr>
              <w:tabs>
                <w:tab w:val="decimal" w:pos="95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25DB" w:rsidRPr="007D43A0" w:rsidRDefault="008A25DB" w:rsidP="008A25DB">
            <w:pPr>
              <w:tabs>
                <w:tab w:val="decimal" w:pos="959"/>
              </w:tabs>
              <w:spacing w:line="320" w:lineRule="exact"/>
              <w:ind w:right="-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25DB" w:rsidRPr="007D43A0" w:rsidRDefault="008A25DB" w:rsidP="008A25DB">
            <w:pPr>
              <w:tabs>
                <w:tab w:val="decimal" w:pos="959"/>
              </w:tabs>
              <w:spacing w:line="320" w:lineRule="exact"/>
              <w:ind w:right="-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25DB" w:rsidRPr="007D43A0" w:rsidRDefault="008A25DB" w:rsidP="008A25DB">
            <w:pPr>
              <w:tabs>
                <w:tab w:val="decimal" w:pos="822"/>
              </w:tabs>
              <w:spacing w:line="320" w:lineRule="exact"/>
              <w:ind w:left="-78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1,536,585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25DB" w:rsidRPr="007D43A0" w:rsidRDefault="008A25DB" w:rsidP="008A25DB">
            <w:pPr>
              <w:tabs>
                <w:tab w:val="decimal" w:pos="822"/>
              </w:tabs>
              <w:spacing w:line="320" w:lineRule="exact"/>
              <w:ind w:left="-78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1,529,700</w:t>
            </w:r>
          </w:p>
        </w:tc>
      </w:tr>
      <w:tr w:rsidR="008A25DB" w:rsidRPr="007D43A0" w:rsidTr="008B0AB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25DB" w:rsidRPr="007D43A0" w:rsidRDefault="008A25DB" w:rsidP="008A25DB">
            <w:pPr>
              <w:spacing w:line="320" w:lineRule="exact"/>
              <w:ind w:left="504" w:hanging="50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หัก</w:t>
            </w:r>
            <w:r w:rsidRPr="007D43A0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: </w:t>
            </w:r>
            <w:r w:rsidRPr="007D43A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25DB" w:rsidRPr="007D43A0" w:rsidRDefault="008A25DB" w:rsidP="008A25DB">
            <w:pPr>
              <w:tabs>
                <w:tab w:val="decimal" w:pos="95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25DB" w:rsidRPr="007D43A0" w:rsidRDefault="008A25DB" w:rsidP="008A25DB">
            <w:pPr>
              <w:tabs>
                <w:tab w:val="decimal" w:pos="95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25DB" w:rsidRPr="007D43A0" w:rsidRDefault="008A25DB" w:rsidP="008A25DB">
            <w:pPr>
              <w:tabs>
                <w:tab w:val="decimal" w:pos="959"/>
              </w:tabs>
              <w:spacing w:line="320" w:lineRule="exact"/>
              <w:ind w:right="-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25DB" w:rsidRPr="007D43A0" w:rsidRDefault="008A25DB" w:rsidP="008A25DB">
            <w:pPr>
              <w:tabs>
                <w:tab w:val="decimal" w:pos="959"/>
              </w:tabs>
              <w:spacing w:line="320" w:lineRule="exact"/>
              <w:ind w:right="-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320" w:lineRule="exact"/>
              <w:ind w:left="-7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(1,492,317)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320" w:lineRule="exact"/>
              <w:ind w:left="-7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(1,477,517)</w:t>
            </w:r>
          </w:p>
        </w:tc>
      </w:tr>
      <w:tr w:rsidR="008A25DB" w:rsidRPr="007D43A0" w:rsidTr="008B0AB8"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25DB" w:rsidRPr="007D43A0" w:rsidRDefault="008A25DB" w:rsidP="008A25DB">
            <w:pPr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รวมเงินลงทุนในบริษัทย่อย - สุทธิ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25DB" w:rsidRPr="007D43A0" w:rsidRDefault="008A25DB" w:rsidP="008A25DB">
            <w:pPr>
              <w:tabs>
                <w:tab w:val="decimal" w:pos="95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25DB" w:rsidRPr="007D43A0" w:rsidRDefault="008A25DB" w:rsidP="008A25DB">
            <w:pPr>
              <w:tabs>
                <w:tab w:val="decimal" w:pos="95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25DB" w:rsidRPr="007D43A0" w:rsidRDefault="008A25DB" w:rsidP="008A25DB">
            <w:pPr>
              <w:tabs>
                <w:tab w:val="decimal" w:pos="959"/>
              </w:tabs>
              <w:spacing w:line="320" w:lineRule="exact"/>
              <w:ind w:right="-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25DB" w:rsidRPr="007D43A0" w:rsidRDefault="008A25DB" w:rsidP="008A25DB">
            <w:pPr>
              <w:tabs>
                <w:tab w:val="decimal" w:pos="959"/>
              </w:tabs>
              <w:spacing w:line="320" w:lineRule="exact"/>
              <w:ind w:right="-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25DB" w:rsidRPr="007D43A0" w:rsidRDefault="008A25DB" w:rsidP="008A25DB">
            <w:pPr>
              <w:pBdr>
                <w:bottom w:val="double" w:sz="4" w:space="1" w:color="auto"/>
              </w:pBdr>
              <w:tabs>
                <w:tab w:val="decimal" w:pos="822"/>
              </w:tabs>
              <w:spacing w:line="320" w:lineRule="exact"/>
              <w:ind w:left="-78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44,268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25DB" w:rsidRPr="007D43A0" w:rsidRDefault="008A25DB" w:rsidP="008A25DB">
            <w:pPr>
              <w:pBdr>
                <w:bottom w:val="double" w:sz="4" w:space="1" w:color="auto"/>
              </w:pBdr>
              <w:tabs>
                <w:tab w:val="decimal" w:pos="822"/>
              </w:tabs>
              <w:spacing w:line="320" w:lineRule="exact"/>
              <w:ind w:left="-78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52,183</w:t>
            </w:r>
          </w:p>
        </w:tc>
      </w:tr>
    </w:tbl>
    <w:p w:rsidR="00EF6387" w:rsidRPr="007D43A0" w:rsidRDefault="00EF6387" w:rsidP="00AC333B">
      <w:pPr>
        <w:overflowPunct/>
        <w:autoSpaceDE/>
        <w:autoSpaceDN/>
        <w:adjustRightInd/>
        <w:spacing w:before="240" w:after="120" w:line="400" w:lineRule="exact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7D43A0">
        <w:rPr>
          <w:rFonts w:asciiTheme="majorBidi" w:hAnsiTheme="majorBidi" w:cstheme="majorBidi"/>
          <w:sz w:val="32"/>
          <w:szCs w:val="32"/>
        </w:rPr>
        <w:t xml:space="preserve">11 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Pr="007D43A0">
        <w:rPr>
          <w:rFonts w:asciiTheme="majorBidi" w:hAnsiTheme="majorBidi" w:cstheme="majorBidi"/>
          <w:sz w:val="32"/>
          <w:szCs w:val="32"/>
        </w:rPr>
        <w:t>2559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ที่ประชุมคณะกรรมการบริหารของบริษัทฯได้อนุมัติให้จัดตั้งบริษัทย่อยในประเทศเมียนมาร์ คือ บริษัท คริสเตียนีและนีลเส็น (เมียนมาร์) จำกัด โดยมีทุนจดทะเบียนจำนวน </w:t>
      </w:r>
      <w:r w:rsidR="00956DE6" w:rsidRPr="007D43A0">
        <w:rPr>
          <w:rFonts w:asciiTheme="majorBidi" w:hAnsiTheme="majorBidi" w:cstheme="majorBidi"/>
          <w:sz w:val="32"/>
          <w:szCs w:val="32"/>
        </w:rPr>
        <w:t>500</w:t>
      </w:r>
      <w:r w:rsidRPr="007D43A0">
        <w:rPr>
          <w:rFonts w:asciiTheme="majorBidi" w:hAnsiTheme="majorBidi" w:cstheme="majorBidi"/>
          <w:sz w:val="32"/>
          <w:szCs w:val="32"/>
        </w:rPr>
        <w:t>,</w:t>
      </w:r>
      <w:r w:rsidR="00956DE6" w:rsidRPr="007D43A0">
        <w:rPr>
          <w:rFonts w:asciiTheme="majorBidi" w:hAnsiTheme="majorBidi" w:cstheme="majorBidi"/>
          <w:sz w:val="32"/>
          <w:szCs w:val="32"/>
        </w:rPr>
        <w:t>000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 เหรียญสหรัฐอเมริกา (หุ้นสามัญ </w:t>
      </w:r>
      <w:r w:rsidR="00956DE6" w:rsidRPr="007D43A0">
        <w:rPr>
          <w:rFonts w:asciiTheme="majorBidi" w:hAnsiTheme="majorBidi" w:cstheme="majorBidi"/>
          <w:sz w:val="32"/>
          <w:szCs w:val="32"/>
        </w:rPr>
        <w:t>500</w:t>
      </w:r>
      <w:r w:rsidRPr="007D43A0">
        <w:rPr>
          <w:rFonts w:asciiTheme="majorBidi" w:hAnsiTheme="majorBidi" w:cstheme="majorBidi"/>
          <w:sz w:val="32"/>
          <w:szCs w:val="32"/>
        </w:rPr>
        <w:t>,</w:t>
      </w:r>
      <w:r w:rsidR="00956DE6" w:rsidRPr="007D43A0">
        <w:rPr>
          <w:rFonts w:asciiTheme="majorBidi" w:hAnsiTheme="majorBidi" w:cstheme="majorBidi"/>
          <w:sz w:val="32"/>
          <w:szCs w:val="32"/>
        </w:rPr>
        <w:t>000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มูลค่าที่ตราไว้หุ้นละ </w:t>
      </w:r>
      <w:r w:rsidR="00956DE6" w:rsidRPr="007D43A0">
        <w:rPr>
          <w:rFonts w:asciiTheme="majorBidi" w:hAnsiTheme="majorBidi" w:cstheme="majorBidi"/>
          <w:sz w:val="32"/>
          <w:szCs w:val="32"/>
        </w:rPr>
        <w:t>1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 เหรียญสหรัฐอเมริกา) และได้เรียกชำระทุนจดทะเบียนจำนวน </w:t>
      </w:r>
      <w:r w:rsidR="00956DE6" w:rsidRPr="007D43A0">
        <w:rPr>
          <w:rFonts w:asciiTheme="majorBidi" w:hAnsiTheme="majorBidi" w:cstheme="majorBidi"/>
          <w:sz w:val="32"/>
          <w:szCs w:val="32"/>
        </w:rPr>
        <w:t>100</w:t>
      </w:r>
      <w:r w:rsidRPr="007D43A0">
        <w:rPr>
          <w:rFonts w:asciiTheme="majorBidi" w:hAnsiTheme="majorBidi" w:cstheme="majorBidi"/>
          <w:sz w:val="32"/>
          <w:szCs w:val="32"/>
        </w:rPr>
        <w:t>,</w:t>
      </w:r>
      <w:r w:rsidR="00956DE6" w:rsidRPr="007D43A0">
        <w:rPr>
          <w:rFonts w:asciiTheme="majorBidi" w:hAnsiTheme="majorBidi" w:cstheme="majorBidi"/>
          <w:sz w:val="32"/>
          <w:szCs w:val="32"/>
        </w:rPr>
        <w:t>000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 เหรียญสหรัฐอเมริกา (หุ้นสามัญ </w:t>
      </w:r>
      <w:r w:rsidR="00956DE6" w:rsidRPr="007D43A0">
        <w:rPr>
          <w:rFonts w:asciiTheme="majorBidi" w:hAnsiTheme="majorBidi" w:cstheme="majorBidi"/>
          <w:sz w:val="32"/>
          <w:szCs w:val="32"/>
        </w:rPr>
        <w:t>100</w:t>
      </w:r>
      <w:r w:rsidRPr="007D43A0">
        <w:rPr>
          <w:rFonts w:asciiTheme="majorBidi" w:hAnsiTheme="majorBidi" w:cstheme="majorBidi"/>
          <w:sz w:val="32"/>
          <w:szCs w:val="32"/>
        </w:rPr>
        <w:t>,</w:t>
      </w:r>
      <w:r w:rsidR="00956DE6" w:rsidRPr="007D43A0">
        <w:rPr>
          <w:rFonts w:asciiTheme="majorBidi" w:hAnsiTheme="majorBidi" w:cstheme="majorBidi"/>
          <w:sz w:val="32"/>
          <w:szCs w:val="32"/>
        </w:rPr>
        <w:t>000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มูลค่าที่ตราไว้หุ้นละ </w:t>
      </w:r>
      <w:r w:rsidR="00956DE6" w:rsidRPr="007D43A0">
        <w:rPr>
          <w:rFonts w:asciiTheme="majorBidi" w:hAnsiTheme="majorBidi" w:cstheme="majorBidi"/>
          <w:sz w:val="32"/>
          <w:szCs w:val="32"/>
        </w:rPr>
        <w:t>1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 เหรียญสหรัฐอเมริกา) โดยบริษัทฯถือหุ้นในบริษัทย่อยดังกล่าวร้อยละ </w:t>
      </w:r>
      <w:r w:rsidR="00956DE6" w:rsidRPr="007D43A0">
        <w:rPr>
          <w:rFonts w:asciiTheme="majorBidi" w:hAnsiTheme="majorBidi" w:cstheme="majorBidi"/>
          <w:sz w:val="32"/>
          <w:szCs w:val="32"/>
        </w:rPr>
        <w:t>100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 บริษัทย่อยได้จดทะเบียนจัดตั้ง</w:t>
      </w:r>
      <w:r w:rsidRPr="007D43A0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บริษัทกับคณะกรรมการด้านการลงทุนและการบริหารบริษัทของประเทศเมียนมาร์เมื่อวันที่ </w:t>
      </w:r>
      <w:r w:rsidR="00956DE6" w:rsidRPr="007D43A0">
        <w:rPr>
          <w:rFonts w:asciiTheme="majorBidi" w:hAnsiTheme="majorBidi" w:cstheme="majorBidi"/>
          <w:spacing w:val="-6"/>
          <w:sz w:val="32"/>
          <w:szCs w:val="32"/>
        </w:rPr>
        <w:t>15</w:t>
      </w:r>
      <w:r w:rsidRPr="007D43A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กรกฎาคม </w:t>
      </w:r>
      <w:r w:rsidR="00956DE6" w:rsidRPr="007D43A0">
        <w:rPr>
          <w:rFonts w:asciiTheme="majorBidi" w:hAnsiTheme="majorBidi" w:cstheme="majorBidi"/>
          <w:spacing w:val="-6"/>
          <w:sz w:val="32"/>
          <w:szCs w:val="32"/>
        </w:rPr>
        <w:t>2559</w:t>
      </w:r>
      <w:r w:rsidRPr="007D43A0">
        <w:rPr>
          <w:rFonts w:asciiTheme="majorBidi" w:hAnsiTheme="majorBidi" w:cstheme="majorBidi"/>
          <w:sz w:val="32"/>
          <w:szCs w:val="32"/>
        </w:rPr>
        <w:t xml:space="preserve"> </w:t>
      </w:r>
    </w:p>
    <w:p w:rsidR="001A2DB3" w:rsidRPr="007D43A0" w:rsidRDefault="001A2DB3" w:rsidP="00AC333B">
      <w:pPr>
        <w:overflowPunct/>
        <w:autoSpaceDE/>
        <w:autoSpaceDN/>
        <w:adjustRightInd/>
        <w:spacing w:before="120" w:after="120" w:line="400" w:lineRule="exact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7D43A0">
        <w:rPr>
          <w:rFonts w:asciiTheme="majorBidi" w:hAnsiTheme="majorBidi" w:cstheme="majorBidi"/>
          <w:sz w:val="32"/>
          <w:szCs w:val="32"/>
        </w:rPr>
        <w:t xml:space="preserve">16 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7D43A0">
        <w:rPr>
          <w:rFonts w:asciiTheme="majorBidi" w:hAnsiTheme="majorBidi" w:cstheme="majorBidi"/>
          <w:sz w:val="32"/>
          <w:szCs w:val="32"/>
        </w:rPr>
        <w:t>2560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 บริษัทฯจ่ายชำระเงินลงทุนในบริษัท คริสเตียนีและนีลเส็น (เมียนมาร์) จำกัด เพิ่ม</w:t>
      </w:r>
      <w:r w:rsidRPr="007D43A0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 </w:t>
      </w:r>
      <w:r w:rsidRPr="007D43A0">
        <w:rPr>
          <w:rFonts w:asciiTheme="majorBidi" w:hAnsiTheme="majorBidi" w:cstheme="majorBidi"/>
          <w:spacing w:val="-4"/>
          <w:sz w:val="32"/>
          <w:szCs w:val="32"/>
        </w:rPr>
        <w:t xml:space="preserve">100,000 </w:t>
      </w:r>
      <w:r w:rsidRPr="007D43A0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เหรียญสหรัฐอเมริกา (หุ้นสามัญ </w:t>
      </w:r>
      <w:r w:rsidRPr="007D43A0">
        <w:rPr>
          <w:rFonts w:asciiTheme="majorBidi" w:hAnsiTheme="majorBidi" w:cstheme="majorBidi"/>
          <w:spacing w:val="-4"/>
          <w:sz w:val="32"/>
          <w:szCs w:val="32"/>
        </w:rPr>
        <w:t xml:space="preserve">100,000 </w:t>
      </w:r>
      <w:r w:rsidRPr="007D43A0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หุ้น มูลค่าที่ตราไว้หุ้นละ </w:t>
      </w:r>
      <w:r w:rsidRPr="007D43A0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Pr="007D43A0">
        <w:rPr>
          <w:rFonts w:asciiTheme="majorBidi" w:hAnsiTheme="majorBidi" w:cstheme="majorBidi"/>
          <w:spacing w:val="-4"/>
          <w:sz w:val="32"/>
          <w:szCs w:val="32"/>
          <w:cs/>
        </w:rPr>
        <w:t>เหรียญ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สหรัฐอเมริกา) โดยบริษัทย่อยได้จดทะเบียนทุนออกจำหน่ายและเรียกชำระเพิ่มเติมดังกล่าวกับคณะกรรมการด้านการลงทุนและการบริหารบริษัทของประเทศเมียนมาร์เมื่อวันที่ </w:t>
      </w:r>
      <w:r w:rsidRPr="007D43A0">
        <w:rPr>
          <w:rFonts w:asciiTheme="majorBidi" w:hAnsiTheme="majorBidi" w:cstheme="majorBidi"/>
          <w:sz w:val="32"/>
          <w:szCs w:val="32"/>
        </w:rPr>
        <w:t xml:space="preserve">29 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7D43A0">
        <w:rPr>
          <w:rFonts w:asciiTheme="majorBidi" w:hAnsiTheme="majorBidi" w:cstheme="majorBidi"/>
          <w:sz w:val="32"/>
          <w:szCs w:val="32"/>
        </w:rPr>
        <w:t xml:space="preserve">2560 </w:t>
      </w:r>
    </w:p>
    <w:p w:rsidR="001A2DB3" w:rsidRPr="007D43A0" w:rsidRDefault="001A2DB3" w:rsidP="00AC333B">
      <w:pPr>
        <w:overflowPunct/>
        <w:autoSpaceDE/>
        <w:autoSpaceDN/>
        <w:adjustRightInd/>
        <w:spacing w:before="120" w:after="120" w:line="400" w:lineRule="exact"/>
        <w:ind w:left="547" w:hanging="547"/>
        <w:jc w:val="thaiDistribute"/>
        <w:textAlignment w:val="auto"/>
        <w:rPr>
          <w:rFonts w:asciiTheme="majorBidi" w:hAnsiTheme="majorBidi" w:cstheme="majorBidi"/>
          <w:spacing w:val="-10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</w:rPr>
        <w:tab/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7D43A0">
        <w:rPr>
          <w:rFonts w:asciiTheme="majorBidi" w:hAnsiTheme="majorBidi" w:cstheme="majorBidi"/>
          <w:sz w:val="32"/>
          <w:szCs w:val="32"/>
        </w:rPr>
        <w:t xml:space="preserve">15 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7D43A0">
        <w:rPr>
          <w:rFonts w:asciiTheme="majorBidi" w:hAnsiTheme="majorBidi" w:cstheme="majorBidi"/>
          <w:sz w:val="32"/>
          <w:szCs w:val="32"/>
        </w:rPr>
        <w:t>2560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ที่ประชุมคณะกรรมการบริหารของบริษัทฯได้อนุมัติให้จัดตั้งบริษัทย่อยในประเทศกัมพูชา คือ บริษัท คริสเตียนีและนีลเส็น (กัมพูชา) จำกัด โดยมีทุนจดทะเบียนจำนวน </w:t>
      </w:r>
      <w:r w:rsidRPr="007D43A0">
        <w:rPr>
          <w:rFonts w:asciiTheme="majorBidi" w:hAnsiTheme="majorBidi" w:cstheme="majorBidi"/>
          <w:sz w:val="32"/>
          <w:szCs w:val="32"/>
        </w:rPr>
        <w:t xml:space="preserve">100,000 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เหรียญสหรัฐอเมริกา (หุ้นสามัญ </w:t>
      </w:r>
      <w:r w:rsidRPr="007D43A0">
        <w:rPr>
          <w:rFonts w:asciiTheme="majorBidi" w:hAnsiTheme="majorBidi" w:cstheme="majorBidi"/>
          <w:sz w:val="32"/>
          <w:szCs w:val="32"/>
        </w:rPr>
        <w:t xml:space="preserve">100,000 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Pr="007D43A0">
        <w:rPr>
          <w:rFonts w:asciiTheme="majorBidi" w:hAnsiTheme="majorBidi" w:cstheme="majorBidi"/>
          <w:sz w:val="32"/>
          <w:szCs w:val="32"/>
        </w:rPr>
        <w:t xml:space="preserve">1 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เหรียญสหรัฐอเมริกา) และได้เรียกชำระทุนจดทะเบียนจำนวน </w:t>
      </w:r>
      <w:r w:rsidRPr="007D43A0">
        <w:rPr>
          <w:rFonts w:asciiTheme="majorBidi" w:hAnsiTheme="majorBidi" w:cstheme="majorBidi"/>
          <w:sz w:val="32"/>
          <w:szCs w:val="32"/>
        </w:rPr>
        <w:t xml:space="preserve">100,000 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เหรียญสหรัฐอเมริกา (หุ้นสามัญ </w:t>
      </w:r>
      <w:r w:rsidRPr="007D43A0">
        <w:rPr>
          <w:rFonts w:asciiTheme="majorBidi" w:hAnsiTheme="majorBidi" w:cstheme="majorBidi"/>
          <w:sz w:val="32"/>
          <w:szCs w:val="32"/>
        </w:rPr>
        <w:t xml:space="preserve">100,000 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Pr="007D43A0">
        <w:rPr>
          <w:rFonts w:asciiTheme="majorBidi" w:hAnsiTheme="majorBidi" w:cstheme="majorBidi"/>
          <w:sz w:val="32"/>
          <w:szCs w:val="32"/>
        </w:rPr>
        <w:t xml:space="preserve">1 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เหรียญสหรัฐอเมริกา) โดยบริษัทฯถือหุ้นในบริษัทย่อยดังกล่าวร้อยละ </w:t>
      </w:r>
      <w:r w:rsidRPr="007D43A0">
        <w:rPr>
          <w:rFonts w:asciiTheme="majorBidi" w:hAnsiTheme="majorBidi" w:cstheme="majorBidi"/>
          <w:sz w:val="32"/>
          <w:szCs w:val="32"/>
        </w:rPr>
        <w:t xml:space="preserve">100 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บริษัทย่อยได้จดทะเบียนจัดตั้งบริษัทกับกรมจดทะเบียนธุรกิจ กระทรวงพาณิชย์ของประเทศกัมพูชาเมื่อวันที่ </w:t>
      </w:r>
      <w:r w:rsidRPr="007D43A0">
        <w:rPr>
          <w:rFonts w:asciiTheme="majorBidi" w:hAnsiTheme="majorBidi" w:cstheme="majorBidi"/>
          <w:sz w:val="32"/>
          <w:szCs w:val="32"/>
        </w:rPr>
        <w:t xml:space="preserve">4 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Pr="007D43A0">
        <w:rPr>
          <w:rFonts w:asciiTheme="majorBidi" w:hAnsiTheme="majorBidi" w:cstheme="majorBidi"/>
          <w:sz w:val="32"/>
          <w:szCs w:val="32"/>
        </w:rPr>
        <w:t xml:space="preserve">2560 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และ              บริษัทฯได้จ่ายชำระเงินลงทุนในบริษัท คริสเตียนีและนีลเส็น (กัมพูชา) จำกัด </w:t>
      </w:r>
      <w:r w:rsidRPr="007D43A0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 </w:t>
      </w:r>
      <w:r w:rsidRPr="007D43A0">
        <w:rPr>
          <w:rFonts w:asciiTheme="majorBidi" w:hAnsiTheme="majorBidi" w:cstheme="majorBidi"/>
          <w:spacing w:val="-4"/>
          <w:sz w:val="32"/>
          <w:szCs w:val="32"/>
        </w:rPr>
        <w:t xml:space="preserve">100,000 </w:t>
      </w:r>
      <w:r w:rsidRPr="007D43A0">
        <w:rPr>
          <w:rFonts w:asciiTheme="majorBidi" w:hAnsiTheme="majorBidi" w:cstheme="majorBidi"/>
          <w:spacing w:val="-4"/>
          <w:sz w:val="32"/>
          <w:szCs w:val="32"/>
          <w:cs/>
        </w:rPr>
        <w:t>เหรียญ</w:t>
      </w:r>
      <w:r w:rsidRPr="007D43A0">
        <w:rPr>
          <w:rFonts w:asciiTheme="majorBidi" w:hAnsiTheme="majorBidi" w:cstheme="majorBidi"/>
          <w:spacing w:val="-10"/>
          <w:sz w:val="32"/>
          <w:szCs w:val="32"/>
          <w:cs/>
        </w:rPr>
        <w:t xml:space="preserve">สหรัฐอเมริกา (หุ้นสามัญ </w:t>
      </w:r>
      <w:r w:rsidRPr="007D43A0">
        <w:rPr>
          <w:rFonts w:asciiTheme="majorBidi" w:hAnsiTheme="majorBidi" w:cstheme="majorBidi"/>
          <w:spacing w:val="-10"/>
          <w:sz w:val="32"/>
          <w:szCs w:val="32"/>
        </w:rPr>
        <w:t xml:space="preserve">100,000 </w:t>
      </w:r>
      <w:r w:rsidRPr="007D43A0">
        <w:rPr>
          <w:rFonts w:asciiTheme="majorBidi" w:hAnsiTheme="majorBidi" w:cstheme="majorBidi"/>
          <w:spacing w:val="-10"/>
          <w:sz w:val="32"/>
          <w:szCs w:val="32"/>
          <w:cs/>
        </w:rPr>
        <w:t xml:space="preserve">หุ้น มูลค่าที่ตราไว้หุ้นละ </w:t>
      </w:r>
      <w:r w:rsidRPr="007D43A0">
        <w:rPr>
          <w:rFonts w:asciiTheme="majorBidi" w:hAnsiTheme="majorBidi" w:cstheme="majorBidi"/>
          <w:spacing w:val="-10"/>
          <w:sz w:val="32"/>
          <w:szCs w:val="32"/>
        </w:rPr>
        <w:t xml:space="preserve">1 </w:t>
      </w:r>
      <w:r w:rsidRPr="007D43A0">
        <w:rPr>
          <w:rFonts w:asciiTheme="majorBidi" w:hAnsiTheme="majorBidi" w:cstheme="majorBidi"/>
          <w:spacing w:val="-10"/>
          <w:sz w:val="32"/>
          <w:szCs w:val="32"/>
          <w:cs/>
        </w:rPr>
        <w:t xml:space="preserve">เหรียญสหรัฐอเมริกา) เมื่อวันที่ </w:t>
      </w:r>
      <w:r w:rsidRPr="007D43A0">
        <w:rPr>
          <w:rFonts w:asciiTheme="majorBidi" w:hAnsiTheme="majorBidi" w:cstheme="majorBidi"/>
          <w:spacing w:val="-10"/>
          <w:sz w:val="32"/>
          <w:szCs w:val="32"/>
        </w:rPr>
        <w:t xml:space="preserve">21 </w:t>
      </w:r>
      <w:r w:rsidRPr="007D43A0">
        <w:rPr>
          <w:rFonts w:asciiTheme="majorBidi" w:hAnsiTheme="majorBidi" w:cstheme="majorBidi"/>
          <w:spacing w:val="-10"/>
          <w:sz w:val="32"/>
          <w:szCs w:val="32"/>
          <w:cs/>
        </w:rPr>
        <w:t xml:space="preserve">กรกฎาคม </w:t>
      </w:r>
      <w:r w:rsidRPr="007D43A0">
        <w:rPr>
          <w:rFonts w:asciiTheme="majorBidi" w:hAnsiTheme="majorBidi" w:cstheme="majorBidi"/>
          <w:spacing w:val="-10"/>
          <w:sz w:val="32"/>
          <w:szCs w:val="32"/>
        </w:rPr>
        <w:t>2560</w:t>
      </w:r>
    </w:p>
    <w:p w:rsidR="001A2DB3" w:rsidRPr="007D43A0" w:rsidRDefault="007811D0" w:rsidP="00AC333B">
      <w:pPr>
        <w:overflowPunct/>
        <w:autoSpaceDE/>
        <w:autoSpaceDN/>
        <w:adjustRightInd/>
        <w:spacing w:before="120" w:after="120" w:line="400" w:lineRule="exact"/>
        <w:ind w:left="547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Pr="007D43A0">
        <w:rPr>
          <w:rFonts w:asciiTheme="majorBidi" w:hAnsiTheme="majorBidi" w:cstheme="majorBidi"/>
          <w:sz w:val="32"/>
          <w:szCs w:val="32"/>
        </w:rPr>
        <w:t xml:space="preserve">2560 </w:t>
      </w:r>
      <w:r w:rsidR="001A2DB3" w:rsidRPr="007D43A0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บริษัทฯได้รับเงินปันผลจากบริษัท ซี เอ็น ที โฮลดิ้งส์ จำกัด เป็นจำนวน </w:t>
      </w:r>
      <w:r w:rsidR="008A25DB" w:rsidRPr="007D43A0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6D2EE0" w:rsidRPr="007D43A0">
        <w:rPr>
          <w:rFonts w:asciiTheme="majorBidi" w:hAnsiTheme="majorBidi" w:cstheme="majorBidi"/>
          <w:spacing w:val="-4"/>
          <w:sz w:val="32"/>
          <w:szCs w:val="32"/>
        </w:rPr>
        <w:t>7.</w:t>
      </w:r>
      <w:r w:rsidR="008A25DB" w:rsidRPr="007D43A0">
        <w:rPr>
          <w:rFonts w:asciiTheme="majorBidi" w:hAnsiTheme="majorBidi" w:cstheme="majorBidi"/>
          <w:spacing w:val="-4"/>
          <w:sz w:val="32"/>
          <w:szCs w:val="32"/>
        </w:rPr>
        <w:t>8</w:t>
      </w:r>
      <w:r w:rsidR="001A2DB3" w:rsidRPr="007D43A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</w:p>
    <w:p w:rsidR="007811D0" w:rsidRPr="007D43A0" w:rsidRDefault="007811D0" w:rsidP="00AC333B">
      <w:pPr>
        <w:tabs>
          <w:tab w:val="left" w:pos="900"/>
          <w:tab w:val="left" w:pos="2160"/>
          <w:tab w:val="center" w:pos="7200"/>
        </w:tabs>
        <w:spacing w:before="120" w:after="12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Pr="007D43A0">
        <w:rPr>
          <w:rFonts w:asciiTheme="majorBidi" w:hAnsiTheme="majorBidi" w:cstheme="majorBidi"/>
          <w:sz w:val="32"/>
          <w:szCs w:val="32"/>
        </w:rPr>
        <w:t xml:space="preserve">2560 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บริษัทฯบันทึกค่าเผื่อการด้อยค่าของเงินลงทุนในบริษัทย่อยจำนวน </w:t>
      </w:r>
      <w:r w:rsidR="008A25DB" w:rsidRPr="007D43A0">
        <w:rPr>
          <w:rFonts w:asciiTheme="majorBidi" w:hAnsiTheme="majorBidi" w:cstheme="majorBidi"/>
          <w:sz w:val="32"/>
          <w:szCs w:val="32"/>
        </w:rPr>
        <w:t>14.8</w:t>
      </w:r>
      <w:r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Pr="007D43A0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Pr="007D43A0">
        <w:rPr>
          <w:rFonts w:asciiTheme="majorBidi" w:hAnsiTheme="majorBidi" w:cstheme="majorBidi"/>
          <w:sz w:val="32"/>
          <w:szCs w:val="32"/>
        </w:rPr>
        <w:t xml:space="preserve">2559: 0.5 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</w:p>
    <w:p w:rsidR="00691CCC" w:rsidRPr="007D43A0" w:rsidRDefault="001A2DB3" w:rsidP="00AC333B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</w:rPr>
        <w:lastRenderedPageBreak/>
        <w:t>12</w:t>
      </w:r>
      <w:r w:rsidR="002D1243" w:rsidRPr="007D43A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D1243" w:rsidRPr="007D43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691CCC" w:rsidRPr="007D43A0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เงินลงทุนระยะยาวอื่น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1192"/>
        <w:gridCol w:w="1193"/>
        <w:gridCol w:w="1192"/>
        <w:gridCol w:w="1193"/>
      </w:tblGrid>
      <w:tr w:rsidR="00691CCC" w:rsidRPr="007D43A0" w:rsidTr="0042338F">
        <w:trPr>
          <w:cantSplit/>
          <w:tblHeader/>
        </w:trPr>
        <w:tc>
          <w:tcPr>
            <w:tcW w:w="4410" w:type="dxa"/>
            <w:tcBorders>
              <w:left w:val="nil"/>
              <w:bottom w:val="nil"/>
              <w:right w:val="nil"/>
            </w:tcBorders>
            <w:vAlign w:val="bottom"/>
          </w:tcPr>
          <w:p w:rsidR="00691CCC" w:rsidRPr="007D43A0" w:rsidRDefault="00691CCC" w:rsidP="00AC333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CCC" w:rsidRPr="007D43A0" w:rsidRDefault="00691CCC" w:rsidP="00AC333B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7D43A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691CCC" w:rsidRPr="007D43A0" w:rsidTr="0042338F">
        <w:trPr>
          <w:cantSplit/>
          <w:tblHeader/>
        </w:trPr>
        <w:tc>
          <w:tcPr>
            <w:tcW w:w="4410" w:type="dxa"/>
            <w:tcBorders>
              <w:left w:val="nil"/>
              <w:bottom w:val="nil"/>
              <w:right w:val="nil"/>
            </w:tcBorders>
            <w:vAlign w:val="bottom"/>
          </w:tcPr>
          <w:p w:rsidR="00691CCC" w:rsidRPr="007D43A0" w:rsidRDefault="00691CCC" w:rsidP="00AC333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CCC" w:rsidRPr="007D43A0" w:rsidRDefault="00691CCC" w:rsidP="00AC33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691CCC" w:rsidRPr="007D43A0" w:rsidTr="0042338F">
        <w:trPr>
          <w:cantSplit/>
          <w:trHeight w:val="450"/>
          <w:tblHeader/>
        </w:trPr>
        <w:tc>
          <w:tcPr>
            <w:tcW w:w="4410" w:type="dxa"/>
            <w:tcBorders>
              <w:left w:val="nil"/>
              <w:bottom w:val="nil"/>
              <w:right w:val="nil"/>
            </w:tcBorders>
            <w:vAlign w:val="bottom"/>
          </w:tcPr>
          <w:p w:rsidR="00691CCC" w:rsidRPr="007D43A0" w:rsidRDefault="00691CCC" w:rsidP="00AC333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CCC" w:rsidRPr="007D43A0" w:rsidRDefault="00691CCC" w:rsidP="00AC33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CCC" w:rsidRPr="007D43A0" w:rsidRDefault="00691CCC" w:rsidP="00AC33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</w:t>
            </w:r>
          </w:p>
        </w:tc>
      </w:tr>
      <w:tr w:rsidR="009E4CA5" w:rsidRPr="007D43A0" w:rsidTr="0042338F">
        <w:trPr>
          <w:cantSplit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4CA5" w:rsidRPr="007D43A0" w:rsidRDefault="009E4CA5" w:rsidP="00AC333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4CA5" w:rsidRPr="007D43A0" w:rsidRDefault="00956DE6" w:rsidP="00AC333B">
            <w:pP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4CA5" w:rsidRPr="007D43A0" w:rsidRDefault="00494791" w:rsidP="00AC333B">
            <w:pP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  <w:u w:val="single"/>
              </w:rPr>
              <w:t>2559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4CA5" w:rsidRPr="007D43A0" w:rsidRDefault="00494791" w:rsidP="00AC333B">
            <w:pP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4CA5" w:rsidRPr="007D43A0" w:rsidRDefault="00494791" w:rsidP="00AC333B">
            <w:pP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  <w:u w:val="single"/>
              </w:rPr>
              <w:t>2559</w:t>
            </w:r>
          </w:p>
        </w:tc>
      </w:tr>
      <w:tr w:rsidR="00691CCC" w:rsidRPr="007D43A0" w:rsidTr="0042338F">
        <w:trPr>
          <w:cantSplit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CCC" w:rsidRPr="007D43A0" w:rsidRDefault="00691CCC" w:rsidP="00AC333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CCC" w:rsidRPr="007D43A0" w:rsidRDefault="00691CCC" w:rsidP="00AC333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CCC" w:rsidRPr="007D43A0" w:rsidRDefault="00691CCC" w:rsidP="00AC333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CCC" w:rsidRPr="007D43A0" w:rsidRDefault="00691CCC" w:rsidP="00AC333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CCC" w:rsidRPr="007D43A0" w:rsidRDefault="00691CCC" w:rsidP="00AC333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691CCC" w:rsidRPr="007D43A0" w:rsidTr="0042338F">
        <w:trPr>
          <w:cantSplit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CCC" w:rsidRPr="007D43A0" w:rsidRDefault="00691CCC" w:rsidP="00AC333B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เงินลงทุนทั่วไป </w:t>
            </w:r>
            <w:r w:rsidRPr="007D43A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7D43A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บริษัทอื่น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CCC" w:rsidRPr="007D43A0" w:rsidRDefault="00691CCC" w:rsidP="00AC333B">
            <w:pPr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CCC" w:rsidRPr="007D43A0" w:rsidRDefault="00691CCC" w:rsidP="00AC333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CCC" w:rsidRPr="007D43A0" w:rsidRDefault="00691CCC" w:rsidP="00AC333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CCC" w:rsidRPr="007D43A0" w:rsidRDefault="00691CCC" w:rsidP="00AC333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8A25DB" w:rsidRPr="007D43A0" w:rsidTr="0042338F">
        <w:trPr>
          <w:cantSplit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25DB" w:rsidRPr="007D43A0" w:rsidRDefault="008A25DB" w:rsidP="00AC333B">
            <w:pPr>
              <w:tabs>
                <w:tab w:val="left" w:pos="2070"/>
                <w:tab w:val="decimal" w:pos="7740"/>
                <w:tab w:val="decimal" w:pos="8820"/>
              </w:tabs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โอเรียนเต็ล เรสซิเดนซ์ กรุงเทพ จำกัด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25DB" w:rsidRPr="007D43A0" w:rsidRDefault="008A25DB" w:rsidP="00AC333B">
            <w:pPr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0.20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25DB" w:rsidRPr="007D43A0" w:rsidRDefault="008A25DB" w:rsidP="00AC333B">
            <w:pPr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0.20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25DB" w:rsidRPr="007D43A0" w:rsidRDefault="008A25DB" w:rsidP="00AC333B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25DB" w:rsidRPr="007D43A0" w:rsidRDefault="008A25DB" w:rsidP="00AC333B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</w:tr>
      <w:tr w:rsidR="008A25DB" w:rsidRPr="007D43A0" w:rsidTr="0042338F">
        <w:trPr>
          <w:cantSplit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25DB" w:rsidRPr="007D43A0" w:rsidRDefault="008A25DB" w:rsidP="00AC333B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25DB" w:rsidRPr="007D43A0" w:rsidRDefault="008A25DB" w:rsidP="00AC333B">
            <w:pPr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25DB" w:rsidRPr="007D43A0" w:rsidRDefault="008A25DB" w:rsidP="00AC333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25DB" w:rsidRPr="007D43A0" w:rsidRDefault="008A25DB" w:rsidP="00AC333B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25DB" w:rsidRPr="007D43A0" w:rsidRDefault="008A25DB" w:rsidP="00AC333B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</w:tr>
    </w:tbl>
    <w:p w:rsidR="00F74785" w:rsidRPr="007D43A0" w:rsidRDefault="001A2DB3" w:rsidP="00AC333B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F74785" w:rsidRPr="007D43A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74785" w:rsidRPr="007D43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140BF6" w:rsidRPr="007D43A0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1560"/>
        <w:gridCol w:w="1560"/>
        <w:gridCol w:w="1560"/>
      </w:tblGrid>
      <w:tr w:rsidR="00B85EB5" w:rsidRPr="007D43A0" w:rsidTr="00126B63">
        <w:tc>
          <w:tcPr>
            <w:tcW w:w="4410" w:type="dxa"/>
            <w:vAlign w:val="bottom"/>
          </w:tcPr>
          <w:p w:rsidR="00B85EB5" w:rsidRPr="007D43A0" w:rsidRDefault="00F74785" w:rsidP="00AC333B">
            <w:pPr>
              <w:ind w:left="547" w:hanging="547"/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4680" w:type="dxa"/>
            <w:gridSpan w:val="3"/>
            <w:vAlign w:val="bottom"/>
          </w:tcPr>
          <w:p w:rsidR="00B85EB5" w:rsidRPr="007D43A0" w:rsidRDefault="00D11C79" w:rsidP="00AC333B">
            <w:pPr>
              <w:tabs>
                <w:tab w:val="left" w:pos="720"/>
                <w:tab w:val="left" w:pos="900"/>
                <w:tab w:val="left" w:pos="2160"/>
                <w:tab w:val="right" w:pos="7200"/>
              </w:tabs>
              <w:ind w:left="547" w:hanging="5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B85EB5" w:rsidRPr="007D43A0" w:rsidTr="00126B63">
        <w:tc>
          <w:tcPr>
            <w:tcW w:w="4410" w:type="dxa"/>
            <w:vAlign w:val="bottom"/>
          </w:tcPr>
          <w:p w:rsidR="00B85EB5" w:rsidRPr="007D43A0" w:rsidRDefault="00B85EB5" w:rsidP="00AC333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0" w:type="dxa"/>
            <w:gridSpan w:val="3"/>
            <w:vAlign w:val="bottom"/>
          </w:tcPr>
          <w:p w:rsidR="00B85EB5" w:rsidRPr="007D43A0" w:rsidRDefault="00B85EB5" w:rsidP="00AC333B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85EB5" w:rsidRPr="007D43A0" w:rsidTr="00126B63">
        <w:tc>
          <w:tcPr>
            <w:tcW w:w="4410" w:type="dxa"/>
            <w:vAlign w:val="bottom"/>
          </w:tcPr>
          <w:p w:rsidR="00B85EB5" w:rsidRPr="007D43A0" w:rsidRDefault="00B85EB5" w:rsidP="00AC333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:rsidR="00B85EB5" w:rsidRPr="007D43A0" w:rsidRDefault="00B85EB5" w:rsidP="00AC333B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560" w:type="dxa"/>
            <w:vAlign w:val="bottom"/>
          </w:tcPr>
          <w:p w:rsidR="00B85EB5" w:rsidRPr="007D43A0" w:rsidRDefault="00B85EB5" w:rsidP="00AC333B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>อาคารชุด</w:t>
            </w:r>
          </w:p>
        </w:tc>
        <w:tc>
          <w:tcPr>
            <w:tcW w:w="1560" w:type="dxa"/>
            <w:vAlign w:val="bottom"/>
          </w:tcPr>
          <w:p w:rsidR="00B85EB5" w:rsidRPr="007D43A0" w:rsidRDefault="00B85EB5" w:rsidP="00AC333B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85EB5" w:rsidRPr="007D43A0" w:rsidTr="00126B63">
        <w:tc>
          <w:tcPr>
            <w:tcW w:w="4410" w:type="dxa"/>
            <w:vAlign w:val="bottom"/>
          </w:tcPr>
          <w:p w:rsidR="00B85EB5" w:rsidRPr="007D43A0" w:rsidRDefault="00B85EB5" w:rsidP="00AC333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43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60" w:type="dxa"/>
            <w:vAlign w:val="bottom"/>
          </w:tcPr>
          <w:p w:rsidR="00B85EB5" w:rsidRPr="007D43A0" w:rsidRDefault="00B85EB5" w:rsidP="00AC333B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:rsidR="00B85EB5" w:rsidRPr="007D43A0" w:rsidRDefault="00B85EB5" w:rsidP="00AC333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:rsidR="00B85EB5" w:rsidRPr="007D43A0" w:rsidRDefault="00B85EB5" w:rsidP="00AC333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1C92" w:rsidRPr="007D43A0" w:rsidTr="00126B63">
        <w:tc>
          <w:tcPr>
            <w:tcW w:w="4410" w:type="dxa"/>
            <w:vAlign w:val="bottom"/>
          </w:tcPr>
          <w:p w:rsidR="001A1C92" w:rsidRPr="007D43A0" w:rsidRDefault="001A1C92" w:rsidP="00AC333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7D43A0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560" w:type="dxa"/>
            <w:vAlign w:val="bottom"/>
          </w:tcPr>
          <w:p w:rsidR="001A1C92" w:rsidRPr="007D43A0" w:rsidRDefault="001A1C92" w:rsidP="00AC333B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77,707</w:t>
            </w:r>
          </w:p>
        </w:tc>
        <w:tc>
          <w:tcPr>
            <w:tcW w:w="1560" w:type="dxa"/>
            <w:vAlign w:val="bottom"/>
          </w:tcPr>
          <w:p w:rsidR="001A1C92" w:rsidRPr="007D43A0" w:rsidRDefault="001A1C92" w:rsidP="00AC333B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9,31</w:t>
            </w:r>
            <w:r w:rsidR="00956DE6" w:rsidRPr="007D43A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60" w:type="dxa"/>
            <w:vAlign w:val="bottom"/>
          </w:tcPr>
          <w:p w:rsidR="001A1C92" w:rsidRPr="007D43A0" w:rsidRDefault="001A1C92" w:rsidP="00AC333B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87,021</w:t>
            </w:r>
          </w:p>
        </w:tc>
      </w:tr>
      <w:tr w:rsidR="001A1C92" w:rsidRPr="007D43A0" w:rsidTr="00126B63">
        <w:tc>
          <w:tcPr>
            <w:tcW w:w="4410" w:type="dxa"/>
            <w:vAlign w:val="bottom"/>
          </w:tcPr>
          <w:p w:rsidR="001A1C92" w:rsidRPr="007D43A0" w:rsidRDefault="001A1C92" w:rsidP="00AC333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D43A0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560" w:type="dxa"/>
            <w:vAlign w:val="bottom"/>
          </w:tcPr>
          <w:p w:rsidR="001A1C92" w:rsidRPr="007D43A0" w:rsidRDefault="001A1C92" w:rsidP="00AC333B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77,707</w:t>
            </w:r>
          </w:p>
        </w:tc>
        <w:tc>
          <w:tcPr>
            <w:tcW w:w="1560" w:type="dxa"/>
            <w:vAlign w:val="bottom"/>
          </w:tcPr>
          <w:p w:rsidR="001A1C92" w:rsidRPr="007D43A0" w:rsidRDefault="001A1C92" w:rsidP="00AC333B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9,31</w:t>
            </w:r>
            <w:r w:rsidR="00956DE6" w:rsidRPr="007D43A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60" w:type="dxa"/>
            <w:vAlign w:val="bottom"/>
          </w:tcPr>
          <w:p w:rsidR="001A1C92" w:rsidRPr="007D43A0" w:rsidRDefault="001A1C92" w:rsidP="00AC333B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87,021</w:t>
            </w:r>
          </w:p>
        </w:tc>
      </w:tr>
      <w:tr w:rsidR="002213EB" w:rsidRPr="007D43A0" w:rsidTr="00126B63">
        <w:tc>
          <w:tcPr>
            <w:tcW w:w="4410" w:type="dxa"/>
            <w:vAlign w:val="bottom"/>
          </w:tcPr>
          <w:p w:rsidR="002213EB" w:rsidRPr="007D43A0" w:rsidRDefault="002213EB" w:rsidP="00AC333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D43A0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560" w:type="dxa"/>
            <w:vAlign w:val="bottom"/>
          </w:tcPr>
          <w:p w:rsidR="002213EB" w:rsidRPr="007D43A0" w:rsidRDefault="002213EB" w:rsidP="00AC333B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77,707</w:t>
            </w:r>
          </w:p>
        </w:tc>
        <w:tc>
          <w:tcPr>
            <w:tcW w:w="1560" w:type="dxa"/>
            <w:vAlign w:val="bottom"/>
          </w:tcPr>
          <w:p w:rsidR="002213EB" w:rsidRPr="007D43A0" w:rsidRDefault="002213EB" w:rsidP="00AC333B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9,314</w:t>
            </w:r>
          </w:p>
        </w:tc>
        <w:tc>
          <w:tcPr>
            <w:tcW w:w="1560" w:type="dxa"/>
            <w:vAlign w:val="bottom"/>
          </w:tcPr>
          <w:p w:rsidR="002213EB" w:rsidRPr="007D43A0" w:rsidRDefault="002213EB" w:rsidP="00AC333B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87,021</w:t>
            </w:r>
          </w:p>
        </w:tc>
      </w:tr>
      <w:tr w:rsidR="002213EB" w:rsidRPr="007D43A0" w:rsidTr="00126B63">
        <w:tc>
          <w:tcPr>
            <w:tcW w:w="4410" w:type="dxa"/>
            <w:vAlign w:val="bottom"/>
          </w:tcPr>
          <w:p w:rsidR="002213EB" w:rsidRPr="007D43A0" w:rsidRDefault="002213EB" w:rsidP="00AC333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43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560" w:type="dxa"/>
            <w:vAlign w:val="bottom"/>
          </w:tcPr>
          <w:p w:rsidR="002213EB" w:rsidRPr="007D43A0" w:rsidRDefault="002213EB" w:rsidP="00AC333B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:rsidR="002213EB" w:rsidRPr="007D43A0" w:rsidRDefault="002213EB" w:rsidP="00AC333B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:rsidR="002213EB" w:rsidRPr="007D43A0" w:rsidRDefault="002213EB" w:rsidP="00AC333B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213EB" w:rsidRPr="007D43A0" w:rsidTr="00126B63">
        <w:tc>
          <w:tcPr>
            <w:tcW w:w="4410" w:type="dxa"/>
            <w:vAlign w:val="bottom"/>
          </w:tcPr>
          <w:p w:rsidR="002213EB" w:rsidRPr="007D43A0" w:rsidRDefault="002213EB" w:rsidP="00AC333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7D43A0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560" w:type="dxa"/>
            <w:vAlign w:val="bottom"/>
          </w:tcPr>
          <w:p w:rsidR="002213EB" w:rsidRPr="007D43A0" w:rsidRDefault="002213EB" w:rsidP="00AC333B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bottom"/>
          </w:tcPr>
          <w:p w:rsidR="002213EB" w:rsidRPr="007D43A0" w:rsidRDefault="002213EB" w:rsidP="00AC333B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7,078</w:t>
            </w:r>
          </w:p>
        </w:tc>
        <w:tc>
          <w:tcPr>
            <w:tcW w:w="1560" w:type="dxa"/>
            <w:vAlign w:val="bottom"/>
          </w:tcPr>
          <w:p w:rsidR="002213EB" w:rsidRPr="007D43A0" w:rsidRDefault="002213EB" w:rsidP="00AC333B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7,078</w:t>
            </w:r>
          </w:p>
        </w:tc>
      </w:tr>
      <w:tr w:rsidR="002213EB" w:rsidRPr="007D43A0" w:rsidTr="00126B63">
        <w:tc>
          <w:tcPr>
            <w:tcW w:w="4410" w:type="dxa"/>
            <w:vAlign w:val="bottom"/>
          </w:tcPr>
          <w:p w:rsidR="002213EB" w:rsidRPr="007D43A0" w:rsidRDefault="002213EB" w:rsidP="00AC333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  <w:r w:rsidRPr="007D43A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vAlign w:val="bottom"/>
          </w:tcPr>
          <w:p w:rsidR="002213EB" w:rsidRPr="007D43A0" w:rsidRDefault="002213EB" w:rsidP="00AC333B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bottom"/>
          </w:tcPr>
          <w:p w:rsidR="002213EB" w:rsidRPr="007D43A0" w:rsidRDefault="002213EB" w:rsidP="00AC333B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420</w:t>
            </w:r>
          </w:p>
        </w:tc>
        <w:tc>
          <w:tcPr>
            <w:tcW w:w="1560" w:type="dxa"/>
            <w:vAlign w:val="bottom"/>
          </w:tcPr>
          <w:p w:rsidR="002213EB" w:rsidRPr="007D43A0" w:rsidRDefault="002213EB" w:rsidP="00AC333B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420</w:t>
            </w:r>
          </w:p>
        </w:tc>
      </w:tr>
      <w:tr w:rsidR="002213EB" w:rsidRPr="007D43A0" w:rsidTr="00126B63">
        <w:tc>
          <w:tcPr>
            <w:tcW w:w="4410" w:type="dxa"/>
            <w:vAlign w:val="bottom"/>
          </w:tcPr>
          <w:p w:rsidR="002213EB" w:rsidRPr="007D43A0" w:rsidRDefault="002213EB" w:rsidP="00AC333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D43A0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560" w:type="dxa"/>
            <w:vAlign w:val="bottom"/>
          </w:tcPr>
          <w:p w:rsidR="002213EB" w:rsidRPr="007D43A0" w:rsidRDefault="002213EB" w:rsidP="00AC333B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bottom"/>
          </w:tcPr>
          <w:p w:rsidR="002213EB" w:rsidRPr="007D43A0" w:rsidRDefault="002213EB" w:rsidP="00AC333B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7,498</w:t>
            </w:r>
          </w:p>
        </w:tc>
        <w:tc>
          <w:tcPr>
            <w:tcW w:w="1560" w:type="dxa"/>
            <w:vAlign w:val="bottom"/>
          </w:tcPr>
          <w:p w:rsidR="002213EB" w:rsidRPr="007D43A0" w:rsidRDefault="002213EB" w:rsidP="00AC333B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7,498</w:t>
            </w:r>
          </w:p>
        </w:tc>
      </w:tr>
      <w:tr w:rsidR="002213EB" w:rsidRPr="007D43A0" w:rsidTr="00126B63">
        <w:tc>
          <w:tcPr>
            <w:tcW w:w="4410" w:type="dxa"/>
            <w:vAlign w:val="bottom"/>
          </w:tcPr>
          <w:p w:rsidR="002213EB" w:rsidRPr="007D43A0" w:rsidRDefault="002213EB" w:rsidP="00AC333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  <w:r w:rsidRPr="007D43A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vAlign w:val="bottom"/>
          </w:tcPr>
          <w:p w:rsidR="002213EB" w:rsidRPr="007D43A0" w:rsidRDefault="002213EB" w:rsidP="00AC333B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bottom"/>
          </w:tcPr>
          <w:p w:rsidR="002213EB" w:rsidRPr="007D43A0" w:rsidRDefault="002213EB" w:rsidP="00AC333B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419</w:t>
            </w:r>
          </w:p>
        </w:tc>
        <w:tc>
          <w:tcPr>
            <w:tcW w:w="1560" w:type="dxa"/>
            <w:vAlign w:val="bottom"/>
          </w:tcPr>
          <w:p w:rsidR="002213EB" w:rsidRPr="007D43A0" w:rsidRDefault="002213EB" w:rsidP="00AC333B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419</w:t>
            </w:r>
          </w:p>
        </w:tc>
      </w:tr>
      <w:tr w:rsidR="002213EB" w:rsidRPr="007D43A0" w:rsidTr="00126B63">
        <w:tc>
          <w:tcPr>
            <w:tcW w:w="4410" w:type="dxa"/>
            <w:vAlign w:val="bottom"/>
          </w:tcPr>
          <w:p w:rsidR="002213EB" w:rsidRPr="007D43A0" w:rsidRDefault="002213EB" w:rsidP="00AC333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D43A0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560" w:type="dxa"/>
            <w:vAlign w:val="bottom"/>
          </w:tcPr>
          <w:p w:rsidR="002213EB" w:rsidRPr="007D43A0" w:rsidRDefault="002213EB" w:rsidP="00AC333B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bottom"/>
          </w:tcPr>
          <w:p w:rsidR="002213EB" w:rsidRPr="007D43A0" w:rsidRDefault="002213EB" w:rsidP="00AC333B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7,917</w:t>
            </w:r>
          </w:p>
        </w:tc>
        <w:tc>
          <w:tcPr>
            <w:tcW w:w="1560" w:type="dxa"/>
            <w:vAlign w:val="bottom"/>
          </w:tcPr>
          <w:p w:rsidR="002213EB" w:rsidRPr="007D43A0" w:rsidRDefault="002213EB" w:rsidP="00AC333B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7,917</w:t>
            </w:r>
          </w:p>
        </w:tc>
      </w:tr>
      <w:tr w:rsidR="002213EB" w:rsidRPr="007D43A0" w:rsidTr="00126B63">
        <w:tc>
          <w:tcPr>
            <w:tcW w:w="4410" w:type="dxa"/>
            <w:vAlign w:val="bottom"/>
          </w:tcPr>
          <w:p w:rsidR="002213EB" w:rsidRPr="007D43A0" w:rsidRDefault="002213EB" w:rsidP="00AC333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43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560" w:type="dxa"/>
            <w:vAlign w:val="bottom"/>
          </w:tcPr>
          <w:p w:rsidR="002213EB" w:rsidRPr="007D43A0" w:rsidRDefault="002213EB" w:rsidP="00AC333B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:rsidR="002213EB" w:rsidRPr="007D43A0" w:rsidRDefault="002213EB" w:rsidP="00AC333B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:rsidR="002213EB" w:rsidRPr="007D43A0" w:rsidRDefault="002213EB" w:rsidP="00AC333B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213EB" w:rsidRPr="007D43A0" w:rsidTr="00126B63">
        <w:tc>
          <w:tcPr>
            <w:tcW w:w="4410" w:type="dxa"/>
            <w:vAlign w:val="bottom"/>
          </w:tcPr>
          <w:p w:rsidR="002213EB" w:rsidRPr="007D43A0" w:rsidRDefault="002213EB" w:rsidP="00AC333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7D43A0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560" w:type="dxa"/>
            <w:vAlign w:val="bottom"/>
          </w:tcPr>
          <w:p w:rsidR="002213EB" w:rsidRPr="007D43A0" w:rsidRDefault="002213EB" w:rsidP="00AC333B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1,767</w:t>
            </w:r>
          </w:p>
        </w:tc>
        <w:tc>
          <w:tcPr>
            <w:tcW w:w="1560" w:type="dxa"/>
            <w:vAlign w:val="bottom"/>
          </w:tcPr>
          <w:p w:rsidR="002213EB" w:rsidRPr="007D43A0" w:rsidRDefault="002213EB" w:rsidP="00AC333B">
            <w:pPr>
              <w:pBdr>
                <w:bottom w:val="single" w:sz="4" w:space="1" w:color="auto"/>
              </w:pBdr>
              <w:tabs>
                <w:tab w:val="decimal" w:pos="11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bottom"/>
          </w:tcPr>
          <w:p w:rsidR="002213EB" w:rsidRPr="007D43A0" w:rsidRDefault="002213EB" w:rsidP="00AC333B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1,767</w:t>
            </w:r>
          </w:p>
        </w:tc>
      </w:tr>
      <w:tr w:rsidR="002213EB" w:rsidRPr="007D43A0" w:rsidTr="00126B63">
        <w:tc>
          <w:tcPr>
            <w:tcW w:w="4410" w:type="dxa"/>
            <w:vAlign w:val="bottom"/>
          </w:tcPr>
          <w:p w:rsidR="002213EB" w:rsidRPr="007D43A0" w:rsidRDefault="002213EB" w:rsidP="00AC333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D43A0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560" w:type="dxa"/>
            <w:vAlign w:val="bottom"/>
          </w:tcPr>
          <w:p w:rsidR="002213EB" w:rsidRPr="007D43A0" w:rsidRDefault="002213EB" w:rsidP="00AC333B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1,767</w:t>
            </w:r>
          </w:p>
        </w:tc>
        <w:tc>
          <w:tcPr>
            <w:tcW w:w="1560" w:type="dxa"/>
            <w:vAlign w:val="bottom"/>
          </w:tcPr>
          <w:p w:rsidR="002213EB" w:rsidRPr="007D43A0" w:rsidRDefault="002213EB" w:rsidP="00AC333B">
            <w:pPr>
              <w:pBdr>
                <w:bottom w:val="single" w:sz="4" w:space="1" w:color="auto"/>
              </w:pBdr>
              <w:tabs>
                <w:tab w:val="decimal" w:pos="11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bottom"/>
          </w:tcPr>
          <w:p w:rsidR="002213EB" w:rsidRPr="007D43A0" w:rsidRDefault="002213EB" w:rsidP="00AC333B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1,767</w:t>
            </w:r>
          </w:p>
        </w:tc>
      </w:tr>
      <w:tr w:rsidR="002213EB" w:rsidRPr="007D43A0" w:rsidTr="00126B63">
        <w:tc>
          <w:tcPr>
            <w:tcW w:w="4410" w:type="dxa"/>
            <w:vAlign w:val="bottom"/>
          </w:tcPr>
          <w:p w:rsidR="002213EB" w:rsidRPr="007D43A0" w:rsidRDefault="002213EB" w:rsidP="00AC333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D43A0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560" w:type="dxa"/>
            <w:vAlign w:val="bottom"/>
          </w:tcPr>
          <w:p w:rsidR="002213EB" w:rsidRPr="007D43A0" w:rsidRDefault="002213EB" w:rsidP="00AC333B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1,767</w:t>
            </w:r>
          </w:p>
        </w:tc>
        <w:tc>
          <w:tcPr>
            <w:tcW w:w="1560" w:type="dxa"/>
            <w:vAlign w:val="bottom"/>
          </w:tcPr>
          <w:p w:rsidR="002213EB" w:rsidRPr="007D43A0" w:rsidRDefault="002213EB" w:rsidP="00AC333B">
            <w:pPr>
              <w:pBdr>
                <w:bottom w:val="single" w:sz="4" w:space="1" w:color="auto"/>
              </w:pBdr>
              <w:tabs>
                <w:tab w:val="decimal" w:pos="11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bottom"/>
          </w:tcPr>
          <w:p w:rsidR="002213EB" w:rsidRPr="007D43A0" w:rsidRDefault="002213EB" w:rsidP="00AC333B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1,767</w:t>
            </w:r>
          </w:p>
        </w:tc>
      </w:tr>
      <w:tr w:rsidR="002213EB" w:rsidRPr="007D43A0" w:rsidTr="00126B63">
        <w:tc>
          <w:tcPr>
            <w:tcW w:w="4410" w:type="dxa"/>
            <w:vAlign w:val="bottom"/>
          </w:tcPr>
          <w:p w:rsidR="002213EB" w:rsidRPr="007D43A0" w:rsidRDefault="002213EB" w:rsidP="00AC333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43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60" w:type="dxa"/>
            <w:vAlign w:val="bottom"/>
          </w:tcPr>
          <w:p w:rsidR="002213EB" w:rsidRPr="007D43A0" w:rsidRDefault="002213EB" w:rsidP="00AC333B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:rsidR="002213EB" w:rsidRPr="007D43A0" w:rsidRDefault="002213EB" w:rsidP="00AC333B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:rsidR="002213EB" w:rsidRPr="007D43A0" w:rsidRDefault="002213EB" w:rsidP="00AC333B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213EB" w:rsidRPr="007D43A0" w:rsidTr="00126B63">
        <w:tc>
          <w:tcPr>
            <w:tcW w:w="4410" w:type="dxa"/>
            <w:vAlign w:val="bottom"/>
          </w:tcPr>
          <w:p w:rsidR="002213EB" w:rsidRPr="007D43A0" w:rsidRDefault="002213EB" w:rsidP="00AC333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D43A0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560" w:type="dxa"/>
            <w:vAlign w:val="bottom"/>
          </w:tcPr>
          <w:p w:rsidR="002213EB" w:rsidRPr="007D43A0" w:rsidRDefault="002213EB" w:rsidP="00AC333B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75,940</w:t>
            </w:r>
          </w:p>
        </w:tc>
        <w:tc>
          <w:tcPr>
            <w:tcW w:w="1560" w:type="dxa"/>
            <w:vAlign w:val="bottom"/>
          </w:tcPr>
          <w:p w:rsidR="002213EB" w:rsidRPr="007D43A0" w:rsidRDefault="002213EB" w:rsidP="00AC333B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1,816</w:t>
            </w:r>
          </w:p>
        </w:tc>
        <w:tc>
          <w:tcPr>
            <w:tcW w:w="1560" w:type="dxa"/>
            <w:vAlign w:val="bottom"/>
          </w:tcPr>
          <w:p w:rsidR="002213EB" w:rsidRPr="007D43A0" w:rsidRDefault="002213EB" w:rsidP="00AC333B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77,756</w:t>
            </w:r>
          </w:p>
        </w:tc>
      </w:tr>
      <w:tr w:rsidR="002213EB" w:rsidRPr="007D43A0" w:rsidTr="00126B63">
        <w:tc>
          <w:tcPr>
            <w:tcW w:w="4410" w:type="dxa"/>
            <w:vAlign w:val="bottom"/>
          </w:tcPr>
          <w:p w:rsidR="002213EB" w:rsidRPr="007D43A0" w:rsidRDefault="002213EB" w:rsidP="00AC333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D43A0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560" w:type="dxa"/>
            <w:vAlign w:val="bottom"/>
          </w:tcPr>
          <w:p w:rsidR="002213EB" w:rsidRPr="007D43A0" w:rsidRDefault="002213EB" w:rsidP="00AC333B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75,940</w:t>
            </w:r>
          </w:p>
        </w:tc>
        <w:tc>
          <w:tcPr>
            <w:tcW w:w="1560" w:type="dxa"/>
            <w:vAlign w:val="bottom"/>
          </w:tcPr>
          <w:p w:rsidR="002213EB" w:rsidRPr="007D43A0" w:rsidRDefault="002213EB" w:rsidP="00AC333B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1,397</w:t>
            </w:r>
          </w:p>
        </w:tc>
        <w:tc>
          <w:tcPr>
            <w:tcW w:w="1560" w:type="dxa"/>
            <w:vAlign w:val="bottom"/>
          </w:tcPr>
          <w:p w:rsidR="002213EB" w:rsidRPr="007D43A0" w:rsidRDefault="002213EB" w:rsidP="00AC333B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77,337</w:t>
            </w:r>
          </w:p>
        </w:tc>
      </w:tr>
      <w:tr w:rsidR="002213EB" w:rsidRPr="007D43A0" w:rsidTr="00126B63">
        <w:tc>
          <w:tcPr>
            <w:tcW w:w="4410" w:type="dxa"/>
            <w:vAlign w:val="bottom"/>
          </w:tcPr>
          <w:p w:rsidR="002213EB" w:rsidRPr="007D43A0" w:rsidRDefault="002213EB" w:rsidP="00AC333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D43A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60" w:type="dxa"/>
            <w:vAlign w:val="bottom"/>
          </w:tcPr>
          <w:p w:rsidR="002213EB" w:rsidRPr="007D43A0" w:rsidRDefault="002213EB" w:rsidP="00AC333B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:rsidR="002213EB" w:rsidRPr="007D43A0" w:rsidRDefault="002213EB" w:rsidP="00AC333B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:rsidR="002213EB" w:rsidRPr="007D43A0" w:rsidRDefault="002213EB" w:rsidP="00AC333B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213EB" w:rsidRPr="007D43A0" w:rsidTr="00126B63">
        <w:tc>
          <w:tcPr>
            <w:tcW w:w="4410" w:type="dxa"/>
          </w:tcPr>
          <w:p w:rsidR="002213EB" w:rsidRPr="007D43A0" w:rsidRDefault="002213EB" w:rsidP="00AC333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560" w:type="dxa"/>
          </w:tcPr>
          <w:p w:rsidR="002213EB" w:rsidRPr="007D43A0" w:rsidRDefault="002213EB" w:rsidP="00AC333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</w:tcPr>
          <w:p w:rsidR="002213EB" w:rsidRPr="007D43A0" w:rsidRDefault="002213EB" w:rsidP="00AC333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:rsidR="002213EB" w:rsidRPr="007D43A0" w:rsidRDefault="002213EB" w:rsidP="00AC333B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420</w:t>
            </w:r>
          </w:p>
        </w:tc>
      </w:tr>
      <w:tr w:rsidR="002213EB" w:rsidRPr="007D43A0" w:rsidTr="00126B63">
        <w:tc>
          <w:tcPr>
            <w:tcW w:w="4410" w:type="dxa"/>
          </w:tcPr>
          <w:p w:rsidR="002213EB" w:rsidRPr="007D43A0" w:rsidRDefault="002213EB" w:rsidP="00AC333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560" w:type="dxa"/>
          </w:tcPr>
          <w:p w:rsidR="002213EB" w:rsidRPr="007D43A0" w:rsidRDefault="002213EB" w:rsidP="00AC333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</w:tcPr>
          <w:p w:rsidR="002213EB" w:rsidRPr="007D43A0" w:rsidRDefault="002213EB" w:rsidP="00AC333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:rsidR="002213EB" w:rsidRPr="007D43A0" w:rsidRDefault="002213EB" w:rsidP="00AC333B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419</w:t>
            </w:r>
          </w:p>
        </w:tc>
      </w:tr>
    </w:tbl>
    <w:p w:rsidR="00AC0C85" w:rsidRPr="007D43A0" w:rsidRDefault="00AC0C85" w:rsidP="00AC333B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</w:rPr>
        <w:lastRenderedPageBreak/>
        <w:tab/>
      </w:r>
      <w:r w:rsidRPr="007D43A0">
        <w:rPr>
          <w:rFonts w:asciiTheme="majorBidi" w:hAnsiTheme="majorBidi" w:cstheme="majorBidi"/>
          <w:sz w:val="32"/>
          <w:szCs w:val="32"/>
          <w:cs/>
        </w:rPr>
        <w:t>มูลค่ายุติธรรมขอ</w:t>
      </w:r>
      <w:r w:rsidR="00C36841" w:rsidRPr="007D43A0">
        <w:rPr>
          <w:rFonts w:asciiTheme="majorBidi" w:hAnsiTheme="majorBidi" w:cstheme="majorBidi"/>
          <w:sz w:val="32"/>
          <w:szCs w:val="32"/>
          <w:cs/>
        </w:rPr>
        <w:t>งอ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สังหาริมทรัพย์เพื่อการลงทุน ณ วันที่ </w:t>
      </w:r>
      <w:r w:rsidR="00956DE6" w:rsidRPr="007D43A0">
        <w:rPr>
          <w:rFonts w:asciiTheme="majorBidi" w:hAnsiTheme="majorBidi" w:cstheme="majorBidi"/>
          <w:sz w:val="32"/>
          <w:szCs w:val="32"/>
        </w:rPr>
        <w:t>31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56DE6" w:rsidRPr="007D43A0">
        <w:rPr>
          <w:rFonts w:asciiTheme="majorBidi" w:hAnsiTheme="majorBidi" w:cstheme="majorBidi"/>
          <w:sz w:val="32"/>
          <w:szCs w:val="32"/>
        </w:rPr>
        <w:t>2560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956DE6" w:rsidRPr="007D43A0">
        <w:rPr>
          <w:rFonts w:asciiTheme="majorBidi" w:hAnsiTheme="majorBidi" w:cstheme="majorBidi"/>
          <w:sz w:val="32"/>
          <w:szCs w:val="32"/>
        </w:rPr>
        <w:t>2559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p w:rsidR="00AC0C85" w:rsidRPr="007D43A0" w:rsidRDefault="00AC0C85" w:rsidP="00AC333B">
      <w:pPr>
        <w:ind w:left="547" w:hanging="547"/>
        <w:jc w:val="right"/>
        <w:rPr>
          <w:rFonts w:asciiTheme="majorBidi" w:hAnsiTheme="majorBidi" w:cstheme="majorBidi"/>
          <w:sz w:val="28"/>
          <w:szCs w:val="28"/>
        </w:rPr>
      </w:pPr>
      <w:r w:rsidRPr="007D43A0">
        <w:rPr>
          <w:rFonts w:asciiTheme="majorBidi" w:hAnsiTheme="majorBidi" w:cstheme="majorBidi"/>
          <w:sz w:val="28"/>
          <w:szCs w:val="28"/>
        </w:rPr>
        <w:t>(</w:t>
      </w:r>
      <w:r w:rsidRPr="007D43A0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7D43A0">
        <w:rPr>
          <w:rFonts w:asciiTheme="majorBidi" w:hAnsiTheme="majorBidi" w:cstheme="majorBidi"/>
          <w:sz w:val="28"/>
          <w:szCs w:val="28"/>
        </w:rPr>
        <w:t xml:space="preserve">: </w:t>
      </w:r>
      <w:r w:rsidRPr="007D43A0">
        <w:rPr>
          <w:rFonts w:asciiTheme="majorBidi" w:hAnsiTheme="majorBidi" w:cstheme="majorBidi"/>
          <w:sz w:val="28"/>
          <w:szCs w:val="28"/>
          <w:cs/>
        </w:rPr>
        <w:t>พันบาท)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5610"/>
        <w:gridCol w:w="1714"/>
        <w:gridCol w:w="1766"/>
      </w:tblGrid>
      <w:tr w:rsidR="002377F9" w:rsidRPr="007D43A0" w:rsidTr="00126B63">
        <w:tc>
          <w:tcPr>
            <w:tcW w:w="5610" w:type="dxa"/>
            <w:shd w:val="clear" w:color="auto" w:fill="auto"/>
          </w:tcPr>
          <w:p w:rsidR="002377F9" w:rsidRPr="007D43A0" w:rsidRDefault="002377F9" w:rsidP="00AC333B">
            <w:pPr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3480" w:type="dxa"/>
            <w:gridSpan w:val="2"/>
            <w:shd w:val="clear" w:color="auto" w:fill="auto"/>
            <w:vAlign w:val="bottom"/>
          </w:tcPr>
          <w:p w:rsidR="002377F9" w:rsidRPr="007D43A0" w:rsidRDefault="002377F9" w:rsidP="00AC333B">
            <w:pPr>
              <w:pBdr>
                <w:bottom w:val="single" w:sz="4" w:space="1" w:color="auto"/>
              </w:pBdr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7D43A0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377F9" w:rsidRPr="007D43A0" w:rsidTr="00126B63">
        <w:tc>
          <w:tcPr>
            <w:tcW w:w="5610" w:type="dxa"/>
            <w:shd w:val="clear" w:color="auto" w:fill="auto"/>
          </w:tcPr>
          <w:p w:rsidR="002377F9" w:rsidRPr="007D43A0" w:rsidRDefault="002377F9" w:rsidP="00AC333B">
            <w:pPr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714" w:type="dxa"/>
            <w:shd w:val="clear" w:color="auto" w:fill="auto"/>
          </w:tcPr>
          <w:p w:rsidR="002377F9" w:rsidRPr="007D43A0" w:rsidRDefault="00956DE6" w:rsidP="00AC333B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  <w:u w:val="single"/>
              </w:rPr>
            </w:pPr>
            <w:r w:rsidRPr="007D43A0">
              <w:rPr>
                <w:rFonts w:asciiTheme="majorBidi" w:eastAsia="MS Mincho" w:hAnsiTheme="majorBidi" w:cstheme="majorBidi"/>
                <w:sz w:val="28"/>
                <w:szCs w:val="28"/>
                <w:u w:val="single"/>
              </w:rPr>
              <w:t>2560</w:t>
            </w:r>
          </w:p>
        </w:tc>
        <w:tc>
          <w:tcPr>
            <w:tcW w:w="1766" w:type="dxa"/>
            <w:shd w:val="clear" w:color="auto" w:fill="auto"/>
          </w:tcPr>
          <w:p w:rsidR="002377F9" w:rsidRPr="007D43A0" w:rsidRDefault="00494791" w:rsidP="00AC333B">
            <w:pPr>
              <w:jc w:val="center"/>
              <w:rPr>
                <w:rFonts w:asciiTheme="majorBidi" w:eastAsia="MS Mincho" w:hAnsiTheme="majorBidi" w:cstheme="majorBidi"/>
                <w:sz w:val="28"/>
                <w:szCs w:val="28"/>
                <w:u w:val="single"/>
              </w:rPr>
            </w:pPr>
            <w:r w:rsidRPr="007D43A0">
              <w:rPr>
                <w:rFonts w:asciiTheme="majorBidi" w:eastAsia="MS Mincho" w:hAnsiTheme="majorBidi" w:cstheme="majorBidi"/>
                <w:sz w:val="28"/>
                <w:szCs w:val="28"/>
                <w:u w:val="single"/>
              </w:rPr>
              <w:t>2559</w:t>
            </w:r>
          </w:p>
        </w:tc>
      </w:tr>
      <w:tr w:rsidR="008A25DB" w:rsidRPr="007D43A0" w:rsidTr="00126B63">
        <w:tc>
          <w:tcPr>
            <w:tcW w:w="5610" w:type="dxa"/>
            <w:shd w:val="clear" w:color="auto" w:fill="auto"/>
          </w:tcPr>
          <w:p w:rsidR="008A25DB" w:rsidRPr="007D43A0" w:rsidRDefault="008A25DB" w:rsidP="00AC333B">
            <w:pPr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714" w:type="dxa"/>
            <w:shd w:val="clear" w:color="auto" w:fill="auto"/>
          </w:tcPr>
          <w:p w:rsidR="008A25DB" w:rsidRPr="007D43A0" w:rsidRDefault="008A25DB" w:rsidP="00AC333B">
            <w:pPr>
              <w:tabs>
                <w:tab w:val="decimal" w:pos="1242"/>
              </w:tabs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eastAsia="MS Mincho" w:hAnsiTheme="majorBidi" w:cstheme="majorBidi"/>
                <w:sz w:val="28"/>
                <w:szCs w:val="28"/>
              </w:rPr>
              <w:t>134,688</w:t>
            </w:r>
          </w:p>
        </w:tc>
        <w:tc>
          <w:tcPr>
            <w:tcW w:w="1766" w:type="dxa"/>
            <w:shd w:val="clear" w:color="auto" w:fill="auto"/>
          </w:tcPr>
          <w:p w:rsidR="008A25DB" w:rsidRPr="007D43A0" w:rsidRDefault="008A25DB" w:rsidP="00AC333B">
            <w:pPr>
              <w:tabs>
                <w:tab w:val="decimal" w:pos="1242"/>
              </w:tabs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eastAsia="MS Mincho" w:hAnsiTheme="majorBidi" w:cstheme="majorBidi"/>
                <w:sz w:val="28"/>
                <w:szCs w:val="28"/>
              </w:rPr>
              <w:t>134,688</w:t>
            </w:r>
          </w:p>
        </w:tc>
      </w:tr>
      <w:tr w:rsidR="008A25DB" w:rsidRPr="007D43A0" w:rsidTr="00126B63">
        <w:tc>
          <w:tcPr>
            <w:tcW w:w="5610" w:type="dxa"/>
            <w:shd w:val="clear" w:color="auto" w:fill="auto"/>
          </w:tcPr>
          <w:p w:rsidR="008A25DB" w:rsidRPr="007D43A0" w:rsidRDefault="008A25DB" w:rsidP="00AC333B">
            <w:pPr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อาคารชุด</w:t>
            </w:r>
          </w:p>
        </w:tc>
        <w:tc>
          <w:tcPr>
            <w:tcW w:w="1714" w:type="dxa"/>
            <w:shd w:val="clear" w:color="auto" w:fill="auto"/>
          </w:tcPr>
          <w:p w:rsidR="008A25DB" w:rsidRPr="007D43A0" w:rsidRDefault="008A25DB" w:rsidP="00AC333B">
            <w:pPr>
              <w:tabs>
                <w:tab w:val="decimal" w:pos="1242"/>
              </w:tabs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eastAsia="MS Mincho" w:hAnsiTheme="majorBidi" w:cstheme="majorBidi"/>
                <w:sz w:val="28"/>
                <w:szCs w:val="28"/>
              </w:rPr>
              <w:t>4,354</w:t>
            </w:r>
          </w:p>
        </w:tc>
        <w:tc>
          <w:tcPr>
            <w:tcW w:w="1766" w:type="dxa"/>
            <w:shd w:val="clear" w:color="auto" w:fill="auto"/>
          </w:tcPr>
          <w:p w:rsidR="008A25DB" w:rsidRPr="007D43A0" w:rsidRDefault="008A25DB" w:rsidP="00AC333B">
            <w:pPr>
              <w:tabs>
                <w:tab w:val="decimal" w:pos="1242"/>
              </w:tabs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eastAsia="MS Mincho" w:hAnsiTheme="majorBidi" w:cstheme="majorBidi"/>
                <w:sz w:val="28"/>
                <w:szCs w:val="28"/>
              </w:rPr>
              <w:t>4,354</w:t>
            </w:r>
          </w:p>
        </w:tc>
      </w:tr>
    </w:tbl>
    <w:p w:rsidR="00AC0C85" w:rsidRPr="007D43A0" w:rsidRDefault="006A10BD" w:rsidP="00AC333B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D43A0">
        <w:rPr>
          <w:rFonts w:asciiTheme="majorBidi" w:hAnsiTheme="majorBidi" w:cstheme="majorBidi"/>
          <w:sz w:val="32"/>
          <w:szCs w:val="32"/>
          <w:cs/>
        </w:rPr>
        <w:t>มูลค่ายุติธรรมประเมินโดยผู้ประเมินราคาอิสระโดยใช้เกณฑ์ราคาตลาด</w:t>
      </w:r>
    </w:p>
    <w:p w:rsidR="008F2703" w:rsidRPr="007D43A0" w:rsidRDefault="00BB1B82" w:rsidP="00AC333B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28"/>
          <w:szCs w:val="28"/>
        </w:rPr>
        <w:tab/>
      </w:r>
      <w:r w:rsidR="004172D6" w:rsidRPr="007D43A0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9E4CA5" w:rsidRPr="007D43A0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9E4CA5" w:rsidRPr="007D43A0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494791" w:rsidRPr="007D43A0">
        <w:rPr>
          <w:rFonts w:asciiTheme="majorBidi" w:hAnsiTheme="majorBidi" w:cstheme="majorBidi"/>
          <w:spacing w:val="-6"/>
          <w:sz w:val="32"/>
          <w:szCs w:val="32"/>
        </w:rPr>
        <w:t>2560</w:t>
      </w:r>
      <w:r w:rsidR="009E4CA5" w:rsidRPr="007D43A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9E4CA5" w:rsidRPr="007D43A0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494791" w:rsidRPr="007D43A0">
        <w:rPr>
          <w:rFonts w:asciiTheme="majorBidi" w:hAnsiTheme="majorBidi" w:cstheme="majorBidi"/>
          <w:spacing w:val="-6"/>
          <w:sz w:val="32"/>
          <w:szCs w:val="32"/>
        </w:rPr>
        <w:t>2559</w:t>
      </w:r>
      <w:r w:rsidR="004172D6" w:rsidRPr="007D43A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172D6" w:rsidRPr="007D43A0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บริษัทฯนำที่ดินของบริษัทฯจำนวน </w:t>
      </w:r>
      <w:r w:rsidR="008A25DB" w:rsidRPr="007D43A0">
        <w:rPr>
          <w:rFonts w:asciiTheme="majorBidi" w:hAnsiTheme="majorBidi" w:cstheme="majorBidi"/>
          <w:spacing w:val="-6"/>
          <w:sz w:val="32"/>
          <w:szCs w:val="32"/>
        </w:rPr>
        <w:t>8</w:t>
      </w:r>
      <w:r w:rsidR="004172D6" w:rsidRPr="007D43A0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แปลง มูลค่าสุทธิตามบัญชีจำนวน </w:t>
      </w:r>
      <w:r w:rsidR="008A25DB" w:rsidRPr="007D43A0">
        <w:rPr>
          <w:rFonts w:asciiTheme="majorBidi" w:hAnsiTheme="majorBidi" w:cstheme="majorBidi"/>
          <w:spacing w:val="-6"/>
          <w:sz w:val="32"/>
          <w:szCs w:val="32"/>
        </w:rPr>
        <w:t>36</w:t>
      </w:r>
      <w:r w:rsidR="004172D6" w:rsidRPr="007D43A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ไปจดจำนองไว้กับธนาคารเพื่อเป็นหลักทรัพย์ค้ำประกันวงเงินเบิกเกินบัญชีและเงินกู้ยืม</w:t>
      </w:r>
      <w:r w:rsidR="00B22943" w:rsidRPr="007D43A0">
        <w:rPr>
          <w:rFonts w:asciiTheme="majorBidi" w:hAnsiTheme="majorBidi" w:cstheme="majorBidi"/>
          <w:spacing w:val="-6"/>
          <w:sz w:val="32"/>
          <w:szCs w:val="32"/>
          <w:cs/>
        </w:rPr>
        <w:t>ระยะสั้น</w:t>
      </w:r>
      <w:r w:rsidR="004172D6" w:rsidRPr="007D43A0">
        <w:rPr>
          <w:rFonts w:asciiTheme="majorBidi" w:hAnsiTheme="majorBidi" w:cstheme="majorBidi"/>
          <w:spacing w:val="-6"/>
          <w:sz w:val="32"/>
          <w:szCs w:val="32"/>
          <w:cs/>
        </w:rPr>
        <w:t>ที่ได้รับจากธนาคารนั้น</w:t>
      </w:r>
    </w:p>
    <w:p w:rsidR="00AB0F19" w:rsidRPr="007D43A0" w:rsidRDefault="00AB0F19" w:rsidP="00AC333B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  <w:sectPr w:rsidR="00AB0F19" w:rsidRPr="007D43A0" w:rsidSect="00062F6F">
          <w:headerReference w:type="default" r:id="rId8"/>
          <w:footerReference w:type="default" r:id="rId9"/>
          <w:pgSz w:w="11907" w:h="16840" w:code="9"/>
          <w:pgMar w:top="1296" w:right="1080" w:bottom="1080" w:left="1339" w:header="720" w:footer="720" w:gutter="0"/>
          <w:paperSrc w:first="15" w:other="15"/>
          <w:cols w:space="720"/>
        </w:sectPr>
      </w:pPr>
    </w:p>
    <w:p w:rsidR="007F5C52" w:rsidRPr="007D43A0" w:rsidRDefault="001A2DB3" w:rsidP="00827694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</w:rPr>
        <w:lastRenderedPageBreak/>
        <w:t>14</w:t>
      </w:r>
      <w:r w:rsidR="00A66245" w:rsidRPr="007D43A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F5C52" w:rsidRPr="007D43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8910B9" w:rsidRPr="007D43A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ที่ดิน </w:t>
      </w:r>
      <w:r w:rsidR="007F5C52" w:rsidRPr="007D43A0">
        <w:rPr>
          <w:rFonts w:asciiTheme="majorBidi" w:hAnsiTheme="majorBidi" w:cstheme="majorBidi"/>
          <w:b/>
          <w:bCs/>
          <w:sz w:val="32"/>
          <w:szCs w:val="32"/>
          <w:cs/>
        </w:rPr>
        <w:t>อาคารและอุปกรณ์</w:t>
      </w:r>
    </w:p>
    <w:tbl>
      <w:tblPr>
        <w:tblW w:w="14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638"/>
        <w:gridCol w:w="1335"/>
        <w:gridCol w:w="221"/>
        <w:gridCol w:w="424"/>
        <w:gridCol w:w="690"/>
        <w:gridCol w:w="1336"/>
        <w:gridCol w:w="1335"/>
        <w:gridCol w:w="1335"/>
        <w:gridCol w:w="1336"/>
        <w:gridCol w:w="1335"/>
        <w:gridCol w:w="1336"/>
      </w:tblGrid>
      <w:tr w:rsidR="00441084" w:rsidRPr="007D43A0" w:rsidTr="00FD661A">
        <w:trPr>
          <w:tblHeader/>
        </w:trPr>
        <w:tc>
          <w:tcPr>
            <w:tcW w:w="3638" w:type="dxa"/>
            <w:shd w:val="clear" w:color="auto" w:fill="auto"/>
            <w:vAlign w:val="bottom"/>
          </w:tcPr>
          <w:p w:rsidR="00441084" w:rsidRPr="007D43A0" w:rsidRDefault="00441084" w:rsidP="00827694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 w:type="page"/>
            </w:r>
          </w:p>
        </w:tc>
        <w:tc>
          <w:tcPr>
            <w:tcW w:w="1556" w:type="dxa"/>
            <w:gridSpan w:val="2"/>
            <w:shd w:val="clear" w:color="auto" w:fill="auto"/>
          </w:tcPr>
          <w:p w:rsidR="00441084" w:rsidRPr="007D43A0" w:rsidRDefault="00441084" w:rsidP="00827694">
            <w:pPr>
              <w:tabs>
                <w:tab w:val="left" w:pos="720"/>
                <w:tab w:val="left" w:pos="900"/>
                <w:tab w:val="left" w:pos="2160"/>
                <w:tab w:val="right" w:pos="720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4" w:type="dxa"/>
            <w:shd w:val="clear" w:color="auto" w:fill="auto"/>
          </w:tcPr>
          <w:p w:rsidR="00441084" w:rsidRPr="007D43A0" w:rsidRDefault="00441084" w:rsidP="00827694">
            <w:pPr>
              <w:tabs>
                <w:tab w:val="left" w:pos="720"/>
                <w:tab w:val="left" w:pos="900"/>
                <w:tab w:val="left" w:pos="2160"/>
                <w:tab w:val="right" w:pos="720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03" w:type="dxa"/>
            <w:gridSpan w:val="7"/>
            <w:shd w:val="clear" w:color="auto" w:fill="auto"/>
            <w:vAlign w:val="bottom"/>
          </w:tcPr>
          <w:p w:rsidR="00441084" w:rsidRPr="007D43A0" w:rsidRDefault="00D11C79" w:rsidP="00827694">
            <w:pPr>
              <w:tabs>
                <w:tab w:val="left" w:pos="720"/>
                <w:tab w:val="left" w:pos="900"/>
                <w:tab w:val="left" w:pos="2160"/>
                <w:tab w:val="right" w:pos="720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หน่วย: พันบาท)</w:t>
            </w:r>
          </w:p>
        </w:tc>
      </w:tr>
      <w:tr w:rsidR="004F1CC6" w:rsidRPr="007D43A0" w:rsidTr="00FD661A">
        <w:trPr>
          <w:tblHeader/>
        </w:trPr>
        <w:tc>
          <w:tcPr>
            <w:tcW w:w="3638" w:type="dxa"/>
            <w:shd w:val="clear" w:color="auto" w:fill="auto"/>
            <w:vAlign w:val="bottom"/>
          </w:tcPr>
          <w:p w:rsidR="004F1CC6" w:rsidRPr="007D43A0" w:rsidRDefault="004F1CC6" w:rsidP="0082769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3" w:type="dxa"/>
            <w:gridSpan w:val="10"/>
            <w:shd w:val="clear" w:color="auto" w:fill="auto"/>
          </w:tcPr>
          <w:p w:rsidR="004F1CC6" w:rsidRPr="007D43A0" w:rsidRDefault="00C44302" w:rsidP="00CD3EE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FD661A" w:rsidRPr="007D43A0" w:rsidTr="00FD661A">
        <w:trPr>
          <w:tblHeader/>
        </w:trPr>
        <w:tc>
          <w:tcPr>
            <w:tcW w:w="3638" w:type="dxa"/>
            <w:shd w:val="clear" w:color="auto" w:fill="auto"/>
            <w:vAlign w:val="bottom"/>
          </w:tcPr>
          <w:p w:rsidR="00FD661A" w:rsidRPr="007D43A0" w:rsidRDefault="00FD661A" w:rsidP="00FD661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:rsidR="00FD661A" w:rsidRPr="007D43A0" w:rsidRDefault="00FD661A" w:rsidP="00126B63">
            <w:pPr>
              <w:pBdr>
                <w:bottom w:val="single" w:sz="6" w:space="1" w:color="auto"/>
              </w:pBdr>
              <w:ind w:right="-12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  <w:r w:rsidR="00126B63" w:rsidRPr="007D43A0">
              <w:rPr>
                <w:rFonts w:asciiTheme="majorBidi" w:hAnsiTheme="majorBidi" w:cstheme="majorBidi"/>
                <w:sz w:val="26"/>
                <w:szCs w:val="26"/>
              </w:rPr>
              <w:t xml:space="preserve">          </w:t>
            </w: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ซึ่งแสดงมูลค่าตามราคาที่ตีใหม่</w:t>
            </w:r>
          </w:p>
        </w:tc>
        <w:tc>
          <w:tcPr>
            <w:tcW w:w="8012" w:type="dxa"/>
            <w:gridSpan w:val="8"/>
            <w:shd w:val="clear" w:color="auto" w:fill="auto"/>
            <w:vAlign w:val="bottom"/>
          </w:tcPr>
          <w:p w:rsidR="00FD661A" w:rsidRPr="007D43A0" w:rsidRDefault="00FD661A" w:rsidP="00FD661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FD661A" w:rsidRPr="007D43A0" w:rsidRDefault="00FD661A" w:rsidP="00FD661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FD661A" w:rsidRPr="007D43A0" w:rsidRDefault="00FD661A" w:rsidP="00FD661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D661A" w:rsidRPr="007D43A0" w:rsidTr="00FD661A">
        <w:trPr>
          <w:tblHeader/>
        </w:trPr>
        <w:tc>
          <w:tcPr>
            <w:tcW w:w="3638" w:type="dxa"/>
            <w:shd w:val="clear" w:color="auto" w:fill="auto"/>
            <w:vAlign w:val="bottom"/>
          </w:tcPr>
          <w:p w:rsidR="00FD661A" w:rsidRPr="007D43A0" w:rsidRDefault="00FD661A" w:rsidP="00FD661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:rsidR="00FD661A" w:rsidRPr="007D43A0" w:rsidRDefault="00FD661A" w:rsidP="00FD661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:rsidR="00FD661A" w:rsidRPr="007D43A0" w:rsidRDefault="00FD661A" w:rsidP="00FD661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:rsidR="00FD661A" w:rsidRPr="007D43A0" w:rsidRDefault="00FD661A" w:rsidP="00FD661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:rsidR="00FD661A" w:rsidRPr="007D43A0" w:rsidRDefault="00FD661A" w:rsidP="00FD661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เครื่องจักรและ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FD661A" w:rsidRPr="007D43A0" w:rsidRDefault="00FD661A" w:rsidP="00FD661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FD661A" w:rsidRPr="007D43A0" w:rsidRDefault="00FD661A" w:rsidP="00FD661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:rsidR="00FD661A" w:rsidRPr="007D43A0" w:rsidRDefault="00FD661A" w:rsidP="00FD661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FD661A" w:rsidRPr="007D43A0" w:rsidRDefault="00FD661A" w:rsidP="00FD661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D661A" w:rsidRPr="007D43A0" w:rsidTr="00FD661A">
        <w:trPr>
          <w:tblHeader/>
        </w:trPr>
        <w:tc>
          <w:tcPr>
            <w:tcW w:w="3638" w:type="dxa"/>
            <w:shd w:val="clear" w:color="auto" w:fill="auto"/>
            <w:vAlign w:val="bottom"/>
          </w:tcPr>
          <w:p w:rsidR="00FD661A" w:rsidRPr="007D43A0" w:rsidRDefault="00FD661A" w:rsidP="00FD661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:rsidR="00FD661A" w:rsidRPr="007D43A0" w:rsidRDefault="00FD661A" w:rsidP="00FD661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:rsidR="00FD661A" w:rsidRPr="007D43A0" w:rsidRDefault="00FD661A" w:rsidP="00FD661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:rsidR="00FD661A" w:rsidRPr="007D43A0" w:rsidRDefault="00FD661A" w:rsidP="00FD661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FD661A" w:rsidRPr="007D43A0" w:rsidRDefault="00FD661A" w:rsidP="00FD661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FD661A" w:rsidRPr="007D43A0" w:rsidRDefault="00FD661A" w:rsidP="00FD661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FD661A" w:rsidRPr="007D43A0" w:rsidRDefault="00FD661A" w:rsidP="00FD661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:rsidR="00FD661A" w:rsidRPr="007D43A0" w:rsidRDefault="00FD661A" w:rsidP="00FD661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FD661A" w:rsidRPr="007D43A0" w:rsidRDefault="00FD661A" w:rsidP="00FD661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D661A" w:rsidRPr="007D43A0" w:rsidTr="00FD661A">
        <w:trPr>
          <w:tblHeader/>
        </w:trPr>
        <w:tc>
          <w:tcPr>
            <w:tcW w:w="3638" w:type="dxa"/>
            <w:shd w:val="clear" w:color="auto" w:fill="auto"/>
            <w:vAlign w:val="bottom"/>
          </w:tcPr>
          <w:p w:rsidR="00FD661A" w:rsidRPr="007D43A0" w:rsidRDefault="00FD661A" w:rsidP="00FD661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:rsidR="00FD661A" w:rsidRPr="007D43A0" w:rsidRDefault="00FD661A" w:rsidP="00FD661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:rsidR="00FD661A" w:rsidRPr="007D43A0" w:rsidRDefault="00FD661A" w:rsidP="00FD661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FD661A" w:rsidRPr="007D43A0" w:rsidRDefault="00FD661A" w:rsidP="00FD661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335" w:type="dxa"/>
            <w:shd w:val="clear" w:color="auto" w:fill="auto"/>
          </w:tcPr>
          <w:p w:rsidR="00FD661A" w:rsidRPr="007D43A0" w:rsidRDefault="00FD661A" w:rsidP="00FD661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FD661A" w:rsidRPr="007D43A0" w:rsidRDefault="00FD661A" w:rsidP="00FD661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FD661A" w:rsidRPr="007D43A0" w:rsidRDefault="00FD661A" w:rsidP="00FD661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35" w:type="dxa"/>
            <w:shd w:val="clear" w:color="auto" w:fill="auto"/>
          </w:tcPr>
          <w:p w:rsidR="00FD661A" w:rsidRPr="007D43A0" w:rsidRDefault="00FD661A" w:rsidP="00FD661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FD661A" w:rsidRPr="007D43A0" w:rsidRDefault="00FD661A" w:rsidP="00FD661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D661A" w:rsidRPr="007D43A0" w:rsidTr="00FD661A">
        <w:tc>
          <w:tcPr>
            <w:tcW w:w="3638" w:type="dxa"/>
            <w:shd w:val="clear" w:color="auto" w:fill="auto"/>
            <w:vAlign w:val="bottom"/>
          </w:tcPr>
          <w:p w:rsidR="00FD661A" w:rsidRPr="007D43A0" w:rsidRDefault="00FD661A" w:rsidP="00FD661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</w:t>
            </w:r>
            <w:r w:rsidRPr="007D43A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/</w:t>
            </w:r>
            <w:r w:rsidRPr="007D43A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ราคาที่ตีใหม่</w:t>
            </w:r>
          </w:p>
        </w:tc>
        <w:tc>
          <w:tcPr>
            <w:tcW w:w="1335" w:type="dxa"/>
            <w:shd w:val="clear" w:color="auto" w:fill="auto"/>
          </w:tcPr>
          <w:p w:rsidR="00FD661A" w:rsidRPr="007D43A0" w:rsidRDefault="00FD661A" w:rsidP="00FD661A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:rsidR="00FD661A" w:rsidRPr="007D43A0" w:rsidRDefault="00FD661A" w:rsidP="00FD661A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:rsidR="00FD661A" w:rsidRPr="007D43A0" w:rsidRDefault="00FD661A" w:rsidP="00FD661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:rsidR="00FD661A" w:rsidRPr="007D43A0" w:rsidRDefault="00FD661A" w:rsidP="00FD661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:rsidR="00FD661A" w:rsidRPr="007D43A0" w:rsidRDefault="00FD661A" w:rsidP="00FD661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:rsidR="00FD661A" w:rsidRPr="007D43A0" w:rsidRDefault="00FD661A" w:rsidP="00FD661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:rsidR="00FD661A" w:rsidRPr="007D43A0" w:rsidRDefault="00FD661A" w:rsidP="00FD661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:rsidR="00FD661A" w:rsidRPr="007D43A0" w:rsidRDefault="00FD661A" w:rsidP="00FD661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A1C92" w:rsidRPr="007D43A0" w:rsidTr="00FD661A">
        <w:tc>
          <w:tcPr>
            <w:tcW w:w="3638" w:type="dxa"/>
            <w:shd w:val="clear" w:color="auto" w:fill="auto"/>
            <w:vAlign w:val="bottom"/>
          </w:tcPr>
          <w:p w:rsidR="001A1C92" w:rsidRPr="007D43A0" w:rsidRDefault="001A1C92" w:rsidP="001A1C92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7D43A0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1A1C92" w:rsidRPr="007D43A0" w:rsidRDefault="001A1C92" w:rsidP="001A1C92">
            <w:pPr>
              <w:tabs>
                <w:tab w:val="decimal" w:pos="93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304,378</w:t>
            </w: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:rsidR="001A1C92" w:rsidRPr="007D43A0" w:rsidRDefault="001A1C92" w:rsidP="001A1C92">
            <w:pP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297,668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1A1C92" w:rsidRPr="007D43A0" w:rsidRDefault="001A1C92" w:rsidP="001A1C92">
            <w:pP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42,217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1A1C92" w:rsidRPr="007D43A0" w:rsidRDefault="001A1C92" w:rsidP="00325B81">
            <w:pP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1,133,359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1A1C92" w:rsidRPr="007D43A0" w:rsidRDefault="001A1C92" w:rsidP="001A1C92">
            <w:pP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138,648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1A1C92" w:rsidRPr="007D43A0" w:rsidRDefault="001A1C92" w:rsidP="00325B81">
            <w:pP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156,343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1A1C92" w:rsidRPr="007D43A0" w:rsidRDefault="001A1C92" w:rsidP="00325B81">
            <w:pP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29,723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1A1C92" w:rsidRPr="007D43A0" w:rsidRDefault="001A1C92" w:rsidP="00325B81">
            <w:pP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2,102,336</w:t>
            </w:r>
          </w:p>
        </w:tc>
      </w:tr>
      <w:tr w:rsidR="001A1C92" w:rsidRPr="007D43A0" w:rsidTr="00FD661A">
        <w:tc>
          <w:tcPr>
            <w:tcW w:w="3638" w:type="dxa"/>
            <w:shd w:val="clear" w:color="auto" w:fill="auto"/>
            <w:vAlign w:val="bottom"/>
          </w:tcPr>
          <w:p w:rsidR="001A1C92" w:rsidRPr="007D43A0" w:rsidRDefault="001A1C92" w:rsidP="001A1C92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1A1C92" w:rsidRPr="007D43A0" w:rsidRDefault="00956DE6" w:rsidP="001A1C92">
            <w:pPr>
              <w:tabs>
                <w:tab w:val="decimal" w:pos="93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52</w:t>
            </w:r>
            <w:r w:rsidR="001A1C92" w:rsidRPr="007D43A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:rsidR="001A1C92" w:rsidRPr="007D43A0" w:rsidRDefault="001A1C92" w:rsidP="001A1C92">
            <w:pP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1A1C92" w:rsidRPr="007D43A0" w:rsidRDefault="001A1C92" w:rsidP="001A1C92">
            <w:pP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1A1C92" w:rsidRPr="007D43A0" w:rsidRDefault="001A1C92" w:rsidP="00325B81">
            <w:pP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104,753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1A1C92" w:rsidRPr="007D43A0" w:rsidRDefault="001A1C92" w:rsidP="001A1C92">
            <w:pP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9,208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1A1C92" w:rsidRPr="007D43A0" w:rsidRDefault="001A1C92" w:rsidP="00325B81">
            <w:pP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18,006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1A1C92" w:rsidRPr="007D43A0" w:rsidRDefault="001A1C92" w:rsidP="00325B81">
            <w:pP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600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1A1C92" w:rsidRPr="007D43A0" w:rsidRDefault="001A1C92" w:rsidP="00325B81">
            <w:pP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133,090</w:t>
            </w:r>
          </w:p>
        </w:tc>
      </w:tr>
      <w:tr w:rsidR="001A1C92" w:rsidRPr="007D43A0" w:rsidTr="00FD661A">
        <w:tc>
          <w:tcPr>
            <w:tcW w:w="3638" w:type="dxa"/>
            <w:shd w:val="clear" w:color="auto" w:fill="auto"/>
            <w:vAlign w:val="bottom"/>
          </w:tcPr>
          <w:p w:rsidR="001A1C92" w:rsidRPr="007D43A0" w:rsidRDefault="001A1C92" w:rsidP="001A1C92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Pr="007D43A0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1A1C92" w:rsidRPr="007D43A0" w:rsidRDefault="001A1C92" w:rsidP="001A1C92">
            <w:pPr>
              <w:tabs>
                <w:tab w:val="decimal" w:pos="93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:rsidR="001A1C92" w:rsidRPr="007D43A0" w:rsidRDefault="001A1C92" w:rsidP="001A1C92">
            <w:pP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1A1C92" w:rsidRPr="007D43A0" w:rsidRDefault="001A1C92" w:rsidP="001A1C92">
            <w:pP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1A1C92" w:rsidRPr="007D43A0" w:rsidRDefault="001A1C92" w:rsidP="00325B81">
            <w:pP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(58,029)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1A1C92" w:rsidRPr="007D43A0" w:rsidRDefault="001A1C92" w:rsidP="001A1C92">
            <w:pP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(18,116)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1A1C92" w:rsidRPr="007D43A0" w:rsidRDefault="001A1C92" w:rsidP="00325B81">
            <w:pP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(8,188)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1A1C92" w:rsidRPr="007D43A0" w:rsidRDefault="001A1C92" w:rsidP="00325B81">
            <w:pP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1A1C92" w:rsidRPr="007D43A0" w:rsidRDefault="001A1C92" w:rsidP="00325B81">
            <w:pP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(84,333)</w:t>
            </w:r>
          </w:p>
        </w:tc>
      </w:tr>
      <w:tr w:rsidR="001A1C92" w:rsidRPr="007D43A0" w:rsidTr="00FD661A">
        <w:tc>
          <w:tcPr>
            <w:tcW w:w="3638" w:type="dxa"/>
            <w:shd w:val="clear" w:color="auto" w:fill="auto"/>
            <w:vAlign w:val="bottom"/>
          </w:tcPr>
          <w:p w:rsidR="001A1C92" w:rsidRPr="007D43A0" w:rsidRDefault="001A1C92" w:rsidP="001A1C92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โอนเข้า(โอนออก)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1A1C92" w:rsidRPr="007D43A0" w:rsidRDefault="00956DE6" w:rsidP="001A1C92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1A1C92" w:rsidRPr="007D43A0">
              <w:rPr>
                <w:rFonts w:asciiTheme="majorBidi" w:hAnsiTheme="majorBidi" w:cstheme="majorBidi"/>
                <w:sz w:val="26"/>
                <w:szCs w:val="26"/>
              </w:rPr>
              <w:t>,084</w:t>
            </w: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:rsidR="001A1C92" w:rsidRPr="007D43A0" w:rsidRDefault="001A1C92" w:rsidP="001A1C92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1A1C92" w:rsidRPr="007D43A0" w:rsidRDefault="001A1C92" w:rsidP="001A1C92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1A1C92" w:rsidRPr="007D43A0" w:rsidRDefault="001A1C92" w:rsidP="00325B81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1A1C92" w:rsidRPr="007D43A0" w:rsidRDefault="001A1C92" w:rsidP="001A1C92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(167)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1A1C92" w:rsidRPr="007D43A0" w:rsidRDefault="001A1C92" w:rsidP="00325B81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1A1C92" w:rsidRPr="007D43A0" w:rsidRDefault="001A1C92" w:rsidP="00325B81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(5,084)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1A1C92" w:rsidRPr="007D43A0" w:rsidRDefault="001A1C92" w:rsidP="00325B81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(167)</w:t>
            </w:r>
          </w:p>
        </w:tc>
      </w:tr>
      <w:tr w:rsidR="001A1C92" w:rsidRPr="007D43A0" w:rsidTr="00FD661A">
        <w:tc>
          <w:tcPr>
            <w:tcW w:w="3638" w:type="dxa"/>
            <w:shd w:val="clear" w:color="auto" w:fill="auto"/>
            <w:vAlign w:val="bottom"/>
          </w:tcPr>
          <w:p w:rsidR="001A1C92" w:rsidRPr="007D43A0" w:rsidRDefault="001A1C92" w:rsidP="001A1C92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7D43A0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1A1C92" w:rsidRPr="007D43A0" w:rsidRDefault="001A1C92" w:rsidP="001A1C92">
            <w:pPr>
              <w:tabs>
                <w:tab w:val="decimal" w:pos="93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309,985</w:t>
            </w: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:rsidR="001A1C92" w:rsidRPr="007D43A0" w:rsidRDefault="001A1C92" w:rsidP="001A1C92">
            <w:pP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297,668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1A1C92" w:rsidRPr="007D43A0" w:rsidRDefault="001A1C92" w:rsidP="001A1C92">
            <w:pP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42,217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1A1C92" w:rsidRPr="007D43A0" w:rsidRDefault="001A1C92" w:rsidP="00325B81">
            <w:pP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1,180,083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1A1C92" w:rsidRPr="007D43A0" w:rsidRDefault="001A1C92" w:rsidP="001A1C92">
            <w:pP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129,573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1A1C92" w:rsidRPr="007D43A0" w:rsidRDefault="001A1C92" w:rsidP="00325B81">
            <w:pP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166,161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1A1C92" w:rsidRPr="007D43A0" w:rsidRDefault="001A1C92" w:rsidP="00325B81">
            <w:pP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25,239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1A1C92" w:rsidRPr="007D43A0" w:rsidRDefault="001A1C92" w:rsidP="00325B81">
            <w:pP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2,150,926</w:t>
            </w:r>
          </w:p>
        </w:tc>
      </w:tr>
      <w:tr w:rsidR="006D2EE0" w:rsidRPr="007D43A0" w:rsidTr="00FD661A">
        <w:tc>
          <w:tcPr>
            <w:tcW w:w="3638" w:type="dxa"/>
            <w:shd w:val="clear" w:color="auto" w:fill="auto"/>
            <w:vAlign w:val="bottom"/>
          </w:tcPr>
          <w:p w:rsidR="006D2EE0" w:rsidRPr="007D43A0" w:rsidRDefault="006D2EE0" w:rsidP="006D2EE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6D2EE0" w:rsidRPr="007D43A0" w:rsidRDefault="006D2EE0" w:rsidP="006D2EE0">
            <w:pPr>
              <w:tabs>
                <w:tab w:val="decimal" w:pos="93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120</w:t>
            </w: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:rsidR="006D2EE0" w:rsidRPr="007D43A0" w:rsidRDefault="006D2EE0" w:rsidP="006D2EE0">
            <w:pPr>
              <w:tabs>
                <w:tab w:val="decimal" w:pos="93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6D2EE0" w:rsidRPr="007D43A0" w:rsidRDefault="006D2EE0" w:rsidP="006D2EE0">
            <w:pPr>
              <w:tabs>
                <w:tab w:val="decimal" w:pos="93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6D2EE0" w:rsidRPr="007D43A0" w:rsidRDefault="006D2EE0" w:rsidP="00325B81">
            <w:pP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37</w:t>
            </w:r>
            <w:r w:rsidR="002213EB" w:rsidRPr="007D43A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7D43A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213EB" w:rsidRPr="007D43A0">
              <w:rPr>
                <w:rFonts w:asciiTheme="majorBidi" w:hAnsiTheme="majorBidi" w:cstheme="majorBidi"/>
                <w:sz w:val="26"/>
                <w:szCs w:val="26"/>
              </w:rPr>
              <w:t>513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6D2EE0" w:rsidRPr="007D43A0" w:rsidRDefault="006D2EE0" w:rsidP="00325B81">
            <w:pP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17,055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6D2EE0" w:rsidRPr="007D43A0" w:rsidRDefault="006D2EE0" w:rsidP="00325B81">
            <w:pP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42,040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6D2EE0" w:rsidRPr="007D43A0" w:rsidRDefault="006D2EE0" w:rsidP="00325B81">
            <w:pP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6,944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6D2EE0" w:rsidRPr="007D43A0" w:rsidRDefault="002213EB" w:rsidP="00325B81">
            <w:pP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439</w:t>
            </w:r>
            <w:r w:rsidR="006D2EE0" w:rsidRPr="007D43A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D43A0">
              <w:rPr>
                <w:rFonts w:asciiTheme="majorBidi" w:hAnsiTheme="majorBidi" w:cstheme="majorBidi"/>
                <w:sz w:val="26"/>
                <w:szCs w:val="26"/>
              </w:rPr>
              <w:t>672</w:t>
            </w:r>
          </w:p>
        </w:tc>
      </w:tr>
      <w:tr w:rsidR="006D2EE0" w:rsidRPr="007D43A0" w:rsidTr="00FD661A">
        <w:tc>
          <w:tcPr>
            <w:tcW w:w="3638" w:type="dxa"/>
            <w:shd w:val="clear" w:color="auto" w:fill="auto"/>
            <w:vAlign w:val="bottom"/>
          </w:tcPr>
          <w:p w:rsidR="006D2EE0" w:rsidRPr="007D43A0" w:rsidRDefault="006D2EE0" w:rsidP="006D2EE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Pr="007D43A0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6D2EE0" w:rsidRPr="007D43A0" w:rsidRDefault="006D2EE0" w:rsidP="006D2EE0">
            <w:pPr>
              <w:tabs>
                <w:tab w:val="decimal" w:pos="93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:rsidR="006D2EE0" w:rsidRPr="007D43A0" w:rsidRDefault="006D2EE0" w:rsidP="006D2EE0">
            <w:pPr>
              <w:tabs>
                <w:tab w:val="decimal" w:pos="93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6D2EE0" w:rsidRPr="007D43A0" w:rsidRDefault="006D2EE0" w:rsidP="006D2EE0">
            <w:pPr>
              <w:tabs>
                <w:tab w:val="decimal" w:pos="933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6D2EE0" w:rsidRPr="007D43A0" w:rsidRDefault="006D2EE0" w:rsidP="00325B81">
            <w:pP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213EB" w:rsidRPr="007D43A0">
              <w:rPr>
                <w:rFonts w:asciiTheme="majorBidi" w:hAnsiTheme="majorBidi" w:cstheme="majorBidi"/>
                <w:sz w:val="26"/>
                <w:szCs w:val="26"/>
              </w:rPr>
              <w:t>68</w:t>
            </w:r>
            <w:r w:rsidRPr="007D43A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213EB" w:rsidRPr="007D43A0">
              <w:rPr>
                <w:rFonts w:asciiTheme="majorBidi" w:hAnsiTheme="majorBidi" w:cstheme="majorBidi"/>
                <w:sz w:val="26"/>
                <w:szCs w:val="26"/>
              </w:rPr>
              <w:t>844</w:t>
            </w:r>
            <w:r w:rsidRPr="007D43A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6D2EE0" w:rsidRPr="007D43A0" w:rsidRDefault="006D2EE0" w:rsidP="00325B81">
            <w:pP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(1,064)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6D2EE0" w:rsidRPr="007D43A0" w:rsidRDefault="006D2EE0" w:rsidP="00325B81">
            <w:pP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(1,038)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6D2EE0" w:rsidRPr="007D43A0" w:rsidRDefault="006D2EE0" w:rsidP="00325B81">
            <w:pP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6D2EE0" w:rsidRPr="007D43A0" w:rsidRDefault="006D2EE0" w:rsidP="00325B81">
            <w:pP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213EB" w:rsidRPr="007D43A0">
              <w:rPr>
                <w:rFonts w:asciiTheme="majorBidi" w:hAnsiTheme="majorBidi" w:cstheme="majorBidi"/>
                <w:sz w:val="26"/>
                <w:szCs w:val="26"/>
              </w:rPr>
              <w:t>70</w:t>
            </w:r>
            <w:r w:rsidRPr="007D43A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213EB" w:rsidRPr="007D43A0">
              <w:rPr>
                <w:rFonts w:asciiTheme="majorBidi" w:hAnsiTheme="majorBidi" w:cstheme="majorBidi"/>
                <w:sz w:val="26"/>
                <w:szCs w:val="26"/>
              </w:rPr>
              <w:t>946</w:t>
            </w:r>
            <w:r w:rsidRPr="007D43A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D2EE0" w:rsidRPr="007D43A0" w:rsidTr="00FD661A">
        <w:tc>
          <w:tcPr>
            <w:tcW w:w="3638" w:type="dxa"/>
            <w:shd w:val="clear" w:color="auto" w:fill="auto"/>
            <w:vAlign w:val="bottom"/>
          </w:tcPr>
          <w:p w:rsidR="006D2EE0" w:rsidRPr="007D43A0" w:rsidRDefault="006D2EE0" w:rsidP="006D2EE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โอนเข้า(โอนออก)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6D2EE0" w:rsidRPr="007D43A0" w:rsidRDefault="006D2EE0" w:rsidP="00CB155E">
            <w:pPr>
              <w:tabs>
                <w:tab w:val="decimal" w:pos="93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3,175</w:t>
            </w: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:rsidR="006D2EE0" w:rsidRPr="007D43A0" w:rsidRDefault="006D2EE0" w:rsidP="00CB155E">
            <w:pPr>
              <w:tabs>
                <w:tab w:val="decimal" w:pos="93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6D2EE0" w:rsidRPr="007D43A0" w:rsidRDefault="006D2EE0" w:rsidP="00CB155E">
            <w:pPr>
              <w:tabs>
                <w:tab w:val="decimal" w:pos="933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6D2EE0" w:rsidRPr="007D43A0" w:rsidRDefault="006D2EE0" w:rsidP="00CB155E">
            <w:pP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400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6D2EE0" w:rsidRPr="007D43A0" w:rsidRDefault="006D2EE0" w:rsidP="00CB155E">
            <w:pP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3,375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6D2EE0" w:rsidRPr="007D43A0" w:rsidRDefault="006D2EE0" w:rsidP="00CB155E">
            <w:pP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6D2EE0" w:rsidRPr="007D43A0" w:rsidRDefault="006D2EE0" w:rsidP="00CB155E">
            <w:pP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(6,950)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6D2EE0" w:rsidRPr="007D43A0" w:rsidRDefault="006D2EE0" w:rsidP="00CB155E">
            <w:pP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B155E" w:rsidRPr="007D43A0" w:rsidTr="0069224E">
        <w:tc>
          <w:tcPr>
            <w:tcW w:w="3638" w:type="dxa"/>
            <w:shd w:val="clear" w:color="auto" w:fill="auto"/>
            <w:vAlign w:val="bottom"/>
          </w:tcPr>
          <w:p w:rsidR="00CB155E" w:rsidRPr="007D43A0" w:rsidRDefault="00CB155E" w:rsidP="0069224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CB155E" w:rsidRPr="007D43A0" w:rsidRDefault="00CB155E" w:rsidP="00CB155E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:rsidR="00CB155E" w:rsidRPr="007D43A0" w:rsidRDefault="00CB155E" w:rsidP="00CB155E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CB155E" w:rsidRPr="007D43A0" w:rsidRDefault="00CB155E" w:rsidP="00CB155E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CB155E" w:rsidRPr="007D43A0" w:rsidRDefault="00CB155E" w:rsidP="00CB155E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CB155E" w:rsidRPr="007D43A0" w:rsidRDefault="00CB155E" w:rsidP="00CB155E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(30)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CB155E" w:rsidRPr="007D43A0" w:rsidRDefault="00CB155E" w:rsidP="00CB155E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CB155E" w:rsidRPr="007D43A0" w:rsidRDefault="00CB155E" w:rsidP="00CB155E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CB155E" w:rsidRPr="007D43A0" w:rsidRDefault="00CB155E" w:rsidP="00CB155E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(30)</w:t>
            </w:r>
          </w:p>
        </w:tc>
      </w:tr>
      <w:tr w:rsidR="006D2EE0" w:rsidRPr="007D43A0" w:rsidTr="00FD661A">
        <w:tc>
          <w:tcPr>
            <w:tcW w:w="3638" w:type="dxa"/>
            <w:shd w:val="clear" w:color="auto" w:fill="auto"/>
            <w:vAlign w:val="bottom"/>
          </w:tcPr>
          <w:p w:rsidR="006D2EE0" w:rsidRPr="007D43A0" w:rsidRDefault="006D2EE0" w:rsidP="006D2EE0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7D43A0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6D2EE0" w:rsidRPr="007D43A0" w:rsidRDefault="006D2EE0" w:rsidP="006D2EE0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313,280</w:t>
            </w: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:rsidR="006D2EE0" w:rsidRPr="007D43A0" w:rsidRDefault="006D2EE0" w:rsidP="006D2EE0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297,668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6D2EE0" w:rsidRPr="007D43A0" w:rsidRDefault="006D2EE0" w:rsidP="006D2EE0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42,217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6D2EE0" w:rsidRPr="007D43A0" w:rsidRDefault="006D2EE0" w:rsidP="00325B81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1,485,152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6D2EE0" w:rsidRPr="007D43A0" w:rsidRDefault="006D2EE0" w:rsidP="00325B81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148,909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6D2EE0" w:rsidRPr="007D43A0" w:rsidRDefault="006D2EE0" w:rsidP="00325B81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207,163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6D2EE0" w:rsidRPr="007D43A0" w:rsidRDefault="006D2EE0" w:rsidP="00325B81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25,233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6D2EE0" w:rsidRPr="007D43A0" w:rsidRDefault="006D2EE0" w:rsidP="00325B81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2,519,622</w:t>
            </w:r>
          </w:p>
        </w:tc>
      </w:tr>
    </w:tbl>
    <w:p w:rsidR="00D64635" w:rsidRPr="007D43A0" w:rsidRDefault="00D64635" w:rsidP="00827694">
      <w:pPr>
        <w:rPr>
          <w:rFonts w:asciiTheme="majorBidi" w:hAnsiTheme="majorBidi" w:cstheme="majorBidi"/>
        </w:rPr>
      </w:pPr>
      <w:r w:rsidRPr="007D43A0">
        <w:rPr>
          <w:rFonts w:asciiTheme="majorBidi" w:hAnsiTheme="majorBidi" w:cstheme="majorBidi"/>
        </w:rPr>
        <w:br w:type="page"/>
      </w:r>
    </w:p>
    <w:tbl>
      <w:tblPr>
        <w:tblW w:w="1433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638"/>
        <w:gridCol w:w="1202"/>
        <w:gridCol w:w="134"/>
        <w:gridCol w:w="218"/>
        <w:gridCol w:w="564"/>
        <w:gridCol w:w="287"/>
        <w:gridCol w:w="268"/>
        <w:gridCol w:w="935"/>
        <w:gridCol w:w="401"/>
        <w:gridCol w:w="802"/>
        <w:gridCol w:w="535"/>
        <w:gridCol w:w="668"/>
        <w:gridCol w:w="669"/>
        <w:gridCol w:w="534"/>
        <w:gridCol w:w="802"/>
        <w:gridCol w:w="401"/>
        <w:gridCol w:w="923"/>
        <w:gridCol w:w="13"/>
        <w:gridCol w:w="1337"/>
      </w:tblGrid>
      <w:tr w:rsidR="00D64635" w:rsidRPr="007D43A0" w:rsidTr="00FD661A">
        <w:trPr>
          <w:tblHeader/>
        </w:trPr>
        <w:tc>
          <w:tcPr>
            <w:tcW w:w="3638" w:type="dxa"/>
            <w:shd w:val="clear" w:color="auto" w:fill="auto"/>
            <w:vAlign w:val="bottom"/>
          </w:tcPr>
          <w:p w:rsidR="00D64635" w:rsidRPr="007D43A0" w:rsidRDefault="00D64635" w:rsidP="001A1C92">
            <w:pPr>
              <w:spacing w:line="29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1554" w:type="dxa"/>
            <w:gridSpan w:val="3"/>
            <w:shd w:val="clear" w:color="auto" w:fill="auto"/>
          </w:tcPr>
          <w:p w:rsidR="00D64635" w:rsidRPr="007D43A0" w:rsidRDefault="00D64635" w:rsidP="001A1C92">
            <w:pPr>
              <w:tabs>
                <w:tab w:val="left" w:pos="720"/>
                <w:tab w:val="left" w:pos="900"/>
                <w:tab w:val="left" w:pos="2160"/>
                <w:tab w:val="right" w:pos="7200"/>
              </w:tabs>
              <w:spacing w:line="29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4" w:type="dxa"/>
            <w:shd w:val="clear" w:color="auto" w:fill="auto"/>
          </w:tcPr>
          <w:p w:rsidR="00D64635" w:rsidRPr="007D43A0" w:rsidRDefault="00D64635" w:rsidP="001A1C92">
            <w:pPr>
              <w:tabs>
                <w:tab w:val="left" w:pos="720"/>
                <w:tab w:val="left" w:pos="900"/>
                <w:tab w:val="left" w:pos="2160"/>
                <w:tab w:val="right" w:pos="7200"/>
              </w:tabs>
              <w:spacing w:line="29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75" w:type="dxa"/>
            <w:gridSpan w:val="14"/>
            <w:shd w:val="clear" w:color="auto" w:fill="auto"/>
            <w:vAlign w:val="bottom"/>
          </w:tcPr>
          <w:p w:rsidR="00D64635" w:rsidRPr="007D43A0" w:rsidRDefault="00D64635" w:rsidP="001A1C92">
            <w:pPr>
              <w:tabs>
                <w:tab w:val="left" w:pos="720"/>
                <w:tab w:val="left" w:pos="900"/>
                <w:tab w:val="left" w:pos="2160"/>
                <w:tab w:val="right" w:pos="7200"/>
              </w:tabs>
              <w:spacing w:line="29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หน่วย: พันบาท)</w:t>
            </w:r>
          </w:p>
        </w:tc>
      </w:tr>
      <w:tr w:rsidR="00D64635" w:rsidRPr="007D43A0" w:rsidTr="00FD661A">
        <w:trPr>
          <w:tblHeader/>
        </w:trPr>
        <w:tc>
          <w:tcPr>
            <w:tcW w:w="3638" w:type="dxa"/>
            <w:shd w:val="clear" w:color="auto" w:fill="auto"/>
            <w:vAlign w:val="bottom"/>
          </w:tcPr>
          <w:p w:rsidR="00D64635" w:rsidRPr="007D43A0" w:rsidRDefault="00D64635" w:rsidP="001A1C92">
            <w:pPr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3" w:type="dxa"/>
            <w:gridSpan w:val="18"/>
            <w:shd w:val="clear" w:color="auto" w:fill="auto"/>
          </w:tcPr>
          <w:p w:rsidR="00D64635" w:rsidRPr="007D43A0" w:rsidRDefault="00D64635" w:rsidP="001A1C92">
            <w:pPr>
              <w:pBdr>
                <w:bottom w:val="single" w:sz="6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126B63" w:rsidRPr="007D43A0" w:rsidTr="00FD661A">
        <w:trPr>
          <w:tblHeader/>
        </w:trPr>
        <w:tc>
          <w:tcPr>
            <w:tcW w:w="3638" w:type="dxa"/>
            <w:shd w:val="clear" w:color="auto" w:fill="auto"/>
            <w:vAlign w:val="bottom"/>
          </w:tcPr>
          <w:p w:rsidR="00126B63" w:rsidRPr="007D43A0" w:rsidRDefault="00126B63" w:rsidP="001A1C92">
            <w:pPr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126B63" w:rsidRPr="007D43A0" w:rsidRDefault="00126B63" w:rsidP="001A1C92">
            <w:pPr>
              <w:pBdr>
                <w:bottom w:val="single" w:sz="6" w:space="1" w:color="auto"/>
              </w:pBdr>
              <w:spacing w:line="290" w:lineRule="exact"/>
              <w:ind w:right="-12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  <w:r w:rsidRPr="007D43A0">
              <w:rPr>
                <w:rFonts w:asciiTheme="majorBidi" w:hAnsiTheme="majorBidi" w:cstheme="majorBidi"/>
                <w:sz w:val="26"/>
                <w:szCs w:val="26"/>
              </w:rPr>
              <w:t xml:space="preserve">          </w:t>
            </w: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ซึ่งแสดงมูลค่าตามราคาที่ตีใหม่</w:t>
            </w:r>
          </w:p>
        </w:tc>
        <w:tc>
          <w:tcPr>
            <w:tcW w:w="8020" w:type="dxa"/>
            <w:gridSpan w:val="15"/>
            <w:shd w:val="clear" w:color="auto" w:fill="auto"/>
            <w:vAlign w:val="bottom"/>
          </w:tcPr>
          <w:p w:rsidR="00126B63" w:rsidRPr="007D43A0" w:rsidRDefault="00126B63" w:rsidP="001A1C92">
            <w:pPr>
              <w:pBdr>
                <w:bottom w:val="single" w:sz="6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126B63" w:rsidRPr="007D43A0" w:rsidRDefault="00126B63" w:rsidP="001A1C92">
            <w:pPr>
              <w:pBdr>
                <w:bottom w:val="single" w:sz="6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337" w:type="dxa"/>
            <w:shd w:val="clear" w:color="auto" w:fill="auto"/>
            <w:vAlign w:val="bottom"/>
          </w:tcPr>
          <w:p w:rsidR="00126B63" w:rsidRPr="007D43A0" w:rsidRDefault="00126B63" w:rsidP="001A1C92">
            <w:pPr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D661A" w:rsidRPr="007D43A0" w:rsidTr="00FD661A">
        <w:trPr>
          <w:tblHeader/>
        </w:trPr>
        <w:tc>
          <w:tcPr>
            <w:tcW w:w="3638" w:type="dxa"/>
            <w:shd w:val="clear" w:color="auto" w:fill="auto"/>
            <w:vAlign w:val="bottom"/>
          </w:tcPr>
          <w:p w:rsidR="00FD661A" w:rsidRPr="007D43A0" w:rsidRDefault="00FD661A" w:rsidP="001A1C92">
            <w:pPr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6" w:type="dxa"/>
            <w:gridSpan w:val="2"/>
            <w:shd w:val="clear" w:color="auto" w:fill="auto"/>
          </w:tcPr>
          <w:p w:rsidR="00FD661A" w:rsidRPr="007D43A0" w:rsidRDefault="00FD661A" w:rsidP="001A1C92">
            <w:pPr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gridSpan w:val="4"/>
            <w:shd w:val="clear" w:color="auto" w:fill="auto"/>
            <w:vAlign w:val="bottom"/>
          </w:tcPr>
          <w:p w:rsidR="00FD661A" w:rsidRPr="007D43A0" w:rsidRDefault="00FD661A" w:rsidP="001A1C92">
            <w:pPr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FD661A" w:rsidRPr="007D43A0" w:rsidRDefault="00FD661A" w:rsidP="001A1C92">
            <w:pPr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FD661A" w:rsidRPr="007D43A0" w:rsidRDefault="00FD661A" w:rsidP="001A1C92">
            <w:pPr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เครื่องจักรและ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FD661A" w:rsidRPr="007D43A0" w:rsidRDefault="00FD661A" w:rsidP="001A1C92">
            <w:pPr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FD661A" w:rsidRPr="007D43A0" w:rsidRDefault="00FD661A" w:rsidP="001A1C92">
            <w:pPr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gridSpan w:val="3"/>
            <w:shd w:val="clear" w:color="auto" w:fill="auto"/>
          </w:tcPr>
          <w:p w:rsidR="00FD661A" w:rsidRPr="007D43A0" w:rsidRDefault="00FD661A" w:rsidP="001A1C92">
            <w:pPr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</w:t>
            </w:r>
          </w:p>
        </w:tc>
        <w:tc>
          <w:tcPr>
            <w:tcW w:w="1337" w:type="dxa"/>
            <w:shd w:val="clear" w:color="auto" w:fill="auto"/>
            <w:vAlign w:val="bottom"/>
          </w:tcPr>
          <w:p w:rsidR="00FD661A" w:rsidRPr="007D43A0" w:rsidRDefault="00FD661A" w:rsidP="001A1C92">
            <w:pPr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D661A" w:rsidRPr="007D43A0" w:rsidTr="00FD661A">
        <w:trPr>
          <w:tblHeader/>
        </w:trPr>
        <w:tc>
          <w:tcPr>
            <w:tcW w:w="3638" w:type="dxa"/>
            <w:shd w:val="clear" w:color="auto" w:fill="auto"/>
            <w:vAlign w:val="bottom"/>
          </w:tcPr>
          <w:p w:rsidR="00FD661A" w:rsidRPr="007D43A0" w:rsidRDefault="00FD661A" w:rsidP="001A1C92">
            <w:pPr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FD661A" w:rsidRPr="007D43A0" w:rsidRDefault="00FD661A" w:rsidP="001A1C92">
            <w:pPr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gridSpan w:val="4"/>
            <w:shd w:val="clear" w:color="auto" w:fill="auto"/>
            <w:vAlign w:val="bottom"/>
          </w:tcPr>
          <w:p w:rsidR="00FD661A" w:rsidRPr="007D43A0" w:rsidRDefault="00FD661A" w:rsidP="001A1C92">
            <w:pPr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FD661A" w:rsidRPr="007D43A0" w:rsidRDefault="00FD661A" w:rsidP="001A1C92">
            <w:pPr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FD661A" w:rsidRPr="007D43A0" w:rsidRDefault="00FD661A" w:rsidP="001A1C92">
            <w:pPr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FD661A" w:rsidRPr="007D43A0" w:rsidRDefault="00FD661A" w:rsidP="001A1C92">
            <w:pPr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FD661A" w:rsidRPr="007D43A0" w:rsidRDefault="00FD661A" w:rsidP="001A1C92">
            <w:pPr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gridSpan w:val="3"/>
            <w:shd w:val="clear" w:color="auto" w:fill="auto"/>
          </w:tcPr>
          <w:p w:rsidR="00FD661A" w:rsidRPr="007D43A0" w:rsidRDefault="00FD661A" w:rsidP="001A1C92">
            <w:pPr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337" w:type="dxa"/>
            <w:shd w:val="clear" w:color="auto" w:fill="auto"/>
            <w:vAlign w:val="bottom"/>
          </w:tcPr>
          <w:p w:rsidR="00FD661A" w:rsidRPr="007D43A0" w:rsidRDefault="00FD661A" w:rsidP="001A1C92">
            <w:pPr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D661A" w:rsidRPr="007D43A0" w:rsidTr="00FD661A">
        <w:trPr>
          <w:tblHeader/>
        </w:trPr>
        <w:tc>
          <w:tcPr>
            <w:tcW w:w="3638" w:type="dxa"/>
            <w:shd w:val="clear" w:color="auto" w:fill="auto"/>
            <w:vAlign w:val="bottom"/>
          </w:tcPr>
          <w:p w:rsidR="00FD661A" w:rsidRPr="007D43A0" w:rsidRDefault="00FD661A" w:rsidP="001A1C92">
            <w:pPr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FD661A" w:rsidRPr="007D43A0" w:rsidRDefault="00FD661A" w:rsidP="001A1C92">
            <w:pPr>
              <w:pBdr>
                <w:bottom w:val="single" w:sz="6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1337" w:type="dxa"/>
            <w:gridSpan w:val="4"/>
            <w:shd w:val="clear" w:color="auto" w:fill="auto"/>
            <w:vAlign w:val="bottom"/>
          </w:tcPr>
          <w:p w:rsidR="00FD661A" w:rsidRPr="007D43A0" w:rsidRDefault="00FD661A" w:rsidP="001A1C92">
            <w:pPr>
              <w:pBdr>
                <w:bottom w:val="single" w:sz="6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FD661A" w:rsidRPr="007D43A0" w:rsidRDefault="00FD661A" w:rsidP="001A1C92">
            <w:pPr>
              <w:pBdr>
                <w:bottom w:val="single" w:sz="6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337" w:type="dxa"/>
            <w:gridSpan w:val="2"/>
            <w:shd w:val="clear" w:color="auto" w:fill="auto"/>
          </w:tcPr>
          <w:p w:rsidR="00FD661A" w:rsidRPr="007D43A0" w:rsidRDefault="00FD661A" w:rsidP="001A1C92">
            <w:pPr>
              <w:pBdr>
                <w:bottom w:val="single" w:sz="6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FD661A" w:rsidRPr="007D43A0" w:rsidRDefault="00FD661A" w:rsidP="001A1C92">
            <w:pPr>
              <w:pBdr>
                <w:bottom w:val="single" w:sz="6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FD661A" w:rsidRPr="007D43A0" w:rsidRDefault="00FD661A" w:rsidP="001A1C92">
            <w:pPr>
              <w:pBdr>
                <w:bottom w:val="single" w:sz="6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37" w:type="dxa"/>
            <w:gridSpan w:val="3"/>
            <w:shd w:val="clear" w:color="auto" w:fill="auto"/>
          </w:tcPr>
          <w:p w:rsidR="00FD661A" w:rsidRPr="007D43A0" w:rsidRDefault="00FD661A" w:rsidP="001A1C92">
            <w:pPr>
              <w:pBdr>
                <w:bottom w:val="single" w:sz="6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1337" w:type="dxa"/>
            <w:shd w:val="clear" w:color="auto" w:fill="auto"/>
            <w:vAlign w:val="bottom"/>
          </w:tcPr>
          <w:p w:rsidR="00FD661A" w:rsidRPr="007D43A0" w:rsidRDefault="00FD661A" w:rsidP="001A1C92">
            <w:pPr>
              <w:pBdr>
                <w:bottom w:val="single" w:sz="6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D661A" w:rsidRPr="007D43A0" w:rsidTr="00FD661A">
        <w:tc>
          <w:tcPr>
            <w:tcW w:w="3638" w:type="dxa"/>
            <w:shd w:val="clear" w:color="auto" w:fill="auto"/>
            <w:vAlign w:val="bottom"/>
          </w:tcPr>
          <w:p w:rsidR="00FD661A" w:rsidRPr="007D43A0" w:rsidRDefault="00FD661A" w:rsidP="001A1C92">
            <w:pPr>
              <w:spacing w:line="29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36" w:type="dxa"/>
            <w:gridSpan w:val="2"/>
            <w:shd w:val="clear" w:color="auto" w:fill="auto"/>
          </w:tcPr>
          <w:p w:rsidR="00FD661A" w:rsidRPr="007D43A0" w:rsidRDefault="00FD661A" w:rsidP="001A1C92">
            <w:pPr>
              <w:tabs>
                <w:tab w:val="decimal" w:pos="1041"/>
              </w:tabs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gridSpan w:val="4"/>
            <w:shd w:val="clear" w:color="auto" w:fill="auto"/>
            <w:vAlign w:val="bottom"/>
          </w:tcPr>
          <w:p w:rsidR="00FD661A" w:rsidRPr="007D43A0" w:rsidRDefault="00FD661A" w:rsidP="001A1C92">
            <w:pPr>
              <w:tabs>
                <w:tab w:val="decimal" w:pos="1041"/>
              </w:tabs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FD661A" w:rsidRPr="007D43A0" w:rsidRDefault="00FD661A" w:rsidP="001A1C92">
            <w:pPr>
              <w:tabs>
                <w:tab w:val="decimal" w:pos="1041"/>
              </w:tabs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gridSpan w:val="2"/>
            <w:shd w:val="clear" w:color="auto" w:fill="auto"/>
          </w:tcPr>
          <w:p w:rsidR="00FD661A" w:rsidRPr="007D43A0" w:rsidRDefault="00FD661A" w:rsidP="001A1C92">
            <w:pPr>
              <w:tabs>
                <w:tab w:val="decimal" w:pos="1041"/>
              </w:tabs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FD661A" w:rsidRPr="007D43A0" w:rsidRDefault="00FD661A" w:rsidP="001A1C92">
            <w:pPr>
              <w:tabs>
                <w:tab w:val="decimal" w:pos="1041"/>
              </w:tabs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FD661A" w:rsidRPr="007D43A0" w:rsidRDefault="00FD661A" w:rsidP="001A1C92">
            <w:pPr>
              <w:tabs>
                <w:tab w:val="decimal" w:pos="1041"/>
              </w:tabs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gridSpan w:val="3"/>
            <w:shd w:val="clear" w:color="auto" w:fill="auto"/>
            <w:vAlign w:val="bottom"/>
          </w:tcPr>
          <w:p w:rsidR="00FD661A" w:rsidRPr="007D43A0" w:rsidRDefault="00FD661A" w:rsidP="001A1C92">
            <w:pPr>
              <w:tabs>
                <w:tab w:val="decimal" w:pos="1041"/>
              </w:tabs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:rsidR="00FD661A" w:rsidRPr="007D43A0" w:rsidRDefault="00FD661A" w:rsidP="001A1C92">
            <w:pPr>
              <w:tabs>
                <w:tab w:val="decimal" w:pos="1041"/>
              </w:tabs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A1C92" w:rsidRPr="007D43A0" w:rsidTr="00FD661A">
        <w:tc>
          <w:tcPr>
            <w:tcW w:w="3638" w:type="dxa"/>
            <w:shd w:val="clear" w:color="auto" w:fill="auto"/>
            <w:vAlign w:val="bottom"/>
          </w:tcPr>
          <w:p w:rsidR="001A1C92" w:rsidRPr="007D43A0" w:rsidRDefault="001A1C92" w:rsidP="001A1C92">
            <w:pPr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7D43A0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1A1C92" w:rsidRPr="007D43A0" w:rsidRDefault="001A1C92" w:rsidP="001A1C92">
            <w:pP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28,560</w:t>
            </w:r>
          </w:p>
        </w:tc>
        <w:tc>
          <w:tcPr>
            <w:tcW w:w="1337" w:type="dxa"/>
            <w:gridSpan w:val="4"/>
            <w:shd w:val="clear" w:color="auto" w:fill="auto"/>
            <w:vAlign w:val="bottom"/>
          </w:tcPr>
          <w:p w:rsidR="001A1C92" w:rsidRPr="007D43A0" w:rsidRDefault="001A1C92" w:rsidP="001A1C92">
            <w:pP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1A1C92" w:rsidRPr="007D43A0" w:rsidRDefault="001A1C92" w:rsidP="001A1C92">
            <w:pP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17,818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1A1C92" w:rsidRPr="007D43A0" w:rsidRDefault="001A1C92" w:rsidP="001A1C92">
            <w:pP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661,453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1A1C92" w:rsidRPr="007D43A0" w:rsidRDefault="001A1C92" w:rsidP="001A1C92">
            <w:pP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92,845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1A1C92" w:rsidRPr="007D43A0" w:rsidRDefault="001A1C92" w:rsidP="001A1C92">
            <w:pP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100,263</w:t>
            </w:r>
          </w:p>
        </w:tc>
        <w:tc>
          <w:tcPr>
            <w:tcW w:w="1337" w:type="dxa"/>
            <w:gridSpan w:val="3"/>
            <w:shd w:val="clear" w:color="auto" w:fill="auto"/>
            <w:vAlign w:val="bottom"/>
          </w:tcPr>
          <w:p w:rsidR="001A1C92" w:rsidRPr="007D43A0" w:rsidRDefault="001A1C92" w:rsidP="001A1C92">
            <w:pP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7" w:type="dxa"/>
            <w:shd w:val="clear" w:color="auto" w:fill="auto"/>
            <w:vAlign w:val="bottom"/>
          </w:tcPr>
          <w:p w:rsidR="001A1C92" w:rsidRPr="007D43A0" w:rsidRDefault="001A1C92" w:rsidP="001A1C92">
            <w:pPr>
              <w:tabs>
                <w:tab w:val="decimal" w:pos="955"/>
              </w:tabs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900,939</w:t>
            </w:r>
          </w:p>
        </w:tc>
      </w:tr>
      <w:tr w:rsidR="001A1C92" w:rsidRPr="007D43A0" w:rsidTr="00FD661A">
        <w:tc>
          <w:tcPr>
            <w:tcW w:w="3638" w:type="dxa"/>
            <w:shd w:val="clear" w:color="auto" w:fill="auto"/>
            <w:vAlign w:val="bottom"/>
          </w:tcPr>
          <w:p w:rsidR="001A1C92" w:rsidRPr="007D43A0" w:rsidRDefault="001A1C92" w:rsidP="001A1C92">
            <w:pPr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  <w:r w:rsidRPr="007D43A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1A1C92" w:rsidRPr="007D43A0" w:rsidRDefault="001A1C92" w:rsidP="001A1C92">
            <w:pP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15,601</w:t>
            </w:r>
          </w:p>
        </w:tc>
        <w:tc>
          <w:tcPr>
            <w:tcW w:w="1337" w:type="dxa"/>
            <w:gridSpan w:val="4"/>
            <w:shd w:val="clear" w:color="auto" w:fill="auto"/>
            <w:vAlign w:val="bottom"/>
          </w:tcPr>
          <w:p w:rsidR="001A1C92" w:rsidRPr="007D43A0" w:rsidRDefault="001A1C92" w:rsidP="001A1C92">
            <w:pP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1A1C92" w:rsidRPr="007D43A0" w:rsidRDefault="001A1C92" w:rsidP="001A1C92">
            <w:pP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8,461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1A1C92" w:rsidRPr="007D43A0" w:rsidRDefault="001A1C92" w:rsidP="001A1C92">
            <w:pP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116,805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1A1C92" w:rsidRPr="007D43A0" w:rsidRDefault="001A1C92" w:rsidP="001A1C92">
            <w:pP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19,063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1A1C92" w:rsidRPr="007D43A0" w:rsidRDefault="001A1C92" w:rsidP="001A1C92">
            <w:pP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15,106</w:t>
            </w:r>
          </w:p>
        </w:tc>
        <w:tc>
          <w:tcPr>
            <w:tcW w:w="1337" w:type="dxa"/>
            <w:gridSpan w:val="3"/>
            <w:shd w:val="clear" w:color="auto" w:fill="auto"/>
            <w:vAlign w:val="bottom"/>
          </w:tcPr>
          <w:p w:rsidR="001A1C92" w:rsidRPr="007D43A0" w:rsidRDefault="001A1C92" w:rsidP="001A1C92">
            <w:pP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7" w:type="dxa"/>
            <w:shd w:val="clear" w:color="auto" w:fill="auto"/>
            <w:vAlign w:val="bottom"/>
          </w:tcPr>
          <w:p w:rsidR="001A1C92" w:rsidRPr="007D43A0" w:rsidRDefault="001A1C92" w:rsidP="001A1C92">
            <w:pPr>
              <w:tabs>
                <w:tab w:val="decimal" w:pos="955"/>
              </w:tabs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175,036</w:t>
            </w:r>
          </w:p>
        </w:tc>
      </w:tr>
      <w:tr w:rsidR="001A1C92" w:rsidRPr="007D43A0" w:rsidTr="00FD661A">
        <w:tc>
          <w:tcPr>
            <w:tcW w:w="3638" w:type="dxa"/>
            <w:shd w:val="clear" w:color="auto" w:fill="auto"/>
            <w:vAlign w:val="bottom"/>
          </w:tcPr>
          <w:p w:rsidR="001A1C92" w:rsidRPr="007D43A0" w:rsidRDefault="001A1C92" w:rsidP="001A1C92">
            <w:pPr>
              <w:spacing w:line="290" w:lineRule="exact"/>
              <w:ind w:left="200" w:hanging="200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ค่าเสื่อมราคาของส่วนที่จำหน่าย/ตัดจำหน่าย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1A1C92" w:rsidRPr="007D43A0" w:rsidRDefault="001A1C92" w:rsidP="001A1C92">
            <w:pP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7" w:type="dxa"/>
            <w:gridSpan w:val="4"/>
            <w:shd w:val="clear" w:color="auto" w:fill="auto"/>
            <w:vAlign w:val="bottom"/>
          </w:tcPr>
          <w:p w:rsidR="001A1C92" w:rsidRPr="007D43A0" w:rsidRDefault="001A1C92" w:rsidP="001A1C92">
            <w:pP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1A1C92" w:rsidRPr="007D43A0" w:rsidRDefault="001A1C92" w:rsidP="001A1C92">
            <w:pP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1A1C92" w:rsidRPr="007D43A0" w:rsidRDefault="001A1C92" w:rsidP="001A1C92">
            <w:pP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(50,219)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1A1C92" w:rsidRPr="007D43A0" w:rsidRDefault="001A1C92" w:rsidP="001A1C92">
            <w:pP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(16,392)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1A1C92" w:rsidRPr="007D43A0" w:rsidRDefault="001A1C92" w:rsidP="001A1C92">
            <w:pP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(5,786)</w:t>
            </w:r>
          </w:p>
        </w:tc>
        <w:tc>
          <w:tcPr>
            <w:tcW w:w="1337" w:type="dxa"/>
            <w:gridSpan w:val="3"/>
            <w:shd w:val="clear" w:color="auto" w:fill="auto"/>
            <w:vAlign w:val="bottom"/>
          </w:tcPr>
          <w:p w:rsidR="001A1C92" w:rsidRPr="007D43A0" w:rsidRDefault="001A1C92" w:rsidP="001A1C92">
            <w:pP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7" w:type="dxa"/>
            <w:shd w:val="clear" w:color="auto" w:fill="auto"/>
            <w:vAlign w:val="bottom"/>
          </w:tcPr>
          <w:p w:rsidR="001A1C92" w:rsidRPr="007D43A0" w:rsidRDefault="001A1C92" w:rsidP="001A1C92">
            <w:pPr>
              <w:tabs>
                <w:tab w:val="decimal" w:pos="955"/>
              </w:tabs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(72,397)</w:t>
            </w:r>
          </w:p>
        </w:tc>
      </w:tr>
      <w:tr w:rsidR="001A1C92" w:rsidRPr="007D43A0" w:rsidTr="00FD661A">
        <w:tc>
          <w:tcPr>
            <w:tcW w:w="3638" w:type="dxa"/>
            <w:shd w:val="clear" w:color="auto" w:fill="auto"/>
            <w:vAlign w:val="bottom"/>
          </w:tcPr>
          <w:p w:rsidR="001A1C92" w:rsidRPr="007D43A0" w:rsidRDefault="001A1C92" w:rsidP="001A1C92">
            <w:pPr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1A1C92" w:rsidRPr="007D43A0" w:rsidRDefault="001A1C92" w:rsidP="001A1C92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7" w:type="dxa"/>
            <w:gridSpan w:val="4"/>
            <w:shd w:val="clear" w:color="auto" w:fill="auto"/>
            <w:vAlign w:val="bottom"/>
          </w:tcPr>
          <w:p w:rsidR="001A1C92" w:rsidRPr="007D43A0" w:rsidRDefault="001A1C92" w:rsidP="001A1C92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1A1C92" w:rsidRPr="007D43A0" w:rsidRDefault="001A1C92" w:rsidP="001A1C92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1A1C92" w:rsidRPr="007D43A0" w:rsidRDefault="001A1C92" w:rsidP="001A1C92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1A1C92" w:rsidRPr="007D43A0" w:rsidRDefault="001A1C92" w:rsidP="001A1C92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1A1C92" w:rsidRPr="007D43A0" w:rsidRDefault="001A1C92" w:rsidP="001A1C92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7" w:type="dxa"/>
            <w:gridSpan w:val="3"/>
            <w:shd w:val="clear" w:color="auto" w:fill="auto"/>
            <w:vAlign w:val="bottom"/>
          </w:tcPr>
          <w:p w:rsidR="001A1C92" w:rsidRPr="007D43A0" w:rsidRDefault="001A1C92" w:rsidP="001A1C92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7" w:type="dxa"/>
            <w:shd w:val="clear" w:color="auto" w:fill="auto"/>
            <w:vAlign w:val="bottom"/>
          </w:tcPr>
          <w:p w:rsidR="001A1C92" w:rsidRPr="007D43A0" w:rsidRDefault="001A1C92" w:rsidP="001A1C92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</w:tr>
      <w:tr w:rsidR="001A1C92" w:rsidRPr="007D43A0" w:rsidTr="00FD661A">
        <w:tc>
          <w:tcPr>
            <w:tcW w:w="3638" w:type="dxa"/>
            <w:shd w:val="clear" w:color="auto" w:fill="auto"/>
            <w:vAlign w:val="bottom"/>
          </w:tcPr>
          <w:p w:rsidR="001A1C92" w:rsidRPr="007D43A0" w:rsidRDefault="001A1C92" w:rsidP="001A1C92">
            <w:pPr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7D43A0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1A1C92" w:rsidRPr="007D43A0" w:rsidRDefault="001A1C92" w:rsidP="001A1C92">
            <w:pP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44,161</w:t>
            </w:r>
          </w:p>
        </w:tc>
        <w:tc>
          <w:tcPr>
            <w:tcW w:w="1337" w:type="dxa"/>
            <w:gridSpan w:val="4"/>
            <w:shd w:val="clear" w:color="auto" w:fill="auto"/>
            <w:vAlign w:val="bottom"/>
          </w:tcPr>
          <w:p w:rsidR="001A1C92" w:rsidRPr="007D43A0" w:rsidRDefault="001A1C92" w:rsidP="001A1C92">
            <w:pP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1A1C92" w:rsidRPr="007D43A0" w:rsidRDefault="001A1C92" w:rsidP="001A1C92">
            <w:pP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26,279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1A1C92" w:rsidRPr="007D43A0" w:rsidRDefault="001A1C92" w:rsidP="001A1C92">
            <w:pP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728,039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1A1C92" w:rsidRPr="007D43A0" w:rsidRDefault="001A1C92" w:rsidP="001A1C92">
            <w:pP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95,514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1A1C92" w:rsidRPr="007D43A0" w:rsidRDefault="001A1C92" w:rsidP="001A1C92">
            <w:pP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109,583</w:t>
            </w:r>
          </w:p>
        </w:tc>
        <w:tc>
          <w:tcPr>
            <w:tcW w:w="1337" w:type="dxa"/>
            <w:gridSpan w:val="3"/>
            <w:shd w:val="clear" w:color="auto" w:fill="auto"/>
            <w:vAlign w:val="bottom"/>
          </w:tcPr>
          <w:p w:rsidR="001A1C92" w:rsidRPr="007D43A0" w:rsidRDefault="001A1C92" w:rsidP="001A1C92">
            <w:pP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7" w:type="dxa"/>
            <w:shd w:val="clear" w:color="auto" w:fill="auto"/>
            <w:vAlign w:val="bottom"/>
          </w:tcPr>
          <w:p w:rsidR="001A1C92" w:rsidRPr="007D43A0" w:rsidRDefault="001A1C92" w:rsidP="001A1C92">
            <w:pPr>
              <w:tabs>
                <w:tab w:val="decimal" w:pos="955"/>
              </w:tabs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1,003,576</w:t>
            </w:r>
          </w:p>
        </w:tc>
      </w:tr>
      <w:tr w:rsidR="008A25DB" w:rsidRPr="007D43A0" w:rsidTr="00FD661A">
        <w:tc>
          <w:tcPr>
            <w:tcW w:w="3638" w:type="dxa"/>
            <w:shd w:val="clear" w:color="auto" w:fill="auto"/>
            <w:vAlign w:val="bottom"/>
          </w:tcPr>
          <w:p w:rsidR="008A25DB" w:rsidRPr="007D43A0" w:rsidRDefault="008A25DB" w:rsidP="008A25DB">
            <w:pPr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  <w:r w:rsidRPr="007D43A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8A25DB" w:rsidRPr="007D43A0" w:rsidRDefault="008A25DB" w:rsidP="008A25DB">
            <w:pP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15,812</w:t>
            </w:r>
          </w:p>
        </w:tc>
        <w:tc>
          <w:tcPr>
            <w:tcW w:w="1337" w:type="dxa"/>
            <w:gridSpan w:val="4"/>
            <w:shd w:val="clear" w:color="auto" w:fill="auto"/>
            <w:vAlign w:val="bottom"/>
          </w:tcPr>
          <w:p w:rsidR="008A25DB" w:rsidRPr="007D43A0" w:rsidRDefault="008A25DB" w:rsidP="008A25DB">
            <w:pP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8A25DB" w:rsidRPr="007D43A0" w:rsidRDefault="008A25DB" w:rsidP="008A25DB">
            <w:pP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8,439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8A25DB" w:rsidRPr="007D43A0" w:rsidRDefault="008A25DB" w:rsidP="008A25DB">
            <w:pP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155,885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8A25DB" w:rsidRPr="007D43A0" w:rsidRDefault="008A25DB" w:rsidP="008A25DB">
            <w:pP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19,119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8A25DB" w:rsidRPr="007D43A0" w:rsidRDefault="008A25DB" w:rsidP="008A25DB">
            <w:pP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17,541</w:t>
            </w:r>
          </w:p>
        </w:tc>
        <w:tc>
          <w:tcPr>
            <w:tcW w:w="1337" w:type="dxa"/>
            <w:gridSpan w:val="3"/>
            <w:shd w:val="clear" w:color="auto" w:fill="auto"/>
            <w:vAlign w:val="bottom"/>
          </w:tcPr>
          <w:p w:rsidR="008A25DB" w:rsidRPr="007D43A0" w:rsidRDefault="008A25DB" w:rsidP="008A25DB">
            <w:pP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7" w:type="dxa"/>
            <w:shd w:val="clear" w:color="auto" w:fill="auto"/>
            <w:vAlign w:val="bottom"/>
          </w:tcPr>
          <w:p w:rsidR="008A25DB" w:rsidRPr="007D43A0" w:rsidRDefault="008A25DB" w:rsidP="008A25DB">
            <w:pPr>
              <w:tabs>
                <w:tab w:val="decimal" w:pos="955"/>
              </w:tabs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216,796</w:t>
            </w:r>
          </w:p>
        </w:tc>
      </w:tr>
      <w:tr w:rsidR="008A25DB" w:rsidRPr="007D43A0" w:rsidTr="00FD661A">
        <w:tc>
          <w:tcPr>
            <w:tcW w:w="3638" w:type="dxa"/>
            <w:shd w:val="clear" w:color="auto" w:fill="auto"/>
            <w:vAlign w:val="bottom"/>
          </w:tcPr>
          <w:p w:rsidR="008A25DB" w:rsidRPr="007D43A0" w:rsidRDefault="008A25DB" w:rsidP="008A25DB">
            <w:pPr>
              <w:spacing w:line="290" w:lineRule="exact"/>
              <w:ind w:left="200" w:hanging="200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ค่าเสื่อมราคาของส่วนที่จำหน่าย/ตัดจำหน่าย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8A25DB" w:rsidRPr="007D43A0" w:rsidRDefault="008A25DB" w:rsidP="008A25DB">
            <w:pP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7" w:type="dxa"/>
            <w:gridSpan w:val="4"/>
            <w:shd w:val="clear" w:color="auto" w:fill="auto"/>
            <w:vAlign w:val="bottom"/>
          </w:tcPr>
          <w:p w:rsidR="008A25DB" w:rsidRPr="007D43A0" w:rsidRDefault="008A25DB" w:rsidP="008A25DB">
            <w:pP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8A25DB" w:rsidRPr="007D43A0" w:rsidRDefault="008A25DB" w:rsidP="008A25DB">
            <w:pP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8A25DB" w:rsidRPr="007D43A0" w:rsidRDefault="008A25DB" w:rsidP="008A25DB">
            <w:pP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(59,335)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8A25DB" w:rsidRPr="007D43A0" w:rsidRDefault="008A25DB" w:rsidP="008A25DB">
            <w:pP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(966)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8A25DB" w:rsidRPr="007D43A0" w:rsidRDefault="008A25DB" w:rsidP="008A25DB">
            <w:pP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(924)</w:t>
            </w:r>
          </w:p>
        </w:tc>
        <w:tc>
          <w:tcPr>
            <w:tcW w:w="1337" w:type="dxa"/>
            <w:gridSpan w:val="3"/>
            <w:shd w:val="clear" w:color="auto" w:fill="auto"/>
            <w:vAlign w:val="bottom"/>
          </w:tcPr>
          <w:p w:rsidR="008A25DB" w:rsidRPr="007D43A0" w:rsidRDefault="008A25DB" w:rsidP="008A25DB">
            <w:pP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7" w:type="dxa"/>
            <w:shd w:val="clear" w:color="auto" w:fill="auto"/>
            <w:vAlign w:val="bottom"/>
          </w:tcPr>
          <w:p w:rsidR="008A25DB" w:rsidRPr="007D43A0" w:rsidRDefault="008A25DB" w:rsidP="008A25DB">
            <w:pPr>
              <w:tabs>
                <w:tab w:val="decimal" w:pos="955"/>
              </w:tabs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(61,225)</w:t>
            </w:r>
          </w:p>
        </w:tc>
      </w:tr>
      <w:tr w:rsidR="008A25DB" w:rsidRPr="007D43A0" w:rsidTr="00FD661A">
        <w:tc>
          <w:tcPr>
            <w:tcW w:w="3638" w:type="dxa"/>
            <w:shd w:val="clear" w:color="auto" w:fill="auto"/>
            <w:vAlign w:val="bottom"/>
          </w:tcPr>
          <w:p w:rsidR="008A25DB" w:rsidRPr="007D43A0" w:rsidRDefault="008A25DB" w:rsidP="008A25DB">
            <w:pPr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7" w:type="dxa"/>
            <w:gridSpan w:val="4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7" w:type="dxa"/>
            <w:gridSpan w:val="3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7" w:type="dxa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</w:tr>
      <w:tr w:rsidR="008A25DB" w:rsidRPr="007D43A0" w:rsidTr="00FD661A">
        <w:tc>
          <w:tcPr>
            <w:tcW w:w="3638" w:type="dxa"/>
            <w:shd w:val="clear" w:color="auto" w:fill="auto"/>
            <w:vAlign w:val="bottom"/>
          </w:tcPr>
          <w:p w:rsidR="008A25DB" w:rsidRPr="007D43A0" w:rsidRDefault="008A25DB" w:rsidP="008A25DB">
            <w:pPr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7D43A0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59,973</w:t>
            </w:r>
          </w:p>
        </w:tc>
        <w:tc>
          <w:tcPr>
            <w:tcW w:w="1337" w:type="dxa"/>
            <w:gridSpan w:val="4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34,718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824,589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113,662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126,200</w:t>
            </w:r>
          </w:p>
        </w:tc>
        <w:tc>
          <w:tcPr>
            <w:tcW w:w="1337" w:type="dxa"/>
            <w:gridSpan w:val="3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7" w:type="dxa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1,159,142</w:t>
            </w:r>
          </w:p>
        </w:tc>
      </w:tr>
      <w:tr w:rsidR="008A25DB" w:rsidRPr="007D43A0" w:rsidTr="00FD661A">
        <w:tc>
          <w:tcPr>
            <w:tcW w:w="3638" w:type="dxa"/>
            <w:shd w:val="clear" w:color="auto" w:fill="auto"/>
            <w:vAlign w:val="bottom"/>
          </w:tcPr>
          <w:p w:rsidR="008A25DB" w:rsidRPr="007D43A0" w:rsidRDefault="008A25DB" w:rsidP="008A25DB">
            <w:pPr>
              <w:spacing w:line="29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8A25DB" w:rsidRPr="007D43A0" w:rsidRDefault="008A25DB" w:rsidP="008A25DB">
            <w:pP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gridSpan w:val="4"/>
            <w:shd w:val="clear" w:color="auto" w:fill="auto"/>
            <w:vAlign w:val="bottom"/>
          </w:tcPr>
          <w:p w:rsidR="008A25DB" w:rsidRPr="007D43A0" w:rsidRDefault="008A25DB" w:rsidP="008A25DB">
            <w:pP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8A25DB" w:rsidRPr="007D43A0" w:rsidRDefault="008A25DB" w:rsidP="008A25DB">
            <w:pP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8A25DB" w:rsidRPr="007D43A0" w:rsidRDefault="008A25DB" w:rsidP="008A25DB">
            <w:pP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8A25DB" w:rsidRPr="007D43A0" w:rsidRDefault="008A25DB" w:rsidP="008A25DB">
            <w:pP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8A25DB" w:rsidRPr="007D43A0" w:rsidRDefault="008A25DB" w:rsidP="008A25DB">
            <w:pP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gridSpan w:val="3"/>
            <w:shd w:val="clear" w:color="auto" w:fill="auto"/>
            <w:vAlign w:val="bottom"/>
          </w:tcPr>
          <w:p w:rsidR="008A25DB" w:rsidRPr="007D43A0" w:rsidRDefault="008A25DB" w:rsidP="008A25DB">
            <w:pP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:rsidR="008A25DB" w:rsidRPr="007D43A0" w:rsidRDefault="008A25DB" w:rsidP="008A25DB">
            <w:pPr>
              <w:tabs>
                <w:tab w:val="decimal" w:pos="955"/>
              </w:tabs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A25DB" w:rsidRPr="007D43A0" w:rsidTr="00FD661A">
        <w:tc>
          <w:tcPr>
            <w:tcW w:w="3638" w:type="dxa"/>
            <w:shd w:val="clear" w:color="auto" w:fill="auto"/>
            <w:vAlign w:val="bottom"/>
          </w:tcPr>
          <w:p w:rsidR="008A25DB" w:rsidRPr="007D43A0" w:rsidRDefault="008A25DB" w:rsidP="008A25DB">
            <w:pPr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7D43A0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8A25DB" w:rsidRPr="007D43A0" w:rsidRDefault="008A25DB" w:rsidP="008A25DB">
            <w:pP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121</w:t>
            </w:r>
          </w:p>
        </w:tc>
        <w:tc>
          <w:tcPr>
            <w:tcW w:w="1337" w:type="dxa"/>
            <w:gridSpan w:val="4"/>
            <w:shd w:val="clear" w:color="auto" w:fill="auto"/>
            <w:vAlign w:val="bottom"/>
          </w:tcPr>
          <w:p w:rsidR="008A25DB" w:rsidRPr="007D43A0" w:rsidRDefault="008A25DB" w:rsidP="008A25DB">
            <w:pP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8A25DB" w:rsidRPr="007D43A0" w:rsidRDefault="008A25DB" w:rsidP="008A25DB">
            <w:pP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8A25DB" w:rsidRPr="007D43A0" w:rsidRDefault="008A25DB" w:rsidP="008A25DB">
            <w:pP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7,748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8A25DB" w:rsidRPr="007D43A0" w:rsidRDefault="008A25DB" w:rsidP="008A25DB">
            <w:pP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4,690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8A25DB" w:rsidRPr="007D43A0" w:rsidRDefault="008A25DB" w:rsidP="008A25DB">
            <w:pP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1337" w:type="dxa"/>
            <w:gridSpan w:val="3"/>
            <w:shd w:val="clear" w:color="auto" w:fill="auto"/>
            <w:vAlign w:val="bottom"/>
          </w:tcPr>
          <w:p w:rsidR="008A25DB" w:rsidRPr="007D43A0" w:rsidRDefault="008A25DB" w:rsidP="008A25DB">
            <w:pP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7" w:type="dxa"/>
            <w:shd w:val="clear" w:color="auto" w:fill="auto"/>
            <w:vAlign w:val="bottom"/>
          </w:tcPr>
          <w:p w:rsidR="008A25DB" w:rsidRPr="007D43A0" w:rsidRDefault="008A25DB" w:rsidP="008A25DB">
            <w:pPr>
              <w:tabs>
                <w:tab w:val="decimal" w:pos="955"/>
              </w:tabs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12,580</w:t>
            </w:r>
          </w:p>
        </w:tc>
      </w:tr>
      <w:tr w:rsidR="008A25DB" w:rsidRPr="007D43A0" w:rsidTr="00FD661A">
        <w:tc>
          <w:tcPr>
            <w:tcW w:w="3638" w:type="dxa"/>
            <w:shd w:val="clear" w:color="auto" w:fill="auto"/>
            <w:vAlign w:val="bottom"/>
          </w:tcPr>
          <w:p w:rsidR="008A25DB" w:rsidRPr="007D43A0" w:rsidRDefault="008A25DB" w:rsidP="008A25DB">
            <w:pPr>
              <w:spacing w:line="29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ลดลงระหว่างปี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7" w:type="dxa"/>
            <w:gridSpan w:val="4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(1,442)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(2,744)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7" w:type="dxa"/>
            <w:gridSpan w:val="3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7" w:type="dxa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(4,186)</w:t>
            </w:r>
          </w:p>
        </w:tc>
      </w:tr>
      <w:tr w:rsidR="008A25DB" w:rsidRPr="007D43A0" w:rsidTr="00FD661A">
        <w:tc>
          <w:tcPr>
            <w:tcW w:w="3638" w:type="dxa"/>
            <w:shd w:val="clear" w:color="auto" w:fill="auto"/>
            <w:vAlign w:val="bottom"/>
          </w:tcPr>
          <w:p w:rsidR="008A25DB" w:rsidRPr="007D43A0" w:rsidRDefault="008A25DB" w:rsidP="008A25DB">
            <w:pPr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7D43A0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8A25DB" w:rsidRPr="007D43A0" w:rsidRDefault="008A25DB" w:rsidP="0069224E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121</w:t>
            </w:r>
          </w:p>
        </w:tc>
        <w:tc>
          <w:tcPr>
            <w:tcW w:w="1337" w:type="dxa"/>
            <w:gridSpan w:val="4"/>
            <w:shd w:val="clear" w:color="auto" w:fill="auto"/>
            <w:vAlign w:val="bottom"/>
          </w:tcPr>
          <w:p w:rsidR="008A25DB" w:rsidRPr="007D43A0" w:rsidRDefault="008A25DB" w:rsidP="0069224E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8A25DB" w:rsidRPr="007D43A0" w:rsidRDefault="008A25DB" w:rsidP="0069224E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8A25DB" w:rsidRPr="007D43A0" w:rsidRDefault="008A25DB" w:rsidP="0069224E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6,306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8A25DB" w:rsidRPr="007D43A0" w:rsidRDefault="008A25DB" w:rsidP="0069224E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1,946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8A25DB" w:rsidRPr="007D43A0" w:rsidRDefault="008A25DB" w:rsidP="0069224E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1337" w:type="dxa"/>
            <w:gridSpan w:val="3"/>
            <w:shd w:val="clear" w:color="auto" w:fill="auto"/>
            <w:vAlign w:val="bottom"/>
          </w:tcPr>
          <w:p w:rsidR="008A25DB" w:rsidRPr="007D43A0" w:rsidRDefault="008A25DB" w:rsidP="0069224E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7" w:type="dxa"/>
            <w:shd w:val="clear" w:color="auto" w:fill="auto"/>
            <w:vAlign w:val="bottom"/>
          </w:tcPr>
          <w:p w:rsidR="008A25DB" w:rsidRPr="007D43A0" w:rsidRDefault="008A25DB" w:rsidP="0069224E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8,394</w:t>
            </w:r>
          </w:p>
        </w:tc>
      </w:tr>
      <w:tr w:rsidR="008A25DB" w:rsidRPr="007D43A0" w:rsidTr="00FD661A">
        <w:tc>
          <w:tcPr>
            <w:tcW w:w="3638" w:type="dxa"/>
            <w:shd w:val="clear" w:color="auto" w:fill="auto"/>
            <w:vAlign w:val="bottom"/>
          </w:tcPr>
          <w:p w:rsidR="008A25DB" w:rsidRPr="007D43A0" w:rsidRDefault="008A25DB" w:rsidP="008A25DB">
            <w:pPr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7D43A0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121</w:t>
            </w:r>
          </w:p>
        </w:tc>
        <w:tc>
          <w:tcPr>
            <w:tcW w:w="1337" w:type="dxa"/>
            <w:gridSpan w:val="4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6,306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1,946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1337" w:type="dxa"/>
            <w:gridSpan w:val="3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7" w:type="dxa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8,394</w:t>
            </w:r>
          </w:p>
        </w:tc>
      </w:tr>
      <w:tr w:rsidR="008A25DB" w:rsidRPr="007D43A0" w:rsidTr="00FD661A">
        <w:tc>
          <w:tcPr>
            <w:tcW w:w="3638" w:type="dxa"/>
            <w:shd w:val="clear" w:color="auto" w:fill="auto"/>
            <w:vAlign w:val="bottom"/>
          </w:tcPr>
          <w:p w:rsidR="008A25DB" w:rsidRPr="007D43A0" w:rsidRDefault="008A25DB" w:rsidP="008A25DB">
            <w:pPr>
              <w:spacing w:line="29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8A25DB" w:rsidRPr="007D43A0" w:rsidRDefault="008A25DB" w:rsidP="008A25DB">
            <w:pP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gridSpan w:val="4"/>
            <w:shd w:val="clear" w:color="auto" w:fill="auto"/>
            <w:vAlign w:val="bottom"/>
          </w:tcPr>
          <w:p w:rsidR="008A25DB" w:rsidRPr="007D43A0" w:rsidRDefault="008A25DB" w:rsidP="008A25DB">
            <w:pP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8A25DB" w:rsidRPr="007D43A0" w:rsidRDefault="008A25DB" w:rsidP="008A25DB">
            <w:pP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8A25DB" w:rsidRPr="007D43A0" w:rsidRDefault="008A25DB" w:rsidP="008A25DB">
            <w:pP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8A25DB" w:rsidRPr="007D43A0" w:rsidRDefault="008A25DB" w:rsidP="008A25DB">
            <w:pP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8A25DB" w:rsidRPr="007D43A0" w:rsidRDefault="008A25DB" w:rsidP="008A25DB">
            <w:pP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gridSpan w:val="3"/>
            <w:shd w:val="clear" w:color="auto" w:fill="auto"/>
            <w:vAlign w:val="bottom"/>
          </w:tcPr>
          <w:p w:rsidR="008A25DB" w:rsidRPr="007D43A0" w:rsidRDefault="008A25DB" w:rsidP="008A25DB">
            <w:pP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:rsidR="008A25DB" w:rsidRPr="007D43A0" w:rsidRDefault="008A25DB" w:rsidP="008A25DB">
            <w:pPr>
              <w:tabs>
                <w:tab w:val="decimal" w:pos="955"/>
              </w:tabs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A25DB" w:rsidRPr="007D43A0" w:rsidTr="00FD661A">
        <w:trPr>
          <w:trHeight w:val="299"/>
        </w:trPr>
        <w:tc>
          <w:tcPr>
            <w:tcW w:w="3638" w:type="dxa"/>
            <w:shd w:val="clear" w:color="auto" w:fill="auto"/>
            <w:vAlign w:val="bottom"/>
          </w:tcPr>
          <w:p w:rsidR="008A25DB" w:rsidRPr="007D43A0" w:rsidRDefault="008A25DB" w:rsidP="008A25DB">
            <w:pPr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7D43A0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265,703</w:t>
            </w:r>
          </w:p>
        </w:tc>
        <w:tc>
          <w:tcPr>
            <w:tcW w:w="1337" w:type="dxa"/>
            <w:gridSpan w:val="4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297,668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15,938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445,738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32,113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56,557</w:t>
            </w:r>
          </w:p>
        </w:tc>
        <w:tc>
          <w:tcPr>
            <w:tcW w:w="1337" w:type="dxa"/>
            <w:gridSpan w:val="3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25,239</w:t>
            </w:r>
          </w:p>
        </w:tc>
        <w:tc>
          <w:tcPr>
            <w:tcW w:w="1337" w:type="dxa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1,138,956</w:t>
            </w:r>
          </w:p>
        </w:tc>
      </w:tr>
      <w:tr w:rsidR="008A25DB" w:rsidRPr="007D43A0" w:rsidTr="00FD661A">
        <w:tc>
          <w:tcPr>
            <w:tcW w:w="3638" w:type="dxa"/>
            <w:shd w:val="clear" w:color="auto" w:fill="auto"/>
            <w:vAlign w:val="bottom"/>
          </w:tcPr>
          <w:p w:rsidR="008A25DB" w:rsidRPr="007D43A0" w:rsidRDefault="008A25DB" w:rsidP="008A25DB">
            <w:pPr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7D43A0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253,186</w:t>
            </w:r>
          </w:p>
        </w:tc>
        <w:tc>
          <w:tcPr>
            <w:tcW w:w="1337" w:type="dxa"/>
            <w:gridSpan w:val="4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297,668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7,499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654,257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33,301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80,942</w:t>
            </w:r>
          </w:p>
        </w:tc>
        <w:tc>
          <w:tcPr>
            <w:tcW w:w="1337" w:type="dxa"/>
            <w:gridSpan w:val="3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25,233</w:t>
            </w:r>
          </w:p>
        </w:tc>
        <w:tc>
          <w:tcPr>
            <w:tcW w:w="1337" w:type="dxa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1,352,086</w:t>
            </w:r>
          </w:p>
        </w:tc>
      </w:tr>
      <w:tr w:rsidR="008A25DB" w:rsidRPr="007D43A0" w:rsidTr="00FD661A">
        <w:tc>
          <w:tcPr>
            <w:tcW w:w="3638" w:type="dxa"/>
            <w:shd w:val="clear" w:color="auto" w:fill="auto"/>
            <w:vAlign w:val="bottom"/>
          </w:tcPr>
          <w:p w:rsidR="008A25DB" w:rsidRPr="007D43A0" w:rsidRDefault="008A25DB" w:rsidP="008A25DB">
            <w:pPr>
              <w:spacing w:line="29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02" w:type="dxa"/>
            <w:shd w:val="clear" w:color="auto" w:fill="auto"/>
          </w:tcPr>
          <w:p w:rsidR="008A25DB" w:rsidRPr="007D43A0" w:rsidRDefault="008A25DB" w:rsidP="008A25DB">
            <w:pPr>
              <w:tabs>
                <w:tab w:val="decimal" w:pos="882"/>
              </w:tabs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gridSpan w:val="4"/>
            <w:shd w:val="clear" w:color="auto" w:fill="auto"/>
            <w:vAlign w:val="bottom"/>
          </w:tcPr>
          <w:p w:rsidR="008A25DB" w:rsidRPr="007D43A0" w:rsidRDefault="008A25DB" w:rsidP="008A25DB">
            <w:pPr>
              <w:tabs>
                <w:tab w:val="decimal" w:pos="882"/>
              </w:tabs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:rsidR="008A25DB" w:rsidRPr="007D43A0" w:rsidRDefault="008A25DB" w:rsidP="008A25DB">
            <w:pPr>
              <w:tabs>
                <w:tab w:val="decimal" w:pos="882"/>
              </w:tabs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gridSpan w:val="2"/>
            <w:shd w:val="clear" w:color="auto" w:fill="auto"/>
          </w:tcPr>
          <w:p w:rsidR="008A25DB" w:rsidRPr="007D43A0" w:rsidRDefault="008A25DB" w:rsidP="008A25DB">
            <w:pPr>
              <w:tabs>
                <w:tab w:val="decimal" w:pos="882"/>
              </w:tabs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gridSpan w:val="2"/>
            <w:shd w:val="clear" w:color="auto" w:fill="auto"/>
          </w:tcPr>
          <w:p w:rsidR="008A25DB" w:rsidRPr="007D43A0" w:rsidRDefault="008A25DB" w:rsidP="008A25DB">
            <w:pPr>
              <w:tabs>
                <w:tab w:val="decimal" w:pos="882"/>
              </w:tabs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:rsidR="008A25DB" w:rsidRPr="007D43A0" w:rsidRDefault="008A25DB" w:rsidP="008A25DB">
            <w:pPr>
              <w:tabs>
                <w:tab w:val="decimal" w:pos="882"/>
              </w:tabs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:rsidR="008A25DB" w:rsidRPr="007D43A0" w:rsidRDefault="008A25DB" w:rsidP="008A25DB">
            <w:pPr>
              <w:tabs>
                <w:tab w:val="decimal" w:pos="882"/>
              </w:tabs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3" w:type="dxa"/>
            <w:gridSpan w:val="3"/>
            <w:shd w:val="clear" w:color="auto" w:fill="auto"/>
          </w:tcPr>
          <w:p w:rsidR="008A25DB" w:rsidRPr="007D43A0" w:rsidRDefault="008A25DB" w:rsidP="008A25DB">
            <w:pPr>
              <w:tabs>
                <w:tab w:val="decimal" w:pos="776"/>
              </w:tabs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A25DB" w:rsidRPr="007D43A0" w:rsidTr="00FD661A">
        <w:tc>
          <w:tcPr>
            <w:tcW w:w="12981" w:type="dxa"/>
            <w:gridSpan w:val="17"/>
            <w:shd w:val="clear" w:color="auto" w:fill="auto"/>
          </w:tcPr>
          <w:p w:rsidR="008A25DB" w:rsidRPr="007D43A0" w:rsidRDefault="008A25DB" w:rsidP="008A25DB">
            <w:pPr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2559 (139</w:t>
            </w: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ล้านบาท รวมอยู่ในต้นทุนงานก่อสร้าง ส่วนที่เหลือรวมอยู่ในค่าใช้จ่ายในการบริหาร)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double" w:sz="6" w:space="1" w:color="auto"/>
              </w:pBdr>
              <w:tabs>
                <w:tab w:val="decimal" w:pos="1041"/>
              </w:tabs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175,036</w:t>
            </w:r>
          </w:p>
        </w:tc>
      </w:tr>
      <w:tr w:rsidR="008A25DB" w:rsidRPr="007D43A0" w:rsidTr="00FD661A">
        <w:tc>
          <w:tcPr>
            <w:tcW w:w="12981" w:type="dxa"/>
            <w:gridSpan w:val="17"/>
            <w:shd w:val="clear" w:color="auto" w:fill="auto"/>
          </w:tcPr>
          <w:p w:rsidR="008A25DB" w:rsidRPr="007D43A0" w:rsidRDefault="008A25DB" w:rsidP="008A25DB">
            <w:pPr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2560 (180</w:t>
            </w: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ล้านบาท รวมอยู่ในต้นทุนงานก่อสร้าง ส่วนที่เหลือรวมอยู่ในค่าใช้จ่ายในการบริหาร)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8A25DB" w:rsidRPr="007D43A0" w:rsidRDefault="006D2EE0" w:rsidP="00913FD5">
            <w:pPr>
              <w:pBdr>
                <w:bottom w:val="double" w:sz="6" w:space="1" w:color="auto"/>
              </w:pBdr>
              <w:tabs>
                <w:tab w:val="decimal" w:pos="1041"/>
              </w:tabs>
              <w:spacing w:line="29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913FD5" w:rsidRPr="007D43A0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7D43A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13FD5" w:rsidRPr="007D43A0">
              <w:rPr>
                <w:rFonts w:asciiTheme="majorBidi" w:hAnsiTheme="majorBidi" w:cstheme="majorBidi"/>
                <w:sz w:val="26"/>
                <w:szCs w:val="26"/>
              </w:rPr>
              <w:t>796</w:t>
            </w:r>
          </w:p>
        </w:tc>
      </w:tr>
    </w:tbl>
    <w:p w:rsidR="007806B1" w:rsidRPr="007D43A0" w:rsidRDefault="007806B1" w:rsidP="00827694">
      <w:pPr>
        <w:rPr>
          <w:rFonts w:asciiTheme="majorBidi" w:hAnsiTheme="majorBidi" w:cstheme="majorBidi"/>
          <w:sz w:val="2"/>
          <w:szCs w:val="2"/>
        </w:rPr>
      </w:pPr>
    </w:p>
    <w:p w:rsidR="00441084" w:rsidRPr="007D43A0" w:rsidRDefault="00441084" w:rsidP="00827694">
      <w:pPr>
        <w:rPr>
          <w:rFonts w:asciiTheme="majorBidi" w:hAnsiTheme="majorBidi" w:cstheme="majorBidi"/>
          <w:sz w:val="2"/>
          <w:szCs w:val="2"/>
        </w:rPr>
      </w:pPr>
    </w:p>
    <w:p w:rsidR="00B86D7A" w:rsidRPr="007D43A0" w:rsidRDefault="00B86D7A" w:rsidP="00827694">
      <w:pPr>
        <w:rPr>
          <w:rFonts w:asciiTheme="majorBidi" w:hAnsiTheme="majorBidi" w:cstheme="majorBidi"/>
          <w:sz w:val="2"/>
          <w:szCs w:val="2"/>
        </w:rPr>
      </w:pPr>
    </w:p>
    <w:p w:rsidR="00B86D7A" w:rsidRPr="007D43A0" w:rsidRDefault="00B86D7A" w:rsidP="00827694">
      <w:pPr>
        <w:rPr>
          <w:rFonts w:asciiTheme="majorBidi" w:hAnsiTheme="majorBidi" w:cstheme="majorBidi"/>
          <w:sz w:val="2"/>
          <w:szCs w:val="2"/>
        </w:rPr>
      </w:pPr>
    </w:p>
    <w:p w:rsidR="00BD1823" w:rsidRPr="007D43A0" w:rsidRDefault="00BD1823" w:rsidP="00827694">
      <w:pPr>
        <w:rPr>
          <w:rFonts w:asciiTheme="majorBidi" w:hAnsiTheme="majorBidi" w:cstheme="majorBidi"/>
          <w:sz w:val="2"/>
          <w:szCs w:val="2"/>
        </w:rPr>
      </w:pPr>
    </w:p>
    <w:p w:rsidR="00BD1823" w:rsidRPr="007D43A0" w:rsidRDefault="00BD1823" w:rsidP="00827694">
      <w:pPr>
        <w:rPr>
          <w:rFonts w:asciiTheme="majorBidi" w:hAnsiTheme="majorBidi" w:cstheme="majorBidi"/>
          <w:sz w:val="2"/>
          <w:szCs w:val="2"/>
        </w:rPr>
      </w:pPr>
    </w:p>
    <w:p w:rsidR="0042338F" w:rsidRPr="007D43A0" w:rsidRDefault="0042338F">
      <w:pPr>
        <w:rPr>
          <w:rFonts w:asciiTheme="majorBidi" w:hAnsiTheme="majorBidi" w:cstheme="majorBidi"/>
        </w:rPr>
      </w:pPr>
    </w:p>
    <w:tbl>
      <w:tblPr>
        <w:tblW w:w="14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638"/>
        <w:gridCol w:w="1335"/>
        <w:gridCol w:w="1335"/>
        <w:gridCol w:w="1336"/>
        <w:gridCol w:w="1335"/>
        <w:gridCol w:w="1335"/>
        <w:gridCol w:w="1336"/>
        <w:gridCol w:w="1335"/>
        <w:gridCol w:w="1336"/>
      </w:tblGrid>
      <w:tr w:rsidR="00C206CD" w:rsidRPr="007D43A0" w:rsidTr="00C206CD">
        <w:trPr>
          <w:tblHeader/>
        </w:trPr>
        <w:tc>
          <w:tcPr>
            <w:tcW w:w="3638" w:type="dxa"/>
            <w:vAlign w:val="bottom"/>
          </w:tcPr>
          <w:p w:rsidR="00C206CD" w:rsidRPr="007D43A0" w:rsidRDefault="00C206CD" w:rsidP="005F204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83" w:type="dxa"/>
            <w:gridSpan w:val="8"/>
          </w:tcPr>
          <w:p w:rsidR="00C206CD" w:rsidRPr="007D43A0" w:rsidRDefault="00C206CD" w:rsidP="005F2044">
            <w:pPr>
              <w:tabs>
                <w:tab w:val="left" w:pos="720"/>
                <w:tab w:val="left" w:pos="900"/>
                <w:tab w:val="left" w:pos="2160"/>
                <w:tab w:val="right" w:pos="720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206CD" w:rsidRPr="007D43A0" w:rsidTr="00C206CD">
        <w:trPr>
          <w:tblHeader/>
        </w:trPr>
        <w:tc>
          <w:tcPr>
            <w:tcW w:w="3638" w:type="dxa"/>
            <w:vAlign w:val="bottom"/>
          </w:tcPr>
          <w:p w:rsidR="00C206CD" w:rsidRPr="007D43A0" w:rsidRDefault="00C206CD" w:rsidP="005F2044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 w:type="page"/>
            </w:r>
          </w:p>
        </w:tc>
        <w:tc>
          <w:tcPr>
            <w:tcW w:w="10683" w:type="dxa"/>
            <w:gridSpan w:val="8"/>
          </w:tcPr>
          <w:p w:rsidR="00C206CD" w:rsidRPr="007D43A0" w:rsidRDefault="00C206CD" w:rsidP="005F2044">
            <w:pPr>
              <w:tabs>
                <w:tab w:val="left" w:pos="720"/>
                <w:tab w:val="left" w:pos="900"/>
                <w:tab w:val="left" w:pos="2160"/>
                <w:tab w:val="right" w:pos="720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หน่วย: พันบาท)</w:t>
            </w:r>
          </w:p>
        </w:tc>
      </w:tr>
      <w:tr w:rsidR="00CD3EEA" w:rsidRPr="007D43A0" w:rsidTr="00C206CD">
        <w:trPr>
          <w:tblHeader/>
        </w:trPr>
        <w:tc>
          <w:tcPr>
            <w:tcW w:w="3638" w:type="dxa"/>
            <w:vAlign w:val="bottom"/>
          </w:tcPr>
          <w:p w:rsidR="00CD3EEA" w:rsidRPr="007D43A0" w:rsidRDefault="00CD3EEA" w:rsidP="005F204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3" w:type="dxa"/>
            <w:gridSpan w:val="8"/>
          </w:tcPr>
          <w:p w:rsidR="00CD3EEA" w:rsidRPr="007D43A0" w:rsidRDefault="00CD3EEA" w:rsidP="005F2044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26B63" w:rsidRPr="007D43A0" w:rsidTr="00C206CD">
        <w:trPr>
          <w:tblHeader/>
        </w:trPr>
        <w:tc>
          <w:tcPr>
            <w:tcW w:w="3638" w:type="dxa"/>
            <w:vAlign w:val="bottom"/>
          </w:tcPr>
          <w:p w:rsidR="00126B63" w:rsidRPr="007D43A0" w:rsidRDefault="00126B63" w:rsidP="00126B6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:rsidR="00126B63" w:rsidRPr="007D43A0" w:rsidRDefault="00126B63" w:rsidP="00126B63">
            <w:pPr>
              <w:pBdr>
                <w:bottom w:val="single" w:sz="6" w:space="1" w:color="auto"/>
              </w:pBdr>
              <w:ind w:right="-12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  <w:r w:rsidRPr="007D43A0">
              <w:rPr>
                <w:rFonts w:asciiTheme="majorBidi" w:hAnsiTheme="majorBidi" w:cstheme="majorBidi"/>
                <w:sz w:val="26"/>
                <w:szCs w:val="26"/>
              </w:rPr>
              <w:t xml:space="preserve">          </w:t>
            </w: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ซึ่งแสดงมูลค่าตามราคาที่ตีใหม่</w:t>
            </w:r>
          </w:p>
        </w:tc>
        <w:tc>
          <w:tcPr>
            <w:tcW w:w="8012" w:type="dxa"/>
            <w:gridSpan w:val="6"/>
            <w:vAlign w:val="bottom"/>
          </w:tcPr>
          <w:p w:rsidR="00126B63" w:rsidRPr="007D43A0" w:rsidRDefault="00126B63" w:rsidP="00126B6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126B63" w:rsidRPr="007D43A0" w:rsidRDefault="00126B63" w:rsidP="00126B6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336" w:type="dxa"/>
            <w:vAlign w:val="bottom"/>
          </w:tcPr>
          <w:p w:rsidR="00126B63" w:rsidRPr="007D43A0" w:rsidRDefault="00126B63" w:rsidP="00126B6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206CD" w:rsidRPr="007D43A0" w:rsidTr="00C206CD">
        <w:trPr>
          <w:tblHeader/>
        </w:trPr>
        <w:tc>
          <w:tcPr>
            <w:tcW w:w="3638" w:type="dxa"/>
            <w:vAlign w:val="bottom"/>
          </w:tcPr>
          <w:p w:rsidR="00C206CD" w:rsidRPr="007D43A0" w:rsidRDefault="00C206CD" w:rsidP="00C206C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5" w:type="dxa"/>
          </w:tcPr>
          <w:p w:rsidR="00C206CD" w:rsidRPr="007D43A0" w:rsidRDefault="00C206CD" w:rsidP="00C206C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:rsidR="00C206CD" w:rsidRPr="007D43A0" w:rsidRDefault="00C206CD" w:rsidP="00C206C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:rsidR="00C206CD" w:rsidRPr="007D43A0" w:rsidRDefault="00C206CD" w:rsidP="00C206C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:rsidR="00C206CD" w:rsidRPr="007D43A0" w:rsidRDefault="00C206CD" w:rsidP="00C206C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เครื่องจักรและ</w:t>
            </w:r>
          </w:p>
        </w:tc>
        <w:tc>
          <w:tcPr>
            <w:tcW w:w="1335" w:type="dxa"/>
            <w:vAlign w:val="bottom"/>
          </w:tcPr>
          <w:p w:rsidR="00C206CD" w:rsidRPr="007D43A0" w:rsidRDefault="00C206CD" w:rsidP="00C206C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336" w:type="dxa"/>
            <w:vAlign w:val="bottom"/>
          </w:tcPr>
          <w:p w:rsidR="00C206CD" w:rsidRPr="007D43A0" w:rsidRDefault="00C206CD" w:rsidP="00C206C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5" w:type="dxa"/>
          </w:tcPr>
          <w:p w:rsidR="00C206CD" w:rsidRPr="007D43A0" w:rsidRDefault="00C206CD" w:rsidP="00C206C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</w:t>
            </w:r>
          </w:p>
        </w:tc>
        <w:tc>
          <w:tcPr>
            <w:tcW w:w="1336" w:type="dxa"/>
            <w:vAlign w:val="bottom"/>
          </w:tcPr>
          <w:p w:rsidR="00C206CD" w:rsidRPr="007D43A0" w:rsidRDefault="00C206CD" w:rsidP="00C206C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206CD" w:rsidRPr="007D43A0" w:rsidTr="00C206CD">
        <w:trPr>
          <w:tblHeader/>
        </w:trPr>
        <w:tc>
          <w:tcPr>
            <w:tcW w:w="3638" w:type="dxa"/>
            <w:vAlign w:val="bottom"/>
          </w:tcPr>
          <w:p w:rsidR="00C206CD" w:rsidRPr="007D43A0" w:rsidRDefault="00C206CD" w:rsidP="00C206C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:rsidR="00C206CD" w:rsidRPr="007D43A0" w:rsidRDefault="00C206CD" w:rsidP="00C206C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:rsidR="00C206CD" w:rsidRPr="007D43A0" w:rsidRDefault="00C206CD" w:rsidP="00C206C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:rsidR="00C206CD" w:rsidRPr="007D43A0" w:rsidRDefault="00C206CD" w:rsidP="00C206C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335" w:type="dxa"/>
            <w:vAlign w:val="bottom"/>
          </w:tcPr>
          <w:p w:rsidR="00C206CD" w:rsidRPr="007D43A0" w:rsidRDefault="00C206CD" w:rsidP="00C206C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35" w:type="dxa"/>
            <w:vAlign w:val="bottom"/>
          </w:tcPr>
          <w:p w:rsidR="00C206CD" w:rsidRPr="007D43A0" w:rsidRDefault="00C206CD" w:rsidP="00C206C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1336" w:type="dxa"/>
            <w:vAlign w:val="bottom"/>
          </w:tcPr>
          <w:p w:rsidR="00C206CD" w:rsidRPr="007D43A0" w:rsidRDefault="00C206CD" w:rsidP="00C206C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5" w:type="dxa"/>
          </w:tcPr>
          <w:p w:rsidR="00C206CD" w:rsidRPr="007D43A0" w:rsidRDefault="00C206CD" w:rsidP="00C206C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336" w:type="dxa"/>
            <w:vAlign w:val="bottom"/>
          </w:tcPr>
          <w:p w:rsidR="00C206CD" w:rsidRPr="007D43A0" w:rsidRDefault="00C206CD" w:rsidP="00C206C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206CD" w:rsidRPr="007D43A0" w:rsidTr="00C206CD">
        <w:trPr>
          <w:tblHeader/>
        </w:trPr>
        <w:tc>
          <w:tcPr>
            <w:tcW w:w="3638" w:type="dxa"/>
            <w:vAlign w:val="bottom"/>
          </w:tcPr>
          <w:p w:rsidR="00C206CD" w:rsidRPr="007D43A0" w:rsidRDefault="00C206CD" w:rsidP="00C206C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:rsidR="00C206CD" w:rsidRPr="007D43A0" w:rsidRDefault="00C206CD" w:rsidP="00C206C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1335" w:type="dxa"/>
            <w:vAlign w:val="bottom"/>
          </w:tcPr>
          <w:p w:rsidR="00C206CD" w:rsidRPr="007D43A0" w:rsidRDefault="00C206CD" w:rsidP="00C206C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336" w:type="dxa"/>
            <w:vAlign w:val="bottom"/>
          </w:tcPr>
          <w:p w:rsidR="00C206CD" w:rsidRPr="007D43A0" w:rsidRDefault="00C206CD" w:rsidP="00C206C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335" w:type="dxa"/>
          </w:tcPr>
          <w:p w:rsidR="00C206CD" w:rsidRPr="007D43A0" w:rsidRDefault="00C206CD" w:rsidP="00C206C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335" w:type="dxa"/>
            <w:vAlign w:val="bottom"/>
          </w:tcPr>
          <w:p w:rsidR="00C206CD" w:rsidRPr="007D43A0" w:rsidRDefault="00C206CD" w:rsidP="00C206C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36" w:type="dxa"/>
            <w:vAlign w:val="bottom"/>
          </w:tcPr>
          <w:p w:rsidR="00C206CD" w:rsidRPr="007D43A0" w:rsidRDefault="00C206CD" w:rsidP="00C206C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35" w:type="dxa"/>
          </w:tcPr>
          <w:p w:rsidR="00C206CD" w:rsidRPr="007D43A0" w:rsidRDefault="00C206CD" w:rsidP="00C206C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1336" w:type="dxa"/>
            <w:vAlign w:val="bottom"/>
          </w:tcPr>
          <w:p w:rsidR="00C206CD" w:rsidRPr="007D43A0" w:rsidRDefault="00C206CD" w:rsidP="00C206C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206CD" w:rsidRPr="007D43A0" w:rsidTr="00C206CD">
        <w:tc>
          <w:tcPr>
            <w:tcW w:w="3638" w:type="dxa"/>
            <w:vAlign w:val="bottom"/>
          </w:tcPr>
          <w:p w:rsidR="00C206CD" w:rsidRPr="007D43A0" w:rsidRDefault="00C206CD" w:rsidP="00C206C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</w:t>
            </w:r>
            <w:r w:rsidRPr="007D43A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/</w:t>
            </w:r>
            <w:r w:rsidRPr="007D43A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ราคาที่ตีใหม่</w:t>
            </w:r>
          </w:p>
        </w:tc>
        <w:tc>
          <w:tcPr>
            <w:tcW w:w="1335" w:type="dxa"/>
          </w:tcPr>
          <w:p w:rsidR="00C206CD" w:rsidRPr="007D43A0" w:rsidRDefault="00C206CD" w:rsidP="00C206CD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:rsidR="00C206CD" w:rsidRPr="007D43A0" w:rsidRDefault="00C206CD" w:rsidP="00C206CD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:rsidR="00C206CD" w:rsidRPr="007D43A0" w:rsidRDefault="00C206CD" w:rsidP="00C206CD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5" w:type="dxa"/>
          </w:tcPr>
          <w:p w:rsidR="00C206CD" w:rsidRPr="007D43A0" w:rsidRDefault="00C206CD" w:rsidP="00C206CD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:rsidR="00C206CD" w:rsidRPr="007D43A0" w:rsidRDefault="00C206CD" w:rsidP="00C206CD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:rsidR="00C206CD" w:rsidRPr="007D43A0" w:rsidRDefault="00C206CD" w:rsidP="00C206CD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5" w:type="dxa"/>
          </w:tcPr>
          <w:p w:rsidR="00C206CD" w:rsidRPr="007D43A0" w:rsidRDefault="00C206CD" w:rsidP="00C206CD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:rsidR="00C206CD" w:rsidRPr="007D43A0" w:rsidRDefault="00C206CD" w:rsidP="00C206CD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A1C92" w:rsidRPr="007D43A0" w:rsidTr="00C206CD">
        <w:tc>
          <w:tcPr>
            <w:tcW w:w="3638" w:type="dxa"/>
            <w:vAlign w:val="bottom"/>
          </w:tcPr>
          <w:p w:rsidR="001A1C92" w:rsidRPr="007D43A0" w:rsidRDefault="001A1C92" w:rsidP="001A1C92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7D43A0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1335" w:type="dxa"/>
            <w:vAlign w:val="bottom"/>
          </w:tcPr>
          <w:p w:rsidR="001A1C92" w:rsidRPr="007D43A0" w:rsidRDefault="001A1C92" w:rsidP="001A1C92">
            <w:pPr>
              <w:tabs>
                <w:tab w:val="decimal" w:pos="93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304,378</w:t>
            </w:r>
          </w:p>
        </w:tc>
        <w:tc>
          <w:tcPr>
            <w:tcW w:w="1335" w:type="dxa"/>
            <w:vAlign w:val="bottom"/>
          </w:tcPr>
          <w:p w:rsidR="001A1C92" w:rsidRPr="007D43A0" w:rsidRDefault="001A1C92" w:rsidP="001A1C92">
            <w:pP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297,668</w:t>
            </w:r>
          </w:p>
        </w:tc>
        <w:tc>
          <w:tcPr>
            <w:tcW w:w="1336" w:type="dxa"/>
            <w:vAlign w:val="bottom"/>
          </w:tcPr>
          <w:p w:rsidR="001A1C92" w:rsidRPr="007D43A0" w:rsidRDefault="001A1C92" w:rsidP="001A1C92">
            <w:pP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42,217</w:t>
            </w:r>
          </w:p>
        </w:tc>
        <w:tc>
          <w:tcPr>
            <w:tcW w:w="1335" w:type="dxa"/>
            <w:vAlign w:val="bottom"/>
          </w:tcPr>
          <w:p w:rsidR="001A1C92" w:rsidRPr="007D43A0" w:rsidRDefault="001A1C92" w:rsidP="004F2309">
            <w:pP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1,133,359</w:t>
            </w:r>
          </w:p>
        </w:tc>
        <w:tc>
          <w:tcPr>
            <w:tcW w:w="1335" w:type="dxa"/>
            <w:vAlign w:val="bottom"/>
          </w:tcPr>
          <w:p w:rsidR="001A1C92" w:rsidRPr="007D43A0" w:rsidRDefault="001A1C92" w:rsidP="004F2309">
            <w:pP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138,648</w:t>
            </w:r>
          </w:p>
        </w:tc>
        <w:tc>
          <w:tcPr>
            <w:tcW w:w="1336" w:type="dxa"/>
            <w:vAlign w:val="bottom"/>
          </w:tcPr>
          <w:p w:rsidR="001A1C92" w:rsidRPr="007D43A0" w:rsidRDefault="001A1C92" w:rsidP="004F2309">
            <w:pP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156,343</w:t>
            </w:r>
          </w:p>
        </w:tc>
        <w:tc>
          <w:tcPr>
            <w:tcW w:w="1335" w:type="dxa"/>
            <w:vAlign w:val="bottom"/>
          </w:tcPr>
          <w:p w:rsidR="001A1C92" w:rsidRPr="007D43A0" w:rsidRDefault="001A1C92" w:rsidP="004F2309">
            <w:pP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29,723</w:t>
            </w:r>
          </w:p>
        </w:tc>
        <w:tc>
          <w:tcPr>
            <w:tcW w:w="1336" w:type="dxa"/>
            <w:vAlign w:val="bottom"/>
          </w:tcPr>
          <w:p w:rsidR="001A1C92" w:rsidRPr="007D43A0" w:rsidRDefault="001A1C92" w:rsidP="004F2309">
            <w:pP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2,102,336</w:t>
            </w:r>
          </w:p>
        </w:tc>
      </w:tr>
      <w:tr w:rsidR="001A1C92" w:rsidRPr="007D43A0" w:rsidTr="00C206CD">
        <w:tc>
          <w:tcPr>
            <w:tcW w:w="3638" w:type="dxa"/>
            <w:vAlign w:val="bottom"/>
          </w:tcPr>
          <w:p w:rsidR="001A1C92" w:rsidRPr="007D43A0" w:rsidRDefault="001A1C92" w:rsidP="001A1C92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335" w:type="dxa"/>
            <w:vAlign w:val="bottom"/>
          </w:tcPr>
          <w:p w:rsidR="001A1C92" w:rsidRPr="007D43A0" w:rsidRDefault="001A1C92" w:rsidP="001A1C92">
            <w:pPr>
              <w:tabs>
                <w:tab w:val="decimal" w:pos="93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523</w:t>
            </w:r>
          </w:p>
        </w:tc>
        <w:tc>
          <w:tcPr>
            <w:tcW w:w="1335" w:type="dxa"/>
            <w:vAlign w:val="bottom"/>
          </w:tcPr>
          <w:p w:rsidR="001A1C92" w:rsidRPr="007D43A0" w:rsidRDefault="001A1C92" w:rsidP="001A1C92">
            <w:pP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6" w:type="dxa"/>
            <w:vAlign w:val="bottom"/>
          </w:tcPr>
          <w:p w:rsidR="001A1C92" w:rsidRPr="007D43A0" w:rsidRDefault="001A1C92" w:rsidP="001A1C92">
            <w:pP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5" w:type="dxa"/>
            <w:vAlign w:val="bottom"/>
          </w:tcPr>
          <w:p w:rsidR="001A1C92" w:rsidRPr="007D43A0" w:rsidRDefault="001A1C92" w:rsidP="004F2309">
            <w:pP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104,753</w:t>
            </w:r>
          </w:p>
        </w:tc>
        <w:tc>
          <w:tcPr>
            <w:tcW w:w="1335" w:type="dxa"/>
            <w:vAlign w:val="bottom"/>
          </w:tcPr>
          <w:p w:rsidR="001A1C92" w:rsidRPr="007D43A0" w:rsidRDefault="001A1C92" w:rsidP="004F2309">
            <w:pP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8,901</w:t>
            </w:r>
          </w:p>
        </w:tc>
        <w:tc>
          <w:tcPr>
            <w:tcW w:w="1336" w:type="dxa"/>
            <w:vAlign w:val="bottom"/>
          </w:tcPr>
          <w:p w:rsidR="001A1C92" w:rsidRPr="007D43A0" w:rsidRDefault="001A1C92" w:rsidP="004F2309">
            <w:pP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18,006</w:t>
            </w:r>
          </w:p>
        </w:tc>
        <w:tc>
          <w:tcPr>
            <w:tcW w:w="1335" w:type="dxa"/>
            <w:vAlign w:val="bottom"/>
          </w:tcPr>
          <w:p w:rsidR="001A1C92" w:rsidRPr="007D43A0" w:rsidRDefault="001A1C92" w:rsidP="004F2309">
            <w:pP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600</w:t>
            </w:r>
          </w:p>
        </w:tc>
        <w:tc>
          <w:tcPr>
            <w:tcW w:w="1336" w:type="dxa"/>
            <w:vAlign w:val="bottom"/>
          </w:tcPr>
          <w:p w:rsidR="001A1C92" w:rsidRPr="007D43A0" w:rsidRDefault="001A1C92" w:rsidP="004F2309">
            <w:pP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132,783</w:t>
            </w:r>
          </w:p>
        </w:tc>
      </w:tr>
      <w:tr w:rsidR="001A1C92" w:rsidRPr="007D43A0" w:rsidTr="00C206CD">
        <w:tc>
          <w:tcPr>
            <w:tcW w:w="3638" w:type="dxa"/>
            <w:vAlign w:val="bottom"/>
          </w:tcPr>
          <w:p w:rsidR="001A1C92" w:rsidRPr="007D43A0" w:rsidRDefault="001A1C92" w:rsidP="001A1C92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Pr="007D43A0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35" w:type="dxa"/>
            <w:vAlign w:val="bottom"/>
          </w:tcPr>
          <w:p w:rsidR="001A1C92" w:rsidRPr="007D43A0" w:rsidRDefault="001A1C92" w:rsidP="001A1C92">
            <w:pPr>
              <w:tabs>
                <w:tab w:val="decimal" w:pos="93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5" w:type="dxa"/>
            <w:vAlign w:val="bottom"/>
          </w:tcPr>
          <w:p w:rsidR="001A1C92" w:rsidRPr="007D43A0" w:rsidRDefault="001A1C92" w:rsidP="001A1C92">
            <w:pP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6" w:type="dxa"/>
            <w:vAlign w:val="bottom"/>
          </w:tcPr>
          <w:p w:rsidR="001A1C92" w:rsidRPr="007D43A0" w:rsidRDefault="001A1C92" w:rsidP="001A1C92">
            <w:pP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5" w:type="dxa"/>
            <w:vAlign w:val="bottom"/>
          </w:tcPr>
          <w:p w:rsidR="001A1C92" w:rsidRPr="007D43A0" w:rsidRDefault="001A1C92" w:rsidP="004F2309">
            <w:pP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(58,029)</w:t>
            </w:r>
          </w:p>
        </w:tc>
        <w:tc>
          <w:tcPr>
            <w:tcW w:w="1335" w:type="dxa"/>
            <w:vAlign w:val="bottom"/>
          </w:tcPr>
          <w:p w:rsidR="001A1C92" w:rsidRPr="007D43A0" w:rsidRDefault="001A1C92" w:rsidP="004F2309">
            <w:pP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(18,116)</w:t>
            </w:r>
          </w:p>
        </w:tc>
        <w:tc>
          <w:tcPr>
            <w:tcW w:w="1336" w:type="dxa"/>
            <w:vAlign w:val="bottom"/>
          </w:tcPr>
          <w:p w:rsidR="001A1C92" w:rsidRPr="007D43A0" w:rsidRDefault="001A1C92" w:rsidP="004F2309">
            <w:pP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(8,188)</w:t>
            </w:r>
          </w:p>
        </w:tc>
        <w:tc>
          <w:tcPr>
            <w:tcW w:w="1335" w:type="dxa"/>
            <w:vAlign w:val="bottom"/>
          </w:tcPr>
          <w:p w:rsidR="001A1C92" w:rsidRPr="007D43A0" w:rsidRDefault="001A1C92" w:rsidP="004F2309">
            <w:pP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6" w:type="dxa"/>
            <w:vAlign w:val="bottom"/>
          </w:tcPr>
          <w:p w:rsidR="001A1C92" w:rsidRPr="007D43A0" w:rsidRDefault="001A1C92" w:rsidP="004F2309">
            <w:pP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(84,333)</w:t>
            </w:r>
          </w:p>
        </w:tc>
      </w:tr>
      <w:tr w:rsidR="001A1C92" w:rsidRPr="007D43A0" w:rsidTr="00C206CD">
        <w:tc>
          <w:tcPr>
            <w:tcW w:w="3638" w:type="dxa"/>
            <w:vAlign w:val="bottom"/>
          </w:tcPr>
          <w:p w:rsidR="001A1C92" w:rsidRPr="007D43A0" w:rsidRDefault="001A1C92" w:rsidP="001A1C92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โอนเข้า(โอนออก)</w:t>
            </w:r>
          </w:p>
        </w:tc>
        <w:tc>
          <w:tcPr>
            <w:tcW w:w="1335" w:type="dxa"/>
            <w:vAlign w:val="bottom"/>
          </w:tcPr>
          <w:p w:rsidR="001A1C92" w:rsidRPr="007D43A0" w:rsidRDefault="001A1C92" w:rsidP="001A1C92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5,084</w:t>
            </w:r>
          </w:p>
        </w:tc>
        <w:tc>
          <w:tcPr>
            <w:tcW w:w="1335" w:type="dxa"/>
            <w:vAlign w:val="bottom"/>
          </w:tcPr>
          <w:p w:rsidR="001A1C92" w:rsidRPr="007D43A0" w:rsidRDefault="001A1C92" w:rsidP="001A1C92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6" w:type="dxa"/>
            <w:vAlign w:val="bottom"/>
          </w:tcPr>
          <w:p w:rsidR="001A1C92" w:rsidRPr="007D43A0" w:rsidRDefault="001A1C92" w:rsidP="001A1C92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5" w:type="dxa"/>
            <w:vAlign w:val="bottom"/>
          </w:tcPr>
          <w:p w:rsidR="001A1C92" w:rsidRPr="007D43A0" w:rsidRDefault="001A1C92" w:rsidP="004F2309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5" w:type="dxa"/>
            <w:vAlign w:val="bottom"/>
          </w:tcPr>
          <w:p w:rsidR="001A1C92" w:rsidRPr="007D43A0" w:rsidRDefault="001A1C92" w:rsidP="004F2309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(167)</w:t>
            </w:r>
          </w:p>
        </w:tc>
        <w:tc>
          <w:tcPr>
            <w:tcW w:w="1336" w:type="dxa"/>
            <w:vAlign w:val="bottom"/>
          </w:tcPr>
          <w:p w:rsidR="001A1C92" w:rsidRPr="007D43A0" w:rsidRDefault="001A1C92" w:rsidP="004F2309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5" w:type="dxa"/>
            <w:vAlign w:val="bottom"/>
          </w:tcPr>
          <w:p w:rsidR="001A1C92" w:rsidRPr="007D43A0" w:rsidRDefault="001A1C92" w:rsidP="004F2309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(5,084)</w:t>
            </w:r>
          </w:p>
        </w:tc>
        <w:tc>
          <w:tcPr>
            <w:tcW w:w="1336" w:type="dxa"/>
            <w:vAlign w:val="bottom"/>
          </w:tcPr>
          <w:p w:rsidR="001A1C92" w:rsidRPr="007D43A0" w:rsidRDefault="001A1C92" w:rsidP="004F2309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(167)</w:t>
            </w:r>
          </w:p>
        </w:tc>
      </w:tr>
      <w:tr w:rsidR="001A1C92" w:rsidRPr="007D43A0" w:rsidTr="00C206CD">
        <w:tc>
          <w:tcPr>
            <w:tcW w:w="3638" w:type="dxa"/>
            <w:vAlign w:val="bottom"/>
          </w:tcPr>
          <w:p w:rsidR="001A1C92" w:rsidRPr="007D43A0" w:rsidRDefault="001A1C92" w:rsidP="001A1C92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7D43A0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1335" w:type="dxa"/>
            <w:vAlign w:val="bottom"/>
          </w:tcPr>
          <w:p w:rsidR="001A1C92" w:rsidRPr="007D43A0" w:rsidRDefault="001A1C92" w:rsidP="001A1C92">
            <w:pPr>
              <w:tabs>
                <w:tab w:val="decimal" w:pos="93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309,985</w:t>
            </w:r>
          </w:p>
        </w:tc>
        <w:tc>
          <w:tcPr>
            <w:tcW w:w="1335" w:type="dxa"/>
            <w:vAlign w:val="bottom"/>
          </w:tcPr>
          <w:p w:rsidR="001A1C92" w:rsidRPr="007D43A0" w:rsidRDefault="001A1C92" w:rsidP="001A1C92">
            <w:pP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297,668</w:t>
            </w:r>
          </w:p>
        </w:tc>
        <w:tc>
          <w:tcPr>
            <w:tcW w:w="1336" w:type="dxa"/>
            <w:vAlign w:val="bottom"/>
          </w:tcPr>
          <w:p w:rsidR="001A1C92" w:rsidRPr="007D43A0" w:rsidRDefault="001A1C92" w:rsidP="001A1C92">
            <w:pP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42,217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1A1C92" w:rsidRPr="007D43A0" w:rsidRDefault="001A1C92" w:rsidP="004F2309">
            <w:pP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1,180,083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1A1C92" w:rsidRPr="007D43A0" w:rsidRDefault="001A1C92" w:rsidP="004F2309">
            <w:pP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129,266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1A1C92" w:rsidRPr="007D43A0" w:rsidRDefault="001A1C92" w:rsidP="004F2309">
            <w:pP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166,161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1A1C92" w:rsidRPr="007D43A0" w:rsidRDefault="001A1C92" w:rsidP="004F2309">
            <w:pP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25,239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1A1C92" w:rsidRPr="007D43A0" w:rsidRDefault="001A1C92" w:rsidP="004F2309">
            <w:pP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2,150,619</w:t>
            </w:r>
          </w:p>
        </w:tc>
      </w:tr>
      <w:tr w:rsidR="006D2EE0" w:rsidRPr="007D43A0" w:rsidTr="00C206CD">
        <w:tc>
          <w:tcPr>
            <w:tcW w:w="3638" w:type="dxa"/>
            <w:shd w:val="clear" w:color="auto" w:fill="auto"/>
            <w:vAlign w:val="bottom"/>
          </w:tcPr>
          <w:p w:rsidR="006D2EE0" w:rsidRPr="007D43A0" w:rsidRDefault="006D2EE0" w:rsidP="006D2EE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6D2EE0" w:rsidRPr="007D43A0" w:rsidRDefault="006D2EE0" w:rsidP="006D2EE0">
            <w:pPr>
              <w:tabs>
                <w:tab w:val="decimal" w:pos="93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120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6D2EE0" w:rsidRPr="007D43A0" w:rsidRDefault="006D2EE0" w:rsidP="006D2EE0">
            <w:pPr>
              <w:tabs>
                <w:tab w:val="decimal" w:pos="93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6D2EE0" w:rsidRPr="007D43A0" w:rsidRDefault="006D2EE0" w:rsidP="006D2EE0">
            <w:pPr>
              <w:tabs>
                <w:tab w:val="decimal" w:pos="93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6D2EE0" w:rsidRPr="007D43A0" w:rsidRDefault="00C743A0" w:rsidP="004F2309">
            <w:pP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373</w:t>
            </w:r>
            <w:r w:rsidR="006D2EE0" w:rsidRPr="007D43A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D43A0">
              <w:rPr>
                <w:rFonts w:asciiTheme="majorBidi" w:hAnsiTheme="majorBidi" w:cstheme="majorBidi"/>
                <w:sz w:val="26"/>
                <w:szCs w:val="26"/>
              </w:rPr>
              <w:t>477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6D2EE0" w:rsidRPr="007D43A0" w:rsidRDefault="006D2EE0" w:rsidP="004F2309">
            <w:pP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17,004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6D2EE0" w:rsidRPr="007D43A0" w:rsidRDefault="006D2EE0" w:rsidP="004F2309">
            <w:pP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42,040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6D2EE0" w:rsidRPr="007D43A0" w:rsidRDefault="006D2EE0" w:rsidP="004F2309">
            <w:pP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6,248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6D2EE0" w:rsidRPr="007D43A0" w:rsidRDefault="00C743A0" w:rsidP="004F2309">
            <w:pP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438</w:t>
            </w:r>
            <w:r w:rsidR="006D2EE0" w:rsidRPr="007D43A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D43A0">
              <w:rPr>
                <w:rFonts w:asciiTheme="majorBidi" w:hAnsiTheme="majorBidi" w:cstheme="majorBidi"/>
                <w:sz w:val="26"/>
                <w:szCs w:val="26"/>
              </w:rPr>
              <w:t>889</w:t>
            </w:r>
          </w:p>
        </w:tc>
      </w:tr>
      <w:tr w:rsidR="006D2EE0" w:rsidRPr="007D43A0" w:rsidTr="00C206CD">
        <w:tc>
          <w:tcPr>
            <w:tcW w:w="3638" w:type="dxa"/>
            <w:shd w:val="clear" w:color="auto" w:fill="auto"/>
            <w:vAlign w:val="bottom"/>
          </w:tcPr>
          <w:p w:rsidR="006D2EE0" w:rsidRPr="007D43A0" w:rsidRDefault="006D2EE0" w:rsidP="006D2EE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Pr="007D43A0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6D2EE0" w:rsidRPr="007D43A0" w:rsidRDefault="006D2EE0" w:rsidP="006D2EE0">
            <w:pPr>
              <w:tabs>
                <w:tab w:val="decimal" w:pos="93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6D2EE0" w:rsidRPr="007D43A0" w:rsidRDefault="006D2EE0" w:rsidP="006D2EE0">
            <w:pPr>
              <w:tabs>
                <w:tab w:val="decimal" w:pos="93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6D2EE0" w:rsidRPr="007D43A0" w:rsidRDefault="006D2EE0" w:rsidP="006D2EE0">
            <w:pPr>
              <w:tabs>
                <w:tab w:val="decimal" w:pos="933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6D2EE0" w:rsidRPr="007D43A0" w:rsidRDefault="006D2EE0" w:rsidP="00574044">
            <w:pP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743A0" w:rsidRPr="007D43A0">
              <w:rPr>
                <w:rFonts w:asciiTheme="majorBidi" w:hAnsiTheme="majorBidi" w:cstheme="majorBidi"/>
                <w:sz w:val="26"/>
                <w:szCs w:val="26"/>
              </w:rPr>
              <w:t>68</w:t>
            </w:r>
            <w:r w:rsidRPr="007D43A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743A0" w:rsidRPr="007D43A0">
              <w:rPr>
                <w:rFonts w:asciiTheme="majorBidi" w:hAnsiTheme="majorBidi" w:cstheme="majorBidi"/>
                <w:sz w:val="26"/>
                <w:szCs w:val="26"/>
              </w:rPr>
              <w:t>84</w:t>
            </w:r>
            <w:r w:rsidR="00574044" w:rsidRPr="007D43A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7D43A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6D2EE0" w:rsidRPr="007D43A0" w:rsidRDefault="006D2EE0" w:rsidP="004F2309">
            <w:pP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(1,064)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6D2EE0" w:rsidRPr="007D43A0" w:rsidRDefault="006D2EE0" w:rsidP="004F2309">
            <w:pP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(1,038)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6D2EE0" w:rsidRPr="007D43A0" w:rsidRDefault="006D2EE0" w:rsidP="004F2309">
            <w:pP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6D2EE0" w:rsidRPr="007D43A0" w:rsidRDefault="006D2EE0" w:rsidP="004F2309">
            <w:pP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(7</w:t>
            </w:r>
            <w:r w:rsidR="00C743A0" w:rsidRPr="007D43A0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7D43A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743A0" w:rsidRPr="007D43A0">
              <w:rPr>
                <w:rFonts w:asciiTheme="majorBidi" w:hAnsiTheme="majorBidi" w:cstheme="majorBidi"/>
                <w:sz w:val="26"/>
                <w:szCs w:val="26"/>
              </w:rPr>
              <w:t>946</w:t>
            </w:r>
            <w:r w:rsidRPr="007D43A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D2EE0" w:rsidRPr="007D43A0" w:rsidTr="00C206CD">
        <w:tc>
          <w:tcPr>
            <w:tcW w:w="3638" w:type="dxa"/>
            <w:shd w:val="clear" w:color="auto" w:fill="auto"/>
            <w:vAlign w:val="bottom"/>
          </w:tcPr>
          <w:p w:rsidR="006D2EE0" w:rsidRPr="007D43A0" w:rsidRDefault="006D2EE0" w:rsidP="006D2EE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โอนเข้า(โอนออก)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6D2EE0" w:rsidRPr="007D43A0" w:rsidRDefault="006D2EE0" w:rsidP="006D2EE0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3,175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6D2EE0" w:rsidRPr="007D43A0" w:rsidRDefault="006D2EE0" w:rsidP="006D2EE0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6D2EE0" w:rsidRPr="007D43A0" w:rsidRDefault="006D2EE0" w:rsidP="006D2EE0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6D2EE0" w:rsidRPr="007D43A0" w:rsidRDefault="006D2EE0" w:rsidP="004F2309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400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6D2EE0" w:rsidRPr="007D43A0" w:rsidRDefault="006D2EE0" w:rsidP="004F2309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3,375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6D2EE0" w:rsidRPr="007D43A0" w:rsidRDefault="006D2EE0" w:rsidP="004F2309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6D2EE0" w:rsidRPr="007D43A0" w:rsidRDefault="006D2EE0" w:rsidP="004F2309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(6,950)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6D2EE0" w:rsidRPr="007D43A0" w:rsidRDefault="006D2EE0" w:rsidP="004F2309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D2EE0" w:rsidRPr="007D43A0" w:rsidTr="00C206CD">
        <w:tc>
          <w:tcPr>
            <w:tcW w:w="3638" w:type="dxa"/>
            <w:shd w:val="clear" w:color="auto" w:fill="auto"/>
            <w:vAlign w:val="bottom"/>
          </w:tcPr>
          <w:p w:rsidR="006D2EE0" w:rsidRPr="007D43A0" w:rsidRDefault="006D2EE0" w:rsidP="006D2EE0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7D43A0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6D2EE0" w:rsidRPr="007D43A0" w:rsidRDefault="006D2EE0" w:rsidP="006D2EE0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313,280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6D2EE0" w:rsidRPr="007D43A0" w:rsidRDefault="006D2EE0" w:rsidP="006D2EE0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297,668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6D2EE0" w:rsidRPr="007D43A0" w:rsidRDefault="006D2EE0" w:rsidP="006D2EE0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42,217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6D2EE0" w:rsidRPr="007D43A0" w:rsidRDefault="006D2EE0" w:rsidP="004F2309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1,485,116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6D2EE0" w:rsidRPr="007D43A0" w:rsidRDefault="006D2EE0" w:rsidP="004F2309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148,581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6D2EE0" w:rsidRPr="007D43A0" w:rsidRDefault="006D2EE0" w:rsidP="004F2309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207,163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6D2EE0" w:rsidRPr="007D43A0" w:rsidRDefault="006D2EE0" w:rsidP="004F2309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24,537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6D2EE0" w:rsidRPr="007D43A0" w:rsidRDefault="006D2EE0" w:rsidP="004F2309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2,518,562</w:t>
            </w:r>
          </w:p>
        </w:tc>
      </w:tr>
    </w:tbl>
    <w:p w:rsidR="00CD3EEA" w:rsidRPr="007D43A0" w:rsidRDefault="00CD3EEA" w:rsidP="00CD3EEA">
      <w:pPr>
        <w:rPr>
          <w:rFonts w:asciiTheme="majorBidi" w:hAnsiTheme="majorBidi" w:cstheme="majorBidi"/>
        </w:rPr>
      </w:pPr>
      <w:r w:rsidRPr="007D43A0">
        <w:rPr>
          <w:rFonts w:asciiTheme="majorBidi" w:hAnsiTheme="majorBidi" w:cstheme="majorBidi"/>
        </w:rPr>
        <w:br w:type="page"/>
      </w:r>
    </w:p>
    <w:tbl>
      <w:tblPr>
        <w:tblW w:w="1553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638"/>
        <w:gridCol w:w="1338"/>
        <w:gridCol w:w="216"/>
        <w:gridCol w:w="564"/>
        <w:gridCol w:w="559"/>
        <w:gridCol w:w="1339"/>
        <w:gridCol w:w="1339"/>
        <w:gridCol w:w="1338"/>
        <w:gridCol w:w="1339"/>
        <w:gridCol w:w="1339"/>
        <w:gridCol w:w="1339"/>
        <w:gridCol w:w="1190"/>
      </w:tblGrid>
      <w:tr w:rsidR="00CD3EEA" w:rsidRPr="007D43A0" w:rsidTr="00C206CD">
        <w:trPr>
          <w:gridAfter w:val="1"/>
          <w:wAfter w:w="1190" w:type="dxa"/>
          <w:tblHeader/>
        </w:trPr>
        <w:tc>
          <w:tcPr>
            <w:tcW w:w="3638" w:type="dxa"/>
            <w:shd w:val="clear" w:color="auto" w:fill="auto"/>
            <w:vAlign w:val="bottom"/>
          </w:tcPr>
          <w:p w:rsidR="00CD3EEA" w:rsidRPr="007D43A0" w:rsidRDefault="00CD3EEA" w:rsidP="0042338F">
            <w:pPr>
              <w:spacing w:line="31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1554" w:type="dxa"/>
            <w:gridSpan w:val="2"/>
            <w:shd w:val="clear" w:color="auto" w:fill="auto"/>
          </w:tcPr>
          <w:p w:rsidR="00CD3EEA" w:rsidRPr="007D43A0" w:rsidRDefault="00CD3EEA" w:rsidP="0042338F">
            <w:pPr>
              <w:tabs>
                <w:tab w:val="left" w:pos="720"/>
                <w:tab w:val="left" w:pos="900"/>
                <w:tab w:val="left" w:pos="2160"/>
                <w:tab w:val="right" w:pos="7200"/>
              </w:tabs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4" w:type="dxa"/>
            <w:shd w:val="clear" w:color="auto" w:fill="auto"/>
          </w:tcPr>
          <w:p w:rsidR="00CD3EEA" w:rsidRPr="007D43A0" w:rsidRDefault="00CD3EEA" w:rsidP="0042338F">
            <w:pPr>
              <w:tabs>
                <w:tab w:val="left" w:pos="720"/>
                <w:tab w:val="left" w:pos="900"/>
                <w:tab w:val="left" w:pos="2160"/>
                <w:tab w:val="right" w:pos="7200"/>
              </w:tabs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92" w:type="dxa"/>
            <w:gridSpan w:val="7"/>
            <w:shd w:val="clear" w:color="auto" w:fill="auto"/>
            <w:vAlign w:val="bottom"/>
          </w:tcPr>
          <w:p w:rsidR="00CD3EEA" w:rsidRPr="007D43A0" w:rsidRDefault="00CD3EEA" w:rsidP="0042338F">
            <w:pPr>
              <w:tabs>
                <w:tab w:val="left" w:pos="720"/>
                <w:tab w:val="left" w:pos="900"/>
                <w:tab w:val="left" w:pos="2160"/>
                <w:tab w:val="right" w:pos="7200"/>
              </w:tabs>
              <w:spacing w:line="31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หน่วย: พันบาท)</w:t>
            </w:r>
          </w:p>
        </w:tc>
      </w:tr>
      <w:tr w:rsidR="00CD3EEA" w:rsidRPr="007D43A0" w:rsidTr="00C206CD">
        <w:trPr>
          <w:gridAfter w:val="1"/>
          <w:wAfter w:w="1190" w:type="dxa"/>
          <w:tblHeader/>
        </w:trPr>
        <w:tc>
          <w:tcPr>
            <w:tcW w:w="3638" w:type="dxa"/>
            <w:shd w:val="clear" w:color="auto" w:fill="auto"/>
            <w:vAlign w:val="bottom"/>
          </w:tcPr>
          <w:p w:rsidR="00CD3EEA" w:rsidRPr="007D43A0" w:rsidRDefault="00CD3EEA" w:rsidP="0042338F">
            <w:pP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0" w:type="dxa"/>
            <w:gridSpan w:val="10"/>
            <w:shd w:val="clear" w:color="auto" w:fill="auto"/>
          </w:tcPr>
          <w:p w:rsidR="00CD3EEA" w:rsidRPr="007D43A0" w:rsidRDefault="00CD3EEA" w:rsidP="0042338F">
            <w:pPr>
              <w:pBdr>
                <w:bottom w:val="single" w:sz="6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26B63" w:rsidRPr="007D43A0" w:rsidTr="00126B63">
        <w:trPr>
          <w:gridAfter w:val="1"/>
          <w:wAfter w:w="1190" w:type="dxa"/>
          <w:tblHeader/>
        </w:trPr>
        <w:tc>
          <w:tcPr>
            <w:tcW w:w="3638" w:type="dxa"/>
            <w:shd w:val="clear" w:color="auto" w:fill="auto"/>
            <w:vAlign w:val="bottom"/>
          </w:tcPr>
          <w:p w:rsidR="00126B63" w:rsidRPr="007D43A0" w:rsidRDefault="00126B63" w:rsidP="00126B63">
            <w:pP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:rsidR="00126B63" w:rsidRPr="007D43A0" w:rsidRDefault="00126B63" w:rsidP="00126B63">
            <w:pPr>
              <w:pBdr>
                <w:bottom w:val="single" w:sz="6" w:space="1" w:color="auto"/>
              </w:pBdr>
              <w:ind w:right="-12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  <w:r w:rsidRPr="007D43A0">
              <w:rPr>
                <w:rFonts w:asciiTheme="majorBidi" w:hAnsiTheme="majorBidi" w:cstheme="majorBidi"/>
                <w:sz w:val="26"/>
                <w:szCs w:val="26"/>
              </w:rPr>
              <w:t xml:space="preserve">          </w:t>
            </w: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ซึ่งแสดงมูลค่าตามราคาที่ตีใหม่</w:t>
            </w:r>
          </w:p>
        </w:tc>
        <w:tc>
          <w:tcPr>
            <w:tcW w:w="8033" w:type="dxa"/>
            <w:gridSpan w:val="8"/>
            <w:shd w:val="clear" w:color="auto" w:fill="auto"/>
            <w:vAlign w:val="bottom"/>
          </w:tcPr>
          <w:p w:rsidR="00126B63" w:rsidRPr="007D43A0" w:rsidRDefault="00126B63" w:rsidP="00126B63">
            <w:pPr>
              <w:pBdr>
                <w:bottom w:val="single" w:sz="6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126B63" w:rsidRPr="007D43A0" w:rsidRDefault="00126B63" w:rsidP="00126B63">
            <w:pP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206CD" w:rsidRPr="007D43A0" w:rsidTr="00C206CD">
        <w:trPr>
          <w:gridAfter w:val="1"/>
          <w:wAfter w:w="1190" w:type="dxa"/>
          <w:tblHeader/>
        </w:trPr>
        <w:tc>
          <w:tcPr>
            <w:tcW w:w="3638" w:type="dxa"/>
            <w:shd w:val="clear" w:color="auto" w:fill="auto"/>
            <w:vAlign w:val="bottom"/>
          </w:tcPr>
          <w:p w:rsidR="00C206CD" w:rsidRPr="007D43A0" w:rsidRDefault="00C206CD" w:rsidP="0042338F">
            <w:pP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</w:tcPr>
          <w:p w:rsidR="00C206CD" w:rsidRPr="007D43A0" w:rsidRDefault="00C206CD" w:rsidP="0042338F">
            <w:pP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9" w:type="dxa"/>
            <w:gridSpan w:val="3"/>
            <w:shd w:val="clear" w:color="auto" w:fill="auto"/>
            <w:vAlign w:val="bottom"/>
          </w:tcPr>
          <w:p w:rsidR="00C206CD" w:rsidRPr="007D43A0" w:rsidRDefault="00C206CD" w:rsidP="0042338F">
            <w:pP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D43A0" w:rsidRDefault="00C206CD" w:rsidP="0042338F">
            <w:pP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D43A0" w:rsidRDefault="00C206CD" w:rsidP="0042338F">
            <w:pP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เครื่องจักรและ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C206CD" w:rsidRPr="007D43A0" w:rsidRDefault="00C206CD" w:rsidP="0042338F">
            <w:pP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D43A0" w:rsidRDefault="00C206CD" w:rsidP="0042338F">
            <w:pP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</w:tcPr>
          <w:p w:rsidR="00C206CD" w:rsidRPr="007D43A0" w:rsidRDefault="00C206CD" w:rsidP="0042338F">
            <w:pP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D43A0" w:rsidRDefault="00C206CD" w:rsidP="0042338F">
            <w:pP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206CD" w:rsidRPr="007D43A0" w:rsidTr="00C206CD">
        <w:trPr>
          <w:gridAfter w:val="1"/>
          <w:wAfter w:w="1190" w:type="dxa"/>
          <w:tblHeader/>
        </w:trPr>
        <w:tc>
          <w:tcPr>
            <w:tcW w:w="3638" w:type="dxa"/>
            <w:shd w:val="clear" w:color="auto" w:fill="auto"/>
            <w:vAlign w:val="bottom"/>
          </w:tcPr>
          <w:p w:rsidR="00C206CD" w:rsidRPr="007D43A0" w:rsidRDefault="00C206CD" w:rsidP="0042338F">
            <w:pP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:rsidR="00C206CD" w:rsidRPr="007D43A0" w:rsidRDefault="00C206CD" w:rsidP="0042338F">
            <w:pP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9" w:type="dxa"/>
            <w:gridSpan w:val="3"/>
            <w:shd w:val="clear" w:color="auto" w:fill="auto"/>
            <w:vAlign w:val="bottom"/>
          </w:tcPr>
          <w:p w:rsidR="00C206CD" w:rsidRPr="007D43A0" w:rsidRDefault="00C206CD" w:rsidP="0042338F">
            <w:pP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D43A0" w:rsidRDefault="00C206CD" w:rsidP="0042338F">
            <w:pP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D43A0" w:rsidRDefault="00C206CD" w:rsidP="0042338F">
            <w:pP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C206CD" w:rsidRPr="007D43A0" w:rsidRDefault="00C206CD" w:rsidP="0042338F">
            <w:pP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D43A0" w:rsidRDefault="00C206CD" w:rsidP="0042338F">
            <w:pP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</w:tcPr>
          <w:p w:rsidR="00C206CD" w:rsidRPr="007D43A0" w:rsidRDefault="00C206CD" w:rsidP="0042338F">
            <w:pP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D43A0" w:rsidRDefault="00C206CD" w:rsidP="0042338F">
            <w:pP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206CD" w:rsidRPr="007D43A0" w:rsidTr="00C206CD">
        <w:trPr>
          <w:gridAfter w:val="1"/>
          <w:wAfter w:w="1190" w:type="dxa"/>
          <w:tblHeader/>
        </w:trPr>
        <w:tc>
          <w:tcPr>
            <w:tcW w:w="3638" w:type="dxa"/>
            <w:shd w:val="clear" w:color="auto" w:fill="auto"/>
            <w:vAlign w:val="bottom"/>
          </w:tcPr>
          <w:p w:rsidR="00C206CD" w:rsidRPr="007D43A0" w:rsidRDefault="00C206CD" w:rsidP="0042338F">
            <w:pP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:rsidR="00C206CD" w:rsidRPr="007D43A0" w:rsidRDefault="00C206CD" w:rsidP="0042338F">
            <w:pPr>
              <w:pBdr>
                <w:bottom w:val="single" w:sz="6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1339" w:type="dxa"/>
            <w:gridSpan w:val="3"/>
            <w:shd w:val="clear" w:color="auto" w:fill="auto"/>
            <w:vAlign w:val="bottom"/>
          </w:tcPr>
          <w:p w:rsidR="00C206CD" w:rsidRPr="007D43A0" w:rsidRDefault="00C206CD" w:rsidP="0042338F">
            <w:pPr>
              <w:pBdr>
                <w:bottom w:val="single" w:sz="6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D43A0" w:rsidRDefault="00C206CD" w:rsidP="0042338F">
            <w:pPr>
              <w:pBdr>
                <w:bottom w:val="single" w:sz="6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339" w:type="dxa"/>
            <w:shd w:val="clear" w:color="auto" w:fill="auto"/>
          </w:tcPr>
          <w:p w:rsidR="00C206CD" w:rsidRPr="007D43A0" w:rsidRDefault="00C206CD" w:rsidP="0042338F">
            <w:pPr>
              <w:pBdr>
                <w:bottom w:val="single" w:sz="6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C206CD" w:rsidRPr="007D43A0" w:rsidRDefault="00C206CD" w:rsidP="0042338F">
            <w:pPr>
              <w:pBdr>
                <w:bottom w:val="single" w:sz="6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D43A0" w:rsidRDefault="00C206CD" w:rsidP="0042338F">
            <w:pPr>
              <w:pBdr>
                <w:bottom w:val="single" w:sz="6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39" w:type="dxa"/>
            <w:shd w:val="clear" w:color="auto" w:fill="auto"/>
          </w:tcPr>
          <w:p w:rsidR="00C206CD" w:rsidRPr="007D43A0" w:rsidRDefault="00C206CD" w:rsidP="0042338F">
            <w:pPr>
              <w:pBdr>
                <w:bottom w:val="single" w:sz="6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D43A0" w:rsidRDefault="00C206CD" w:rsidP="0042338F">
            <w:pPr>
              <w:pBdr>
                <w:bottom w:val="single" w:sz="6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206CD" w:rsidRPr="007D43A0" w:rsidTr="00C206CD">
        <w:trPr>
          <w:gridAfter w:val="1"/>
          <w:wAfter w:w="1190" w:type="dxa"/>
        </w:trPr>
        <w:tc>
          <w:tcPr>
            <w:tcW w:w="3638" w:type="dxa"/>
            <w:shd w:val="clear" w:color="auto" w:fill="auto"/>
            <w:vAlign w:val="bottom"/>
          </w:tcPr>
          <w:p w:rsidR="00C206CD" w:rsidRPr="007D43A0" w:rsidRDefault="00C206CD" w:rsidP="0042338F">
            <w:pPr>
              <w:spacing w:line="31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38" w:type="dxa"/>
            <w:shd w:val="clear" w:color="auto" w:fill="auto"/>
          </w:tcPr>
          <w:p w:rsidR="00C206CD" w:rsidRPr="007D43A0" w:rsidRDefault="00C206CD" w:rsidP="0042338F">
            <w:pPr>
              <w:tabs>
                <w:tab w:val="decimal" w:pos="1041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9" w:type="dxa"/>
            <w:gridSpan w:val="3"/>
            <w:shd w:val="clear" w:color="auto" w:fill="auto"/>
            <w:vAlign w:val="bottom"/>
          </w:tcPr>
          <w:p w:rsidR="00C206CD" w:rsidRPr="007D43A0" w:rsidRDefault="00C206CD" w:rsidP="0042338F">
            <w:pPr>
              <w:tabs>
                <w:tab w:val="decimal" w:pos="1041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D43A0" w:rsidRDefault="00C206CD" w:rsidP="0042338F">
            <w:pPr>
              <w:tabs>
                <w:tab w:val="decimal" w:pos="1041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</w:tcPr>
          <w:p w:rsidR="00C206CD" w:rsidRPr="007D43A0" w:rsidRDefault="00C206CD" w:rsidP="0042338F">
            <w:pPr>
              <w:tabs>
                <w:tab w:val="decimal" w:pos="1041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:rsidR="00C206CD" w:rsidRPr="007D43A0" w:rsidRDefault="00C206CD" w:rsidP="0042338F">
            <w:pPr>
              <w:tabs>
                <w:tab w:val="decimal" w:pos="1041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D43A0" w:rsidRDefault="00C206CD" w:rsidP="0042338F">
            <w:pPr>
              <w:tabs>
                <w:tab w:val="decimal" w:pos="1041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D43A0" w:rsidRDefault="00C206CD" w:rsidP="0042338F">
            <w:pPr>
              <w:tabs>
                <w:tab w:val="decimal" w:pos="1041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D43A0" w:rsidRDefault="00C206CD" w:rsidP="0042338F">
            <w:pPr>
              <w:tabs>
                <w:tab w:val="decimal" w:pos="1041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A1C92" w:rsidRPr="007D43A0" w:rsidTr="00C206CD">
        <w:trPr>
          <w:gridAfter w:val="1"/>
          <w:wAfter w:w="1190" w:type="dxa"/>
        </w:trPr>
        <w:tc>
          <w:tcPr>
            <w:tcW w:w="3638" w:type="dxa"/>
            <w:shd w:val="clear" w:color="auto" w:fill="auto"/>
            <w:vAlign w:val="bottom"/>
          </w:tcPr>
          <w:p w:rsidR="001A1C92" w:rsidRPr="007D43A0" w:rsidRDefault="001A1C92" w:rsidP="001A1C92">
            <w:pPr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7D43A0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1A1C92" w:rsidRPr="007D43A0" w:rsidRDefault="001A1C92" w:rsidP="001A1C92">
            <w:pP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28,560</w:t>
            </w:r>
          </w:p>
        </w:tc>
        <w:tc>
          <w:tcPr>
            <w:tcW w:w="1339" w:type="dxa"/>
            <w:gridSpan w:val="3"/>
            <w:shd w:val="clear" w:color="auto" w:fill="auto"/>
            <w:vAlign w:val="bottom"/>
          </w:tcPr>
          <w:p w:rsidR="001A1C92" w:rsidRPr="007D43A0" w:rsidRDefault="001A1C92" w:rsidP="001A1C92">
            <w:pP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1A1C92" w:rsidRPr="007D43A0" w:rsidRDefault="001A1C92" w:rsidP="001A1C92">
            <w:pP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17,818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1A1C92" w:rsidRPr="007D43A0" w:rsidRDefault="001A1C92" w:rsidP="001A1C92">
            <w:pP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661,453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1A1C92" w:rsidRPr="007D43A0" w:rsidRDefault="001A1C92" w:rsidP="001A1C92">
            <w:pP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92,845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1A1C92" w:rsidRPr="007D43A0" w:rsidRDefault="001A1C92" w:rsidP="001A1C92">
            <w:pP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100,263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1A1C92" w:rsidRPr="007D43A0" w:rsidRDefault="001A1C92" w:rsidP="001A1C92">
            <w:pP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1A1C92" w:rsidRPr="007D43A0" w:rsidRDefault="001A1C92" w:rsidP="001A1C92">
            <w:pPr>
              <w:tabs>
                <w:tab w:val="decimal" w:pos="955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900,939</w:t>
            </w:r>
          </w:p>
        </w:tc>
      </w:tr>
      <w:tr w:rsidR="001A1C92" w:rsidRPr="007D43A0" w:rsidTr="00C206CD">
        <w:trPr>
          <w:gridAfter w:val="1"/>
          <w:wAfter w:w="1190" w:type="dxa"/>
        </w:trPr>
        <w:tc>
          <w:tcPr>
            <w:tcW w:w="3638" w:type="dxa"/>
            <w:shd w:val="clear" w:color="auto" w:fill="auto"/>
            <w:vAlign w:val="bottom"/>
          </w:tcPr>
          <w:p w:rsidR="001A1C92" w:rsidRPr="007D43A0" w:rsidRDefault="001A1C92" w:rsidP="001A1C92">
            <w:pPr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  <w:r w:rsidRPr="007D43A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1A1C92" w:rsidRPr="007D43A0" w:rsidRDefault="001A1C92" w:rsidP="001A1C92">
            <w:pP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15,601</w:t>
            </w:r>
          </w:p>
        </w:tc>
        <w:tc>
          <w:tcPr>
            <w:tcW w:w="1339" w:type="dxa"/>
            <w:gridSpan w:val="3"/>
            <w:shd w:val="clear" w:color="auto" w:fill="auto"/>
            <w:vAlign w:val="bottom"/>
          </w:tcPr>
          <w:p w:rsidR="001A1C92" w:rsidRPr="007D43A0" w:rsidRDefault="001A1C92" w:rsidP="001A1C92">
            <w:pP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1A1C92" w:rsidRPr="007D43A0" w:rsidRDefault="001A1C92" w:rsidP="001A1C92">
            <w:pP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8,461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1A1C92" w:rsidRPr="007D43A0" w:rsidRDefault="001A1C92" w:rsidP="001A1C92">
            <w:pP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116,805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1A1C92" w:rsidRPr="007D43A0" w:rsidRDefault="001A1C92" w:rsidP="001A1C92">
            <w:pP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19,04</w:t>
            </w:r>
            <w:r w:rsidR="00956DE6" w:rsidRPr="007D43A0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1A1C92" w:rsidRPr="007D43A0" w:rsidRDefault="001A1C92" w:rsidP="001A1C92">
            <w:pP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15,106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1A1C92" w:rsidRPr="007D43A0" w:rsidRDefault="001A1C92" w:rsidP="001A1C92">
            <w:pP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1A1C92" w:rsidRPr="007D43A0" w:rsidRDefault="001A1C92" w:rsidP="001A1C92">
            <w:pPr>
              <w:tabs>
                <w:tab w:val="decimal" w:pos="955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175,01</w:t>
            </w:r>
            <w:r w:rsidR="00956DE6" w:rsidRPr="007D43A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1A1C92" w:rsidRPr="007D43A0" w:rsidTr="00C206CD">
        <w:trPr>
          <w:gridAfter w:val="1"/>
          <w:wAfter w:w="1190" w:type="dxa"/>
        </w:trPr>
        <w:tc>
          <w:tcPr>
            <w:tcW w:w="3638" w:type="dxa"/>
            <w:shd w:val="clear" w:color="auto" w:fill="auto"/>
            <w:vAlign w:val="bottom"/>
          </w:tcPr>
          <w:p w:rsidR="001A1C92" w:rsidRPr="007D43A0" w:rsidRDefault="001A1C92" w:rsidP="001A1C92">
            <w:pPr>
              <w:spacing w:line="310" w:lineRule="exact"/>
              <w:ind w:left="200" w:hanging="200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ค่าเสื่อมราคาของส่วนที่จำหน่าย/ตัดจำหน่าย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1A1C92" w:rsidRPr="007D43A0" w:rsidRDefault="001A1C92" w:rsidP="001A1C92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9" w:type="dxa"/>
            <w:gridSpan w:val="3"/>
            <w:shd w:val="clear" w:color="auto" w:fill="auto"/>
            <w:vAlign w:val="bottom"/>
          </w:tcPr>
          <w:p w:rsidR="001A1C92" w:rsidRPr="007D43A0" w:rsidRDefault="001A1C92" w:rsidP="001A1C92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1A1C92" w:rsidRPr="007D43A0" w:rsidRDefault="001A1C92" w:rsidP="001A1C92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1A1C92" w:rsidRPr="007D43A0" w:rsidRDefault="001A1C92" w:rsidP="001A1C92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(50,219)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1A1C92" w:rsidRPr="007D43A0" w:rsidRDefault="001A1C92" w:rsidP="001A1C92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(16,392)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1A1C92" w:rsidRPr="007D43A0" w:rsidRDefault="001A1C92" w:rsidP="001A1C92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(5,786)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1A1C92" w:rsidRPr="007D43A0" w:rsidRDefault="001A1C92" w:rsidP="001A1C92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1A1C92" w:rsidRPr="007D43A0" w:rsidRDefault="001A1C92" w:rsidP="001A1C92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(72,397)</w:t>
            </w:r>
          </w:p>
        </w:tc>
      </w:tr>
      <w:tr w:rsidR="001A1C92" w:rsidRPr="007D43A0" w:rsidTr="00C206CD">
        <w:trPr>
          <w:gridAfter w:val="1"/>
          <w:wAfter w:w="1190" w:type="dxa"/>
        </w:trPr>
        <w:tc>
          <w:tcPr>
            <w:tcW w:w="3638" w:type="dxa"/>
            <w:shd w:val="clear" w:color="auto" w:fill="auto"/>
            <w:vAlign w:val="bottom"/>
          </w:tcPr>
          <w:p w:rsidR="001A1C92" w:rsidRPr="007D43A0" w:rsidRDefault="001A1C92" w:rsidP="001A1C92">
            <w:pPr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7D43A0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1A1C92" w:rsidRPr="007D43A0" w:rsidRDefault="001A1C92" w:rsidP="001A1C92">
            <w:pP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44,161</w:t>
            </w:r>
          </w:p>
        </w:tc>
        <w:tc>
          <w:tcPr>
            <w:tcW w:w="1339" w:type="dxa"/>
            <w:gridSpan w:val="3"/>
            <w:shd w:val="clear" w:color="auto" w:fill="auto"/>
            <w:vAlign w:val="bottom"/>
          </w:tcPr>
          <w:p w:rsidR="001A1C92" w:rsidRPr="007D43A0" w:rsidRDefault="001A1C92" w:rsidP="001A1C92">
            <w:pP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1A1C92" w:rsidRPr="007D43A0" w:rsidRDefault="001A1C92" w:rsidP="001A1C92">
            <w:pP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26,279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1A1C92" w:rsidRPr="007D43A0" w:rsidRDefault="001A1C92" w:rsidP="001A1C92">
            <w:pP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728,039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1A1C92" w:rsidRPr="007D43A0" w:rsidRDefault="001A1C92" w:rsidP="001A1C92">
            <w:pP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95,493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1A1C92" w:rsidRPr="007D43A0" w:rsidRDefault="001A1C92" w:rsidP="001A1C92">
            <w:pP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109,583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1A1C92" w:rsidRPr="007D43A0" w:rsidRDefault="001A1C92" w:rsidP="001A1C92">
            <w:pP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1A1C92" w:rsidRPr="007D43A0" w:rsidRDefault="001A1C92" w:rsidP="001A1C92">
            <w:pPr>
              <w:tabs>
                <w:tab w:val="decimal" w:pos="955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1,003,55</w:t>
            </w:r>
            <w:r w:rsidR="00D41D2E" w:rsidRPr="007D43A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8A25DB" w:rsidRPr="007D43A0" w:rsidTr="00C206CD">
        <w:trPr>
          <w:gridAfter w:val="1"/>
          <w:wAfter w:w="1190" w:type="dxa"/>
        </w:trPr>
        <w:tc>
          <w:tcPr>
            <w:tcW w:w="3638" w:type="dxa"/>
            <w:shd w:val="clear" w:color="auto" w:fill="auto"/>
            <w:vAlign w:val="bottom"/>
          </w:tcPr>
          <w:p w:rsidR="008A25DB" w:rsidRPr="007D43A0" w:rsidRDefault="008A25DB" w:rsidP="008A25DB">
            <w:pPr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  <w:r w:rsidRPr="007D43A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8A25DB" w:rsidRPr="007D43A0" w:rsidRDefault="008A25DB" w:rsidP="008A25DB">
            <w:pP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15,812</w:t>
            </w:r>
          </w:p>
        </w:tc>
        <w:tc>
          <w:tcPr>
            <w:tcW w:w="1339" w:type="dxa"/>
            <w:gridSpan w:val="3"/>
            <w:shd w:val="clear" w:color="auto" w:fill="auto"/>
            <w:vAlign w:val="bottom"/>
          </w:tcPr>
          <w:p w:rsidR="008A25DB" w:rsidRPr="007D43A0" w:rsidRDefault="008A25DB" w:rsidP="008A25DB">
            <w:pP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8A25DB" w:rsidRPr="007D43A0" w:rsidRDefault="008A25DB" w:rsidP="008A25DB">
            <w:pP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8,439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8A25DB" w:rsidRPr="007D43A0" w:rsidRDefault="008A25DB" w:rsidP="008A25DB">
            <w:pP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155,884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8A25DB" w:rsidRPr="007D43A0" w:rsidRDefault="008A25DB" w:rsidP="008A25DB">
            <w:pP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19,057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8A25DB" w:rsidRPr="007D43A0" w:rsidRDefault="008A25DB" w:rsidP="008A25DB">
            <w:pP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17,541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8A25DB" w:rsidRPr="007D43A0" w:rsidRDefault="008A25DB" w:rsidP="008A25DB">
            <w:pP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8A25DB" w:rsidRPr="007D43A0" w:rsidRDefault="008A25DB" w:rsidP="008A25DB">
            <w:pPr>
              <w:tabs>
                <w:tab w:val="decimal" w:pos="955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216,733</w:t>
            </w:r>
          </w:p>
        </w:tc>
      </w:tr>
      <w:tr w:rsidR="008A25DB" w:rsidRPr="007D43A0" w:rsidTr="00C206CD">
        <w:trPr>
          <w:gridAfter w:val="1"/>
          <w:wAfter w:w="1190" w:type="dxa"/>
        </w:trPr>
        <w:tc>
          <w:tcPr>
            <w:tcW w:w="3638" w:type="dxa"/>
            <w:shd w:val="clear" w:color="auto" w:fill="auto"/>
            <w:vAlign w:val="bottom"/>
          </w:tcPr>
          <w:p w:rsidR="008A25DB" w:rsidRPr="007D43A0" w:rsidRDefault="008A25DB" w:rsidP="008A25DB">
            <w:pPr>
              <w:spacing w:line="310" w:lineRule="exact"/>
              <w:ind w:left="200" w:hanging="200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ค่าเสื่อมราคาของส่วนที่จำหน่าย/ตัดจำหน่าย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9" w:type="dxa"/>
            <w:gridSpan w:val="3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(59,335)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(966)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(924)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(61,225)</w:t>
            </w:r>
          </w:p>
        </w:tc>
      </w:tr>
      <w:tr w:rsidR="008A25DB" w:rsidRPr="007D43A0" w:rsidTr="00C206CD">
        <w:trPr>
          <w:gridAfter w:val="1"/>
          <w:wAfter w:w="1190" w:type="dxa"/>
        </w:trPr>
        <w:tc>
          <w:tcPr>
            <w:tcW w:w="3638" w:type="dxa"/>
            <w:shd w:val="clear" w:color="auto" w:fill="auto"/>
            <w:vAlign w:val="bottom"/>
          </w:tcPr>
          <w:p w:rsidR="008A25DB" w:rsidRPr="007D43A0" w:rsidRDefault="008A25DB" w:rsidP="008A25DB">
            <w:pPr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7D43A0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59,973</w:t>
            </w:r>
          </w:p>
        </w:tc>
        <w:tc>
          <w:tcPr>
            <w:tcW w:w="1339" w:type="dxa"/>
            <w:gridSpan w:val="3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34,718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824,588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113,584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126,200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1,159,063</w:t>
            </w:r>
          </w:p>
        </w:tc>
      </w:tr>
      <w:tr w:rsidR="008A25DB" w:rsidRPr="007D43A0" w:rsidTr="00C206CD">
        <w:trPr>
          <w:gridAfter w:val="1"/>
          <w:wAfter w:w="1190" w:type="dxa"/>
        </w:trPr>
        <w:tc>
          <w:tcPr>
            <w:tcW w:w="3638" w:type="dxa"/>
            <w:shd w:val="clear" w:color="auto" w:fill="auto"/>
            <w:vAlign w:val="bottom"/>
          </w:tcPr>
          <w:p w:rsidR="008A25DB" w:rsidRPr="007D43A0" w:rsidRDefault="008A25DB" w:rsidP="008A25DB">
            <w:pPr>
              <w:spacing w:line="31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8A25DB" w:rsidRPr="007D43A0" w:rsidRDefault="008A25DB" w:rsidP="008A25DB">
            <w:pP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9" w:type="dxa"/>
            <w:gridSpan w:val="3"/>
            <w:shd w:val="clear" w:color="auto" w:fill="auto"/>
            <w:vAlign w:val="bottom"/>
          </w:tcPr>
          <w:p w:rsidR="008A25DB" w:rsidRPr="007D43A0" w:rsidRDefault="008A25DB" w:rsidP="008A25DB">
            <w:pP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:rsidR="008A25DB" w:rsidRPr="007D43A0" w:rsidRDefault="008A25DB" w:rsidP="008A25DB">
            <w:pP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:rsidR="008A25DB" w:rsidRPr="007D43A0" w:rsidRDefault="008A25DB" w:rsidP="008A25DB">
            <w:pP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:rsidR="008A25DB" w:rsidRPr="007D43A0" w:rsidRDefault="008A25DB" w:rsidP="008A25DB">
            <w:pP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:rsidR="008A25DB" w:rsidRPr="007D43A0" w:rsidRDefault="008A25DB" w:rsidP="008A25DB">
            <w:pP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:rsidR="008A25DB" w:rsidRPr="007D43A0" w:rsidRDefault="008A25DB" w:rsidP="008A25DB">
            <w:pP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:rsidR="008A25DB" w:rsidRPr="007D43A0" w:rsidRDefault="008A25DB" w:rsidP="008A25DB">
            <w:pPr>
              <w:tabs>
                <w:tab w:val="decimal" w:pos="955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A25DB" w:rsidRPr="007D43A0" w:rsidTr="00C206CD">
        <w:trPr>
          <w:gridAfter w:val="1"/>
          <w:wAfter w:w="1190" w:type="dxa"/>
        </w:trPr>
        <w:tc>
          <w:tcPr>
            <w:tcW w:w="3638" w:type="dxa"/>
            <w:shd w:val="clear" w:color="auto" w:fill="auto"/>
            <w:vAlign w:val="bottom"/>
          </w:tcPr>
          <w:p w:rsidR="008A25DB" w:rsidRPr="007D43A0" w:rsidRDefault="008A25DB" w:rsidP="008A25DB">
            <w:pPr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7D43A0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8A25DB" w:rsidRPr="007D43A0" w:rsidRDefault="008A25DB" w:rsidP="008A25DB">
            <w:pP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121</w:t>
            </w:r>
          </w:p>
        </w:tc>
        <w:tc>
          <w:tcPr>
            <w:tcW w:w="1339" w:type="dxa"/>
            <w:gridSpan w:val="3"/>
            <w:shd w:val="clear" w:color="auto" w:fill="auto"/>
            <w:vAlign w:val="bottom"/>
          </w:tcPr>
          <w:p w:rsidR="008A25DB" w:rsidRPr="007D43A0" w:rsidRDefault="008A25DB" w:rsidP="008A25DB">
            <w:pP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8A25DB" w:rsidRPr="007D43A0" w:rsidRDefault="008A25DB" w:rsidP="008A25DB">
            <w:pP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8A25DB" w:rsidRPr="007D43A0" w:rsidRDefault="008A25DB" w:rsidP="008A25DB">
            <w:pP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7,748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8A25DB" w:rsidRPr="007D43A0" w:rsidRDefault="008A25DB" w:rsidP="008A25DB">
            <w:pP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4,690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8A25DB" w:rsidRPr="007D43A0" w:rsidRDefault="008A25DB" w:rsidP="008A25DB">
            <w:pP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8A25DB" w:rsidRPr="007D43A0" w:rsidRDefault="008A25DB" w:rsidP="008A25DB">
            <w:pP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8A25DB" w:rsidRPr="007D43A0" w:rsidRDefault="008A25DB" w:rsidP="008A25DB">
            <w:pPr>
              <w:tabs>
                <w:tab w:val="decimal" w:pos="955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12,580</w:t>
            </w:r>
          </w:p>
        </w:tc>
      </w:tr>
      <w:tr w:rsidR="008A25DB" w:rsidRPr="007D43A0" w:rsidTr="00C206CD">
        <w:trPr>
          <w:gridAfter w:val="1"/>
          <w:wAfter w:w="1190" w:type="dxa"/>
        </w:trPr>
        <w:tc>
          <w:tcPr>
            <w:tcW w:w="3638" w:type="dxa"/>
            <w:shd w:val="clear" w:color="auto" w:fill="auto"/>
            <w:vAlign w:val="bottom"/>
          </w:tcPr>
          <w:p w:rsidR="008A25DB" w:rsidRPr="007D43A0" w:rsidRDefault="008A25DB" w:rsidP="008A25DB">
            <w:pPr>
              <w:spacing w:line="31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ลดลงระหว่างปี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9" w:type="dxa"/>
            <w:gridSpan w:val="3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(1,442)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(2,744)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(4,186)</w:t>
            </w:r>
          </w:p>
        </w:tc>
      </w:tr>
      <w:tr w:rsidR="008A25DB" w:rsidRPr="007D43A0" w:rsidTr="0069224E">
        <w:trPr>
          <w:gridAfter w:val="1"/>
          <w:wAfter w:w="1190" w:type="dxa"/>
          <w:trHeight w:val="148"/>
        </w:trPr>
        <w:tc>
          <w:tcPr>
            <w:tcW w:w="3638" w:type="dxa"/>
            <w:shd w:val="clear" w:color="auto" w:fill="auto"/>
            <w:vAlign w:val="bottom"/>
          </w:tcPr>
          <w:p w:rsidR="008A25DB" w:rsidRPr="007D43A0" w:rsidRDefault="008A25DB" w:rsidP="008A25DB">
            <w:pPr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7D43A0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8A25DB" w:rsidRPr="007D43A0" w:rsidRDefault="008A25DB" w:rsidP="0069224E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121</w:t>
            </w:r>
          </w:p>
        </w:tc>
        <w:tc>
          <w:tcPr>
            <w:tcW w:w="1339" w:type="dxa"/>
            <w:gridSpan w:val="3"/>
            <w:shd w:val="clear" w:color="auto" w:fill="auto"/>
            <w:vAlign w:val="bottom"/>
          </w:tcPr>
          <w:p w:rsidR="008A25DB" w:rsidRPr="007D43A0" w:rsidRDefault="008A25DB" w:rsidP="0069224E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8A25DB" w:rsidRPr="007D43A0" w:rsidRDefault="008A25DB" w:rsidP="0069224E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8A25DB" w:rsidRPr="007D43A0" w:rsidRDefault="008A25DB" w:rsidP="0069224E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6,306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8A25DB" w:rsidRPr="007D43A0" w:rsidRDefault="008A25DB" w:rsidP="0069224E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1,946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8A25DB" w:rsidRPr="007D43A0" w:rsidRDefault="008A25DB" w:rsidP="0069224E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8A25DB" w:rsidRPr="007D43A0" w:rsidRDefault="008A25DB" w:rsidP="0069224E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8A25DB" w:rsidRPr="007D43A0" w:rsidRDefault="008A25DB" w:rsidP="0069224E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8,394</w:t>
            </w:r>
          </w:p>
        </w:tc>
      </w:tr>
      <w:tr w:rsidR="008A25DB" w:rsidRPr="007D43A0" w:rsidTr="00C206CD">
        <w:trPr>
          <w:gridAfter w:val="1"/>
          <w:wAfter w:w="1190" w:type="dxa"/>
        </w:trPr>
        <w:tc>
          <w:tcPr>
            <w:tcW w:w="3638" w:type="dxa"/>
            <w:shd w:val="clear" w:color="auto" w:fill="auto"/>
            <w:vAlign w:val="bottom"/>
          </w:tcPr>
          <w:p w:rsidR="008A25DB" w:rsidRPr="007D43A0" w:rsidRDefault="008A25DB" w:rsidP="008A25DB">
            <w:pPr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7D43A0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121</w:t>
            </w:r>
          </w:p>
        </w:tc>
        <w:tc>
          <w:tcPr>
            <w:tcW w:w="1339" w:type="dxa"/>
            <w:gridSpan w:val="3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6,306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1,946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8,394</w:t>
            </w:r>
          </w:p>
        </w:tc>
      </w:tr>
      <w:tr w:rsidR="008A25DB" w:rsidRPr="007D43A0" w:rsidTr="00C206CD">
        <w:trPr>
          <w:gridAfter w:val="1"/>
          <w:wAfter w:w="1190" w:type="dxa"/>
        </w:trPr>
        <w:tc>
          <w:tcPr>
            <w:tcW w:w="3638" w:type="dxa"/>
            <w:shd w:val="clear" w:color="auto" w:fill="auto"/>
            <w:vAlign w:val="bottom"/>
          </w:tcPr>
          <w:p w:rsidR="008A25DB" w:rsidRPr="007D43A0" w:rsidRDefault="008A25DB" w:rsidP="008A25DB">
            <w:pPr>
              <w:spacing w:line="31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8A25DB" w:rsidRPr="007D43A0" w:rsidRDefault="008A25DB" w:rsidP="008A25DB">
            <w:pP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9" w:type="dxa"/>
            <w:gridSpan w:val="3"/>
            <w:shd w:val="clear" w:color="auto" w:fill="auto"/>
            <w:vAlign w:val="bottom"/>
          </w:tcPr>
          <w:p w:rsidR="008A25DB" w:rsidRPr="007D43A0" w:rsidRDefault="008A25DB" w:rsidP="008A25DB">
            <w:pP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:rsidR="008A25DB" w:rsidRPr="007D43A0" w:rsidRDefault="008A25DB" w:rsidP="008A25DB">
            <w:pP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:rsidR="008A25DB" w:rsidRPr="007D43A0" w:rsidRDefault="008A25DB" w:rsidP="008A25DB">
            <w:pP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:rsidR="008A25DB" w:rsidRPr="007D43A0" w:rsidRDefault="008A25DB" w:rsidP="008A25DB">
            <w:pP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:rsidR="008A25DB" w:rsidRPr="007D43A0" w:rsidRDefault="008A25DB" w:rsidP="008A25DB">
            <w:pP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:rsidR="008A25DB" w:rsidRPr="007D43A0" w:rsidRDefault="008A25DB" w:rsidP="008A25DB">
            <w:pP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:rsidR="008A25DB" w:rsidRPr="007D43A0" w:rsidRDefault="008A25DB" w:rsidP="008A25DB">
            <w:pPr>
              <w:tabs>
                <w:tab w:val="decimal" w:pos="955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A25DB" w:rsidRPr="007D43A0" w:rsidTr="00C206CD">
        <w:trPr>
          <w:gridAfter w:val="1"/>
          <w:wAfter w:w="1190" w:type="dxa"/>
          <w:trHeight w:val="299"/>
        </w:trPr>
        <w:tc>
          <w:tcPr>
            <w:tcW w:w="3638" w:type="dxa"/>
            <w:shd w:val="clear" w:color="auto" w:fill="auto"/>
            <w:vAlign w:val="bottom"/>
          </w:tcPr>
          <w:p w:rsidR="008A25DB" w:rsidRPr="007D43A0" w:rsidRDefault="008A25DB" w:rsidP="008A25DB">
            <w:pPr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7D43A0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265,703</w:t>
            </w:r>
          </w:p>
        </w:tc>
        <w:tc>
          <w:tcPr>
            <w:tcW w:w="1339" w:type="dxa"/>
            <w:gridSpan w:val="3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297,668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15,938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445,738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31,827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56,557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25,239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1,138,670</w:t>
            </w:r>
          </w:p>
        </w:tc>
      </w:tr>
      <w:tr w:rsidR="008A25DB" w:rsidRPr="007D43A0" w:rsidTr="00C206CD">
        <w:trPr>
          <w:gridAfter w:val="1"/>
          <w:wAfter w:w="1190" w:type="dxa"/>
        </w:trPr>
        <w:tc>
          <w:tcPr>
            <w:tcW w:w="3638" w:type="dxa"/>
            <w:shd w:val="clear" w:color="auto" w:fill="auto"/>
            <w:vAlign w:val="bottom"/>
          </w:tcPr>
          <w:p w:rsidR="008A25DB" w:rsidRPr="007D43A0" w:rsidRDefault="008A25DB" w:rsidP="008A25DB">
            <w:pPr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7D43A0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253,186</w:t>
            </w:r>
          </w:p>
        </w:tc>
        <w:tc>
          <w:tcPr>
            <w:tcW w:w="1339" w:type="dxa"/>
            <w:gridSpan w:val="3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297,668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7,499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654,222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33,051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80,942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24,537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1,351,105</w:t>
            </w:r>
          </w:p>
        </w:tc>
      </w:tr>
      <w:tr w:rsidR="008A25DB" w:rsidRPr="007D43A0" w:rsidTr="00C206CD">
        <w:tc>
          <w:tcPr>
            <w:tcW w:w="3638" w:type="dxa"/>
            <w:shd w:val="clear" w:color="auto" w:fill="auto"/>
            <w:vAlign w:val="bottom"/>
          </w:tcPr>
          <w:p w:rsidR="008A25DB" w:rsidRPr="007D43A0" w:rsidRDefault="008A25DB" w:rsidP="008A25DB">
            <w:pPr>
              <w:spacing w:line="31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D43A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38" w:type="dxa"/>
            <w:shd w:val="clear" w:color="auto" w:fill="auto"/>
          </w:tcPr>
          <w:p w:rsidR="008A25DB" w:rsidRPr="007D43A0" w:rsidRDefault="008A25DB" w:rsidP="008A25DB">
            <w:pPr>
              <w:tabs>
                <w:tab w:val="decimal" w:pos="882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9" w:type="dxa"/>
            <w:gridSpan w:val="3"/>
            <w:shd w:val="clear" w:color="auto" w:fill="auto"/>
            <w:vAlign w:val="bottom"/>
          </w:tcPr>
          <w:p w:rsidR="008A25DB" w:rsidRPr="007D43A0" w:rsidRDefault="008A25DB" w:rsidP="008A25DB">
            <w:pPr>
              <w:tabs>
                <w:tab w:val="decimal" w:pos="882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:rsidR="008A25DB" w:rsidRPr="007D43A0" w:rsidRDefault="008A25DB" w:rsidP="008A25DB">
            <w:pPr>
              <w:tabs>
                <w:tab w:val="decimal" w:pos="882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</w:tcPr>
          <w:p w:rsidR="008A25DB" w:rsidRPr="007D43A0" w:rsidRDefault="008A25DB" w:rsidP="008A25DB">
            <w:pPr>
              <w:tabs>
                <w:tab w:val="decimal" w:pos="882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</w:tcPr>
          <w:p w:rsidR="008A25DB" w:rsidRPr="007D43A0" w:rsidRDefault="008A25DB" w:rsidP="008A25DB">
            <w:pPr>
              <w:tabs>
                <w:tab w:val="decimal" w:pos="882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:rsidR="008A25DB" w:rsidRPr="007D43A0" w:rsidRDefault="008A25DB" w:rsidP="008A25DB">
            <w:pPr>
              <w:tabs>
                <w:tab w:val="decimal" w:pos="882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:rsidR="008A25DB" w:rsidRPr="007D43A0" w:rsidRDefault="008A25DB" w:rsidP="008A25DB">
            <w:pPr>
              <w:tabs>
                <w:tab w:val="decimal" w:pos="882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</w:tcPr>
          <w:p w:rsidR="008A25DB" w:rsidRPr="007D43A0" w:rsidRDefault="008A25DB" w:rsidP="008A25DB">
            <w:pPr>
              <w:tabs>
                <w:tab w:val="decimal" w:pos="955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0" w:type="dxa"/>
            <w:vAlign w:val="bottom"/>
          </w:tcPr>
          <w:p w:rsidR="008A25DB" w:rsidRPr="007D43A0" w:rsidRDefault="008A25DB" w:rsidP="008A25DB">
            <w:pPr>
              <w:tabs>
                <w:tab w:val="decimal" w:pos="1041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A25DB" w:rsidRPr="007D43A0" w:rsidTr="00C206CD">
        <w:trPr>
          <w:gridAfter w:val="1"/>
          <w:wAfter w:w="1190" w:type="dxa"/>
        </w:trPr>
        <w:tc>
          <w:tcPr>
            <w:tcW w:w="8993" w:type="dxa"/>
            <w:gridSpan w:val="7"/>
            <w:shd w:val="clear" w:color="auto" w:fill="auto"/>
          </w:tcPr>
          <w:p w:rsidR="008A25DB" w:rsidRPr="007D43A0" w:rsidRDefault="008A25DB" w:rsidP="008A25DB">
            <w:pPr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2559 (139</w:t>
            </w: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ล้านบาท รวมอยู่ในต้นทุนงานก่อสร้าง ส่วนที่เหลือรวมอยู่ในค่าใช้จ่ายในการบริหาร)</w:t>
            </w:r>
          </w:p>
        </w:tc>
        <w:tc>
          <w:tcPr>
            <w:tcW w:w="1338" w:type="dxa"/>
            <w:shd w:val="clear" w:color="auto" w:fill="auto"/>
          </w:tcPr>
          <w:p w:rsidR="008A25DB" w:rsidRPr="007D43A0" w:rsidRDefault="008A25DB" w:rsidP="008A25DB">
            <w:pPr>
              <w:tabs>
                <w:tab w:val="decimal" w:pos="882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</w:tcPr>
          <w:p w:rsidR="008A25DB" w:rsidRPr="007D43A0" w:rsidRDefault="008A25DB" w:rsidP="008A25DB">
            <w:pPr>
              <w:tabs>
                <w:tab w:val="decimal" w:pos="882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</w:tcPr>
          <w:p w:rsidR="008A25DB" w:rsidRPr="007D43A0" w:rsidRDefault="008A25DB" w:rsidP="008A25DB">
            <w:pPr>
              <w:tabs>
                <w:tab w:val="decimal" w:pos="882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175,013</w:t>
            </w:r>
          </w:p>
        </w:tc>
      </w:tr>
      <w:tr w:rsidR="008A25DB" w:rsidRPr="007D43A0" w:rsidTr="00C206CD">
        <w:trPr>
          <w:gridAfter w:val="1"/>
          <w:wAfter w:w="1190" w:type="dxa"/>
        </w:trPr>
        <w:tc>
          <w:tcPr>
            <w:tcW w:w="8993" w:type="dxa"/>
            <w:gridSpan w:val="7"/>
            <w:shd w:val="clear" w:color="auto" w:fill="auto"/>
          </w:tcPr>
          <w:p w:rsidR="008A25DB" w:rsidRPr="007D43A0" w:rsidRDefault="008A25DB" w:rsidP="008A25DB">
            <w:pPr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 xml:space="preserve">2560 (180 </w:t>
            </w:r>
            <w:r w:rsidRPr="007D43A0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 รวมอยู่ในต้นทุนงานก่อสร้าง ส่วนที่เหลือรวมอยู่ในค่าใช้จ่ายในการบริหาร)</w:t>
            </w:r>
          </w:p>
        </w:tc>
        <w:tc>
          <w:tcPr>
            <w:tcW w:w="1338" w:type="dxa"/>
            <w:shd w:val="clear" w:color="auto" w:fill="auto"/>
          </w:tcPr>
          <w:p w:rsidR="008A25DB" w:rsidRPr="007D43A0" w:rsidRDefault="008A25DB" w:rsidP="008A25DB">
            <w:pPr>
              <w:tabs>
                <w:tab w:val="decimal" w:pos="882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</w:tcPr>
          <w:p w:rsidR="008A25DB" w:rsidRPr="007D43A0" w:rsidRDefault="008A25DB" w:rsidP="008A25DB">
            <w:pPr>
              <w:tabs>
                <w:tab w:val="decimal" w:pos="882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</w:tcPr>
          <w:p w:rsidR="008A25DB" w:rsidRPr="007D43A0" w:rsidRDefault="008A25DB" w:rsidP="008A25DB">
            <w:pPr>
              <w:tabs>
                <w:tab w:val="decimal" w:pos="882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:rsidR="008A25DB" w:rsidRPr="007D43A0" w:rsidRDefault="006D2EE0" w:rsidP="00C743A0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1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D43A0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C743A0" w:rsidRPr="007D43A0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7D43A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743A0" w:rsidRPr="007D43A0">
              <w:rPr>
                <w:rFonts w:asciiTheme="majorBidi" w:hAnsiTheme="majorBidi" w:cstheme="majorBidi"/>
                <w:sz w:val="26"/>
                <w:szCs w:val="26"/>
              </w:rPr>
              <w:t>733</w:t>
            </w:r>
          </w:p>
        </w:tc>
      </w:tr>
    </w:tbl>
    <w:p w:rsidR="00CD3EEA" w:rsidRPr="007D43A0" w:rsidRDefault="00CD3EEA" w:rsidP="00CD3EEA">
      <w:pPr>
        <w:rPr>
          <w:rFonts w:asciiTheme="majorBidi" w:hAnsiTheme="majorBidi" w:cstheme="majorBidi"/>
          <w:sz w:val="2"/>
          <w:szCs w:val="2"/>
        </w:rPr>
      </w:pPr>
    </w:p>
    <w:p w:rsidR="00CD3EEA" w:rsidRPr="007D43A0" w:rsidRDefault="00CD3EEA" w:rsidP="00CD3EEA">
      <w:pPr>
        <w:rPr>
          <w:rFonts w:asciiTheme="majorBidi" w:hAnsiTheme="majorBidi" w:cstheme="majorBidi"/>
          <w:sz w:val="2"/>
          <w:szCs w:val="2"/>
        </w:rPr>
      </w:pPr>
    </w:p>
    <w:p w:rsidR="00CD3EEA" w:rsidRPr="007D43A0" w:rsidRDefault="00CD3EEA" w:rsidP="00CD3EEA">
      <w:pPr>
        <w:rPr>
          <w:rFonts w:asciiTheme="majorBidi" w:hAnsiTheme="majorBidi" w:cstheme="majorBidi"/>
          <w:sz w:val="2"/>
          <w:szCs w:val="2"/>
        </w:rPr>
      </w:pPr>
    </w:p>
    <w:p w:rsidR="00AB0F19" w:rsidRPr="007D43A0" w:rsidRDefault="00AB0F19" w:rsidP="00875431">
      <w:pPr>
        <w:spacing w:before="80"/>
        <w:jc w:val="thaiDistribute"/>
        <w:rPr>
          <w:rFonts w:asciiTheme="majorBidi" w:hAnsiTheme="majorBidi" w:cstheme="majorBidi"/>
          <w:sz w:val="2"/>
          <w:szCs w:val="2"/>
        </w:rPr>
        <w:sectPr w:rsidR="00AB0F19" w:rsidRPr="007D43A0" w:rsidSect="004251E4">
          <w:pgSz w:w="16840" w:h="11907" w:orient="landscape" w:code="9"/>
          <w:pgMar w:top="851" w:right="1296" w:bottom="851" w:left="1080" w:header="720" w:footer="720" w:gutter="0"/>
          <w:cols w:space="720"/>
        </w:sectPr>
      </w:pPr>
    </w:p>
    <w:p w:rsidR="000568E2" w:rsidRPr="007D43A0" w:rsidRDefault="00CC0349" w:rsidP="0087543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  <w:cs/>
        </w:rPr>
        <w:lastRenderedPageBreak/>
        <w:t>ใน</w:t>
      </w:r>
      <w:r w:rsidR="000568E2" w:rsidRPr="007D43A0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0568E2" w:rsidRPr="007D43A0">
        <w:rPr>
          <w:rFonts w:asciiTheme="majorBidi" w:hAnsiTheme="majorBidi" w:cstheme="majorBidi"/>
          <w:sz w:val="32"/>
          <w:szCs w:val="32"/>
        </w:rPr>
        <w:t>255</w:t>
      </w:r>
      <w:r w:rsidR="000568E2" w:rsidRPr="007D43A0">
        <w:rPr>
          <w:rFonts w:asciiTheme="majorBidi" w:hAnsiTheme="majorBidi" w:cstheme="majorBidi"/>
          <w:spacing w:val="-20"/>
          <w:sz w:val="32"/>
          <w:szCs w:val="32"/>
        </w:rPr>
        <w:t>6</w:t>
      </w:r>
      <w:r w:rsidR="00B22943" w:rsidRPr="007D43A0">
        <w:rPr>
          <w:rFonts w:asciiTheme="majorBidi" w:hAnsiTheme="majorBidi" w:cstheme="majorBidi"/>
          <w:spacing w:val="-20"/>
          <w:sz w:val="32"/>
          <w:szCs w:val="32"/>
        </w:rPr>
        <w:t xml:space="preserve"> </w:t>
      </w:r>
      <w:r w:rsidR="000568E2" w:rsidRPr="007D43A0">
        <w:rPr>
          <w:rFonts w:asciiTheme="majorBidi" w:hAnsiTheme="majorBidi" w:cstheme="majorBidi"/>
          <w:spacing w:val="-20"/>
          <w:sz w:val="32"/>
          <w:szCs w:val="32"/>
        </w:rPr>
        <w:t xml:space="preserve"> </w:t>
      </w:r>
      <w:r w:rsidR="000568E2" w:rsidRPr="007D43A0">
        <w:rPr>
          <w:rFonts w:asciiTheme="majorBidi" w:hAnsiTheme="majorBidi" w:cstheme="majorBidi"/>
          <w:sz w:val="32"/>
          <w:szCs w:val="32"/>
          <w:cs/>
        </w:rPr>
        <w:t>บริษัทฯได้จัดให้มีการประเมินราคาอาคารใหม่โดยผู้ประเมินราคาอิสระ</w:t>
      </w:r>
      <w:r w:rsidR="000568E2" w:rsidRPr="007D43A0">
        <w:rPr>
          <w:rFonts w:asciiTheme="majorBidi" w:hAnsiTheme="majorBidi" w:cstheme="majorBidi"/>
          <w:spacing w:val="-20"/>
          <w:sz w:val="32"/>
          <w:szCs w:val="32"/>
          <w:cs/>
        </w:rPr>
        <w:t xml:space="preserve"> </w:t>
      </w:r>
      <w:r w:rsidR="000568E2" w:rsidRPr="007D43A0">
        <w:rPr>
          <w:rFonts w:asciiTheme="majorBidi" w:hAnsiTheme="majorBidi" w:cstheme="majorBidi"/>
          <w:sz w:val="32"/>
          <w:szCs w:val="32"/>
          <w:cs/>
        </w:rPr>
        <w:t>ซึ่งประเมินเมื่อวันที่</w:t>
      </w:r>
      <w:r w:rsidR="000568E2" w:rsidRPr="007D43A0">
        <w:rPr>
          <w:rFonts w:asciiTheme="majorBidi" w:hAnsiTheme="majorBidi" w:cstheme="majorBidi"/>
          <w:spacing w:val="-20"/>
          <w:sz w:val="32"/>
          <w:szCs w:val="32"/>
          <w:cs/>
        </w:rPr>
        <w:t xml:space="preserve"> </w:t>
      </w:r>
      <w:r w:rsidR="000568E2" w:rsidRPr="007D43A0">
        <w:rPr>
          <w:rFonts w:asciiTheme="majorBidi" w:hAnsiTheme="majorBidi" w:cstheme="majorBidi"/>
          <w:spacing w:val="-20"/>
          <w:sz w:val="32"/>
          <w:szCs w:val="32"/>
        </w:rPr>
        <w:t xml:space="preserve">7 </w:t>
      </w:r>
      <w:r w:rsidR="000568E2" w:rsidRPr="007D43A0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="000568E2" w:rsidRPr="007D43A0">
        <w:rPr>
          <w:rFonts w:asciiTheme="majorBidi" w:hAnsiTheme="majorBidi" w:cstheme="majorBidi"/>
          <w:sz w:val="32"/>
          <w:szCs w:val="32"/>
        </w:rPr>
        <w:t>2556</w:t>
      </w:r>
      <w:r w:rsidR="000568E2" w:rsidRPr="007D43A0">
        <w:rPr>
          <w:rFonts w:asciiTheme="majorBidi" w:hAnsiTheme="majorBidi" w:cstheme="majorBidi"/>
          <w:sz w:val="32"/>
          <w:szCs w:val="32"/>
          <w:cs/>
        </w:rPr>
        <w:t xml:space="preserve">  และ </w:t>
      </w:r>
      <w:r w:rsidR="000568E2" w:rsidRPr="007D43A0">
        <w:rPr>
          <w:rFonts w:asciiTheme="majorBidi" w:hAnsiTheme="majorBidi" w:cstheme="majorBidi"/>
          <w:sz w:val="32"/>
          <w:szCs w:val="32"/>
        </w:rPr>
        <w:t>14</w:t>
      </w:r>
      <w:r w:rsidR="000568E2" w:rsidRPr="007D43A0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 w:rsidR="000568E2" w:rsidRPr="007D43A0">
        <w:rPr>
          <w:rFonts w:asciiTheme="majorBidi" w:hAnsiTheme="majorBidi" w:cstheme="majorBidi"/>
          <w:sz w:val="32"/>
          <w:szCs w:val="32"/>
        </w:rPr>
        <w:t>2556</w:t>
      </w:r>
      <w:r w:rsidR="000568E2" w:rsidRPr="007D43A0">
        <w:rPr>
          <w:rFonts w:asciiTheme="majorBidi" w:hAnsiTheme="majorBidi" w:cstheme="majorBidi"/>
          <w:sz w:val="32"/>
          <w:szCs w:val="32"/>
          <w:cs/>
        </w:rPr>
        <w:t xml:space="preserve"> โดยใช้เกณฑ์</w:t>
      </w:r>
      <w:r w:rsidR="00475BAB" w:rsidRPr="007D43A0">
        <w:rPr>
          <w:rFonts w:asciiTheme="majorBidi" w:hAnsiTheme="majorBidi" w:cstheme="majorBidi"/>
          <w:sz w:val="32"/>
          <w:szCs w:val="32"/>
          <w:cs/>
        </w:rPr>
        <w:t>มูลค่าต้นทุนทดแทนคงเหลือสุทธิ</w:t>
      </w:r>
      <w:r w:rsidR="000568E2" w:rsidRPr="007D43A0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475BAB" w:rsidRPr="007D43A0">
        <w:rPr>
          <w:rFonts w:asciiTheme="majorBidi" w:hAnsiTheme="majorBidi" w:cstheme="majorBidi"/>
          <w:sz w:val="32"/>
          <w:szCs w:val="32"/>
        </w:rPr>
        <w:t>Depreciated Replacement Cost Approach</w:t>
      </w:r>
      <w:r w:rsidR="000568E2" w:rsidRPr="007D43A0">
        <w:rPr>
          <w:rFonts w:asciiTheme="majorBidi" w:hAnsiTheme="majorBidi" w:cstheme="majorBidi"/>
          <w:sz w:val="32"/>
          <w:szCs w:val="32"/>
        </w:rPr>
        <w:t>)</w:t>
      </w:r>
      <w:r w:rsidR="000568E2" w:rsidRPr="007D43A0">
        <w:rPr>
          <w:rFonts w:asciiTheme="majorBidi" w:hAnsiTheme="majorBidi" w:cstheme="majorBidi"/>
          <w:sz w:val="32"/>
          <w:szCs w:val="32"/>
          <w:cs/>
        </w:rPr>
        <w:t xml:space="preserve"> ผลจากการประเมินแสดงมูลค่าอาคารเพิ่มขึ้นจากมูลค่าสุทธิตามบัญชีเป็นจำนวน </w:t>
      </w:r>
      <w:r w:rsidR="000568E2" w:rsidRPr="007D43A0">
        <w:rPr>
          <w:rFonts w:asciiTheme="majorBidi" w:hAnsiTheme="majorBidi" w:cstheme="majorBidi"/>
          <w:sz w:val="32"/>
          <w:szCs w:val="32"/>
        </w:rPr>
        <w:t>34</w:t>
      </w:r>
      <w:r w:rsidR="000568E2" w:rsidRPr="007D43A0">
        <w:rPr>
          <w:rFonts w:asciiTheme="majorBidi" w:hAnsiTheme="majorBidi" w:cstheme="majorBidi"/>
          <w:sz w:val="32"/>
          <w:szCs w:val="32"/>
          <w:cs/>
        </w:rPr>
        <w:t xml:space="preserve"> ล้านบาท บริษัทฯได้บันทึกส่วนที่เพิ่มขึ้นจากการตีราคาใหม่ดังกล่าว</w:t>
      </w:r>
      <w:r w:rsidRPr="007D43A0">
        <w:rPr>
          <w:rFonts w:asciiTheme="majorBidi" w:hAnsiTheme="majorBidi" w:cstheme="majorBidi"/>
          <w:sz w:val="32"/>
          <w:szCs w:val="32"/>
          <w:cs/>
        </w:rPr>
        <w:t>ในกำไรขาดทุนเบ็ดเสร็จอื่นและรับรู้จำนวนสะสม</w:t>
      </w:r>
      <w:r w:rsidR="000568E2" w:rsidRPr="007D43A0">
        <w:rPr>
          <w:rFonts w:asciiTheme="majorBidi" w:hAnsiTheme="majorBidi" w:cstheme="majorBidi"/>
          <w:sz w:val="32"/>
          <w:szCs w:val="32"/>
          <w:cs/>
        </w:rPr>
        <w:t xml:space="preserve">ในบัญชี </w:t>
      </w:r>
      <w:r w:rsidR="000568E2" w:rsidRPr="007D43A0">
        <w:rPr>
          <w:rFonts w:asciiTheme="majorBidi" w:hAnsiTheme="majorBidi" w:cstheme="majorBidi"/>
          <w:sz w:val="32"/>
          <w:szCs w:val="32"/>
        </w:rPr>
        <w:t>“</w:t>
      </w:r>
      <w:r w:rsidR="000568E2" w:rsidRPr="007D43A0">
        <w:rPr>
          <w:rFonts w:asciiTheme="majorBidi" w:hAnsiTheme="majorBidi" w:cstheme="majorBidi"/>
          <w:sz w:val="32"/>
          <w:szCs w:val="32"/>
          <w:cs/>
        </w:rPr>
        <w:t>ส่วนเกินทุนจากการตีราคาสินทรัพย์</w:t>
      </w:r>
      <w:r w:rsidR="000568E2" w:rsidRPr="007D43A0">
        <w:rPr>
          <w:rFonts w:asciiTheme="majorBidi" w:hAnsiTheme="majorBidi" w:cstheme="majorBidi"/>
          <w:sz w:val="32"/>
          <w:szCs w:val="32"/>
        </w:rPr>
        <w:t>”</w:t>
      </w:r>
      <w:r w:rsidR="000568E2" w:rsidRPr="007D43A0">
        <w:rPr>
          <w:rFonts w:asciiTheme="majorBidi" w:hAnsiTheme="majorBidi" w:cstheme="majorBidi"/>
          <w:sz w:val="32"/>
          <w:szCs w:val="32"/>
          <w:cs/>
        </w:rPr>
        <w:t xml:space="preserve"> ในส่วนของผู้ถือหุ้น </w:t>
      </w:r>
    </w:p>
    <w:p w:rsidR="00D15002" w:rsidRPr="007D43A0" w:rsidRDefault="00B95612" w:rsidP="0087543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  <w:cs/>
        </w:rPr>
        <w:t xml:space="preserve">หากบริษัทฯแสดงมูลค่าของอาคารดังกล่าวด้วยวิธีราคาทุน </w:t>
      </w:r>
      <w:r w:rsidR="00D15002" w:rsidRPr="007D43A0">
        <w:rPr>
          <w:rFonts w:asciiTheme="majorBidi" w:hAnsiTheme="majorBidi" w:cstheme="majorBidi"/>
          <w:sz w:val="32"/>
          <w:szCs w:val="32"/>
          <w:cs/>
        </w:rPr>
        <w:t>มูลค่าสุทธิตามบัญชี</w:t>
      </w:r>
      <w:r w:rsidR="00353426" w:rsidRPr="007D43A0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353426" w:rsidRPr="007D43A0">
        <w:rPr>
          <w:rFonts w:asciiTheme="majorBidi" w:hAnsiTheme="majorBidi" w:cstheme="majorBidi"/>
          <w:sz w:val="32"/>
          <w:szCs w:val="32"/>
        </w:rPr>
        <w:t xml:space="preserve">31 </w:t>
      </w:r>
      <w:r w:rsidR="00353426" w:rsidRPr="007D43A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94791" w:rsidRPr="007D43A0">
        <w:rPr>
          <w:rFonts w:asciiTheme="majorBidi" w:hAnsiTheme="majorBidi" w:cstheme="majorBidi"/>
          <w:sz w:val="32"/>
          <w:szCs w:val="32"/>
        </w:rPr>
        <w:t>2560</w:t>
      </w:r>
      <w:r w:rsidR="00353426"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="00353426" w:rsidRPr="007D43A0">
        <w:rPr>
          <w:rFonts w:asciiTheme="majorBidi" w:hAnsiTheme="majorBidi" w:cstheme="majorBidi"/>
          <w:sz w:val="32"/>
          <w:szCs w:val="32"/>
          <w:cs/>
        </w:rPr>
        <w:t>จะมี</w:t>
      </w:r>
      <w:r w:rsidR="00D15002" w:rsidRPr="007D43A0">
        <w:rPr>
          <w:rFonts w:asciiTheme="majorBidi" w:hAnsiTheme="majorBidi" w:cstheme="majorBidi"/>
          <w:sz w:val="32"/>
          <w:szCs w:val="32"/>
          <w:cs/>
        </w:rPr>
        <w:t>จำนวน</w:t>
      </w:r>
      <w:r w:rsidR="00353426" w:rsidRPr="007D43A0">
        <w:rPr>
          <w:rFonts w:asciiTheme="majorBidi" w:hAnsiTheme="majorBidi" w:cstheme="majorBidi"/>
          <w:sz w:val="32"/>
          <w:szCs w:val="32"/>
          <w:cs/>
        </w:rPr>
        <w:t>ประมาณ</w:t>
      </w:r>
      <w:r w:rsidR="00B6449A"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="008A25DB" w:rsidRPr="007D43A0">
        <w:rPr>
          <w:rFonts w:asciiTheme="majorBidi" w:hAnsiTheme="majorBidi" w:cstheme="majorBidi"/>
          <w:sz w:val="32"/>
          <w:szCs w:val="32"/>
        </w:rPr>
        <w:t>226</w:t>
      </w:r>
      <w:r w:rsidR="00D15002" w:rsidRPr="007D43A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449A" w:rsidRPr="007D43A0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956DE6" w:rsidRPr="007D43A0">
        <w:rPr>
          <w:rFonts w:asciiTheme="majorBidi" w:hAnsiTheme="majorBidi" w:cstheme="majorBidi"/>
          <w:sz w:val="32"/>
          <w:szCs w:val="32"/>
        </w:rPr>
        <w:t>2559</w:t>
      </w:r>
      <w:r w:rsidR="00494791" w:rsidRPr="007D43A0">
        <w:rPr>
          <w:rFonts w:asciiTheme="majorBidi" w:hAnsiTheme="majorBidi" w:cstheme="majorBidi"/>
          <w:sz w:val="32"/>
          <w:szCs w:val="32"/>
        </w:rPr>
        <w:t>:</w:t>
      </w:r>
      <w:r w:rsidR="00D15002"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="001A1C92" w:rsidRPr="007D43A0">
        <w:rPr>
          <w:rFonts w:asciiTheme="majorBidi" w:hAnsiTheme="majorBidi" w:cstheme="majorBidi"/>
          <w:sz w:val="32"/>
          <w:szCs w:val="32"/>
        </w:rPr>
        <w:t>237</w:t>
      </w:r>
      <w:r w:rsidR="00B6449A" w:rsidRPr="007D43A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15002" w:rsidRPr="007D43A0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:rsidR="000568E2" w:rsidRPr="007D43A0" w:rsidRDefault="000568E2" w:rsidP="0087543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D43A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E4CA5" w:rsidRPr="007D43A0">
        <w:rPr>
          <w:rFonts w:asciiTheme="majorBidi" w:hAnsiTheme="majorBidi" w:cstheme="majorBidi"/>
          <w:sz w:val="32"/>
          <w:szCs w:val="32"/>
        </w:rPr>
        <w:t xml:space="preserve">31 </w:t>
      </w:r>
      <w:r w:rsidR="009E4CA5" w:rsidRPr="007D43A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94791" w:rsidRPr="007D43A0">
        <w:rPr>
          <w:rFonts w:asciiTheme="majorBidi" w:hAnsiTheme="majorBidi" w:cstheme="majorBidi"/>
          <w:sz w:val="32"/>
          <w:szCs w:val="32"/>
        </w:rPr>
        <w:t>2560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 บริษัทฯมียอดคงเหลือของเครื่องจักร ยานพาหนะและอุปกรณ์ซึ่งได้มาภายใต้สัญญาเช่าทางการเงิน โดยมีมูลค่าสุทธิตามบัญชีเป็นจำนวนเงิน</w:t>
      </w:r>
      <w:r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="006D2EE0" w:rsidRPr="007D43A0">
        <w:rPr>
          <w:rFonts w:asciiTheme="majorBidi" w:hAnsiTheme="majorBidi" w:cstheme="majorBidi"/>
          <w:sz w:val="32"/>
          <w:szCs w:val="32"/>
        </w:rPr>
        <w:t>370</w:t>
      </w:r>
      <w:r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B6449A" w:rsidRPr="007D43A0">
        <w:rPr>
          <w:rFonts w:asciiTheme="majorBidi" w:hAnsiTheme="majorBidi" w:cstheme="majorBidi"/>
          <w:sz w:val="32"/>
          <w:szCs w:val="32"/>
          <w:cs/>
        </w:rPr>
        <w:t>(</w:t>
      </w:r>
      <w:r w:rsidR="00956DE6" w:rsidRPr="007D43A0">
        <w:rPr>
          <w:rFonts w:asciiTheme="majorBidi" w:hAnsiTheme="majorBidi" w:cstheme="majorBidi"/>
          <w:sz w:val="32"/>
          <w:szCs w:val="32"/>
        </w:rPr>
        <w:t>2559</w:t>
      </w:r>
      <w:r w:rsidR="00494791" w:rsidRPr="007D43A0">
        <w:rPr>
          <w:rFonts w:asciiTheme="majorBidi" w:hAnsiTheme="majorBidi" w:cstheme="majorBidi"/>
          <w:sz w:val="32"/>
          <w:szCs w:val="32"/>
        </w:rPr>
        <w:t>:</w:t>
      </w:r>
      <w:r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="001A1C92" w:rsidRPr="007D43A0">
        <w:rPr>
          <w:rFonts w:asciiTheme="majorBidi" w:hAnsiTheme="majorBidi" w:cstheme="majorBidi"/>
          <w:sz w:val="32"/>
          <w:szCs w:val="32"/>
        </w:rPr>
        <w:t>152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:rsidR="000568E2" w:rsidRPr="007D43A0" w:rsidRDefault="000568E2" w:rsidP="0087543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E4CA5" w:rsidRPr="007D43A0">
        <w:rPr>
          <w:rFonts w:asciiTheme="majorBidi" w:hAnsiTheme="majorBidi" w:cstheme="majorBidi"/>
          <w:sz w:val="32"/>
          <w:szCs w:val="32"/>
        </w:rPr>
        <w:t xml:space="preserve">31 </w:t>
      </w:r>
      <w:r w:rsidR="009E4CA5" w:rsidRPr="007D43A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94791" w:rsidRPr="007D43A0">
        <w:rPr>
          <w:rFonts w:asciiTheme="majorBidi" w:hAnsiTheme="majorBidi" w:cstheme="majorBidi"/>
          <w:sz w:val="32"/>
          <w:szCs w:val="32"/>
        </w:rPr>
        <w:t>2560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 บริษัทฯมีอาคารและอุปกรณ์จำนวนหนึ่งซึ่งตัดค่าเสื่อมราคาหมดแล้วแต่ยังใช้งานอยู่</w:t>
      </w:r>
      <w:r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มูลค่าตามบัญชีก่อนหักค่าเสื่อมราคาสะสมและค่าเผื่อการด้อยค่าของสินทรัพย์ดังกล่าวมีจำนวนเงินประมาณ </w:t>
      </w:r>
      <w:r w:rsidR="006D2EE0" w:rsidRPr="007D43A0">
        <w:rPr>
          <w:rFonts w:asciiTheme="majorBidi" w:hAnsiTheme="majorBidi" w:cstheme="majorBidi"/>
          <w:sz w:val="32"/>
          <w:szCs w:val="32"/>
        </w:rPr>
        <w:t>69</w:t>
      </w:r>
      <w:r w:rsidR="00AF13AB" w:rsidRPr="007D43A0">
        <w:rPr>
          <w:rFonts w:asciiTheme="majorBidi" w:hAnsiTheme="majorBidi" w:cstheme="majorBidi"/>
          <w:sz w:val="32"/>
          <w:szCs w:val="32"/>
        </w:rPr>
        <w:t>0</w:t>
      </w:r>
      <w:r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9E4CA5" w:rsidRPr="007D43A0">
        <w:rPr>
          <w:rFonts w:asciiTheme="majorBidi" w:hAnsiTheme="majorBidi" w:cstheme="majorBidi"/>
          <w:sz w:val="32"/>
          <w:szCs w:val="32"/>
          <w:cs/>
        </w:rPr>
        <w:t>(</w:t>
      </w:r>
      <w:r w:rsidR="00956DE6" w:rsidRPr="007D43A0">
        <w:rPr>
          <w:rFonts w:asciiTheme="majorBidi" w:hAnsiTheme="majorBidi" w:cstheme="majorBidi"/>
          <w:sz w:val="32"/>
          <w:szCs w:val="32"/>
        </w:rPr>
        <w:t>2559</w:t>
      </w:r>
      <w:r w:rsidR="00494791" w:rsidRPr="007D43A0">
        <w:rPr>
          <w:rFonts w:asciiTheme="majorBidi" w:hAnsiTheme="majorBidi" w:cstheme="majorBidi"/>
          <w:sz w:val="32"/>
          <w:szCs w:val="32"/>
        </w:rPr>
        <w:t>:</w:t>
      </w:r>
      <w:r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="001A1C92" w:rsidRPr="007D43A0">
        <w:rPr>
          <w:rFonts w:asciiTheme="majorBidi" w:hAnsiTheme="majorBidi" w:cstheme="majorBidi"/>
          <w:sz w:val="32"/>
          <w:szCs w:val="32"/>
        </w:rPr>
        <w:t>623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  <w:r w:rsidRPr="007D43A0">
        <w:rPr>
          <w:rFonts w:asciiTheme="majorBidi" w:hAnsiTheme="majorBidi" w:cstheme="majorBidi"/>
          <w:sz w:val="32"/>
          <w:szCs w:val="32"/>
        </w:rPr>
        <w:t xml:space="preserve"> </w:t>
      </w:r>
    </w:p>
    <w:p w:rsidR="000568E2" w:rsidRPr="007D43A0" w:rsidRDefault="000568E2" w:rsidP="0087543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56DE6" w:rsidRPr="007D43A0">
        <w:rPr>
          <w:rFonts w:asciiTheme="majorBidi" w:hAnsiTheme="majorBidi" w:cstheme="majorBidi"/>
          <w:sz w:val="32"/>
          <w:szCs w:val="32"/>
        </w:rPr>
        <w:t>31</w:t>
      </w:r>
      <w:r w:rsidR="00B6449A" w:rsidRPr="007D43A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56DE6" w:rsidRPr="007D43A0">
        <w:rPr>
          <w:rFonts w:asciiTheme="majorBidi" w:hAnsiTheme="majorBidi" w:cstheme="majorBidi"/>
          <w:sz w:val="32"/>
          <w:szCs w:val="32"/>
        </w:rPr>
        <w:t>2560</w:t>
      </w:r>
      <w:r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Pr="007D43A0">
        <w:rPr>
          <w:rFonts w:asciiTheme="majorBidi" w:hAnsiTheme="majorBidi" w:cstheme="majorBidi"/>
          <w:sz w:val="32"/>
          <w:szCs w:val="32"/>
          <w:cs/>
        </w:rPr>
        <w:t>บร</w:t>
      </w:r>
      <w:r w:rsidR="00D15002" w:rsidRPr="007D43A0">
        <w:rPr>
          <w:rFonts w:asciiTheme="majorBidi" w:hAnsiTheme="majorBidi" w:cstheme="majorBidi"/>
          <w:sz w:val="32"/>
          <w:szCs w:val="32"/>
          <w:cs/>
        </w:rPr>
        <w:t xml:space="preserve">ิษัทฯได้นำที่ดินของบริษัทฯจำนวน </w:t>
      </w:r>
      <w:r w:rsidR="008A25DB" w:rsidRPr="007D43A0">
        <w:rPr>
          <w:rFonts w:asciiTheme="majorBidi" w:hAnsiTheme="majorBidi" w:cstheme="majorBidi"/>
          <w:sz w:val="32"/>
          <w:szCs w:val="32"/>
        </w:rPr>
        <w:t>9</w:t>
      </w:r>
      <w:r w:rsidR="00D15002" w:rsidRPr="007D43A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แปลงพร้อมสิ่งปลูกสร้างบางส่วน มูลค่าสุทธิตามบัญชีจำนวนประมาณ </w:t>
      </w:r>
      <w:r w:rsidR="008A25DB" w:rsidRPr="007D43A0">
        <w:rPr>
          <w:rFonts w:asciiTheme="majorBidi" w:hAnsiTheme="majorBidi" w:cstheme="majorBidi"/>
          <w:sz w:val="32"/>
          <w:szCs w:val="32"/>
        </w:rPr>
        <w:t>522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9E4CA5" w:rsidRPr="007D43A0">
        <w:rPr>
          <w:rFonts w:asciiTheme="majorBidi" w:hAnsiTheme="majorBidi" w:cstheme="majorBidi"/>
          <w:sz w:val="32"/>
          <w:szCs w:val="32"/>
          <w:cs/>
        </w:rPr>
        <w:t>(</w:t>
      </w:r>
      <w:r w:rsidR="00956DE6" w:rsidRPr="007D43A0">
        <w:rPr>
          <w:rFonts w:asciiTheme="majorBidi" w:hAnsiTheme="majorBidi" w:cstheme="majorBidi"/>
          <w:sz w:val="32"/>
          <w:szCs w:val="32"/>
        </w:rPr>
        <w:t>2559</w:t>
      </w:r>
      <w:r w:rsidR="00494791" w:rsidRPr="007D43A0">
        <w:rPr>
          <w:rFonts w:asciiTheme="majorBidi" w:hAnsiTheme="majorBidi" w:cstheme="majorBidi"/>
          <w:sz w:val="32"/>
          <w:szCs w:val="32"/>
        </w:rPr>
        <w:t>:</w:t>
      </w:r>
      <w:r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875431" w:rsidRPr="007D43A0">
        <w:rPr>
          <w:rFonts w:asciiTheme="majorBidi" w:hAnsiTheme="majorBidi" w:cstheme="majorBidi"/>
          <w:sz w:val="32"/>
          <w:szCs w:val="32"/>
        </w:rPr>
        <w:t>9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 แปลง มูลค่าสุทธิตามบัญชีจำนวนประมาณ</w:t>
      </w:r>
      <w:r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="001A1C92" w:rsidRPr="007D43A0">
        <w:rPr>
          <w:rFonts w:asciiTheme="majorBidi" w:hAnsiTheme="majorBidi" w:cstheme="majorBidi"/>
          <w:sz w:val="32"/>
          <w:szCs w:val="32"/>
        </w:rPr>
        <w:t>542</w:t>
      </w:r>
      <w:r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Pr="007D43A0">
        <w:rPr>
          <w:rFonts w:asciiTheme="majorBidi" w:hAnsiTheme="majorBidi" w:cstheme="majorBidi"/>
          <w:sz w:val="32"/>
          <w:szCs w:val="32"/>
          <w:cs/>
        </w:rPr>
        <w:t>ล้านบาท) ไปจดจำนองไว้กับธนาคารเพื่อเป็นหลักทรัพย์ค้ำประกันวงเงินเงินกู้ยืมระยะสั้นและระยะยาวที่ได้รับจากธนาคารนั้น</w:t>
      </w:r>
      <w:r w:rsidRPr="007D43A0">
        <w:rPr>
          <w:rFonts w:asciiTheme="majorBidi" w:hAnsiTheme="majorBidi" w:cstheme="majorBidi"/>
          <w:sz w:val="32"/>
          <w:szCs w:val="32"/>
        </w:rPr>
        <w:t xml:space="preserve"> </w:t>
      </w:r>
    </w:p>
    <w:p w:rsidR="00875431" w:rsidRPr="007D43A0" w:rsidRDefault="001A2DB3" w:rsidP="00875431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0B6314" w:rsidRPr="007D43A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B6314" w:rsidRPr="007D43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875431" w:rsidRPr="007D43A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สินทรัพย์ไม่มีตัวตน </w:t>
      </w:r>
    </w:p>
    <w:p w:rsidR="00875431" w:rsidRPr="007D43A0" w:rsidRDefault="00875431" w:rsidP="00875431">
      <w:pPr>
        <w:spacing w:before="120" w:after="120"/>
        <w:ind w:left="547" w:right="-43"/>
        <w:rPr>
          <w:rFonts w:asciiTheme="majorBidi" w:hAnsiTheme="majorBidi" w:cstheme="majorBidi"/>
          <w:sz w:val="32"/>
          <w:szCs w:val="32"/>
          <w:cs/>
        </w:rPr>
      </w:pPr>
      <w:r w:rsidRPr="007D43A0">
        <w:rPr>
          <w:rFonts w:asciiTheme="majorBidi" w:hAnsiTheme="majorBidi" w:cstheme="majorBidi"/>
          <w:sz w:val="32"/>
          <w:szCs w:val="32"/>
          <w:cs/>
        </w:rPr>
        <w:t xml:space="preserve">มูลค่าตามบัญชีของสินทรัพย์ไม่มีตัวตน ณ วันที่ </w:t>
      </w:r>
      <w:r w:rsidRPr="007D43A0">
        <w:rPr>
          <w:rFonts w:asciiTheme="majorBidi" w:hAnsiTheme="majorBidi" w:cstheme="majorBidi"/>
          <w:sz w:val="32"/>
          <w:szCs w:val="32"/>
        </w:rPr>
        <w:t xml:space="preserve">31 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94791" w:rsidRPr="007D43A0">
        <w:rPr>
          <w:rFonts w:asciiTheme="majorBidi" w:hAnsiTheme="majorBidi" w:cstheme="majorBidi"/>
          <w:sz w:val="32"/>
          <w:szCs w:val="32"/>
        </w:rPr>
        <w:t>2560</w:t>
      </w:r>
      <w:r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94791" w:rsidRPr="007D43A0">
        <w:rPr>
          <w:rFonts w:asciiTheme="majorBidi" w:hAnsiTheme="majorBidi" w:cstheme="majorBidi"/>
          <w:sz w:val="32"/>
          <w:szCs w:val="32"/>
        </w:rPr>
        <w:t>2559</w:t>
      </w:r>
      <w:r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Pr="007D43A0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42338F" w:rsidRPr="007D43A0" w:rsidTr="00156FBE">
        <w:tc>
          <w:tcPr>
            <w:tcW w:w="3330" w:type="dxa"/>
            <w:shd w:val="clear" w:color="auto" w:fill="auto"/>
            <w:vAlign w:val="bottom"/>
          </w:tcPr>
          <w:p w:rsidR="0042338F" w:rsidRPr="007D43A0" w:rsidRDefault="0042338F" w:rsidP="00BE72A1">
            <w:pPr>
              <w:jc w:val="center"/>
              <w:outlineLvl w:val="0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5760" w:type="dxa"/>
            <w:gridSpan w:val="4"/>
            <w:vAlign w:val="bottom"/>
          </w:tcPr>
          <w:p w:rsidR="0042338F" w:rsidRPr="007D43A0" w:rsidRDefault="0042338F" w:rsidP="0013411F">
            <w:pPr>
              <w:tabs>
                <w:tab w:val="right" w:pos="1033"/>
              </w:tabs>
              <w:jc w:val="right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eastAsia="MS Mincho" w:hAnsiTheme="majorBidi" w:cstheme="majorBidi"/>
                <w:sz w:val="32"/>
                <w:szCs w:val="32"/>
              </w:rPr>
              <w:t>(</w:t>
            </w:r>
            <w:r w:rsidRPr="007D43A0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หน่วย</w:t>
            </w:r>
            <w:r w:rsidRPr="007D43A0">
              <w:rPr>
                <w:rFonts w:asciiTheme="majorBidi" w:eastAsia="MS Mincho" w:hAnsiTheme="majorBidi" w:cstheme="majorBidi"/>
                <w:sz w:val="32"/>
                <w:szCs w:val="32"/>
              </w:rPr>
              <w:t xml:space="preserve">: </w:t>
            </w:r>
            <w:r w:rsidRPr="007D43A0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345560" w:rsidRPr="007D43A0" w:rsidTr="00156FBE">
        <w:tc>
          <w:tcPr>
            <w:tcW w:w="3330" w:type="dxa"/>
            <w:shd w:val="clear" w:color="auto" w:fill="auto"/>
            <w:vAlign w:val="bottom"/>
          </w:tcPr>
          <w:p w:rsidR="00345560" w:rsidRPr="007D43A0" w:rsidRDefault="00345560" w:rsidP="00BE72A1">
            <w:pPr>
              <w:jc w:val="center"/>
              <w:outlineLvl w:val="0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345560" w:rsidRPr="007D43A0" w:rsidRDefault="00345560" w:rsidP="0034556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 xml:space="preserve">งบการเงินรวม                                      </w:t>
            </w:r>
          </w:p>
        </w:tc>
        <w:tc>
          <w:tcPr>
            <w:tcW w:w="2880" w:type="dxa"/>
            <w:gridSpan w:val="2"/>
          </w:tcPr>
          <w:p w:rsidR="00345560" w:rsidRPr="007D43A0" w:rsidRDefault="00345560" w:rsidP="0013411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45560" w:rsidRPr="007D43A0" w:rsidTr="00156FBE">
        <w:tc>
          <w:tcPr>
            <w:tcW w:w="3330" w:type="dxa"/>
            <w:shd w:val="clear" w:color="auto" w:fill="auto"/>
            <w:vAlign w:val="bottom"/>
          </w:tcPr>
          <w:p w:rsidR="00345560" w:rsidRPr="007D43A0" w:rsidRDefault="00345560" w:rsidP="00BE72A1">
            <w:pPr>
              <w:jc w:val="center"/>
              <w:outlineLvl w:val="0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345560" w:rsidRPr="007D43A0" w:rsidRDefault="00956DE6" w:rsidP="00483F8D">
            <w:pPr>
              <w:tabs>
                <w:tab w:val="right" w:pos="1033"/>
              </w:tabs>
              <w:jc w:val="center"/>
              <w:rPr>
                <w:rFonts w:asciiTheme="majorBidi" w:eastAsia="MS Mincho" w:hAnsiTheme="majorBidi" w:cstheme="majorBidi"/>
                <w:sz w:val="32"/>
                <w:szCs w:val="32"/>
                <w:u w:val="single"/>
                <w:cs/>
              </w:rPr>
            </w:pPr>
            <w:r w:rsidRPr="007D43A0">
              <w:rPr>
                <w:rFonts w:asciiTheme="majorBidi" w:eastAsia="MS Mincho" w:hAnsiTheme="majorBidi" w:cstheme="majorBidi"/>
                <w:sz w:val="32"/>
                <w:szCs w:val="32"/>
                <w:u w:val="single"/>
              </w:rPr>
              <w:t>2560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45560" w:rsidRPr="007D43A0" w:rsidRDefault="00494791" w:rsidP="00483F8D">
            <w:pPr>
              <w:tabs>
                <w:tab w:val="right" w:pos="1033"/>
              </w:tabs>
              <w:jc w:val="center"/>
              <w:rPr>
                <w:rFonts w:asciiTheme="majorBidi" w:eastAsia="MS Mincho" w:hAnsiTheme="majorBidi" w:cstheme="majorBidi"/>
                <w:sz w:val="32"/>
                <w:szCs w:val="32"/>
                <w:u w:val="single"/>
                <w:cs/>
              </w:rPr>
            </w:pPr>
            <w:r w:rsidRPr="007D43A0">
              <w:rPr>
                <w:rFonts w:asciiTheme="majorBidi" w:eastAsia="MS Mincho" w:hAnsiTheme="majorBidi" w:cstheme="majorBidi"/>
                <w:sz w:val="32"/>
                <w:szCs w:val="32"/>
                <w:u w:val="single"/>
              </w:rPr>
              <w:t>2559</w:t>
            </w:r>
          </w:p>
        </w:tc>
        <w:tc>
          <w:tcPr>
            <w:tcW w:w="1440" w:type="dxa"/>
            <w:vAlign w:val="bottom"/>
          </w:tcPr>
          <w:p w:rsidR="00345560" w:rsidRPr="007D43A0" w:rsidRDefault="00956DE6" w:rsidP="005F2044">
            <w:pPr>
              <w:tabs>
                <w:tab w:val="right" w:pos="1033"/>
              </w:tabs>
              <w:jc w:val="center"/>
              <w:rPr>
                <w:rFonts w:asciiTheme="majorBidi" w:eastAsia="MS Mincho" w:hAnsiTheme="majorBidi" w:cstheme="majorBidi"/>
                <w:sz w:val="32"/>
                <w:szCs w:val="32"/>
                <w:u w:val="single"/>
                <w:cs/>
              </w:rPr>
            </w:pPr>
            <w:r w:rsidRPr="007D43A0">
              <w:rPr>
                <w:rFonts w:asciiTheme="majorBidi" w:eastAsia="MS Mincho" w:hAnsiTheme="majorBidi" w:cstheme="majorBidi"/>
                <w:sz w:val="32"/>
                <w:szCs w:val="32"/>
                <w:u w:val="single"/>
              </w:rPr>
              <w:t>2560</w:t>
            </w:r>
          </w:p>
        </w:tc>
        <w:tc>
          <w:tcPr>
            <w:tcW w:w="1440" w:type="dxa"/>
            <w:vAlign w:val="bottom"/>
          </w:tcPr>
          <w:p w:rsidR="00345560" w:rsidRPr="007D43A0" w:rsidRDefault="00494791" w:rsidP="005F2044">
            <w:pPr>
              <w:tabs>
                <w:tab w:val="right" w:pos="1033"/>
              </w:tabs>
              <w:jc w:val="center"/>
              <w:rPr>
                <w:rFonts w:asciiTheme="majorBidi" w:eastAsia="MS Mincho" w:hAnsiTheme="majorBidi" w:cstheme="majorBidi"/>
                <w:sz w:val="32"/>
                <w:szCs w:val="32"/>
                <w:u w:val="single"/>
                <w:cs/>
              </w:rPr>
            </w:pPr>
            <w:r w:rsidRPr="007D43A0">
              <w:rPr>
                <w:rFonts w:asciiTheme="majorBidi" w:eastAsia="MS Mincho" w:hAnsiTheme="majorBidi" w:cstheme="majorBidi"/>
                <w:sz w:val="32"/>
                <w:szCs w:val="32"/>
                <w:u w:val="single"/>
              </w:rPr>
              <w:t>2559</w:t>
            </w:r>
          </w:p>
        </w:tc>
      </w:tr>
      <w:tr w:rsidR="008A25DB" w:rsidRPr="007D43A0" w:rsidTr="00156FBE">
        <w:tc>
          <w:tcPr>
            <w:tcW w:w="3330" w:type="dxa"/>
            <w:shd w:val="clear" w:color="auto" w:fill="auto"/>
            <w:vAlign w:val="bottom"/>
          </w:tcPr>
          <w:p w:rsidR="008A25DB" w:rsidRPr="007D43A0" w:rsidRDefault="008A25DB" w:rsidP="008A25DB">
            <w:pPr>
              <w:ind w:right="-7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คอมพิวเตอร์ซอฟแวร์ - ราคาทุน</w:t>
            </w:r>
          </w:p>
        </w:tc>
        <w:tc>
          <w:tcPr>
            <w:tcW w:w="1440" w:type="dxa"/>
            <w:vAlign w:val="bottom"/>
          </w:tcPr>
          <w:p w:rsidR="008A25DB" w:rsidRPr="007D43A0" w:rsidRDefault="008A25DB" w:rsidP="00574044">
            <w:pPr>
              <w:tabs>
                <w:tab w:val="decimal" w:pos="972"/>
              </w:tabs>
              <w:jc w:val="thaiDistribute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eastAsia="MS Mincho" w:hAnsiTheme="majorBidi" w:cstheme="majorBidi"/>
                <w:sz w:val="32"/>
                <w:szCs w:val="32"/>
              </w:rPr>
              <w:t>20,94</w:t>
            </w:r>
            <w:r w:rsidR="00574044" w:rsidRPr="007D43A0">
              <w:rPr>
                <w:rFonts w:asciiTheme="majorBidi" w:eastAsia="MS Mincho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A25DB" w:rsidRPr="007D43A0" w:rsidRDefault="008A25DB" w:rsidP="008A25DB">
            <w:pPr>
              <w:tabs>
                <w:tab w:val="decimal" w:pos="972"/>
              </w:tabs>
              <w:jc w:val="thaiDistribute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eastAsia="MS Mincho" w:hAnsiTheme="majorBidi" w:cstheme="majorBidi"/>
                <w:sz w:val="32"/>
                <w:szCs w:val="32"/>
              </w:rPr>
              <w:t>18,760</w:t>
            </w:r>
          </w:p>
        </w:tc>
        <w:tc>
          <w:tcPr>
            <w:tcW w:w="1440" w:type="dxa"/>
            <w:vAlign w:val="bottom"/>
          </w:tcPr>
          <w:p w:rsidR="008A25DB" w:rsidRPr="007D43A0" w:rsidRDefault="008A25DB" w:rsidP="00574044">
            <w:pPr>
              <w:tabs>
                <w:tab w:val="decimal" w:pos="972"/>
              </w:tabs>
              <w:jc w:val="thaiDistribute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eastAsia="MS Mincho" w:hAnsiTheme="majorBidi" w:cstheme="majorBidi"/>
                <w:sz w:val="32"/>
                <w:szCs w:val="32"/>
              </w:rPr>
              <w:t>20,91</w:t>
            </w:r>
            <w:r w:rsidR="00574044" w:rsidRPr="007D43A0">
              <w:rPr>
                <w:rFonts w:asciiTheme="majorBidi" w:eastAsia="MS Mincho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40" w:type="dxa"/>
            <w:vAlign w:val="bottom"/>
          </w:tcPr>
          <w:p w:rsidR="008A25DB" w:rsidRPr="007D43A0" w:rsidRDefault="008A25DB" w:rsidP="008A25DB">
            <w:pPr>
              <w:tabs>
                <w:tab w:val="decimal" w:pos="972"/>
              </w:tabs>
              <w:jc w:val="thaiDistribute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eastAsia="MS Mincho" w:hAnsiTheme="majorBidi" w:cstheme="majorBidi"/>
                <w:sz w:val="32"/>
                <w:szCs w:val="32"/>
              </w:rPr>
              <w:t>18,727</w:t>
            </w:r>
          </w:p>
        </w:tc>
      </w:tr>
      <w:tr w:rsidR="008A25DB" w:rsidRPr="007D43A0" w:rsidTr="00156FBE">
        <w:tc>
          <w:tcPr>
            <w:tcW w:w="3330" w:type="dxa"/>
            <w:shd w:val="clear" w:color="auto" w:fill="auto"/>
            <w:vAlign w:val="bottom"/>
          </w:tcPr>
          <w:p w:rsidR="008A25DB" w:rsidRPr="007D43A0" w:rsidRDefault="008A25DB" w:rsidP="008A25DB">
            <w:pPr>
              <w:ind w:right="-7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หัก</w:t>
            </w:r>
            <w:r w:rsidRPr="007D43A0">
              <w:rPr>
                <w:rFonts w:asciiTheme="majorBidi" w:eastAsia="MS Mincho" w:hAnsiTheme="majorBidi" w:cstheme="majorBidi"/>
                <w:sz w:val="32"/>
                <w:szCs w:val="32"/>
              </w:rPr>
              <w:t>:</w:t>
            </w:r>
            <w:r w:rsidRPr="007D43A0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1440" w:type="dxa"/>
            <w:vAlign w:val="bottom"/>
          </w:tcPr>
          <w:p w:rsidR="008A25DB" w:rsidRPr="007D43A0" w:rsidRDefault="008A25DB" w:rsidP="00574044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eastAsia="MS Mincho" w:hAnsiTheme="majorBidi" w:cstheme="majorBidi"/>
                <w:sz w:val="32"/>
                <w:szCs w:val="32"/>
              </w:rPr>
              <w:t>(2,52</w:t>
            </w:r>
            <w:r w:rsidR="00574044" w:rsidRPr="007D43A0">
              <w:rPr>
                <w:rFonts w:asciiTheme="majorBidi" w:eastAsia="MS Mincho" w:hAnsiTheme="majorBidi" w:cstheme="majorBidi"/>
                <w:sz w:val="32"/>
                <w:szCs w:val="32"/>
              </w:rPr>
              <w:t>3</w:t>
            </w:r>
            <w:r w:rsidRPr="007D43A0">
              <w:rPr>
                <w:rFonts w:asciiTheme="majorBidi" w:eastAsia="MS Mincho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eastAsia="MS Mincho" w:hAnsiTheme="majorBidi" w:cstheme="majorBidi"/>
                <w:sz w:val="32"/>
                <w:szCs w:val="32"/>
              </w:rPr>
              <w:t>(1,180)</w:t>
            </w:r>
          </w:p>
        </w:tc>
        <w:tc>
          <w:tcPr>
            <w:tcW w:w="1440" w:type="dxa"/>
            <w:vAlign w:val="bottom"/>
          </w:tcPr>
          <w:p w:rsidR="008A25DB" w:rsidRPr="007D43A0" w:rsidRDefault="008A25DB" w:rsidP="00574044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eastAsia="MS Mincho" w:hAnsiTheme="majorBidi" w:cstheme="majorBidi"/>
                <w:sz w:val="32"/>
                <w:szCs w:val="32"/>
              </w:rPr>
              <w:t>(2,51</w:t>
            </w:r>
            <w:r w:rsidR="00574044" w:rsidRPr="007D43A0">
              <w:rPr>
                <w:rFonts w:asciiTheme="majorBidi" w:eastAsia="MS Mincho" w:hAnsiTheme="majorBidi" w:cstheme="majorBidi"/>
                <w:sz w:val="32"/>
                <w:szCs w:val="32"/>
              </w:rPr>
              <w:t>2</w:t>
            </w:r>
            <w:r w:rsidRPr="007D43A0">
              <w:rPr>
                <w:rFonts w:asciiTheme="majorBidi" w:eastAsia="MS Mincho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eastAsia="MS Mincho" w:hAnsiTheme="majorBidi" w:cstheme="majorBidi"/>
                <w:sz w:val="32"/>
                <w:szCs w:val="32"/>
              </w:rPr>
              <w:t>(1,178)</w:t>
            </w:r>
          </w:p>
        </w:tc>
      </w:tr>
      <w:tr w:rsidR="008A25DB" w:rsidRPr="007D43A0" w:rsidTr="00156FBE">
        <w:tc>
          <w:tcPr>
            <w:tcW w:w="3330" w:type="dxa"/>
            <w:shd w:val="clear" w:color="auto" w:fill="auto"/>
            <w:vAlign w:val="bottom"/>
          </w:tcPr>
          <w:p w:rsidR="008A25DB" w:rsidRPr="007D43A0" w:rsidRDefault="008A25DB" w:rsidP="008A25DB">
            <w:pPr>
              <w:ind w:right="-72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 xml:space="preserve">มูลค่าตามบัญชี </w:t>
            </w:r>
            <w:r w:rsidRPr="007D43A0">
              <w:rPr>
                <w:rFonts w:asciiTheme="majorBidi" w:eastAsia="MS Mincho" w:hAnsiTheme="majorBidi" w:cstheme="majorBidi"/>
                <w:sz w:val="32"/>
                <w:szCs w:val="32"/>
              </w:rPr>
              <w:t>-</w:t>
            </w:r>
            <w:r w:rsidRPr="007D43A0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:rsidR="008A25DB" w:rsidRPr="007D43A0" w:rsidRDefault="008A25DB" w:rsidP="008A25DB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eastAsia="MS Mincho" w:hAnsiTheme="majorBidi" w:cstheme="majorBidi"/>
                <w:sz w:val="32"/>
                <w:szCs w:val="32"/>
              </w:rPr>
              <w:t>18,425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eastAsia="MS Mincho" w:hAnsiTheme="majorBidi" w:cstheme="majorBidi"/>
                <w:sz w:val="32"/>
                <w:szCs w:val="32"/>
              </w:rPr>
              <w:t>17,580</w:t>
            </w:r>
          </w:p>
        </w:tc>
        <w:tc>
          <w:tcPr>
            <w:tcW w:w="1440" w:type="dxa"/>
            <w:vAlign w:val="bottom"/>
          </w:tcPr>
          <w:p w:rsidR="008A25DB" w:rsidRPr="007D43A0" w:rsidRDefault="008A25DB" w:rsidP="008A25DB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eastAsia="MS Mincho" w:hAnsiTheme="majorBidi" w:cstheme="majorBidi"/>
                <w:sz w:val="32"/>
                <w:szCs w:val="32"/>
              </w:rPr>
              <w:t>18,403</w:t>
            </w:r>
          </w:p>
        </w:tc>
        <w:tc>
          <w:tcPr>
            <w:tcW w:w="1440" w:type="dxa"/>
            <w:vAlign w:val="bottom"/>
          </w:tcPr>
          <w:p w:rsidR="008A25DB" w:rsidRPr="007D43A0" w:rsidRDefault="008A25DB" w:rsidP="008A25DB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eastAsia="MS Mincho" w:hAnsiTheme="majorBidi" w:cstheme="majorBidi"/>
                <w:sz w:val="32"/>
                <w:szCs w:val="32"/>
              </w:rPr>
              <w:t>17,549</w:t>
            </w:r>
          </w:p>
        </w:tc>
      </w:tr>
    </w:tbl>
    <w:p w:rsidR="00875431" w:rsidRPr="007D43A0" w:rsidRDefault="00875431" w:rsidP="00875431">
      <w:pPr>
        <w:rPr>
          <w:rFonts w:asciiTheme="majorBidi" w:hAnsiTheme="majorBidi" w:cstheme="majorBidi"/>
          <w:sz w:val="32"/>
          <w:szCs w:val="32"/>
          <w:cs/>
        </w:rPr>
      </w:pPr>
      <w:r w:rsidRPr="007D43A0">
        <w:rPr>
          <w:rFonts w:asciiTheme="majorBidi" w:hAnsiTheme="majorBidi" w:cstheme="majorBidi"/>
          <w:sz w:val="32"/>
          <w:szCs w:val="32"/>
        </w:rPr>
        <w:tab/>
      </w:r>
    </w:p>
    <w:p w:rsidR="00875431" w:rsidRPr="007D43A0" w:rsidRDefault="00875431" w:rsidP="001D0CE0">
      <w:pPr>
        <w:spacing w:before="120" w:after="120"/>
        <w:ind w:left="540" w:hanging="540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</w:rPr>
        <w:br w:type="page"/>
      </w:r>
      <w:r w:rsidR="001805CE" w:rsidRPr="007D43A0">
        <w:rPr>
          <w:rFonts w:asciiTheme="majorBidi" w:hAnsiTheme="majorBidi" w:cstheme="majorBidi"/>
          <w:sz w:val="32"/>
          <w:szCs w:val="32"/>
        </w:rPr>
        <w:lastRenderedPageBreak/>
        <w:tab/>
      </w:r>
      <w:r w:rsidRPr="007D43A0">
        <w:rPr>
          <w:rFonts w:asciiTheme="majorBidi" w:hAnsiTheme="majorBidi" w:cstheme="majorBidi"/>
          <w:sz w:val="32"/>
          <w:szCs w:val="32"/>
          <w:cs/>
        </w:rPr>
        <w:t>การกระทบยอดมูลค่าตามบัญชีของสินทรัพย์ไม่มีตัวตนสำหรับปี</w:t>
      </w:r>
      <w:r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="00494791" w:rsidRPr="007D43A0">
        <w:rPr>
          <w:rFonts w:asciiTheme="majorBidi" w:hAnsiTheme="majorBidi" w:cstheme="majorBidi"/>
          <w:sz w:val="32"/>
          <w:szCs w:val="32"/>
        </w:rPr>
        <w:t>2560</w:t>
      </w:r>
      <w:r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94791" w:rsidRPr="007D43A0">
        <w:rPr>
          <w:rFonts w:asciiTheme="majorBidi" w:hAnsiTheme="majorBidi" w:cstheme="majorBidi"/>
          <w:sz w:val="32"/>
          <w:szCs w:val="32"/>
        </w:rPr>
        <w:t>2559</w:t>
      </w:r>
      <w:r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Pr="007D43A0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19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18"/>
        <w:gridCol w:w="1395"/>
        <w:gridCol w:w="465"/>
        <w:gridCol w:w="930"/>
        <w:gridCol w:w="930"/>
        <w:gridCol w:w="465"/>
        <w:gridCol w:w="1395"/>
      </w:tblGrid>
      <w:tr w:rsidR="00525B06" w:rsidRPr="007D43A0" w:rsidTr="0042338F">
        <w:tc>
          <w:tcPr>
            <w:tcW w:w="3618" w:type="dxa"/>
            <w:shd w:val="clear" w:color="auto" w:fill="auto"/>
            <w:vAlign w:val="bottom"/>
          </w:tcPr>
          <w:p w:rsidR="00525B06" w:rsidRPr="007D43A0" w:rsidRDefault="00525B06" w:rsidP="001D0CE0">
            <w:pPr>
              <w:jc w:val="center"/>
              <w:outlineLvl w:val="0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860" w:type="dxa"/>
            <w:gridSpan w:val="2"/>
            <w:vAlign w:val="bottom"/>
          </w:tcPr>
          <w:p w:rsidR="00525B06" w:rsidRPr="007D43A0" w:rsidRDefault="00525B06" w:rsidP="001D0CE0">
            <w:pPr>
              <w:tabs>
                <w:tab w:val="right" w:pos="1033"/>
              </w:tabs>
              <w:jc w:val="right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60" w:type="dxa"/>
            <w:gridSpan w:val="2"/>
            <w:shd w:val="clear" w:color="auto" w:fill="auto"/>
            <w:vAlign w:val="bottom"/>
          </w:tcPr>
          <w:p w:rsidR="00525B06" w:rsidRPr="007D43A0" w:rsidRDefault="00525B06" w:rsidP="001D0CE0">
            <w:pPr>
              <w:tabs>
                <w:tab w:val="right" w:pos="1033"/>
              </w:tabs>
              <w:jc w:val="right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60" w:type="dxa"/>
            <w:gridSpan w:val="2"/>
            <w:vAlign w:val="bottom"/>
          </w:tcPr>
          <w:p w:rsidR="00525B06" w:rsidRPr="007D43A0" w:rsidRDefault="00525B06" w:rsidP="001D0CE0">
            <w:pPr>
              <w:tabs>
                <w:tab w:val="right" w:pos="1033"/>
              </w:tabs>
              <w:jc w:val="right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eastAsia="MS Mincho" w:hAnsiTheme="majorBidi" w:cstheme="majorBidi"/>
                <w:sz w:val="32"/>
                <w:szCs w:val="32"/>
              </w:rPr>
              <w:t>(</w:t>
            </w:r>
            <w:r w:rsidRPr="007D43A0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หน่วย</w:t>
            </w:r>
            <w:r w:rsidRPr="007D43A0">
              <w:rPr>
                <w:rFonts w:asciiTheme="majorBidi" w:eastAsia="MS Mincho" w:hAnsiTheme="majorBidi" w:cstheme="majorBidi"/>
                <w:sz w:val="32"/>
                <w:szCs w:val="32"/>
              </w:rPr>
              <w:t xml:space="preserve">: </w:t>
            </w:r>
            <w:r w:rsidRPr="007D43A0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525B06" w:rsidRPr="007D43A0" w:rsidTr="0042338F">
        <w:tc>
          <w:tcPr>
            <w:tcW w:w="3618" w:type="dxa"/>
            <w:shd w:val="clear" w:color="auto" w:fill="auto"/>
            <w:vAlign w:val="bottom"/>
          </w:tcPr>
          <w:p w:rsidR="00525B06" w:rsidRPr="007D43A0" w:rsidRDefault="00525B06" w:rsidP="001D0CE0">
            <w:pPr>
              <w:jc w:val="center"/>
              <w:outlineLvl w:val="0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2790" w:type="dxa"/>
            <w:gridSpan w:val="3"/>
            <w:vAlign w:val="bottom"/>
          </w:tcPr>
          <w:p w:rsidR="00525B06" w:rsidRPr="007D43A0" w:rsidRDefault="00525B06" w:rsidP="001D0CE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 xml:space="preserve">งบการเงินรวม                                         </w:t>
            </w:r>
          </w:p>
        </w:tc>
        <w:tc>
          <w:tcPr>
            <w:tcW w:w="2790" w:type="dxa"/>
            <w:gridSpan w:val="3"/>
            <w:vAlign w:val="bottom"/>
          </w:tcPr>
          <w:p w:rsidR="00525B06" w:rsidRPr="007D43A0" w:rsidRDefault="00525B06" w:rsidP="001D0CE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 xml:space="preserve">งบการเงินเฉพาะกิจการ                                        </w:t>
            </w:r>
          </w:p>
        </w:tc>
      </w:tr>
      <w:tr w:rsidR="00525B06" w:rsidRPr="007D43A0" w:rsidTr="0042338F">
        <w:tc>
          <w:tcPr>
            <w:tcW w:w="3618" w:type="dxa"/>
            <w:shd w:val="clear" w:color="auto" w:fill="auto"/>
            <w:vAlign w:val="bottom"/>
          </w:tcPr>
          <w:p w:rsidR="00525B06" w:rsidRPr="007D43A0" w:rsidRDefault="00525B06" w:rsidP="001D0CE0">
            <w:pPr>
              <w:jc w:val="center"/>
              <w:outlineLvl w:val="0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:rsidR="00525B06" w:rsidRPr="007D43A0" w:rsidRDefault="00956DE6" w:rsidP="001D0CE0">
            <w:pPr>
              <w:jc w:val="center"/>
              <w:rPr>
                <w:rFonts w:asciiTheme="majorBidi" w:eastAsia="MS Mincho" w:hAnsiTheme="majorBidi" w:cstheme="majorBidi"/>
                <w:sz w:val="32"/>
                <w:szCs w:val="32"/>
                <w:u w:val="single"/>
                <w:cs/>
              </w:rPr>
            </w:pPr>
            <w:r w:rsidRPr="007D43A0">
              <w:rPr>
                <w:rFonts w:asciiTheme="majorBidi" w:eastAsia="MS Mincho" w:hAnsiTheme="majorBidi" w:cstheme="majorBidi"/>
                <w:sz w:val="32"/>
                <w:szCs w:val="32"/>
                <w:u w:val="single"/>
              </w:rPr>
              <w:t>2560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:rsidR="00525B06" w:rsidRPr="007D43A0" w:rsidRDefault="00956DE6" w:rsidP="001D0CE0">
            <w:pPr>
              <w:jc w:val="center"/>
              <w:rPr>
                <w:rFonts w:asciiTheme="majorBidi" w:eastAsia="MS Mincho" w:hAnsiTheme="majorBidi" w:cstheme="majorBidi"/>
                <w:sz w:val="32"/>
                <w:szCs w:val="32"/>
                <w:u w:val="single"/>
                <w:cs/>
              </w:rPr>
            </w:pPr>
            <w:r w:rsidRPr="007D43A0">
              <w:rPr>
                <w:rFonts w:asciiTheme="majorBidi" w:eastAsia="MS Mincho" w:hAnsiTheme="majorBidi" w:cstheme="majorBidi"/>
                <w:sz w:val="32"/>
                <w:szCs w:val="32"/>
                <w:u w:val="single"/>
              </w:rPr>
              <w:t>2559</w:t>
            </w:r>
          </w:p>
        </w:tc>
        <w:tc>
          <w:tcPr>
            <w:tcW w:w="1395" w:type="dxa"/>
            <w:gridSpan w:val="2"/>
            <w:vAlign w:val="bottom"/>
          </w:tcPr>
          <w:p w:rsidR="00525B06" w:rsidRPr="007D43A0" w:rsidRDefault="00956DE6" w:rsidP="001D0CE0">
            <w:pPr>
              <w:jc w:val="center"/>
              <w:rPr>
                <w:rFonts w:asciiTheme="majorBidi" w:eastAsia="MS Mincho" w:hAnsiTheme="majorBidi" w:cstheme="majorBidi"/>
                <w:sz w:val="32"/>
                <w:szCs w:val="32"/>
                <w:u w:val="single"/>
                <w:cs/>
              </w:rPr>
            </w:pPr>
            <w:r w:rsidRPr="007D43A0">
              <w:rPr>
                <w:rFonts w:asciiTheme="majorBidi" w:eastAsia="MS Mincho" w:hAnsiTheme="majorBidi" w:cstheme="majorBidi"/>
                <w:sz w:val="32"/>
                <w:szCs w:val="32"/>
                <w:u w:val="single"/>
              </w:rPr>
              <w:t>2560</w:t>
            </w:r>
          </w:p>
        </w:tc>
        <w:tc>
          <w:tcPr>
            <w:tcW w:w="1395" w:type="dxa"/>
            <w:vAlign w:val="bottom"/>
          </w:tcPr>
          <w:p w:rsidR="00525B06" w:rsidRPr="007D43A0" w:rsidRDefault="00956DE6" w:rsidP="001D0CE0">
            <w:pPr>
              <w:jc w:val="center"/>
              <w:rPr>
                <w:rFonts w:asciiTheme="majorBidi" w:eastAsia="MS Mincho" w:hAnsiTheme="majorBidi" w:cstheme="majorBidi"/>
                <w:sz w:val="32"/>
                <w:szCs w:val="32"/>
                <w:u w:val="single"/>
                <w:cs/>
              </w:rPr>
            </w:pPr>
            <w:r w:rsidRPr="007D43A0">
              <w:rPr>
                <w:rFonts w:asciiTheme="majorBidi" w:eastAsia="MS Mincho" w:hAnsiTheme="majorBidi" w:cstheme="majorBidi"/>
                <w:sz w:val="32"/>
                <w:szCs w:val="32"/>
                <w:u w:val="single"/>
              </w:rPr>
              <w:t>2559</w:t>
            </w:r>
          </w:p>
        </w:tc>
      </w:tr>
      <w:tr w:rsidR="008A25DB" w:rsidRPr="007D43A0" w:rsidTr="0042338F">
        <w:tc>
          <w:tcPr>
            <w:tcW w:w="3618" w:type="dxa"/>
            <w:shd w:val="clear" w:color="auto" w:fill="auto"/>
            <w:vAlign w:val="bottom"/>
          </w:tcPr>
          <w:p w:rsidR="008A25DB" w:rsidRPr="007D43A0" w:rsidRDefault="008A25DB" w:rsidP="008A25DB">
            <w:pPr>
              <w:ind w:right="-72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395" w:type="dxa"/>
            <w:vAlign w:val="bottom"/>
          </w:tcPr>
          <w:p w:rsidR="008A25DB" w:rsidRPr="007D43A0" w:rsidRDefault="008A25DB" w:rsidP="008A25DB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17,580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:rsidR="008A25DB" w:rsidRPr="007D43A0" w:rsidRDefault="008A25DB" w:rsidP="008A25DB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8,270</w:t>
            </w:r>
          </w:p>
        </w:tc>
        <w:tc>
          <w:tcPr>
            <w:tcW w:w="1395" w:type="dxa"/>
            <w:gridSpan w:val="2"/>
            <w:vAlign w:val="bottom"/>
          </w:tcPr>
          <w:p w:rsidR="008A25DB" w:rsidRPr="007D43A0" w:rsidRDefault="008A25DB" w:rsidP="008A25DB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17,549</w:t>
            </w:r>
          </w:p>
        </w:tc>
        <w:tc>
          <w:tcPr>
            <w:tcW w:w="1395" w:type="dxa"/>
            <w:vAlign w:val="bottom"/>
          </w:tcPr>
          <w:p w:rsidR="008A25DB" w:rsidRPr="007D43A0" w:rsidRDefault="008A25DB" w:rsidP="008A25DB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8,270</w:t>
            </w:r>
          </w:p>
        </w:tc>
      </w:tr>
      <w:tr w:rsidR="008A25DB" w:rsidRPr="007D43A0" w:rsidTr="0042338F">
        <w:tc>
          <w:tcPr>
            <w:tcW w:w="3618" w:type="dxa"/>
            <w:shd w:val="clear" w:color="auto" w:fill="auto"/>
            <w:vAlign w:val="bottom"/>
          </w:tcPr>
          <w:p w:rsidR="008A25DB" w:rsidRPr="007D43A0" w:rsidRDefault="008A25DB" w:rsidP="008A25DB">
            <w:pPr>
              <w:ind w:right="-7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395" w:type="dxa"/>
            <w:vAlign w:val="bottom"/>
          </w:tcPr>
          <w:p w:rsidR="008A25DB" w:rsidRPr="007D43A0" w:rsidRDefault="008A25DB" w:rsidP="008A25DB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2,188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:rsidR="008A25DB" w:rsidRPr="007D43A0" w:rsidRDefault="008A25DB" w:rsidP="008A25DB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10,065</w:t>
            </w:r>
          </w:p>
        </w:tc>
        <w:tc>
          <w:tcPr>
            <w:tcW w:w="1395" w:type="dxa"/>
            <w:gridSpan w:val="2"/>
            <w:vAlign w:val="bottom"/>
          </w:tcPr>
          <w:p w:rsidR="008A25DB" w:rsidRPr="007D43A0" w:rsidRDefault="008A25DB" w:rsidP="008A25DB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2,188</w:t>
            </w:r>
          </w:p>
        </w:tc>
        <w:tc>
          <w:tcPr>
            <w:tcW w:w="1395" w:type="dxa"/>
            <w:vAlign w:val="bottom"/>
          </w:tcPr>
          <w:p w:rsidR="008A25DB" w:rsidRPr="007D43A0" w:rsidRDefault="008A25DB" w:rsidP="008A25DB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10,032</w:t>
            </w:r>
          </w:p>
        </w:tc>
      </w:tr>
      <w:tr w:rsidR="008A25DB" w:rsidRPr="007D43A0" w:rsidTr="0042338F">
        <w:tc>
          <w:tcPr>
            <w:tcW w:w="3618" w:type="dxa"/>
            <w:shd w:val="clear" w:color="auto" w:fill="auto"/>
            <w:vAlign w:val="bottom"/>
          </w:tcPr>
          <w:p w:rsidR="008A25DB" w:rsidRPr="007D43A0" w:rsidRDefault="008A25DB" w:rsidP="008A25DB">
            <w:pPr>
              <w:ind w:right="-7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395" w:type="dxa"/>
            <w:vAlign w:val="bottom"/>
          </w:tcPr>
          <w:p w:rsidR="008A25DB" w:rsidRPr="007D43A0" w:rsidRDefault="008A25DB" w:rsidP="008A25DB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(1,340)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:rsidR="008A25DB" w:rsidRPr="007D43A0" w:rsidRDefault="008A25DB" w:rsidP="008A25DB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(922)</w:t>
            </w:r>
          </w:p>
        </w:tc>
        <w:tc>
          <w:tcPr>
            <w:tcW w:w="1395" w:type="dxa"/>
            <w:gridSpan w:val="2"/>
            <w:vAlign w:val="bottom"/>
          </w:tcPr>
          <w:p w:rsidR="008A25DB" w:rsidRPr="007D43A0" w:rsidRDefault="006D2EE0" w:rsidP="007D662A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(1,33</w:t>
            </w:r>
            <w:r w:rsidR="007D662A" w:rsidRPr="007D43A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4</w:t>
            </w:r>
            <w:r w:rsidR="008A25DB" w:rsidRPr="007D43A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)</w:t>
            </w:r>
          </w:p>
        </w:tc>
        <w:tc>
          <w:tcPr>
            <w:tcW w:w="1395" w:type="dxa"/>
            <w:vAlign w:val="bottom"/>
          </w:tcPr>
          <w:p w:rsidR="008A25DB" w:rsidRPr="007D43A0" w:rsidRDefault="008A25DB" w:rsidP="008A25DB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(920)</w:t>
            </w:r>
          </w:p>
        </w:tc>
      </w:tr>
      <w:tr w:rsidR="008A25DB" w:rsidRPr="007D43A0" w:rsidTr="0042338F">
        <w:tc>
          <w:tcPr>
            <w:tcW w:w="3618" w:type="dxa"/>
            <w:shd w:val="clear" w:color="auto" w:fill="auto"/>
            <w:vAlign w:val="bottom"/>
          </w:tcPr>
          <w:p w:rsidR="008A25DB" w:rsidRPr="007D43A0" w:rsidRDefault="008A25DB" w:rsidP="008A25DB">
            <w:pPr>
              <w:ind w:right="-7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โอนจากบัญชีที่ดิน อาคารและอุปกรณ์</w:t>
            </w:r>
          </w:p>
        </w:tc>
        <w:tc>
          <w:tcPr>
            <w:tcW w:w="1395" w:type="dxa"/>
            <w:vAlign w:val="bottom"/>
          </w:tcPr>
          <w:p w:rsidR="008A25DB" w:rsidRPr="007D43A0" w:rsidRDefault="008A25DB" w:rsidP="008A25DB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:rsidR="008A25DB" w:rsidRPr="007D43A0" w:rsidRDefault="008A25DB" w:rsidP="008A25DB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167</w:t>
            </w:r>
          </w:p>
        </w:tc>
        <w:tc>
          <w:tcPr>
            <w:tcW w:w="1395" w:type="dxa"/>
            <w:gridSpan w:val="2"/>
            <w:vAlign w:val="bottom"/>
          </w:tcPr>
          <w:p w:rsidR="008A25DB" w:rsidRPr="007D43A0" w:rsidRDefault="008A25DB" w:rsidP="008A25DB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95" w:type="dxa"/>
            <w:vAlign w:val="bottom"/>
          </w:tcPr>
          <w:p w:rsidR="008A25DB" w:rsidRPr="007D43A0" w:rsidRDefault="008A25DB" w:rsidP="008A25DB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167</w:t>
            </w:r>
          </w:p>
        </w:tc>
      </w:tr>
      <w:tr w:rsidR="008A25DB" w:rsidRPr="007D43A0" w:rsidTr="0042338F">
        <w:tc>
          <w:tcPr>
            <w:tcW w:w="3618" w:type="dxa"/>
            <w:shd w:val="clear" w:color="auto" w:fill="auto"/>
            <w:vAlign w:val="bottom"/>
          </w:tcPr>
          <w:p w:rsidR="008A25DB" w:rsidRPr="007D43A0" w:rsidRDefault="008A25DB" w:rsidP="008A25DB">
            <w:pPr>
              <w:ind w:right="-7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395" w:type="dxa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(3)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95" w:type="dxa"/>
            <w:gridSpan w:val="2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395" w:type="dxa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A25DB" w:rsidRPr="007D43A0" w:rsidTr="0042338F">
        <w:tc>
          <w:tcPr>
            <w:tcW w:w="3618" w:type="dxa"/>
            <w:shd w:val="clear" w:color="auto" w:fill="auto"/>
            <w:vAlign w:val="bottom"/>
          </w:tcPr>
          <w:p w:rsidR="008A25DB" w:rsidRPr="007D43A0" w:rsidRDefault="008A25DB" w:rsidP="008A25DB">
            <w:pPr>
              <w:ind w:right="-72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395" w:type="dxa"/>
            <w:vAlign w:val="bottom"/>
          </w:tcPr>
          <w:p w:rsidR="008A25DB" w:rsidRPr="007D43A0" w:rsidRDefault="008A25DB" w:rsidP="008A25DB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18,425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17,580</w:t>
            </w:r>
          </w:p>
        </w:tc>
        <w:tc>
          <w:tcPr>
            <w:tcW w:w="1395" w:type="dxa"/>
            <w:gridSpan w:val="2"/>
            <w:vAlign w:val="bottom"/>
          </w:tcPr>
          <w:p w:rsidR="008A25DB" w:rsidRPr="007D43A0" w:rsidRDefault="008A25DB" w:rsidP="008A25DB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18,403</w:t>
            </w:r>
          </w:p>
        </w:tc>
        <w:tc>
          <w:tcPr>
            <w:tcW w:w="1395" w:type="dxa"/>
            <w:vAlign w:val="bottom"/>
          </w:tcPr>
          <w:p w:rsidR="008A25DB" w:rsidRPr="007D43A0" w:rsidRDefault="008A25DB" w:rsidP="008A25DB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17,549</w:t>
            </w:r>
          </w:p>
        </w:tc>
      </w:tr>
    </w:tbl>
    <w:p w:rsidR="000B6314" w:rsidRPr="007D43A0" w:rsidRDefault="001A2DB3" w:rsidP="001D0CE0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875431" w:rsidRPr="007D43A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75431" w:rsidRPr="007D43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AC333B" w:rsidRPr="007D43A0">
        <w:rPr>
          <w:rFonts w:asciiTheme="majorBidi" w:hAnsiTheme="majorBidi" w:cstheme="majorBidi"/>
          <w:b/>
          <w:bCs/>
          <w:sz w:val="32"/>
          <w:szCs w:val="32"/>
          <w:cs/>
        </w:rPr>
        <w:t>เงินเบิกเกินบัญชีและ</w:t>
      </w:r>
      <w:r w:rsidR="000B6314" w:rsidRPr="007D43A0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:rsidR="000B6314" w:rsidRPr="007D43A0" w:rsidRDefault="00875431" w:rsidP="001D0CE0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</w:rPr>
        <w:tab/>
      </w:r>
      <w:r w:rsidR="000B6314" w:rsidRPr="007D43A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E4CA5" w:rsidRPr="007D43A0">
        <w:rPr>
          <w:rFonts w:asciiTheme="majorBidi" w:hAnsiTheme="majorBidi" w:cstheme="majorBidi"/>
          <w:sz w:val="32"/>
          <w:szCs w:val="32"/>
        </w:rPr>
        <w:t xml:space="preserve">31 </w:t>
      </w:r>
      <w:r w:rsidR="009E4CA5" w:rsidRPr="007D43A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94791" w:rsidRPr="007D43A0">
        <w:rPr>
          <w:rFonts w:asciiTheme="majorBidi" w:hAnsiTheme="majorBidi" w:cstheme="majorBidi"/>
          <w:sz w:val="32"/>
          <w:szCs w:val="32"/>
        </w:rPr>
        <w:t>2560</w:t>
      </w:r>
      <w:r w:rsidR="000B6314"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="000B6314" w:rsidRPr="007D43A0">
        <w:rPr>
          <w:rFonts w:asciiTheme="majorBidi" w:hAnsiTheme="majorBidi" w:cstheme="majorBidi"/>
          <w:sz w:val="32"/>
          <w:szCs w:val="32"/>
          <w:cs/>
        </w:rPr>
        <w:t xml:space="preserve">บริษัทฯมีวงเงินเบิกเกินบัญชีและเงินกู้ยืมเงินระยะสั้นจากธนาคารในประเทศจำนวน </w:t>
      </w:r>
      <w:r w:rsidR="008A25DB" w:rsidRPr="007D43A0">
        <w:rPr>
          <w:rFonts w:asciiTheme="majorBidi" w:hAnsiTheme="majorBidi" w:cstheme="majorBidi"/>
          <w:sz w:val="32"/>
          <w:szCs w:val="32"/>
        </w:rPr>
        <w:t>545</w:t>
      </w:r>
      <w:r w:rsidR="000B6314"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="000B6314" w:rsidRPr="007D43A0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9E4CA5" w:rsidRPr="007D43A0">
        <w:rPr>
          <w:rFonts w:asciiTheme="majorBidi" w:hAnsiTheme="majorBidi" w:cstheme="majorBidi"/>
          <w:sz w:val="32"/>
          <w:szCs w:val="32"/>
        </w:rPr>
        <w:t>(</w:t>
      </w:r>
      <w:r w:rsidR="00494791" w:rsidRPr="007D43A0">
        <w:rPr>
          <w:rFonts w:asciiTheme="majorBidi" w:hAnsiTheme="majorBidi" w:cstheme="majorBidi"/>
          <w:sz w:val="32"/>
          <w:szCs w:val="32"/>
        </w:rPr>
        <w:t>2559:</w:t>
      </w:r>
      <w:r w:rsidR="000B6314"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="009E4CA5" w:rsidRPr="007D43A0">
        <w:rPr>
          <w:rFonts w:asciiTheme="majorBidi" w:hAnsiTheme="majorBidi" w:cstheme="majorBidi"/>
          <w:sz w:val="32"/>
          <w:szCs w:val="32"/>
        </w:rPr>
        <w:t>545</w:t>
      </w:r>
      <w:r w:rsidR="000B6314" w:rsidRPr="007D43A0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0B6314" w:rsidRPr="007D43A0">
        <w:rPr>
          <w:rFonts w:asciiTheme="majorBidi" w:hAnsiTheme="majorBidi" w:cstheme="majorBidi"/>
          <w:sz w:val="32"/>
          <w:szCs w:val="32"/>
        </w:rPr>
        <w:t xml:space="preserve">) </w:t>
      </w:r>
      <w:r w:rsidR="000B6314" w:rsidRPr="007D43A0">
        <w:rPr>
          <w:rFonts w:asciiTheme="majorBidi" w:hAnsiTheme="majorBidi" w:cstheme="majorBidi"/>
          <w:sz w:val="32"/>
          <w:szCs w:val="32"/>
          <w:cs/>
        </w:rPr>
        <w:t xml:space="preserve">ซึ่งค้ำประกันโดยการจำนำเงินฝากธนาคารตามที่กล่าวไว้ในหมายเหตุ </w:t>
      </w:r>
      <w:r w:rsidR="00DC75C1" w:rsidRPr="007D43A0">
        <w:rPr>
          <w:rFonts w:asciiTheme="majorBidi" w:hAnsiTheme="majorBidi" w:cstheme="majorBidi"/>
          <w:sz w:val="32"/>
          <w:szCs w:val="32"/>
        </w:rPr>
        <w:t>10</w:t>
      </w:r>
      <w:r w:rsidR="000B6314"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="000B6314" w:rsidRPr="007D43A0">
        <w:rPr>
          <w:rFonts w:asciiTheme="majorBidi" w:hAnsiTheme="majorBidi" w:cstheme="majorBidi"/>
          <w:sz w:val="32"/>
          <w:szCs w:val="32"/>
          <w:cs/>
        </w:rPr>
        <w:t xml:space="preserve">และการจดจำนองที่ดินของบริษัทฯตามที่กล่าวในหมายเหตุ </w:t>
      </w:r>
      <w:r w:rsidR="00DC75C1" w:rsidRPr="007D43A0">
        <w:rPr>
          <w:rFonts w:asciiTheme="majorBidi" w:hAnsiTheme="majorBidi" w:cstheme="majorBidi"/>
          <w:sz w:val="32"/>
          <w:szCs w:val="32"/>
        </w:rPr>
        <w:t>13</w:t>
      </w:r>
      <w:r w:rsidR="000B6314"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="000B6314" w:rsidRPr="007D43A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C75C1" w:rsidRPr="007D43A0">
        <w:rPr>
          <w:rFonts w:asciiTheme="majorBidi" w:hAnsiTheme="majorBidi" w:cstheme="majorBidi"/>
          <w:sz w:val="32"/>
          <w:szCs w:val="32"/>
        </w:rPr>
        <w:t>14</w:t>
      </w:r>
      <w:r w:rsidR="000B6314"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="000B6314" w:rsidRPr="007D43A0">
        <w:rPr>
          <w:rFonts w:asciiTheme="majorBidi" w:hAnsiTheme="majorBidi" w:cstheme="majorBidi"/>
          <w:sz w:val="32"/>
          <w:szCs w:val="32"/>
          <w:cs/>
        </w:rPr>
        <w:t>ภายใต้สัญญาเงินกู้ยืม บริษัทฯต้องปฎิบัติตามเงื่อนไขทางการเงินบางประการที่ระบุในสัญญา เช่น การดำรงอัตราส่วนหนี้สินเฉพาะส่วนที่มีดอกเบี้ยสุทธิต่อส่วนของผู้ถือหุ้น เป็นต้น</w:t>
      </w:r>
      <w:r w:rsidR="000B6314" w:rsidRPr="007D43A0">
        <w:rPr>
          <w:rFonts w:asciiTheme="majorBidi" w:hAnsiTheme="majorBidi" w:cstheme="majorBidi"/>
          <w:spacing w:val="-8"/>
          <w:sz w:val="32"/>
          <w:szCs w:val="32"/>
        </w:rPr>
        <w:tab/>
      </w:r>
    </w:p>
    <w:p w:rsidR="000B6314" w:rsidRPr="007D43A0" w:rsidRDefault="001A2DB3" w:rsidP="001D0CE0">
      <w:pPr>
        <w:tabs>
          <w:tab w:val="right" w:pos="7280"/>
          <w:tab w:val="right" w:pos="8540"/>
        </w:tabs>
        <w:spacing w:before="120" w:after="2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0B6314" w:rsidRPr="007D43A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B6314" w:rsidRPr="007D43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0B6314" w:rsidRPr="007D43A0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372"/>
        <w:gridCol w:w="1373"/>
        <w:gridCol w:w="1372"/>
        <w:gridCol w:w="1373"/>
      </w:tblGrid>
      <w:tr w:rsidR="000B6314" w:rsidRPr="007D43A0" w:rsidTr="007F025A">
        <w:trPr>
          <w:trHeight w:val="217"/>
        </w:trPr>
        <w:tc>
          <w:tcPr>
            <w:tcW w:w="3600" w:type="dxa"/>
            <w:vAlign w:val="bottom"/>
          </w:tcPr>
          <w:p w:rsidR="000B6314" w:rsidRPr="007D43A0" w:rsidRDefault="000B6314" w:rsidP="001D0CE0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ab/>
            </w:r>
            <w:r w:rsidRPr="007D43A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ab/>
            </w:r>
            <w:r w:rsidRPr="007D43A0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2745" w:type="dxa"/>
            <w:gridSpan w:val="2"/>
            <w:vAlign w:val="bottom"/>
          </w:tcPr>
          <w:p w:rsidR="000B6314" w:rsidRPr="007D43A0" w:rsidRDefault="000B6314" w:rsidP="001D0CE0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45" w:type="dxa"/>
            <w:gridSpan w:val="2"/>
            <w:vAlign w:val="bottom"/>
          </w:tcPr>
          <w:p w:rsidR="000B6314" w:rsidRPr="007D43A0" w:rsidRDefault="000B6314" w:rsidP="001D0CE0">
            <w:pPr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7D43A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7D43A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B6314" w:rsidRPr="007D43A0" w:rsidTr="007F025A">
        <w:tc>
          <w:tcPr>
            <w:tcW w:w="3600" w:type="dxa"/>
            <w:vAlign w:val="bottom"/>
          </w:tcPr>
          <w:p w:rsidR="000B6314" w:rsidRPr="007D43A0" w:rsidRDefault="000B6314" w:rsidP="001D0CE0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45" w:type="dxa"/>
            <w:gridSpan w:val="2"/>
            <w:vAlign w:val="bottom"/>
          </w:tcPr>
          <w:p w:rsidR="000B6314" w:rsidRPr="007D43A0" w:rsidRDefault="000B6314" w:rsidP="001D0CE0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:rsidR="000B6314" w:rsidRPr="007D43A0" w:rsidRDefault="000B6314" w:rsidP="001D0CE0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E4CA5" w:rsidRPr="007D43A0" w:rsidTr="007F025A">
        <w:tc>
          <w:tcPr>
            <w:tcW w:w="3600" w:type="dxa"/>
            <w:vAlign w:val="bottom"/>
          </w:tcPr>
          <w:p w:rsidR="009E4CA5" w:rsidRPr="007D43A0" w:rsidRDefault="009E4CA5" w:rsidP="001D0CE0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72" w:type="dxa"/>
            <w:vAlign w:val="bottom"/>
          </w:tcPr>
          <w:p w:rsidR="009E4CA5" w:rsidRPr="007D43A0" w:rsidRDefault="00956DE6" w:rsidP="001D0CE0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  <w:tc>
          <w:tcPr>
            <w:tcW w:w="1373" w:type="dxa"/>
            <w:vAlign w:val="bottom"/>
          </w:tcPr>
          <w:p w:rsidR="009E4CA5" w:rsidRPr="007D43A0" w:rsidRDefault="00494791" w:rsidP="001D0CE0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2559</w:t>
            </w:r>
          </w:p>
        </w:tc>
        <w:tc>
          <w:tcPr>
            <w:tcW w:w="1372" w:type="dxa"/>
            <w:vAlign w:val="bottom"/>
          </w:tcPr>
          <w:p w:rsidR="009E4CA5" w:rsidRPr="007D43A0" w:rsidRDefault="00494791" w:rsidP="001D0CE0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  <w:tc>
          <w:tcPr>
            <w:tcW w:w="1373" w:type="dxa"/>
            <w:vAlign w:val="bottom"/>
          </w:tcPr>
          <w:p w:rsidR="009E4CA5" w:rsidRPr="007D43A0" w:rsidRDefault="00494791" w:rsidP="001D0CE0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2559</w:t>
            </w:r>
          </w:p>
        </w:tc>
      </w:tr>
      <w:tr w:rsidR="009E4CA5" w:rsidRPr="007D43A0" w:rsidTr="007F025A">
        <w:tc>
          <w:tcPr>
            <w:tcW w:w="3600" w:type="dxa"/>
            <w:vAlign w:val="bottom"/>
          </w:tcPr>
          <w:p w:rsidR="009E4CA5" w:rsidRPr="007D43A0" w:rsidRDefault="009E4CA5" w:rsidP="0042338F">
            <w:pPr>
              <w:ind w:right="-1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372" w:type="dxa"/>
            <w:vAlign w:val="bottom"/>
          </w:tcPr>
          <w:p w:rsidR="009E4CA5" w:rsidRPr="007D43A0" w:rsidRDefault="009E4CA5" w:rsidP="001D0CE0">
            <w:pPr>
              <w:tabs>
                <w:tab w:val="decimal" w:pos="115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3" w:type="dxa"/>
            <w:vAlign w:val="bottom"/>
          </w:tcPr>
          <w:p w:rsidR="009E4CA5" w:rsidRPr="007D43A0" w:rsidRDefault="009E4CA5" w:rsidP="001D0CE0">
            <w:pPr>
              <w:tabs>
                <w:tab w:val="decimal" w:pos="115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2" w:type="dxa"/>
            <w:vAlign w:val="bottom"/>
          </w:tcPr>
          <w:p w:rsidR="009E4CA5" w:rsidRPr="007D43A0" w:rsidRDefault="009E4CA5" w:rsidP="001D0CE0">
            <w:pPr>
              <w:tabs>
                <w:tab w:val="decimal" w:pos="115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3" w:type="dxa"/>
            <w:vAlign w:val="bottom"/>
          </w:tcPr>
          <w:p w:rsidR="009E4CA5" w:rsidRPr="007D43A0" w:rsidRDefault="009E4CA5" w:rsidP="001D0CE0">
            <w:pPr>
              <w:tabs>
                <w:tab w:val="decimal" w:pos="115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6D2EE0" w:rsidRPr="007D43A0" w:rsidTr="007F025A">
        <w:tc>
          <w:tcPr>
            <w:tcW w:w="3600" w:type="dxa"/>
            <w:vAlign w:val="bottom"/>
          </w:tcPr>
          <w:p w:rsidR="006D2EE0" w:rsidRPr="007D43A0" w:rsidRDefault="006D2EE0" w:rsidP="006D2EE0">
            <w:pPr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72" w:type="dxa"/>
            <w:vAlign w:val="bottom"/>
          </w:tcPr>
          <w:p w:rsidR="006D2EE0" w:rsidRPr="007D43A0" w:rsidRDefault="006D2EE0" w:rsidP="00954D65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712</w:t>
            </w:r>
          </w:p>
        </w:tc>
        <w:tc>
          <w:tcPr>
            <w:tcW w:w="1373" w:type="dxa"/>
            <w:vAlign w:val="bottom"/>
          </w:tcPr>
          <w:p w:rsidR="006D2EE0" w:rsidRPr="007D43A0" w:rsidRDefault="006D2EE0" w:rsidP="00954D65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32</w:t>
            </w:r>
          </w:p>
        </w:tc>
        <w:tc>
          <w:tcPr>
            <w:tcW w:w="1372" w:type="dxa"/>
            <w:vAlign w:val="bottom"/>
          </w:tcPr>
          <w:p w:rsidR="006D2EE0" w:rsidRPr="007D43A0" w:rsidRDefault="006D2EE0" w:rsidP="00954D65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712</w:t>
            </w:r>
          </w:p>
        </w:tc>
        <w:tc>
          <w:tcPr>
            <w:tcW w:w="1373" w:type="dxa"/>
            <w:vAlign w:val="bottom"/>
          </w:tcPr>
          <w:p w:rsidR="006D2EE0" w:rsidRPr="007D43A0" w:rsidRDefault="006D2EE0" w:rsidP="00954D65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32</w:t>
            </w:r>
          </w:p>
        </w:tc>
      </w:tr>
      <w:tr w:rsidR="006D2EE0" w:rsidRPr="007D43A0" w:rsidTr="007F025A">
        <w:tc>
          <w:tcPr>
            <w:tcW w:w="3600" w:type="dxa"/>
            <w:vAlign w:val="bottom"/>
          </w:tcPr>
          <w:p w:rsidR="006D2EE0" w:rsidRPr="007D43A0" w:rsidRDefault="006D2EE0" w:rsidP="006D2EE0">
            <w:pPr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72" w:type="dxa"/>
            <w:vAlign w:val="bottom"/>
          </w:tcPr>
          <w:p w:rsidR="006D2EE0" w:rsidRPr="007D43A0" w:rsidRDefault="006D2EE0" w:rsidP="00954D65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3311C5" w:rsidRPr="007D43A0">
              <w:rPr>
                <w:rFonts w:asciiTheme="majorBidi" w:hAnsiTheme="majorBidi" w:cstheme="majorBidi"/>
                <w:sz w:val="32"/>
                <w:szCs w:val="32"/>
              </w:rPr>
              <w:t>299</w:t>
            </w:r>
            <w:r w:rsidRPr="007D43A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3311C5" w:rsidRPr="007D43A0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954D65" w:rsidRPr="007D43A0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3311C5" w:rsidRPr="007D43A0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373" w:type="dxa"/>
            <w:vAlign w:val="bottom"/>
          </w:tcPr>
          <w:p w:rsidR="006D2EE0" w:rsidRPr="007D43A0" w:rsidRDefault="006D2EE0" w:rsidP="00954D65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899,987</w:t>
            </w:r>
          </w:p>
        </w:tc>
        <w:tc>
          <w:tcPr>
            <w:tcW w:w="1372" w:type="dxa"/>
            <w:vAlign w:val="bottom"/>
          </w:tcPr>
          <w:p w:rsidR="006D2EE0" w:rsidRPr="007D43A0" w:rsidRDefault="006D2EE0" w:rsidP="00954D65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1,290,</w:t>
            </w:r>
            <w:r w:rsidR="003311C5" w:rsidRPr="007D43A0">
              <w:rPr>
                <w:rFonts w:asciiTheme="majorBidi" w:hAnsiTheme="majorBidi" w:cstheme="majorBidi"/>
                <w:sz w:val="32"/>
                <w:szCs w:val="32"/>
              </w:rPr>
              <w:t>75</w:t>
            </w:r>
            <w:r w:rsidR="00954D65" w:rsidRPr="007D43A0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373" w:type="dxa"/>
            <w:vAlign w:val="bottom"/>
          </w:tcPr>
          <w:p w:rsidR="006D2EE0" w:rsidRPr="007D43A0" w:rsidRDefault="006D2EE0" w:rsidP="00954D65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875,86</w:t>
            </w:r>
            <w:r w:rsidR="003311C5" w:rsidRPr="007D43A0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  <w:tr w:rsidR="006D2EE0" w:rsidRPr="007D43A0" w:rsidTr="007F025A">
        <w:tc>
          <w:tcPr>
            <w:tcW w:w="3600" w:type="dxa"/>
            <w:vAlign w:val="bottom"/>
          </w:tcPr>
          <w:p w:rsidR="006D2EE0" w:rsidRPr="007D43A0" w:rsidRDefault="006D2EE0" w:rsidP="006D2EE0">
            <w:pPr>
              <w:ind w:right="-1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ต้นทุนงานก่อสร้างค้างจ่าย</w:t>
            </w:r>
          </w:p>
        </w:tc>
        <w:tc>
          <w:tcPr>
            <w:tcW w:w="1372" w:type="dxa"/>
            <w:vAlign w:val="bottom"/>
          </w:tcPr>
          <w:p w:rsidR="006D2EE0" w:rsidRPr="007D43A0" w:rsidRDefault="006D2EE0" w:rsidP="00954D65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:rsidR="006D2EE0" w:rsidRPr="007D43A0" w:rsidRDefault="006D2EE0" w:rsidP="00954D65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2" w:type="dxa"/>
            <w:vAlign w:val="bottom"/>
          </w:tcPr>
          <w:p w:rsidR="006D2EE0" w:rsidRPr="007D43A0" w:rsidRDefault="006D2EE0" w:rsidP="00954D65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:rsidR="006D2EE0" w:rsidRPr="007D43A0" w:rsidRDefault="006D2EE0" w:rsidP="00954D65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D2EE0" w:rsidRPr="007D43A0" w:rsidTr="007F025A">
        <w:tc>
          <w:tcPr>
            <w:tcW w:w="3600" w:type="dxa"/>
            <w:vAlign w:val="bottom"/>
          </w:tcPr>
          <w:p w:rsidR="006D2EE0" w:rsidRPr="007D43A0" w:rsidRDefault="006D2EE0" w:rsidP="006D2EE0">
            <w:pPr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72" w:type="dxa"/>
            <w:vAlign w:val="bottom"/>
          </w:tcPr>
          <w:p w:rsidR="006D2EE0" w:rsidRPr="007D43A0" w:rsidRDefault="006D2EE0" w:rsidP="00954D65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874,904</w:t>
            </w:r>
          </w:p>
        </w:tc>
        <w:tc>
          <w:tcPr>
            <w:tcW w:w="1373" w:type="dxa"/>
            <w:vAlign w:val="bottom"/>
          </w:tcPr>
          <w:p w:rsidR="006D2EE0" w:rsidRPr="007D43A0" w:rsidRDefault="006D2EE0" w:rsidP="00954D65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703,854</w:t>
            </w:r>
          </w:p>
        </w:tc>
        <w:tc>
          <w:tcPr>
            <w:tcW w:w="1372" w:type="dxa"/>
            <w:vAlign w:val="bottom"/>
          </w:tcPr>
          <w:p w:rsidR="006D2EE0" w:rsidRPr="007D43A0" w:rsidRDefault="006D2EE0" w:rsidP="00954D65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874,148</w:t>
            </w:r>
          </w:p>
        </w:tc>
        <w:tc>
          <w:tcPr>
            <w:tcW w:w="1373" w:type="dxa"/>
            <w:vAlign w:val="bottom"/>
          </w:tcPr>
          <w:p w:rsidR="006D2EE0" w:rsidRPr="007D43A0" w:rsidRDefault="006D2EE0" w:rsidP="00954D65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698,322</w:t>
            </w:r>
          </w:p>
        </w:tc>
      </w:tr>
      <w:tr w:rsidR="006D2EE0" w:rsidRPr="007D43A0" w:rsidTr="007F025A">
        <w:tc>
          <w:tcPr>
            <w:tcW w:w="3600" w:type="dxa"/>
            <w:vAlign w:val="bottom"/>
          </w:tcPr>
          <w:p w:rsidR="006D2EE0" w:rsidRPr="007D43A0" w:rsidRDefault="006D2EE0" w:rsidP="006D2EE0">
            <w:pPr>
              <w:ind w:right="-1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372" w:type="dxa"/>
            <w:vAlign w:val="bottom"/>
          </w:tcPr>
          <w:p w:rsidR="006D2EE0" w:rsidRPr="007D43A0" w:rsidRDefault="006D2EE0" w:rsidP="00954D65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:rsidR="006D2EE0" w:rsidRPr="007D43A0" w:rsidRDefault="006D2EE0" w:rsidP="00954D65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2" w:type="dxa"/>
            <w:vAlign w:val="bottom"/>
          </w:tcPr>
          <w:p w:rsidR="006D2EE0" w:rsidRPr="007D43A0" w:rsidRDefault="006D2EE0" w:rsidP="00954D65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:rsidR="006D2EE0" w:rsidRPr="007D43A0" w:rsidRDefault="006D2EE0" w:rsidP="00954D65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D2EE0" w:rsidRPr="007D43A0" w:rsidTr="007F025A">
        <w:tc>
          <w:tcPr>
            <w:tcW w:w="3600" w:type="dxa"/>
            <w:vAlign w:val="bottom"/>
          </w:tcPr>
          <w:p w:rsidR="006D2EE0" w:rsidRPr="007D43A0" w:rsidRDefault="006D2EE0" w:rsidP="006D2EE0">
            <w:pPr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72" w:type="dxa"/>
            <w:vAlign w:val="bottom"/>
          </w:tcPr>
          <w:p w:rsidR="006D2EE0" w:rsidRPr="007D43A0" w:rsidRDefault="003311C5" w:rsidP="00954D6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29</w:t>
            </w:r>
            <w:r w:rsidR="006D2EE0" w:rsidRPr="007D43A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D43A0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954D65" w:rsidRPr="007D43A0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7D43A0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373" w:type="dxa"/>
            <w:vAlign w:val="bottom"/>
          </w:tcPr>
          <w:p w:rsidR="006D2EE0" w:rsidRPr="007D43A0" w:rsidRDefault="006D2EE0" w:rsidP="00954D6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22,567</w:t>
            </w:r>
          </w:p>
        </w:tc>
        <w:tc>
          <w:tcPr>
            <w:tcW w:w="1372" w:type="dxa"/>
            <w:vAlign w:val="bottom"/>
          </w:tcPr>
          <w:p w:rsidR="006D2EE0" w:rsidRPr="007D43A0" w:rsidRDefault="006D2EE0" w:rsidP="00954D6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29,</w:t>
            </w:r>
            <w:r w:rsidR="003311C5" w:rsidRPr="007D43A0">
              <w:rPr>
                <w:rFonts w:asciiTheme="majorBidi" w:hAnsiTheme="majorBidi" w:cstheme="majorBidi"/>
                <w:sz w:val="32"/>
                <w:szCs w:val="32"/>
              </w:rPr>
              <w:t>51</w:t>
            </w:r>
            <w:r w:rsidR="00954D65" w:rsidRPr="007D43A0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373" w:type="dxa"/>
            <w:vAlign w:val="bottom"/>
          </w:tcPr>
          <w:p w:rsidR="006D2EE0" w:rsidRPr="007D43A0" w:rsidRDefault="006D2EE0" w:rsidP="00954D6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22,337</w:t>
            </w:r>
          </w:p>
        </w:tc>
      </w:tr>
      <w:tr w:rsidR="006D2EE0" w:rsidRPr="007D43A0" w:rsidTr="007F025A">
        <w:tc>
          <w:tcPr>
            <w:tcW w:w="3600" w:type="dxa"/>
            <w:vAlign w:val="bottom"/>
          </w:tcPr>
          <w:p w:rsidR="006D2EE0" w:rsidRPr="007D43A0" w:rsidRDefault="006D2EE0" w:rsidP="006D2EE0">
            <w:pPr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72" w:type="dxa"/>
            <w:vAlign w:val="bottom"/>
          </w:tcPr>
          <w:p w:rsidR="006D2EE0" w:rsidRPr="007D43A0" w:rsidRDefault="006D2EE0" w:rsidP="00954D6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2,204,57</w:t>
            </w:r>
            <w:r w:rsidR="003311C5" w:rsidRPr="007D43A0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373" w:type="dxa"/>
            <w:vAlign w:val="bottom"/>
          </w:tcPr>
          <w:p w:rsidR="006D2EE0" w:rsidRPr="007D43A0" w:rsidRDefault="006D2EE0" w:rsidP="00954D6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1,626,440</w:t>
            </w:r>
          </w:p>
        </w:tc>
        <w:tc>
          <w:tcPr>
            <w:tcW w:w="1372" w:type="dxa"/>
            <w:vAlign w:val="bottom"/>
          </w:tcPr>
          <w:p w:rsidR="006D2EE0" w:rsidRPr="007D43A0" w:rsidRDefault="006D2EE0" w:rsidP="00954D6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2,195,131</w:t>
            </w:r>
          </w:p>
        </w:tc>
        <w:tc>
          <w:tcPr>
            <w:tcW w:w="1373" w:type="dxa"/>
            <w:vAlign w:val="bottom"/>
          </w:tcPr>
          <w:p w:rsidR="006D2EE0" w:rsidRPr="007D43A0" w:rsidRDefault="006D2EE0" w:rsidP="00954D6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1,596,560</w:t>
            </w:r>
          </w:p>
        </w:tc>
      </w:tr>
    </w:tbl>
    <w:p w:rsidR="001A2DB3" w:rsidRPr="007D43A0" w:rsidRDefault="001A2DB3" w:rsidP="00827694">
      <w:pPr>
        <w:overflowPunct/>
        <w:autoSpaceDE/>
        <w:autoSpaceDN/>
        <w:adjustRightInd/>
        <w:spacing w:before="240" w:after="120"/>
        <w:ind w:left="540" w:hanging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:rsidR="00EF157C" w:rsidRPr="007D43A0" w:rsidRDefault="001A2DB3" w:rsidP="00827694">
      <w:pPr>
        <w:overflowPunct/>
        <w:autoSpaceDE/>
        <w:autoSpaceDN/>
        <w:adjustRightInd/>
        <w:spacing w:before="240" w:after="120"/>
        <w:ind w:left="540" w:hanging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</w:rPr>
        <w:lastRenderedPageBreak/>
        <w:t>18</w:t>
      </w:r>
      <w:r w:rsidR="00EF157C" w:rsidRPr="007D43A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F157C" w:rsidRPr="007D43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EF157C" w:rsidRPr="007D43A0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หนี้สินตามสัญญาเช่าการเงิน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395"/>
        <w:gridCol w:w="1305"/>
        <w:gridCol w:w="1395"/>
        <w:gridCol w:w="1395"/>
      </w:tblGrid>
      <w:tr w:rsidR="00EF157C" w:rsidRPr="007D43A0" w:rsidTr="0042338F">
        <w:tc>
          <w:tcPr>
            <w:tcW w:w="3600" w:type="dxa"/>
            <w:vAlign w:val="bottom"/>
          </w:tcPr>
          <w:p w:rsidR="00EF157C" w:rsidRPr="007D43A0" w:rsidRDefault="00EF157C" w:rsidP="00827694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490" w:type="dxa"/>
            <w:gridSpan w:val="4"/>
            <w:vAlign w:val="bottom"/>
          </w:tcPr>
          <w:p w:rsidR="00EF157C" w:rsidRPr="007D43A0" w:rsidRDefault="00EF157C" w:rsidP="00827694">
            <w:pPr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7D43A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7D43A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F157C" w:rsidRPr="007D43A0" w:rsidTr="0042338F">
        <w:tc>
          <w:tcPr>
            <w:tcW w:w="3600" w:type="dxa"/>
            <w:vAlign w:val="bottom"/>
          </w:tcPr>
          <w:p w:rsidR="00EF157C" w:rsidRPr="007D43A0" w:rsidRDefault="00EF157C" w:rsidP="00827694">
            <w:pPr>
              <w:tabs>
                <w:tab w:val="left" w:pos="2070"/>
                <w:tab w:val="decimal" w:pos="77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EF157C" w:rsidRPr="007D43A0" w:rsidRDefault="00EF157C" w:rsidP="00827694">
            <w:pP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EF157C" w:rsidRPr="007D43A0" w:rsidRDefault="00EF157C" w:rsidP="00827694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  <w:r w:rsidRPr="007D43A0">
              <w:rPr>
                <w:rFonts w:asciiTheme="majorBidi" w:hAnsiTheme="majorBidi" w:cstheme="majorBidi"/>
                <w:sz w:val="32"/>
                <w:szCs w:val="32"/>
              </w:rPr>
              <w:t xml:space="preserve">                  </w:t>
            </w: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E4CA5" w:rsidRPr="007D43A0" w:rsidTr="0042338F">
        <w:tc>
          <w:tcPr>
            <w:tcW w:w="3600" w:type="dxa"/>
            <w:vAlign w:val="bottom"/>
          </w:tcPr>
          <w:p w:rsidR="009E4CA5" w:rsidRPr="007D43A0" w:rsidRDefault="009E4CA5" w:rsidP="00827694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:rsidR="009E4CA5" w:rsidRPr="007D43A0" w:rsidRDefault="009E4CA5" w:rsidP="00827694">
            <w:pPr>
              <w:ind w:right="-4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9E4CA5" w:rsidRPr="007D43A0" w:rsidRDefault="009E4CA5" w:rsidP="00827694">
            <w:pPr>
              <w:ind w:right="-4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:rsidR="009E4CA5" w:rsidRPr="007D43A0" w:rsidRDefault="00956DE6" w:rsidP="00827694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  <w:tc>
          <w:tcPr>
            <w:tcW w:w="1395" w:type="dxa"/>
            <w:vAlign w:val="bottom"/>
          </w:tcPr>
          <w:p w:rsidR="009E4CA5" w:rsidRPr="007D43A0" w:rsidRDefault="00494791" w:rsidP="00827694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2559</w:t>
            </w:r>
          </w:p>
        </w:tc>
      </w:tr>
      <w:tr w:rsidR="008A25DB" w:rsidRPr="007D43A0" w:rsidTr="0042338F">
        <w:tc>
          <w:tcPr>
            <w:tcW w:w="3600" w:type="dxa"/>
            <w:vAlign w:val="bottom"/>
          </w:tcPr>
          <w:p w:rsidR="008A25DB" w:rsidRPr="007D43A0" w:rsidRDefault="008A25DB" w:rsidP="008A25DB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1395" w:type="dxa"/>
            <w:vAlign w:val="bottom"/>
          </w:tcPr>
          <w:p w:rsidR="008A25DB" w:rsidRPr="007D43A0" w:rsidRDefault="008A25DB" w:rsidP="008A25DB">
            <w:pP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8A25DB" w:rsidRPr="007D43A0" w:rsidRDefault="008A25DB" w:rsidP="008A25DB">
            <w:pP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:rsidR="008A25DB" w:rsidRPr="007D43A0" w:rsidRDefault="008A25DB" w:rsidP="008A25DB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381,211</w:t>
            </w:r>
          </w:p>
        </w:tc>
        <w:tc>
          <w:tcPr>
            <w:tcW w:w="1395" w:type="dxa"/>
            <w:vAlign w:val="bottom"/>
          </w:tcPr>
          <w:p w:rsidR="008A25DB" w:rsidRPr="007D43A0" w:rsidRDefault="008A25DB" w:rsidP="008A25DB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158,415</w:t>
            </w:r>
          </w:p>
        </w:tc>
      </w:tr>
      <w:tr w:rsidR="008A25DB" w:rsidRPr="007D43A0" w:rsidTr="0042338F">
        <w:tc>
          <w:tcPr>
            <w:tcW w:w="3600" w:type="dxa"/>
            <w:vAlign w:val="bottom"/>
          </w:tcPr>
          <w:p w:rsidR="008A25DB" w:rsidRPr="007D43A0" w:rsidRDefault="008A25DB" w:rsidP="008A25DB">
            <w:pPr>
              <w:tabs>
                <w:tab w:val="left" w:pos="2070"/>
                <w:tab w:val="decimal" w:pos="7740"/>
                <w:tab w:val="decimal" w:pos="8820"/>
              </w:tabs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หัก: ดอกเบี้ยรอการตัดจำหน่าย</w:t>
            </w:r>
          </w:p>
        </w:tc>
        <w:tc>
          <w:tcPr>
            <w:tcW w:w="1395" w:type="dxa"/>
            <w:vAlign w:val="bottom"/>
          </w:tcPr>
          <w:p w:rsidR="008A25DB" w:rsidRPr="007D43A0" w:rsidRDefault="008A25DB" w:rsidP="008A25DB">
            <w:pP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8A25DB" w:rsidRPr="007D43A0" w:rsidRDefault="008A25DB" w:rsidP="008A25DB">
            <w:pP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(21,074)</w:t>
            </w:r>
          </w:p>
        </w:tc>
        <w:tc>
          <w:tcPr>
            <w:tcW w:w="1395" w:type="dxa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(9,612)</w:t>
            </w:r>
          </w:p>
        </w:tc>
      </w:tr>
      <w:tr w:rsidR="008A25DB" w:rsidRPr="007D43A0" w:rsidTr="0042338F">
        <w:tc>
          <w:tcPr>
            <w:tcW w:w="6300" w:type="dxa"/>
            <w:gridSpan w:val="3"/>
            <w:vAlign w:val="bottom"/>
          </w:tcPr>
          <w:p w:rsidR="008A25DB" w:rsidRPr="007D43A0" w:rsidRDefault="008A25DB" w:rsidP="008A25DB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:rsidR="008A25DB" w:rsidRPr="007D43A0" w:rsidRDefault="008A25DB" w:rsidP="008A25DB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360,137</w:t>
            </w:r>
          </w:p>
        </w:tc>
        <w:tc>
          <w:tcPr>
            <w:tcW w:w="1395" w:type="dxa"/>
            <w:vAlign w:val="bottom"/>
          </w:tcPr>
          <w:p w:rsidR="008A25DB" w:rsidRPr="007D43A0" w:rsidRDefault="008A25DB" w:rsidP="008A25DB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148,803</w:t>
            </w:r>
          </w:p>
        </w:tc>
      </w:tr>
      <w:tr w:rsidR="008A25DB" w:rsidRPr="007D43A0" w:rsidTr="0042338F">
        <w:tc>
          <w:tcPr>
            <w:tcW w:w="6300" w:type="dxa"/>
            <w:gridSpan w:val="3"/>
            <w:vAlign w:val="bottom"/>
          </w:tcPr>
          <w:p w:rsidR="008A25DB" w:rsidRPr="007D43A0" w:rsidRDefault="008A25DB" w:rsidP="008A25DB">
            <w:pPr>
              <w:tabs>
                <w:tab w:val="left" w:pos="2070"/>
                <w:tab w:val="decimal" w:pos="7740"/>
                <w:tab w:val="decimal" w:pos="8820"/>
              </w:tabs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(115,094)</w:t>
            </w:r>
          </w:p>
        </w:tc>
        <w:tc>
          <w:tcPr>
            <w:tcW w:w="1395" w:type="dxa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(46,050)</w:t>
            </w:r>
          </w:p>
        </w:tc>
      </w:tr>
      <w:tr w:rsidR="008A25DB" w:rsidRPr="007D43A0" w:rsidTr="0042338F">
        <w:tc>
          <w:tcPr>
            <w:tcW w:w="6300" w:type="dxa"/>
            <w:gridSpan w:val="3"/>
            <w:vAlign w:val="bottom"/>
          </w:tcPr>
          <w:p w:rsidR="008A25DB" w:rsidRPr="007D43A0" w:rsidRDefault="008A25DB" w:rsidP="008A25DB">
            <w:pP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31"/>
                <w:szCs w:val="31"/>
              </w:rPr>
            </w:pPr>
            <w:r w:rsidRPr="007D43A0">
              <w:rPr>
                <w:rFonts w:asciiTheme="majorBidi" w:hAnsiTheme="majorBidi" w:cstheme="majorBidi"/>
                <w:sz w:val="31"/>
                <w:szCs w:val="31"/>
                <w:cs/>
              </w:rPr>
              <w:t>หนี้สินตามสัญญาเช่าการเงิน - สุทธิ</w:t>
            </w:r>
          </w:p>
        </w:tc>
        <w:tc>
          <w:tcPr>
            <w:tcW w:w="1395" w:type="dxa"/>
            <w:vAlign w:val="bottom"/>
          </w:tcPr>
          <w:p w:rsidR="008A25DB" w:rsidRPr="007D43A0" w:rsidRDefault="008A25DB" w:rsidP="008A25DB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245,043</w:t>
            </w:r>
          </w:p>
        </w:tc>
        <w:tc>
          <w:tcPr>
            <w:tcW w:w="1395" w:type="dxa"/>
            <w:vAlign w:val="bottom"/>
          </w:tcPr>
          <w:p w:rsidR="008A25DB" w:rsidRPr="007D43A0" w:rsidRDefault="008A25DB" w:rsidP="008A25DB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102,753</w:t>
            </w:r>
          </w:p>
        </w:tc>
      </w:tr>
    </w:tbl>
    <w:p w:rsidR="000B6314" w:rsidRPr="007D43A0" w:rsidRDefault="00EF157C" w:rsidP="00827694">
      <w:pPr>
        <w:tabs>
          <w:tab w:val="left" w:pos="540"/>
          <w:tab w:val="left" w:pos="1440"/>
          <w:tab w:val="left" w:pos="2160"/>
          <w:tab w:val="left" w:pos="2880"/>
          <w:tab w:val="left" w:pos="6480"/>
        </w:tabs>
        <w:spacing w:before="240" w:after="120"/>
        <w:ind w:left="547"/>
        <w:jc w:val="thaiDistribute"/>
        <w:outlineLvl w:val="0"/>
        <w:rPr>
          <w:rFonts w:asciiTheme="majorBidi" w:hAnsiTheme="majorBidi" w:cstheme="majorBidi"/>
          <w:spacing w:val="-2"/>
          <w:sz w:val="32"/>
          <w:szCs w:val="32"/>
          <w:lang w:val="en-GB"/>
        </w:rPr>
      </w:pPr>
      <w:r w:rsidRPr="007D43A0">
        <w:rPr>
          <w:rFonts w:asciiTheme="majorBidi" w:hAnsiTheme="majorBidi" w:cstheme="majorBidi"/>
          <w:sz w:val="32"/>
          <w:szCs w:val="32"/>
          <w:cs/>
        </w:rPr>
        <w:t>บริษัทฯได้ทำสัญญาเช่าการเงินกับบริษัทลีสซี่งเพื่อเช่ายานพาหนะและเครื่องจักรเพื่อใช้ในการดำเนินงาน</w:t>
      </w:r>
      <w:r w:rsidRPr="007D43A0">
        <w:rPr>
          <w:rFonts w:asciiTheme="majorBidi" w:hAnsiTheme="majorBidi" w:cstheme="majorBidi"/>
          <w:spacing w:val="-2"/>
          <w:sz w:val="32"/>
          <w:szCs w:val="32"/>
          <w:cs/>
        </w:rPr>
        <w:t xml:space="preserve">ของกิจการโดยมีกำหนดการชำระค่าเช่าเป็นรายเดือน อายุของสัญญามีระยะเวลาโดยเฉลี่ยประมาณ </w:t>
      </w:r>
      <w:r w:rsidR="00956DE6" w:rsidRPr="007D43A0">
        <w:rPr>
          <w:rFonts w:asciiTheme="majorBidi" w:hAnsiTheme="majorBidi" w:cstheme="majorBidi"/>
          <w:spacing w:val="-2"/>
          <w:sz w:val="32"/>
          <w:szCs w:val="32"/>
        </w:rPr>
        <w:t>3</w:t>
      </w:r>
      <w:r w:rsidRPr="007D43A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ถึง </w:t>
      </w:r>
      <w:r w:rsidR="00956DE6" w:rsidRPr="007D43A0">
        <w:rPr>
          <w:rFonts w:asciiTheme="majorBidi" w:hAnsiTheme="majorBidi" w:cstheme="majorBidi"/>
          <w:spacing w:val="-2"/>
          <w:sz w:val="32"/>
          <w:szCs w:val="32"/>
        </w:rPr>
        <w:t>4</w:t>
      </w:r>
      <w:r w:rsidRPr="007D43A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ปี</w:t>
      </w:r>
    </w:p>
    <w:p w:rsidR="00EF157C" w:rsidRPr="007D43A0" w:rsidRDefault="00EF157C" w:rsidP="00827694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rtl/>
          <w:cs/>
        </w:rPr>
      </w:pPr>
      <w:r w:rsidRPr="007D43A0">
        <w:rPr>
          <w:rFonts w:asciiTheme="majorBidi" w:hAnsiTheme="majorBidi" w:cstheme="majorBidi"/>
          <w:sz w:val="32"/>
          <w:szCs w:val="32"/>
          <w:cs/>
        </w:rPr>
        <w:t xml:space="preserve">บริษัทฯมีภาระผูกพันที่จะต้องจ่ายค่าเช่าขั้นต่ำตามสัญญาเช่าการเงินดังนี้ </w:t>
      </w: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5130"/>
        <w:gridCol w:w="1320"/>
        <w:gridCol w:w="1320"/>
        <w:gridCol w:w="1320"/>
      </w:tblGrid>
      <w:tr w:rsidR="00EF157C" w:rsidRPr="007D43A0" w:rsidTr="0042338F">
        <w:tc>
          <w:tcPr>
            <w:tcW w:w="5130" w:type="dxa"/>
            <w:vAlign w:val="bottom"/>
          </w:tcPr>
          <w:p w:rsidR="00EF157C" w:rsidRPr="007D43A0" w:rsidRDefault="00EF157C" w:rsidP="0082769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vAlign w:val="bottom"/>
          </w:tcPr>
          <w:p w:rsidR="00EF157C" w:rsidRPr="007D43A0" w:rsidRDefault="00EF157C" w:rsidP="00022DDD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7D43A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EF157C" w:rsidRPr="007D43A0" w:rsidTr="0042338F">
        <w:tc>
          <w:tcPr>
            <w:tcW w:w="5130" w:type="dxa"/>
            <w:vAlign w:val="bottom"/>
          </w:tcPr>
          <w:p w:rsidR="00EF157C" w:rsidRPr="007D43A0" w:rsidRDefault="00EF157C" w:rsidP="0082769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vAlign w:val="bottom"/>
          </w:tcPr>
          <w:p w:rsidR="00EF157C" w:rsidRPr="007D43A0" w:rsidRDefault="00EF157C" w:rsidP="00022D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956DE6" w:rsidRPr="007D43A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9E4CA5"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956DE6" w:rsidRPr="007D43A0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E747A4" w:rsidRPr="007D43A0" w:rsidTr="0042338F">
        <w:tc>
          <w:tcPr>
            <w:tcW w:w="5130" w:type="dxa"/>
            <w:vAlign w:val="bottom"/>
          </w:tcPr>
          <w:p w:rsidR="00E747A4" w:rsidRPr="007D43A0" w:rsidRDefault="00E747A4" w:rsidP="0082769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:rsidR="00E747A4" w:rsidRPr="007D43A0" w:rsidRDefault="00E747A4" w:rsidP="00022D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7D43A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20" w:type="dxa"/>
            <w:vAlign w:val="bottom"/>
          </w:tcPr>
          <w:p w:rsidR="00E747A4" w:rsidRPr="007D43A0" w:rsidRDefault="00F403B5" w:rsidP="00022D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1 - 4</w:t>
            </w:r>
            <w:r w:rsidR="00E747A4" w:rsidRPr="007D43A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747A4"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320" w:type="dxa"/>
            <w:vAlign w:val="bottom"/>
          </w:tcPr>
          <w:p w:rsidR="00E747A4" w:rsidRPr="007D43A0" w:rsidRDefault="00E747A4" w:rsidP="00022D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A25DB" w:rsidRPr="007D43A0" w:rsidTr="0042338F">
        <w:tc>
          <w:tcPr>
            <w:tcW w:w="5130" w:type="dxa"/>
            <w:vAlign w:val="bottom"/>
          </w:tcPr>
          <w:p w:rsidR="008A25DB" w:rsidRPr="007D43A0" w:rsidRDefault="008A25DB" w:rsidP="008A25DB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320" w:type="dxa"/>
            <w:vAlign w:val="bottom"/>
          </w:tcPr>
          <w:p w:rsidR="008A25DB" w:rsidRPr="007D43A0" w:rsidRDefault="008A25DB" w:rsidP="008A25DB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caps/>
                <w:sz w:val="28"/>
                <w:szCs w:val="28"/>
              </w:rPr>
              <w:t>125,846</w:t>
            </w:r>
          </w:p>
        </w:tc>
        <w:tc>
          <w:tcPr>
            <w:tcW w:w="1320" w:type="dxa"/>
            <w:vAlign w:val="bottom"/>
          </w:tcPr>
          <w:p w:rsidR="008A25DB" w:rsidRPr="007D43A0" w:rsidRDefault="008A25DB" w:rsidP="008A25DB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caps/>
                <w:sz w:val="28"/>
                <w:szCs w:val="28"/>
              </w:rPr>
              <w:t>255,365</w:t>
            </w:r>
          </w:p>
        </w:tc>
        <w:tc>
          <w:tcPr>
            <w:tcW w:w="1320" w:type="dxa"/>
            <w:vAlign w:val="bottom"/>
          </w:tcPr>
          <w:p w:rsidR="008A25DB" w:rsidRPr="007D43A0" w:rsidRDefault="008A25DB" w:rsidP="008A25DB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caps/>
                <w:sz w:val="28"/>
                <w:szCs w:val="28"/>
              </w:rPr>
              <w:t>381,211</w:t>
            </w:r>
          </w:p>
        </w:tc>
      </w:tr>
      <w:tr w:rsidR="008A25DB" w:rsidRPr="007D43A0" w:rsidTr="0042338F">
        <w:tc>
          <w:tcPr>
            <w:tcW w:w="5130" w:type="dxa"/>
            <w:vAlign w:val="bottom"/>
          </w:tcPr>
          <w:p w:rsidR="008A25DB" w:rsidRPr="007D43A0" w:rsidRDefault="008A25DB" w:rsidP="008A25DB">
            <w:pPr>
              <w:tabs>
                <w:tab w:val="right" w:pos="25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ดอกเบี้ยตามสัญญาเช่าการเงินรอการตัดบัญชี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20" w:type="dxa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caps/>
                <w:sz w:val="28"/>
                <w:szCs w:val="28"/>
              </w:rPr>
              <w:t>(10,752)</w:t>
            </w:r>
          </w:p>
        </w:tc>
        <w:tc>
          <w:tcPr>
            <w:tcW w:w="1320" w:type="dxa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caps/>
                <w:sz w:val="28"/>
                <w:szCs w:val="28"/>
              </w:rPr>
              <w:t>(10,322)</w:t>
            </w:r>
          </w:p>
        </w:tc>
        <w:tc>
          <w:tcPr>
            <w:tcW w:w="1320" w:type="dxa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caps/>
                <w:sz w:val="28"/>
                <w:szCs w:val="28"/>
              </w:rPr>
              <w:t>(21,074)</w:t>
            </w:r>
          </w:p>
        </w:tc>
      </w:tr>
      <w:tr w:rsidR="008A25DB" w:rsidRPr="007D43A0" w:rsidTr="0042338F">
        <w:tc>
          <w:tcPr>
            <w:tcW w:w="5130" w:type="dxa"/>
            <w:vAlign w:val="bottom"/>
          </w:tcPr>
          <w:p w:rsidR="008A25DB" w:rsidRPr="007D43A0" w:rsidRDefault="008A25DB" w:rsidP="008A25DB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320" w:type="dxa"/>
            <w:vAlign w:val="bottom"/>
          </w:tcPr>
          <w:p w:rsidR="008A25DB" w:rsidRPr="007D43A0" w:rsidRDefault="008A25DB" w:rsidP="008A25DB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caps/>
                <w:sz w:val="28"/>
                <w:szCs w:val="28"/>
              </w:rPr>
              <w:t>115,094</w:t>
            </w:r>
          </w:p>
        </w:tc>
        <w:tc>
          <w:tcPr>
            <w:tcW w:w="1320" w:type="dxa"/>
            <w:vAlign w:val="bottom"/>
          </w:tcPr>
          <w:p w:rsidR="008A25DB" w:rsidRPr="007D43A0" w:rsidRDefault="008A25DB" w:rsidP="008A25DB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caps/>
                <w:sz w:val="28"/>
                <w:szCs w:val="28"/>
              </w:rPr>
              <w:t>245,043</w:t>
            </w:r>
          </w:p>
        </w:tc>
        <w:tc>
          <w:tcPr>
            <w:tcW w:w="1320" w:type="dxa"/>
            <w:vAlign w:val="bottom"/>
          </w:tcPr>
          <w:p w:rsidR="008A25DB" w:rsidRPr="007D43A0" w:rsidRDefault="008A25DB" w:rsidP="008A25DB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caps/>
                <w:sz w:val="28"/>
                <w:szCs w:val="28"/>
              </w:rPr>
              <w:t>360,137</w:t>
            </w:r>
          </w:p>
        </w:tc>
      </w:tr>
    </w:tbl>
    <w:p w:rsidR="00EF157C" w:rsidRPr="007D43A0" w:rsidRDefault="00EF157C" w:rsidP="00827694">
      <w:pPr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5130"/>
        <w:gridCol w:w="1320"/>
        <w:gridCol w:w="1320"/>
        <w:gridCol w:w="1320"/>
      </w:tblGrid>
      <w:tr w:rsidR="00EF157C" w:rsidRPr="007D43A0" w:rsidTr="0042338F">
        <w:tc>
          <w:tcPr>
            <w:tcW w:w="5130" w:type="dxa"/>
            <w:vAlign w:val="bottom"/>
          </w:tcPr>
          <w:p w:rsidR="00EF157C" w:rsidRPr="007D43A0" w:rsidRDefault="00EF157C" w:rsidP="0082769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vAlign w:val="bottom"/>
          </w:tcPr>
          <w:p w:rsidR="00EF157C" w:rsidRPr="007D43A0" w:rsidRDefault="00EF157C" w:rsidP="00022DDD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7D43A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E747A4"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EF157C" w:rsidRPr="007D43A0" w:rsidTr="0042338F">
        <w:tc>
          <w:tcPr>
            <w:tcW w:w="5130" w:type="dxa"/>
            <w:vAlign w:val="bottom"/>
          </w:tcPr>
          <w:p w:rsidR="00EF157C" w:rsidRPr="007D43A0" w:rsidRDefault="00EF157C" w:rsidP="0082769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vAlign w:val="bottom"/>
          </w:tcPr>
          <w:p w:rsidR="00EF157C" w:rsidRPr="007D43A0" w:rsidRDefault="00EF157C" w:rsidP="00022D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956DE6" w:rsidRPr="007D43A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9E4CA5"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956DE6" w:rsidRPr="007D43A0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</w:tr>
      <w:tr w:rsidR="00E747A4" w:rsidRPr="007D43A0" w:rsidTr="0042338F">
        <w:tc>
          <w:tcPr>
            <w:tcW w:w="5130" w:type="dxa"/>
            <w:vAlign w:val="bottom"/>
          </w:tcPr>
          <w:p w:rsidR="00E747A4" w:rsidRPr="007D43A0" w:rsidRDefault="00E747A4" w:rsidP="0082769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:rsidR="00E747A4" w:rsidRPr="007D43A0" w:rsidRDefault="00E747A4" w:rsidP="00022D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7D43A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20" w:type="dxa"/>
            <w:vAlign w:val="bottom"/>
          </w:tcPr>
          <w:p w:rsidR="00E747A4" w:rsidRPr="007D43A0" w:rsidRDefault="00E747A4" w:rsidP="00022D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 xml:space="preserve">1 - </w:t>
            </w:r>
            <w:r w:rsidR="00F403B5" w:rsidRPr="007D43A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7D43A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320" w:type="dxa"/>
            <w:vAlign w:val="bottom"/>
          </w:tcPr>
          <w:p w:rsidR="00E747A4" w:rsidRPr="007D43A0" w:rsidRDefault="00E747A4" w:rsidP="00022D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24780" w:rsidRPr="007D43A0" w:rsidTr="0042338F">
        <w:tc>
          <w:tcPr>
            <w:tcW w:w="5130" w:type="dxa"/>
            <w:vAlign w:val="bottom"/>
          </w:tcPr>
          <w:p w:rsidR="00024780" w:rsidRPr="007D43A0" w:rsidRDefault="00024780" w:rsidP="00024780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320" w:type="dxa"/>
            <w:vAlign w:val="bottom"/>
          </w:tcPr>
          <w:p w:rsidR="00024780" w:rsidRPr="007D43A0" w:rsidRDefault="00024780" w:rsidP="0002478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caps/>
                <w:sz w:val="28"/>
                <w:szCs w:val="28"/>
              </w:rPr>
              <w:t>51,021</w:t>
            </w:r>
          </w:p>
        </w:tc>
        <w:tc>
          <w:tcPr>
            <w:tcW w:w="1320" w:type="dxa"/>
            <w:vAlign w:val="bottom"/>
          </w:tcPr>
          <w:p w:rsidR="00024780" w:rsidRPr="007D43A0" w:rsidRDefault="00024780" w:rsidP="0002478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caps/>
                <w:sz w:val="28"/>
                <w:szCs w:val="28"/>
              </w:rPr>
              <w:t>107,394</w:t>
            </w:r>
          </w:p>
        </w:tc>
        <w:tc>
          <w:tcPr>
            <w:tcW w:w="1320" w:type="dxa"/>
            <w:vAlign w:val="bottom"/>
          </w:tcPr>
          <w:p w:rsidR="00024780" w:rsidRPr="007D43A0" w:rsidRDefault="00024780" w:rsidP="00024780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caps/>
                <w:sz w:val="28"/>
                <w:szCs w:val="28"/>
              </w:rPr>
              <w:t>158,415</w:t>
            </w:r>
          </w:p>
        </w:tc>
      </w:tr>
      <w:tr w:rsidR="00024780" w:rsidRPr="007D43A0" w:rsidTr="0042338F">
        <w:tc>
          <w:tcPr>
            <w:tcW w:w="5130" w:type="dxa"/>
            <w:vAlign w:val="bottom"/>
          </w:tcPr>
          <w:p w:rsidR="00024780" w:rsidRPr="007D43A0" w:rsidRDefault="00024780" w:rsidP="00024780">
            <w:pPr>
              <w:tabs>
                <w:tab w:val="right" w:pos="25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ดอกเบี้ยตามสัญญาเช่าการเงินรอการตัดบัญชี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20" w:type="dxa"/>
            <w:vAlign w:val="bottom"/>
          </w:tcPr>
          <w:p w:rsidR="00024780" w:rsidRPr="007D43A0" w:rsidRDefault="00024780" w:rsidP="0002478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caps/>
                <w:sz w:val="28"/>
                <w:szCs w:val="28"/>
              </w:rPr>
              <w:t>(4,971)</w:t>
            </w:r>
          </w:p>
        </w:tc>
        <w:tc>
          <w:tcPr>
            <w:tcW w:w="1320" w:type="dxa"/>
            <w:vAlign w:val="bottom"/>
          </w:tcPr>
          <w:p w:rsidR="00024780" w:rsidRPr="007D43A0" w:rsidRDefault="00024780" w:rsidP="0002478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caps/>
                <w:sz w:val="28"/>
                <w:szCs w:val="28"/>
              </w:rPr>
              <w:t>(4,641)</w:t>
            </w:r>
          </w:p>
        </w:tc>
        <w:tc>
          <w:tcPr>
            <w:tcW w:w="1320" w:type="dxa"/>
            <w:vAlign w:val="bottom"/>
          </w:tcPr>
          <w:p w:rsidR="00024780" w:rsidRPr="007D43A0" w:rsidRDefault="00024780" w:rsidP="00024780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caps/>
                <w:sz w:val="28"/>
                <w:szCs w:val="28"/>
              </w:rPr>
              <w:t>(9,612)</w:t>
            </w:r>
          </w:p>
        </w:tc>
      </w:tr>
      <w:tr w:rsidR="00024780" w:rsidRPr="007D43A0" w:rsidTr="0042338F">
        <w:tc>
          <w:tcPr>
            <w:tcW w:w="5130" w:type="dxa"/>
            <w:vAlign w:val="bottom"/>
          </w:tcPr>
          <w:p w:rsidR="00024780" w:rsidRPr="007D43A0" w:rsidRDefault="00024780" w:rsidP="0002478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320" w:type="dxa"/>
            <w:vAlign w:val="bottom"/>
          </w:tcPr>
          <w:p w:rsidR="00024780" w:rsidRPr="007D43A0" w:rsidRDefault="00024780" w:rsidP="00024780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caps/>
                <w:sz w:val="28"/>
                <w:szCs w:val="28"/>
              </w:rPr>
              <w:t>46,050</w:t>
            </w:r>
          </w:p>
        </w:tc>
        <w:tc>
          <w:tcPr>
            <w:tcW w:w="1320" w:type="dxa"/>
            <w:vAlign w:val="bottom"/>
          </w:tcPr>
          <w:p w:rsidR="00024780" w:rsidRPr="007D43A0" w:rsidRDefault="00024780" w:rsidP="00024780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caps/>
                <w:sz w:val="28"/>
                <w:szCs w:val="28"/>
              </w:rPr>
              <w:t>102,753</w:t>
            </w:r>
          </w:p>
        </w:tc>
        <w:tc>
          <w:tcPr>
            <w:tcW w:w="1320" w:type="dxa"/>
            <w:vAlign w:val="bottom"/>
          </w:tcPr>
          <w:p w:rsidR="00024780" w:rsidRPr="007D43A0" w:rsidRDefault="00024780" w:rsidP="00024780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caps/>
                <w:sz w:val="28"/>
                <w:szCs w:val="28"/>
              </w:rPr>
              <w:t>148,803</w:t>
            </w:r>
          </w:p>
        </w:tc>
      </w:tr>
    </w:tbl>
    <w:p w:rsidR="001805CE" w:rsidRPr="007D43A0" w:rsidRDefault="001805CE" w:rsidP="00827694">
      <w:pPr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:rsidR="00453FA5" w:rsidRPr="007D43A0" w:rsidRDefault="001805CE" w:rsidP="001805CE">
      <w:pPr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183ABB" w:rsidRPr="007D43A0">
        <w:rPr>
          <w:rFonts w:asciiTheme="majorBidi" w:hAnsiTheme="majorBidi" w:cstheme="majorBidi"/>
          <w:b/>
          <w:bCs/>
          <w:sz w:val="32"/>
          <w:szCs w:val="32"/>
        </w:rPr>
        <w:lastRenderedPageBreak/>
        <w:t>19</w:t>
      </w:r>
      <w:r w:rsidR="00453FA5" w:rsidRPr="007D43A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53FA5" w:rsidRPr="007D43A0">
        <w:rPr>
          <w:rFonts w:asciiTheme="majorBidi" w:hAnsiTheme="majorBidi" w:cstheme="majorBidi"/>
          <w:sz w:val="32"/>
          <w:szCs w:val="32"/>
        </w:rPr>
        <w:tab/>
      </w:r>
      <w:r w:rsidR="00453FA5" w:rsidRPr="007D43A0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10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16"/>
        <w:gridCol w:w="994"/>
        <w:gridCol w:w="1440"/>
        <w:gridCol w:w="202"/>
        <w:gridCol w:w="3128"/>
        <w:gridCol w:w="1314"/>
        <w:gridCol w:w="1314"/>
      </w:tblGrid>
      <w:tr w:rsidR="0010614C" w:rsidRPr="007D43A0" w:rsidTr="0042338F">
        <w:trPr>
          <w:tblHeader/>
        </w:trPr>
        <w:tc>
          <w:tcPr>
            <w:tcW w:w="716" w:type="dxa"/>
          </w:tcPr>
          <w:p w:rsidR="0010614C" w:rsidRPr="007D43A0" w:rsidRDefault="0010614C" w:rsidP="001805C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:rsidR="0010614C" w:rsidRPr="007D43A0" w:rsidRDefault="0010614C" w:rsidP="001805C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2" w:type="dxa"/>
            <w:gridSpan w:val="2"/>
          </w:tcPr>
          <w:p w:rsidR="0010614C" w:rsidRPr="007D43A0" w:rsidRDefault="0010614C" w:rsidP="001805C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28" w:type="dxa"/>
          </w:tcPr>
          <w:p w:rsidR="0010614C" w:rsidRPr="007D43A0" w:rsidRDefault="0010614C" w:rsidP="001805C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8" w:type="dxa"/>
            <w:gridSpan w:val="2"/>
          </w:tcPr>
          <w:p w:rsidR="0010614C" w:rsidRPr="007D43A0" w:rsidRDefault="0010614C" w:rsidP="001805CE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5A067C" w:rsidRPr="007D43A0" w:rsidTr="0042338F">
        <w:trPr>
          <w:trHeight w:val="80"/>
          <w:tblHeader/>
        </w:trPr>
        <w:tc>
          <w:tcPr>
            <w:tcW w:w="716" w:type="dxa"/>
            <w:vAlign w:val="bottom"/>
          </w:tcPr>
          <w:p w:rsidR="005A067C" w:rsidRPr="007D43A0" w:rsidRDefault="005A067C" w:rsidP="001805C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994" w:type="dxa"/>
            <w:vAlign w:val="bottom"/>
          </w:tcPr>
          <w:p w:rsidR="005A067C" w:rsidRPr="007D43A0" w:rsidRDefault="005A067C" w:rsidP="001805C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</w:t>
            </w:r>
          </w:p>
        </w:tc>
        <w:tc>
          <w:tcPr>
            <w:tcW w:w="1440" w:type="dxa"/>
            <w:vAlign w:val="bottom"/>
          </w:tcPr>
          <w:p w:rsidR="005A067C" w:rsidRPr="007D43A0" w:rsidRDefault="005A067C" w:rsidP="001805C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3330" w:type="dxa"/>
            <w:gridSpan w:val="2"/>
            <w:vAlign w:val="bottom"/>
          </w:tcPr>
          <w:p w:rsidR="005A067C" w:rsidRPr="007D43A0" w:rsidRDefault="005A067C" w:rsidP="001805C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2628" w:type="dxa"/>
            <w:gridSpan w:val="2"/>
            <w:vAlign w:val="bottom"/>
          </w:tcPr>
          <w:p w:rsidR="005A067C" w:rsidRPr="007D43A0" w:rsidRDefault="005A067C" w:rsidP="001805C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</w:t>
            </w:r>
            <w:r w:rsidR="00A62E37" w:rsidRPr="007D43A0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  </w:t>
            </w: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067C" w:rsidRPr="007D43A0" w:rsidTr="0042338F">
        <w:trPr>
          <w:trHeight w:val="80"/>
          <w:tblHeader/>
        </w:trPr>
        <w:tc>
          <w:tcPr>
            <w:tcW w:w="716" w:type="dxa"/>
          </w:tcPr>
          <w:p w:rsidR="005A067C" w:rsidRPr="007D43A0" w:rsidRDefault="005A067C" w:rsidP="001805C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</w:tcPr>
          <w:p w:rsidR="005A067C" w:rsidRPr="007D43A0" w:rsidRDefault="000568E2" w:rsidP="001805C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440" w:type="dxa"/>
            <w:shd w:val="clear" w:color="auto" w:fill="auto"/>
          </w:tcPr>
          <w:p w:rsidR="005A067C" w:rsidRPr="007D43A0" w:rsidRDefault="005A067C" w:rsidP="001805CE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3330" w:type="dxa"/>
            <w:gridSpan w:val="2"/>
          </w:tcPr>
          <w:p w:rsidR="005A067C" w:rsidRPr="007D43A0" w:rsidRDefault="005A067C" w:rsidP="001805CE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4" w:type="dxa"/>
            <w:shd w:val="clear" w:color="auto" w:fill="auto"/>
          </w:tcPr>
          <w:p w:rsidR="005A067C" w:rsidRPr="007D43A0" w:rsidRDefault="00956DE6" w:rsidP="001805CE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  <w:tc>
          <w:tcPr>
            <w:tcW w:w="1314" w:type="dxa"/>
          </w:tcPr>
          <w:p w:rsidR="005A067C" w:rsidRPr="007D43A0" w:rsidRDefault="00494791" w:rsidP="001805CE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  <w:u w:val="single"/>
              </w:rPr>
              <w:t>2559</w:t>
            </w:r>
          </w:p>
        </w:tc>
      </w:tr>
      <w:tr w:rsidR="008A25DB" w:rsidRPr="007D43A0" w:rsidTr="007D662A">
        <w:trPr>
          <w:trHeight w:val="80"/>
        </w:trPr>
        <w:tc>
          <w:tcPr>
            <w:tcW w:w="716" w:type="dxa"/>
          </w:tcPr>
          <w:p w:rsidR="008A25DB" w:rsidRPr="007D43A0" w:rsidRDefault="008A25DB" w:rsidP="008A25DB">
            <w:pPr>
              <w:ind w:left="-18" w:firstLine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1.</w:t>
            </w:r>
          </w:p>
        </w:tc>
        <w:tc>
          <w:tcPr>
            <w:tcW w:w="994" w:type="dxa"/>
          </w:tcPr>
          <w:p w:rsidR="008A25DB" w:rsidRPr="007D43A0" w:rsidRDefault="008A25DB" w:rsidP="008A25DB">
            <w:pPr>
              <w:ind w:left="-18" w:firstLine="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160</w:t>
            </w:r>
          </w:p>
        </w:tc>
        <w:tc>
          <w:tcPr>
            <w:tcW w:w="1440" w:type="dxa"/>
            <w:shd w:val="clear" w:color="auto" w:fill="auto"/>
          </w:tcPr>
          <w:p w:rsidR="008A25DB" w:rsidRPr="007D43A0" w:rsidRDefault="008A25DB" w:rsidP="008A25DB">
            <w:pPr>
              <w:ind w:left="-18" w:right="-43" w:firstLine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BIBOR + 2.625</w:t>
            </w:r>
          </w:p>
        </w:tc>
        <w:tc>
          <w:tcPr>
            <w:tcW w:w="3330" w:type="dxa"/>
            <w:gridSpan w:val="2"/>
          </w:tcPr>
          <w:p w:rsidR="008A25DB" w:rsidRPr="007D43A0" w:rsidRDefault="008A25DB" w:rsidP="008A25DB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จ่ายชำระรายเดือน งวดละ </w:t>
            </w:r>
            <w:r w:rsidRPr="007D43A0">
              <w:rPr>
                <w:rFonts w:asciiTheme="majorBidi" w:hAnsiTheme="majorBidi" w:cstheme="majorBidi"/>
                <w:sz w:val="28"/>
                <w:szCs w:val="28"/>
              </w:rPr>
              <w:t>1.9</w:t>
            </w: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ชำระงวดแรกในวันครบกำหนด </w:t>
            </w:r>
            <w:r w:rsidRPr="007D43A0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นับจากวันเบิกเงินกู้ครั้งแรก (</w:t>
            </w:r>
            <w:r w:rsidRPr="007D43A0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สิงหาคม </w:t>
            </w:r>
            <w:r w:rsidRPr="007D43A0">
              <w:rPr>
                <w:rFonts w:asciiTheme="majorBidi" w:hAnsiTheme="majorBidi" w:cstheme="majorBidi"/>
                <w:sz w:val="28"/>
                <w:szCs w:val="28"/>
              </w:rPr>
              <w:t>2556)</w:t>
            </w:r>
          </w:p>
        </w:tc>
        <w:tc>
          <w:tcPr>
            <w:tcW w:w="1314" w:type="dxa"/>
            <w:shd w:val="clear" w:color="auto" w:fill="auto"/>
            <w:vAlign w:val="bottom"/>
          </w:tcPr>
          <w:p w:rsidR="008A25DB" w:rsidRPr="007D43A0" w:rsidRDefault="008A25DB" w:rsidP="007D662A">
            <w:pPr>
              <w:tabs>
                <w:tab w:val="decimal" w:pos="9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84,000</w:t>
            </w:r>
          </w:p>
        </w:tc>
        <w:tc>
          <w:tcPr>
            <w:tcW w:w="1314" w:type="dxa"/>
            <w:vAlign w:val="bottom"/>
          </w:tcPr>
          <w:p w:rsidR="008A25DB" w:rsidRPr="007D43A0" w:rsidRDefault="008A25DB" w:rsidP="007D662A">
            <w:pPr>
              <w:tabs>
                <w:tab w:val="decimal" w:pos="9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106,800</w:t>
            </w:r>
          </w:p>
        </w:tc>
      </w:tr>
      <w:tr w:rsidR="008A25DB" w:rsidRPr="007D43A0" w:rsidTr="0042338F">
        <w:trPr>
          <w:trHeight w:val="80"/>
        </w:trPr>
        <w:tc>
          <w:tcPr>
            <w:tcW w:w="716" w:type="dxa"/>
          </w:tcPr>
          <w:p w:rsidR="008A25DB" w:rsidRPr="007D43A0" w:rsidRDefault="008A25DB" w:rsidP="008A25DB">
            <w:pPr>
              <w:ind w:left="-18" w:firstLine="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2.</w:t>
            </w:r>
          </w:p>
        </w:tc>
        <w:tc>
          <w:tcPr>
            <w:tcW w:w="994" w:type="dxa"/>
          </w:tcPr>
          <w:p w:rsidR="008A25DB" w:rsidRPr="007D43A0" w:rsidRDefault="008A25DB" w:rsidP="008A25DB">
            <w:pPr>
              <w:ind w:left="-18" w:firstLine="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280</w:t>
            </w:r>
          </w:p>
        </w:tc>
        <w:tc>
          <w:tcPr>
            <w:tcW w:w="1440" w:type="dxa"/>
            <w:shd w:val="clear" w:color="auto" w:fill="auto"/>
          </w:tcPr>
          <w:p w:rsidR="008A25DB" w:rsidRPr="007D43A0" w:rsidRDefault="008A25DB" w:rsidP="008A25DB">
            <w:pPr>
              <w:ind w:left="-18" w:right="-43" w:firstLine="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BIBOR + 2.625</w:t>
            </w:r>
          </w:p>
        </w:tc>
        <w:tc>
          <w:tcPr>
            <w:tcW w:w="3330" w:type="dxa"/>
            <w:gridSpan w:val="2"/>
          </w:tcPr>
          <w:p w:rsidR="008A25DB" w:rsidRPr="007D43A0" w:rsidRDefault="008A25DB" w:rsidP="008A25D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จ่ายชำระรายเดือน งวดละ </w:t>
            </w:r>
            <w:r w:rsidRPr="007D43A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ชำระงวดแรกในวันครบกำหนด </w:t>
            </w:r>
            <w:r w:rsidRPr="007D43A0">
              <w:rPr>
                <w:rFonts w:asciiTheme="majorBidi" w:hAnsiTheme="majorBidi" w:cstheme="majorBidi"/>
                <w:sz w:val="28"/>
                <w:szCs w:val="28"/>
              </w:rPr>
              <w:t xml:space="preserve">13 </w:t>
            </w: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เดือนนับจากวันเบิกเงินกู้ครั้งแรก</w:t>
            </w:r>
            <w:r w:rsidRPr="007D43A0">
              <w:rPr>
                <w:rFonts w:asciiTheme="majorBidi" w:hAnsiTheme="majorBidi" w:cstheme="majorBidi"/>
                <w:sz w:val="28"/>
                <w:szCs w:val="28"/>
              </w:rPr>
              <w:t xml:space="preserve"> (25</w:t>
            </w: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 </w:t>
            </w:r>
            <w:r w:rsidRPr="007D43A0">
              <w:rPr>
                <w:rFonts w:asciiTheme="majorBidi" w:hAnsiTheme="majorBidi" w:cstheme="majorBidi"/>
                <w:sz w:val="28"/>
                <w:szCs w:val="28"/>
              </w:rPr>
              <w:t>2556)</w:t>
            </w:r>
          </w:p>
        </w:tc>
        <w:tc>
          <w:tcPr>
            <w:tcW w:w="1314" w:type="dxa"/>
            <w:shd w:val="clear" w:color="auto" w:fill="auto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7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42,760</w:t>
            </w:r>
          </w:p>
        </w:tc>
        <w:tc>
          <w:tcPr>
            <w:tcW w:w="1314" w:type="dxa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7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78,760</w:t>
            </w:r>
          </w:p>
        </w:tc>
      </w:tr>
      <w:tr w:rsidR="008A25DB" w:rsidRPr="007D43A0" w:rsidTr="0042338F">
        <w:trPr>
          <w:trHeight w:val="80"/>
        </w:trPr>
        <w:tc>
          <w:tcPr>
            <w:tcW w:w="6480" w:type="dxa"/>
            <w:gridSpan w:val="5"/>
          </w:tcPr>
          <w:p w:rsidR="008A25DB" w:rsidRPr="007D43A0" w:rsidRDefault="008A25DB" w:rsidP="008A25DB">
            <w:pPr>
              <w:tabs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รวมเงินกู้ยืมระยะยาว</w:t>
            </w:r>
          </w:p>
        </w:tc>
        <w:tc>
          <w:tcPr>
            <w:tcW w:w="1314" w:type="dxa"/>
            <w:vAlign w:val="bottom"/>
          </w:tcPr>
          <w:p w:rsidR="008A25DB" w:rsidRPr="007D43A0" w:rsidRDefault="008A25DB" w:rsidP="008A25DB">
            <w:pPr>
              <w:tabs>
                <w:tab w:val="decimal" w:pos="97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126,760</w:t>
            </w:r>
          </w:p>
        </w:tc>
        <w:tc>
          <w:tcPr>
            <w:tcW w:w="1314" w:type="dxa"/>
            <w:vAlign w:val="bottom"/>
          </w:tcPr>
          <w:p w:rsidR="008A25DB" w:rsidRPr="007D43A0" w:rsidRDefault="008A25DB" w:rsidP="008A25DB">
            <w:pPr>
              <w:tabs>
                <w:tab w:val="decimal" w:pos="97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185,560</w:t>
            </w:r>
          </w:p>
        </w:tc>
      </w:tr>
      <w:tr w:rsidR="008A25DB" w:rsidRPr="007D43A0" w:rsidTr="0042338F">
        <w:trPr>
          <w:trHeight w:val="369"/>
        </w:trPr>
        <w:tc>
          <w:tcPr>
            <w:tcW w:w="6480" w:type="dxa"/>
            <w:gridSpan w:val="5"/>
          </w:tcPr>
          <w:p w:rsidR="008A25DB" w:rsidRPr="007D43A0" w:rsidRDefault="008A25DB" w:rsidP="008A25DB">
            <w:pPr>
              <w:tabs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7D43A0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14" w:type="dxa"/>
            <w:vAlign w:val="bottom"/>
          </w:tcPr>
          <w:p w:rsidR="008A25DB" w:rsidRPr="007D43A0" w:rsidRDefault="008A25DB" w:rsidP="008A25DB">
            <w:pPr>
              <w:tabs>
                <w:tab w:val="decimal" w:pos="97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(58,800)</w:t>
            </w:r>
          </w:p>
        </w:tc>
        <w:tc>
          <w:tcPr>
            <w:tcW w:w="1314" w:type="dxa"/>
            <w:vAlign w:val="bottom"/>
          </w:tcPr>
          <w:p w:rsidR="008A25DB" w:rsidRPr="007D43A0" w:rsidRDefault="008A25DB" w:rsidP="008A25DB">
            <w:pPr>
              <w:tabs>
                <w:tab w:val="decimal" w:pos="97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(58,800)</w:t>
            </w:r>
          </w:p>
        </w:tc>
      </w:tr>
      <w:tr w:rsidR="008A25DB" w:rsidRPr="007D43A0" w:rsidTr="0042338F">
        <w:trPr>
          <w:trHeight w:val="80"/>
        </w:trPr>
        <w:tc>
          <w:tcPr>
            <w:tcW w:w="6480" w:type="dxa"/>
            <w:gridSpan w:val="5"/>
          </w:tcPr>
          <w:p w:rsidR="008A25DB" w:rsidRPr="007D43A0" w:rsidRDefault="008A25DB" w:rsidP="008A25DB">
            <w:pPr>
              <w:tabs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 - สุทธิ</w:t>
            </w:r>
          </w:p>
        </w:tc>
        <w:tc>
          <w:tcPr>
            <w:tcW w:w="1314" w:type="dxa"/>
            <w:vAlign w:val="bottom"/>
          </w:tcPr>
          <w:p w:rsidR="008A25DB" w:rsidRPr="007D43A0" w:rsidRDefault="008A25DB" w:rsidP="008A25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67,960</w:t>
            </w:r>
          </w:p>
        </w:tc>
        <w:tc>
          <w:tcPr>
            <w:tcW w:w="1314" w:type="dxa"/>
            <w:vAlign w:val="bottom"/>
          </w:tcPr>
          <w:p w:rsidR="008A25DB" w:rsidRPr="007D43A0" w:rsidRDefault="008A25DB" w:rsidP="008A25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</w:rPr>
              <w:t>126,760</w:t>
            </w:r>
          </w:p>
        </w:tc>
      </w:tr>
    </w:tbl>
    <w:p w:rsidR="00EF157C" w:rsidRPr="007D43A0" w:rsidRDefault="000B6835" w:rsidP="001805CE">
      <w:pPr>
        <w:spacing w:before="240" w:after="120"/>
        <w:ind w:left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เงินกู้ยืมระยะยาวของบริษัทฯค้ำประกันโดยการจดจำนองที่ดินพร้อมสิ่งปลูกสร้างบางส่วนของบริษัทฯ ตามที่กล่าวไว้ในหมายเหตุ </w:t>
      </w:r>
      <w:r w:rsidR="00183ABB" w:rsidRPr="007D43A0">
        <w:rPr>
          <w:rFonts w:asciiTheme="majorBidi" w:hAnsiTheme="majorBidi" w:cstheme="majorBidi"/>
          <w:sz w:val="32"/>
          <w:szCs w:val="32"/>
        </w:rPr>
        <w:t>14</w:t>
      </w:r>
      <w:r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Pr="007D43A0">
        <w:rPr>
          <w:rFonts w:asciiTheme="majorBidi" w:hAnsiTheme="majorBidi" w:cstheme="majorBidi"/>
          <w:sz w:val="32"/>
          <w:szCs w:val="32"/>
          <w:cs/>
        </w:rPr>
        <w:t>ภายใต้สัญญาเงินกู้ยืม บริษัทฯต้องปฎิบัติตามเงื่อนไขทางการเงินบางประการที่ระบุในสัญญา เช่น การดำรงอัตราส่วนหนี้สินเฉพาะส่วนที่มีดอกเบี้ยสุทธิต่อส่วนของผู้ถือหุ้น และอัตราส่วนความสามารถในการชำระหนี้</w:t>
      </w:r>
      <w:r w:rsidR="009348B1" w:rsidRPr="007D43A0">
        <w:rPr>
          <w:rFonts w:asciiTheme="majorBidi" w:hAnsiTheme="majorBidi" w:cstheme="majorBidi"/>
          <w:sz w:val="32"/>
          <w:szCs w:val="32"/>
          <w:cs/>
        </w:rPr>
        <w:t>ให้เป็นไปตามอัตราที่กำหนดในสัญญา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 เป็นต้น</w:t>
      </w:r>
    </w:p>
    <w:p w:rsidR="00F108F5" w:rsidRPr="007D43A0" w:rsidRDefault="00F108F5" w:rsidP="001805CE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</w:rPr>
        <w:tab/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E4CA5" w:rsidRPr="007D43A0">
        <w:rPr>
          <w:rFonts w:asciiTheme="majorBidi" w:hAnsiTheme="majorBidi" w:cstheme="majorBidi"/>
          <w:sz w:val="32"/>
          <w:szCs w:val="32"/>
        </w:rPr>
        <w:t xml:space="preserve">31 </w:t>
      </w:r>
      <w:r w:rsidR="009E4CA5" w:rsidRPr="007D43A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94791" w:rsidRPr="007D43A0">
        <w:rPr>
          <w:rFonts w:asciiTheme="majorBidi" w:hAnsiTheme="majorBidi" w:cstheme="majorBidi"/>
          <w:sz w:val="32"/>
          <w:szCs w:val="32"/>
        </w:rPr>
        <w:t>2560</w:t>
      </w:r>
      <w:r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Pr="007D43A0">
        <w:rPr>
          <w:rFonts w:asciiTheme="majorBidi" w:hAnsiTheme="majorBidi" w:cstheme="majorBidi"/>
          <w:sz w:val="32"/>
          <w:szCs w:val="32"/>
          <w:cs/>
        </w:rPr>
        <w:t>บริษัทฯมีวงเงินกู้ยืมระยะยาวตามสัญญาเงินกู้ที่ยังมิได้เบิกใช้เป็นจำนวน</w:t>
      </w:r>
      <w:r w:rsidR="008A25DB" w:rsidRPr="007D43A0">
        <w:rPr>
          <w:rFonts w:asciiTheme="majorBidi" w:hAnsiTheme="majorBidi" w:cstheme="majorBidi"/>
          <w:sz w:val="32"/>
          <w:szCs w:val="32"/>
        </w:rPr>
        <w:t>120</w:t>
      </w:r>
      <w:r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9C3AA9" w:rsidRPr="007D43A0">
        <w:rPr>
          <w:rFonts w:asciiTheme="majorBidi" w:hAnsiTheme="majorBidi" w:cstheme="majorBidi"/>
          <w:sz w:val="32"/>
          <w:szCs w:val="32"/>
          <w:cs/>
        </w:rPr>
        <w:t>(</w:t>
      </w:r>
      <w:r w:rsidR="00956DE6" w:rsidRPr="007D43A0">
        <w:rPr>
          <w:rFonts w:asciiTheme="majorBidi" w:hAnsiTheme="majorBidi" w:cstheme="majorBidi"/>
          <w:sz w:val="32"/>
          <w:szCs w:val="32"/>
        </w:rPr>
        <w:t>2559</w:t>
      </w:r>
      <w:r w:rsidR="00494791" w:rsidRPr="007D43A0">
        <w:rPr>
          <w:rFonts w:asciiTheme="majorBidi" w:hAnsiTheme="majorBidi" w:cstheme="majorBidi"/>
          <w:sz w:val="32"/>
          <w:szCs w:val="32"/>
        </w:rPr>
        <w:t>:</w:t>
      </w:r>
      <w:r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="009E4CA5" w:rsidRPr="007D43A0">
        <w:rPr>
          <w:rFonts w:asciiTheme="majorBidi" w:hAnsiTheme="majorBidi" w:cstheme="majorBidi"/>
          <w:sz w:val="32"/>
          <w:szCs w:val="32"/>
        </w:rPr>
        <w:t>120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:rsidR="000B6835" w:rsidRPr="007D43A0" w:rsidRDefault="001805CE" w:rsidP="00022DDD">
      <w:pPr>
        <w:spacing w:before="120" w:after="120" w:line="420" w:lineRule="exact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183ABB" w:rsidRPr="007D43A0">
        <w:rPr>
          <w:rFonts w:asciiTheme="majorBidi" w:hAnsiTheme="majorBidi" w:cstheme="majorBidi"/>
          <w:b/>
          <w:bCs/>
          <w:sz w:val="32"/>
          <w:szCs w:val="32"/>
        </w:rPr>
        <w:lastRenderedPageBreak/>
        <w:t>20</w:t>
      </w:r>
      <w:r w:rsidR="000B6835" w:rsidRPr="007D43A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B6835" w:rsidRPr="007D43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0B6835" w:rsidRPr="007D43A0">
        <w:rPr>
          <w:rFonts w:asciiTheme="majorBidi" w:hAnsiTheme="majorBidi" w:cstheme="majorBidi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:rsidR="00F620DC" w:rsidRPr="007D43A0" w:rsidRDefault="00F620DC" w:rsidP="00022DDD">
      <w:pPr>
        <w:tabs>
          <w:tab w:val="left" w:pos="900"/>
          <w:tab w:val="left" w:pos="2160"/>
          <w:tab w:val="left" w:pos="2880"/>
        </w:tabs>
        <w:spacing w:line="420" w:lineRule="exact"/>
        <w:ind w:left="540" w:right="-43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  <w:cs/>
        </w:rPr>
        <w:t xml:space="preserve">จำนวนเงินสำรองผลประโยชน์ระยะยาวของพนักงานซึ่งเป็นเงินชดเชยพนักงานเมื่อออกจากงานแสดงได้ดังนี้ </w:t>
      </w:r>
      <w:r w:rsidRPr="007D43A0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19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318"/>
        <w:gridCol w:w="1440"/>
        <w:gridCol w:w="1440"/>
      </w:tblGrid>
      <w:tr w:rsidR="00F620DC" w:rsidRPr="007D43A0" w:rsidTr="00AE6D25">
        <w:tc>
          <w:tcPr>
            <w:tcW w:w="6318" w:type="dxa"/>
          </w:tcPr>
          <w:p w:rsidR="00F620DC" w:rsidRPr="007D43A0" w:rsidRDefault="00F620DC" w:rsidP="00022DDD">
            <w:pPr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:rsidR="00F620DC" w:rsidRPr="007D43A0" w:rsidRDefault="00F620DC" w:rsidP="00022DDD">
            <w:pPr>
              <w:tabs>
                <w:tab w:val="left" w:pos="1440"/>
              </w:tabs>
              <w:spacing w:line="420" w:lineRule="exact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หน่วย</w:t>
            </w: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:</w:t>
            </w: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620DC" w:rsidRPr="007D43A0" w:rsidTr="00AE6D25">
        <w:tc>
          <w:tcPr>
            <w:tcW w:w="6318" w:type="dxa"/>
          </w:tcPr>
          <w:p w:rsidR="00F620DC" w:rsidRPr="007D43A0" w:rsidRDefault="00F620DC" w:rsidP="00022DDD">
            <w:pPr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:rsidR="00F620DC" w:rsidRPr="007D43A0" w:rsidRDefault="00F620DC" w:rsidP="00022DD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2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                    งบการเงินเฉพาะกิจการ</w:t>
            </w:r>
          </w:p>
        </w:tc>
      </w:tr>
      <w:tr w:rsidR="00F620DC" w:rsidRPr="007D43A0" w:rsidTr="00AE6D25">
        <w:tc>
          <w:tcPr>
            <w:tcW w:w="6318" w:type="dxa"/>
          </w:tcPr>
          <w:p w:rsidR="00F620DC" w:rsidRPr="007D43A0" w:rsidRDefault="00F620DC" w:rsidP="00022DDD">
            <w:pPr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:rsidR="00F620DC" w:rsidRPr="007D43A0" w:rsidRDefault="00494791" w:rsidP="00022DDD">
            <w:pPr>
              <w:tabs>
                <w:tab w:val="left" w:pos="1440"/>
              </w:tabs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  <w:tc>
          <w:tcPr>
            <w:tcW w:w="1440" w:type="dxa"/>
          </w:tcPr>
          <w:p w:rsidR="00F620DC" w:rsidRPr="007D43A0" w:rsidRDefault="00494791" w:rsidP="00022DDD">
            <w:pPr>
              <w:tabs>
                <w:tab w:val="left" w:pos="1440"/>
              </w:tabs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  <w:t>2559</w:t>
            </w:r>
          </w:p>
        </w:tc>
      </w:tr>
      <w:tr w:rsidR="008A25DB" w:rsidRPr="007D43A0" w:rsidTr="00AE6D25">
        <w:tc>
          <w:tcPr>
            <w:tcW w:w="6318" w:type="dxa"/>
          </w:tcPr>
          <w:p w:rsidR="008A25DB" w:rsidRPr="007D43A0" w:rsidRDefault="008A25DB" w:rsidP="008A25DB">
            <w:pPr>
              <w:spacing w:line="42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440" w:type="dxa"/>
          </w:tcPr>
          <w:p w:rsidR="008A25DB" w:rsidRPr="007D43A0" w:rsidRDefault="008A25DB" w:rsidP="008A25DB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99,055</w:t>
            </w:r>
          </w:p>
        </w:tc>
        <w:tc>
          <w:tcPr>
            <w:tcW w:w="1440" w:type="dxa"/>
          </w:tcPr>
          <w:p w:rsidR="008A25DB" w:rsidRPr="007D43A0" w:rsidRDefault="008A25DB" w:rsidP="008A25DB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93,723</w:t>
            </w:r>
          </w:p>
        </w:tc>
      </w:tr>
      <w:tr w:rsidR="008A25DB" w:rsidRPr="007D43A0" w:rsidTr="00AE6D25">
        <w:trPr>
          <w:trHeight w:val="189"/>
        </w:trPr>
        <w:tc>
          <w:tcPr>
            <w:tcW w:w="6318" w:type="dxa"/>
          </w:tcPr>
          <w:p w:rsidR="008A25DB" w:rsidRPr="007D43A0" w:rsidRDefault="008A25DB" w:rsidP="008A25DB">
            <w:pPr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ส่วนที่รับรู้ในกำไรหรือขาดทุน</w:t>
            </w:r>
            <w:r w:rsidRPr="007D43A0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440" w:type="dxa"/>
          </w:tcPr>
          <w:p w:rsidR="008A25DB" w:rsidRPr="007D43A0" w:rsidRDefault="008A25DB" w:rsidP="008A25DB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:rsidR="008A25DB" w:rsidRPr="007D43A0" w:rsidRDefault="008A25DB" w:rsidP="008A25DB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A25DB" w:rsidRPr="007D43A0" w:rsidTr="00AE6D25">
        <w:tc>
          <w:tcPr>
            <w:tcW w:w="6318" w:type="dxa"/>
          </w:tcPr>
          <w:p w:rsidR="008A25DB" w:rsidRPr="007D43A0" w:rsidRDefault="008A25DB" w:rsidP="008A25DB">
            <w:pPr>
              <w:spacing w:line="420" w:lineRule="exact"/>
              <w:ind w:left="162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ต้นทุนบริการในปัจจุบัน </w:t>
            </w:r>
          </w:p>
        </w:tc>
        <w:tc>
          <w:tcPr>
            <w:tcW w:w="1440" w:type="dxa"/>
          </w:tcPr>
          <w:p w:rsidR="008A25DB" w:rsidRPr="007D43A0" w:rsidRDefault="008A25DB" w:rsidP="008A25DB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8,980</w:t>
            </w:r>
          </w:p>
        </w:tc>
        <w:tc>
          <w:tcPr>
            <w:tcW w:w="1440" w:type="dxa"/>
          </w:tcPr>
          <w:p w:rsidR="008A25DB" w:rsidRPr="007D43A0" w:rsidRDefault="008A25DB" w:rsidP="008A25DB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9,224</w:t>
            </w:r>
          </w:p>
        </w:tc>
      </w:tr>
      <w:tr w:rsidR="008A25DB" w:rsidRPr="007D43A0" w:rsidTr="00AE6D25">
        <w:tc>
          <w:tcPr>
            <w:tcW w:w="6318" w:type="dxa"/>
          </w:tcPr>
          <w:p w:rsidR="008A25DB" w:rsidRPr="007D43A0" w:rsidRDefault="008A25DB" w:rsidP="008A25DB">
            <w:pPr>
              <w:spacing w:line="420" w:lineRule="exact"/>
              <w:ind w:left="162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440" w:type="dxa"/>
          </w:tcPr>
          <w:p w:rsidR="008A25DB" w:rsidRPr="007D43A0" w:rsidRDefault="008A25DB" w:rsidP="008A25DB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2,662</w:t>
            </w:r>
          </w:p>
        </w:tc>
        <w:tc>
          <w:tcPr>
            <w:tcW w:w="1440" w:type="dxa"/>
          </w:tcPr>
          <w:p w:rsidR="008A25DB" w:rsidRPr="007D43A0" w:rsidRDefault="008A25DB" w:rsidP="008A25DB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2,624</w:t>
            </w:r>
          </w:p>
        </w:tc>
      </w:tr>
      <w:tr w:rsidR="008A25DB" w:rsidRPr="007D43A0" w:rsidTr="00AE6D25">
        <w:tc>
          <w:tcPr>
            <w:tcW w:w="6318" w:type="dxa"/>
          </w:tcPr>
          <w:p w:rsidR="008A25DB" w:rsidRPr="007D43A0" w:rsidRDefault="008A25DB" w:rsidP="008A25DB">
            <w:pPr>
              <w:spacing w:line="420" w:lineRule="exact"/>
              <w:ind w:left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โอนกลับระหว่างปี</w:t>
            </w:r>
          </w:p>
        </w:tc>
        <w:tc>
          <w:tcPr>
            <w:tcW w:w="1440" w:type="dxa"/>
          </w:tcPr>
          <w:p w:rsidR="008A25DB" w:rsidRPr="007D43A0" w:rsidRDefault="008A25DB" w:rsidP="008A25DB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:rsidR="008A25DB" w:rsidRPr="007D43A0" w:rsidRDefault="008A25DB" w:rsidP="008A25DB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(4,232)</w:t>
            </w:r>
          </w:p>
        </w:tc>
      </w:tr>
      <w:tr w:rsidR="008A25DB" w:rsidRPr="007D43A0" w:rsidTr="00AE6D25">
        <w:tc>
          <w:tcPr>
            <w:tcW w:w="6318" w:type="dxa"/>
          </w:tcPr>
          <w:p w:rsidR="008A25DB" w:rsidRPr="007D43A0" w:rsidRDefault="008A25DB" w:rsidP="008A25DB">
            <w:pPr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ส่วนที่รับรู้ในกำไรขาดทุนเบ็ดเสร็จอื่น</w:t>
            </w:r>
            <w:r w:rsidRPr="007D43A0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440" w:type="dxa"/>
          </w:tcPr>
          <w:p w:rsidR="008A25DB" w:rsidRPr="007D43A0" w:rsidRDefault="008A25DB" w:rsidP="008A25DB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:rsidR="008A25DB" w:rsidRPr="007D43A0" w:rsidRDefault="008A25DB" w:rsidP="008A25DB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A25DB" w:rsidRPr="007D43A0" w:rsidTr="00AE6D25">
        <w:tc>
          <w:tcPr>
            <w:tcW w:w="6318" w:type="dxa"/>
          </w:tcPr>
          <w:p w:rsidR="008A25DB" w:rsidRPr="007D43A0" w:rsidRDefault="008A25DB" w:rsidP="008A25DB">
            <w:pPr>
              <w:spacing w:line="420" w:lineRule="exact"/>
              <w:ind w:left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440" w:type="dxa"/>
          </w:tcPr>
          <w:p w:rsidR="008A25DB" w:rsidRPr="007D43A0" w:rsidRDefault="008A25DB" w:rsidP="008A25DB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:rsidR="008A25DB" w:rsidRPr="007D43A0" w:rsidRDefault="008A25DB" w:rsidP="008A25DB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A25DB" w:rsidRPr="007D43A0" w:rsidTr="00AE6D25">
        <w:tc>
          <w:tcPr>
            <w:tcW w:w="6318" w:type="dxa"/>
          </w:tcPr>
          <w:p w:rsidR="008A25DB" w:rsidRPr="007D43A0" w:rsidRDefault="008A25DB" w:rsidP="008A25DB">
            <w:pPr>
              <w:spacing w:line="420" w:lineRule="exact"/>
              <w:ind w:left="34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440" w:type="dxa"/>
            <w:vAlign w:val="bottom"/>
          </w:tcPr>
          <w:p w:rsidR="008A25DB" w:rsidRPr="007D43A0" w:rsidRDefault="008A25DB" w:rsidP="008A25DB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2,591</w:t>
            </w:r>
          </w:p>
        </w:tc>
        <w:tc>
          <w:tcPr>
            <w:tcW w:w="1440" w:type="dxa"/>
            <w:vAlign w:val="bottom"/>
          </w:tcPr>
          <w:p w:rsidR="008A25DB" w:rsidRPr="007D43A0" w:rsidRDefault="008A25DB" w:rsidP="008A25DB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A25DB" w:rsidRPr="007D43A0" w:rsidTr="00AE6D25">
        <w:tc>
          <w:tcPr>
            <w:tcW w:w="6318" w:type="dxa"/>
          </w:tcPr>
          <w:p w:rsidR="008A25DB" w:rsidRPr="007D43A0" w:rsidRDefault="008A25DB" w:rsidP="008A25DB">
            <w:pPr>
              <w:spacing w:line="420" w:lineRule="exact"/>
              <w:ind w:left="34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ส่วนที่เกิดจากการเปลี่ยนแปลงข้อสมมติทางการเงิน</w:t>
            </w:r>
            <w:r w:rsidRPr="007D43A0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  <w:tc>
          <w:tcPr>
            <w:tcW w:w="1440" w:type="dxa"/>
            <w:vAlign w:val="bottom"/>
          </w:tcPr>
          <w:p w:rsidR="008A25DB" w:rsidRPr="007D43A0" w:rsidRDefault="008A25DB" w:rsidP="008A25DB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2,620</w:t>
            </w:r>
          </w:p>
        </w:tc>
        <w:tc>
          <w:tcPr>
            <w:tcW w:w="1440" w:type="dxa"/>
            <w:vAlign w:val="bottom"/>
          </w:tcPr>
          <w:p w:rsidR="008A25DB" w:rsidRPr="007D43A0" w:rsidRDefault="008A25DB" w:rsidP="008A25DB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A25DB" w:rsidRPr="007D43A0" w:rsidTr="00AE6D25">
        <w:tc>
          <w:tcPr>
            <w:tcW w:w="6318" w:type="dxa"/>
          </w:tcPr>
          <w:p w:rsidR="008A25DB" w:rsidRPr="007D43A0" w:rsidRDefault="008A25DB" w:rsidP="008A25DB">
            <w:pPr>
              <w:spacing w:line="420" w:lineRule="exact"/>
              <w:ind w:left="34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440" w:type="dxa"/>
          </w:tcPr>
          <w:p w:rsidR="008A25DB" w:rsidRPr="007D43A0" w:rsidRDefault="008A25DB" w:rsidP="008A25DB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11,614</w:t>
            </w:r>
          </w:p>
        </w:tc>
        <w:tc>
          <w:tcPr>
            <w:tcW w:w="1440" w:type="dxa"/>
          </w:tcPr>
          <w:p w:rsidR="008A25DB" w:rsidRPr="007D43A0" w:rsidRDefault="008A25DB" w:rsidP="008A25DB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A25DB" w:rsidRPr="007D43A0" w:rsidTr="00AE6D25">
        <w:tc>
          <w:tcPr>
            <w:tcW w:w="6318" w:type="dxa"/>
          </w:tcPr>
          <w:p w:rsidR="008A25DB" w:rsidRPr="007D43A0" w:rsidRDefault="008A25DB" w:rsidP="008A25DB">
            <w:pPr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ผลประโยชน์ที่จ่ายในระหว่างปี</w:t>
            </w:r>
          </w:p>
        </w:tc>
        <w:tc>
          <w:tcPr>
            <w:tcW w:w="1440" w:type="dxa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(7,826)</w:t>
            </w:r>
          </w:p>
        </w:tc>
        <w:tc>
          <w:tcPr>
            <w:tcW w:w="1440" w:type="dxa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(2,284)</w:t>
            </w:r>
          </w:p>
        </w:tc>
      </w:tr>
      <w:tr w:rsidR="008A25DB" w:rsidRPr="007D43A0" w:rsidTr="00AE6D25">
        <w:tc>
          <w:tcPr>
            <w:tcW w:w="6318" w:type="dxa"/>
          </w:tcPr>
          <w:p w:rsidR="008A25DB" w:rsidRPr="007D43A0" w:rsidRDefault="008A25DB" w:rsidP="008A25DB">
            <w:pPr>
              <w:spacing w:line="42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440" w:type="dxa"/>
            <w:vAlign w:val="bottom"/>
          </w:tcPr>
          <w:p w:rsidR="008A25DB" w:rsidRPr="007D43A0" w:rsidRDefault="008A25DB" w:rsidP="008A25DB">
            <w:pPr>
              <w:pBdr>
                <w:bottom w:val="double" w:sz="4" w:space="1" w:color="auto"/>
              </w:pBd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119,696</w:t>
            </w:r>
          </w:p>
        </w:tc>
        <w:tc>
          <w:tcPr>
            <w:tcW w:w="1440" w:type="dxa"/>
            <w:vAlign w:val="bottom"/>
          </w:tcPr>
          <w:p w:rsidR="008A25DB" w:rsidRPr="007D43A0" w:rsidRDefault="008A25DB" w:rsidP="008A25DB">
            <w:pPr>
              <w:pBdr>
                <w:bottom w:val="double" w:sz="4" w:space="1" w:color="auto"/>
              </w:pBd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99,055</w:t>
            </w:r>
          </w:p>
        </w:tc>
      </w:tr>
    </w:tbl>
    <w:p w:rsidR="00F620DC" w:rsidRPr="007D43A0" w:rsidRDefault="00F620DC" w:rsidP="00AE6D25">
      <w:pPr>
        <w:tabs>
          <w:tab w:val="left" w:pos="540"/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</w:rPr>
        <w:tab/>
      </w:r>
      <w:r w:rsidRPr="007D43A0">
        <w:rPr>
          <w:rFonts w:asciiTheme="majorBidi" w:hAnsiTheme="majorBidi" w:cstheme="majorBidi"/>
          <w:sz w:val="32"/>
          <w:szCs w:val="32"/>
          <w:cs/>
        </w:rPr>
        <w:t>ค่าใช้จ่ายเกี่ยวกับผลประโยชน์ระยะยาวของพนักงานรับรู้ในรายการต่อไปนี้ใน</w:t>
      </w:r>
      <w:r w:rsidR="00AC333B" w:rsidRPr="007D43A0">
        <w:rPr>
          <w:rFonts w:asciiTheme="majorBidi" w:hAnsiTheme="majorBidi" w:cstheme="majorBidi"/>
          <w:sz w:val="32"/>
          <w:szCs w:val="32"/>
          <w:cs/>
        </w:rPr>
        <w:t>งบ</w:t>
      </w:r>
      <w:r w:rsidRPr="007D43A0">
        <w:rPr>
          <w:rFonts w:asciiTheme="majorBidi" w:hAnsiTheme="majorBidi" w:cstheme="majorBidi"/>
          <w:sz w:val="32"/>
          <w:szCs w:val="32"/>
          <w:cs/>
        </w:rPr>
        <w:t>กำไรขาดทุน</w:t>
      </w:r>
    </w:p>
    <w:tbl>
      <w:tblPr>
        <w:tblW w:w="919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318"/>
        <w:gridCol w:w="1440"/>
        <w:gridCol w:w="1440"/>
      </w:tblGrid>
      <w:tr w:rsidR="00F620DC" w:rsidRPr="007D43A0" w:rsidTr="00AE6D25">
        <w:tc>
          <w:tcPr>
            <w:tcW w:w="6318" w:type="dxa"/>
          </w:tcPr>
          <w:p w:rsidR="00F620DC" w:rsidRPr="007D43A0" w:rsidRDefault="00F620DC" w:rsidP="00022DDD">
            <w:pPr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:rsidR="00F620DC" w:rsidRPr="007D43A0" w:rsidRDefault="00F620DC" w:rsidP="00022DDD">
            <w:pPr>
              <w:tabs>
                <w:tab w:val="left" w:pos="1440"/>
              </w:tabs>
              <w:spacing w:line="420" w:lineRule="exact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หน่วย</w:t>
            </w: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:</w:t>
            </w: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620DC" w:rsidRPr="007D43A0" w:rsidTr="00AE6D25">
        <w:tc>
          <w:tcPr>
            <w:tcW w:w="6318" w:type="dxa"/>
          </w:tcPr>
          <w:p w:rsidR="00F620DC" w:rsidRPr="007D43A0" w:rsidRDefault="00F620DC" w:rsidP="00022DDD">
            <w:pPr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:rsidR="00F620DC" w:rsidRPr="007D43A0" w:rsidRDefault="00F620DC" w:rsidP="00022DD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2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                         งบการเงินเฉพาะกิจการ</w:t>
            </w:r>
          </w:p>
        </w:tc>
      </w:tr>
      <w:tr w:rsidR="009C3AA9" w:rsidRPr="007D43A0" w:rsidTr="00AE6D25">
        <w:tc>
          <w:tcPr>
            <w:tcW w:w="6318" w:type="dxa"/>
          </w:tcPr>
          <w:p w:rsidR="009C3AA9" w:rsidRPr="007D43A0" w:rsidRDefault="009C3AA9" w:rsidP="00022DDD">
            <w:pPr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:rsidR="009C3AA9" w:rsidRPr="007D43A0" w:rsidRDefault="00494791" w:rsidP="00022DDD">
            <w:pPr>
              <w:tabs>
                <w:tab w:val="left" w:pos="1440"/>
              </w:tabs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  <w:tc>
          <w:tcPr>
            <w:tcW w:w="1440" w:type="dxa"/>
          </w:tcPr>
          <w:p w:rsidR="009C3AA9" w:rsidRPr="007D43A0" w:rsidRDefault="00494791" w:rsidP="00022DDD">
            <w:pPr>
              <w:tabs>
                <w:tab w:val="left" w:pos="1440"/>
              </w:tabs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  <w:t>2559</w:t>
            </w:r>
          </w:p>
        </w:tc>
      </w:tr>
      <w:tr w:rsidR="008A25DB" w:rsidRPr="007D43A0" w:rsidTr="00AE6D25">
        <w:trPr>
          <w:trHeight w:val="189"/>
        </w:trPr>
        <w:tc>
          <w:tcPr>
            <w:tcW w:w="6318" w:type="dxa"/>
          </w:tcPr>
          <w:p w:rsidR="008A25DB" w:rsidRPr="007D43A0" w:rsidRDefault="008A25DB" w:rsidP="008A25DB">
            <w:pPr>
              <w:spacing w:line="4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ต้นทุนงานก่อสร้าง</w:t>
            </w:r>
          </w:p>
        </w:tc>
        <w:tc>
          <w:tcPr>
            <w:tcW w:w="1440" w:type="dxa"/>
          </w:tcPr>
          <w:p w:rsidR="008A25DB" w:rsidRPr="007D43A0" w:rsidRDefault="008A25DB" w:rsidP="008A25DB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6,027</w:t>
            </w:r>
          </w:p>
        </w:tc>
        <w:tc>
          <w:tcPr>
            <w:tcW w:w="1440" w:type="dxa"/>
          </w:tcPr>
          <w:p w:rsidR="008A25DB" w:rsidRPr="007D43A0" w:rsidRDefault="008A25DB" w:rsidP="008A25DB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4,373</w:t>
            </w:r>
          </w:p>
        </w:tc>
      </w:tr>
      <w:tr w:rsidR="008A25DB" w:rsidRPr="007D43A0" w:rsidTr="00AE6D25">
        <w:tc>
          <w:tcPr>
            <w:tcW w:w="6318" w:type="dxa"/>
          </w:tcPr>
          <w:p w:rsidR="008A25DB" w:rsidRPr="007D43A0" w:rsidRDefault="008A25DB" w:rsidP="008A25DB">
            <w:pPr>
              <w:spacing w:line="42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5,615</w:t>
            </w:r>
          </w:p>
        </w:tc>
        <w:tc>
          <w:tcPr>
            <w:tcW w:w="1440" w:type="dxa"/>
            <w:vAlign w:val="bottom"/>
          </w:tcPr>
          <w:p w:rsidR="008A25DB" w:rsidRPr="007D43A0" w:rsidRDefault="008A25DB" w:rsidP="008A25DB">
            <w:pPr>
              <w:pBdr>
                <w:bottom w:val="single" w:sz="4" w:space="1" w:color="auto"/>
              </w:pBd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3,243</w:t>
            </w:r>
          </w:p>
        </w:tc>
      </w:tr>
      <w:tr w:rsidR="008A25DB" w:rsidRPr="007D43A0" w:rsidTr="00AE6D25">
        <w:tc>
          <w:tcPr>
            <w:tcW w:w="6318" w:type="dxa"/>
          </w:tcPr>
          <w:p w:rsidR="008A25DB" w:rsidRPr="007D43A0" w:rsidRDefault="008A25DB" w:rsidP="00AC333B">
            <w:pPr>
              <w:spacing w:line="42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รวมค่าใช้จ่ายที่รับรู้ใน</w:t>
            </w:r>
            <w:r w:rsidR="00AC333B"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งบ</w:t>
            </w: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กำไรขาดทุน</w:t>
            </w:r>
          </w:p>
        </w:tc>
        <w:tc>
          <w:tcPr>
            <w:tcW w:w="1440" w:type="dxa"/>
            <w:vAlign w:val="bottom"/>
          </w:tcPr>
          <w:p w:rsidR="008A25DB" w:rsidRPr="007D43A0" w:rsidRDefault="008A25DB" w:rsidP="008A25DB">
            <w:pPr>
              <w:pBdr>
                <w:bottom w:val="double" w:sz="4" w:space="1" w:color="auto"/>
              </w:pBd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11,642</w:t>
            </w:r>
          </w:p>
        </w:tc>
        <w:tc>
          <w:tcPr>
            <w:tcW w:w="1440" w:type="dxa"/>
            <w:vAlign w:val="bottom"/>
          </w:tcPr>
          <w:p w:rsidR="008A25DB" w:rsidRPr="007D43A0" w:rsidRDefault="008A25DB" w:rsidP="008A25DB">
            <w:pPr>
              <w:pBdr>
                <w:bottom w:val="double" w:sz="4" w:space="1" w:color="auto"/>
              </w:pBd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7,616</w:t>
            </w:r>
          </w:p>
        </w:tc>
      </w:tr>
    </w:tbl>
    <w:p w:rsidR="00F620DC" w:rsidRPr="007D43A0" w:rsidRDefault="00F620DC" w:rsidP="00022DD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</w:rPr>
        <w:tab/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บริษัทฯและบริษัทย่อยคาดว่าจะจ่ายชำระผลประโยชน์ระยะยาวของพนักงานภายใน </w:t>
      </w:r>
      <w:r w:rsidR="00956DE6" w:rsidRPr="007D43A0">
        <w:rPr>
          <w:rFonts w:asciiTheme="majorBidi" w:hAnsiTheme="majorBidi" w:cstheme="majorBidi"/>
          <w:sz w:val="32"/>
          <w:szCs w:val="32"/>
        </w:rPr>
        <w:t>1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 ปีข้างหน้า เป็นจำนวนประมาณ </w:t>
      </w:r>
      <w:r w:rsidR="008A25DB" w:rsidRPr="007D43A0">
        <w:rPr>
          <w:rFonts w:asciiTheme="majorBidi" w:hAnsiTheme="majorBidi" w:cstheme="majorBidi"/>
          <w:sz w:val="32"/>
          <w:szCs w:val="32"/>
        </w:rPr>
        <w:t>4.8</w:t>
      </w:r>
      <w:r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Pr="007D43A0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956DE6" w:rsidRPr="007D43A0">
        <w:rPr>
          <w:rFonts w:asciiTheme="majorBidi" w:hAnsiTheme="majorBidi" w:cstheme="majorBidi"/>
          <w:sz w:val="32"/>
          <w:szCs w:val="32"/>
        </w:rPr>
        <w:t>2559</w:t>
      </w:r>
      <w:r w:rsidR="00494791" w:rsidRPr="007D43A0">
        <w:rPr>
          <w:rFonts w:asciiTheme="majorBidi" w:hAnsiTheme="majorBidi" w:cstheme="majorBidi"/>
          <w:sz w:val="32"/>
          <w:szCs w:val="32"/>
        </w:rPr>
        <w:t>:</w:t>
      </w:r>
      <w:r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9C3AA9" w:rsidRPr="007D43A0">
        <w:rPr>
          <w:rFonts w:asciiTheme="majorBidi" w:hAnsiTheme="majorBidi" w:cstheme="majorBidi"/>
          <w:sz w:val="32"/>
          <w:szCs w:val="32"/>
        </w:rPr>
        <w:t>1</w:t>
      </w:r>
      <w:r w:rsidR="00024780" w:rsidRPr="007D43A0">
        <w:rPr>
          <w:rFonts w:asciiTheme="majorBidi" w:hAnsiTheme="majorBidi" w:cstheme="majorBidi"/>
          <w:sz w:val="32"/>
          <w:szCs w:val="32"/>
        </w:rPr>
        <w:t>.7</w:t>
      </w:r>
      <w:r w:rsidR="002C1962"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</w:p>
    <w:p w:rsidR="00F620DC" w:rsidRPr="007D43A0" w:rsidRDefault="00F620DC" w:rsidP="00022DD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D43A0">
        <w:rPr>
          <w:rFonts w:asciiTheme="majorBidi" w:hAnsiTheme="majorBidi" w:cstheme="majorBidi"/>
          <w:sz w:val="32"/>
          <w:szCs w:val="32"/>
        </w:rPr>
        <w:tab/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56DE6" w:rsidRPr="007D43A0">
        <w:rPr>
          <w:rFonts w:asciiTheme="majorBidi" w:hAnsiTheme="majorBidi" w:cstheme="majorBidi"/>
          <w:sz w:val="32"/>
          <w:szCs w:val="32"/>
        </w:rPr>
        <w:t>31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56DE6" w:rsidRPr="007D43A0">
        <w:rPr>
          <w:rFonts w:asciiTheme="majorBidi" w:hAnsiTheme="majorBidi" w:cstheme="majorBidi"/>
          <w:sz w:val="32"/>
          <w:szCs w:val="32"/>
        </w:rPr>
        <w:t>2560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บริษัทฯและบริษัทย่อยประมาณ</w:t>
      </w:r>
      <w:r w:rsidR="00482DC6"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="00880F48" w:rsidRPr="007D43A0">
        <w:rPr>
          <w:rFonts w:asciiTheme="majorBidi" w:hAnsiTheme="majorBidi" w:cstheme="majorBidi"/>
          <w:sz w:val="32"/>
          <w:szCs w:val="32"/>
        </w:rPr>
        <w:t>15.5</w:t>
      </w:r>
      <w:r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Pr="007D43A0">
        <w:rPr>
          <w:rFonts w:asciiTheme="majorBidi" w:hAnsiTheme="majorBidi" w:cstheme="majorBidi"/>
          <w:sz w:val="32"/>
          <w:szCs w:val="32"/>
          <w:cs/>
        </w:rPr>
        <w:t>ปี (</w:t>
      </w:r>
      <w:r w:rsidR="00494791" w:rsidRPr="007D43A0">
        <w:rPr>
          <w:rFonts w:asciiTheme="majorBidi" w:hAnsiTheme="majorBidi" w:cstheme="majorBidi"/>
          <w:sz w:val="32"/>
          <w:szCs w:val="32"/>
        </w:rPr>
        <w:t>2559:</w:t>
      </w:r>
      <w:r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="002C1962" w:rsidRPr="007D43A0">
        <w:rPr>
          <w:rFonts w:asciiTheme="majorBidi" w:hAnsiTheme="majorBidi" w:cstheme="majorBidi"/>
          <w:sz w:val="32"/>
          <w:szCs w:val="32"/>
        </w:rPr>
        <w:t>15</w:t>
      </w:r>
      <w:r w:rsidR="00880F48" w:rsidRPr="007D43A0">
        <w:rPr>
          <w:rFonts w:asciiTheme="majorBidi" w:hAnsiTheme="majorBidi" w:cstheme="majorBidi"/>
          <w:sz w:val="32"/>
          <w:szCs w:val="32"/>
        </w:rPr>
        <w:t>.0</w:t>
      </w:r>
      <w:r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ปี) </w:t>
      </w:r>
    </w:p>
    <w:p w:rsidR="00F620DC" w:rsidRPr="007D43A0" w:rsidRDefault="001805CE" w:rsidP="00022DD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24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</w:rPr>
        <w:br w:type="page"/>
      </w:r>
      <w:r w:rsidRPr="007D43A0">
        <w:rPr>
          <w:rFonts w:asciiTheme="majorBidi" w:hAnsiTheme="majorBidi" w:cstheme="majorBidi"/>
          <w:sz w:val="32"/>
          <w:szCs w:val="32"/>
        </w:rPr>
        <w:lastRenderedPageBreak/>
        <w:tab/>
      </w:r>
      <w:r w:rsidR="00F620DC" w:rsidRPr="007D43A0">
        <w:rPr>
          <w:rFonts w:asciiTheme="majorBidi" w:hAnsiTheme="majorBidi" w:cstheme="majorBidi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5760"/>
        <w:gridCol w:w="1665"/>
        <w:gridCol w:w="1665"/>
      </w:tblGrid>
      <w:tr w:rsidR="00F620DC" w:rsidRPr="007D43A0" w:rsidTr="00022DDD">
        <w:tc>
          <w:tcPr>
            <w:tcW w:w="5760" w:type="dxa"/>
            <w:shd w:val="clear" w:color="auto" w:fill="auto"/>
            <w:vAlign w:val="bottom"/>
          </w:tcPr>
          <w:p w:rsidR="00F620DC" w:rsidRPr="007D43A0" w:rsidRDefault="00F620DC" w:rsidP="0082769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  <w:shd w:val="clear" w:color="auto" w:fill="auto"/>
            <w:vAlign w:val="bottom"/>
          </w:tcPr>
          <w:p w:rsidR="00F620DC" w:rsidRPr="007D43A0" w:rsidRDefault="00F620DC" w:rsidP="008276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eastAsia="MS Mincho" w:hAnsiTheme="majorBidi" w:cstheme="majorBidi"/>
                <w:sz w:val="32"/>
                <w:szCs w:val="32"/>
              </w:rPr>
              <w:t>(</w:t>
            </w:r>
            <w:r w:rsidRPr="007D43A0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หน่วย</w:t>
            </w:r>
            <w:r w:rsidRPr="007D43A0">
              <w:rPr>
                <w:rFonts w:asciiTheme="majorBidi" w:eastAsia="MS Mincho" w:hAnsiTheme="majorBidi" w:cstheme="majorBidi"/>
                <w:sz w:val="32"/>
                <w:szCs w:val="32"/>
              </w:rPr>
              <w:t xml:space="preserve">: </w:t>
            </w:r>
            <w:r w:rsidRPr="007D43A0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ร้อยละต่อปี)</w:t>
            </w:r>
          </w:p>
        </w:tc>
      </w:tr>
      <w:tr w:rsidR="00F620DC" w:rsidRPr="007D43A0" w:rsidTr="00022DDD">
        <w:tc>
          <w:tcPr>
            <w:tcW w:w="5760" w:type="dxa"/>
            <w:shd w:val="clear" w:color="auto" w:fill="auto"/>
            <w:vAlign w:val="bottom"/>
          </w:tcPr>
          <w:p w:rsidR="00F620DC" w:rsidRPr="007D43A0" w:rsidRDefault="00F620DC" w:rsidP="0082769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  <w:shd w:val="clear" w:color="auto" w:fill="auto"/>
            <w:vAlign w:val="bottom"/>
          </w:tcPr>
          <w:p w:rsidR="00F620DC" w:rsidRPr="007D43A0" w:rsidRDefault="00F620DC" w:rsidP="0082769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งบการเงินรวมและ                               งบการเงินเฉพาะกิจการ</w:t>
            </w:r>
          </w:p>
        </w:tc>
      </w:tr>
      <w:tr w:rsidR="00F620DC" w:rsidRPr="007D43A0" w:rsidTr="00022DDD">
        <w:tc>
          <w:tcPr>
            <w:tcW w:w="5760" w:type="dxa"/>
            <w:shd w:val="clear" w:color="auto" w:fill="auto"/>
            <w:vAlign w:val="bottom"/>
          </w:tcPr>
          <w:p w:rsidR="00F620DC" w:rsidRPr="007D43A0" w:rsidRDefault="00F620DC" w:rsidP="0082769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:rsidR="00F620DC" w:rsidRPr="007D43A0" w:rsidRDefault="00494791" w:rsidP="00827694">
            <w:pPr>
              <w:tabs>
                <w:tab w:val="left" w:pos="1440"/>
              </w:tabs>
              <w:jc w:val="center"/>
              <w:rPr>
                <w:rFonts w:asciiTheme="majorBidi" w:eastAsia="MS Mincho" w:hAnsiTheme="majorBidi" w:cstheme="majorBidi"/>
                <w:sz w:val="32"/>
                <w:szCs w:val="32"/>
                <w:u w:val="single"/>
              </w:rPr>
            </w:pPr>
            <w:r w:rsidRPr="007D43A0">
              <w:rPr>
                <w:rFonts w:asciiTheme="majorBidi" w:eastAsia="MS Mincho" w:hAnsiTheme="majorBidi" w:cstheme="majorBidi"/>
                <w:sz w:val="32"/>
                <w:szCs w:val="32"/>
                <w:u w:val="single"/>
              </w:rPr>
              <w:t>2560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F620DC" w:rsidRPr="007D43A0" w:rsidRDefault="00494791" w:rsidP="00827694">
            <w:pPr>
              <w:tabs>
                <w:tab w:val="left" w:pos="1440"/>
              </w:tabs>
              <w:jc w:val="center"/>
              <w:rPr>
                <w:rFonts w:asciiTheme="majorBidi" w:eastAsia="MS Mincho" w:hAnsiTheme="majorBidi" w:cstheme="majorBidi"/>
                <w:sz w:val="32"/>
                <w:szCs w:val="32"/>
                <w:u w:val="single"/>
              </w:rPr>
            </w:pPr>
            <w:r w:rsidRPr="007D43A0">
              <w:rPr>
                <w:rFonts w:asciiTheme="majorBidi" w:eastAsia="MS Mincho" w:hAnsiTheme="majorBidi" w:cstheme="majorBidi"/>
                <w:spacing w:val="-4"/>
                <w:sz w:val="32"/>
                <w:szCs w:val="32"/>
                <w:u w:val="single"/>
              </w:rPr>
              <w:t>2559</w:t>
            </w:r>
          </w:p>
        </w:tc>
      </w:tr>
      <w:tr w:rsidR="008A25DB" w:rsidRPr="007D43A0" w:rsidTr="00022DDD">
        <w:tc>
          <w:tcPr>
            <w:tcW w:w="5760" w:type="dxa"/>
            <w:shd w:val="clear" w:color="auto" w:fill="auto"/>
            <w:vAlign w:val="bottom"/>
          </w:tcPr>
          <w:p w:rsidR="008A25DB" w:rsidRPr="007D43A0" w:rsidRDefault="008A25DB" w:rsidP="008A25DB">
            <w:pPr>
              <w:ind w:left="6" w:right="-50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8A25DB" w:rsidRPr="007D43A0" w:rsidRDefault="008A25DB" w:rsidP="00E82A9E">
            <w:pPr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eastAsia="MS Mincho" w:hAnsiTheme="majorBidi" w:cstheme="majorBidi"/>
                <w:sz w:val="32"/>
                <w:szCs w:val="32"/>
              </w:rPr>
              <w:t>1.</w:t>
            </w:r>
            <w:r w:rsidR="00E82A9E" w:rsidRPr="007D43A0">
              <w:rPr>
                <w:rFonts w:asciiTheme="majorBidi" w:eastAsia="MS Mincho" w:hAnsiTheme="majorBidi" w:cstheme="majorBidi"/>
                <w:sz w:val="32"/>
                <w:szCs w:val="32"/>
              </w:rPr>
              <w:t>5</w:t>
            </w:r>
            <w:r w:rsidRPr="007D43A0">
              <w:rPr>
                <w:rFonts w:asciiTheme="majorBidi" w:eastAsia="MS Mincho" w:hAnsiTheme="majorBidi" w:cstheme="majorBidi"/>
                <w:sz w:val="32"/>
                <w:szCs w:val="32"/>
              </w:rPr>
              <w:t xml:space="preserve"> - 3.9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8A25DB" w:rsidRPr="007D43A0" w:rsidRDefault="008A25DB" w:rsidP="008A25DB">
            <w:pPr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eastAsia="MS Mincho" w:hAnsiTheme="majorBidi" w:cstheme="majorBidi"/>
                <w:sz w:val="32"/>
                <w:szCs w:val="32"/>
              </w:rPr>
              <w:t>3.0</w:t>
            </w:r>
          </w:p>
        </w:tc>
      </w:tr>
      <w:tr w:rsidR="008A25DB" w:rsidRPr="007D43A0" w:rsidTr="00022DDD">
        <w:tc>
          <w:tcPr>
            <w:tcW w:w="5760" w:type="dxa"/>
            <w:shd w:val="clear" w:color="auto" w:fill="auto"/>
            <w:vAlign w:val="bottom"/>
          </w:tcPr>
          <w:p w:rsidR="008A25DB" w:rsidRPr="007D43A0" w:rsidRDefault="008A25DB" w:rsidP="008A25DB">
            <w:pPr>
              <w:ind w:left="6" w:right="-215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  <w:r w:rsidRPr="007D43A0">
              <w:rPr>
                <w:rFonts w:asciiTheme="majorBidi" w:eastAsia="MS Mincho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8A25DB" w:rsidRPr="007D43A0" w:rsidRDefault="008A25DB" w:rsidP="008A25DB">
            <w:pPr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eastAsia="MS Mincho" w:hAnsiTheme="majorBidi" w:cstheme="majorBidi"/>
                <w:sz w:val="32"/>
                <w:szCs w:val="32"/>
              </w:rPr>
              <w:t>3.0 - 8.0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8A25DB" w:rsidRPr="007D43A0" w:rsidRDefault="008A25DB" w:rsidP="008A25DB">
            <w:pPr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eastAsia="MS Mincho" w:hAnsiTheme="majorBidi" w:cstheme="majorBidi"/>
                <w:sz w:val="32"/>
                <w:szCs w:val="32"/>
              </w:rPr>
              <w:t>3.0 - 8.0</w:t>
            </w:r>
          </w:p>
        </w:tc>
      </w:tr>
      <w:tr w:rsidR="008A25DB" w:rsidRPr="007D43A0" w:rsidTr="00022DDD">
        <w:tc>
          <w:tcPr>
            <w:tcW w:w="5760" w:type="dxa"/>
            <w:shd w:val="clear" w:color="auto" w:fill="auto"/>
            <w:vAlign w:val="bottom"/>
          </w:tcPr>
          <w:p w:rsidR="008A25DB" w:rsidRPr="007D43A0" w:rsidRDefault="008A25DB" w:rsidP="008A25DB">
            <w:pPr>
              <w:ind w:left="6" w:right="-50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8A25DB" w:rsidRPr="007D43A0" w:rsidRDefault="008A25DB" w:rsidP="008A25DB">
            <w:pPr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eastAsia="MS Mincho" w:hAnsiTheme="majorBidi" w:cstheme="majorBidi"/>
                <w:sz w:val="32"/>
                <w:szCs w:val="32"/>
              </w:rPr>
              <w:t>0.0 - 18.0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8A25DB" w:rsidRPr="007D43A0" w:rsidRDefault="008A25DB" w:rsidP="008A25DB">
            <w:pPr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eastAsia="MS Mincho" w:hAnsiTheme="majorBidi" w:cstheme="majorBidi"/>
                <w:sz w:val="32"/>
                <w:szCs w:val="32"/>
              </w:rPr>
              <w:t>0.0 - 19.0</w:t>
            </w:r>
          </w:p>
        </w:tc>
      </w:tr>
    </w:tbl>
    <w:p w:rsidR="00F620DC" w:rsidRPr="007D43A0" w:rsidRDefault="00F620DC" w:rsidP="0082769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</w:rPr>
        <w:tab/>
      </w:r>
      <w:r w:rsidRPr="007D43A0">
        <w:rPr>
          <w:rFonts w:asciiTheme="majorBidi" w:hAnsiTheme="majorBidi" w:cstheme="majorBidi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7D43A0">
        <w:rPr>
          <w:rFonts w:asciiTheme="majorBidi" w:hAnsiTheme="majorBidi" w:cstheme="majorBidi"/>
          <w:sz w:val="32"/>
          <w:szCs w:val="32"/>
        </w:rPr>
        <w:t xml:space="preserve">31 </w:t>
      </w:r>
      <w:r w:rsidR="009C3AA9" w:rsidRPr="007D43A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56DE6" w:rsidRPr="007D43A0">
        <w:rPr>
          <w:rFonts w:asciiTheme="majorBidi" w:hAnsiTheme="majorBidi" w:cstheme="majorBidi"/>
          <w:sz w:val="32"/>
          <w:szCs w:val="32"/>
        </w:rPr>
        <w:t>2560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20A67" w:rsidRPr="007D43A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94791" w:rsidRPr="007D43A0">
        <w:rPr>
          <w:rFonts w:asciiTheme="majorBidi" w:hAnsiTheme="majorBidi" w:cstheme="majorBidi"/>
          <w:sz w:val="32"/>
          <w:szCs w:val="32"/>
        </w:rPr>
        <w:t>2559</w:t>
      </w:r>
      <w:r w:rsidR="00D20A67"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Pr="007D43A0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:rsidR="00D20A67" w:rsidRPr="007D43A0" w:rsidRDefault="00D20A67" w:rsidP="00D20A67">
      <w:pPr>
        <w:tabs>
          <w:tab w:val="left" w:pos="900"/>
        </w:tabs>
        <w:spacing w:before="120"/>
        <w:ind w:left="547" w:hanging="547"/>
        <w:jc w:val="right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</w:rPr>
        <w:tab/>
        <w:t xml:space="preserve">     (</w:t>
      </w:r>
      <w:r w:rsidRPr="007D43A0">
        <w:rPr>
          <w:rFonts w:asciiTheme="majorBidi" w:hAnsiTheme="majorBidi" w:cstheme="majorBidi"/>
          <w:sz w:val="32"/>
          <w:szCs w:val="32"/>
          <w:cs/>
        </w:rPr>
        <w:t>หน่วย: พันบาท)</w:t>
      </w:r>
    </w:p>
    <w:tbl>
      <w:tblPr>
        <w:tblW w:w="914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96"/>
        <w:gridCol w:w="1296"/>
        <w:gridCol w:w="1296"/>
        <w:gridCol w:w="1296"/>
      </w:tblGrid>
      <w:tr w:rsidR="00992A5B" w:rsidRPr="007D43A0" w:rsidTr="00992A5B">
        <w:tc>
          <w:tcPr>
            <w:tcW w:w="3960" w:type="dxa"/>
            <w:vAlign w:val="bottom"/>
          </w:tcPr>
          <w:p w:rsidR="00992A5B" w:rsidRPr="007D43A0" w:rsidRDefault="00992A5B" w:rsidP="00992A5B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992A5B" w:rsidRPr="007D43A0" w:rsidRDefault="00494791" w:rsidP="00992A5B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eastAsia="MS Mincho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2592" w:type="dxa"/>
            <w:gridSpan w:val="2"/>
            <w:vAlign w:val="bottom"/>
          </w:tcPr>
          <w:p w:rsidR="00992A5B" w:rsidRPr="007D43A0" w:rsidRDefault="00494791" w:rsidP="00992A5B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eastAsia="MS Mincho" w:hAnsiTheme="majorBidi" w:cstheme="majorBidi"/>
                <w:sz w:val="32"/>
                <w:szCs w:val="32"/>
              </w:rPr>
              <w:t>2559</w:t>
            </w:r>
          </w:p>
        </w:tc>
      </w:tr>
      <w:tr w:rsidR="00992A5B" w:rsidRPr="007D43A0" w:rsidTr="00992A5B">
        <w:tc>
          <w:tcPr>
            <w:tcW w:w="3960" w:type="dxa"/>
            <w:vAlign w:val="bottom"/>
          </w:tcPr>
          <w:p w:rsidR="00992A5B" w:rsidRPr="007D43A0" w:rsidRDefault="00992A5B" w:rsidP="00992A5B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992A5B" w:rsidRPr="007D43A0" w:rsidRDefault="00992A5B" w:rsidP="00992A5B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7D43A0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งบการเงินรวมและ                               งบการเงินเฉพาะกิจการ</w:t>
            </w:r>
          </w:p>
        </w:tc>
        <w:tc>
          <w:tcPr>
            <w:tcW w:w="2592" w:type="dxa"/>
            <w:gridSpan w:val="2"/>
            <w:vAlign w:val="bottom"/>
          </w:tcPr>
          <w:p w:rsidR="00992A5B" w:rsidRPr="007D43A0" w:rsidRDefault="00992A5B" w:rsidP="00992A5B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D43A0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งบการเงินรวมและ                               งบการเงินเฉพาะกิจการ</w:t>
            </w:r>
          </w:p>
        </w:tc>
      </w:tr>
      <w:tr w:rsidR="00183ABB" w:rsidRPr="007D43A0" w:rsidTr="00992A5B">
        <w:trPr>
          <w:trHeight w:val="293"/>
        </w:trPr>
        <w:tc>
          <w:tcPr>
            <w:tcW w:w="3960" w:type="dxa"/>
            <w:vAlign w:val="bottom"/>
          </w:tcPr>
          <w:p w:rsidR="00183ABB" w:rsidRPr="007D43A0" w:rsidRDefault="00183ABB" w:rsidP="00183ABB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6" w:type="dxa"/>
            <w:vAlign w:val="bottom"/>
          </w:tcPr>
          <w:p w:rsidR="00183ABB" w:rsidRPr="007D43A0" w:rsidRDefault="00183ABB" w:rsidP="00183ABB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 xml:space="preserve">เพิ่มขึ้น </w:t>
            </w:r>
            <w:r w:rsidRPr="007D43A0">
              <w:rPr>
                <w:rFonts w:asciiTheme="majorBidi" w:eastAsia="MS Mincho" w:hAnsiTheme="majorBidi" w:cstheme="majorBidi"/>
                <w:sz w:val="32"/>
                <w:szCs w:val="32"/>
              </w:rPr>
              <w:t>1%</w:t>
            </w:r>
          </w:p>
        </w:tc>
        <w:tc>
          <w:tcPr>
            <w:tcW w:w="1296" w:type="dxa"/>
            <w:vAlign w:val="bottom"/>
          </w:tcPr>
          <w:p w:rsidR="00183ABB" w:rsidRPr="007D43A0" w:rsidRDefault="00183ABB" w:rsidP="00183ABB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 xml:space="preserve">ลดลง </w:t>
            </w:r>
            <w:r w:rsidRPr="007D43A0">
              <w:rPr>
                <w:rFonts w:asciiTheme="majorBidi" w:eastAsia="MS Mincho" w:hAnsiTheme="majorBidi" w:cstheme="majorBidi"/>
                <w:sz w:val="32"/>
                <w:szCs w:val="32"/>
              </w:rPr>
              <w:t>1%</w:t>
            </w:r>
          </w:p>
        </w:tc>
        <w:tc>
          <w:tcPr>
            <w:tcW w:w="1296" w:type="dxa"/>
            <w:vAlign w:val="bottom"/>
          </w:tcPr>
          <w:p w:rsidR="00183ABB" w:rsidRPr="007D43A0" w:rsidRDefault="00183ABB" w:rsidP="00183ABB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 xml:space="preserve">เพิ่มขึ้น </w:t>
            </w:r>
            <w:r w:rsidRPr="007D43A0">
              <w:rPr>
                <w:rFonts w:asciiTheme="majorBidi" w:eastAsia="MS Mincho" w:hAnsiTheme="majorBidi" w:cstheme="majorBidi"/>
                <w:sz w:val="32"/>
                <w:szCs w:val="32"/>
              </w:rPr>
              <w:t>1%</w:t>
            </w:r>
          </w:p>
        </w:tc>
        <w:tc>
          <w:tcPr>
            <w:tcW w:w="1296" w:type="dxa"/>
            <w:vAlign w:val="bottom"/>
          </w:tcPr>
          <w:p w:rsidR="00183ABB" w:rsidRPr="007D43A0" w:rsidRDefault="00183ABB" w:rsidP="00183ABB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 xml:space="preserve">ลดลง </w:t>
            </w:r>
            <w:r w:rsidRPr="007D43A0">
              <w:rPr>
                <w:rFonts w:asciiTheme="majorBidi" w:eastAsia="MS Mincho" w:hAnsiTheme="majorBidi" w:cstheme="majorBidi"/>
                <w:sz w:val="32"/>
                <w:szCs w:val="32"/>
              </w:rPr>
              <w:t>1%</w:t>
            </w:r>
          </w:p>
        </w:tc>
      </w:tr>
      <w:tr w:rsidR="00D7381F" w:rsidRPr="007D43A0" w:rsidTr="00992A5B">
        <w:tc>
          <w:tcPr>
            <w:tcW w:w="3960" w:type="dxa"/>
            <w:shd w:val="clear" w:color="auto" w:fill="auto"/>
            <w:vAlign w:val="bottom"/>
          </w:tcPr>
          <w:p w:rsidR="00D7381F" w:rsidRPr="007D43A0" w:rsidRDefault="00D7381F" w:rsidP="00D7381F">
            <w:pPr>
              <w:ind w:left="6" w:right="-50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381F" w:rsidRPr="007D43A0" w:rsidRDefault="00D7381F" w:rsidP="00D7381F">
            <w:pPr>
              <w:pStyle w:val="BodyTextIndent3"/>
              <w:tabs>
                <w:tab w:val="decimal" w:pos="972"/>
              </w:tabs>
              <w:spacing w:after="0"/>
              <w:ind w:left="-18" w:right="-63" w:hanging="18"/>
              <w:rPr>
                <w:rFonts w:asciiTheme="majorBidi" w:eastAsia="MS Mincho" w:hAnsiTheme="majorBidi" w:cstheme="majorBidi"/>
                <w:kern w:val="28"/>
                <w:sz w:val="32"/>
                <w:szCs w:val="32"/>
              </w:rPr>
            </w:pPr>
            <w:r w:rsidRPr="007D43A0">
              <w:rPr>
                <w:rFonts w:asciiTheme="majorBidi" w:eastAsia="MS Mincho" w:hAnsiTheme="majorBidi" w:cstheme="majorBidi"/>
                <w:kern w:val="28"/>
                <w:sz w:val="32"/>
                <w:szCs w:val="32"/>
              </w:rPr>
              <w:t>(11,026)</w:t>
            </w:r>
          </w:p>
        </w:tc>
        <w:tc>
          <w:tcPr>
            <w:tcW w:w="1296" w:type="dxa"/>
            <w:vAlign w:val="bottom"/>
          </w:tcPr>
          <w:p w:rsidR="00D7381F" w:rsidRPr="007D43A0" w:rsidRDefault="00D7381F" w:rsidP="00D7381F">
            <w:pPr>
              <w:pStyle w:val="BodyTextIndent3"/>
              <w:tabs>
                <w:tab w:val="decimal" w:pos="972"/>
              </w:tabs>
              <w:spacing w:after="0"/>
              <w:ind w:left="-18" w:right="-63" w:hanging="18"/>
              <w:rPr>
                <w:rFonts w:asciiTheme="majorBidi" w:eastAsia="MS Mincho" w:hAnsiTheme="majorBidi" w:cstheme="majorBidi"/>
                <w:kern w:val="28"/>
                <w:sz w:val="32"/>
                <w:szCs w:val="32"/>
              </w:rPr>
            </w:pPr>
            <w:r w:rsidRPr="007D43A0">
              <w:rPr>
                <w:rFonts w:asciiTheme="majorBidi" w:eastAsia="MS Mincho" w:hAnsiTheme="majorBidi" w:cstheme="majorBidi"/>
                <w:kern w:val="28"/>
                <w:sz w:val="32"/>
                <w:szCs w:val="32"/>
              </w:rPr>
              <w:t>12,756</w:t>
            </w:r>
          </w:p>
        </w:tc>
        <w:tc>
          <w:tcPr>
            <w:tcW w:w="1296" w:type="dxa"/>
            <w:vAlign w:val="bottom"/>
          </w:tcPr>
          <w:p w:rsidR="00D7381F" w:rsidRPr="007D43A0" w:rsidRDefault="00D7381F" w:rsidP="00D7381F">
            <w:pPr>
              <w:pStyle w:val="BodyTextIndent3"/>
              <w:tabs>
                <w:tab w:val="decimal" w:pos="972"/>
              </w:tabs>
              <w:spacing w:after="0"/>
              <w:ind w:left="-18" w:right="-63" w:hanging="18"/>
              <w:rPr>
                <w:rFonts w:asciiTheme="majorBidi" w:eastAsia="MS Mincho" w:hAnsiTheme="majorBidi" w:cstheme="majorBidi"/>
                <w:kern w:val="28"/>
                <w:sz w:val="32"/>
                <w:szCs w:val="32"/>
              </w:rPr>
            </w:pPr>
            <w:r w:rsidRPr="007D43A0">
              <w:rPr>
                <w:rFonts w:asciiTheme="majorBidi" w:eastAsia="MS Mincho" w:hAnsiTheme="majorBidi" w:cstheme="majorBidi"/>
                <w:kern w:val="28"/>
                <w:sz w:val="32"/>
                <w:szCs w:val="32"/>
              </w:rPr>
              <w:t>(8,398)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381F" w:rsidRPr="007D43A0" w:rsidRDefault="00D7381F" w:rsidP="00D7381F">
            <w:pPr>
              <w:pStyle w:val="BodyTextIndent3"/>
              <w:tabs>
                <w:tab w:val="decimal" w:pos="972"/>
              </w:tabs>
              <w:spacing w:after="0"/>
              <w:ind w:left="-18" w:right="-63" w:hanging="18"/>
              <w:rPr>
                <w:rFonts w:asciiTheme="majorBidi" w:eastAsia="MS Mincho" w:hAnsiTheme="majorBidi" w:cstheme="majorBidi"/>
                <w:kern w:val="28"/>
                <w:sz w:val="32"/>
                <w:szCs w:val="32"/>
              </w:rPr>
            </w:pPr>
            <w:r w:rsidRPr="007D43A0">
              <w:rPr>
                <w:rFonts w:asciiTheme="majorBidi" w:eastAsia="MS Mincho" w:hAnsiTheme="majorBidi" w:cstheme="majorBidi"/>
                <w:kern w:val="28"/>
                <w:sz w:val="32"/>
                <w:szCs w:val="32"/>
              </w:rPr>
              <w:t>9,709</w:t>
            </w:r>
          </w:p>
        </w:tc>
      </w:tr>
      <w:tr w:rsidR="00D7381F" w:rsidRPr="007D43A0" w:rsidTr="00992A5B">
        <w:tc>
          <w:tcPr>
            <w:tcW w:w="3960" w:type="dxa"/>
            <w:shd w:val="clear" w:color="auto" w:fill="auto"/>
            <w:vAlign w:val="bottom"/>
          </w:tcPr>
          <w:p w:rsidR="00D7381F" w:rsidRPr="007D43A0" w:rsidRDefault="00D7381F" w:rsidP="00D7381F">
            <w:pPr>
              <w:ind w:left="6" w:right="-215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  <w:r w:rsidRPr="007D43A0">
              <w:rPr>
                <w:rFonts w:asciiTheme="majorBidi" w:eastAsia="MS Mincho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381F" w:rsidRPr="007D43A0" w:rsidRDefault="00D7381F" w:rsidP="00D7381F">
            <w:pPr>
              <w:pStyle w:val="BodyTextIndent3"/>
              <w:tabs>
                <w:tab w:val="decimal" w:pos="972"/>
              </w:tabs>
              <w:spacing w:after="0"/>
              <w:ind w:left="-18" w:right="-63" w:hanging="18"/>
              <w:rPr>
                <w:rFonts w:asciiTheme="majorBidi" w:eastAsia="MS Mincho" w:hAnsiTheme="majorBidi" w:cstheme="majorBidi"/>
                <w:kern w:val="28"/>
                <w:sz w:val="32"/>
                <w:szCs w:val="32"/>
              </w:rPr>
            </w:pPr>
            <w:r w:rsidRPr="007D43A0">
              <w:rPr>
                <w:rFonts w:asciiTheme="majorBidi" w:eastAsia="MS Mincho" w:hAnsiTheme="majorBidi" w:cstheme="majorBidi"/>
                <w:kern w:val="28"/>
                <w:sz w:val="32"/>
                <w:szCs w:val="32"/>
              </w:rPr>
              <w:t>12,341</w:t>
            </w:r>
          </w:p>
        </w:tc>
        <w:tc>
          <w:tcPr>
            <w:tcW w:w="1296" w:type="dxa"/>
            <w:vAlign w:val="bottom"/>
          </w:tcPr>
          <w:p w:rsidR="00D7381F" w:rsidRPr="007D43A0" w:rsidRDefault="00D7381F" w:rsidP="00D7381F">
            <w:pPr>
              <w:pStyle w:val="BodyTextIndent3"/>
              <w:tabs>
                <w:tab w:val="decimal" w:pos="972"/>
              </w:tabs>
              <w:spacing w:after="0"/>
              <w:ind w:left="-18" w:right="-63" w:hanging="18"/>
              <w:rPr>
                <w:rFonts w:asciiTheme="majorBidi" w:eastAsia="MS Mincho" w:hAnsiTheme="majorBidi" w:cstheme="majorBidi"/>
                <w:kern w:val="28"/>
                <w:sz w:val="32"/>
                <w:szCs w:val="32"/>
              </w:rPr>
            </w:pPr>
            <w:r w:rsidRPr="007D43A0">
              <w:rPr>
                <w:rFonts w:asciiTheme="majorBidi" w:eastAsia="MS Mincho" w:hAnsiTheme="majorBidi" w:cstheme="majorBidi"/>
                <w:kern w:val="28"/>
                <w:sz w:val="32"/>
                <w:szCs w:val="32"/>
              </w:rPr>
              <w:t>(10,905)</w:t>
            </w:r>
          </w:p>
        </w:tc>
        <w:tc>
          <w:tcPr>
            <w:tcW w:w="1296" w:type="dxa"/>
            <w:vAlign w:val="bottom"/>
          </w:tcPr>
          <w:p w:rsidR="00D7381F" w:rsidRPr="007D43A0" w:rsidRDefault="00D7381F" w:rsidP="00D7381F">
            <w:pPr>
              <w:pStyle w:val="BodyTextIndent3"/>
              <w:tabs>
                <w:tab w:val="decimal" w:pos="972"/>
              </w:tabs>
              <w:spacing w:after="0"/>
              <w:ind w:left="-18" w:right="-63" w:hanging="18"/>
              <w:rPr>
                <w:rFonts w:asciiTheme="majorBidi" w:eastAsia="MS Mincho" w:hAnsiTheme="majorBidi" w:cstheme="majorBidi"/>
                <w:kern w:val="28"/>
                <w:sz w:val="32"/>
                <w:szCs w:val="32"/>
              </w:rPr>
            </w:pPr>
            <w:r w:rsidRPr="007D43A0">
              <w:rPr>
                <w:rFonts w:asciiTheme="majorBidi" w:eastAsia="MS Mincho" w:hAnsiTheme="majorBidi" w:cstheme="majorBidi"/>
                <w:kern w:val="28"/>
                <w:sz w:val="32"/>
                <w:szCs w:val="32"/>
              </w:rPr>
              <w:t>10,411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381F" w:rsidRPr="007D43A0" w:rsidRDefault="00D7381F" w:rsidP="00D7381F">
            <w:pPr>
              <w:pStyle w:val="BodyTextIndent3"/>
              <w:tabs>
                <w:tab w:val="decimal" w:pos="972"/>
              </w:tabs>
              <w:spacing w:after="0"/>
              <w:ind w:left="-18" w:right="-63" w:hanging="18"/>
              <w:rPr>
                <w:rFonts w:asciiTheme="majorBidi" w:eastAsia="MS Mincho" w:hAnsiTheme="majorBidi" w:cstheme="majorBidi"/>
                <w:kern w:val="28"/>
                <w:sz w:val="32"/>
                <w:szCs w:val="32"/>
              </w:rPr>
            </w:pPr>
            <w:r w:rsidRPr="007D43A0">
              <w:rPr>
                <w:rFonts w:asciiTheme="majorBidi" w:eastAsia="MS Mincho" w:hAnsiTheme="majorBidi" w:cstheme="majorBidi"/>
                <w:kern w:val="28"/>
                <w:sz w:val="32"/>
                <w:szCs w:val="32"/>
              </w:rPr>
              <w:t>(9,152)</w:t>
            </w:r>
          </w:p>
        </w:tc>
      </w:tr>
      <w:tr w:rsidR="00D7381F" w:rsidRPr="007D43A0" w:rsidTr="00992A5B">
        <w:tc>
          <w:tcPr>
            <w:tcW w:w="3960" w:type="dxa"/>
            <w:shd w:val="clear" w:color="auto" w:fill="auto"/>
            <w:vAlign w:val="bottom"/>
          </w:tcPr>
          <w:p w:rsidR="00D7381F" w:rsidRPr="007D43A0" w:rsidRDefault="00D7381F" w:rsidP="00D7381F">
            <w:pPr>
              <w:pStyle w:val="BodyText2"/>
              <w:spacing w:after="0" w:line="240" w:lineRule="auto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7381F" w:rsidRPr="007D43A0" w:rsidRDefault="00D7381F" w:rsidP="00D7381F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 xml:space="preserve">เพิ่มขึ้น </w:t>
            </w:r>
            <w:r w:rsidRPr="007D43A0">
              <w:rPr>
                <w:rFonts w:asciiTheme="majorBidi" w:eastAsia="MS Mincho" w:hAnsiTheme="majorBidi" w:cstheme="majorBidi"/>
                <w:sz w:val="32"/>
                <w:szCs w:val="32"/>
              </w:rPr>
              <w:t>20%</w:t>
            </w:r>
          </w:p>
        </w:tc>
        <w:tc>
          <w:tcPr>
            <w:tcW w:w="1296" w:type="dxa"/>
            <w:vAlign w:val="bottom"/>
          </w:tcPr>
          <w:p w:rsidR="00D7381F" w:rsidRPr="007D43A0" w:rsidRDefault="00D7381F" w:rsidP="00D7381F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 xml:space="preserve">ลดลง </w:t>
            </w:r>
            <w:r w:rsidRPr="007D43A0">
              <w:rPr>
                <w:rFonts w:asciiTheme="majorBidi" w:eastAsia="MS Mincho" w:hAnsiTheme="majorBidi" w:cstheme="majorBidi"/>
                <w:sz w:val="32"/>
                <w:szCs w:val="32"/>
              </w:rPr>
              <w:t>20%</w:t>
            </w:r>
          </w:p>
        </w:tc>
        <w:tc>
          <w:tcPr>
            <w:tcW w:w="1296" w:type="dxa"/>
            <w:vAlign w:val="bottom"/>
          </w:tcPr>
          <w:p w:rsidR="00D7381F" w:rsidRPr="007D43A0" w:rsidRDefault="00D7381F" w:rsidP="00D7381F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 xml:space="preserve">เพิ่มขึ้น </w:t>
            </w:r>
            <w:r w:rsidRPr="007D43A0">
              <w:rPr>
                <w:rFonts w:asciiTheme="majorBidi" w:eastAsia="MS Mincho" w:hAnsiTheme="majorBidi" w:cstheme="majorBidi"/>
                <w:sz w:val="32"/>
                <w:szCs w:val="32"/>
              </w:rPr>
              <w:t>20%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381F" w:rsidRPr="007D43A0" w:rsidRDefault="00D7381F" w:rsidP="00D7381F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 xml:space="preserve">ลดลง </w:t>
            </w:r>
            <w:r w:rsidRPr="007D43A0">
              <w:rPr>
                <w:rFonts w:asciiTheme="majorBidi" w:eastAsia="MS Mincho" w:hAnsiTheme="majorBidi" w:cstheme="majorBidi"/>
                <w:sz w:val="32"/>
                <w:szCs w:val="32"/>
              </w:rPr>
              <w:t>20%</w:t>
            </w:r>
          </w:p>
        </w:tc>
      </w:tr>
      <w:tr w:rsidR="00D7381F" w:rsidRPr="007D43A0" w:rsidTr="00992A5B">
        <w:tc>
          <w:tcPr>
            <w:tcW w:w="3960" w:type="dxa"/>
            <w:shd w:val="clear" w:color="auto" w:fill="auto"/>
            <w:vAlign w:val="bottom"/>
          </w:tcPr>
          <w:p w:rsidR="00D7381F" w:rsidRPr="007D43A0" w:rsidRDefault="00D7381F" w:rsidP="00D7381F">
            <w:pPr>
              <w:ind w:left="6" w:right="-50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381F" w:rsidRPr="007D43A0" w:rsidRDefault="00D7381F" w:rsidP="00D7381F">
            <w:pPr>
              <w:pStyle w:val="BodyTextIndent3"/>
              <w:tabs>
                <w:tab w:val="decimal" w:pos="972"/>
              </w:tabs>
              <w:spacing w:after="0"/>
              <w:ind w:left="-18" w:right="-63" w:hanging="18"/>
              <w:rPr>
                <w:rFonts w:asciiTheme="majorBidi" w:eastAsia="MS Mincho" w:hAnsiTheme="majorBidi" w:cstheme="majorBidi"/>
                <w:kern w:val="28"/>
                <w:sz w:val="32"/>
                <w:szCs w:val="32"/>
              </w:rPr>
            </w:pPr>
            <w:r w:rsidRPr="007D43A0">
              <w:rPr>
                <w:rFonts w:asciiTheme="majorBidi" w:eastAsia="MS Mincho" w:hAnsiTheme="majorBidi" w:cstheme="majorBidi"/>
                <w:kern w:val="28"/>
                <w:sz w:val="32"/>
                <w:szCs w:val="32"/>
              </w:rPr>
              <w:t>(5,832)</w:t>
            </w:r>
          </w:p>
        </w:tc>
        <w:tc>
          <w:tcPr>
            <w:tcW w:w="1296" w:type="dxa"/>
            <w:vAlign w:val="bottom"/>
          </w:tcPr>
          <w:p w:rsidR="00D7381F" w:rsidRPr="007D43A0" w:rsidRDefault="00D7381F" w:rsidP="00D7381F">
            <w:pPr>
              <w:pStyle w:val="BodyTextIndent3"/>
              <w:tabs>
                <w:tab w:val="decimal" w:pos="972"/>
              </w:tabs>
              <w:spacing w:after="0"/>
              <w:ind w:left="-18" w:right="-63" w:hanging="18"/>
              <w:rPr>
                <w:rFonts w:asciiTheme="majorBidi" w:eastAsia="MS Mincho" w:hAnsiTheme="majorBidi" w:cstheme="majorBidi"/>
                <w:kern w:val="28"/>
                <w:sz w:val="32"/>
                <w:szCs w:val="32"/>
              </w:rPr>
            </w:pPr>
            <w:r w:rsidRPr="007D43A0">
              <w:rPr>
                <w:rFonts w:asciiTheme="majorBidi" w:eastAsia="MS Mincho" w:hAnsiTheme="majorBidi" w:cstheme="majorBidi"/>
                <w:kern w:val="28"/>
                <w:sz w:val="32"/>
                <w:szCs w:val="32"/>
              </w:rPr>
              <w:t>6,597</w:t>
            </w:r>
          </w:p>
        </w:tc>
        <w:tc>
          <w:tcPr>
            <w:tcW w:w="1296" w:type="dxa"/>
            <w:vAlign w:val="bottom"/>
          </w:tcPr>
          <w:p w:rsidR="00D7381F" w:rsidRPr="007D43A0" w:rsidRDefault="00D7381F" w:rsidP="00D7381F">
            <w:pPr>
              <w:pStyle w:val="BodyTextIndent3"/>
              <w:tabs>
                <w:tab w:val="decimal" w:pos="972"/>
              </w:tabs>
              <w:spacing w:after="0"/>
              <w:ind w:left="-18" w:right="-63" w:hanging="18"/>
              <w:rPr>
                <w:rFonts w:asciiTheme="majorBidi" w:eastAsia="MS Mincho" w:hAnsiTheme="majorBidi" w:cstheme="majorBidi"/>
                <w:kern w:val="28"/>
                <w:sz w:val="32"/>
                <w:szCs w:val="32"/>
              </w:rPr>
            </w:pPr>
            <w:r w:rsidRPr="007D43A0">
              <w:rPr>
                <w:rFonts w:asciiTheme="majorBidi" w:eastAsia="MS Mincho" w:hAnsiTheme="majorBidi" w:cstheme="majorBidi"/>
                <w:kern w:val="28"/>
                <w:sz w:val="32"/>
                <w:szCs w:val="32"/>
              </w:rPr>
              <w:t>(5,458)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381F" w:rsidRPr="007D43A0" w:rsidRDefault="00D7381F" w:rsidP="00D7381F">
            <w:pPr>
              <w:pStyle w:val="BodyTextIndent3"/>
              <w:tabs>
                <w:tab w:val="decimal" w:pos="972"/>
              </w:tabs>
              <w:spacing w:after="0"/>
              <w:ind w:left="-18" w:right="-63" w:hanging="18"/>
              <w:rPr>
                <w:rFonts w:asciiTheme="majorBidi" w:eastAsia="MS Mincho" w:hAnsiTheme="majorBidi" w:cstheme="majorBidi"/>
                <w:kern w:val="28"/>
                <w:sz w:val="32"/>
                <w:szCs w:val="32"/>
              </w:rPr>
            </w:pPr>
            <w:r w:rsidRPr="007D43A0">
              <w:rPr>
                <w:rFonts w:asciiTheme="majorBidi" w:eastAsia="MS Mincho" w:hAnsiTheme="majorBidi" w:cstheme="majorBidi"/>
                <w:kern w:val="28"/>
                <w:sz w:val="32"/>
                <w:szCs w:val="32"/>
              </w:rPr>
              <w:t>6,256</w:t>
            </w:r>
          </w:p>
        </w:tc>
      </w:tr>
    </w:tbl>
    <w:p w:rsidR="00672F36" w:rsidRPr="007D43A0" w:rsidRDefault="00183ABB" w:rsidP="00827694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672F36" w:rsidRPr="007D43A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72F36" w:rsidRPr="007D43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672F36" w:rsidRPr="007D43A0">
        <w:rPr>
          <w:rFonts w:asciiTheme="majorBidi" w:hAnsiTheme="majorBidi" w:cstheme="majorBidi"/>
          <w:b/>
          <w:bCs/>
          <w:sz w:val="32"/>
          <w:szCs w:val="32"/>
          <w:cs/>
        </w:rPr>
        <w:t>ทุนเรือนหุ้น</w:t>
      </w:r>
    </w:p>
    <w:p w:rsidR="00183ABB" w:rsidRPr="007D43A0" w:rsidRDefault="00183ABB" w:rsidP="00183ABB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7D43A0">
        <w:rPr>
          <w:rFonts w:asciiTheme="majorBidi" w:hAnsiTheme="majorBidi" w:cstheme="majorBidi"/>
          <w:sz w:val="32"/>
          <w:szCs w:val="32"/>
        </w:rPr>
        <w:t>2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7D43A0">
        <w:rPr>
          <w:rFonts w:asciiTheme="majorBidi" w:hAnsiTheme="majorBidi" w:cstheme="majorBidi"/>
          <w:sz w:val="32"/>
          <w:szCs w:val="32"/>
        </w:rPr>
        <w:t>2560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 ที่ประชุมวิสามัญผู้ถือหุ้นของบริษัทฯ มีมติอนุมัติให้เปลี่ยนแปลงทุนจดทะเบียน</w:t>
      </w:r>
      <w:r w:rsidRPr="007D43A0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ของบริษัทฯจาก </w:t>
      </w:r>
      <w:r w:rsidRPr="007D43A0">
        <w:rPr>
          <w:rFonts w:asciiTheme="majorBidi" w:hAnsiTheme="majorBidi" w:cstheme="majorBidi"/>
          <w:spacing w:val="-6"/>
          <w:sz w:val="32"/>
          <w:szCs w:val="32"/>
        </w:rPr>
        <w:t xml:space="preserve">1,177,904,204 </w:t>
      </w:r>
      <w:r w:rsidRPr="007D43A0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บาท (หุ้นสามัญ </w:t>
      </w:r>
      <w:r w:rsidRPr="007D43A0">
        <w:rPr>
          <w:rFonts w:asciiTheme="majorBidi" w:hAnsiTheme="majorBidi" w:cstheme="majorBidi"/>
          <w:spacing w:val="-6"/>
          <w:sz w:val="32"/>
          <w:szCs w:val="32"/>
        </w:rPr>
        <w:t>1,177,904,204</w:t>
      </w:r>
      <w:r w:rsidRPr="007D43A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หุ้น มูลค่าหุ้นละ </w:t>
      </w:r>
      <w:r w:rsidRPr="007D43A0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7D43A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บาท) เป็น </w:t>
      </w:r>
      <w:r w:rsidRPr="007D43A0">
        <w:rPr>
          <w:rFonts w:asciiTheme="majorBidi" w:hAnsiTheme="majorBidi" w:cstheme="majorBidi"/>
          <w:spacing w:val="-6"/>
          <w:sz w:val="32"/>
          <w:szCs w:val="32"/>
        </w:rPr>
        <w:t>1,002,904,144</w:t>
      </w:r>
      <w:r w:rsidRPr="007D43A0">
        <w:rPr>
          <w:rFonts w:asciiTheme="majorBidi" w:hAnsiTheme="majorBidi" w:cstheme="majorBidi"/>
          <w:sz w:val="32"/>
          <w:szCs w:val="32"/>
        </w:rPr>
        <w:t xml:space="preserve">  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บาท (หุ้นสามัญ </w:t>
      </w:r>
      <w:r w:rsidRPr="007D43A0">
        <w:rPr>
          <w:rFonts w:asciiTheme="majorBidi" w:hAnsiTheme="majorBidi" w:cstheme="majorBidi"/>
          <w:sz w:val="32"/>
          <w:szCs w:val="32"/>
        </w:rPr>
        <w:t>1,002,904,144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มูลค่าหุ้นละ </w:t>
      </w:r>
      <w:r w:rsidRPr="007D43A0">
        <w:rPr>
          <w:rFonts w:asciiTheme="majorBidi" w:hAnsiTheme="majorBidi" w:cstheme="majorBidi"/>
          <w:sz w:val="32"/>
          <w:szCs w:val="32"/>
        </w:rPr>
        <w:t>1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 บาท) โดยยกเลิกหุ้นสามัญจดทะเบียนที่ยังไม่ได้ออกจำหน่ายจำนวน </w:t>
      </w:r>
      <w:r w:rsidRPr="007D43A0">
        <w:rPr>
          <w:rFonts w:asciiTheme="majorBidi" w:hAnsiTheme="majorBidi" w:cstheme="majorBidi"/>
          <w:sz w:val="32"/>
          <w:szCs w:val="32"/>
        </w:rPr>
        <w:t>175,000,060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 หุ้น และมีมติอนุมัติให้เพิ่มทุนจดทะเบียนจาก </w:t>
      </w:r>
      <w:r w:rsidRPr="007D43A0">
        <w:rPr>
          <w:rFonts w:asciiTheme="majorBidi" w:hAnsiTheme="majorBidi" w:cstheme="majorBidi"/>
          <w:sz w:val="32"/>
          <w:szCs w:val="32"/>
        </w:rPr>
        <w:t>1,002,904,144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 บาท </w:t>
      </w:r>
      <w:r w:rsidRPr="007D43A0">
        <w:rPr>
          <w:rFonts w:asciiTheme="majorBidi" w:hAnsiTheme="majorBidi" w:cstheme="majorBidi"/>
          <w:sz w:val="32"/>
          <w:szCs w:val="32"/>
        </w:rPr>
        <w:t xml:space="preserve">             (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หุ้นสามัญ </w:t>
      </w:r>
      <w:r w:rsidRPr="007D43A0">
        <w:rPr>
          <w:rFonts w:asciiTheme="majorBidi" w:hAnsiTheme="majorBidi" w:cstheme="majorBidi"/>
          <w:sz w:val="32"/>
          <w:szCs w:val="32"/>
        </w:rPr>
        <w:t>1,002,904,144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มูลค่าหุ้นละ </w:t>
      </w:r>
      <w:r w:rsidRPr="007D43A0">
        <w:rPr>
          <w:rFonts w:asciiTheme="majorBidi" w:hAnsiTheme="majorBidi" w:cstheme="majorBidi"/>
          <w:sz w:val="32"/>
          <w:szCs w:val="32"/>
        </w:rPr>
        <w:t>1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 บาท) เป็น </w:t>
      </w:r>
      <w:r w:rsidRPr="007D43A0">
        <w:rPr>
          <w:rFonts w:asciiTheme="majorBidi" w:hAnsiTheme="majorBidi" w:cstheme="majorBidi"/>
          <w:sz w:val="32"/>
          <w:szCs w:val="32"/>
        </w:rPr>
        <w:t>1,102,904,144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 บาท (หุ้นสามัญ </w:t>
      </w:r>
      <w:r w:rsidRPr="007D43A0">
        <w:rPr>
          <w:rFonts w:asciiTheme="majorBidi" w:hAnsiTheme="majorBidi" w:cstheme="majorBidi"/>
          <w:sz w:val="32"/>
          <w:szCs w:val="32"/>
        </w:rPr>
        <w:t>1,102,904,144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มูลค่าหุ้นละ </w:t>
      </w:r>
      <w:r w:rsidRPr="007D43A0">
        <w:rPr>
          <w:rFonts w:asciiTheme="majorBidi" w:hAnsiTheme="majorBidi" w:cstheme="majorBidi"/>
          <w:sz w:val="32"/>
          <w:szCs w:val="32"/>
        </w:rPr>
        <w:t xml:space="preserve">1 </w:t>
      </w:r>
      <w:r w:rsidRPr="007D43A0">
        <w:rPr>
          <w:rFonts w:asciiTheme="majorBidi" w:hAnsiTheme="majorBidi" w:cstheme="majorBidi"/>
          <w:sz w:val="32"/>
          <w:szCs w:val="32"/>
          <w:cs/>
        </w:rPr>
        <w:t>บาท) โดยออกจำหน่ายหุ้นสามัญใหม่</w:t>
      </w:r>
      <w:r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Pr="007D43A0">
        <w:rPr>
          <w:rFonts w:asciiTheme="majorBidi" w:hAnsiTheme="majorBidi" w:cstheme="majorBidi"/>
          <w:sz w:val="32"/>
          <w:szCs w:val="32"/>
          <w:cs/>
        </w:rPr>
        <w:t>ซึ่งเป็นแบบมอบอำนาจทั่วไป(</w:t>
      </w:r>
      <w:r w:rsidRPr="007D43A0">
        <w:rPr>
          <w:rFonts w:asciiTheme="majorBidi" w:hAnsiTheme="majorBidi" w:cstheme="majorBidi"/>
          <w:sz w:val="32"/>
          <w:szCs w:val="32"/>
        </w:rPr>
        <w:t xml:space="preserve">General Mandate) </w:t>
      </w:r>
      <w:r w:rsidRPr="007D43A0">
        <w:rPr>
          <w:rFonts w:asciiTheme="majorBidi" w:hAnsiTheme="majorBidi" w:cstheme="majorBidi"/>
          <w:sz w:val="32"/>
          <w:szCs w:val="32"/>
          <w:cs/>
        </w:rPr>
        <w:t>เพื่อเสนอขายให้แก่บุคคลในวงจำกัด</w:t>
      </w:r>
      <w:r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7D43A0">
        <w:rPr>
          <w:rFonts w:asciiTheme="majorBidi" w:hAnsiTheme="majorBidi" w:cstheme="majorBidi"/>
          <w:sz w:val="32"/>
          <w:szCs w:val="32"/>
        </w:rPr>
        <w:t>100,000,000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มูลค่าหุ้นละ </w:t>
      </w:r>
      <w:r w:rsidRPr="007D43A0">
        <w:rPr>
          <w:rFonts w:asciiTheme="majorBidi" w:hAnsiTheme="majorBidi" w:cstheme="majorBidi"/>
          <w:sz w:val="32"/>
          <w:szCs w:val="32"/>
        </w:rPr>
        <w:t xml:space="preserve">1 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บาท บริษัทฯได้จดทะเบียนเปลี่ยนแปลงทุนจดทะเบียนดังกล่าวกับกระทรวงพาณิชย์เมื่อวันที่ </w:t>
      </w:r>
      <w:r w:rsidRPr="007D43A0">
        <w:rPr>
          <w:rFonts w:asciiTheme="majorBidi" w:hAnsiTheme="majorBidi" w:cstheme="majorBidi"/>
          <w:sz w:val="32"/>
          <w:szCs w:val="32"/>
        </w:rPr>
        <w:t>3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7D43A0">
        <w:rPr>
          <w:rFonts w:asciiTheme="majorBidi" w:hAnsiTheme="majorBidi" w:cstheme="majorBidi"/>
          <w:sz w:val="32"/>
          <w:szCs w:val="32"/>
        </w:rPr>
        <w:t>2560</w:t>
      </w:r>
    </w:p>
    <w:p w:rsidR="00D7381F" w:rsidRPr="007D43A0" w:rsidRDefault="00D15002" w:rsidP="00D7381F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D7381F" w:rsidRPr="007D43A0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="00D7381F" w:rsidRPr="007D43A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D7381F" w:rsidRPr="007D43A0">
        <w:rPr>
          <w:rFonts w:asciiTheme="majorBidi" w:hAnsiTheme="majorBidi" w:cstheme="majorBidi"/>
          <w:sz w:val="32"/>
          <w:szCs w:val="32"/>
        </w:rPr>
        <w:t xml:space="preserve">14 </w:t>
      </w:r>
      <w:r w:rsidR="00D7381F" w:rsidRPr="007D43A0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="00D7381F" w:rsidRPr="007D43A0">
        <w:rPr>
          <w:rFonts w:asciiTheme="majorBidi" w:hAnsiTheme="majorBidi" w:cstheme="majorBidi"/>
          <w:sz w:val="32"/>
          <w:szCs w:val="32"/>
        </w:rPr>
        <w:t xml:space="preserve">2560 </w:t>
      </w:r>
      <w:r w:rsidR="00D7381F" w:rsidRPr="007D43A0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ที่ประชุมคณะกรรมการบริษัทฯ ครั้งที่ </w:t>
      </w:r>
      <w:r w:rsidR="00D7381F" w:rsidRPr="007D43A0">
        <w:rPr>
          <w:rFonts w:asciiTheme="majorBidi" w:hAnsiTheme="majorBidi" w:cstheme="majorBidi"/>
          <w:sz w:val="32"/>
          <w:szCs w:val="32"/>
        </w:rPr>
        <w:t xml:space="preserve">435 </w:t>
      </w:r>
      <w:r w:rsidR="00D7381F" w:rsidRPr="007D43A0">
        <w:rPr>
          <w:rFonts w:asciiTheme="majorBidi" w:hAnsiTheme="majorBidi" w:cstheme="majorBidi"/>
          <w:sz w:val="32"/>
          <w:szCs w:val="32"/>
          <w:cs/>
        </w:rPr>
        <w:t xml:space="preserve">ได้มีมติอนุมัติการออกและเสนอขายหุ้นสามัญเพิ่มทุนดังกล่าวครั้งแรกจำนวน </w:t>
      </w:r>
      <w:r w:rsidR="00D7381F" w:rsidRPr="007D43A0">
        <w:rPr>
          <w:rFonts w:asciiTheme="majorBidi" w:hAnsiTheme="majorBidi" w:cstheme="majorBidi"/>
          <w:sz w:val="32"/>
          <w:szCs w:val="32"/>
        </w:rPr>
        <w:t xml:space="preserve">25,000,000 </w:t>
      </w:r>
      <w:r w:rsidR="00D7381F" w:rsidRPr="007D43A0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="00D7381F" w:rsidRPr="007D43A0">
        <w:rPr>
          <w:rFonts w:asciiTheme="majorBidi" w:hAnsiTheme="majorBidi" w:cstheme="majorBidi"/>
          <w:sz w:val="32"/>
          <w:szCs w:val="32"/>
        </w:rPr>
        <w:t xml:space="preserve">1 </w:t>
      </w:r>
      <w:r w:rsidR="00D7381F" w:rsidRPr="007D43A0">
        <w:rPr>
          <w:rFonts w:asciiTheme="majorBidi" w:hAnsiTheme="majorBidi" w:cstheme="majorBidi"/>
          <w:sz w:val="32"/>
          <w:szCs w:val="32"/>
          <w:cs/>
        </w:rPr>
        <w:t>บาท ให้แก่บุคคลในวงจำกัด ในราคา</w:t>
      </w:r>
      <w:r w:rsidR="00AA66EE" w:rsidRPr="007D43A0">
        <w:rPr>
          <w:rFonts w:asciiTheme="majorBidi" w:hAnsiTheme="majorBidi" w:cstheme="majorBidi"/>
          <w:sz w:val="32"/>
          <w:szCs w:val="32"/>
          <w:cs/>
        </w:rPr>
        <w:t>เสนอขาย</w:t>
      </w:r>
      <w:r w:rsidR="00D7381F" w:rsidRPr="007D43A0">
        <w:rPr>
          <w:rFonts w:asciiTheme="majorBidi" w:hAnsiTheme="majorBidi" w:cstheme="majorBidi"/>
          <w:sz w:val="32"/>
          <w:szCs w:val="32"/>
          <w:cs/>
        </w:rPr>
        <w:t xml:space="preserve">หุ้นละ </w:t>
      </w:r>
      <w:r w:rsidR="000E6605" w:rsidRPr="007D43A0">
        <w:rPr>
          <w:rFonts w:asciiTheme="majorBidi" w:hAnsiTheme="majorBidi" w:cstheme="majorBidi"/>
          <w:sz w:val="32"/>
          <w:szCs w:val="32"/>
        </w:rPr>
        <w:t>5</w:t>
      </w:r>
      <w:r w:rsidR="00D7381F"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="00D7381F" w:rsidRPr="007D43A0">
        <w:rPr>
          <w:rFonts w:asciiTheme="majorBidi" w:hAnsiTheme="majorBidi" w:cstheme="majorBidi"/>
          <w:sz w:val="32"/>
          <w:szCs w:val="32"/>
          <w:cs/>
        </w:rPr>
        <w:t xml:space="preserve">บาท รวมเป็นมูลค่าทั้งสิ้น </w:t>
      </w:r>
      <w:r w:rsidR="00D7381F" w:rsidRPr="007D43A0">
        <w:rPr>
          <w:rFonts w:asciiTheme="majorBidi" w:hAnsiTheme="majorBidi" w:cstheme="majorBidi"/>
          <w:sz w:val="32"/>
          <w:szCs w:val="32"/>
        </w:rPr>
        <w:t xml:space="preserve">125,000,000 </w:t>
      </w:r>
      <w:r w:rsidR="00D7381F" w:rsidRPr="007D43A0">
        <w:rPr>
          <w:rFonts w:asciiTheme="majorBidi" w:hAnsiTheme="majorBidi" w:cstheme="majorBidi"/>
          <w:sz w:val="32"/>
          <w:szCs w:val="32"/>
          <w:cs/>
        </w:rPr>
        <w:t>บาท ซึ่งบริษัทฯ ได้รับชำระค่าหุ้นดังกล่าว</w:t>
      </w:r>
      <w:r w:rsidR="00AA66EE" w:rsidRPr="007D43A0">
        <w:rPr>
          <w:rFonts w:asciiTheme="majorBidi" w:hAnsiTheme="majorBidi" w:cstheme="majorBidi"/>
          <w:sz w:val="32"/>
          <w:szCs w:val="32"/>
          <w:cs/>
        </w:rPr>
        <w:t>ทั้งจำนวน</w:t>
      </w:r>
      <w:r w:rsidR="00D7381F" w:rsidRPr="007D43A0">
        <w:rPr>
          <w:rFonts w:asciiTheme="majorBidi" w:hAnsiTheme="majorBidi" w:cstheme="majorBidi"/>
          <w:sz w:val="32"/>
          <w:szCs w:val="32"/>
          <w:cs/>
        </w:rPr>
        <w:t>แล้ว และ</w:t>
      </w:r>
      <w:r w:rsidR="00AA66EE" w:rsidRPr="007D43A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D7381F" w:rsidRPr="007D43A0">
        <w:rPr>
          <w:rFonts w:asciiTheme="majorBidi" w:hAnsiTheme="majorBidi" w:cstheme="majorBidi"/>
          <w:sz w:val="32"/>
          <w:szCs w:val="32"/>
          <w:cs/>
        </w:rPr>
        <w:t>ได้จดทะเบียนเพิ่มทุนชำระแล้ว</w:t>
      </w:r>
      <w:r w:rsidR="00AA66EE" w:rsidRPr="007D43A0">
        <w:rPr>
          <w:rFonts w:asciiTheme="majorBidi" w:hAnsiTheme="majorBidi" w:cstheme="majorBidi"/>
          <w:sz w:val="32"/>
          <w:szCs w:val="32"/>
          <w:cs/>
        </w:rPr>
        <w:t>กับ</w:t>
      </w:r>
      <w:r w:rsidR="00D7381F" w:rsidRPr="007D43A0">
        <w:rPr>
          <w:rFonts w:asciiTheme="majorBidi" w:hAnsiTheme="majorBidi" w:cstheme="majorBidi"/>
          <w:sz w:val="32"/>
          <w:szCs w:val="32"/>
          <w:cs/>
        </w:rPr>
        <w:t>กระทรวง</w:t>
      </w:r>
      <w:r w:rsidR="000E6605" w:rsidRPr="007D43A0">
        <w:rPr>
          <w:rFonts w:asciiTheme="majorBidi" w:hAnsiTheme="majorBidi" w:cstheme="majorBidi"/>
          <w:sz w:val="32"/>
          <w:szCs w:val="32"/>
          <w:cs/>
        </w:rPr>
        <w:t>พาณิชย์</w:t>
      </w:r>
      <w:r w:rsidR="00D7381F" w:rsidRPr="007D43A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0E6605" w:rsidRPr="007D43A0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="00D7381F" w:rsidRPr="007D43A0">
        <w:rPr>
          <w:rFonts w:asciiTheme="majorBidi" w:hAnsiTheme="majorBidi" w:cstheme="majorBidi"/>
          <w:sz w:val="32"/>
          <w:szCs w:val="32"/>
        </w:rPr>
        <w:t xml:space="preserve">4 </w:t>
      </w:r>
      <w:r w:rsidR="00D7381F" w:rsidRPr="007D43A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7381F" w:rsidRPr="007D43A0">
        <w:rPr>
          <w:rFonts w:asciiTheme="majorBidi" w:hAnsiTheme="majorBidi" w:cstheme="majorBidi"/>
          <w:sz w:val="32"/>
          <w:szCs w:val="32"/>
        </w:rPr>
        <w:t xml:space="preserve">2560 </w:t>
      </w:r>
      <w:r w:rsidR="00563DA5" w:rsidRPr="007D43A0">
        <w:rPr>
          <w:rFonts w:asciiTheme="majorBidi" w:hAnsiTheme="majorBidi" w:cstheme="majorBidi"/>
          <w:sz w:val="32"/>
          <w:szCs w:val="32"/>
          <w:cs/>
        </w:rPr>
        <w:t>โดยบริษัทฯแสดง</w:t>
      </w:r>
      <w:r w:rsidR="005B633B" w:rsidRPr="007D43A0">
        <w:rPr>
          <w:rFonts w:asciiTheme="majorBidi" w:hAnsiTheme="majorBidi" w:cstheme="majorBidi"/>
          <w:sz w:val="32"/>
          <w:szCs w:val="32"/>
          <w:cs/>
        </w:rPr>
        <w:t xml:space="preserve">ส่วนต่างระหว่างราคาขายกับมูลค่าที่ตราไว้จำนวน </w:t>
      </w:r>
      <w:r w:rsidR="005B633B" w:rsidRPr="007D43A0">
        <w:rPr>
          <w:rFonts w:asciiTheme="majorBidi" w:hAnsiTheme="majorBidi" w:cstheme="majorBidi"/>
          <w:sz w:val="32"/>
          <w:szCs w:val="32"/>
        </w:rPr>
        <w:t xml:space="preserve">100,000,000 </w:t>
      </w:r>
      <w:r w:rsidR="005B633B" w:rsidRPr="007D43A0">
        <w:rPr>
          <w:rFonts w:asciiTheme="majorBidi" w:hAnsiTheme="majorBidi" w:cstheme="majorBidi"/>
          <w:sz w:val="32"/>
          <w:szCs w:val="32"/>
          <w:cs/>
        </w:rPr>
        <w:t>บาท เป็น</w:t>
      </w:r>
      <w:r w:rsidR="00563DA5" w:rsidRPr="007D43A0">
        <w:rPr>
          <w:rFonts w:asciiTheme="majorBidi" w:hAnsiTheme="majorBidi" w:cstheme="majorBidi"/>
          <w:sz w:val="32"/>
          <w:szCs w:val="32"/>
          <w:cs/>
        </w:rPr>
        <w:t xml:space="preserve"> “</w:t>
      </w:r>
      <w:r w:rsidR="005B633B" w:rsidRPr="007D43A0">
        <w:rPr>
          <w:rFonts w:asciiTheme="majorBidi" w:hAnsiTheme="majorBidi" w:cstheme="majorBidi"/>
          <w:sz w:val="32"/>
          <w:szCs w:val="32"/>
          <w:cs/>
        </w:rPr>
        <w:t>ส่วนเกินมูลค่าหุ้นสามัญ</w:t>
      </w:r>
      <w:r w:rsidR="00563DA5" w:rsidRPr="007D43A0">
        <w:rPr>
          <w:rFonts w:asciiTheme="majorBidi" w:hAnsiTheme="majorBidi" w:cstheme="majorBidi"/>
          <w:sz w:val="32"/>
          <w:szCs w:val="32"/>
          <w:cs/>
        </w:rPr>
        <w:t xml:space="preserve">” </w:t>
      </w:r>
      <w:r w:rsidR="005B633B" w:rsidRPr="007D43A0">
        <w:rPr>
          <w:rFonts w:asciiTheme="majorBidi" w:hAnsiTheme="majorBidi" w:cstheme="majorBidi"/>
          <w:sz w:val="32"/>
          <w:szCs w:val="32"/>
          <w:cs/>
        </w:rPr>
        <w:t>ใน</w:t>
      </w:r>
      <w:r w:rsidR="00563DA5" w:rsidRPr="007D43A0">
        <w:rPr>
          <w:rFonts w:asciiTheme="majorBidi" w:hAnsiTheme="majorBidi" w:cstheme="majorBidi"/>
          <w:sz w:val="32"/>
          <w:szCs w:val="32"/>
          <w:cs/>
        </w:rPr>
        <w:t>ส่วนของผู้ถือหุ้นใน</w:t>
      </w:r>
      <w:r w:rsidR="005B633B" w:rsidRPr="007D43A0">
        <w:rPr>
          <w:rFonts w:asciiTheme="majorBidi" w:hAnsiTheme="majorBidi" w:cstheme="majorBidi"/>
          <w:sz w:val="32"/>
          <w:szCs w:val="32"/>
          <w:cs/>
        </w:rPr>
        <w:t>งบแสดงฐานะการเงิน</w:t>
      </w:r>
    </w:p>
    <w:p w:rsidR="007362FC" w:rsidRPr="007D43A0" w:rsidRDefault="00183ABB" w:rsidP="00827694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7362FC" w:rsidRPr="007D43A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362FC" w:rsidRPr="007D43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7362FC" w:rsidRPr="007D43A0">
        <w:rPr>
          <w:rFonts w:asciiTheme="majorBidi" w:hAnsiTheme="majorBidi" w:cstheme="majorBidi"/>
          <w:b/>
          <w:bCs/>
          <w:sz w:val="32"/>
          <w:szCs w:val="32"/>
          <w:cs/>
        </w:rPr>
        <w:t>ส่วนเกินทุนจากการตีราคาสินทรัพย์</w:t>
      </w:r>
    </w:p>
    <w:p w:rsidR="007362FC" w:rsidRPr="007D43A0" w:rsidRDefault="007362FC" w:rsidP="00827694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</w:rPr>
        <w:tab/>
      </w:r>
      <w:r w:rsidRPr="007D43A0">
        <w:rPr>
          <w:rFonts w:asciiTheme="majorBidi" w:hAnsiTheme="majorBidi" w:cstheme="majorBidi"/>
          <w:sz w:val="32"/>
          <w:szCs w:val="32"/>
          <w:cs/>
        </w:rPr>
        <w:t>ส่วนเกินทุนจากการตีราคาสินทรัพย์ คือส่วนเกินทุนจากการตีราคาอาคาร ส่วนเกินทุนจากการตีราคาสินทรัพย์ดังกล่าวจะทยอยตัดจำหน่ายโดยใช้วิธีเส้นตรงตามอายุการ</w:t>
      </w:r>
      <w:r w:rsidR="00F403B5" w:rsidRPr="007D43A0">
        <w:rPr>
          <w:rFonts w:asciiTheme="majorBidi" w:hAnsiTheme="majorBidi" w:cstheme="majorBidi"/>
          <w:sz w:val="32"/>
          <w:szCs w:val="32"/>
          <w:cs/>
        </w:rPr>
        <w:t>ให้ประโยชน์</w:t>
      </w:r>
      <w:r w:rsidRPr="007D43A0">
        <w:rPr>
          <w:rFonts w:asciiTheme="majorBidi" w:hAnsiTheme="majorBidi" w:cstheme="majorBidi"/>
          <w:sz w:val="32"/>
          <w:szCs w:val="32"/>
          <w:cs/>
        </w:rPr>
        <w:t>ที่เหลืออยู่ของสินทรัพย์นั้น และบันทึกโอนไปยังกำไรสะสมโดยตรง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7362FC" w:rsidRPr="007D43A0" w:rsidTr="007F025A">
        <w:tc>
          <w:tcPr>
            <w:tcW w:w="6480" w:type="dxa"/>
          </w:tcPr>
          <w:p w:rsidR="007362FC" w:rsidRPr="007D43A0" w:rsidRDefault="007362FC" w:rsidP="00827694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7362FC" w:rsidRPr="007D43A0" w:rsidRDefault="007362FC" w:rsidP="00827694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7D43A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7D43A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7362FC" w:rsidRPr="007D43A0" w:rsidTr="007F025A">
        <w:tc>
          <w:tcPr>
            <w:tcW w:w="6480" w:type="dxa"/>
          </w:tcPr>
          <w:p w:rsidR="007362FC" w:rsidRPr="007D43A0" w:rsidRDefault="007362FC" w:rsidP="00827694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7362FC" w:rsidRPr="007D43A0" w:rsidRDefault="007362FC" w:rsidP="00827694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  <w:r w:rsidR="004D1F3F" w:rsidRPr="007D43A0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             </w:t>
            </w: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E4CA5" w:rsidRPr="007D43A0" w:rsidTr="007F025A">
        <w:tc>
          <w:tcPr>
            <w:tcW w:w="6480" w:type="dxa"/>
          </w:tcPr>
          <w:p w:rsidR="009E4CA5" w:rsidRPr="007D43A0" w:rsidRDefault="009E4CA5" w:rsidP="00827694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9E4CA5" w:rsidRPr="007D43A0" w:rsidRDefault="00956DE6" w:rsidP="00827694">
            <w:pPr>
              <w:ind w:left="-41" w:right="5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  <w:tc>
          <w:tcPr>
            <w:tcW w:w="1350" w:type="dxa"/>
            <w:vAlign w:val="bottom"/>
          </w:tcPr>
          <w:p w:rsidR="009E4CA5" w:rsidRPr="007D43A0" w:rsidRDefault="00494791" w:rsidP="00827694">
            <w:pPr>
              <w:ind w:left="-41" w:right="5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2559</w:t>
            </w:r>
          </w:p>
        </w:tc>
      </w:tr>
      <w:tr w:rsidR="00D7381F" w:rsidRPr="007D43A0" w:rsidTr="007F025A">
        <w:tc>
          <w:tcPr>
            <w:tcW w:w="6480" w:type="dxa"/>
          </w:tcPr>
          <w:p w:rsidR="00D7381F" w:rsidRPr="007D43A0" w:rsidRDefault="00D7381F" w:rsidP="00D7381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350" w:type="dxa"/>
          </w:tcPr>
          <w:p w:rsidR="00D7381F" w:rsidRPr="007D43A0" w:rsidRDefault="00D7381F" w:rsidP="00D7381F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28,823</w:t>
            </w:r>
          </w:p>
        </w:tc>
        <w:tc>
          <w:tcPr>
            <w:tcW w:w="1350" w:type="dxa"/>
          </w:tcPr>
          <w:p w:rsidR="00D7381F" w:rsidRPr="007D43A0" w:rsidRDefault="00D7381F" w:rsidP="00D7381F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30,539</w:t>
            </w:r>
          </w:p>
        </w:tc>
      </w:tr>
      <w:tr w:rsidR="00D7381F" w:rsidRPr="007D43A0" w:rsidTr="007F025A">
        <w:tc>
          <w:tcPr>
            <w:tcW w:w="6480" w:type="dxa"/>
          </w:tcPr>
          <w:p w:rsidR="00D7381F" w:rsidRPr="007D43A0" w:rsidRDefault="00D7381F" w:rsidP="00D7381F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7D43A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ตัดจำหน่ายระหว่างปี</w:t>
            </w:r>
          </w:p>
        </w:tc>
        <w:tc>
          <w:tcPr>
            <w:tcW w:w="1350" w:type="dxa"/>
          </w:tcPr>
          <w:p w:rsidR="00D7381F" w:rsidRPr="007D43A0" w:rsidRDefault="00D7381F" w:rsidP="00D7381F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(1,711)</w:t>
            </w:r>
          </w:p>
        </w:tc>
        <w:tc>
          <w:tcPr>
            <w:tcW w:w="1350" w:type="dxa"/>
          </w:tcPr>
          <w:p w:rsidR="00D7381F" w:rsidRPr="007D43A0" w:rsidRDefault="00D7381F" w:rsidP="00D7381F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(1,716)</w:t>
            </w:r>
          </w:p>
        </w:tc>
      </w:tr>
      <w:tr w:rsidR="00D7381F" w:rsidRPr="007D43A0" w:rsidTr="007F025A">
        <w:tc>
          <w:tcPr>
            <w:tcW w:w="6480" w:type="dxa"/>
          </w:tcPr>
          <w:p w:rsidR="00D7381F" w:rsidRPr="007D43A0" w:rsidRDefault="00D7381F" w:rsidP="00D7381F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350" w:type="dxa"/>
          </w:tcPr>
          <w:p w:rsidR="00D7381F" w:rsidRPr="007D43A0" w:rsidRDefault="00D7381F" w:rsidP="00D7381F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27,112</w:t>
            </w:r>
          </w:p>
        </w:tc>
        <w:tc>
          <w:tcPr>
            <w:tcW w:w="1350" w:type="dxa"/>
          </w:tcPr>
          <w:p w:rsidR="00D7381F" w:rsidRPr="007D43A0" w:rsidRDefault="00D7381F" w:rsidP="00D7381F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28,823</w:t>
            </w:r>
          </w:p>
        </w:tc>
      </w:tr>
    </w:tbl>
    <w:p w:rsidR="007362FC" w:rsidRPr="007D43A0" w:rsidRDefault="007362FC" w:rsidP="004B68DC">
      <w:pPr>
        <w:tabs>
          <w:tab w:val="left" w:pos="2160"/>
          <w:tab w:val="center" w:pos="6840"/>
          <w:tab w:val="center" w:pos="82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  <w:r w:rsidRPr="007D43A0">
        <w:rPr>
          <w:rFonts w:asciiTheme="majorBidi" w:hAnsiTheme="majorBidi" w:cstheme="majorBidi"/>
          <w:sz w:val="32"/>
          <w:szCs w:val="32"/>
        </w:rPr>
        <w:tab/>
      </w:r>
      <w:r w:rsidRPr="007D43A0">
        <w:rPr>
          <w:rFonts w:asciiTheme="majorBidi" w:hAnsiTheme="majorBidi" w:cstheme="majorBidi"/>
          <w:sz w:val="32"/>
          <w:szCs w:val="32"/>
          <w:cs/>
        </w:rPr>
        <w:t>ส่วนเกินทุนจากการตีราคาสินทรัพย์ดังกล่าวไม่สามารถนำมาหักกับขาดทุนสะสมและไม่สามารถจ่ายเป็นเงินปันผลได้</w:t>
      </w:r>
    </w:p>
    <w:p w:rsidR="00672F36" w:rsidRPr="007D43A0" w:rsidRDefault="00183ABB" w:rsidP="00827694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672F36" w:rsidRPr="007D43A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72F36" w:rsidRPr="007D43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672F36" w:rsidRPr="007D43A0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สำรองตามกฎหมาย</w:t>
      </w:r>
    </w:p>
    <w:p w:rsidR="00672F36" w:rsidRPr="007D43A0" w:rsidRDefault="00672F36" w:rsidP="00827694">
      <w:pPr>
        <w:spacing w:before="120" w:after="120"/>
        <w:ind w:left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  <w:cs/>
        </w:rPr>
        <w:t xml:space="preserve">ภายใต้บทบัญญัติของมาตรา </w:t>
      </w:r>
      <w:r w:rsidRPr="007D43A0">
        <w:rPr>
          <w:rFonts w:asciiTheme="majorBidi" w:hAnsiTheme="majorBidi" w:cstheme="majorBidi"/>
          <w:sz w:val="32"/>
          <w:szCs w:val="32"/>
        </w:rPr>
        <w:t xml:space="preserve">116 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7D43A0">
        <w:rPr>
          <w:rFonts w:asciiTheme="majorBidi" w:hAnsiTheme="majorBidi" w:cstheme="majorBidi"/>
          <w:sz w:val="32"/>
          <w:szCs w:val="32"/>
        </w:rPr>
        <w:t>2535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956DE6" w:rsidRPr="007D43A0">
        <w:rPr>
          <w:rFonts w:asciiTheme="majorBidi" w:hAnsiTheme="majorBidi" w:cstheme="majorBidi"/>
          <w:sz w:val="32"/>
          <w:szCs w:val="32"/>
        </w:rPr>
        <w:t>5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7D43A0">
        <w:rPr>
          <w:rFonts w:asciiTheme="majorBidi" w:hAnsiTheme="majorBidi" w:cstheme="majorBidi"/>
          <w:sz w:val="32"/>
          <w:szCs w:val="32"/>
        </w:rPr>
        <w:t xml:space="preserve">10 </w:t>
      </w:r>
      <w:r w:rsidRPr="007D43A0">
        <w:rPr>
          <w:rFonts w:asciiTheme="majorBidi" w:hAnsiTheme="majorBidi" w:cstheme="majorBidi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Pr="007D43A0">
        <w:rPr>
          <w:rFonts w:asciiTheme="majorBidi" w:hAnsiTheme="majorBidi" w:cstheme="majorBidi"/>
          <w:sz w:val="32"/>
          <w:szCs w:val="32"/>
        </w:rPr>
        <w:t xml:space="preserve"> </w:t>
      </w:r>
    </w:p>
    <w:p w:rsidR="00D7381F" w:rsidRPr="007D43A0" w:rsidRDefault="00D7381F" w:rsidP="00D7381F">
      <w:pPr>
        <w:spacing w:before="120" w:after="120"/>
        <w:ind w:left="547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7D43A0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ในระหว่างปี </w:t>
      </w:r>
      <w:r w:rsidRPr="007D43A0">
        <w:rPr>
          <w:rFonts w:asciiTheme="majorBidi" w:hAnsiTheme="majorBidi" w:cstheme="majorBidi"/>
          <w:spacing w:val="-6"/>
          <w:sz w:val="32"/>
          <w:szCs w:val="32"/>
        </w:rPr>
        <w:t>2560</w:t>
      </w:r>
      <w:r w:rsidRPr="007D43A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บริษัทฯและบริษัทย่อยได้จัดสรรสำรองตามกฎหมายเป็นจำนวนเงิน</w:t>
      </w:r>
      <w:r w:rsidR="003205F2" w:rsidRPr="007D43A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3205F2" w:rsidRPr="007D43A0">
        <w:rPr>
          <w:rFonts w:asciiTheme="majorBidi" w:hAnsiTheme="majorBidi" w:cstheme="majorBidi"/>
          <w:spacing w:val="-6"/>
          <w:sz w:val="32"/>
          <w:szCs w:val="32"/>
        </w:rPr>
        <w:t>6.6</w:t>
      </w:r>
      <w:r w:rsidRPr="007D43A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7D43A0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Pr="007D43A0">
        <w:rPr>
          <w:rFonts w:asciiTheme="majorBidi" w:hAnsiTheme="majorBidi" w:cstheme="majorBidi"/>
          <w:spacing w:val="-6"/>
          <w:sz w:val="32"/>
          <w:szCs w:val="32"/>
        </w:rPr>
        <w:t xml:space="preserve"> (2559: 7.1</w:t>
      </w:r>
      <w:r w:rsidR="00FF36E5" w:rsidRPr="007D43A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F36E5" w:rsidRPr="007D43A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7D43A0">
        <w:rPr>
          <w:rFonts w:asciiTheme="majorBidi" w:hAnsiTheme="majorBidi" w:cstheme="majorBidi"/>
          <w:spacing w:val="-6"/>
          <w:sz w:val="32"/>
          <w:szCs w:val="32"/>
        </w:rPr>
        <w:t>)</w:t>
      </w:r>
      <w:r w:rsidRPr="007D43A0">
        <w:rPr>
          <w:rFonts w:asciiTheme="majorBidi" w:hAnsiTheme="majorBidi" w:cstheme="majorBidi"/>
          <w:sz w:val="32"/>
          <w:szCs w:val="32"/>
        </w:rPr>
        <w:t xml:space="preserve"> (</w:t>
      </w:r>
      <w:r w:rsidR="00FF36E5" w:rsidRPr="007D43A0">
        <w:rPr>
          <w:rFonts w:asciiTheme="majorBidi" w:hAnsiTheme="majorBidi" w:cstheme="majorBidi"/>
          <w:sz w:val="32"/>
          <w:szCs w:val="32"/>
          <w:cs/>
        </w:rPr>
        <w:t>เฉพาะของบริษัทฯ</w:t>
      </w:r>
      <w:r w:rsidR="00D41D2E" w:rsidRPr="007D43A0">
        <w:rPr>
          <w:rFonts w:asciiTheme="majorBidi" w:hAnsiTheme="majorBidi" w:cstheme="majorBidi"/>
          <w:sz w:val="32"/>
          <w:szCs w:val="32"/>
        </w:rPr>
        <w:t>:</w:t>
      </w:r>
      <w:r w:rsidR="003205F2" w:rsidRPr="007D43A0">
        <w:rPr>
          <w:rFonts w:asciiTheme="majorBidi" w:hAnsiTheme="majorBidi" w:cstheme="majorBidi"/>
          <w:sz w:val="32"/>
          <w:szCs w:val="32"/>
        </w:rPr>
        <w:t xml:space="preserve"> 5</w:t>
      </w:r>
      <w:r w:rsidR="00AC333B" w:rsidRPr="007D43A0">
        <w:rPr>
          <w:rFonts w:asciiTheme="majorBidi" w:hAnsiTheme="majorBidi" w:cstheme="majorBidi"/>
          <w:sz w:val="32"/>
          <w:szCs w:val="32"/>
        </w:rPr>
        <w:t>.0</w:t>
      </w:r>
      <w:r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FF36E5" w:rsidRPr="007D43A0">
        <w:rPr>
          <w:rFonts w:asciiTheme="majorBidi" w:hAnsiTheme="majorBidi" w:cstheme="majorBidi"/>
          <w:sz w:val="32"/>
          <w:szCs w:val="32"/>
        </w:rPr>
        <w:t>2559</w:t>
      </w:r>
      <w:r w:rsidRPr="007D43A0">
        <w:rPr>
          <w:rFonts w:asciiTheme="majorBidi" w:hAnsiTheme="majorBidi" w:cstheme="majorBidi"/>
          <w:sz w:val="32"/>
          <w:szCs w:val="32"/>
        </w:rPr>
        <w:t xml:space="preserve">: 7.1 </w:t>
      </w:r>
      <w:r w:rsidRPr="007D43A0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:rsidR="00353426" w:rsidRPr="007D43A0" w:rsidRDefault="00353426" w:rsidP="00827694">
      <w:pPr>
        <w:spacing w:before="120" w:after="120"/>
        <w:ind w:left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</w:p>
    <w:p w:rsidR="00D7381F" w:rsidRPr="007D43A0" w:rsidRDefault="00D7381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672F36" w:rsidRPr="007D43A0" w:rsidRDefault="00183ABB" w:rsidP="00D7381F">
      <w:pPr>
        <w:tabs>
          <w:tab w:val="left" w:pos="900"/>
          <w:tab w:val="left" w:pos="1440"/>
          <w:tab w:val="left" w:pos="1800"/>
          <w:tab w:val="decimal" w:pos="7740"/>
        </w:tabs>
        <w:spacing w:before="120" w:after="120" w:line="420" w:lineRule="exact"/>
        <w:ind w:left="562" w:hanging="562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</w:rPr>
        <w:lastRenderedPageBreak/>
        <w:t>24</w:t>
      </w:r>
      <w:r w:rsidR="00672F36" w:rsidRPr="007D43A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72F36" w:rsidRPr="007D43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672F36" w:rsidRPr="007D43A0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ค่าใช้จ่ายตามลักษณะ</w:t>
      </w:r>
    </w:p>
    <w:p w:rsidR="00672F36" w:rsidRPr="007D43A0" w:rsidRDefault="00672F36" w:rsidP="00D7381F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7D43A0">
        <w:rPr>
          <w:rFonts w:asciiTheme="majorBidi" w:hAnsiTheme="majorBidi" w:cstheme="majorBidi"/>
          <w:sz w:val="32"/>
          <w:szCs w:val="32"/>
        </w:rPr>
        <w:tab/>
      </w:r>
      <w:r w:rsidRPr="007D43A0">
        <w:rPr>
          <w:rFonts w:asciiTheme="majorBidi" w:hAnsiTheme="majorBidi" w:cstheme="majorBidi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  <w:r w:rsidRPr="007D43A0">
        <w:rPr>
          <w:rFonts w:asciiTheme="majorBidi" w:hAnsiTheme="majorBidi" w:cstheme="majorBidi"/>
          <w:sz w:val="28"/>
          <w:szCs w:val="28"/>
        </w:rPr>
        <w:t xml:space="preserve">     </w:t>
      </w:r>
    </w:p>
    <w:p w:rsidR="00672F36" w:rsidRPr="007D43A0" w:rsidRDefault="00672F36" w:rsidP="00D7381F">
      <w:pPr>
        <w:tabs>
          <w:tab w:val="left" w:pos="900"/>
        </w:tabs>
        <w:spacing w:before="120" w:line="420" w:lineRule="exact"/>
        <w:ind w:left="547" w:hanging="547"/>
        <w:jc w:val="right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28"/>
          <w:szCs w:val="28"/>
        </w:rPr>
        <w:tab/>
      </w:r>
      <w:r w:rsidRPr="007D43A0">
        <w:rPr>
          <w:rFonts w:asciiTheme="majorBidi" w:hAnsiTheme="majorBidi" w:cstheme="majorBidi"/>
          <w:sz w:val="28"/>
          <w:szCs w:val="28"/>
        </w:rPr>
        <w:tab/>
      </w:r>
      <w:r w:rsidRPr="007D43A0">
        <w:rPr>
          <w:rFonts w:asciiTheme="majorBidi" w:hAnsiTheme="majorBidi" w:cstheme="majorBidi"/>
          <w:sz w:val="28"/>
          <w:szCs w:val="28"/>
        </w:rPr>
        <w:tab/>
      </w:r>
      <w:r w:rsidRPr="007D43A0">
        <w:rPr>
          <w:rFonts w:asciiTheme="majorBidi" w:hAnsiTheme="majorBidi" w:cstheme="majorBidi"/>
          <w:sz w:val="28"/>
          <w:szCs w:val="28"/>
        </w:rPr>
        <w:tab/>
      </w:r>
      <w:r w:rsidRPr="007D43A0">
        <w:rPr>
          <w:rFonts w:asciiTheme="majorBidi" w:hAnsiTheme="majorBidi" w:cstheme="majorBidi"/>
          <w:sz w:val="28"/>
          <w:szCs w:val="28"/>
        </w:rPr>
        <w:tab/>
      </w:r>
      <w:r w:rsidRPr="007D43A0">
        <w:rPr>
          <w:rFonts w:asciiTheme="majorBidi" w:hAnsiTheme="majorBidi" w:cstheme="majorBidi"/>
          <w:sz w:val="28"/>
          <w:szCs w:val="28"/>
        </w:rPr>
        <w:tab/>
      </w:r>
      <w:r w:rsidRPr="007D43A0">
        <w:rPr>
          <w:rFonts w:asciiTheme="majorBidi" w:hAnsiTheme="majorBidi" w:cstheme="majorBidi"/>
          <w:sz w:val="28"/>
          <w:szCs w:val="28"/>
        </w:rPr>
        <w:tab/>
      </w:r>
      <w:r w:rsidRPr="007D43A0">
        <w:rPr>
          <w:rFonts w:asciiTheme="majorBidi" w:hAnsiTheme="majorBidi" w:cstheme="majorBidi"/>
          <w:sz w:val="28"/>
          <w:szCs w:val="28"/>
        </w:rPr>
        <w:tab/>
      </w:r>
      <w:r w:rsidRPr="007D43A0">
        <w:rPr>
          <w:rFonts w:asciiTheme="majorBidi" w:hAnsiTheme="majorBidi" w:cstheme="majorBidi"/>
          <w:sz w:val="28"/>
          <w:szCs w:val="28"/>
        </w:rPr>
        <w:tab/>
      </w:r>
      <w:r w:rsidRPr="007D43A0">
        <w:rPr>
          <w:rFonts w:asciiTheme="majorBidi" w:hAnsiTheme="majorBidi" w:cstheme="majorBidi"/>
          <w:sz w:val="28"/>
          <w:szCs w:val="28"/>
        </w:rPr>
        <w:tab/>
      </w:r>
      <w:r w:rsidRPr="007D43A0">
        <w:rPr>
          <w:rFonts w:asciiTheme="majorBidi" w:hAnsiTheme="majorBidi" w:cstheme="majorBidi"/>
          <w:sz w:val="32"/>
          <w:szCs w:val="32"/>
        </w:rPr>
        <w:tab/>
        <w:t xml:space="preserve">     (</w:t>
      </w:r>
      <w:r w:rsidRPr="007D43A0">
        <w:rPr>
          <w:rFonts w:asciiTheme="majorBidi" w:hAnsiTheme="majorBidi" w:cstheme="majorBidi"/>
          <w:sz w:val="32"/>
          <w:szCs w:val="32"/>
          <w:cs/>
        </w:rPr>
        <w:t>หน่วย: พันบาท)</w:t>
      </w:r>
    </w:p>
    <w:tbl>
      <w:tblPr>
        <w:tblW w:w="914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96"/>
        <w:gridCol w:w="1296"/>
        <w:gridCol w:w="1296"/>
        <w:gridCol w:w="1296"/>
      </w:tblGrid>
      <w:tr w:rsidR="00672F36" w:rsidRPr="007D43A0" w:rsidTr="007F025A">
        <w:tc>
          <w:tcPr>
            <w:tcW w:w="3960" w:type="dxa"/>
            <w:vAlign w:val="bottom"/>
          </w:tcPr>
          <w:p w:rsidR="00672F36" w:rsidRPr="007D43A0" w:rsidRDefault="00672F36" w:rsidP="00D7381F">
            <w:pPr>
              <w:spacing w:line="42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672F36" w:rsidRPr="007D43A0" w:rsidRDefault="00672F36" w:rsidP="00D7381F">
            <w:pPr>
              <w:pBdr>
                <w:bottom w:val="single" w:sz="4" w:space="1" w:color="auto"/>
              </w:pBdr>
              <w:spacing w:line="420" w:lineRule="exact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672F36" w:rsidRPr="007D43A0" w:rsidRDefault="00672F36" w:rsidP="00D7381F">
            <w:pPr>
              <w:pBdr>
                <w:bottom w:val="single" w:sz="4" w:space="1" w:color="auto"/>
              </w:pBdr>
              <w:spacing w:line="420" w:lineRule="exact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40C57" w:rsidRPr="007D43A0" w:rsidTr="007F025A">
        <w:trPr>
          <w:trHeight w:val="293"/>
        </w:trPr>
        <w:tc>
          <w:tcPr>
            <w:tcW w:w="3960" w:type="dxa"/>
            <w:vAlign w:val="bottom"/>
          </w:tcPr>
          <w:p w:rsidR="00E40C57" w:rsidRPr="007D43A0" w:rsidRDefault="00E40C57" w:rsidP="00D7381F">
            <w:pPr>
              <w:spacing w:line="42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6" w:type="dxa"/>
            <w:vAlign w:val="bottom"/>
          </w:tcPr>
          <w:p w:rsidR="00E40C57" w:rsidRPr="007D43A0" w:rsidRDefault="00956DE6" w:rsidP="00D7381F">
            <w:pPr>
              <w:spacing w:line="420" w:lineRule="exact"/>
              <w:ind w:left="-41" w:right="5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  <w:tc>
          <w:tcPr>
            <w:tcW w:w="1296" w:type="dxa"/>
            <w:vAlign w:val="bottom"/>
          </w:tcPr>
          <w:p w:rsidR="00E40C57" w:rsidRPr="007D43A0" w:rsidRDefault="00494791" w:rsidP="00D7381F">
            <w:pPr>
              <w:spacing w:line="420" w:lineRule="exact"/>
              <w:ind w:left="-41" w:right="5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2559</w:t>
            </w:r>
          </w:p>
        </w:tc>
        <w:tc>
          <w:tcPr>
            <w:tcW w:w="1296" w:type="dxa"/>
            <w:vAlign w:val="bottom"/>
          </w:tcPr>
          <w:p w:rsidR="00E40C57" w:rsidRPr="007D43A0" w:rsidRDefault="00956DE6" w:rsidP="00D7381F">
            <w:pPr>
              <w:spacing w:line="420" w:lineRule="exact"/>
              <w:ind w:left="-41" w:right="5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  <w:tc>
          <w:tcPr>
            <w:tcW w:w="1296" w:type="dxa"/>
            <w:vAlign w:val="bottom"/>
          </w:tcPr>
          <w:p w:rsidR="00E40C57" w:rsidRPr="007D43A0" w:rsidRDefault="00494791" w:rsidP="00D7381F">
            <w:pPr>
              <w:spacing w:line="420" w:lineRule="exact"/>
              <w:ind w:left="-41" w:right="5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2559</w:t>
            </w:r>
          </w:p>
        </w:tc>
      </w:tr>
      <w:tr w:rsidR="00D7381F" w:rsidRPr="007D43A0" w:rsidTr="007F025A">
        <w:tc>
          <w:tcPr>
            <w:tcW w:w="3960" w:type="dxa"/>
            <w:shd w:val="clear" w:color="auto" w:fill="auto"/>
          </w:tcPr>
          <w:p w:rsidR="00D7381F" w:rsidRPr="007D43A0" w:rsidRDefault="00D7381F" w:rsidP="00D7381F">
            <w:pPr>
              <w:spacing w:line="420" w:lineRule="exact"/>
              <w:ind w:left="162" w:right="72" w:hanging="16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ค่าจ้างผู้รับเหมาช่วง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381F" w:rsidRPr="007D43A0" w:rsidRDefault="00D7381F" w:rsidP="00D7381F">
            <w:pPr>
              <w:tabs>
                <w:tab w:val="decimal" w:pos="106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3,051,345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381F" w:rsidRPr="007D43A0" w:rsidRDefault="00D7381F" w:rsidP="00D7381F">
            <w:pPr>
              <w:tabs>
                <w:tab w:val="decimal" w:pos="106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2,813,386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381F" w:rsidRPr="007D43A0" w:rsidRDefault="00D7381F" w:rsidP="00D7381F">
            <w:pPr>
              <w:tabs>
                <w:tab w:val="decimal" w:pos="106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3,044,549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381F" w:rsidRPr="007D43A0" w:rsidRDefault="00D7381F" w:rsidP="00D7381F">
            <w:pPr>
              <w:tabs>
                <w:tab w:val="decimal" w:pos="106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2,813,386</w:t>
            </w:r>
          </w:p>
        </w:tc>
      </w:tr>
      <w:tr w:rsidR="00D7381F" w:rsidRPr="007D43A0" w:rsidTr="007F025A">
        <w:tc>
          <w:tcPr>
            <w:tcW w:w="3960" w:type="dxa"/>
            <w:shd w:val="clear" w:color="auto" w:fill="auto"/>
          </w:tcPr>
          <w:p w:rsidR="00D7381F" w:rsidRPr="007D43A0" w:rsidRDefault="00D7381F" w:rsidP="00D7381F">
            <w:pPr>
              <w:spacing w:line="420" w:lineRule="exact"/>
              <w:ind w:left="162" w:right="72" w:hanging="16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ค่าวัสดุก่อสร้าง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381F" w:rsidRPr="007D43A0" w:rsidRDefault="00D7381F" w:rsidP="00D7381F">
            <w:pPr>
              <w:tabs>
                <w:tab w:val="decimal" w:pos="106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1,790,606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381F" w:rsidRPr="007D43A0" w:rsidRDefault="00D7381F" w:rsidP="00D7381F">
            <w:pPr>
              <w:tabs>
                <w:tab w:val="decimal" w:pos="106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1,473,260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381F" w:rsidRPr="007D43A0" w:rsidRDefault="00D7381F" w:rsidP="00D7381F">
            <w:pPr>
              <w:tabs>
                <w:tab w:val="decimal" w:pos="106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1,790,353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381F" w:rsidRPr="007D43A0" w:rsidRDefault="00D7381F" w:rsidP="00D7381F">
            <w:pPr>
              <w:tabs>
                <w:tab w:val="decimal" w:pos="106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1,473,260</w:t>
            </w:r>
          </w:p>
        </w:tc>
      </w:tr>
      <w:tr w:rsidR="00D7381F" w:rsidRPr="007D43A0" w:rsidTr="007F025A">
        <w:tc>
          <w:tcPr>
            <w:tcW w:w="3960" w:type="dxa"/>
            <w:shd w:val="clear" w:color="auto" w:fill="auto"/>
          </w:tcPr>
          <w:p w:rsidR="00D7381F" w:rsidRPr="007D43A0" w:rsidRDefault="00D7381F" w:rsidP="00D7381F">
            <w:pPr>
              <w:spacing w:line="420" w:lineRule="exact"/>
              <w:ind w:left="162" w:right="7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เงินเดือนและค่าแรงและผลประโยชน์อื่น</w:t>
            </w:r>
            <w:r w:rsidRPr="007D43A0"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ของพนักงาน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381F" w:rsidRPr="007D43A0" w:rsidRDefault="00D7381F" w:rsidP="00D7381F">
            <w:pPr>
              <w:tabs>
                <w:tab w:val="decimal" w:pos="106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1,695,019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381F" w:rsidRPr="007D43A0" w:rsidRDefault="00D7381F" w:rsidP="00D7381F">
            <w:pPr>
              <w:tabs>
                <w:tab w:val="decimal" w:pos="106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1,483,871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381F" w:rsidRPr="007D43A0" w:rsidRDefault="00D7381F" w:rsidP="00D7381F">
            <w:pPr>
              <w:tabs>
                <w:tab w:val="decimal" w:pos="106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1,693,608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381F" w:rsidRPr="007D43A0" w:rsidRDefault="00D7381F" w:rsidP="00D7381F">
            <w:pPr>
              <w:tabs>
                <w:tab w:val="decimal" w:pos="106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1,483,207</w:t>
            </w:r>
          </w:p>
        </w:tc>
      </w:tr>
      <w:tr w:rsidR="00D7381F" w:rsidRPr="007D43A0" w:rsidTr="007F025A">
        <w:tc>
          <w:tcPr>
            <w:tcW w:w="3960" w:type="dxa"/>
            <w:shd w:val="clear" w:color="auto" w:fill="auto"/>
          </w:tcPr>
          <w:p w:rsidR="00D7381F" w:rsidRPr="007D43A0" w:rsidRDefault="00D7381F" w:rsidP="00D7381F">
            <w:pPr>
              <w:spacing w:line="420" w:lineRule="exact"/>
              <w:ind w:left="162" w:right="72" w:hanging="16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ค่าเสื่อมราคาและตัดจำหน่าย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381F" w:rsidRPr="007D43A0" w:rsidRDefault="00D7381F" w:rsidP="00D7381F">
            <w:pPr>
              <w:tabs>
                <w:tab w:val="decimal" w:pos="106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218,554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381F" w:rsidRPr="007D43A0" w:rsidRDefault="00D7381F" w:rsidP="00D7381F">
            <w:pPr>
              <w:tabs>
                <w:tab w:val="decimal" w:pos="106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176,378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381F" w:rsidRPr="007D43A0" w:rsidRDefault="00D7381F" w:rsidP="00D7381F">
            <w:pPr>
              <w:tabs>
                <w:tab w:val="decimal" w:pos="106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218,486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381F" w:rsidRPr="007D43A0" w:rsidRDefault="00D7381F" w:rsidP="00D7381F">
            <w:pPr>
              <w:tabs>
                <w:tab w:val="decimal" w:pos="1062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176,353</w:t>
            </w:r>
          </w:p>
        </w:tc>
      </w:tr>
    </w:tbl>
    <w:p w:rsidR="00C52303" w:rsidRPr="007D43A0" w:rsidRDefault="00183ABB" w:rsidP="00D7381F">
      <w:pPr>
        <w:tabs>
          <w:tab w:val="left" w:pos="900"/>
        </w:tabs>
        <w:spacing w:before="240" w:after="120" w:line="420" w:lineRule="exact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C52303" w:rsidRPr="007D43A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52303" w:rsidRPr="007D43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C52303" w:rsidRPr="007D43A0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:rsidR="00C52303" w:rsidRPr="007D43A0" w:rsidRDefault="00C52303" w:rsidP="00D7381F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D43A0">
        <w:rPr>
          <w:rFonts w:asciiTheme="majorBidi" w:hAnsiTheme="majorBidi" w:cstheme="majorBidi"/>
          <w:sz w:val="32"/>
          <w:szCs w:val="32"/>
          <w:cs/>
        </w:rPr>
        <w:t>ภาษีเงินได้สำหรับปีสิ้นสุดวันที่</w:t>
      </w:r>
      <w:r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="009E4CA5" w:rsidRPr="007D43A0">
        <w:rPr>
          <w:rFonts w:asciiTheme="majorBidi" w:hAnsiTheme="majorBidi" w:cstheme="majorBidi"/>
          <w:sz w:val="32"/>
          <w:szCs w:val="32"/>
        </w:rPr>
        <w:t xml:space="preserve">31 </w:t>
      </w:r>
      <w:r w:rsidR="009E4CA5" w:rsidRPr="007D43A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94791" w:rsidRPr="007D43A0">
        <w:rPr>
          <w:rFonts w:asciiTheme="majorBidi" w:hAnsiTheme="majorBidi" w:cstheme="majorBidi"/>
          <w:sz w:val="32"/>
          <w:szCs w:val="32"/>
        </w:rPr>
        <w:t>2560</w:t>
      </w:r>
      <w:r w:rsidR="009E4CA5"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="009E4CA5" w:rsidRPr="007D43A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94791" w:rsidRPr="007D43A0">
        <w:rPr>
          <w:rFonts w:asciiTheme="majorBidi" w:hAnsiTheme="majorBidi" w:cstheme="majorBidi"/>
          <w:sz w:val="32"/>
          <w:szCs w:val="32"/>
        </w:rPr>
        <w:t>2559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C52303" w:rsidRPr="007D43A0" w:rsidTr="007F025A">
        <w:tc>
          <w:tcPr>
            <w:tcW w:w="9180" w:type="dxa"/>
            <w:gridSpan w:val="5"/>
            <w:vAlign w:val="bottom"/>
          </w:tcPr>
          <w:p w:rsidR="00C52303" w:rsidRPr="007D43A0" w:rsidRDefault="00C52303" w:rsidP="00D7381F">
            <w:pPr>
              <w:spacing w:line="42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7D43A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7D43A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52303" w:rsidRPr="007D43A0" w:rsidTr="007F025A">
        <w:tc>
          <w:tcPr>
            <w:tcW w:w="3960" w:type="dxa"/>
            <w:vAlign w:val="bottom"/>
          </w:tcPr>
          <w:p w:rsidR="00C52303" w:rsidRPr="007D43A0" w:rsidRDefault="00C52303" w:rsidP="00D7381F">
            <w:pPr>
              <w:spacing w:line="420" w:lineRule="exact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C52303" w:rsidRPr="007D43A0" w:rsidRDefault="00C52303" w:rsidP="00D7381F">
            <w:pPr>
              <w:pBdr>
                <w:bottom w:val="single" w:sz="6" w:space="1" w:color="auto"/>
              </w:pBdr>
              <w:spacing w:line="42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C52303" w:rsidRPr="007D43A0" w:rsidRDefault="00C52303" w:rsidP="00D7381F">
            <w:pPr>
              <w:pBdr>
                <w:bottom w:val="single" w:sz="6" w:space="1" w:color="auto"/>
              </w:pBdr>
              <w:spacing w:line="42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E4CA5" w:rsidRPr="007D43A0" w:rsidTr="007F025A">
        <w:tc>
          <w:tcPr>
            <w:tcW w:w="3960" w:type="dxa"/>
            <w:vAlign w:val="bottom"/>
          </w:tcPr>
          <w:p w:rsidR="009E4CA5" w:rsidRPr="007D43A0" w:rsidRDefault="009E4CA5" w:rsidP="00D7381F">
            <w:pPr>
              <w:spacing w:line="42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  <w:vAlign w:val="bottom"/>
          </w:tcPr>
          <w:p w:rsidR="009E4CA5" w:rsidRPr="007D43A0" w:rsidRDefault="00956DE6" w:rsidP="00D7381F">
            <w:pPr>
              <w:spacing w:line="420" w:lineRule="exact"/>
              <w:ind w:left="-41" w:right="5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  <w:tc>
          <w:tcPr>
            <w:tcW w:w="1305" w:type="dxa"/>
            <w:vAlign w:val="bottom"/>
          </w:tcPr>
          <w:p w:rsidR="009E4CA5" w:rsidRPr="007D43A0" w:rsidRDefault="00494791" w:rsidP="00D7381F">
            <w:pPr>
              <w:spacing w:line="420" w:lineRule="exact"/>
              <w:ind w:left="-41" w:right="5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2559</w:t>
            </w:r>
          </w:p>
        </w:tc>
        <w:tc>
          <w:tcPr>
            <w:tcW w:w="1305" w:type="dxa"/>
            <w:vAlign w:val="bottom"/>
          </w:tcPr>
          <w:p w:rsidR="009E4CA5" w:rsidRPr="007D43A0" w:rsidRDefault="00494791" w:rsidP="00D7381F">
            <w:pPr>
              <w:spacing w:line="420" w:lineRule="exact"/>
              <w:ind w:left="-41" w:right="5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  <w:tc>
          <w:tcPr>
            <w:tcW w:w="1305" w:type="dxa"/>
            <w:vAlign w:val="bottom"/>
          </w:tcPr>
          <w:p w:rsidR="009E4CA5" w:rsidRPr="007D43A0" w:rsidRDefault="00494791" w:rsidP="00D7381F">
            <w:pPr>
              <w:spacing w:line="420" w:lineRule="exact"/>
              <w:ind w:left="-41" w:right="5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2559</w:t>
            </w:r>
          </w:p>
        </w:tc>
      </w:tr>
      <w:tr w:rsidR="00C52303" w:rsidRPr="007D43A0" w:rsidTr="007F025A">
        <w:tc>
          <w:tcPr>
            <w:tcW w:w="3960" w:type="dxa"/>
            <w:vAlign w:val="bottom"/>
          </w:tcPr>
          <w:p w:rsidR="00C52303" w:rsidRPr="007D43A0" w:rsidRDefault="00C52303" w:rsidP="00D7381F">
            <w:pPr>
              <w:spacing w:line="420" w:lineRule="exact"/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</w:p>
        </w:tc>
        <w:tc>
          <w:tcPr>
            <w:tcW w:w="1305" w:type="dxa"/>
            <w:vAlign w:val="bottom"/>
          </w:tcPr>
          <w:p w:rsidR="00C52303" w:rsidRPr="007D43A0" w:rsidRDefault="00C52303" w:rsidP="00D7381F">
            <w:pPr>
              <w:tabs>
                <w:tab w:val="decimal" w:pos="972"/>
              </w:tabs>
              <w:spacing w:line="42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C52303" w:rsidRPr="007D43A0" w:rsidRDefault="00C52303" w:rsidP="00D7381F">
            <w:pPr>
              <w:tabs>
                <w:tab w:val="decimal" w:pos="972"/>
              </w:tabs>
              <w:spacing w:line="42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C52303" w:rsidRPr="007D43A0" w:rsidRDefault="00C52303" w:rsidP="00D7381F">
            <w:pPr>
              <w:tabs>
                <w:tab w:val="decimal" w:pos="972"/>
              </w:tabs>
              <w:spacing w:line="42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C52303" w:rsidRPr="007D43A0" w:rsidRDefault="00C52303" w:rsidP="00D7381F">
            <w:pPr>
              <w:tabs>
                <w:tab w:val="decimal" w:pos="972"/>
              </w:tabs>
              <w:spacing w:line="42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7381F" w:rsidRPr="007D43A0" w:rsidTr="007F025A">
        <w:tc>
          <w:tcPr>
            <w:tcW w:w="3960" w:type="dxa"/>
            <w:vAlign w:val="bottom"/>
          </w:tcPr>
          <w:p w:rsidR="00D7381F" w:rsidRPr="007D43A0" w:rsidRDefault="00D7381F" w:rsidP="00D7381F">
            <w:pPr>
              <w:spacing w:line="42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305" w:type="dxa"/>
            <w:vAlign w:val="bottom"/>
          </w:tcPr>
          <w:p w:rsidR="00D7381F" w:rsidRPr="007D43A0" w:rsidRDefault="00D7381F" w:rsidP="00D7381F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:rsidR="00D7381F" w:rsidRPr="007D43A0" w:rsidRDefault="00D7381F" w:rsidP="00D7381F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:rsidR="00D7381F" w:rsidRPr="007D43A0" w:rsidRDefault="00D7381F" w:rsidP="00D7381F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:rsidR="00D7381F" w:rsidRPr="007D43A0" w:rsidRDefault="00D7381F" w:rsidP="00D7381F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7381F" w:rsidRPr="007D43A0" w:rsidTr="007F025A">
        <w:tc>
          <w:tcPr>
            <w:tcW w:w="3960" w:type="dxa"/>
            <w:vAlign w:val="bottom"/>
          </w:tcPr>
          <w:p w:rsidR="00D7381F" w:rsidRPr="007D43A0" w:rsidRDefault="00D7381F" w:rsidP="00D7381F">
            <w:pPr>
              <w:spacing w:line="420" w:lineRule="exact"/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305" w:type="dxa"/>
            <w:vAlign w:val="bottom"/>
          </w:tcPr>
          <w:p w:rsidR="00D7381F" w:rsidRPr="007D43A0" w:rsidRDefault="00D7381F" w:rsidP="00D7381F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D7381F" w:rsidRPr="007D43A0" w:rsidRDefault="00D7381F" w:rsidP="00D7381F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D7381F" w:rsidRPr="007D43A0" w:rsidRDefault="00D7381F" w:rsidP="00D7381F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D7381F" w:rsidRPr="007D43A0" w:rsidRDefault="00D7381F" w:rsidP="00D7381F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7381F" w:rsidRPr="007D43A0" w:rsidTr="007F025A">
        <w:trPr>
          <w:trHeight w:val="89"/>
        </w:trPr>
        <w:tc>
          <w:tcPr>
            <w:tcW w:w="3960" w:type="dxa"/>
            <w:vAlign w:val="bottom"/>
          </w:tcPr>
          <w:p w:rsidR="00D7381F" w:rsidRPr="007D43A0" w:rsidRDefault="00D7381F" w:rsidP="00D7381F">
            <w:pPr>
              <w:spacing w:line="420" w:lineRule="exact"/>
              <w:ind w:left="162" w:right="-43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ภาษีเงินได้รอการตัดบัญชีจากการเกิด                   ผลแตกต่างชั่วคราวและกลับรายการ                     ผลแตกต่างชั่วคราว</w:t>
            </w:r>
          </w:p>
        </w:tc>
        <w:tc>
          <w:tcPr>
            <w:tcW w:w="1305" w:type="dxa"/>
            <w:vAlign w:val="bottom"/>
          </w:tcPr>
          <w:p w:rsidR="00D7381F" w:rsidRPr="007D43A0" w:rsidRDefault="00D7381F" w:rsidP="00D738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18,956</w:t>
            </w:r>
          </w:p>
        </w:tc>
        <w:tc>
          <w:tcPr>
            <w:tcW w:w="1305" w:type="dxa"/>
            <w:vAlign w:val="bottom"/>
          </w:tcPr>
          <w:p w:rsidR="00D7381F" w:rsidRPr="007D43A0" w:rsidRDefault="00D7381F" w:rsidP="00D738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(16,707)</w:t>
            </w:r>
          </w:p>
        </w:tc>
        <w:tc>
          <w:tcPr>
            <w:tcW w:w="1305" w:type="dxa"/>
            <w:vAlign w:val="bottom"/>
          </w:tcPr>
          <w:p w:rsidR="00D7381F" w:rsidRPr="007D43A0" w:rsidRDefault="00D7381F" w:rsidP="00D738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17,788</w:t>
            </w:r>
          </w:p>
        </w:tc>
        <w:tc>
          <w:tcPr>
            <w:tcW w:w="1305" w:type="dxa"/>
            <w:vAlign w:val="bottom"/>
          </w:tcPr>
          <w:p w:rsidR="00D7381F" w:rsidRPr="007D43A0" w:rsidRDefault="00D7381F" w:rsidP="00D738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(16,709)</w:t>
            </w:r>
          </w:p>
        </w:tc>
      </w:tr>
      <w:tr w:rsidR="00D7381F" w:rsidRPr="007D43A0" w:rsidTr="007F025A">
        <w:tc>
          <w:tcPr>
            <w:tcW w:w="3960" w:type="dxa"/>
            <w:vAlign w:val="bottom"/>
          </w:tcPr>
          <w:p w:rsidR="00D7381F" w:rsidRPr="007D43A0" w:rsidRDefault="00D7381F" w:rsidP="00D7381F">
            <w:pPr>
              <w:spacing w:line="420" w:lineRule="exact"/>
              <w:ind w:left="162" w:right="-43" w:hanging="18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305" w:type="dxa"/>
            <w:vAlign w:val="bottom"/>
          </w:tcPr>
          <w:p w:rsidR="00D7381F" w:rsidRPr="007D43A0" w:rsidRDefault="00D7381F" w:rsidP="00D7381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18,956</w:t>
            </w:r>
          </w:p>
        </w:tc>
        <w:tc>
          <w:tcPr>
            <w:tcW w:w="1305" w:type="dxa"/>
            <w:vAlign w:val="bottom"/>
          </w:tcPr>
          <w:p w:rsidR="00D7381F" w:rsidRPr="007D43A0" w:rsidRDefault="00D7381F" w:rsidP="00D7381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(16,707)</w:t>
            </w:r>
          </w:p>
        </w:tc>
        <w:tc>
          <w:tcPr>
            <w:tcW w:w="1305" w:type="dxa"/>
            <w:vAlign w:val="bottom"/>
          </w:tcPr>
          <w:p w:rsidR="00D7381F" w:rsidRPr="007D43A0" w:rsidRDefault="00D7381F" w:rsidP="00D7381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17,788</w:t>
            </w:r>
          </w:p>
        </w:tc>
        <w:tc>
          <w:tcPr>
            <w:tcW w:w="1305" w:type="dxa"/>
            <w:vAlign w:val="bottom"/>
          </w:tcPr>
          <w:p w:rsidR="00D7381F" w:rsidRPr="007D43A0" w:rsidRDefault="00D7381F" w:rsidP="00D7381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(16,709)</w:t>
            </w:r>
          </w:p>
        </w:tc>
      </w:tr>
    </w:tbl>
    <w:p w:rsidR="00902046" w:rsidRPr="007D43A0" w:rsidRDefault="00902046" w:rsidP="00D7381F">
      <w:pPr>
        <w:spacing w:before="24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</w:t>
      </w:r>
      <w:r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="009E4CA5" w:rsidRPr="007D43A0">
        <w:rPr>
          <w:rFonts w:asciiTheme="majorBidi" w:hAnsiTheme="majorBidi" w:cstheme="majorBidi"/>
          <w:sz w:val="32"/>
          <w:szCs w:val="32"/>
        </w:rPr>
        <w:t xml:space="preserve">31 </w:t>
      </w:r>
      <w:r w:rsidR="009E4CA5" w:rsidRPr="007D43A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94791" w:rsidRPr="007D43A0">
        <w:rPr>
          <w:rFonts w:asciiTheme="majorBidi" w:hAnsiTheme="majorBidi" w:cstheme="majorBidi"/>
          <w:sz w:val="32"/>
          <w:szCs w:val="32"/>
        </w:rPr>
        <w:t>2560</w:t>
      </w:r>
      <w:r w:rsidR="009E4CA5"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="009E4CA5" w:rsidRPr="007D43A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94791" w:rsidRPr="007D43A0">
        <w:rPr>
          <w:rFonts w:asciiTheme="majorBidi" w:hAnsiTheme="majorBidi" w:cstheme="majorBidi"/>
          <w:sz w:val="32"/>
          <w:szCs w:val="32"/>
        </w:rPr>
        <w:t>2559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60"/>
        <w:gridCol w:w="1305"/>
        <w:gridCol w:w="1305"/>
        <w:gridCol w:w="1305"/>
        <w:gridCol w:w="1305"/>
      </w:tblGrid>
      <w:tr w:rsidR="00902046" w:rsidRPr="007D43A0" w:rsidTr="007F025A">
        <w:tc>
          <w:tcPr>
            <w:tcW w:w="9180" w:type="dxa"/>
            <w:gridSpan w:val="5"/>
            <w:vAlign w:val="bottom"/>
          </w:tcPr>
          <w:p w:rsidR="00902046" w:rsidRPr="007D43A0" w:rsidRDefault="00902046" w:rsidP="00D7381F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420" w:lineRule="exact"/>
              <w:ind w:left="1440" w:right="58" w:hanging="14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7D43A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7D43A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02046" w:rsidRPr="007D43A0" w:rsidTr="007F025A">
        <w:tc>
          <w:tcPr>
            <w:tcW w:w="3960" w:type="dxa"/>
            <w:vAlign w:val="bottom"/>
          </w:tcPr>
          <w:p w:rsidR="00902046" w:rsidRPr="007D43A0" w:rsidRDefault="00902046" w:rsidP="00D7381F">
            <w:pPr>
              <w:tabs>
                <w:tab w:val="left" w:pos="1440"/>
              </w:tabs>
              <w:spacing w:line="42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902046" w:rsidRPr="007D43A0" w:rsidRDefault="00902046" w:rsidP="00D7381F">
            <w:pPr>
              <w:pBdr>
                <w:bottom w:val="single" w:sz="4" w:space="1" w:color="auto"/>
              </w:pBdr>
              <w:spacing w:line="42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902046" w:rsidRPr="007D43A0" w:rsidRDefault="00902046" w:rsidP="00D7381F">
            <w:pPr>
              <w:pBdr>
                <w:bottom w:val="single" w:sz="4" w:space="1" w:color="auto"/>
              </w:pBdr>
              <w:spacing w:line="42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E53F9" w:rsidRPr="007D43A0" w:rsidTr="007F025A">
        <w:tc>
          <w:tcPr>
            <w:tcW w:w="3960" w:type="dxa"/>
            <w:vAlign w:val="bottom"/>
          </w:tcPr>
          <w:p w:rsidR="001E53F9" w:rsidRPr="007D43A0" w:rsidRDefault="001E53F9" w:rsidP="00D7381F">
            <w:pPr>
              <w:tabs>
                <w:tab w:val="left" w:pos="1440"/>
              </w:tabs>
              <w:spacing w:line="42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1E53F9" w:rsidRPr="007D43A0" w:rsidRDefault="00956DE6" w:rsidP="00D7381F">
            <w:pPr>
              <w:spacing w:line="420" w:lineRule="exact"/>
              <w:ind w:left="-41" w:right="5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  <w:tc>
          <w:tcPr>
            <w:tcW w:w="1305" w:type="dxa"/>
            <w:vAlign w:val="bottom"/>
          </w:tcPr>
          <w:p w:rsidR="001E53F9" w:rsidRPr="007D43A0" w:rsidRDefault="00494791" w:rsidP="00D7381F">
            <w:pPr>
              <w:spacing w:line="420" w:lineRule="exact"/>
              <w:ind w:left="-41" w:right="5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2559</w:t>
            </w:r>
          </w:p>
        </w:tc>
        <w:tc>
          <w:tcPr>
            <w:tcW w:w="1305" w:type="dxa"/>
            <w:vAlign w:val="bottom"/>
          </w:tcPr>
          <w:p w:rsidR="001E53F9" w:rsidRPr="007D43A0" w:rsidRDefault="00494791" w:rsidP="00D7381F">
            <w:pPr>
              <w:spacing w:line="420" w:lineRule="exact"/>
              <w:ind w:left="-41" w:right="5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  <w:tc>
          <w:tcPr>
            <w:tcW w:w="1305" w:type="dxa"/>
            <w:vAlign w:val="bottom"/>
          </w:tcPr>
          <w:p w:rsidR="001E53F9" w:rsidRPr="007D43A0" w:rsidRDefault="00494791" w:rsidP="00D7381F">
            <w:pPr>
              <w:spacing w:line="420" w:lineRule="exact"/>
              <w:ind w:left="-41" w:right="5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2559</w:t>
            </w:r>
          </w:p>
        </w:tc>
      </w:tr>
      <w:tr w:rsidR="00D7381F" w:rsidRPr="007D43A0" w:rsidTr="007F025A">
        <w:tc>
          <w:tcPr>
            <w:tcW w:w="3960" w:type="dxa"/>
            <w:vAlign w:val="bottom"/>
          </w:tcPr>
          <w:p w:rsidR="00D7381F" w:rsidRPr="007D43A0" w:rsidRDefault="00D7381F" w:rsidP="00D7381F">
            <w:pPr>
              <w:spacing w:line="420" w:lineRule="exact"/>
              <w:ind w:left="162" w:right="-43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ภาษีเงินได้รอการตัดบัญชีที่เกี่ยวข้องกับ                ผลขาดทุนจากการประมาณการตาม                หลักคณิตศาสตร์ประกันภัย</w:t>
            </w:r>
          </w:p>
        </w:tc>
        <w:tc>
          <w:tcPr>
            <w:tcW w:w="1305" w:type="dxa"/>
            <w:vAlign w:val="bottom"/>
          </w:tcPr>
          <w:p w:rsidR="00D7381F" w:rsidRPr="007D43A0" w:rsidRDefault="00AC333B" w:rsidP="00D738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7381F" w:rsidRPr="007D43A0">
              <w:rPr>
                <w:rFonts w:asciiTheme="majorBidi" w:hAnsiTheme="majorBidi" w:cstheme="majorBidi"/>
                <w:sz w:val="32"/>
                <w:szCs w:val="32"/>
              </w:rPr>
              <w:t>3,365</w:t>
            </w:r>
            <w:r w:rsidRPr="007D43A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05" w:type="dxa"/>
            <w:vAlign w:val="bottom"/>
          </w:tcPr>
          <w:p w:rsidR="00D7381F" w:rsidRPr="007D43A0" w:rsidRDefault="00D7381F" w:rsidP="00D738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:rsidR="00D7381F" w:rsidRPr="007D43A0" w:rsidRDefault="00AC333B" w:rsidP="00D738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7381F" w:rsidRPr="007D43A0">
              <w:rPr>
                <w:rFonts w:asciiTheme="majorBidi" w:hAnsiTheme="majorBidi" w:cstheme="majorBidi"/>
                <w:sz w:val="32"/>
                <w:szCs w:val="32"/>
              </w:rPr>
              <w:t>3,365</w:t>
            </w:r>
            <w:r w:rsidRPr="007D43A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05" w:type="dxa"/>
            <w:vAlign w:val="bottom"/>
          </w:tcPr>
          <w:p w:rsidR="00D7381F" w:rsidRPr="007D43A0" w:rsidRDefault="00D7381F" w:rsidP="00D738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7381F" w:rsidRPr="007D43A0" w:rsidTr="007F025A">
        <w:tc>
          <w:tcPr>
            <w:tcW w:w="3960" w:type="dxa"/>
            <w:vAlign w:val="bottom"/>
          </w:tcPr>
          <w:p w:rsidR="00D7381F" w:rsidRPr="007D43A0" w:rsidRDefault="00D7381F" w:rsidP="00D7381F">
            <w:pPr>
              <w:spacing w:line="420" w:lineRule="exact"/>
              <w:ind w:left="162" w:right="-198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:rsidR="00D7381F" w:rsidRPr="007D43A0" w:rsidRDefault="00AC333B" w:rsidP="00D7381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7381F" w:rsidRPr="007D43A0">
              <w:rPr>
                <w:rFonts w:asciiTheme="majorBidi" w:hAnsiTheme="majorBidi" w:cstheme="majorBidi"/>
                <w:sz w:val="32"/>
                <w:szCs w:val="32"/>
              </w:rPr>
              <w:t>3,365</w:t>
            </w:r>
            <w:r w:rsidRPr="007D43A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05" w:type="dxa"/>
            <w:vAlign w:val="bottom"/>
          </w:tcPr>
          <w:p w:rsidR="00D7381F" w:rsidRPr="007D43A0" w:rsidRDefault="00D7381F" w:rsidP="00D7381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:rsidR="00D7381F" w:rsidRPr="007D43A0" w:rsidRDefault="00AC333B" w:rsidP="00D7381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7381F" w:rsidRPr="007D43A0">
              <w:rPr>
                <w:rFonts w:asciiTheme="majorBidi" w:hAnsiTheme="majorBidi" w:cstheme="majorBidi"/>
                <w:sz w:val="32"/>
                <w:szCs w:val="32"/>
              </w:rPr>
              <w:t>3,365</w:t>
            </w:r>
            <w:r w:rsidRPr="007D43A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05" w:type="dxa"/>
            <w:vAlign w:val="bottom"/>
          </w:tcPr>
          <w:p w:rsidR="00D7381F" w:rsidRPr="007D43A0" w:rsidRDefault="00D7381F" w:rsidP="00D7381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:rsidR="00902046" w:rsidRPr="007D43A0" w:rsidRDefault="00902046" w:rsidP="00EC5093">
      <w:pPr>
        <w:spacing w:before="240" w:after="120" w:line="360" w:lineRule="exact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  <w:cs/>
        </w:rPr>
        <w:lastRenderedPageBreak/>
        <w:t>รายการ</w:t>
      </w:r>
      <w:r w:rsidRPr="007D43A0">
        <w:rPr>
          <w:rFonts w:asciiTheme="majorBidi" w:hAnsiTheme="majorBidi" w:cstheme="majorBidi"/>
          <w:sz w:val="32"/>
          <w:szCs w:val="32"/>
          <w:cs/>
          <w:lang w:val="th-TH"/>
        </w:rPr>
        <w:t>กระทบยอดระหว่าง</w:t>
      </w:r>
      <w:r w:rsidR="002D1956" w:rsidRPr="007D43A0">
        <w:rPr>
          <w:rFonts w:asciiTheme="majorBidi" w:hAnsiTheme="majorBidi" w:cstheme="majorBidi"/>
          <w:sz w:val="32"/>
          <w:szCs w:val="32"/>
          <w:cs/>
          <w:lang w:val="th-TH"/>
        </w:rPr>
        <w:t>กำไรทางบัญชีกับ</w:t>
      </w:r>
      <w:r w:rsidRPr="007D43A0">
        <w:rPr>
          <w:rFonts w:asciiTheme="majorBidi" w:hAnsiTheme="majorBidi" w:cstheme="majorBidi"/>
          <w:sz w:val="32"/>
          <w:szCs w:val="32"/>
          <w:cs/>
          <w:lang w:val="th-TH"/>
        </w:rPr>
        <w:t>ภาษีเงินได้</w:t>
      </w:r>
      <w:r w:rsidR="002D1956" w:rsidRPr="007D43A0">
        <w:rPr>
          <w:rFonts w:asciiTheme="majorBidi" w:hAnsiTheme="majorBidi" w:cstheme="majorBidi"/>
          <w:sz w:val="32"/>
          <w:szCs w:val="32"/>
          <w:cs/>
          <w:lang w:val="th-TH"/>
        </w:rPr>
        <w:t>มี</w:t>
      </w:r>
      <w:r w:rsidRPr="007D43A0">
        <w:rPr>
          <w:rFonts w:asciiTheme="majorBidi" w:hAnsiTheme="majorBidi" w:cstheme="majorBidi"/>
          <w:sz w:val="32"/>
          <w:szCs w:val="32"/>
          <w:cs/>
          <w:lang w:val="th-TH"/>
        </w:rPr>
        <w:t>ดังนี้</w:t>
      </w:r>
    </w:p>
    <w:tbl>
      <w:tblPr>
        <w:tblW w:w="94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90"/>
        <w:gridCol w:w="1215"/>
        <w:gridCol w:w="1215"/>
        <w:gridCol w:w="1215"/>
        <w:gridCol w:w="1215"/>
      </w:tblGrid>
      <w:tr w:rsidR="00902046" w:rsidRPr="007D43A0" w:rsidTr="00C51D07">
        <w:tc>
          <w:tcPr>
            <w:tcW w:w="9450" w:type="dxa"/>
            <w:gridSpan w:val="5"/>
          </w:tcPr>
          <w:p w:rsidR="00902046" w:rsidRPr="007D43A0" w:rsidRDefault="00902046" w:rsidP="00EC509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7D43A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7D43A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02046" w:rsidRPr="007D43A0" w:rsidTr="00C51D07">
        <w:tc>
          <w:tcPr>
            <w:tcW w:w="4590" w:type="dxa"/>
          </w:tcPr>
          <w:p w:rsidR="00902046" w:rsidRPr="007D43A0" w:rsidRDefault="00902046" w:rsidP="00EC5093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:rsidR="00902046" w:rsidRPr="007D43A0" w:rsidRDefault="00902046" w:rsidP="00EC5093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902046" w:rsidRPr="007D43A0" w:rsidRDefault="00902046" w:rsidP="00EC5093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E53F9" w:rsidRPr="007D43A0" w:rsidTr="00C51D07">
        <w:tc>
          <w:tcPr>
            <w:tcW w:w="4590" w:type="dxa"/>
          </w:tcPr>
          <w:p w:rsidR="001E53F9" w:rsidRPr="007D43A0" w:rsidRDefault="001E53F9" w:rsidP="00EC5093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:rsidR="001E53F9" w:rsidRPr="007D43A0" w:rsidRDefault="00956DE6" w:rsidP="00EC5093">
            <w:pPr>
              <w:spacing w:line="360" w:lineRule="exact"/>
              <w:ind w:left="-41" w:right="5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  <w:tc>
          <w:tcPr>
            <w:tcW w:w="1215" w:type="dxa"/>
            <w:vAlign w:val="bottom"/>
          </w:tcPr>
          <w:p w:rsidR="001E53F9" w:rsidRPr="007D43A0" w:rsidRDefault="00494791" w:rsidP="00EC5093">
            <w:pPr>
              <w:spacing w:line="360" w:lineRule="exact"/>
              <w:ind w:left="-41" w:right="5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2559</w:t>
            </w:r>
          </w:p>
        </w:tc>
        <w:tc>
          <w:tcPr>
            <w:tcW w:w="1215" w:type="dxa"/>
            <w:vAlign w:val="bottom"/>
          </w:tcPr>
          <w:p w:rsidR="001E53F9" w:rsidRPr="007D43A0" w:rsidRDefault="00494791" w:rsidP="00EC5093">
            <w:pPr>
              <w:spacing w:line="360" w:lineRule="exact"/>
              <w:ind w:left="-41" w:right="5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  <w:tc>
          <w:tcPr>
            <w:tcW w:w="1215" w:type="dxa"/>
            <w:vAlign w:val="bottom"/>
          </w:tcPr>
          <w:p w:rsidR="001E53F9" w:rsidRPr="007D43A0" w:rsidRDefault="00494791" w:rsidP="00EC5093">
            <w:pPr>
              <w:spacing w:line="360" w:lineRule="exact"/>
              <w:ind w:left="-41" w:right="5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2559</w:t>
            </w:r>
          </w:p>
        </w:tc>
      </w:tr>
      <w:tr w:rsidR="00D7381F" w:rsidRPr="007D43A0" w:rsidTr="00C51D07">
        <w:tc>
          <w:tcPr>
            <w:tcW w:w="4590" w:type="dxa"/>
            <w:vAlign w:val="bottom"/>
          </w:tcPr>
          <w:p w:rsidR="00D7381F" w:rsidRPr="007D43A0" w:rsidRDefault="00D7381F" w:rsidP="00EC5093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15" w:type="dxa"/>
            <w:vAlign w:val="bottom"/>
          </w:tcPr>
          <w:p w:rsidR="00D7381F" w:rsidRPr="007D43A0" w:rsidRDefault="00D7381F" w:rsidP="00EC509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114,909</w:t>
            </w:r>
          </w:p>
        </w:tc>
        <w:tc>
          <w:tcPr>
            <w:tcW w:w="1215" w:type="dxa"/>
            <w:vAlign w:val="bottom"/>
          </w:tcPr>
          <w:p w:rsidR="00D7381F" w:rsidRPr="007D43A0" w:rsidRDefault="00D7381F" w:rsidP="00EC509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123,463</w:t>
            </w:r>
          </w:p>
        </w:tc>
        <w:tc>
          <w:tcPr>
            <w:tcW w:w="1215" w:type="dxa"/>
            <w:vAlign w:val="bottom"/>
          </w:tcPr>
          <w:p w:rsidR="00D7381F" w:rsidRPr="007D43A0" w:rsidRDefault="00D7381F" w:rsidP="00EC509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117,149</w:t>
            </w:r>
          </w:p>
        </w:tc>
        <w:tc>
          <w:tcPr>
            <w:tcW w:w="1215" w:type="dxa"/>
            <w:vAlign w:val="bottom"/>
          </w:tcPr>
          <w:p w:rsidR="00D7381F" w:rsidRPr="007D43A0" w:rsidRDefault="00D7381F" w:rsidP="00EC509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125,162</w:t>
            </w:r>
          </w:p>
        </w:tc>
      </w:tr>
      <w:tr w:rsidR="00D7381F" w:rsidRPr="007D43A0" w:rsidTr="00C51D07">
        <w:tc>
          <w:tcPr>
            <w:tcW w:w="4590" w:type="dxa"/>
            <w:vAlign w:val="bottom"/>
          </w:tcPr>
          <w:p w:rsidR="00D7381F" w:rsidRPr="007D43A0" w:rsidRDefault="00D7381F" w:rsidP="00EC5093">
            <w:pPr>
              <w:spacing w:line="360" w:lineRule="exact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15" w:type="dxa"/>
            <w:vAlign w:val="bottom"/>
          </w:tcPr>
          <w:p w:rsidR="00D7381F" w:rsidRPr="007D43A0" w:rsidRDefault="00D7381F" w:rsidP="00EC5093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10"/>
                <w:szCs w:val="10"/>
              </w:rPr>
            </w:pPr>
          </w:p>
        </w:tc>
        <w:tc>
          <w:tcPr>
            <w:tcW w:w="1215" w:type="dxa"/>
            <w:vAlign w:val="bottom"/>
          </w:tcPr>
          <w:p w:rsidR="00D7381F" w:rsidRPr="007D43A0" w:rsidRDefault="00D7381F" w:rsidP="00EC5093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10"/>
                <w:szCs w:val="10"/>
              </w:rPr>
            </w:pPr>
          </w:p>
        </w:tc>
        <w:tc>
          <w:tcPr>
            <w:tcW w:w="1215" w:type="dxa"/>
            <w:vAlign w:val="bottom"/>
          </w:tcPr>
          <w:p w:rsidR="00D7381F" w:rsidRPr="007D43A0" w:rsidRDefault="00D7381F" w:rsidP="00EC5093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10"/>
                <w:szCs w:val="10"/>
              </w:rPr>
            </w:pPr>
          </w:p>
        </w:tc>
        <w:tc>
          <w:tcPr>
            <w:tcW w:w="1215" w:type="dxa"/>
            <w:vAlign w:val="bottom"/>
          </w:tcPr>
          <w:p w:rsidR="00D7381F" w:rsidRPr="007D43A0" w:rsidRDefault="00D7381F" w:rsidP="00EC5093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10"/>
                <w:szCs w:val="10"/>
              </w:rPr>
            </w:pPr>
          </w:p>
        </w:tc>
      </w:tr>
      <w:tr w:rsidR="00D7381F" w:rsidRPr="007D43A0" w:rsidTr="00C51D07">
        <w:tc>
          <w:tcPr>
            <w:tcW w:w="4590" w:type="dxa"/>
            <w:vAlign w:val="bottom"/>
          </w:tcPr>
          <w:p w:rsidR="00D7381F" w:rsidRPr="007D43A0" w:rsidRDefault="00D7381F" w:rsidP="00EC5093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215" w:type="dxa"/>
            <w:vAlign w:val="bottom"/>
          </w:tcPr>
          <w:p w:rsidR="00D7381F" w:rsidRPr="007D43A0" w:rsidRDefault="00D7381F" w:rsidP="00EC5093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20%</w:t>
            </w:r>
          </w:p>
        </w:tc>
        <w:tc>
          <w:tcPr>
            <w:tcW w:w="1215" w:type="dxa"/>
            <w:vAlign w:val="bottom"/>
          </w:tcPr>
          <w:p w:rsidR="00D7381F" w:rsidRPr="007D43A0" w:rsidRDefault="00D7381F" w:rsidP="00EC5093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20%</w:t>
            </w:r>
          </w:p>
        </w:tc>
        <w:tc>
          <w:tcPr>
            <w:tcW w:w="1215" w:type="dxa"/>
            <w:vAlign w:val="bottom"/>
          </w:tcPr>
          <w:p w:rsidR="00D7381F" w:rsidRPr="007D43A0" w:rsidRDefault="00D7381F" w:rsidP="00EC5093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20%</w:t>
            </w:r>
          </w:p>
        </w:tc>
        <w:tc>
          <w:tcPr>
            <w:tcW w:w="1215" w:type="dxa"/>
            <w:vAlign w:val="bottom"/>
          </w:tcPr>
          <w:p w:rsidR="00D7381F" w:rsidRPr="007D43A0" w:rsidRDefault="00D7381F" w:rsidP="00EC5093">
            <w:pPr>
              <w:tabs>
                <w:tab w:val="decimal" w:pos="79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20%</w:t>
            </w:r>
          </w:p>
        </w:tc>
      </w:tr>
      <w:tr w:rsidR="00D7381F" w:rsidRPr="007D43A0" w:rsidTr="00C51D07">
        <w:tc>
          <w:tcPr>
            <w:tcW w:w="4590" w:type="dxa"/>
            <w:vAlign w:val="bottom"/>
          </w:tcPr>
          <w:p w:rsidR="00D7381F" w:rsidRPr="007D43A0" w:rsidRDefault="00D7381F" w:rsidP="00EC5093">
            <w:pPr>
              <w:spacing w:line="360" w:lineRule="exact"/>
              <w:ind w:left="162" w:hanging="1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15" w:type="dxa"/>
            <w:vAlign w:val="bottom"/>
          </w:tcPr>
          <w:p w:rsidR="00D7381F" w:rsidRPr="007D43A0" w:rsidRDefault="00D7381F" w:rsidP="00EC5093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22,982</w:t>
            </w:r>
          </w:p>
        </w:tc>
        <w:tc>
          <w:tcPr>
            <w:tcW w:w="1215" w:type="dxa"/>
            <w:vAlign w:val="bottom"/>
          </w:tcPr>
          <w:p w:rsidR="00D7381F" w:rsidRPr="007D43A0" w:rsidRDefault="00D7381F" w:rsidP="00EC5093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24,693</w:t>
            </w:r>
          </w:p>
        </w:tc>
        <w:tc>
          <w:tcPr>
            <w:tcW w:w="1215" w:type="dxa"/>
            <w:vAlign w:val="bottom"/>
          </w:tcPr>
          <w:p w:rsidR="00D7381F" w:rsidRPr="007D43A0" w:rsidRDefault="00D7381F" w:rsidP="00EC5093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23,430</w:t>
            </w:r>
          </w:p>
        </w:tc>
        <w:tc>
          <w:tcPr>
            <w:tcW w:w="1215" w:type="dxa"/>
            <w:vAlign w:val="bottom"/>
          </w:tcPr>
          <w:p w:rsidR="00D7381F" w:rsidRPr="007D43A0" w:rsidRDefault="00D7381F" w:rsidP="00EC5093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25,032</w:t>
            </w:r>
          </w:p>
        </w:tc>
      </w:tr>
      <w:tr w:rsidR="00D7381F" w:rsidRPr="007D43A0" w:rsidTr="00C51D07">
        <w:tc>
          <w:tcPr>
            <w:tcW w:w="4590" w:type="dxa"/>
            <w:vAlign w:val="bottom"/>
          </w:tcPr>
          <w:p w:rsidR="00D7381F" w:rsidRPr="007D43A0" w:rsidRDefault="00D7381F" w:rsidP="00EC5093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ผลกระทบทางภาษีสำหรับ</w:t>
            </w:r>
            <w:r w:rsidRPr="007D43A0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215" w:type="dxa"/>
            <w:vAlign w:val="bottom"/>
          </w:tcPr>
          <w:p w:rsidR="00D7381F" w:rsidRPr="007D43A0" w:rsidRDefault="00D7381F" w:rsidP="00EC5093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:rsidR="00D7381F" w:rsidRPr="007D43A0" w:rsidRDefault="00D7381F" w:rsidP="00EC5093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:rsidR="00D7381F" w:rsidRPr="007D43A0" w:rsidRDefault="00D7381F" w:rsidP="00EC5093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:rsidR="00D7381F" w:rsidRPr="007D43A0" w:rsidRDefault="00D7381F" w:rsidP="00EC5093">
            <w:pPr>
              <w:tabs>
                <w:tab w:val="decimal" w:pos="88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D7381F" w:rsidRPr="007D43A0" w:rsidTr="00C51D07">
        <w:tc>
          <w:tcPr>
            <w:tcW w:w="4590" w:type="dxa"/>
            <w:vAlign w:val="bottom"/>
          </w:tcPr>
          <w:p w:rsidR="00D7381F" w:rsidRPr="007D43A0" w:rsidRDefault="00D7381F" w:rsidP="00EC5093">
            <w:pPr>
              <w:spacing w:line="360" w:lineRule="exact"/>
              <w:ind w:left="342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การใช้ประโยชน์จากผลขาดทุนสะสมทางภาษี</w:t>
            </w:r>
          </w:p>
        </w:tc>
        <w:tc>
          <w:tcPr>
            <w:tcW w:w="1215" w:type="dxa"/>
            <w:vAlign w:val="bottom"/>
          </w:tcPr>
          <w:p w:rsidR="00D7381F" w:rsidRPr="007D43A0" w:rsidRDefault="00D7381F" w:rsidP="00EC5093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:rsidR="00D7381F" w:rsidRPr="007D43A0" w:rsidRDefault="00D7381F" w:rsidP="00EC5093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:rsidR="00D7381F" w:rsidRPr="007D43A0" w:rsidRDefault="00D7381F" w:rsidP="00EC5093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:rsidR="00D7381F" w:rsidRPr="007D43A0" w:rsidRDefault="00D7381F" w:rsidP="00EC5093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D7381F" w:rsidRPr="007D43A0" w:rsidTr="00C51D07">
        <w:tc>
          <w:tcPr>
            <w:tcW w:w="4590" w:type="dxa"/>
            <w:vAlign w:val="bottom"/>
          </w:tcPr>
          <w:p w:rsidR="00D7381F" w:rsidRPr="007D43A0" w:rsidRDefault="00D7381F" w:rsidP="00EC5093">
            <w:pPr>
              <w:spacing w:line="360" w:lineRule="exact"/>
              <w:ind w:left="342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และการรับรู้ขาดทุนสะสมทางภาษีของปีก่อน</w:t>
            </w:r>
          </w:p>
        </w:tc>
        <w:tc>
          <w:tcPr>
            <w:tcW w:w="1215" w:type="dxa"/>
            <w:vAlign w:val="bottom"/>
          </w:tcPr>
          <w:p w:rsidR="00D7381F" w:rsidRPr="007D43A0" w:rsidRDefault="000947AD" w:rsidP="00EC509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:rsidR="00D7381F" w:rsidRPr="007D43A0" w:rsidRDefault="00D7381F" w:rsidP="00EC509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(38,387)</w:t>
            </w:r>
          </w:p>
        </w:tc>
        <w:tc>
          <w:tcPr>
            <w:tcW w:w="1215" w:type="dxa"/>
            <w:vAlign w:val="bottom"/>
          </w:tcPr>
          <w:p w:rsidR="00D7381F" w:rsidRPr="007D43A0" w:rsidRDefault="000947AD" w:rsidP="00EC509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:rsidR="00D7381F" w:rsidRPr="007D43A0" w:rsidRDefault="00D7381F" w:rsidP="00EC509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(38,387)</w:t>
            </w:r>
          </w:p>
        </w:tc>
      </w:tr>
      <w:tr w:rsidR="00D7381F" w:rsidRPr="007D43A0" w:rsidTr="00C51D07">
        <w:tc>
          <w:tcPr>
            <w:tcW w:w="4590" w:type="dxa"/>
            <w:vAlign w:val="bottom"/>
          </w:tcPr>
          <w:p w:rsidR="00D7381F" w:rsidRPr="007D43A0" w:rsidRDefault="00D7381F" w:rsidP="00EC5093">
            <w:pPr>
              <w:spacing w:line="360" w:lineRule="exact"/>
              <w:ind w:left="342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215" w:type="dxa"/>
            <w:vAlign w:val="bottom"/>
          </w:tcPr>
          <w:p w:rsidR="00D7381F" w:rsidRPr="007D43A0" w:rsidRDefault="000947AD" w:rsidP="00EC509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1,780</w:t>
            </w:r>
          </w:p>
        </w:tc>
        <w:tc>
          <w:tcPr>
            <w:tcW w:w="1215" w:type="dxa"/>
            <w:vAlign w:val="bottom"/>
          </w:tcPr>
          <w:p w:rsidR="00D7381F" w:rsidRPr="007D43A0" w:rsidRDefault="00D7381F" w:rsidP="00EC509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326</w:t>
            </w:r>
          </w:p>
        </w:tc>
        <w:tc>
          <w:tcPr>
            <w:tcW w:w="1215" w:type="dxa"/>
            <w:vAlign w:val="bottom"/>
          </w:tcPr>
          <w:p w:rsidR="00D7381F" w:rsidRPr="007D43A0" w:rsidRDefault="000947AD" w:rsidP="00EC509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1,776</w:t>
            </w:r>
          </w:p>
        </w:tc>
        <w:tc>
          <w:tcPr>
            <w:tcW w:w="1215" w:type="dxa"/>
            <w:vAlign w:val="bottom"/>
          </w:tcPr>
          <w:p w:rsidR="00D7381F" w:rsidRPr="007D43A0" w:rsidRDefault="00D7381F" w:rsidP="00EC509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326</w:t>
            </w:r>
          </w:p>
        </w:tc>
      </w:tr>
      <w:tr w:rsidR="00D7381F" w:rsidRPr="007D43A0" w:rsidTr="00C51D07">
        <w:tc>
          <w:tcPr>
            <w:tcW w:w="4590" w:type="dxa"/>
            <w:vAlign w:val="bottom"/>
          </w:tcPr>
          <w:p w:rsidR="00D7381F" w:rsidRPr="007D43A0" w:rsidRDefault="00D7381F" w:rsidP="00EC5093">
            <w:pPr>
              <w:spacing w:line="360" w:lineRule="exact"/>
              <w:ind w:left="342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15" w:type="dxa"/>
            <w:vAlign w:val="bottom"/>
          </w:tcPr>
          <w:p w:rsidR="00D7381F" w:rsidRPr="007D43A0" w:rsidRDefault="000947AD" w:rsidP="002F46E9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="002F46E9"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</w:t>
            </w: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="002F46E9"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749</w:t>
            </w: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215" w:type="dxa"/>
            <w:vAlign w:val="bottom"/>
          </w:tcPr>
          <w:p w:rsidR="00D7381F" w:rsidRPr="007D43A0" w:rsidRDefault="00D7381F" w:rsidP="00EC509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(2,968)</w:t>
            </w:r>
          </w:p>
        </w:tc>
        <w:tc>
          <w:tcPr>
            <w:tcW w:w="1215" w:type="dxa"/>
            <w:vAlign w:val="bottom"/>
          </w:tcPr>
          <w:p w:rsidR="00D7381F" w:rsidRPr="007D43A0" w:rsidRDefault="000947AD" w:rsidP="002F46E9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="002F46E9"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</w:t>
            </w: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="002F46E9"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740</w:t>
            </w: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215" w:type="dxa"/>
            <w:vAlign w:val="bottom"/>
          </w:tcPr>
          <w:p w:rsidR="00D7381F" w:rsidRPr="007D43A0" w:rsidRDefault="00D7381F" w:rsidP="00EC509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(2,957)</w:t>
            </w:r>
          </w:p>
        </w:tc>
      </w:tr>
      <w:tr w:rsidR="000947AD" w:rsidRPr="007D43A0" w:rsidTr="00C51D07">
        <w:tc>
          <w:tcPr>
            <w:tcW w:w="4590" w:type="dxa"/>
            <w:vAlign w:val="bottom"/>
          </w:tcPr>
          <w:p w:rsidR="000947AD" w:rsidRPr="007D43A0" w:rsidRDefault="000947AD" w:rsidP="00EC5093">
            <w:pPr>
              <w:spacing w:line="360" w:lineRule="exact"/>
              <w:ind w:left="342" w:hanging="18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รายได้ที่ไม่ต้องเสียภาษี</w:t>
            </w:r>
          </w:p>
        </w:tc>
        <w:tc>
          <w:tcPr>
            <w:tcW w:w="1215" w:type="dxa"/>
            <w:vAlign w:val="bottom"/>
          </w:tcPr>
          <w:p w:rsidR="000947AD" w:rsidRPr="007D43A0" w:rsidRDefault="000947AD" w:rsidP="00EC509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:rsidR="000947AD" w:rsidRPr="007D43A0" w:rsidRDefault="000947AD" w:rsidP="00EC509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:rsidR="000947AD" w:rsidRPr="007D43A0" w:rsidRDefault="000947AD" w:rsidP="00EC509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(3,552)</w:t>
            </w:r>
          </w:p>
        </w:tc>
        <w:tc>
          <w:tcPr>
            <w:tcW w:w="1215" w:type="dxa"/>
            <w:vAlign w:val="bottom"/>
          </w:tcPr>
          <w:p w:rsidR="000947AD" w:rsidRPr="007D43A0" w:rsidRDefault="000947AD" w:rsidP="00EC509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D7381F" w:rsidRPr="007D43A0" w:rsidTr="000947AD">
        <w:tc>
          <w:tcPr>
            <w:tcW w:w="4590" w:type="dxa"/>
            <w:vAlign w:val="bottom"/>
          </w:tcPr>
          <w:p w:rsidR="00D7381F" w:rsidRPr="007D43A0" w:rsidRDefault="00D7381F" w:rsidP="00EC5093">
            <w:pPr>
              <w:spacing w:line="360" w:lineRule="exact"/>
              <w:ind w:left="342" w:right="-108" w:hanging="180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ผลแตกต่างชั่วคราวที่ใช้หักภาษีและขาดทุนทางภาษีที่ยังไม่ได้ใช้ที่ไม่ได้รับรู้</w:t>
            </w:r>
          </w:p>
        </w:tc>
        <w:tc>
          <w:tcPr>
            <w:tcW w:w="1215" w:type="dxa"/>
            <w:vAlign w:val="bottom"/>
          </w:tcPr>
          <w:p w:rsidR="00D7381F" w:rsidRPr="007D43A0" w:rsidRDefault="00D7381F" w:rsidP="00EC5093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:rsidR="00D7381F" w:rsidRPr="007D43A0" w:rsidRDefault="002F46E9" w:rsidP="002F46E9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</w:t>
            </w:r>
            <w:r w:rsidR="000947AD"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943</w:t>
            </w:r>
          </w:p>
        </w:tc>
        <w:tc>
          <w:tcPr>
            <w:tcW w:w="1215" w:type="dxa"/>
            <w:vAlign w:val="bottom"/>
          </w:tcPr>
          <w:p w:rsidR="00D7381F" w:rsidRPr="007D43A0" w:rsidRDefault="00D7381F" w:rsidP="00EC5093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:rsidR="00D7381F" w:rsidRPr="007D43A0" w:rsidRDefault="00D7381F" w:rsidP="00EC5093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(371)</w:t>
            </w:r>
          </w:p>
        </w:tc>
        <w:tc>
          <w:tcPr>
            <w:tcW w:w="1215" w:type="dxa"/>
            <w:vAlign w:val="bottom"/>
          </w:tcPr>
          <w:p w:rsidR="00D7381F" w:rsidRPr="007D43A0" w:rsidRDefault="00D7381F" w:rsidP="00EC5093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:rsidR="00D7381F" w:rsidRPr="007D43A0" w:rsidRDefault="002F46E9" w:rsidP="002F46E9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</w:t>
            </w:r>
            <w:r w:rsidR="000947AD"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874</w:t>
            </w:r>
          </w:p>
        </w:tc>
        <w:tc>
          <w:tcPr>
            <w:tcW w:w="1215" w:type="dxa"/>
            <w:vAlign w:val="bottom"/>
          </w:tcPr>
          <w:p w:rsidR="00D7381F" w:rsidRPr="007D43A0" w:rsidRDefault="00D7381F" w:rsidP="00EC5093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:rsidR="00D7381F" w:rsidRPr="007D43A0" w:rsidRDefault="00D7381F" w:rsidP="00EC5093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(723)</w:t>
            </w:r>
          </w:p>
        </w:tc>
      </w:tr>
      <w:tr w:rsidR="00D7381F" w:rsidRPr="007D43A0" w:rsidTr="00C51D07">
        <w:tc>
          <w:tcPr>
            <w:tcW w:w="4590" w:type="dxa"/>
            <w:vAlign w:val="bottom"/>
          </w:tcPr>
          <w:p w:rsidR="00D7381F" w:rsidRPr="007D43A0" w:rsidRDefault="00D7381F" w:rsidP="00EC5093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:rsidR="00D7381F" w:rsidRPr="007D43A0" w:rsidRDefault="000947AD" w:rsidP="00EC5093">
            <w:pPr>
              <w:pBdr>
                <w:bottom w:val="single" w:sz="2" w:space="1" w:color="auto"/>
              </w:pBdr>
              <w:tabs>
                <w:tab w:val="decimal" w:pos="88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(4,026)</w:t>
            </w:r>
          </w:p>
        </w:tc>
        <w:tc>
          <w:tcPr>
            <w:tcW w:w="1215" w:type="dxa"/>
            <w:vAlign w:val="bottom"/>
          </w:tcPr>
          <w:p w:rsidR="00D7381F" w:rsidRPr="007D43A0" w:rsidRDefault="00D7381F" w:rsidP="00EC5093">
            <w:pPr>
              <w:pBdr>
                <w:bottom w:val="single" w:sz="2" w:space="1" w:color="auto"/>
              </w:pBdr>
              <w:tabs>
                <w:tab w:val="decimal" w:pos="88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(41,400)</w:t>
            </w:r>
          </w:p>
        </w:tc>
        <w:tc>
          <w:tcPr>
            <w:tcW w:w="1215" w:type="dxa"/>
            <w:vAlign w:val="bottom"/>
          </w:tcPr>
          <w:p w:rsidR="00D7381F" w:rsidRPr="007D43A0" w:rsidRDefault="000947AD" w:rsidP="00EC5093">
            <w:pPr>
              <w:pBdr>
                <w:bottom w:val="single" w:sz="2" w:space="1" w:color="auto"/>
              </w:pBdr>
              <w:tabs>
                <w:tab w:val="decimal" w:pos="88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(5,642)</w:t>
            </w:r>
          </w:p>
        </w:tc>
        <w:tc>
          <w:tcPr>
            <w:tcW w:w="1215" w:type="dxa"/>
            <w:vAlign w:val="bottom"/>
          </w:tcPr>
          <w:p w:rsidR="00D7381F" w:rsidRPr="007D43A0" w:rsidRDefault="00D7381F" w:rsidP="00EC5093">
            <w:pPr>
              <w:pBdr>
                <w:bottom w:val="single" w:sz="2" w:space="1" w:color="auto"/>
              </w:pBdr>
              <w:tabs>
                <w:tab w:val="decimal" w:pos="88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(41,741)</w:t>
            </w:r>
          </w:p>
        </w:tc>
      </w:tr>
      <w:tr w:rsidR="00D7381F" w:rsidRPr="007D43A0" w:rsidTr="00C51D07">
        <w:tc>
          <w:tcPr>
            <w:tcW w:w="4590" w:type="dxa"/>
            <w:vAlign w:val="bottom"/>
          </w:tcPr>
          <w:p w:rsidR="00D7381F" w:rsidRPr="007D43A0" w:rsidRDefault="00D7381F" w:rsidP="00EC5093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215" w:type="dxa"/>
            <w:vAlign w:val="bottom"/>
          </w:tcPr>
          <w:p w:rsidR="00D7381F" w:rsidRPr="007D43A0" w:rsidRDefault="00D7381F" w:rsidP="00EC509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18,956</w:t>
            </w:r>
          </w:p>
        </w:tc>
        <w:tc>
          <w:tcPr>
            <w:tcW w:w="1215" w:type="dxa"/>
            <w:vAlign w:val="bottom"/>
          </w:tcPr>
          <w:p w:rsidR="00D7381F" w:rsidRPr="007D43A0" w:rsidRDefault="00D7381F" w:rsidP="00EC509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(16,707)</w:t>
            </w:r>
          </w:p>
        </w:tc>
        <w:tc>
          <w:tcPr>
            <w:tcW w:w="1215" w:type="dxa"/>
            <w:vAlign w:val="bottom"/>
          </w:tcPr>
          <w:p w:rsidR="00D7381F" w:rsidRPr="007D43A0" w:rsidRDefault="00D7381F" w:rsidP="00EC509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17,788</w:t>
            </w:r>
          </w:p>
        </w:tc>
        <w:tc>
          <w:tcPr>
            <w:tcW w:w="1215" w:type="dxa"/>
            <w:vAlign w:val="bottom"/>
          </w:tcPr>
          <w:p w:rsidR="00D7381F" w:rsidRPr="007D43A0" w:rsidRDefault="00D7381F" w:rsidP="00EC509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(16,709)</w:t>
            </w:r>
          </w:p>
        </w:tc>
      </w:tr>
    </w:tbl>
    <w:p w:rsidR="00BB38B8" w:rsidRPr="007D43A0" w:rsidRDefault="00BB38B8" w:rsidP="00EC5093">
      <w:pPr>
        <w:spacing w:before="240" w:after="120" w:line="36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90"/>
        <w:gridCol w:w="1215"/>
        <w:gridCol w:w="1215"/>
        <w:gridCol w:w="1215"/>
        <w:gridCol w:w="1215"/>
      </w:tblGrid>
      <w:tr w:rsidR="00022004" w:rsidRPr="007D43A0" w:rsidTr="00C51D0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2004" w:rsidRPr="007D43A0" w:rsidRDefault="00022004" w:rsidP="00EC5093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2004" w:rsidRPr="007D43A0" w:rsidRDefault="00022004" w:rsidP="00EC5093">
            <w:pPr>
              <w:spacing w:line="360" w:lineRule="exact"/>
              <w:ind w:left="1440" w:right="58" w:hanging="14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7D43A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7D43A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22004" w:rsidRPr="007D43A0" w:rsidTr="00C51D0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2004" w:rsidRPr="007D43A0" w:rsidRDefault="00022004" w:rsidP="00EC5093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:rsidR="00022004" w:rsidRPr="007D43A0" w:rsidRDefault="00022004" w:rsidP="00EC5093">
            <w:pPr>
              <w:pBdr>
                <w:bottom w:val="single" w:sz="4" w:space="1" w:color="auto"/>
              </w:pBdr>
              <w:spacing w:line="360" w:lineRule="exact"/>
              <w:ind w:left="-16" w:right="72" w:hanging="1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งบแสดงฐานะการเงิน</w:t>
            </w:r>
            <w:r w:rsidR="00527B9B" w:rsidRPr="007D43A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527B9B"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956DE6" w:rsidRPr="007D43A0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527B9B"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</w:p>
        </w:tc>
      </w:tr>
      <w:tr w:rsidR="00022004" w:rsidRPr="007D43A0" w:rsidTr="00C51D0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2004" w:rsidRPr="007D43A0" w:rsidRDefault="00022004" w:rsidP="00EC5093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022004" w:rsidRPr="007D43A0" w:rsidRDefault="00022004" w:rsidP="00EC5093">
            <w:pPr>
              <w:pBdr>
                <w:bottom w:val="single" w:sz="4" w:space="1" w:color="auto"/>
              </w:pBdr>
              <w:spacing w:line="360" w:lineRule="exact"/>
              <w:ind w:left="-16" w:hanging="1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:rsidR="00022004" w:rsidRPr="007D43A0" w:rsidRDefault="00022004" w:rsidP="00EC5093">
            <w:pPr>
              <w:pBdr>
                <w:bottom w:val="single" w:sz="4" w:space="1" w:color="auto"/>
              </w:pBdr>
              <w:spacing w:line="360" w:lineRule="exact"/>
              <w:ind w:left="-16" w:hanging="1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959D9" w:rsidRPr="007D43A0" w:rsidTr="00C51D0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59D9" w:rsidRPr="007D43A0" w:rsidRDefault="00E959D9" w:rsidP="00EC5093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:rsidR="00E959D9" w:rsidRPr="007D43A0" w:rsidRDefault="00956DE6" w:rsidP="00EC5093">
            <w:pPr>
              <w:spacing w:line="360" w:lineRule="exact"/>
              <w:ind w:left="-41" w:right="5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:rsidR="00E959D9" w:rsidRPr="007D43A0" w:rsidRDefault="00494791" w:rsidP="00EC5093">
            <w:pPr>
              <w:spacing w:line="360" w:lineRule="exact"/>
              <w:ind w:left="-41" w:right="5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2559</w:t>
            </w:r>
          </w:p>
        </w:tc>
        <w:tc>
          <w:tcPr>
            <w:tcW w:w="1215" w:type="dxa"/>
            <w:vAlign w:val="bottom"/>
          </w:tcPr>
          <w:p w:rsidR="00E959D9" w:rsidRPr="007D43A0" w:rsidRDefault="00494791" w:rsidP="00EC5093">
            <w:pPr>
              <w:spacing w:line="360" w:lineRule="exact"/>
              <w:ind w:left="-41" w:right="5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  <w:tc>
          <w:tcPr>
            <w:tcW w:w="1215" w:type="dxa"/>
            <w:vAlign w:val="bottom"/>
          </w:tcPr>
          <w:p w:rsidR="00E959D9" w:rsidRPr="007D43A0" w:rsidRDefault="00494791" w:rsidP="00EC5093">
            <w:pPr>
              <w:spacing w:line="360" w:lineRule="exact"/>
              <w:ind w:left="-41" w:right="5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2559</w:t>
            </w:r>
          </w:p>
        </w:tc>
      </w:tr>
      <w:tr w:rsidR="00E959D9" w:rsidRPr="007D43A0" w:rsidTr="00C51D0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59D9" w:rsidRPr="007D43A0" w:rsidRDefault="00E959D9" w:rsidP="00EC5093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:rsidR="00E959D9" w:rsidRPr="007D43A0" w:rsidRDefault="00E959D9" w:rsidP="00EC5093">
            <w:pPr>
              <w:tabs>
                <w:tab w:val="decimal" w:pos="61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:rsidR="00E959D9" w:rsidRPr="007D43A0" w:rsidRDefault="00E959D9" w:rsidP="00EC5093">
            <w:pPr>
              <w:tabs>
                <w:tab w:val="decimal" w:pos="61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:rsidR="00E959D9" w:rsidRPr="007D43A0" w:rsidRDefault="00E959D9" w:rsidP="00EC5093">
            <w:pPr>
              <w:tabs>
                <w:tab w:val="decimal" w:pos="61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:rsidR="00E959D9" w:rsidRPr="007D43A0" w:rsidRDefault="00E959D9" w:rsidP="00EC5093">
            <w:pPr>
              <w:tabs>
                <w:tab w:val="decimal" w:pos="61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D7381F" w:rsidRPr="007D43A0" w:rsidTr="00C51D07">
        <w:trPr>
          <w:trHeight w:val="288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81F" w:rsidRPr="007D43A0" w:rsidRDefault="00D7381F" w:rsidP="00EC5093">
            <w:pPr>
              <w:spacing w:line="360" w:lineRule="exact"/>
              <w:ind w:left="-18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ค่าเสื่อมราคาสะสม - อาคารและอุปกรณ์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:rsidR="00D7381F" w:rsidRPr="007D43A0" w:rsidRDefault="00D7381F" w:rsidP="00EC5093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6,812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:rsidR="00D7381F" w:rsidRPr="007D43A0" w:rsidRDefault="00D7381F" w:rsidP="00EC5093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5,698</w:t>
            </w:r>
          </w:p>
        </w:tc>
        <w:tc>
          <w:tcPr>
            <w:tcW w:w="1215" w:type="dxa"/>
            <w:vAlign w:val="bottom"/>
          </w:tcPr>
          <w:p w:rsidR="00D7381F" w:rsidRPr="007D43A0" w:rsidRDefault="00D7381F" w:rsidP="00EC5093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6,812</w:t>
            </w:r>
          </w:p>
        </w:tc>
        <w:tc>
          <w:tcPr>
            <w:tcW w:w="1215" w:type="dxa"/>
            <w:vAlign w:val="bottom"/>
          </w:tcPr>
          <w:p w:rsidR="00D7381F" w:rsidRPr="007D43A0" w:rsidRDefault="00D7381F" w:rsidP="00EC5093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5,698</w:t>
            </w:r>
          </w:p>
        </w:tc>
      </w:tr>
      <w:tr w:rsidR="00D7381F" w:rsidRPr="007D43A0" w:rsidTr="00C51D0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81F" w:rsidRPr="007D43A0" w:rsidRDefault="00D7381F" w:rsidP="00EC5093">
            <w:pPr>
              <w:spacing w:line="360" w:lineRule="exact"/>
              <w:ind w:left="-18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ประมาณการค่าใช้จ่ายสำหรับโครงการ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:rsidR="00D7381F" w:rsidRPr="007D43A0" w:rsidRDefault="00D7381F" w:rsidP="00EC5093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58,289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:rsidR="00D7381F" w:rsidRPr="007D43A0" w:rsidRDefault="00D7381F" w:rsidP="00EC5093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77,979</w:t>
            </w:r>
          </w:p>
        </w:tc>
        <w:tc>
          <w:tcPr>
            <w:tcW w:w="1215" w:type="dxa"/>
            <w:vAlign w:val="bottom"/>
          </w:tcPr>
          <w:p w:rsidR="00D7381F" w:rsidRPr="007D43A0" w:rsidRDefault="00D7381F" w:rsidP="00EC5093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58,255</w:t>
            </w:r>
          </w:p>
        </w:tc>
        <w:tc>
          <w:tcPr>
            <w:tcW w:w="1215" w:type="dxa"/>
            <w:vAlign w:val="bottom"/>
          </w:tcPr>
          <w:p w:rsidR="00D7381F" w:rsidRPr="007D43A0" w:rsidRDefault="00D7381F" w:rsidP="00EC5093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76,779</w:t>
            </w:r>
          </w:p>
        </w:tc>
      </w:tr>
      <w:tr w:rsidR="00D7381F" w:rsidRPr="007D43A0" w:rsidTr="00C51D0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81F" w:rsidRPr="007D43A0" w:rsidRDefault="00D7381F" w:rsidP="00EC5093">
            <w:pPr>
              <w:spacing w:line="360" w:lineRule="exact"/>
              <w:ind w:left="-18" w:right="-43"/>
              <w:jc w:val="both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:rsidR="00D7381F" w:rsidRPr="007D43A0" w:rsidRDefault="00D7381F" w:rsidP="00EC5093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23,939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:rsidR="00D7381F" w:rsidRPr="007D43A0" w:rsidRDefault="00D7381F" w:rsidP="00EC5093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19,811</w:t>
            </w:r>
          </w:p>
        </w:tc>
        <w:tc>
          <w:tcPr>
            <w:tcW w:w="1215" w:type="dxa"/>
            <w:vAlign w:val="bottom"/>
          </w:tcPr>
          <w:p w:rsidR="00D7381F" w:rsidRPr="007D43A0" w:rsidRDefault="00D7381F" w:rsidP="00EC5093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23,939</w:t>
            </w:r>
          </w:p>
        </w:tc>
        <w:tc>
          <w:tcPr>
            <w:tcW w:w="1215" w:type="dxa"/>
            <w:vAlign w:val="bottom"/>
          </w:tcPr>
          <w:p w:rsidR="00D7381F" w:rsidRPr="007D43A0" w:rsidRDefault="00D7381F" w:rsidP="00EC5093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19,811</w:t>
            </w:r>
          </w:p>
        </w:tc>
      </w:tr>
      <w:tr w:rsidR="00D7381F" w:rsidRPr="007D43A0" w:rsidTr="00C51D0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81F" w:rsidRPr="007D43A0" w:rsidRDefault="00D7381F" w:rsidP="00EC5093">
            <w:pPr>
              <w:spacing w:line="360" w:lineRule="exact"/>
              <w:ind w:left="-18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ขาดทุนทางภาษีที่ยังไม่ได้ใช้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:rsidR="00D7381F" w:rsidRPr="007D43A0" w:rsidRDefault="00D7381F" w:rsidP="00EC5093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37,75</w:t>
            </w:r>
            <w:r w:rsidR="00954D65"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:rsidR="00D7381F" w:rsidRPr="007D43A0" w:rsidRDefault="00D7381F" w:rsidP="00EC5093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37,758</w:t>
            </w:r>
          </w:p>
        </w:tc>
        <w:tc>
          <w:tcPr>
            <w:tcW w:w="1215" w:type="dxa"/>
            <w:vAlign w:val="bottom"/>
          </w:tcPr>
          <w:p w:rsidR="00D7381F" w:rsidRPr="007D43A0" w:rsidRDefault="00D7381F" w:rsidP="00EC5093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37,75</w:t>
            </w:r>
            <w:r w:rsidR="00954D65"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</w:t>
            </w:r>
          </w:p>
        </w:tc>
        <w:tc>
          <w:tcPr>
            <w:tcW w:w="1215" w:type="dxa"/>
            <w:vAlign w:val="bottom"/>
          </w:tcPr>
          <w:p w:rsidR="00D7381F" w:rsidRPr="007D43A0" w:rsidRDefault="00D7381F" w:rsidP="00EC5093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37,758</w:t>
            </w:r>
          </w:p>
        </w:tc>
      </w:tr>
      <w:tr w:rsidR="00D7381F" w:rsidRPr="007D43A0" w:rsidTr="00C51D0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81F" w:rsidRPr="007D43A0" w:rsidRDefault="00D7381F" w:rsidP="00EC5093">
            <w:pPr>
              <w:spacing w:line="360" w:lineRule="exact"/>
              <w:ind w:left="-18" w:right="-43"/>
              <w:jc w:val="both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อื่น ๆ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:rsidR="00D7381F" w:rsidRPr="007D43A0" w:rsidRDefault="00D7381F" w:rsidP="00EC509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6,13</w:t>
            </w:r>
            <w:r w:rsidR="00954D65"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:rsidR="00D7381F" w:rsidRPr="007D43A0" w:rsidRDefault="00D7381F" w:rsidP="00EC509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5,325</w:t>
            </w:r>
          </w:p>
        </w:tc>
        <w:tc>
          <w:tcPr>
            <w:tcW w:w="1215" w:type="dxa"/>
            <w:vAlign w:val="bottom"/>
          </w:tcPr>
          <w:p w:rsidR="00D7381F" w:rsidRPr="007D43A0" w:rsidRDefault="00D7381F" w:rsidP="00EC509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6,13</w:t>
            </w:r>
            <w:r w:rsidR="00954D65"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</w:t>
            </w:r>
          </w:p>
        </w:tc>
        <w:tc>
          <w:tcPr>
            <w:tcW w:w="1215" w:type="dxa"/>
            <w:vAlign w:val="bottom"/>
          </w:tcPr>
          <w:p w:rsidR="00D7381F" w:rsidRPr="007D43A0" w:rsidRDefault="00D7381F" w:rsidP="00EC509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5,323</w:t>
            </w:r>
          </w:p>
        </w:tc>
      </w:tr>
      <w:tr w:rsidR="00D7381F" w:rsidRPr="007D43A0" w:rsidTr="00C51D0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81F" w:rsidRPr="007D43A0" w:rsidRDefault="00D7381F" w:rsidP="00EC5093">
            <w:pPr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:rsidR="00D7381F" w:rsidRPr="007D43A0" w:rsidRDefault="00D7381F" w:rsidP="00EC509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132,930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:rsidR="00D7381F" w:rsidRPr="007D43A0" w:rsidRDefault="00D7381F" w:rsidP="00EC509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146,571</w:t>
            </w:r>
          </w:p>
        </w:tc>
        <w:tc>
          <w:tcPr>
            <w:tcW w:w="1215" w:type="dxa"/>
            <w:vAlign w:val="bottom"/>
          </w:tcPr>
          <w:p w:rsidR="00D7381F" w:rsidRPr="007D43A0" w:rsidRDefault="00D7381F" w:rsidP="00EC509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132,896</w:t>
            </w:r>
          </w:p>
        </w:tc>
        <w:tc>
          <w:tcPr>
            <w:tcW w:w="1215" w:type="dxa"/>
            <w:vAlign w:val="bottom"/>
          </w:tcPr>
          <w:p w:rsidR="00D7381F" w:rsidRPr="007D43A0" w:rsidRDefault="00D7381F" w:rsidP="00EC509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145,369</w:t>
            </w:r>
          </w:p>
        </w:tc>
      </w:tr>
      <w:tr w:rsidR="00D7381F" w:rsidRPr="007D43A0" w:rsidTr="00C51D0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81F" w:rsidRPr="007D43A0" w:rsidRDefault="00D7381F" w:rsidP="00EC5093">
            <w:pPr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:rsidR="00D7381F" w:rsidRPr="007D43A0" w:rsidRDefault="00D7381F" w:rsidP="00EC5093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:rsidR="00D7381F" w:rsidRPr="007D43A0" w:rsidRDefault="00D7381F" w:rsidP="00EC5093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:rsidR="00D7381F" w:rsidRPr="007D43A0" w:rsidRDefault="00D7381F" w:rsidP="00EC5093">
            <w:pPr>
              <w:tabs>
                <w:tab w:val="decimal" w:pos="722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:rsidR="00D7381F" w:rsidRPr="007D43A0" w:rsidRDefault="00D7381F" w:rsidP="00EC5093">
            <w:pPr>
              <w:tabs>
                <w:tab w:val="decimal" w:pos="722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D7381F" w:rsidRPr="007D43A0" w:rsidTr="00C51D0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81F" w:rsidRPr="007D43A0" w:rsidRDefault="00D7381F" w:rsidP="00EC5093">
            <w:pPr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ส่วนเกินทุนจากการตีราคาอาคาร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:rsidR="00D7381F" w:rsidRPr="007D43A0" w:rsidRDefault="00D7381F" w:rsidP="00EC5093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5,422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:rsidR="00D7381F" w:rsidRPr="007D43A0" w:rsidRDefault="00D7381F" w:rsidP="00EC5093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5,765</w:t>
            </w:r>
          </w:p>
        </w:tc>
        <w:tc>
          <w:tcPr>
            <w:tcW w:w="1215" w:type="dxa"/>
            <w:vAlign w:val="bottom"/>
          </w:tcPr>
          <w:p w:rsidR="00D7381F" w:rsidRPr="007D43A0" w:rsidRDefault="00D7381F" w:rsidP="00EC5093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5,422</w:t>
            </w:r>
          </w:p>
        </w:tc>
        <w:tc>
          <w:tcPr>
            <w:tcW w:w="1215" w:type="dxa"/>
            <w:vAlign w:val="bottom"/>
          </w:tcPr>
          <w:p w:rsidR="00D7381F" w:rsidRPr="007D43A0" w:rsidRDefault="00D7381F" w:rsidP="00EC5093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5,765</w:t>
            </w:r>
          </w:p>
        </w:tc>
      </w:tr>
      <w:tr w:rsidR="00D7381F" w:rsidRPr="007D43A0" w:rsidTr="00C51D0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81F" w:rsidRPr="007D43A0" w:rsidRDefault="00D7381F" w:rsidP="00EC5093">
            <w:pPr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หนี้สินภายใต้สัญญาเช่าการเงิน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:rsidR="00D7381F" w:rsidRPr="007D43A0" w:rsidRDefault="00D7381F" w:rsidP="00EC509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4,215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:rsidR="00D7381F" w:rsidRPr="007D43A0" w:rsidRDefault="00D7381F" w:rsidP="00EC509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1,922</w:t>
            </w:r>
          </w:p>
        </w:tc>
        <w:tc>
          <w:tcPr>
            <w:tcW w:w="1215" w:type="dxa"/>
            <w:vAlign w:val="bottom"/>
          </w:tcPr>
          <w:p w:rsidR="00D7381F" w:rsidRPr="007D43A0" w:rsidRDefault="00D7381F" w:rsidP="00EC509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4,215</w:t>
            </w:r>
          </w:p>
        </w:tc>
        <w:tc>
          <w:tcPr>
            <w:tcW w:w="1215" w:type="dxa"/>
            <w:vAlign w:val="bottom"/>
          </w:tcPr>
          <w:p w:rsidR="00D7381F" w:rsidRPr="007D43A0" w:rsidRDefault="00D7381F" w:rsidP="00EC509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1,922</w:t>
            </w:r>
          </w:p>
        </w:tc>
      </w:tr>
      <w:tr w:rsidR="00D7381F" w:rsidRPr="007D43A0" w:rsidTr="00C51D0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81F" w:rsidRPr="007D43A0" w:rsidRDefault="00D7381F" w:rsidP="00EC5093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:rsidR="00D7381F" w:rsidRPr="007D43A0" w:rsidRDefault="00D7381F" w:rsidP="00EC509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9,637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:rsidR="00D7381F" w:rsidRPr="007D43A0" w:rsidRDefault="00D7381F" w:rsidP="00EC509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7,687</w:t>
            </w:r>
          </w:p>
        </w:tc>
        <w:tc>
          <w:tcPr>
            <w:tcW w:w="1215" w:type="dxa"/>
            <w:vAlign w:val="bottom"/>
          </w:tcPr>
          <w:p w:rsidR="00D7381F" w:rsidRPr="007D43A0" w:rsidRDefault="00D7381F" w:rsidP="00EC509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9,637</w:t>
            </w:r>
          </w:p>
        </w:tc>
        <w:tc>
          <w:tcPr>
            <w:tcW w:w="1215" w:type="dxa"/>
            <w:vAlign w:val="bottom"/>
          </w:tcPr>
          <w:p w:rsidR="00D7381F" w:rsidRPr="007D43A0" w:rsidRDefault="00D7381F" w:rsidP="00EC509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7,687</w:t>
            </w:r>
          </w:p>
        </w:tc>
      </w:tr>
      <w:tr w:rsidR="00D7381F" w:rsidRPr="007D43A0" w:rsidTr="00C51D0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81F" w:rsidRPr="007D43A0" w:rsidRDefault="00D7381F" w:rsidP="00EC5093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:rsidR="00D7381F" w:rsidRPr="007D43A0" w:rsidRDefault="00D7381F" w:rsidP="00EC509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123,293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:rsidR="00D7381F" w:rsidRPr="007D43A0" w:rsidRDefault="00D7381F" w:rsidP="00EC509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138,884</w:t>
            </w:r>
          </w:p>
        </w:tc>
        <w:tc>
          <w:tcPr>
            <w:tcW w:w="1215" w:type="dxa"/>
            <w:vAlign w:val="bottom"/>
          </w:tcPr>
          <w:p w:rsidR="00D7381F" w:rsidRPr="007D43A0" w:rsidRDefault="00D7381F" w:rsidP="00EC509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123,259</w:t>
            </w:r>
          </w:p>
        </w:tc>
        <w:tc>
          <w:tcPr>
            <w:tcW w:w="1215" w:type="dxa"/>
            <w:vAlign w:val="bottom"/>
          </w:tcPr>
          <w:p w:rsidR="00D7381F" w:rsidRPr="007D43A0" w:rsidRDefault="00D7381F" w:rsidP="00EC509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137,682</w:t>
            </w:r>
          </w:p>
        </w:tc>
      </w:tr>
    </w:tbl>
    <w:p w:rsidR="00672F36" w:rsidRPr="007D43A0" w:rsidRDefault="00E748D5" w:rsidP="004B68DC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9E4CA5" w:rsidRPr="007D43A0">
        <w:rPr>
          <w:rFonts w:asciiTheme="majorBidi" w:hAnsiTheme="majorBidi" w:cstheme="majorBidi"/>
          <w:sz w:val="32"/>
          <w:szCs w:val="32"/>
        </w:rPr>
        <w:t xml:space="preserve">31 </w:t>
      </w:r>
      <w:r w:rsidR="009E4CA5" w:rsidRPr="007D43A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24780" w:rsidRPr="007D43A0">
        <w:rPr>
          <w:rFonts w:asciiTheme="majorBidi" w:hAnsiTheme="majorBidi" w:cstheme="majorBidi"/>
          <w:sz w:val="32"/>
          <w:szCs w:val="32"/>
        </w:rPr>
        <w:t>2560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 บ</w:t>
      </w:r>
      <w:r w:rsidRPr="007D43A0">
        <w:rPr>
          <w:rFonts w:asciiTheme="majorBidi" w:eastAsia="MS Mincho" w:hAnsiTheme="majorBidi" w:cstheme="majorBidi"/>
          <w:sz w:val="32"/>
          <w:szCs w:val="32"/>
          <w:cs/>
        </w:rPr>
        <w:t>ริษัทฯ</w:t>
      </w:r>
      <w:r w:rsidR="00A62E37" w:rsidRPr="007D43A0">
        <w:rPr>
          <w:rFonts w:asciiTheme="majorBidi" w:eastAsia="MS Mincho" w:hAnsiTheme="majorBidi" w:cstheme="majorBidi"/>
          <w:sz w:val="32"/>
          <w:szCs w:val="32"/>
          <w:cs/>
        </w:rPr>
        <w:t>และบริษัทย่อย</w:t>
      </w:r>
      <w:r w:rsidRPr="007D43A0">
        <w:rPr>
          <w:rFonts w:asciiTheme="majorBidi" w:eastAsia="MS Mincho" w:hAnsiTheme="majorBidi" w:cstheme="majorBidi"/>
          <w:sz w:val="32"/>
          <w:szCs w:val="32"/>
          <w:cs/>
        </w:rPr>
        <w:t>มีรายการ</w:t>
      </w:r>
      <w:r w:rsidR="00F403B5" w:rsidRPr="007D43A0">
        <w:rPr>
          <w:rFonts w:asciiTheme="majorBidi" w:eastAsia="MS Mincho" w:hAnsiTheme="majorBidi" w:cstheme="majorBidi"/>
          <w:sz w:val="32"/>
          <w:szCs w:val="32"/>
          <w:cs/>
        </w:rPr>
        <w:t>ผลแตกต่างชั่วคราวที่ใช้หักภาษีและ</w:t>
      </w:r>
      <w:r w:rsidRPr="007D43A0">
        <w:rPr>
          <w:rFonts w:asciiTheme="majorBidi" w:eastAsia="MS Mincho" w:hAnsiTheme="majorBidi" w:cstheme="majorBidi"/>
          <w:sz w:val="32"/>
          <w:szCs w:val="32"/>
          <w:cs/>
        </w:rPr>
        <w:t>ขาดทุนทางภาษีที่ยังไม่ได้ใช้จำนวน</w:t>
      </w:r>
      <w:r w:rsidR="002D1956" w:rsidRPr="007D43A0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="002F46E9" w:rsidRPr="007D43A0">
        <w:rPr>
          <w:rFonts w:asciiTheme="majorBidi" w:eastAsia="MS Mincho" w:hAnsiTheme="majorBidi" w:cstheme="majorBidi"/>
          <w:sz w:val="32"/>
          <w:szCs w:val="32"/>
        </w:rPr>
        <w:t>1,71</w:t>
      </w:r>
      <w:r w:rsidR="00161A03" w:rsidRPr="007D43A0">
        <w:rPr>
          <w:rFonts w:asciiTheme="majorBidi" w:eastAsia="MS Mincho" w:hAnsiTheme="majorBidi" w:cstheme="majorBidi"/>
          <w:sz w:val="32"/>
          <w:szCs w:val="32"/>
        </w:rPr>
        <w:t>3</w:t>
      </w:r>
      <w:r w:rsidR="002F46E9" w:rsidRPr="007D43A0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Pr="007D43A0">
        <w:rPr>
          <w:rFonts w:asciiTheme="majorBidi" w:eastAsia="MS Mincho" w:hAnsiTheme="majorBidi" w:cstheme="majorBidi"/>
          <w:sz w:val="32"/>
          <w:szCs w:val="32"/>
          <w:cs/>
        </w:rPr>
        <w:t>ล้านบาท</w:t>
      </w:r>
      <w:r w:rsidR="00F403B5" w:rsidRPr="007D43A0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="00E959D9" w:rsidRPr="007D43A0">
        <w:rPr>
          <w:rFonts w:asciiTheme="majorBidi" w:eastAsia="MS Mincho" w:hAnsiTheme="majorBidi" w:cstheme="majorBidi"/>
          <w:sz w:val="32"/>
          <w:szCs w:val="32"/>
        </w:rPr>
        <w:t>(</w:t>
      </w:r>
      <w:r w:rsidR="00494791" w:rsidRPr="007D43A0">
        <w:rPr>
          <w:rFonts w:asciiTheme="majorBidi" w:eastAsia="MS Mincho" w:hAnsiTheme="majorBidi" w:cstheme="majorBidi"/>
          <w:sz w:val="32"/>
          <w:szCs w:val="32"/>
        </w:rPr>
        <w:t>2559:</w:t>
      </w:r>
      <w:r w:rsidR="00F403B5" w:rsidRPr="007D43A0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="00024780" w:rsidRPr="007D43A0">
        <w:rPr>
          <w:rFonts w:asciiTheme="majorBidi" w:eastAsia="MS Mincho" w:hAnsiTheme="majorBidi" w:cstheme="majorBidi"/>
          <w:sz w:val="32"/>
          <w:szCs w:val="32"/>
        </w:rPr>
        <w:t>1,751</w:t>
      </w:r>
      <w:r w:rsidR="00E959D9" w:rsidRPr="007D43A0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="00F403B5" w:rsidRPr="007D43A0">
        <w:rPr>
          <w:rFonts w:asciiTheme="majorBidi" w:eastAsia="MS Mincho" w:hAnsiTheme="majorBidi" w:cstheme="majorBidi"/>
          <w:sz w:val="32"/>
          <w:szCs w:val="32"/>
          <w:cs/>
        </w:rPr>
        <w:t>ล้านบาท</w:t>
      </w:r>
      <w:r w:rsidR="00F403B5" w:rsidRPr="007D43A0">
        <w:rPr>
          <w:rFonts w:asciiTheme="majorBidi" w:eastAsia="MS Mincho" w:hAnsiTheme="majorBidi" w:cstheme="majorBidi"/>
          <w:sz w:val="32"/>
          <w:szCs w:val="32"/>
        </w:rPr>
        <w:t>)</w:t>
      </w:r>
      <w:r w:rsidR="00A62E37" w:rsidRPr="007D43A0">
        <w:rPr>
          <w:rFonts w:asciiTheme="majorBidi" w:eastAsia="MS Mincho" w:hAnsiTheme="majorBidi" w:cstheme="majorBidi"/>
          <w:sz w:val="32"/>
          <w:szCs w:val="32"/>
        </w:rPr>
        <w:t xml:space="preserve"> (</w:t>
      </w:r>
      <w:r w:rsidR="00A62E37" w:rsidRPr="007D43A0">
        <w:rPr>
          <w:rFonts w:asciiTheme="majorBidi" w:eastAsia="MS Mincho" w:hAnsiTheme="majorBidi" w:cstheme="majorBidi"/>
          <w:sz w:val="32"/>
          <w:szCs w:val="32"/>
          <w:cs/>
        </w:rPr>
        <w:t>เฉพาะของบริษัทฯ</w:t>
      </w:r>
      <w:r w:rsidR="00870EEB" w:rsidRPr="007D43A0">
        <w:rPr>
          <w:rFonts w:asciiTheme="majorBidi" w:eastAsia="MS Mincho" w:hAnsiTheme="majorBidi" w:cstheme="majorBidi"/>
          <w:sz w:val="32"/>
          <w:szCs w:val="32"/>
        </w:rPr>
        <w:t xml:space="preserve">: </w:t>
      </w:r>
      <w:r w:rsidR="002F46E9" w:rsidRPr="007D43A0">
        <w:rPr>
          <w:rFonts w:asciiTheme="majorBidi" w:eastAsia="MS Mincho" w:hAnsiTheme="majorBidi" w:cstheme="majorBidi"/>
          <w:sz w:val="32"/>
          <w:szCs w:val="32"/>
        </w:rPr>
        <w:t xml:space="preserve">1,667 </w:t>
      </w:r>
      <w:r w:rsidR="00A62E37" w:rsidRPr="007D43A0">
        <w:rPr>
          <w:rFonts w:asciiTheme="majorBidi" w:eastAsia="MS Mincho" w:hAnsiTheme="majorBidi" w:cstheme="majorBidi"/>
          <w:sz w:val="32"/>
          <w:szCs w:val="32"/>
          <w:cs/>
        </w:rPr>
        <w:t>ล้านบาท</w:t>
      </w:r>
      <w:r w:rsidR="00F403B5" w:rsidRPr="007D43A0">
        <w:rPr>
          <w:rFonts w:asciiTheme="majorBidi" w:eastAsia="MS Mincho" w:hAnsiTheme="majorBidi" w:cstheme="majorBidi"/>
          <w:sz w:val="32"/>
          <w:szCs w:val="32"/>
          <w:cs/>
        </w:rPr>
        <w:t xml:space="preserve"> </w:t>
      </w:r>
      <w:r w:rsidR="00494791" w:rsidRPr="007D43A0">
        <w:rPr>
          <w:rFonts w:asciiTheme="majorBidi" w:eastAsia="MS Mincho" w:hAnsiTheme="majorBidi" w:cstheme="majorBidi"/>
          <w:sz w:val="32"/>
          <w:szCs w:val="32"/>
        </w:rPr>
        <w:t>2559:</w:t>
      </w:r>
      <w:r w:rsidR="00F403B5" w:rsidRPr="007D43A0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="00024780" w:rsidRPr="007D43A0">
        <w:rPr>
          <w:rFonts w:asciiTheme="majorBidi" w:eastAsia="MS Mincho" w:hAnsiTheme="majorBidi" w:cstheme="majorBidi"/>
          <w:sz w:val="32"/>
          <w:szCs w:val="32"/>
        </w:rPr>
        <w:t>1,691</w:t>
      </w:r>
      <w:r w:rsidR="00E959D9" w:rsidRPr="007D43A0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="00F403B5" w:rsidRPr="007D43A0">
        <w:rPr>
          <w:rFonts w:asciiTheme="majorBidi" w:eastAsia="MS Mincho" w:hAnsiTheme="majorBidi" w:cstheme="majorBidi"/>
          <w:sz w:val="32"/>
          <w:szCs w:val="32"/>
          <w:cs/>
        </w:rPr>
        <w:t>ล้านบาท</w:t>
      </w:r>
      <w:r w:rsidR="00A62E37" w:rsidRPr="007D43A0">
        <w:rPr>
          <w:rFonts w:asciiTheme="majorBidi" w:eastAsia="MS Mincho" w:hAnsiTheme="majorBidi" w:cstheme="majorBidi"/>
          <w:sz w:val="32"/>
          <w:szCs w:val="32"/>
          <w:cs/>
        </w:rPr>
        <w:t>)</w:t>
      </w:r>
      <w:r w:rsidRPr="007D43A0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Pr="007D43A0">
        <w:rPr>
          <w:rFonts w:asciiTheme="majorBidi" w:eastAsia="MS Mincho" w:hAnsiTheme="majorBidi" w:cstheme="majorBidi"/>
          <w:spacing w:val="-10"/>
          <w:sz w:val="32"/>
          <w:szCs w:val="32"/>
          <w:cs/>
        </w:rPr>
        <w:t>ที่บริษัทฯ</w:t>
      </w:r>
      <w:r w:rsidR="00991ABC" w:rsidRPr="007D43A0">
        <w:rPr>
          <w:rFonts w:asciiTheme="majorBidi" w:eastAsia="MS Mincho" w:hAnsiTheme="majorBidi" w:cstheme="majorBidi"/>
          <w:spacing w:val="-10"/>
          <w:sz w:val="32"/>
          <w:szCs w:val="32"/>
          <w:cs/>
        </w:rPr>
        <w:t>และบริษัทย่อย</w:t>
      </w:r>
      <w:r w:rsidRPr="007D43A0">
        <w:rPr>
          <w:rFonts w:asciiTheme="majorBidi" w:eastAsia="MS Mincho" w:hAnsiTheme="majorBidi" w:cstheme="majorBidi"/>
          <w:spacing w:val="-10"/>
          <w:sz w:val="32"/>
          <w:szCs w:val="32"/>
          <w:cs/>
        </w:rPr>
        <w:t xml:space="preserve">ไม่ได้บันทึกสินทรัพย์ภาษีเงินได้รอการตัดบัญชี </w:t>
      </w:r>
      <w:r w:rsidRPr="007D43A0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เนื่องจาก</w:t>
      </w:r>
      <w:r w:rsidR="00991ABC" w:rsidRPr="007D43A0">
        <w:rPr>
          <w:rFonts w:asciiTheme="majorBidi" w:hAnsiTheme="majorBidi" w:cstheme="majorBidi"/>
          <w:spacing w:val="-10"/>
          <w:sz w:val="32"/>
          <w:szCs w:val="32"/>
          <w:cs/>
        </w:rPr>
        <w:t>ฝ่ายบริหาร</w:t>
      </w:r>
      <w:r w:rsidRPr="007D43A0">
        <w:rPr>
          <w:rFonts w:asciiTheme="majorBidi" w:hAnsiTheme="majorBidi" w:cstheme="majorBidi"/>
          <w:spacing w:val="-10"/>
          <w:sz w:val="32"/>
          <w:szCs w:val="32"/>
          <w:cs/>
        </w:rPr>
        <w:t>พิจารณา</w:t>
      </w:r>
      <w:r w:rsidRPr="007D43A0">
        <w:rPr>
          <w:rFonts w:asciiTheme="majorBidi" w:hAnsiTheme="majorBidi" w:cstheme="majorBidi"/>
          <w:sz w:val="32"/>
          <w:szCs w:val="32"/>
          <w:cs/>
        </w:rPr>
        <w:t>แล้วเห็นว่าบริษัทฯ</w:t>
      </w:r>
      <w:r w:rsidR="00527B9B" w:rsidRPr="007D43A0">
        <w:rPr>
          <w:rFonts w:asciiTheme="majorBidi" w:eastAsia="MS Mincho" w:hAnsiTheme="majorBidi" w:cstheme="majorBidi"/>
          <w:sz w:val="32"/>
          <w:szCs w:val="32"/>
          <w:cs/>
        </w:rPr>
        <w:t>และบริษัทย่อย</w:t>
      </w:r>
      <w:r w:rsidRPr="007D43A0">
        <w:rPr>
          <w:rFonts w:asciiTheme="majorBidi" w:hAnsiTheme="majorBidi" w:cstheme="majorBidi"/>
          <w:sz w:val="32"/>
          <w:szCs w:val="32"/>
          <w:cs/>
        </w:rPr>
        <w:t>อาจไม่มีกำไรทางภาษีในอนาคตเพียงพอที่จะนำ</w:t>
      </w:r>
      <w:r w:rsidR="00991ABC" w:rsidRPr="007D43A0">
        <w:rPr>
          <w:rFonts w:asciiTheme="majorBidi" w:hAnsiTheme="majorBidi" w:cstheme="majorBidi"/>
          <w:sz w:val="32"/>
          <w:szCs w:val="32"/>
          <w:cs/>
        </w:rPr>
        <w:t>ผลแตกต่างชั่วคราวที่ใช้หักภาษีและ</w:t>
      </w:r>
      <w:r w:rsidRPr="007D43A0">
        <w:rPr>
          <w:rFonts w:asciiTheme="majorBidi" w:hAnsiTheme="majorBidi" w:cstheme="majorBidi"/>
          <w:sz w:val="32"/>
          <w:szCs w:val="32"/>
          <w:cs/>
        </w:rPr>
        <w:t>ขาดทุนทางภาษีที่ยังไม่ได้ใช้ข้างต้นมาใช้ประโยชน์ได้</w:t>
      </w:r>
    </w:p>
    <w:p w:rsidR="00D5710B" w:rsidRPr="007D43A0" w:rsidRDefault="00D5710B" w:rsidP="00022DDD">
      <w:pPr>
        <w:spacing w:before="120" w:after="120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  <w:cs/>
        </w:rPr>
        <w:t>รายละเอียดวันสิ้นสุดระยะเวลาการให้ประโยชน์ของรายการ</w:t>
      </w:r>
      <w:r w:rsidRPr="007D43A0">
        <w:rPr>
          <w:rFonts w:asciiTheme="majorBidi" w:eastAsia="MS Mincho" w:hAnsiTheme="majorBidi" w:cstheme="majorBidi"/>
          <w:sz w:val="32"/>
          <w:szCs w:val="32"/>
          <w:cs/>
        </w:rPr>
        <w:t>ขาดทุนทางภาษีที่ยังไม่ได้ใช้</w:t>
      </w:r>
      <w:r w:rsidR="004A19B3" w:rsidRPr="007D43A0">
        <w:rPr>
          <w:rFonts w:asciiTheme="majorBidi" w:eastAsia="MS Mincho" w:hAnsiTheme="majorBidi" w:cstheme="majorBidi"/>
          <w:sz w:val="32"/>
          <w:szCs w:val="32"/>
          <w:cs/>
        </w:rPr>
        <w:t xml:space="preserve">ซึ่งบริษัทฯและบริษัทย่อยไม่ได้บันทึกสินทรัพย์ภาษีเงินได้รอการตัดบัญชี </w:t>
      </w:r>
      <w:r w:rsidRPr="007D43A0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:rsidR="00D5710B" w:rsidRPr="007D43A0" w:rsidRDefault="00D5710B" w:rsidP="00827694">
      <w:pPr>
        <w:ind w:left="533" w:right="-43"/>
        <w:jc w:val="right"/>
        <w:rPr>
          <w:rFonts w:asciiTheme="majorBidi" w:hAnsiTheme="majorBidi" w:cstheme="majorBidi"/>
          <w:sz w:val="32"/>
          <w:szCs w:val="32"/>
          <w:cs/>
        </w:rPr>
      </w:pPr>
      <w:r w:rsidRPr="007D43A0">
        <w:rPr>
          <w:rFonts w:asciiTheme="majorBidi" w:hAnsiTheme="majorBidi" w:cstheme="majorBidi"/>
          <w:sz w:val="32"/>
          <w:szCs w:val="32"/>
        </w:rPr>
        <w:t>(</w:t>
      </w:r>
      <w:r w:rsidRPr="007D43A0">
        <w:rPr>
          <w:rFonts w:asciiTheme="majorBidi" w:hAnsiTheme="majorBidi" w:cstheme="majorBidi"/>
          <w:sz w:val="32"/>
          <w:szCs w:val="32"/>
          <w:cs/>
        </w:rPr>
        <w:t>หน่วย:</w:t>
      </w:r>
      <w:r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Pr="007D43A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7D43A0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19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788"/>
        <w:gridCol w:w="1102"/>
        <w:gridCol w:w="1103"/>
        <w:gridCol w:w="1102"/>
        <w:gridCol w:w="1103"/>
      </w:tblGrid>
      <w:tr w:rsidR="00D5710B" w:rsidRPr="007D43A0" w:rsidTr="00AE6D25">
        <w:tc>
          <w:tcPr>
            <w:tcW w:w="4788" w:type="dxa"/>
            <w:vAlign w:val="bottom"/>
          </w:tcPr>
          <w:p w:rsidR="00D5710B" w:rsidRPr="007D43A0" w:rsidRDefault="00D5710B" w:rsidP="00827694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2205" w:type="dxa"/>
            <w:gridSpan w:val="2"/>
            <w:vAlign w:val="bottom"/>
          </w:tcPr>
          <w:p w:rsidR="00D5710B" w:rsidRPr="007D43A0" w:rsidRDefault="00D5710B" w:rsidP="0082769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  <w:vAlign w:val="bottom"/>
          </w:tcPr>
          <w:p w:rsidR="00D5710B" w:rsidRPr="007D43A0" w:rsidRDefault="00D5710B" w:rsidP="0082769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5710B" w:rsidRPr="007D43A0" w:rsidTr="00AE6D25">
        <w:tc>
          <w:tcPr>
            <w:tcW w:w="4788" w:type="dxa"/>
            <w:vAlign w:val="bottom"/>
          </w:tcPr>
          <w:p w:rsidR="00D5710B" w:rsidRPr="007D43A0" w:rsidRDefault="00D5710B" w:rsidP="00827694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102" w:type="dxa"/>
            <w:vAlign w:val="bottom"/>
          </w:tcPr>
          <w:p w:rsidR="00D5710B" w:rsidRPr="007D43A0" w:rsidRDefault="00494791" w:rsidP="00827694">
            <w:pPr>
              <w:ind w:left="-78" w:right="-7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  <w:t>2560</w:t>
            </w:r>
          </w:p>
        </w:tc>
        <w:tc>
          <w:tcPr>
            <w:tcW w:w="1103" w:type="dxa"/>
            <w:vAlign w:val="bottom"/>
          </w:tcPr>
          <w:p w:rsidR="00D5710B" w:rsidRPr="007D43A0" w:rsidRDefault="00494791" w:rsidP="00827694">
            <w:pPr>
              <w:ind w:left="-48" w:right="-7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  <w:t>2559</w:t>
            </w:r>
          </w:p>
        </w:tc>
        <w:tc>
          <w:tcPr>
            <w:tcW w:w="1102" w:type="dxa"/>
            <w:vAlign w:val="bottom"/>
          </w:tcPr>
          <w:p w:rsidR="00D5710B" w:rsidRPr="007D43A0" w:rsidRDefault="00494791" w:rsidP="00827694">
            <w:pPr>
              <w:ind w:left="-78" w:right="-7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  <w:t>2560</w:t>
            </w:r>
          </w:p>
        </w:tc>
        <w:tc>
          <w:tcPr>
            <w:tcW w:w="1103" w:type="dxa"/>
            <w:vAlign w:val="bottom"/>
          </w:tcPr>
          <w:p w:rsidR="00D5710B" w:rsidRPr="007D43A0" w:rsidRDefault="00494791" w:rsidP="00827694">
            <w:pPr>
              <w:ind w:left="-48" w:right="-7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  <w:t>2559</w:t>
            </w:r>
          </w:p>
        </w:tc>
      </w:tr>
      <w:tr w:rsidR="00D7381F" w:rsidRPr="007D43A0" w:rsidTr="00AE6D25">
        <w:tc>
          <w:tcPr>
            <w:tcW w:w="4788" w:type="dxa"/>
            <w:vAlign w:val="bottom"/>
          </w:tcPr>
          <w:p w:rsidR="00D7381F" w:rsidRPr="007D43A0" w:rsidRDefault="00D7381F" w:rsidP="00D7381F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7D43A0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1102" w:type="dxa"/>
            <w:vAlign w:val="bottom"/>
          </w:tcPr>
          <w:p w:rsidR="00D7381F" w:rsidRPr="007D43A0" w:rsidRDefault="00D7381F" w:rsidP="00D7381F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1,534</w:t>
            </w:r>
          </w:p>
        </w:tc>
        <w:tc>
          <w:tcPr>
            <w:tcW w:w="1103" w:type="dxa"/>
            <w:vAlign w:val="bottom"/>
          </w:tcPr>
          <w:p w:rsidR="00D7381F" w:rsidRPr="007D43A0" w:rsidRDefault="00D7381F" w:rsidP="00D7381F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1,534</w:t>
            </w:r>
          </w:p>
        </w:tc>
        <w:tc>
          <w:tcPr>
            <w:tcW w:w="1102" w:type="dxa"/>
            <w:vAlign w:val="bottom"/>
          </w:tcPr>
          <w:p w:rsidR="00D7381F" w:rsidRPr="007D43A0" w:rsidRDefault="002F46E9" w:rsidP="00D7381F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103" w:type="dxa"/>
            <w:vAlign w:val="bottom"/>
          </w:tcPr>
          <w:p w:rsidR="00D7381F" w:rsidRPr="007D43A0" w:rsidRDefault="00D7381F" w:rsidP="00D7381F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D7381F" w:rsidRPr="007D43A0" w:rsidTr="00AE6D25">
        <w:tc>
          <w:tcPr>
            <w:tcW w:w="4788" w:type="dxa"/>
            <w:vAlign w:val="bottom"/>
          </w:tcPr>
          <w:p w:rsidR="00D7381F" w:rsidRPr="007D43A0" w:rsidRDefault="00D7381F" w:rsidP="00D7381F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7D43A0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102" w:type="dxa"/>
            <w:vAlign w:val="bottom"/>
          </w:tcPr>
          <w:p w:rsidR="00D7381F" w:rsidRPr="007D43A0" w:rsidRDefault="00563DA5" w:rsidP="00D7381F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</w:t>
            </w:r>
            <w:r w:rsidR="00D7381F"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</w:p>
        </w:tc>
        <w:tc>
          <w:tcPr>
            <w:tcW w:w="1103" w:type="dxa"/>
            <w:vAlign w:val="bottom"/>
          </w:tcPr>
          <w:p w:rsidR="00D7381F" w:rsidRPr="007D43A0" w:rsidRDefault="00D7381F" w:rsidP="00D7381F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93</w:t>
            </w:r>
          </w:p>
        </w:tc>
        <w:tc>
          <w:tcPr>
            <w:tcW w:w="1102" w:type="dxa"/>
            <w:vAlign w:val="bottom"/>
          </w:tcPr>
          <w:p w:rsidR="00D7381F" w:rsidRPr="007D43A0" w:rsidRDefault="002F46E9" w:rsidP="00D7381F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91</w:t>
            </w:r>
          </w:p>
        </w:tc>
        <w:tc>
          <w:tcPr>
            <w:tcW w:w="1103" w:type="dxa"/>
            <w:vAlign w:val="bottom"/>
          </w:tcPr>
          <w:p w:rsidR="00D7381F" w:rsidRPr="007D43A0" w:rsidRDefault="00D7381F" w:rsidP="00D7381F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91</w:t>
            </w:r>
          </w:p>
        </w:tc>
      </w:tr>
      <w:tr w:rsidR="00D7381F" w:rsidRPr="007D43A0" w:rsidTr="00AE6D25">
        <w:tc>
          <w:tcPr>
            <w:tcW w:w="4788" w:type="dxa"/>
            <w:vAlign w:val="bottom"/>
          </w:tcPr>
          <w:p w:rsidR="00D7381F" w:rsidRPr="007D43A0" w:rsidRDefault="00D7381F" w:rsidP="00D7381F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7D43A0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102" w:type="dxa"/>
            <w:vAlign w:val="bottom"/>
          </w:tcPr>
          <w:p w:rsidR="00D7381F" w:rsidRPr="007D43A0" w:rsidRDefault="00D7381F" w:rsidP="002F46E9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</w:t>
            </w:r>
          </w:p>
        </w:tc>
        <w:tc>
          <w:tcPr>
            <w:tcW w:w="1103" w:type="dxa"/>
            <w:vAlign w:val="bottom"/>
          </w:tcPr>
          <w:p w:rsidR="00D7381F" w:rsidRPr="007D43A0" w:rsidRDefault="00D7381F" w:rsidP="002F46E9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</w:t>
            </w:r>
          </w:p>
        </w:tc>
        <w:tc>
          <w:tcPr>
            <w:tcW w:w="1102" w:type="dxa"/>
            <w:vAlign w:val="bottom"/>
          </w:tcPr>
          <w:p w:rsidR="00D7381F" w:rsidRPr="007D43A0" w:rsidRDefault="002F46E9" w:rsidP="002F46E9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103" w:type="dxa"/>
            <w:vAlign w:val="bottom"/>
          </w:tcPr>
          <w:p w:rsidR="00D7381F" w:rsidRPr="007D43A0" w:rsidRDefault="00D7381F" w:rsidP="002F46E9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2F46E9" w:rsidRPr="007D43A0" w:rsidTr="00AE6D25">
        <w:tc>
          <w:tcPr>
            <w:tcW w:w="4788" w:type="dxa"/>
            <w:vAlign w:val="bottom"/>
          </w:tcPr>
          <w:p w:rsidR="002F46E9" w:rsidRPr="007D43A0" w:rsidRDefault="002F46E9" w:rsidP="002F46E9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7D43A0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102" w:type="dxa"/>
            <w:vAlign w:val="bottom"/>
          </w:tcPr>
          <w:p w:rsidR="002F46E9" w:rsidRPr="007D43A0" w:rsidRDefault="002F46E9" w:rsidP="00161A03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</w:t>
            </w:r>
            <w:r w:rsidR="00161A03"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</w:p>
        </w:tc>
        <w:tc>
          <w:tcPr>
            <w:tcW w:w="1103" w:type="dxa"/>
            <w:vAlign w:val="bottom"/>
          </w:tcPr>
          <w:p w:rsidR="002F46E9" w:rsidRPr="007D43A0" w:rsidRDefault="002F46E9" w:rsidP="002F46E9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102" w:type="dxa"/>
            <w:vAlign w:val="bottom"/>
          </w:tcPr>
          <w:p w:rsidR="002F46E9" w:rsidRPr="007D43A0" w:rsidRDefault="002F46E9" w:rsidP="002F46E9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42</w:t>
            </w:r>
          </w:p>
        </w:tc>
        <w:tc>
          <w:tcPr>
            <w:tcW w:w="1103" w:type="dxa"/>
            <w:vAlign w:val="bottom"/>
          </w:tcPr>
          <w:p w:rsidR="002F46E9" w:rsidRPr="007D43A0" w:rsidRDefault="002F46E9" w:rsidP="002F46E9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2F46E9" w:rsidRPr="007D43A0" w:rsidTr="00AE6D25">
        <w:tc>
          <w:tcPr>
            <w:tcW w:w="4788" w:type="dxa"/>
            <w:vAlign w:val="bottom"/>
          </w:tcPr>
          <w:p w:rsidR="002F46E9" w:rsidRPr="007D43A0" w:rsidRDefault="002F46E9" w:rsidP="002F46E9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รวม</w:t>
            </w:r>
          </w:p>
        </w:tc>
        <w:tc>
          <w:tcPr>
            <w:tcW w:w="1102" w:type="dxa"/>
            <w:vAlign w:val="bottom"/>
          </w:tcPr>
          <w:p w:rsidR="002F46E9" w:rsidRPr="007D43A0" w:rsidRDefault="002F46E9" w:rsidP="0050609E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</w:t>
            </w:r>
            <w:r w:rsidR="0050609E"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671</w:t>
            </w:r>
          </w:p>
        </w:tc>
        <w:tc>
          <w:tcPr>
            <w:tcW w:w="1103" w:type="dxa"/>
            <w:vAlign w:val="bottom"/>
          </w:tcPr>
          <w:p w:rsidR="002F46E9" w:rsidRPr="007D43A0" w:rsidRDefault="002F46E9" w:rsidP="002F46E9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1,628</w:t>
            </w:r>
          </w:p>
        </w:tc>
        <w:tc>
          <w:tcPr>
            <w:tcW w:w="1102" w:type="dxa"/>
            <w:vAlign w:val="bottom"/>
          </w:tcPr>
          <w:p w:rsidR="002F46E9" w:rsidRPr="007D43A0" w:rsidRDefault="002F46E9" w:rsidP="002F46E9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133</w:t>
            </w:r>
          </w:p>
        </w:tc>
        <w:tc>
          <w:tcPr>
            <w:tcW w:w="1103" w:type="dxa"/>
            <w:vAlign w:val="bottom"/>
          </w:tcPr>
          <w:p w:rsidR="002F46E9" w:rsidRPr="007D43A0" w:rsidRDefault="002F46E9" w:rsidP="002F46E9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91</w:t>
            </w:r>
          </w:p>
        </w:tc>
      </w:tr>
    </w:tbl>
    <w:p w:rsidR="00E748D5" w:rsidRPr="007D43A0" w:rsidRDefault="00183ABB" w:rsidP="00AE6D25">
      <w:pPr>
        <w:tabs>
          <w:tab w:val="left" w:pos="2160"/>
        </w:tabs>
        <w:spacing w:before="24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</w:rPr>
        <w:t>26</w:t>
      </w:r>
      <w:r w:rsidR="00E748D5" w:rsidRPr="007D43A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748D5" w:rsidRPr="007D43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E748D5" w:rsidRPr="007D43A0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:rsidR="009F3C21" w:rsidRPr="007D43A0" w:rsidRDefault="009F3C21" w:rsidP="00616A9C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A62E37" w:rsidRPr="007D43A0">
        <w:rPr>
          <w:rFonts w:asciiTheme="majorBidi" w:hAnsiTheme="majorBidi" w:cstheme="majorBidi"/>
          <w:sz w:val="32"/>
          <w:szCs w:val="32"/>
          <w:cs/>
        </w:rPr>
        <w:t>ปี</w:t>
      </w:r>
      <w:r w:rsidRPr="007D43A0">
        <w:rPr>
          <w:rFonts w:asciiTheme="majorBidi" w:hAnsiTheme="majorBidi" w:cstheme="majorBidi"/>
          <w:sz w:val="32"/>
          <w:szCs w:val="32"/>
          <w:cs/>
        </w:rPr>
        <w:t>ที่เป็นของผู้ถือหุ้นของบริษัทฯ</w:t>
      </w:r>
      <w:r w:rsidRPr="007D43A0">
        <w:rPr>
          <w:rFonts w:asciiTheme="majorBidi" w:hAnsiTheme="majorBidi" w:cstheme="majorBidi"/>
          <w:sz w:val="32"/>
          <w:szCs w:val="32"/>
        </w:rPr>
        <w:t xml:space="preserve"> (</w:t>
      </w:r>
      <w:r w:rsidRPr="007D43A0">
        <w:rPr>
          <w:rFonts w:asciiTheme="majorBidi" w:hAnsiTheme="majorBidi" w:cstheme="majorBidi"/>
          <w:sz w:val="32"/>
          <w:szCs w:val="32"/>
          <w:cs/>
        </w:rPr>
        <w:t>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2D1956" w:rsidRPr="007D43A0">
        <w:rPr>
          <w:rFonts w:asciiTheme="majorBidi" w:hAnsiTheme="majorBidi" w:cstheme="majorBidi"/>
          <w:sz w:val="32"/>
          <w:szCs w:val="32"/>
          <w:cs/>
        </w:rPr>
        <w:t>ปี</w:t>
      </w:r>
      <w:r w:rsidRPr="007D43A0">
        <w:rPr>
          <w:rFonts w:asciiTheme="majorBidi" w:hAnsiTheme="majorBidi" w:cstheme="majorBidi"/>
          <w:sz w:val="32"/>
          <w:szCs w:val="32"/>
        </w:rPr>
        <w:t xml:space="preserve"> </w:t>
      </w:r>
    </w:p>
    <w:p w:rsidR="009F3C21" w:rsidRPr="007D43A0" w:rsidRDefault="00183ABB" w:rsidP="00616A9C">
      <w:pPr>
        <w:spacing w:before="120" w:after="120" w:line="420" w:lineRule="exact"/>
        <w:ind w:left="547" w:right="-72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9F3C21" w:rsidRPr="007D43A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F3C21" w:rsidRPr="007D43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9F3C21" w:rsidRPr="007D43A0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เงินปันผลจ่าย</w:t>
      </w:r>
    </w:p>
    <w:p w:rsidR="009F3C21" w:rsidRPr="007D43A0" w:rsidRDefault="009F3C21" w:rsidP="00616A9C">
      <w:pPr>
        <w:tabs>
          <w:tab w:val="left" w:pos="960"/>
        </w:tabs>
        <w:spacing w:before="120" w:after="120" w:line="420" w:lineRule="exact"/>
        <w:ind w:left="562" w:hanging="562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</w:rPr>
        <w:tab/>
      </w:r>
      <w:r w:rsidR="0069224E" w:rsidRPr="007D43A0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Pr="007D43A0">
        <w:rPr>
          <w:rFonts w:asciiTheme="majorBidi" w:hAnsiTheme="majorBidi" w:cstheme="majorBidi"/>
          <w:sz w:val="32"/>
          <w:szCs w:val="32"/>
          <w:cs/>
        </w:rPr>
        <w:t>ปีสิ้นสุดวันที่</w:t>
      </w:r>
      <w:r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="009E4CA5" w:rsidRPr="007D43A0">
        <w:rPr>
          <w:rFonts w:asciiTheme="majorBidi" w:hAnsiTheme="majorBidi" w:cstheme="majorBidi"/>
          <w:sz w:val="32"/>
          <w:szCs w:val="32"/>
        </w:rPr>
        <w:t xml:space="preserve">31 </w:t>
      </w:r>
      <w:r w:rsidR="009E4CA5" w:rsidRPr="007D43A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56DE6" w:rsidRPr="007D43A0">
        <w:rPr>
          <w:rFonts w:asciiTheme="majorBidi" w:hAnsiTheme="majorBidi" w:cstheme="majorBidi"/>
          <w:sz w:val="32"/>
          <w:szCs w:val="32"/>
        </w:rPr>
        <w:t>2560</w:t>
      </w:r>
      <w:r w:rsidR="00D5710B" w:rsidRPr="007D43A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9224E" w:rsidRPr="007D43A0">
        <w:rPr>
          <w:rFonts w:asciiTheme="majorBidi" w:hAnsiTheme="majorBidi" w:cstheme="majorBidi"/>
          <w:sz w:val="32"/>
          <w:szCs w:val="32"/>
          <w:cs/>
        </w:rPr>
        <w:t>และ</w:t>
      </w:r>
      <w:r w:rsidR="0069224E" w:rsidRPr="007D43A0">
        <w:rPr>
          <w:rFonts w:asciiTheme="majorBidi" w:hAnsiTheme="majorBidi" w:cstheme="majorBidi"/>
          <w:sz w:val="32"/>
          <w:szCs w:val="32"/>
        </w:rPr>
        <w:t xml:space="preserve"> 2559 </w:t>
      </w:r>
      <w:r w:rsidR="0069224E" w:rsidRPr="007D43A0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บริษัทฯและบริษัทย่อยมีเงินปันผลจ่าย</w:t>
      </w:r>
      <w:r w:rsidRPr="007D43A0">
        <w:rPr>
          <w:rFonts w:asciiTheme="majorBidi" w:hAnsiTheme="majorBidi" w:cstheme="majorBidi"/>
          <w:sz w:val="32"/>
          <w:szCs w:val="32"/>
          <w:cs/>
        </w:rPr>
        <w:t>ดังนี้</w:t>
      </w:r>
      <w:r w:rsidRPr="007D43A0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175" w:type="dxa"/>
        <w:tblInd w:w="450" w:type="dxa"/>
        <w:tblLook w:val="01E0" w:firstRow="1" w:lastRow="1" w:firstColumn="1" w:lastColumn="1" w:noHBand="0" w:noVBand="0"/>
      </w:tblPr>
      <w:tblGrid>
        <w:gridCol w:w="2070"/>
        <w:gridCol w:w="2880"/>
        <w:gridCol w:w="1260"/>
        <w:gridCol w:w="1350"/>
        <w:gridCol w:w="1615"/>
      </w:tblGrid>
      <w:tr w:rsidR="00183ABB" w:rsidRPr="007D43A0" w:rsidTr="008A25DB">
        <w:tc>
          <w:tcPr>
            <w:tcW w:w="2070" w:type="dxa"/>
            <w:vAlign w:val="bottom"/>
          </w:tcPr>
          <w:p w:rsidR="00183ABB" w:rsidRPr="007D43A0" w:rsidRDefault="00183ABB" w:rsidP="008A25DB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880" w:type="dxa"/>
            <w:vAlign w:val="bottom"/>
          </w:tcPr>
          <w:p w:rsidR="00183ABB" w:rsidRPr="007D43A0" w:rsidRDefault="00183ABB" w:rsidP="008A25DB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260" w:type="dxa"/>
            <w:vAlign w:val="bottom"/>
          </w:tcPr>
          <w:p w:rsidR="00183ABB" w:rsidRPr="007D43A0" w:rsidRDefault="00183ABB" w:rsidP="008A25DB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350" w:type="dxa"/>
            <w:vAlign w:val="bottom"/>
          </w:tcPr>
          <w:p w:rsidR="00183ABB" w:rsidRPr="007D43A0" w:rsidRDefault="00183ABB" w:rsidP="008A25DB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เงินปันผล          จ่ายต่อหุ้น</w:t>
            </w:r>
          </w:p>
        </w:tc>
        <w:tc>
          <w:tcPr>
            <w:tcW w:w="1615" w:type="dxa"/>
            <w:vAlign w:val="bottom"/>
          </w:tcPr>
          <w:p w:rsidR="00183ABB" w:rsidRPr="007D43A0" w:rsidRDefault="00183ABB" w:rsidP="008A25DB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183ABB" w:rsidRPr="007D43A0" w:rsidTr="008A25DB">
        <w:tc>
          <w:tcPr>
            <w:tcW w:w="2070" w:type="dxa"/>
            <w:vAlign w:val="bottom"/>
          </w:tcPr>
          <w:p w:rsidR="00183ABB" w:rsidRPr="007D43A0" w:rsidRDefault="00183ABB" w:rsidP="008A25DB">
            <w:pPr>
              <w:ind w:left="162" w:hanging="162"/>
              <w:rPr>
                <w:rFonts w:asciiTheme="majorBidi" w:eastAsia="Calibr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880" w:type="dxa"/>
            <w:vAlign w:val="bottom"/>
          </w:tcPr>
          <w:p w:rsidR="00183ABB" w:rsidRPr="007D43A0" w:rsidRDefault="00183ABB" w:rsidP="008A25DB">
            <w:pPr>
              <w:ind w:left="-18" w:right="-32" w:hanging="16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183ABB" w:rsidRPr="007D43A0" w:rsidRDefault="00183ABB" w:rsidP="008A25DB">
            <w:pPr>
              <w:pStyle w:val="Heading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D43A0">
              <w:rPr>
                <w:rFonts w:asciiTheme="majorBidi" w:hAnsiTheme="majorBidi" w:cstheme="majorBidi"/>
              </w:rPr>
              <w:t>(</w:t>
            </w:r>
            <w:r w:rsidRPr="007D43A0">
              <w:rPr>
                <w:rFonts w:asciiTheme="majorBidi" w:hAnsiTheme="majorBidi" w:cstheme="majorBidi"/>
                <w:cs/>
              </w:rPr>
              <w:t>พันบาท)</w:t>
            </w:r>
          </w:p>
        </w:tc>
        <w:tc>
          <w:tcPr>
            <w:tcW w:w="1350" w:type="dxa"/>
            <w:vAlign w:val="bottom"/>
          </w:tcPr>
          <w:p w:rsidR="00183ABB" w:rsidRPr="007D43A0" w:rsidRDefault="00183ABB" w:rsidP="008A25DB">
            <w:pPr>
              <w:pStyle w:val="Heading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D43A0">
              <w:rPr>
                <w:rFonts w:asciiTheme="majorBidi" w:hAnsiTheme="majorBidi" w:cstheme="majorBidi"/>
              </w:rPr>
              <w:t>(</w:t>
            </w:r>
            <w:r w:rsidRPr="007D43A0">
              <w:rPr>
                <w:rFonts w:asciiTheme="majorBidi" w:hAnsiTheme="majorBidi" w:cstheme="majorBidi"/>
                <w:cs/>
              </w:rPr>
              <w:t>บาท)</w:t>
            </w:r>
          </w:p>
        </w:tc>
        <w:tc>
          <w:tcPr>
            <w:tcW w:w="1615" w:type="dxa"/>
            <w:vAlign w:val="bottom"/>
          </w:tcPr>
          <w:p w:rsidR="00183ABB" w:rsidRPr="007D43A0" w:rsidRDefault="00183ABB" w:rsidP="008A25DB">
            <w:pPr>
              <w:tabs>
                <w:tab w:val="center" w:pos="7110"/>
                <w:tab w:val="right" w:pos="8540"/>
              </w:tabs>
              <w:ind w:left="-18" w:right="-3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69224E" w:rsidRPr="007D43A0" w:rsidTr="008A25DB">
        <w:tc>
          <w:tcPr>
            <w:tcW w:w="2070" w:type="dxa"/>
            <w:vAlign w:val="bottom"/>
          </w:tcPr>
          <w:p w:rsidR="0069224E" w:rsidRPr="007D43A0" w:rsidRDefault="0069224E" w:rsidP="008A25DB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7D43A0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</w:rPr>
              <w:t>2560</w:t>
            </w:r>
          </w:p>
        </w:tc>
        <w:tc>
          <w:tcPr>
            <w:tcW w:w="2880" w:type="dxa"/>
            <w:vAlign w:val="bottom"/>
          </w:tcPr>
          <w:p w:rsidR="0069224E" w:rsidRPr="007D43A0" w:rsidRDefault="0069224E" w:rsidP="008A25DB">
            <w:pPr>
              <w:ind w:left="-18" w:right="-32" w:hanging="16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69224E" w:rsidRPr="007D43A0" w:rsidRDefault="0069224E" w:rsidP="008A25DB">
            <w:pPr>
              <w:pStyle w:val="Heading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</w:tcPr>
          <w:p w:rsidR="0069224E" w:rsidRPr="007D43A0" w:rsidRDefault="0069224E" w:rsidP="008A25DB">
            <w:pPr>
              <w:pStyle w:val="Heading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15" w:type="dxa"/>
            <w:vAlign w:val="bottom"/>
          </w:tcPr>
          <w:p w:rsidR="0069224E" w:rsidRPr="007D43A0" w:rsidRDefault="0069224E" w:rsidP="008A25DB">
            <w:pPr>
              <w:tabs>
                <w:tab w:val="center" w:pos="7110"/>
                <w:tab w:val="right" w:pos="8540"/>
              </w:tabs>
              <w:ind w:left="-18" w:right="-3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183ABB" w:rsidRPr="007D43A0" w:rsidTr="008A25DB">
        <w:tc>
          <w:tcPr>
            <w:tcW w:w="2070" w:type="dxa"/>
            <w:vAlign w:val="bottom"/>
          </w:tcPr>
          <w:p w:rsidR="00183ABB" w:rsidRPr="007D43A0" w:rsidRDefault="00183ABB" w:rsidP="008A25DB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7D43A0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บริษัทฯ</w:t>
            </w:r>
          </w:p>
        </w:tc>
        <w:tc>
          <w:tcPr>
            <w:tcW w:w="2880" w:type="dxa"/>
            <w:vAlign w:val="bottom"/>
          </w:tcPr>
          <w:p w:rsidR="00183ABB" w:rsidRPr="007D43A0" w:rsidRDefault="00183ABB" w:rsidP="008A25DB">
            <w:pPr>
              <w:ind w:left="-18" w:right="-32" w:hanging="16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183ABB" w:rsidRPr="007D43A0" w:rsidRDefault="00183ABB" w:rsidP="008A25DB">
            <w:pPr>
              <w:pStyle w:val="Heading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vAlign w:val="bottom"/>
          </w:tcPr>
          <w:p w:rsidR="00183ABB" w:rsidRPr="007D43A0" w:rsidRDefault="00183ABB" w:rsidP="008A25DB">
            <w:pPr>
              <w:pStyle w:val="Heading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15" w:type="dxa"/>
            <w:vAlign w:val="bottom"/>
          </w:tcPr>
          <w:p w:rsidR="00183ABB" w:rsidRPr="007D43A0" w:rsidRDefault="00183ABB" w:rsidP="008A25DB">
            <w:pPr>
              <w:tabs>
                <w:tab w:val="center" w:pos="7110"/>
                <w:tab w:val="right" w:pos="8540"/>
              </w:tabs>
              <w:ind w:left="-18" w:right="-3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183ABB" w:rsidRPr="007D43A0" w:rsidTr="008A25DB">
        <w:tc>
          <w:tcPr>
            <w:tcW w:w="2070" w:type="dxa"/>
            <w:vAlign w:val="bottom"/>
          </w:tcPr>
          <w:p w:rsidR="00183ABB" w:rsidRPr="007D43A0" w:rsidRDefault="00183ABB" w:rsidP="001317AC">
            <w:pPr>
              <w:ind w:left="162" w:hanging="162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เงินปันผลงวดสุดท้าย       สำหรับปี </w:t>
            </w:r>
            <w:r w:rsidR="001317AC" w:rsidRPr="007D43A0">
              <w:rPr>
                <w:rFonts w:asciiTheme="majorBidi" w:eastAsia="Calibr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2880" w:type="dxa"/>
          </w:tcPr>
          <w:p w:rsidR="00183ABB" w:rsidRPr="007D43A0" w:rsidRDefault="00183ABB" w:rsidP="001317AC">
            <w:pPr>
              <w:ind w:left="166" w:hanging="166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ที่ประชุมสามัญผู้ถือหุ้นครั้งที่ </w:t>
            </w:r>
            <w:r w:rsidR="001317AC" w:rsidRPr="007D43A0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Pr="007D43A0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เมื่อวันที่</w:t>
            </w:r>
            <w:r w:rsidRPr="007D43A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317AC" w:rsidRPr="007D43A0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เมษายน </w:t>
            </w:r>
            <w:r w:rsidR="001317AC" w:rsidRPr="007D43A0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260" w:type="dxa"/>
          </w:tcPr>
          <w:p w:rsidR="00183ABB" w:rsidRPr="007D43A0" w:rsidRDefault="00183ABB" w:rsidP="008A25DB">
            <w:pPr>
              <w:tabs>
                <w:tab w:val="decimal" w:pos="88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eastAsia="Calibri" w:hAnsiTheme="majorBidi" w:cstheme="majorBidi"/>
                <w:sz w:val="28"/>
                <w:szCs w:val="28"/>
              </w:rPr>
              <w:t>50,145</w:t>
            </w:r>
          </w:p>
        </w:tc>
        <w:tc>
          <w:tcPr>
            <w:tcW w:w="1350" w:type="dxa"/>
          </w:tcPr>
          <w:p w:rsidR="00183ABB" w:rsidRPr="007D43A0" w:rsidRDefault="00183ABB" w:rsidP="008A25DB">
            <w:pPr>
              <w:tabs>
                <w:tab w:val="decimal" w:pos="539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eastAsia="Calibri" w:hAnsiTheme="majorBidi" w:cstheme="majorBidi"/>
                <w:sz w:val="28"/>
                <w:szCs w:val="28"/>
              </w:rPr>
              <w:t>0.05</w:t>
            </w:r>
          </w:p>
        </w:tc>
        <w:tc>
          <w:tcPr>
            <w:tcW w:w="1615" w:type="dxa"/>
          </w:tcPr>
          <w:p w:rsidR="00183ABB" w:rsidRPr="007D43A0" w:rsidRDefault="001317AC" w:rsidP="001317AC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eastAsia="Calibri" w:hAnsiTheme="majorBidi" w:cstheme="majorBidi"/>
                <w:sz w:val="28"/>
                <w:szCs w:val="28"/>
              </w:rPr>
              <w:t>8</w:t>
            </w:r>
            <w:r w:rsidR="00183ABB" w:rsidRPr="007D43A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7D43A0">
              <w:rPr>
                <w:rFonts w:asciiTheme="majorBidi" w:eastAsia="Calibri" w:hAnsiTheme="majorBidi" w:cstheme="majorBidi"/>
                <w:sz w:val="28"/>
                <w:szCs w:val="28"/>
              </w:rPr>
              <w:t>2560</w:t>
            </w:r>
          </w:p>
        </w:tc>
      </w:tr>
      <w:tr w:rsidR="00183ABB" w:rsidRPr="007D43A0" w:rsidTr="008A25DB">
        <w:tc>
          <w:tcPr>
            <w:tcW w:w="2070" w:type="dxa"/>
            <w:vAlign w:val="bottom"/>
          </w:tcPr>
          <w:p w:rsidR="00183ABB" w:rsidRPr="007D43A0" w:rsidRDefault="00183ABB" w:rsidP="001317AC">
            <w:pPr>
              <w:ind w:left="162" w:hanging="16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7D43A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เงินปันผลระหว่างกาลจากผลการดำเนินงานเดือนมกราคมถึงมิถุนายน </w:t>
            </w:r>
            <w:r w:rsidR="001317AC" w:rsidRPr="007D43A0">
              <w:rPr>
                <w:rFonts w:asciiTheme="majorBidi" w:eastAsia="Calibr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2880" w:type="dxa"/>
          </w:tcPr>
          <w:p w:rsidR="00183ABB" w:rsidRPr="007D43A0" w:rsidRDefault="00183ABB" w:rsidP="001317AC">
            <w:pPr>
              <w:ind w:left="166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ที่ประชุมคณะกรรมการบริษัทฯ ครั้งที่ </w:t>
            </w:r>
            <w:r w:rsidR="001317AC" w:rsidRPr="007D43A0">
              <w:rPr>
                <w:rFonts w:asciiTheme="majorBidi" w:hAnsiTheme="majorBidi" w:cstheme="majorBidi"/>
                <w:sz w:val="28"/>
                <w:szCs w:val="28"/>
              </w:rPr>
              <w:t>433</w:t>
            </w: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เมื่อวันที่ </w:t>
            </w:r>
            <w:r w:rsidRPr="007D43A0">
              <w:rPr>
                <w:rFonts w:asciiTheme="majorBidi" w:hAnsiTheme="majorBidi" w:cstheme="majorBidi"/>
                <w:sz w:val="28"/>
                <w:szCs w:val="28"/>
              </w:rPr>
              <w:t xml:space="preserve">11 </w:t>
            </w: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สิงหาคม </w:t>
            </w:r>
            <w:r w:rsidRPr="007D43A0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260" w:type="dxa"/>
          </w:tcPr>
          <w:p w:rsidR="00183ABB" w:rsidRPr="007D43A0" w:rsidRDefault="00183ABB" w:rsidP="008A25DB">
            <w:pPr>
              <w:tabs>
                <w:tab w:val="decimal" w:pos="88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eastAsia="Calibri" w:hAnsiTheme="majorBidi" w:cstheme="majorBidi"/>
                <w:sz w:val="28"/>
                <w:szCs w:val="28"/>
              </w:rPr>
              <w:t>50,145</w:t>
            </w:r>
          </w:p>
        </w:tc>
        <w:tc>
          <w:tcPr>
            <w:tcW w:w="1350" w:type="dxa"/>
          </w:tcPr>
          <w:p w:rsidR="00183ABB" w:rsidRPr="007D43A0" w:rsidRDefault="00183ABB" w:rsidP="008A25DB">
            <w:pPr>
              <w:tabs>
                <w:tab w:val="decimal" w:pos="539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eastAsia="Calibri" w:hAnsiTheme="majorBidi" w:cstheme="majorBidi"/>
                <w:sz w:val="28"/>
                <w:szCs w:val="28"/>
              </w:rPr>
              <w:t>0.05</w:t>
            </w:r>
          </w:p>
        </w:tc>
        <w:tc>
          <w:tcPr>
            <w:tcW w:w="1615" w:type="dxa"/>
          </w:tcPr>
          <w:p w:rsidR="00183ABB" w:rsidRPr="007D43A0" w:rsidRDefault="00183ABB" w:rsidP="001317AC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8 </w:t>
            </w:r>
            <w:r w:rsidRPr="007D43A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1317AC" w:rsidRPr="007D43A0">
              <w:rPr>
                <w:rFonts w:asciiTheme="majorBidi" w:eastAsia="Calibri" w:hAnsiTheme="majorBidi" w:cstheme="majorBidi"/>
                <w:sz w:val="28"/>
                <w:szCs w:val="28"/>
              </w:rPr>
              <w:t>2560</w:t>
            </w:r>
          </w:p>
        </w:tc>
      </w:tr>
      <w:tr w:rsidR="00183ABB" w:rsidRPr="007D43A0" w:rsidTr="008A25DB">
        <w:tc>
          <w:tcPr>
            <w:tcW w:w="2070" w:type="dxa"/>
            <w:vAlign w:val="bottom"/>
          </w:tcPr>
          <w:p w:rsidR="00183ABB" w:rsidRPr="007D43A0" w:rsidRDefault="00183ABB" w:rsidP="008A25DB">
            <w:pPr>
              <w:ind w:left="162" w:hanging="16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7D43A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880" w:type="dxa"/>
            <w:vAlign w:val="bottom"/>
          </w:tcPr>
          <w:p w:rsidR="00183ABB" w:rsidRPr="007D43A0" w:rsidRDefault="00183ABB" w:rsidP="008A25DB">
            <w:pPr>
              <w:ind w:left="166" w:hanging="166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183ABB" w:rsidRPr="007D43A0" w:rsidRDefault="00183ABB" w:rsidP="008A25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eastAsia="Calibri" w:hAnsiTheme="majorBidi" w:cstheme="majorBidi"/>
                <w:sz w:val="28"/>
                <w:szCs w:val="28"/>
              </w:rPr>
              <w:t>100,290</w:t>
            </w:r>
          </w:p>
        </w:tc>
        <w:tc>
          <w:tcPr>
            <w:tcW w:w="1350" w:type="dxa"/>
          </w:tcPr>
          <w:p w:rsidR="00183ABB" w:rsidRPr="007D43A0" w:rsidRDefault="00183ABB" w:rsidP="008A25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39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eastAsia="Calibri" w:hAnsiTheme="majorBidi" w:cstheme="majorBidi"/>
                <w:sz w:val="28"/>
                <w:szCs w:val="28"/>
              </w:rPr>
              <w:t>0.10</w:t>
            </w:r>
          </w:p>
        </w:tc>
        <w:tc>
          <w:tcPr>
            <w:tcW w:w="1615" w:type="dxa"/>
            <w:vAlign w:val="bottom"/>
          </w:tcPr>
          <w:p w:rsidR="00183ABB" w:rsidRPr="007D43A0" w:rsidRDefault="00183ABB" w:rsidP="008A25DB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</w:tbl>
    <w:p w:rsidR="00AC333B" w:rsidRPr="007D43A0" w:rsidRDefault="00AC333B">
      <w:pPr>
        <w:rPr>
          <w:rFonts w:asciiTheme="majorBidi" w:hAnsiTheme="majorBidi" w:cstheme="majorBidi"/>
        </w:rPr>
      </w:pPr>
    </w:p>
    <w:tbl>
      <w:tblPr>
        <w:tblW w:w="9175" w:type="dxa"/>
        <w:tblInd w:w="450" w:type="dxa"/>
        <w:tblLook w:val="01E0" w:firstRow="1" w:lastRow="1" w:firstColumn="1" w:lastColumn="1" w:noHBand="0" w:noVBand="0"/>
      </w:tblPr>
      <w:tblGrid>
        <w:gridCol w:w="2070"/>
        <w:gridCol w:w="2880"/>
        <w:gridCol w:w="1260"/>
        <w:gridCol w:w="1350"/>
        <w:gridCol w:w="1615"/>
      </w:tblGrid>
      <w:tr w:rsidR="00AC333B" w:rsidRPr="007D43A0" w:rsidTr="00AC333B">
        <w:tc>
          <w:tcPr>
            <w:tcW w:w="2070" w:type="dxa"/>
            <w:vAlign w:val="bottom"/>
          </w:tcPr>
          <w:p w:rsidR="00AC333B" w:rsidRPr="007D43A0" w:rsidRDefault="00AC333B" w:rsidP="00AC333B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880" w:type="dxa"/>
            <w:vAlign w:val="bottom"/>
          </w:tcPr>
          <w:p w:rsidR="00AC333B" w:rsidRPr="007D43A0" w:rsidRDefault="00AC333B" w:rsidP="00AC333B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260" w:type="dxa"/>
            <w:vAlign w:val="bottom"/>
          </w:tcPr>
          <w:p w:rsidR="00AC333B" w:rsidRPr="007D43A0" w:rsidRDefault="00AC333B" w:rsidP="00AC333B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350" w:type="dxa"/>
            <w:vAlign w:val="bottom"/>
          </w:tcPr>
          <w:p w:rsidR="00AC333B" w:rsidRPr="007D43A0" w:rsidRDefault="00AC333B" w:rsidP="00AC333B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เงินปันผล          จ่ายต่อหุ้น</w:t>
            </w:r>
          </w:p>
        </w:tc>
        <w:tc>
          <w:tcPr>
            <w:tcW w:w="1615" w:type="dxa"/>
            <w:vAlign w:val="bottom"/>
          </w:tcPr>
          <w:p w:rsidR="00AC333B" w:rsidRPr="007D43A0" w:rsidRDefault="00AC333B" w:rsidP="00AC333B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AC333B" w:rsidRPr="007D43A0" w:rsidTr="00AC333B">
        <w:tc>
          <w:tcPr>
            <w:tcW w:w="2070" w:type="dxa"/>
            <w:vAlign w:val="bottom"/>
          </w:tcPr>
          <w:p w:rsidR="00AC333B" w:rsidRPr="007D43A0" w:rsidRDefault="00AC333B" w:rsidP="00AC333B">
            <w:pPr>
              <w:ind w:left="162" w:hanging="162"/>
              <w:rPr>
                <w:rFonts w:asciiTheme="majorBidi" w:eastAsia="Calibr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880" w:type="dxa"/>
            <w:vAlign w:val="bottom"/>
          </w:tcPr>
          <w:p w:rsidR="00AC333B" w:rsidRPr="007D43A0" w:rsidRDefault="00AC333B" w:rsidP="00AC333B">
            <w:pPr>
              <w:ind w:left="-18" w:right="-32" w:hanging="16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AC333B" w:rsidRPr="007D43A0" w:rsidRDefault="00AC333B" w:rsidP="00AC333B">
            <w:pPr>
              <w:pStyle w:val="Heading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D43A0">
              <w:rPr>
                <w:rFonts w:asciiTheme="majorBidi" w:hAnsiTheme="majorBidi" w:cstheme="majorBidi"/>
              </w:rPr>
              <w:t>(</w:t>
            </w:r>
            <w:r w:rsidRPr="007D43A0">
              <w:rPr>
                <w:rFonts w:asciiTheme="majorBidi" w:hAnsiTheme="majorBidi" w:cstheme="majorBidi"/>
                <w:cs/>
              </w:rPr>
              <w:t>พันบาท)</w:t>
            </w:r>
          </w:p>
        </w:tc>
        <w:tc>
          <w:tcPr>
            <w:tcW w:w="1350" w:type="dxa"/>
            <w:vAlign w:val="bottom"/>
          </w:tcPr>
          <w:p w:rsidR="00AC333B" w:rsidRPr="007D43A0" w:rsidRDefault="00AC333B" w:rsidP="00AC333B">
            <w:pPr>
              <w:pStyle w:val="Heading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D43A0">
              <w:rPr>
                <w:rFonts w:asciiTheme="majorBidi" w:hAnsiTheme="majorBidi" w:cstheme="majorBidi"/>
              </w:rPr>
              <w:t>(</w:t>
            </w:r>
            <w:r w:rsidRPr="007D43A0">
              <w:rPr>
                <w:rFonts w:asciiTheme="majorBidi" w:hAnsiTheme="majorBidi" w:cstheme="majorBidi"/>
                <w:cs/>
              </w:rPr>
              <w:t>บาท)</w:t>
            </w:r>
          </w:p>
        </w:tc>
        <w:tc>
          <w:tcPr>
            <w:tcW w:w="1615" w:type="dxa"/>
            <w:vAlign w:val="bottom"/>
          </w:tcPr>
          <w:p w:rsidR="00AC333B" w:rsidRPr="007D43A0" w:rsidRDefault="00AC333B" w:rsidP="00AC333B">
            <w:pPr>
              <w:tabs>
                <w:tab w:val="center" w:pos="7110"/>
                <w:tab w:val="right" w:pos="8540"/>
              </w:tabs>
              <w:ind w:left="-18" w:right="-3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183ABB" w:rsidRPr="007D43A0" w:rsidTr="008A25DB">
        <w:tc>
          <w:tcPr>
            <w:tcW w:w="2070" w:type="dxa"/>
            <w:vAlign w:val="bottom"/>
          </w:tcPr>
          <w:p w:rsidR="00183ABB" w:rsidRPr="007D43A0" w:rsidRDefault="00183ABB" w:rsidP="008A25DB">
            <w:pPr>
              <w:spacing w:before="120"/>
              <w:ind w:left="162" w:hanging="162"/>
              <w:rPr>
                <w:rFonts w:asciiTheme="majorBidi" w:eastAsia="Calibri" w:hAnsiTheme="majorBidi" w:cstheme="majorBidi"/>
                <w:sz w:val="28"/>
                <w:szCs w:val="28"/>
                <w:u w:val="single"/>
                <w:cs/>
              </w:rPr>
            </w:pPr>
            <w:r w:rsidRPr="007D43A0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2880" w:type="dxa"/>
            <w:vAlign w:val="bottom"/>
          </w:tcPr>
          <w:p w:rsidR="00183ABB" w:rsidRPr="007D43A0" w:rsidRDefault="00183ABB" w:rsidP="008A25DB">
            <w:pPr>
              <w:spacing w:before="120"/>
              <w:ind w:left="166" w:hanging="166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183ABB" w:rsidRPr="007D43A0" w:rsidRDefault="00183ABB" w:rsidP="008A25DB">
            <w:pPr>
              <w:tabs>
                <w:tab w:val="decimal" w:pos="884"/>
              </w:tabs>
              <w:spacing w:before="12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183ABB" w:rsidRPr="007D43A0" w:rsidRDefault="00183ABB" w:rsidP="008A25DB">
            <w:pPr>
              <w:tabs>
                <w:tab w:val="decimal" w:pos="539"/>
              </w:tabs>
              <w:spacing w:before="12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615" w:type="dxa"/>
            <w:vAlign w:val="bottom"/>
          </w:tcPr>
          <w:p w:rsidR="00183ABB" w:rsidRPr="007D43A0" w:rsidRDefault="00183ABB" w:rsidP="008A25DB">
            <w:pPr>
              <w:spacing w:before="12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183ABB" w:rsidRPr="007D43A0" w:rsidTr="008A25DB">
        <w:tc>
          <w:tcPr>
            <w:tcW w:w="2070" w:type="dxa"/>
          </w:tcPr>
          <w:p w:rsidR="00183ABB" w:rsidRPr="007D43A0" w:rsidRDefault="00183ABB" w:rsidP="001317AC">
            <w:pPr>
              <w:ind w:left="162" w:right="-108" w:hanging="162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เงินปันผลประกาศจ่ายจากกำไรสะสม ณ วันที่            </w:t>
            </w:r>
            <w:r w:rsidRPr="007D43A0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31 </w:t>
            </w:r>
            <w:r w:rsidRPr="007D43A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1317AC" w:rsidRPr="007D43A0">
              <w:rPr>
                <w:rFonts w:asciiTheme="majorBidi" w:eastAsia="Calibr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2880" w:type="dxa"/>
          </w:tcPr>
          <w:p w:rsidR="00183ABB" w:rsidRPr="007D43A0" w:rsidRDefault="00183ABB" w:rsidP="001317AC">
            <w:pPr>
              <w:ind w:left="166" w:hanging="166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ที่ประชุมสามัญผู้ถือหุ้นครั้งที่ </w:t>
            </w:r>
            <w:r w:rsidRPr="007D43A0">
              <w:rPr>
                <w:rFonts w:asciiTheme="majorBidi" w:hAnsiTheme="majorBidi" w:cstheme="majorBidi"/>
                <w:sz w:val="28"/>
                <w:szCs w:val="28"/>
              </w:rPr>
              <w:t xml:space="preserve">1/2560 </w:t>
            </w: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>ของบริษัท ซี เอ็น ที              โฮลดิ้งส์ จำกัด เมื่อวันที่</w:t>
            </w:r>
            <w:r w:rsidRPr="007D43A0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</w:t>
            </w:r>
            <w:r w:rsidR="001317AC" w:rsidRPr="007D43A0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เมษายน </w:t>
            </w:r>
            <w:r w:rsidR="001317AC" w:rsidRPr="007D43A0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260" w:type="dxa"/>
          </w:tcPr>
          <w:p w:rsidR="00183ABB" w:rsidRPr="007D43A0" w:rsidRDefault="00183ABB" w:rsidP="008A25DB">
            <w:pPr>
              <w:tabs>
                <w:tab w:val="decimal" w:pos="88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eastAsia="Calibri" w:hAnsiTheme="majorBidi" w:cstheme="majorBidi"/>
                <w:sz w:val="28"/>
                <w:szCs w:val="28"/>
              </w:rPr>
              <w:t>29,600</w:t>
            </w:r>
          </w:p>
        </w:tc>
        <w:tc>
          <w:tcPr>
            <w:tcW w:w="1350" w:type="dxa"/>
          </w:tcPr>
          <w:p w:rsidR="00183ABB" w:rsidRPr="007D43A0" w:rsidRDefault="00183ABB" w:rsidP="008A25DB">
            <w:pPr>
              <w:tabs>
                <w:tab w:val="decimal" w:pos="539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eastAsia="Calibri" w:hAnsiTheme="majorBidi" w:cstheme="majorBidi"/>
                <w:sz w:val="28"/>
                <w:szCs w:val="28"/>
              </w:rPr>
              <w:t>5.92</w:t>
            </w:r>
          </w:p>
        </w:tc>
        <w:tc>
          <w:tcPr>
            <w:tcW w:w="1615" w:type="dxa"/>
          </w:tcPr>
          <w:p w:rsidR="00183ABB" w:rsidRPr="007D43A0" w:rsidRDefault="001317AC" w:rsidP="001317AC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eastAsia="Calibri" w:hAnsiTheme="majorBidi" w:cstheme="majorBidi"/>
                <w:sz w:val="28"/>
                <w:szCs w:val="28"/>
              </w:rPr>
              <w:t>8</w:t>
            </w:r>
            <w:r w:rsidR="00183ABB" w:rsidRPr="007D43A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7D43A0">
              <w:rPr>
                <w:rFonts w:asciiTheme="majorBidi" w:eastAsia="Calibri" w:hAnsiTheme="majorBidi" w:cstheme="majorBidi"/>
                <w:sz w:val="28"/>
                <w:szCs w:val="28"/>
              </w:rPr>
              <w:t>2560</w:t>
            </w:r>
          </w:p>
        </w:tc>
      </w:tr>
      <w:tr w:rsidR="00183ABB" w:rsidRPr="007D43A0" w:rsidTr="008A25DB">
        <w:tc>
          <w:tcPr>
            <w:tcW w:w="2070" w:type="dxa"/>
            <w:vAlign w:val="bottom"/>
          </w:tcPr>
          <w:p w:rsidR="00183ABB" w:rsidRPr="007D43A0" w:rsidRDefault="00183ABB" w:rsidP="008A25DB">
            <w:pPr>
              <w:ind w:left="162" w:hanging="16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7D43A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880" w:type="dxa"/>
            <w:vAlign w:val="bottom"/>
          </w:tcPr>
          <w:p w:rsidR="00183ABB" w:rsidRPr="007D43A0" w:rsidRDefault="00183ABB" w:rsidP="008A25DB">
            <w:pPr>
              <w:ind w:left="166" w:hanging="166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183ABB" w:rsidRPr="007D43A0" w:rsidRDefault="00183ABB" w:rsidP="008A25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eastAsia="Calibri" w:hAnsiTheme="majorBidi" w:cstheme="majorBidi"/>
                <w:sz w:val="28"/>
                <w:szCs w:val="28"/>
              </w:rPr>
              <w:t>29,600</w:t>
            </w:r>
          </w:p>
        </w:tc>
        <w:tc>
          <w:tcPr>
            <w:tcW w:w="1350" w:type="dxa"/>
            <w:vAlign w:val="bottom"/>
          </w:tcPr>
          <w:p w:rsidR="00183ABB" w:rsidRPr="007D43A0" w:rsidRDefault="00183ABB" w:rsidP="008A25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39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eastAsia="Calibri" w:hAnsiTheme="majorBidi" w:cstheme="majorBidi"/>
                <w:sz w:val="28"/>
                <w:szCs w:val="28"/>
              </w:rPr>
              <w:t>5.92</w:t>
            </w:r>
          </w:p>
        </w:tc>
        <w:tc>
          <w:tcPr>
            <w:tcW w:w="1615" w:type="dxa"/>
            <w:vAlign w:val="bottom"/>
          </w:tcPr>
          <w:p w:rsidR="00183ABB" w:rsidRPr="007D43A0" w:rsidRDefault="00183ABB" w:rsidP="008A25DB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183ABB" w:rsidRPr="007D43A0" w:rsidTr="008A25DB">
        <w:tc>
          <w:tcPr>
            <w:tcW w:w="2070" w:type="dxa"/>
          </w:tcPr>
          <w:p w:rsidR="00183ABB" w:rsidRPr="007D43A0" w:rsidRDefault="00183ABB" w:rsidP="00183ABB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7D43A0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</w:rPr>
              <w:t>2559</w:t>
            </w:r>
          </w:p>
        </w:tc>
        <w:tc>
          <w:tcPr>
            <w:tcW w:w="2880" w:type="dxa"/>
          </w:tcPr>
          <w:p w:rsidR="00183ABB" w:rsidRPr="007D43A0" w:rsidRDefault="00183ABB" w:rsidP="00183ABB">
            <w:pPr>
              <w:ind w:left="-18" w:right="-32" w:hanging="162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183ABB" w:rsidRPr="007D43A0" w:rsidRDefault="00183ABB" w:rsidP="00183ABB">
            <w:pPr>
              <w:pStyle w:val="Heading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</w:tcPr>
          <w:p w:rsidR="00183ABB" w:rsidRPr="007D43A0" w:rsidRDefault="00183ABB" w:rsidP="00183ABB">
            <w:pPr>
              <w:pStyle w:val="Heading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15" w:type="dxa"/>
          </w:tcPr>
          <w:p w:rsidR="00183ABB" w:rsidRPr="007D43A0" w:rsidRDefault="00183ABB" w:rsidP="00183ABB">
            <w:pPr>
              <w:tabs>
                <w:tab w:val="center" w:pos="7110"/>
                <w:tab w:val="right" w:pos="8540"/>
              </w:tabs>
              <w:ind w:left="-18" w:right="-3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69224E" w:rsidRPr="007D43A0" w:rsidTr="0069224E">
        <w:tc>
          <w:tcPr>
            <w:tcW w:w="2070" w:type="dxa"/>
            <w:vAlign w:val="bottom"/>
          </w:tcPr>
          <w:p w:rsidR="0069224E" w:rsidRPr="007D43A0" w:rsidRDefault="0069224E" w:rsidP="0069224E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7D43A0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บริษัทฯ</w:t>
            </w:r>
          </w:p>
        </w:tc>
        <w:tc>
          <w:tcPr>
            <w:tcW w:w="2880" w:type="dxa"/>
          </w:tcPr>
          <w:p w:rsidR="0069224E" w:rsidRPr="007D43A0" w:rsidRDefault="0069224E" w:rsidP="0069224E">
            <w:pPr>
              <w:ind w:left="-18" w:right="-32" w:hanging="162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69224E" w:rsidRPr="007D43A0" w:rsidRDefault="0069224E" w:rsidP="0069224E">
            <w:pPr>
              <w:pStyle w:val="Heading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</w:tcPr>
          <w:p w:rsidR="0069224E" w:rsidRPr="007D43A0" w:rsidRDefault="0069224E" w:rsidP="0069224E">
            <w:pPr>
              <w:pStyle w:val="Heading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15" w:type="dxa"/>
          </w:tcPr>
          <w:p w:rsidR="0069224E" w:rsidRPr="007D43A0" w:rsidRDefault="0069224E" w:rsidP="0069224E">
            <w:pPr>
              <w:tabs>
                <w:tab w:val="center" w:pos="7110"/>
                <w:tab w:val="right" w:pos="8540"/>
              </w:tabs>
              <w:ind w:left="-18" w:right="-3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69224E" w:rsidRPr="007D43A0" w:rsidTr="008A25DB">
        <w:tc>
          <w:tcPr>
            <w:tcW w:w="2070" w:type="dxa"/>
          </w:tcPr>
          <w:p w:rsidR="0069224E" w:rsidRPr="007D43A0" w:rsidRDefault="0069224E" w:rsidP="0069224E">
            <w:pPr>
              <w:ind w:left="162" w:hanging="162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เงินปันผลระหว่างกาลจากผลการดำเนินงานเดือนมกราคม - กันยายน </w:t>
            </w:r>
            <w:r w:rsidRPr="007D43A0">
              <w:rPr>
                <w:rFonts w:asciiTheme="majorBidi" w:eastAsia="Calibr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2880" w:type="dxa"/>
          </w:tcPr>
          <w:p w:rsidR="0069224E" w:rsidRPr="007D43A0" w:rsidRDefault="0069224E" w:rsidP="0069224E">
            <w:pPr>
              <w:ind w:left="166" w:hanging="166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ที่ประชุมคณะกรรมการครั้งที่ </w:t>
            </w:r>
            <w:r w:rsidRPr="007D43A0">
              <w:rPr>
                <w:rFonts w:asciiTheme="majorBidi" w:hAnsiTheme="majorBidi" w:cstheme="majorBidi"/>
                <w:sz w:val="28"/>
                <w:szCs w:val="28"/>
              </w:rPr>
              <w:t xml:space="preserve">427 </w:t>
            </w: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เมื่อวันที่</w:t>
            </w:r>
            <w:r w:rsidRPr="007D43A0">
              <w:rPr>
                <w:rFonts w:asciiTheme="majorBidi" w:hAnsiTheme="majorBidi" w:cstheme="majorBidi"/>
                <w:sz w:val="28"/>
                <w:szCs w:val="28"/>
              </w:rPr>
              <w:t xml:space="preserve"> 14 </w:t>
            </w:r>
            <w:r w:rsidRPr="007D43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Pr="007D43A0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1260" w:type="dxa"/>
          </w:tcPr>
          <w:p w:rsidR="0069224E" w:rsidRPr="007D43A0" w:rsidRDefault="0069224E" w:rsidP="0069224E">
            <w:pPr>
              <w:tabs>
                <w:tab w:val="decimal" w:pos="88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eastAsia="Calibri" w:hAnsiTheme="majorBidi" w:cstheme="majorBidi"/>
                <w:sz w:val="28"/>
                <w:szCs w:val="28"/>
              </w:rPr>
              <w:t>50,145</w:t>
            </w:r>
          </w:p>
        </w:tc>
        <w:tc>
          <w:tcPr>
            <w:tcW w:w="1350" w:type="dxa"/>
          </w:tcPr>
          <w:p w:rsidR="0069224E" w:rsidRPr="007D43A0" w:rsidRDefault="0069224E" w:rsidP="0069224E">
            <w:pPr>
              <w:tabs>
                <w:tab w:val="decimal" w:pos="539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eastAsia="Calibri" w:hAnsiTheme="majorBidi" w:cstheme="majorBidi"/>
                <w:sz w:val="28"/>
                <w:szCs w:val="28"/>
              </w:rPr>
              <w:t>0.05</w:t>
            </w:r>
          </w:p>
        </w:tc>
        <w:tc>
          <w:tcPr>
            <w:tcW w:w="1615" w:type="dxa"/>
          </w:tcPr>
          <w:p w:rsidR="0069224E" w:rsidRPr="007D43A0" w:rsidRDefault="0069224E" w:rsidP="0069224E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eastAsia="Calibri" w:hAnsiTheme="majorBidi" w:cstheme="majorBidi"/>
                <w:sz w:val="28"/>
                <w:szCs w:val="28"/>
              </w:rPr>
              <w:t>13</w:t>
            </w:r>
            <w:r w:rsidRPr="007D43A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7D43A0">
              <w:rPr>
                <w:rFonts w:asciiTheme="majorBidi" w:eastAsia="Calibri" w:hAnsiTheme="majorBidi" w:cstheme="majorBidi"/>
                <w:sz w:val="28"/>
                <w:szCs w:val="28"/>
              </w:rPr>
              <w:t>2559</w:t>
            </w:r>
          </w:p>
        </w:tc>
      </w:tr>
      <w:tr w:rsidR="0069224E" w:rsidRPr="007D43A0" w:rsidTr="008A25DB">
        <w:tc>
          <w:tcPr>
            <w:tcW w:w="2070" w:type="dxa"/>
          </w:tcPr>
          <w:p w:rsidR="0069224E" w:rsidRPr="007D43A0" w:rsidRDefault="0069224E" w:rsidP="0069224E">
            <w:pPr>
              <w:ind w:left="162" w:hanging="16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7D43A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880" w:type="dxa"/>
          </w:tcPr>
          <w:p w:rsidR="0069224E" w:rsidRPr="007D43A0" w:rsidRDefault="0069224E" w:rsidP="0069224E">
            <w:pPr>
              <w:ind w:left="166" w:hanging="166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69224E" w:rsidRPr="007D43A0" w:rsidRDefault="0069224E" w:rsidP="0069224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eastAsia="Calibri" w:hAnsiTheme="majorBidi" w:cstheme="majorBidi"/>
                <w:sz w:val="28"/>
                <w:szCs w:val="28"/>
              </w:rPr>
              <w:t>50,145</w:t>
            </w:r>
          </w:p>
        </w:tc>
        <w:tc>
          <w:tcPr>
            <w:tcW w:w="1350" w:type="dxa"/>
          </w:tcPr>
          <w:p w:rsidR="0069224E" w:rsidRPr="007D43A0" w:rsidRDefault="0069224E" w:rsidP="0069224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39"/>
              </w:tabs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D43A0">
              <w:rPr>
                <w:rFonts w:asciiTheme="majorBidi" w:eastAsia="Calibri" w:hAnsiTheme="majorBidi" w:cstheme="majorBidi"/>
                <w:sz w:val="28"/>
                <w:szCs w:val="28"/>
              </w:rPr>
              <w:t>0.05</w:t>
            </w:r>
          </w:p>
        </w:tc>
        <w:tc>
          <w:tcPr>
            <w:tcW w:w="1615" w:type="dxa"/>
          </w:tcPr>
          <w:p w:rsidR="0069224E" w:rsidRPr="007D43A0" w:rsidRDefault="0069224E" w:rsidP="0069224E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</w:tbl>
    <w:p w:rsidR="009A78FB" w:rsidRPr="007D43A0" w:rsidRDefault="00183ABB" w:rsidP="00616A9C">
      <w:pPr>
        <w:overflowPunct/>
        <w:autoSpaceDE/>
        <w:autoSpaceDN/>
        <w:adjustRightInd/>
        <w:spacing w:before="240" w:after="120" w:line="420" w:lineRule="exact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</w:rPr>
        <w:t>28</w:t>
      </w:r>
      <w:r w:rsidR="009A78FB" w:rsidRPr="007D43A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A78FB" w:rsidRPr="007D43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9A78FB" w:rsidRPr="007D43A0">
        <w:rPr>
          <w:rFonts w:asciiTheme="majorBidi" w:hAnsiTheme="majorBidi" w:cstheme="majorBidi"/>
          <w:b/>
          <w:bCs/>
          <w:sz w:val="32"/>
          <w:szCs w:val="32"/>
          <w:cs/>
        </w:rPr>
        <w:t>สัญญางานระหว่างก่อสร้าง</w:t>
      </w:r>
    </w:p>
    <w:p w:rsidR="009A78FB" w:rsidRPr="007D43A0" w:rsidRDefault="009A78FB" w:rsidP="00616A9C">
      <w:pPr>
        <w:tabs>
          <w:tab w:val="left" w:pos="600"/>
          <w:tab w:val="left" w:pos="9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</w:rPr>
        <w:tab/>
      </w:r>
      <w:r w:rsidR="00201AB6" w:rsidRPr="007D43A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01AB6" w:rsidRPr="007D43A0">
        <w:rPr>
          <w:rFonts w:asciiTheme="majorBidi" w:hAnsiTheme="majorBidi" w:cstheme="majorBidi"/>
          <w:sz w:val="32"/>
          <w:szCs w:val="32"/>
        </w:rPr>
        <w:t xml:space="preserve">31 </w:t>
      </w:r>
      <w:r w:rsidR="00201AB6" w:rsidRPr="007D43A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56DE6" w:rsidRPr="007D43A0">
        <w:rPr>
          <w:rFonts w:asciiTheme="majorBidi" w:hAnsiTheme="majorBidi" w:cstheme="majorBidi"/>
          <w:sz w:val="32"/>
          <w:szCs w:val="32"/>
        </w:rPr>
        <w:t>2560</w:t>
      </w:r>
      <w:r w:rsidR="00201AB6" w:rsidRPr="007D43A0">
        <w:rPr>
          <w:rFonts w:asciiTheme="majorBidi" w:hAnsiTheme="majorBidi" w:cstheme="majorBidi"/>
          <w:sz w:val="32"/>
          <w:szCs w:val="32"/>
          <w:cs/>
        </w:rPr>
        <w:t xml:space="preserve"> บริษัทฯมีต้นทุนการก่อสร้างที่เกิดขึ้นปรับปรุงด้วยกำไรหรือ</w:t>
      </w:r>
      <w:r w:rsidR="00201AB6" w:rsidRPr="007D43A0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ขาดทุนที่รับรู้จนถึงปัจจุบันสำหรับสัญญางานระหว่างก่อสร้างเป็นจำนวนประมาณ </w:t>
      </w:r>
      <w:r w:rsidR="00D7381F" w:rsidRPr="007D43A0">
        <w:rPr>
          <w:rFonts w:asciiTheme="majorBidi" w:hAnsiTheme="majorBidi" w:cstheme="majorBidi"/>
          <w:spacing w:val="-6"/>
          <w:sz w:val="32"/>
          <w:szCs w:val="32"/>
        </w:rPr>
        <w:t>7,243</w:t>
      </w:r>
      <w:r w:rsidR="00201AB6" w:rsidRPr="007D43A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201AB6" w:rsidRPr="007D43A0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201AB6" w:rsidRPr="007D43A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B22943" w:rsidRPr="007D43A0">
        <w:rPr>
          <w:rFonts w:asciiTheme="majorBidi" w:hAnsiTheme="majorBidi" w:cstheme="majorBidi"/>
          <w:spacing w:val="-6"/>
          <w:sz w:val="32"/>
          <w:szCs w:val="32"/>
        </w:rPr>
        <w:t>(</w:t>
      </w:r>
      <w:r w:rsidR="00494791" w:rsidRPr="007D43A0">
        <w:rPr>
          <w:rFonts w:asciiTheme="majorBidi" w:hAnsiTheme="majorBidi" w:cstheme="majorBidi"/>
          <w:spacing w:val="-6"/>
          <w:sz w:val="32"/>
          <w:szCs w:val="32"/>
        </w:rPr>
        <w:t>2559:</w:t>
      </w:r>
      <w:r w:rsidR="00B22943" w:rsidRPr="007D43A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24780" w:rsidRPr="007D43A0">
        <w:rPr>
          <w:rFonts w:asciiTheme="majorBidi" w:hAnsiTheme="majorBidi" w:cstheme="majorBidi"/>
          <w:spacing w:val="-6"/>
          <w:sz w:val="32"/>
          <w:szCs w:val="32"/>
        </w:rPr>
        <w:t>4,390</w:t>
      </w:r>
      <w:r w:rsidR="00B22943" w:rsidRPr="007D43A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B22943" w:rsidRPr="007D43A0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B22943" w:rsidRPr="007D43A0">
        <w:rPr>
          <w:rFonts w:asciiTheme="majorBidi" w:hAnsiTheme="majorBidi" w:cstheme="majorBidi"/>
          <w:spacing w:val="-6"/>
          <w:sz w:val="32"/>
          <w:szCs w:val="32"/>
        </w:rPr>
        <w:t xml:space="preserve">) </w:t>
      </w:r>
      <w:r w:rsidR="00201AB6" w:rsidRPr="007D43A0">
        <w:rPr>
          <w:rFonts w:asciiTheme="majorBidi" w:hAnsiTheme="majorBidi" w:cstheme="majorBidi"/>
          <w:spacing w:val="-10"/>
          <w:sz w:val="32"/>
          <w:szCs w:val="32"/>
          <w:cs/>
        </w:rPr>
        <w:t>ซึ่งได้เรียกเก็บเงินจากผู้ว่าจ้าง</w:t>
      </w:r>
      <w:r w:rsidR="00201AB6" w:rsidRPr="007D43A0">
        <w:rPr>
          <w:rFonts w:asciiTheme="majorBidi" w:hAnsiTheme="majorBidi" w:cstheme="majorBidi"/>
          <w:sz w:val="32"/>
          <w:szCs w:val="32"/>
          <w:cs/>
        </w:rPr>
        <w:t xml:space="preserve">แล้วประมาณ </w:t>
      </w:r>
      <w:r w:rsidR="00D7381F" w:rsidRPr="007D43A0">
        <w:rPr>
          <w:rFonts w:asciiTheme="majorBidi" w:hAnsiTheme="majorBidi" w:cstheme="majorBidi"/>
          <w:sz w:val="32"/>
          <w:szCs w:val="32"/>
        </w:rPr>
        <w:t>6,274</w:t>
      </w:r>
      <w:r w:rsidR="00201AB6" w:rsidRPr="007D43A0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B22943"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="00B22943" w:rsidRPr="007D43A0">
        <w:rPr>
          <w:rFonts w:asciiTheme="majorBidi" w:hAnsiTheme="majorBidi" w:cstheme="majorBidi"/>
          <w:spacing w:val="-6"/>
          <w:sz w:val="32"/>
          <w:szCs w:val="32"/>
        </w:rPr>
        <w:t>(</w:t>
      </w:r>
      <w:r w:rsidR="00494791" w:rsidRPr="007D43A0">
        <w:rPr>
          <w:rFonts w:asciiTheme="majorBidi" w:hAnsiTheme="majorBidi" w:cstheme="majorBidi"/>
          <w:spacing w:val="-6"/>
          <w:sz w:val="32"/>
          <w:szCs w:val="32"/>
        </w:rPr>
        <w:t>2559:</w:t>
      </w:r>
      <w:r w:rsidR="00B22943" w:rsidRPr="007D43A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24780" w:rsidRPr="007D43A0">
        <w:rPr>
          <w:rFonts w:asciiTheme="majorBidi" w:hAnsiTheme="majorBidi" w:cstheme="majorBidi"/>
          <w:spacing w:val="-6"/>
          <w:sz w:val="32"/>
          <w:szCs w:val="32"/>
        </w:rPr>
        <w:t>3,681</w:t>
      </w:r>
      <w:r w:rsidR="00B22943" w:rsidRPr="007D43A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B22943" w:rsidRPr="007D43A0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B22943" w:rsidRPr="007D43A0">
        <w:rPr>
          <w:rFonts w:asciiTheme="majorBidi" w:hAnsiTheme="majorBidi" w:cstheme="majorBidi"/>
          <w:spacing w:val="-6"/>
          <w:sz w:val="32"/>
          <w:szCs w:val="32"/>
        </w:rPr>
        <w:t>)</w:t>
      </w:r>
    </w:p>
    <w:p w:rsidR="009A78FB" w:rsidRPr="007D43A0" w:rsidRDefault="00183ABB" w:rsidP="00616A9C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</w:rPr>
        <w:t>29</w:t>
      </w:r>
      <w:r w:rsidR="009A78FB" w:rsidRPr="007D43A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A78FB" w:rsidRPr="007D43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CD7010" w:rsidRPr="007D43A0">
        <w:rPr>
          <w:rFonts w:asciiTheme="majorBidi" w:hAnsiTheme="majorBidi" w:cstheme="majorBidi"/>
          <w:b/>
          <w:bCs/>
          <w:sz w:val="32"/>
          <w:szCs w:val="32"/>
          <w:cs/>
        </w:rPr>
        <w:t>ข้อมูลส่วนงาน</w:t>
      </w:r>
      <w:r w:rsidR="00527B9B" w:rsidRPr="007D43A0">
        <w:rPr>
          <w:rFonts w:asciiTheme="majorBidi" w:hAnsiTheme="majorBidi" w:cstheme="majorBidi"/>
          <w:b/>
          <w:bCs/>
          <w:sz w:val="32"/>
          <w:szCs w:val="32"/>
          <w:cs/>
        </w:rPr>
        <w:t>ดำเนินงาน</w:t>
      </w:r>
    </w:p>
    <w:p w:rsidR="009A78FB" w:rsidRPr="007D43A0" w:rsidRDefault="009A78FB" w:rsidP="00616A9C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</w:rPr>
        <w:tab/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โดยผู้มีอำนาจตัดสินใจสูงสุดด้านการดำเนินงานของบริษัทฯ คือ กรรมการผู้จัดการ </w:t>
      </w:r>
    </w:p>
    <w:p w:rsidR="00183ABB" w:rsidRPr="007D43A0" w:rsidRDefault="00183ABB" w:rsidP="00183ABB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บริษัทฯและบริษัทย่อยดำเนินธุรกิจหลักในส่วนงานดำเนินงา</w:t>
      </w:r>
      <w:r w:rsidR="00AC333B" w:rsidRPr="007D43A0">
        <w:rPr>
          <w:rFonts w:asciiTheme="majorBidi" w:hAnsiTheme="majorBidi" w:cstheme="majorBidi"/>
          <w:sz w:val="32"/>
          <w:szCs w:val="32"/>
          <w:cs/>
        </w:rPr>
        <w:t>นที่รายงานเพียงส่วนงานเดียว คือ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การรับเหมาก่อสร้าง และดำเนินธุรกิจในประเทศไทย ประเทศเมียนมาร์ และประเทศกัมพูชา อย่างไรก็ตาม การดำเนินธุรกิจในประเทศเมียนมาร์และประเทศกัมพูชาในปัจจุบันมีจำนวนไม่เป็นสาระสำคัญ 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 </w:t>
      </w:r>
    </w:p>
    <w:p w:rsidR="009A78FB" w:rsidRPr="007D43A0" w:rsidRDefault="009A78FB" w:rsidP="00AE6D25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ข้อมูลเกี่ยวกับลูกค้ารายใหญ่</w:t>
      </w:r>
    </w:p>
    <w:p w:rsidR="009A78FB" w:rsidRPr="007D43A0" w:rsidRDefault="009A78FB" w:rsidP="00AE6D2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  <w:cs/>
        </w:rPr>
        <w:t xml:space="preserve">ในปี </w:t>
      </w:r>
      <w:r w:rsidR="00956DE6" w:rsidRPr="007D43A0">
        <w:rPr>
          <w:rFonts w:asciiTheme="majorBidi" w:hAnsiTheme="majorBidi" w:cstheme="majorBidi"/>
          <w:sz w:val="32"/>
          <w:szCs w:val="32"/>
        </w:rPr>
        <w:t>2560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F025A" w:rsidRPr="007D43A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7D43A0">
        <w:rPr>
          <w:rFonts w:asciiTheme="majorBidi" w:hAnsiTheme="majorBidi" w:cstheme="majorBidi"/>
          <w:sz w:val="32"/>
          <w:szCs w:val="32"/>
          <w:cs/>
        </w:rPr>
        <w:t>มีรายได้จากลูกค้ารายใหญ่จำนวน</w:t>
      </w:r>
      <w:r w:rsidR="00B50F14"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="00861858" w:rsidRPr="007D43A0">
        <w:rPr>
          <w:rFonts w:asciiTheme="majorBidi" w:hAnsiTheme="majorBidi" w:cstheme="majorBidi"/>
          <w:sz w:val="32"/>
          <w:szCs w:val="32"/>
        </w:rPr>
        <w:t>2</w:t>
      </w:r>
      <w:r w:rsidR="00B50F14"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ราย เป็นจำนวนเงินประมาณ </w:t>
      </w:r>
      <w:r w:rsidR="00861858" w:rsidRPr="007D43A0">
        <w:rPr>
          <w:rFonts w:asciiTheme="majorBidi" w:hAnsiTheme="majorBidi" w:cstheme="majorBidi"/>
          <w:sz w:val="32"/>
          <w:szCs w:val="32"/>
        </w:rPr>
        <w:t>1,554</w:t>
      </w:r>
      <w:r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CD7010" w:rsidRPr="007D43A0">
        <w:rPr>
          <w:rFonts w:asciiTheme="majorBidi" w:hAnsiTheme="majorBidi" w:cstheme="majorBidi"/>
          <w:sz w:val="32"/>
          <w:szCs w:val="32"/>
          <w:cs/>
        </w:rPr>
        <w:t>ซึ่งเป็นรายได้จากการรับเหมาก่อสร้างทั่วไป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01AB6" w:rsidRPr="007D43A0">
        <w:rPr>
          <w:rFonts w:asciiTheme="majorBidi" w:hAnsiTheme="majorBidi" w:cstheme="majorBidi"/>
          <w:sz w:val="32"/>
          <w:szCs w:val="32"/>
          <w:cs/>
        </w:rPr>
        <w:t>(</w:t>
      </w:r>
      <w:r w:rsidR="00956DE6" w:rsidRPr="007D43A0">
        <w:rPr>
          <w:rFonts w:asciiTheme="majorBidi" w:hAnsiTheme="majorBidi" w:cstheme="majorBidi"/>
          <w:sz w:val="32"/>
          <w:szCs w:val="32"/>
        </w:rPr>
        <w:t>2559</w:t>
      </w:r>
      <w:r w:rsidR="00494791" w:rsidRPr="007D43A0">
        <w:rPr>
          <w:rFonts w:asciiTheme="majorBidi" w:hAnsiTheme="majorBidi" w:cstheme="majorBidi"/>
          <w:sz w:val="32"/>
          <w:szCs w:val="32"/>
        </w:rPr>
        <w:t>:</w:t>
      </w:r>
      <w:r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="00AE6D25" w:rsidRPr="007D43A0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</w:t>
      </w:r>
      <w:r w:rsidRPr="007D43A0">
        <w:rPr>
          <w:rFonts w:asciiTheme="majorBidi" w:hAnsiTheme="majorBidi" w:cstheme="majorBidi"/>
          <w:sz w:val="32"/>
          <w:szCs w:val="32"/>
          <w:cs/>
        </w:rPr>
        <w:t>มีรายได้จากลูกค้ารายใหญ่จำนวน</w:t>
      </w:r>
      <w:r w:rsidR="002F328B"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="001E4E82" w:rsidRPr="007D43A0">
        <w:rPr>
          <w:rFonts w:asciiTheme="majorBidi" w:hAnsiTheme="majorBidi" w:cstheme="majorBidi"/>
          <w:sz w:val="32"/>
          <w:szCs w:val="32"/>
        </w:rPr>
        <w:t xml:space="preserve">2 </w:t>
      </w:r>
      <w:r w:rsidR="001E4E82" w:rsidRPr="007D43A0">
        <w:rPr>
          <w:rFonts w:asciiTheme="majorBidi" w:hAnsiTheme="majorBidi" w:cstheme="majorBidi"/>
          <w:sz w:val="32"/>
          <w:szCs w:val="32"/>
          <w:cs/>
        </w:rPr>
        <w:t xml:space="preserve">ราย เป็นจำนวนเงินประมาณ </w:t>
      </w:r>
      <w:r w:rsidR="00201AB6" w:rsidRPr="007D43A0">
        <w:rPr>
          <w:rFonts w:asciiTheme="majorBidi" w:hAnsiTheme="majorBidi" w:cstheme="majorBidi"/>
          <w:sz w:val="32"/>
          <w:szCs w:val="32"/>
        </w:rPr>
        <w:t>2,</w:t>
      </w:r>
      <w:r w:rsidR="00024780" w:rsidRPr="007D43A0">
        <w:rPr>
          <w:rFonts w:asciiTheme="majorBidi" w:hAnsiTheme="majorBidi" w:cstheme="majorBidi"/>
          <w:sz w:val="32"/>
          <w:szCs w:val="32"/>
        </w:rPr>
        <w:t>294</w:t>
      </w:r>
      <w:r w:rsidR="00201AB6"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Pr="007D43A0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:rsidR="00994A1A" w:rsidRPr="007D43A0" w:rsidRDefault="00183ABB" w:rsidP="00AE6D25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994A1A" w:rsidRPr="007D43A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94A1A" w:rsidRPr="007D43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994A1A" w:rsidRPr="007D43A0">
        <w:rPr>
          <w:rFonts w:asciiTheme="majorBidi" w:hAnsiTheme="majorBidi" w:cstheme="majorBidi"/>
          <w:b/>
          <w:bCs/>
          <w:sz w:val="32"/>
          <w:szCs w:val="32"/>
          <w:cs/>
        </w:rPr>
        <w:t>กองทุนสำรองเลี้ยงชีพ</w:t>
      </w:r>
    </w:p>
    <w:p w:rsidR="007A1B20" w:rsidRPr="007D43A0" w:rsidRDefault="00E74270" w:rsidP="00AE6D25">
      <w:pPr>
        <w:tabs>
          <w:tab w:val="left" w:pos="900"/>
        </w:tabs>
        <w:ind w:left="539" w:hanging="539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</w:rPr>
        <w:tab/>
      </w:r>
      <w:r w:rsidRPr="007D43A0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CD7010" w:rsidRPr="007D43A0">
        <w:rPr>
          <w:rFonts w:asciiTheme="majorBidi" w:hAnsiTheme="majorBidi" w:cstheme="majorBidi"/>
          <w:sz w:val="32"/>
          <w:szCs w:val="32"/>
          <w:cs/>
        </w:rPr>
        <w:t>ฯ</w:t>
      </w:r>
      <w:r w:rsidR="00994A1A" w:rsidRPr="007D43A0">
        <w:rPr>
          <w:rFonts w:asciiTheme="majorBidi" w:hAnsiTheme="majorBidi" w:cstheme="majorBidi"/>
          <w:sz w:val="32"/>
          <w:szCs w:val="32"/>
          <w:cs/>
        </w:rPr>
        <w:t xml:space="preserve">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994A1A" w:rsidRPr="007D43A0">
        <w:rPr>
          <w:rFonts w:asciiTheme="majorBidi" w:hAnsiTheme="majorBidi" w:cstheme="majorBidi"/>
          <w:sz w:val="32"/>
          <w:szCs w:val="32"/>
        </w:rPr>
        <w:t xml:space="preserve">2530 </w:t>
      </w:r>
      <w:r w:rsidR="00994A1A" w:rsidRPr="007D43A0">
        <w:rPr>
          <w:rFonts w:asciiTheme="majorBidi" w:hAnsiTheme="majorBidi" w:cstheme="majorBidi"/>
          <w:sz w:val="32"/>
          <w:szCs w:val="32"/>
          <w:cs/>
        </w:rPr>
        <w:t xml:space="preserve">โดยบริษัทฯและพนักงานจะจ่ายสมทบเข้ากองทุนเป็นรายเดือนในอัตราร้อยละ </w:t>
      </w:r>
      <w:r w:rsidR="00994A1A" w:rsidRPr="007D43A0">
        <w:rPr>
          <w:rFonts w:asciiTheme="majorBidi" w:hAnsiTheme="majorBidi" w:cstheme="majorBidi"/>
          <w:sz w:val="32"/>
          <w:szCs w:val="32"/>
        </w:rPr>
        <w:t>5</w:t>
      </w:r>
      <w:r w:rsidR="00527B9B" w:rsidRPr="007D43A0">
        <w:rPr>
          <w:rFonts w:asciiTheme="majorBidi" w:hAnsiTheme="majorBidi" w:cstheme="majorBidi"/>
          <w:sz w:val="32"/>
          <w:szCs w:val="32"/>
        </w:rPr>
        <w:t xml:space="preserve"> - 9</w:t>
      </w:r>
      <w:r w:rsidR="00994A1A"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="00994A1A" w:rsidRPr="007D43A0">
        <w:rPr>
          <w:rFonts w:asciiTheme="majorBidi" w:hAnsiTheme="majorBidi" w:cstheme="majorBidi"/>
          <w:sz w:val="32"/>
          <w:szCs w:val="32"/>
          <w:cs/>
        </w:rPr>
        <w:t>ของเงินเดือน</w:t>
      </w:r>
      <w:r w:rsidR="00527B9B" w:rsidRPr="007D43A0">
        <w:rPr>
          <w:rFonts w:asciiTheme="majorBidi" w:hAnsiTheme="majorBidi" w:cstheme="majorBidi"/>
          <w:sz w:val="32"/>
          <w:szCs w:val="32"/>
          <w:cs/>
        </w:rPr>
        <w:t>ขึ้นอยู่กับอายุการทำงานของพนักงาน</w:t>
      </w:r>
      <w:r w:rsidR="00994A1A" w:rsidRPr="007D43A0">
        <w:rPr>
          <w:rFonts w:asciiTheme="majorBidi" w:hAnsiTheme="majorBidi" w:cstheme="majorBidi"/>
          <w:sz w:val="32"/>
          <w:szCs w:val="32"/>
          <w:cs/>
        </w:rPr>
        <w:t xml:space="preserve"> กองทุนสำรองเลี้ยงชีพนี้บริหารโดยบริษัท หลักทรัพย์จัดการกองทุนไทยพาณิชย์ จำกัด</w:t>
      </w:r>
      <w:r w:rsidR="00994A1A"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="00994A1A" w:rsidRPr="007D43A0">
        <w:rPr>
          <w:rFonts w:asciiTheme="majorBidi" w:hAnsiTheme="majorBidi" w:cstheme="majorBidi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และจะจ่ายให้แก่พนักงานเมื่อพนักงานนั้นออกจากงานตามระเบียบว่าด้วยกองทุนของบริษัทฯ</w:t>
      </w:r>
      <w:r w:rsidR="00994A1A"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="00994A1A" w:rsidRPr="007D43A0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494791" w:rsidRPr="007D43A0">
        <w:rPr>
          <w:rFonts w:asciiTheme="majorBidi" w:hAnsiTheme="majorBidi" w:cstheme="majorBidi"/>
          <w:sz w:val="32"/>
          <w:szCs w:val="32"/>
        </w:rPr>
        <w:t>2560</w:t>
      </w:r>
      <w:r w:rsidR="00994A1A"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="00BA6A55" w:rsidRPr="007D43A0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CD7010" w:rsidRPr="007D43A0">
        <w:rPr>
          <w:rFonts w:asciiTheme="majorBidi" w:hAnsiTheme="majorBidi" w:cstheme="majorBidi"/>
          <w:sz w:val="32"/>
          <w:szCs w:val="32"/>
          <w:cs/>
        </w:rPr>
        <w:t>ฯ</w:t>
      </w:r>
      <w:r w:rsidR="00902AEC" w:rsidRPr="007D43A0">
        <w:rPr>
          <w:rFonts w:asciiTheme="majorBidi" w:hAnsiTheme="majorBidi" w:cstheme="majorBidi"/>
          <w:sz w:val="32"/>
          <w:szCs w:val="32"/>
          <w:cs/>
        </w:rPr>
        <w:t>รับรู้</w:t>
      </w:r>
      <w:r w:rsidR="00994A1A" w:rsidRPr="007D43A0">
        <w:rPr>
          <w:rFonts w:asciiTheme="majorBidi" w:hAnsiTheme="majorBidi" w:cstheme="majorBidi"/>
          <w:sz w:val="32"/>
          <w:szCs w:val="32"/>
          <w:cs/>
        </w:rPr>
        <w:t>เงินสมทบ</w:t>
      </w:r>
      <w:r w:rsidR="00902AEC" w:rsidRPr="007D43A0">
        <w:rPr>
          <w:rFonts w:asciiTheme="majorBidi" w:hAnsiTheme="majorBidi" w:cstheme="majorBidi"/>
          <w:sz w:val="32"/>
          <w:szCs w:val="32"/>
          <w:cs/>
        </w:rPr>
        <w:t>ดังกล่าวเป็นค่าใช้จ่ายจำนวน</w:t>
      </w:r>
      <w:r w:rsidR="00CC1E90"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="00D7381F" w:rsidRPr="007D43A0">
        <w:rPr>
          <w:rFonts w:asciiTheme="majorBidi" w:hAnsiTheme="majorBidi" w:cstheme="majorBidi"/>
          <w:sz w:val="32"/>
          <w:szCs w:val="32"/>
        </w:rPr>
        <w:t>21</w:t>
      </w:r>
      <w:r w:rsidR="00CC1E90"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="00994A1A" w:rsidRPr="007D43A0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201AB6" w:rsidRPr="007D43A0">
        <w:rPr>
          <w:rFonts w:asciiTheme="majorBidi" w:hAnsiTheme="majorBidi" w:cstheme="majorBidi"/>
          <w:sz w:val="32"/>
          <w:szCs w:val="32"/>
          <w:cs/>
        </w:rPr>
        <w:t>(</w:t>
      </w:r>
      <w:r w:rsidR="00956DE6" w:rsidRPr="007D43A0">
        <w:rPr>
          <w:rFonts w:asciiTheme="majorBidi" w:hAnsiTheme="majorBidi" w:cstheme="majorBidi"/>
          <w:sz w:val="32"/>
          <w:szCs w:val="32"/>
        </w:rPr>
        <w:t>2559</w:t>
      </w:r>
      <w:r w:rsidR="00494791" w:rsidRPr="007D43A0">
        <w:rPr>
          <w:rFonts w:asciiTheme="majorBidi" w:hAnsiTheme="majorBidi" w:cstheme="majorBidi"/>
          <w:sz w:val="32"/>
          <w:szCs w:val="32"/>
        </w:rPr>
        <w:t>:</w:t>
      </w:r>
      <w:r w:rsidR="00994A1A"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="00024780" w:rsidRPr="007D43A0">
        <w:rPr>
          <w:rFonts w:asciiTheme="majorBidi" w:hAnsiTheme="majorBidi" w:cstheme="majorBidi"/>
          <w:sz w:val="32"/>
          <w:szCs w:val="32"/>
        </w:rPr>
        <w:t>18</w:t>
      </w:r>
      <w:r w:rsidR="00BA50B1"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="00994A1A" w:rsidRPr="007D43A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994A1A" w:rsidRPr="007D43A0">
        <w:rPr>
          <w:rFonts w:asciiTheme="majorBidi" w:hAnsiTheme="majorBidi" w:cstheme="majorBidi"/>
          <w:sz w:val="32"/>
          <w:szCs w:val="32"/>
        </w:rPr>
        <w:t>)</w:t>
      </w:r>
    </w:p>
    <w:p w:rsidR="00570632" w:rsidRPr="007D43A0" w:rsidRDefault="00183ABB" w:rsidP="00AE6D25">
      <w:pPr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570632" w:rsidRPr="007D43A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70632" w:rsidRPr="007D43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570632" w:rsidRPr="007D43A0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570632" w:rsidRPr="007D43A0" w:rsidRDefault="00183ABB" w:rsidP="00AE6D25">
      <w:pPr>
        <w:tabs>
          <w:tab w:val="left" w:pos="156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570632" w:rsidRPr="007D43A0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570632" w:rsidRPr="007D43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570632" w:rsidRPr="007D43A0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570632" w:rsidRPr="007D43A0" w:rsidRDefault="00570632" w:rsidP="00AE6D25">
      <w:pPr>
        <w:tabs>
          <w:tab w:val="left" w:pos="156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</w:rPr>
        <w:tab/>
      </w:r>
      <w:r w:rsidRPr="007D43A0">
        <w:rPr>
          <w:rFonts w:asciiTheme="majorBidi" w:hAnsiTheme="majorBidi" w:cstheme="majorBidi"/>
          <w:sz w:val="32"/>
          <w:szCs w:val="32"/>
          <w:cs/>
        </w:rPr>
        <w:t>บริษัทฯได้ทำสัญญาเช่าดำเนินงานที่เกี่ยวข้องกับการเช่ายานพาหนะ อายุของสัญญามีระยะเวลา</w:t>
      </w:r>
      <w:r w:rsidR="00440FE5" w:rsidRPr="007D43A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56DE6" w:rsidRPr="007D43A0">
        <w:rPr>
          <w:rFonts w:asciiTheme="majorBidi" w:hAnsiTheme="majorBidi" w:cstheme="majorBidi"/>
          <w:sz w:val="32"/>
          <w:szCs w:val="32"/>
        </w:rPr>
        <w:t>2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956DE6" w:rsidRPr="007D43A0">
        <w:rPr>
          <w:rFonts w:asciiTheme="majorBidi" w:hAnsiTheme="majorBidi" w:cstheme="majorBidi"/>
          <w:sz w:val="32"/>
          <w:szCs w:val="32"/>
        </w:rPr>
        <w:t>3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:rsidR="00570632" w:rsidRPr="007D43A0" w:rsidRDefault="00570632" w:rsidP="00AE6D25">
      <w:pPr>
        <w:tabs>
          <w:tab w:val="left" w:pos="156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</w:rPr>
        <w:tab/>
      </w:r>
      <w:r w:rsidRPr="007D43A0">
        <w:rPr>
          <w:rFonts w:asciiTheme="majorBidi" w:hAnsiTheme="majorBidi" w:cstheme="majorBidi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บริษัทฯมีจำนวนเงินขั้นต่ำที่ต้องจ่ายในอนาคตทั้งสิ้นภายใต้สัญญาเช่าดำเนินงานดังนี้</w:t>
      </w: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5670"/>
        <w:gridCol w:w="1710"/>
        <w:gridCol w:w="1710"/>
      </w:tblGrid>
      <w:tr w:rsidR="00570632" w:rsidRPr="007D43A0" w:rsidTr="00E120C4">
        <w:tc>
          <w:tcPr>
            <w:tcW w:w="5670" w:type="dxa"/>
            <w:vAlign w:val="bottom"/>
          </w:tcPr>
          <w:p w:rsidR="00570632" w:rsidRPr="007D43A0" w:rsidRDefault="00570632" w:rsidP="00AE6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ind w:left="132"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:rsidR="00570632" w:rsidRPr="007D43A0" w:rsidRDefault="00570632" w:rsidP="00AE6D25">
            <w:pPr>
              <w:tabs>
                <w:tab w:val="left" w:pos="916"/>
                <w:tab w:val="left" w:pos="15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ind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7D43A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ล้านบาท)</w:t>
            </w:r>
          </w:p>
        </w:tc>
      </w:tr>
      <w:tr w:rsidR="00570632" w:rsidRPr="007D43A0" w:rsidTr="00E120C4">
        <w:tc>
          <w:tcPr>
            <w:tcW w:w="5670" w:type="dxa"/>
            <w:vAlign w:val="bottom"/>
          </w:tcPr>
          <w:p w:rsidR="00570632" w:rsidRPr="007D43A0" w:rsidRDefault="00570632" w:rsidP="00AE6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ind w:left="132"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:rsidR="00570632" w:rsidRPr="007D43A0" w:rsidRDefault="00570632" w:rsidP="00AE6D25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  <w:r w:rsidRPr="007D43A0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          </w:t>
            </w: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70632" w:rsidRPr="007D43A0" w:rsidTr="00E120C4">
        <w:tc>
          <w:tcPr>
            <w:tcW w:w="5670" w:type="dxa"/>
            <w:vAlign w:val="bottom"/>
          </w:tcPr>
          <w:p w:rsidR="00570632" w:rsidRPr="007D43A0" w:rsidRDefault="00570632" w:rsidP="00AE6D25">
            <w:pPr>
              <w:spacing w:line="400" w:lineRule="exact"/>
              <w:ind w:left="132"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:rsidR="00570632" w:rsidRPr="007D43A0" w:rsidRDefault="00956DE6" w:rsidP="00AE6D25">
            <w:pPr>
              <w:tabs>
                <w:tab w:val="left" w:pos="916"/>
                <w:tab w:val="left" w:pos="15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  <w:tc>
          <w:tcPr>
            <w:tcW w:w="1710" w:type="dxa"/>
            <w:vAlign w:val="bottom"/>
          </w:tcPr>
          <w:p w:rsidR="00570632" w:rsidRPr="007D43A0" w:rsidRDefault="00494791" w:rsidP="00AE6D25">
            <w:pPr>
              <w:tabs>
                <w:tab w:val="left" w:pos="916"/>
                <w:tab w:val="left" w:pos="15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2559</w:t>
            </w:r>
          </w:p>
        </w:tc>
      </w:tr>
      <w:tr w:rsidR="00570632" w:rsidRPr="007D43A0" w:rsidTr="00E120C4">
        <w:tc>
          <w:tcPr>
            <w:tcW w:w="5670" w:type="dxa"/>
            <w:vAlign w:val="bottom"/>
          </w:tcPr>
          <w:p w:rsidR="00570632" w:rsidRPr="007D43A0" w:rsidRDefault="00570632" w:rsidP="00AE6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ind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0" w:type="dxa"/>
            <w:vAlign w:val="bottom"/>
          </w:tcPr>
          <w:p w:rsidR="00570632" w:rsidRPr="007D43A0" w:rsidRDefault="00570632" w:rsidP="00AE6D25">
            <w:pPr>
              <w:tabs>
                <w:tab w:val="left" w:pos="916"/>
                <w:tab w:val="left" w:pos="15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710" w:type="dxa"/>
            <w:vAlign w:val="bottom"/>
          </w:tcPr>
          <w:p w:rsidR="00570632" w:rsidRPr="007D43A0" w:rsidRDefault="00570632" w:rsidP="00AE6D25">
            <w:pPr>
              <w:tabs>
                <w:tab w:val="left" w:pos="916"/>
                <w:tab w:val="left" w:pos="15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</w:tr>
      <w:tr w:rsidR="00024780" w:rsidRPr="007D43A0" w:rsidTr="00E120C4">
        <w:tc>
          <w:tcPr>
            <w:tcW w:w="5670" w:type="dxa"/>
            <w:vAlign w:val="bottom"/>
          </w:tcPr>
          <w:p w:rsidR="00024780" w:rsidRPr="007D43A0" w:rsidRDefault="00024780" w:rsidP="00024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ind w:left="339"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="00956DE6" w:rsidRPr="007D43A0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  <w:vAlign w:val="bottom"/>
          </w:tcPr>
          <w:p w:rsidR="00024780" w:rsidRPr="007D43A0" w:rsidRDefault="00D7381F" w:rsidP="00024780">
            <w:pPr>
              <w:tabs>
                <w:tab w:val="decimal" w:pos="909"/>
              </w:tabs>
              <w:spacing w:line="400" w:lineRule="exact"/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1710" w:type="dxa"/>
            <w:vAlign w:val="bottom"/>
          </w:tcPr>
          <w:p w:rsidR="00024780" w:rsidRPr="007D43A0" w:rsidRDefault="00956DE6" w:rsidP="00024780">
            <w:pPr>
              <w:tabs>
                <w:tab w:val="decimal" w:pos="909"/>
              </w:tabs>
              <w:spacing w:line="400" w:lineRule="exact"/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</w:tr>
      <w:tr w:rsidR="00024780" w:rsidRPr="007D43A0" w:rsidTr="00E120C4">
        <w:tc>
          <w:tcPr>
            <w:tcW w:w="5670" w:type="dxa"/>
            <w:vAlign w:val="bottom"/>
          </w:tcPr>
          <w:p w:rsidR="00024780" w:rsidRPr="007D43A0" w:rsidRDefault="00024780" w:rsidP="00024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ind w:left="339"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7D43A0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แต่ไม่เกิน </w:t>
            </w:r>
            <w:r w:rsidR="00956DE6" w:rsidRPr="007D43A0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7D43A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710" w:type="dxa"/>
            <w:vAlign w:val="bottom"/>
          </w:tcPr>
          <w:p w:rsidR="00024780" w:rsidRPr="007D43A0" w:rsidRDefault="00D7381F" w:rsidP="00024780">
            <w:pPr>
              <w:tabs>
                <w:tab w:val="decimal" w:pos="909"/>
              </w:tabs>
              <w:spacing w:line="400" w:lineRule="exact"/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710" w:type="dxa"/>
            <w:vAlign w:val="bottom"/>
          </w:tcPr>
          <w:p w:rsidR="00024780" w:rsidRPr="007D43A0" w:rsidRDefault="00956DE6" w:rsidP="00024780">
            <w:pPr>
              <w:tabs>
                <w:tab w:val="decimal" w:pos="909"/>
              </w:tabs>
              <w:spacing w:line="400" w:lineRule="exact"/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</w:tbl>
    <w:p w:rsidR="00570632" w:rsidRPr="007D43A0" w:rsidRDefault="00183ABB" w:rsidP="00AE6D25">
      <w:pPr>
        <w:overflowPunct/>
        <w:autoSpaceDE/>
        <w:autoSpaceDN/>
        <w:adjustRightInd/>
        <w:spacing w:before="240" w:after="120" w:line="400" w:lineRule="exact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570632" w:rsidRPr="007D43A0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570632" w:rsidRPr="007D43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570632" w:rsidRPr="007D43A0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ภาระผูกพันเกี่ยวกับสัญญาบริการและภาระผูกพันอื่น</w:t>
      </w:r>
    </w:p>
    <w:p w:rsidR="00570632" w:rsidRPr="007D43A0" w:rsidRDefault="00570632" w:rsidP="00954D65">
      <w:pPr>
        <w:spacing w:before="120" w:after="120" w:line="40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D43A0">
        <w:rPr>
          <w:rFonts w:asciiTheme="majorBidi" w:hAnsiTheme="majorBidi" w:cstheme="majorBidi"/>
          <w:sz w:val="32"/>
          <w:szCs w:val="32"/>
        </w:rPr>
        <w:tab/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E4CA5" w:rsidRPr="007D43A0">
        <w:rPr>
          <w:rFonts w:asciiTheme="majorBidi" w:hAnsiTheme="majorBidi" w:cstheme="majorBidi"/>
          <w:sz w:val="32"/>
          <w:szCs w:val="32"/>
        </w:rPr>
        <w:t xml:space="preserve">31 </w:t>
      </w:r>
      <w:r w:rsidR="009E4CA5" w:rsidRPr="007D43A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94791" w:rsidRPr="007D43A0">
        <w:rPr>
          <w:rFonts w:asciiTheme="majorBidi" w:hAnsiTheme="majorBidi" w:cstheme="majorBidi"/>
          <w:sz w:val="32"/>
          <w:szCs w:val="32"/>
        </w:rPr>
        <w:t>2560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 บริษัทฯมีภาระผูกพันตามสัญญาว่าจ้างผู้รับเหมาช่วงที่จะต้องจ่ายในอนาคตเป็นจำนวนเงินประมาณ </w:t>
      </w:r>
      <w:r w:rsidR="00D7381F" w:rsidRPr="007D43A0">
        <w:rPr>
          <w:rFonts w:asciiTheme="majorBidi" w:hAnsiTheme="majorBidi" w:cstheme="majorBidi"/>
          <w:sz w:val="32"/>
          <w:szCs w:val="32"/>
        </w:rPr>
        <w:t>2,405</w:t>
      </w:r>
      <w:r w:rsidR="00201AB6"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201AB6" w:rsidRPr="007D43A0">
        <w:rPr>
          <w:rFonts w:asciiTheme="majorBidi" w:hAnsiTheme="majorBidi" w:cstheme="majorBidi"/>
          <w:sz w:val="32"/>
          <w:szCs w:val="32"/>
        </w:rPr>
        <w:t>(</w:t>
      </w:r>
      <w:r w:rsidR="00494791" w:rsidRPr="007D43A0">
        <w:rPr>
          <w:rFonts w:asciiTheme="majorBidi" w:hAnsiTheme="majorBidi" w:cstheme="majorBidi"/>
          <w:sz w:val="32"/>
          <w:szCs w:val="32"/>
        </w:rPr>
        <w:t>2559:</w:t>
      </w:r>
      <w:r w:rsidR="00527B9B"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="00024780" w:rsidRPr="007D43A0">
        <w:rPr>
          <w:rFonts w:asciiTheme="majorBidi" w:hAnsiTheme="majorBidi" w:cstheme="majorBidi"/>
          <w:sz w:val="32"/>
          <w:szCs w:val="32"/>
        </w:rPr>
        <w:t>2,204</w:t>
      </w:r>
      <w:r w:rsidR="00201AB6"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Pr="007D43A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527B9B" w:rsidRPr="007D43A0">
        <w:rPr>
          <w:rFonts w:asciiTheme="majorBidi" w:hAnsiTheme="majorBidi" w:cstheme="majorBidi"/>
          <w:sz w:val="32"/>
          <w:szCs w:val="32"/>
        </w:rPr>
        <w:t>)</w:t>
      </w:r>
      <w:r w:rsidRPr="007D43A0">
        <w:rPr>
          <w:rFonts w:asciiTheme="majorBidi" w:hAnsiTheme="majorBidi" w:cstheme="majorBidi"/>
          <w:sz w:val="32"/>
          <w:szCs w:val="32"/>
        </w:rPr>
        <w:t xml:space="preserve"> </w:t>
      </w:r>
    </w:p>
    <w:p w:rsidR="00AC333B" w:rsidRPr="007D43A0" w:rsidRDefault="00AC333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570632" w:rsidRPr="007D43A0" w:rsidRDefault="00183ABB" w:rsidP="00AC333B">
      <w:pPr>
        <w:tabs>
          <w:tab w:val="left" w:pos="156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</w:rPr>
        <w:lastRenderedPageBreak/>
        <w:t>31</w:t>
      </w:r>
      <w:r w:rsidR="00570632" w:rsidRPr="007D43A0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570632" w:rsidRPr="007D43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570632" w:rsidRPr="007D43A0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:rsidR="00570632" w:rsidRPr="007D43A0" w:rsidRDefault="00570632" w:rsidP="00AC333B">
      <w:pPr>
        <w:tabs>
          <w:tab w:val="left" w:pos="156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  <w:cs/>
        </w:rPr>
        <w:t>ก)</w:t>
      </w:r>
      <w:r w:rsidRPr="007D43A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904F3" w:rsidRPr="007D43A0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9E4CA5" w:rsidRPr="007D43A0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9E4CA5" w:rsidRPr="007D43A0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494791" w:rsidRPr="007D43A0">
        <w:rPr>
          <w:rFonts w:asciiTheme="majorBidi" w:hAnsiTheme="majorBidi" w:cstheme="majorBidi"/>
          <w:spacing w:val="-6"/>
          <w:sz w:val="32"/>
          <w:szCs w:val="32"/>
        </w:rPr>
        <w:t>2560</w:t>
      </w:r>
      <w:r w:rsidR="00D904F3" w:rsidRPr="007D43A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7D43A0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บริษัทฯได้ออกหนังสือค้ำประกันซึ่งส่วนใหญ่เกี่ยวกับการประกันการทำงานตามสัญญาก่อสร้าง และการประกันการชำระคืนเงินรับล่วงหน้าเป็นจำนวนเงินประมาณ </w:t>
      </w:r>
      <w:r w:rsidR="00D7381F" w:rsidRPr="007D43A0">
        <w:rPr>
          <w:rFonts w:asciiTheme="majorBidi" w:hAnsiTheme="majorBidi" w:cstheme="majorBidi"/>
          <w:spacing w:val="-6"/>
          <w:sz w:val="32"/>
          <w:szCs w:val="32"/>
        </w:rPr>
        <w:t>186</w:t>
      </w:r>
      <w:r w:rsidRPr="007D43A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7D43A0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07D00" w:rsidRPr="007D43A0">
        <w:rPr>
          <w:rFonts w:asciiTheme="majorBidi" w:hAnsiTheme="majorBidi" w:cstheme="majorBidi"/>
          <w:sz w:val="32"/>
          <w:szCs w:val="32"/>
        </w:rPr>
        <w:t>(</w:t>
      </w:r>
      <w:r w:rsidR="00494791" w:rsidRPr="007D43A0">
        <w:rPr>
          <w:rFonts w:asciiTheme="majorBidi" w:hAnsiTheme="majorBidi" w:cstheme="majorBidi"/>
          <w:sz w:val="32"/>
          <w:szCs w:val="32"/>
        </w:rPr>
        <w:t>2559:</w:t>
      </w:r>
      <w:r w:rsidR="00527B9B"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="00024780" w:rsidRPr="007D43A0">
        <w:rPr>
          <w:rFonts w:asciiTheme="majorBidi" w:hAnsiTheme="majorBidi" w:cstheme="majorBidi"/>
          <w:sz w:val="32"/>
          <w:szCs w:val="32"/>
        </w:rPr>
        <w:t>185</w:t>
      </w:r>
      <w:r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Pr="007D43A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527B9B" w:rsidRPr="007D43A0">
        <w:rPr>
          <w:rFonts w:asciiTheme="majorBidi" w:hAnsiTheme="majorBidi" w:cstheme="majorBidi"/>
          <w:sz w:val="32"/>
          <w:szCs w:val="32"/>
        </w:rPr>
        <w:t>)</w:t>
      </w:r>
    </w:p>
    <w:p w:rsidR="00570632" w:rsidRPr="007D43A0" w:rsidRDefault="00570632" w:rsidP="00AC333B">
      <w:pPr>
        <w:tabs>
          <w:tab w:val="left" w:pos="1560"/>
        </w:tabs>
        <w:spacing w:before="120" w:after="240"/>
        <w:ind w:left="1094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  <w:cs/>
        </w:rPr>
        <w:t>ข)</w:t>
      </w:r>
      <w:r w:rsidRPr="007D43A0">
        <w:rPr>
          <w:rFonts w:asciiTheme="majorBidi" w:hAnsiTheme="majorBidi" w:cstheme="majorBidi"/>
          <w:sz w:val="32"/>
          <w:szCs w:val="32"/>
          <w:cs/>
        </w:rPr>
        <w:tab/>
      </w:r>
      <w:r w:rsidRPr="007D43A0">
        <w:rPr>
          <w:rFonts w:asciiTheme="majorBidi" w:hAnsiTheme="majorBidi" w:cstheme="majorBidi"/>
          <w:spacing w:val="-2"/>
          <w:sz w:val="32"/>
          <w:szCs w:val="32"/>
          <w:cs/>
        </w:rPr>
        <w:t>ณ วันที่</w:t>
      </w:r>
      <w:r w:rsidRPr="007D43A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E4CA5" w:rsidRPr="007D43A0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9E4CA5" w:rsidRPr="007D43A0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494791" w:rsidRPr="007D43A0">
        <w:rPr>
          <w:rFonts w:asciiTheme="majorBidi" w:hAnsiTheme="majorBidi" w:cstheme="majorBidi"/>
          <w:spacing w:val="-2"/>
          <w:sz w:val="32"/>
          <w:szCs w:val="32"/>
        </w:rPr>
        <w:t>2560</w:t>
      </w:r>
      <w:r w:rsidR="009E4CA5" w:rsidRPr="007D43A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E4CA5" w:rsidRPr="007D43A0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494791" w:rsidRPr="007D43A0">
        <w:rPr>
          <w:rFonts w:asciiTheme="majorBidi" w:hAnsiTheme="majorBidi" w:cstheme="majorBidi"/>
          <w:spacing w:val="-2"/>
          <w:sz w:val="32"/>
          <w:szCs w:val="32"/>
        </w:rPr>
        <w:t>2559</w:t>
      </w:r>
      <w:r w:rsidRPr="007D43A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มีหนังสือค้ำประกันที่ออกโดยธนาคารในนามของบริษัทฯ ซึ่งเกี่ยวเนื่องกับภาระผูกพันทางปฏิบัติตามปกติธุรกิจของบริษัทฯ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D43A0">
        <w:rPr>
          <w:rFonts w:asciiTheme="majorBidi" w:hAnsiTheme="majorBidi" w:cstheme="majorBidi"/>
          <w:spacing w:val="-2"/>
          <w:sz w:val="32"/>
          <w:szCs w:val="32"/>
          <w:cs/>
        </w:rPr>
        <w:t>โดยมีรายละเอียดดังนี้</w:t>
      </w:r>
      <w:r w:rsidRPr="007D43A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</w:p>
    <w:tbl>
      <w:tblPr>
        <w:tblW w:w="855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6030"/>
        <w:gridCol w:w="1260"/>
        <w:gridCol w:w="1260"/>
      </w:tblGrid>
      <w:tr w:rsidR="00D5710B" w:rsidRPr="007D43A0" w:rsidTr="00D5710B">
        <w:tc>
          <w:tcPr>
            <w:tcW w:w="6030" w:type="dxa"/>
            <w:vAlign w:val="bottom"/>
          </w:tcPr>
          <w:p w:rsidR="00D5710B" w:rsidRPr="007D43A0" w:rsidRDefault="00D5710B" w:rsidP="00AC333B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D5710B" w:rsidRPr="007D43A0" w:rsidRDefault="00D5710B" w:rsidP="00AC333B">
            <w:pPr>
              <w:tabs>
                <w:tab w:val="decimal" w:pos="7740"/>
                <w:tab w:val="decimal" w:pos="8820"/>
              </w:tabs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7D43A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7D43A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5710B" w:rsidRPr="007D43A0" w:rsidTr="00D5710B">
        <w:tc>
          <w:tcPr>
            <w:tcW w:w="6030" w:type="dxa"/>
            <w:vAlign w:val="bottom"/>
          </w:tcPr>
          <w:p w:rsidR="00D5710B" w:rsidRPr="007D43A0" w:rsidRDefault="00D5710B" w:rsidP="00AC333B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D5710B" w:rsidRPr="007D43A0" w:rsidRDefault="00D5710B" w:rsidP="00AC333B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                    งบการเงินเฉพาะกิจการ</w:t>
            </w:r>
          </w:p>
        </w:tc>
      </w:tr>
      <w:tr w:rsidR="00D5710B" w:rsidRPr="007D43A0" w:rsidTr="00D5710B">
        <w:tc>
          <w:tcPr>
            <w:tcW w:w="6030" w:type="dxa"/>
            <w:vAlign w:val="bottom"/>
          </w:tcPr>
          <w:p w:rsidR="00D5710B" w:rsidRPr="007D43A0" w:rsidRDefault="00D5710B" w:rsidP="00AC333B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D5710B" w:rsidRPr="007D43A0" w:rsidRDefault="00956DE6" w:rsidP="00AC333B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  <w:tc>
          <w:tcPr>
            <w:tcW w:w="1260" w:type="dxa"/>
            <w:vAlign w:val="bottom"/>
          </w:tcPr>
          <w:p w:rsidR="00D5710B" w:rsidRPr="007D43A0" w:rsidRDefault="00494791" w:rsidP="00AC333B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2559</w:t>
            </w:r>
          </w:p>
        </w:tc>
      </w:tr>
      <w:tr w:rsidR="00D7381F" w:rsidRPr="007D43A0" w:rsidTr="00D5710B">
        <w:tc>
          <w:tcPr>
            <w:tcW w:w="6030" w:type="dxa"/>
            <w:vAlign w:val="bottom"/>
          </w:tcPr>
          <w:p w:rsidR="00D7381F" w:rsidRPr="007D43A0" w:rsidRDefault="00D7381F" w:rsidP="00AC333B">
            <w:pPr>
              <w:tabs>
                <w:tab w:val="left" w:pos="2070"/>
                <w:tab w:val="decimal" w:pos="7740"/>
                <w:tab w:val="decimal" w:pos="882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การประมูลงานก่อสร้างและการยื่นซองประกวดราคา</w:t>
            </w:r>
          </w:p>
        </w:tc>
        <w:tc>
          <w:tcPr>
            <w:tcW w:w="1260" w:type="dxa"/>
            <w:vAlign w:val="bottom"/>
          </w:tcPr>
          <w:p w:rsidR="00D7381F" w:rsidRPr="007D43A0" w:rsidRDefault="00D7381F" w:rsidP="00AC333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340</w:t>
            </w:r>
          </w:p>
        </w:tc>
        <w:tc>
          <w:tcPr>
            <w:tcW w:w="1260" w:type="dxa"/>
            <w:vAlign w:val="bottom"/>
          </w:tcPr>
          <w:p w:rsidR="00D7381F" w:rsidRPr="007D43A0" w:rsidRDefault="00D7381F" w:rsidP="00AC333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446</w:t>
            </w:r>
          </w:p>
        </w:tc>
      </w:tr>
      <w:tr w:rsidR="00D7381F" w:rsidRPr="007D43A0" w:rsidTr="00D5710B">
        <w:tc>
          <w:tcPr>
            <w:tcW w:w="6030" w:type="dxa"/>
            <w:vAlign w:val="bottom"/>
          </w:tcPr>
          <w:p w:rsidR="00D7381F" w:rsidRPr="007D43A0" w:rsidRDefault="00D7381F" w:rsidP="00AC333B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ประกันการชำระคืนเงินรับล่วงหน้า</w:t>
            </w:r>
          </w:p>
        </w:tc>
        <w:tc>
          <w:tcPr>
            <w:tcW w:w="1260" w:type="dxa"/>
            <w:vAlign w:val="bottom"/>
          </w:tcPr>
          <w:p w:rsidR="00D7381F" w:rsidRPr="007D43A0" w:rsidRDefault="00D7381F" w:rsidP="00AC333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924</w:t>
            </w:r>
          </w:p>
        </w:tc>
        <w:tc>
          <w:tcPr>
            <w:tcW w:w="1260" w:type="dxa"/>
            <w:vAlign w:val="bottom"/>
          </w:tcPr>
          <w:p w:rsidR="00D7381F" w:rsidRPr="007D43A0" w:rsidRDefault="00D7381F" w:rsidP="00AC333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933</w:t>
            </w:r>
          </w:p>
        </w:tc>
      </w:tr>
      <w:tr w:rsidR="00D7381F" w:rsidRPr="007D43A0" w:rsidTr="00D5710B">
        <w:tc>
          <w:tcPr>
            <w:tcW w:w="6030" w:type="dxa"/>
            <w:vAlign w:val="bottom"/>
          </w:tcPr>
          <w:p w:rsidR="00D7381F" w:rsidRPr="007D43A0" w:rsidRDefault="00D7381F" w:rsidP="00AC333B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ประกันการปฏิบัติตามสัญญา</w:t>
            </w:r>
          </w:p>
        </w:tc>
        <w:tc>
          <w:tcPr>
            <w:tcW w:w="1260" w:type="dxa"/>
            <w:vAlign w:val="bottom"/>
          </w:tcPr>
          <w:p w:rsidR="00D7381F" w:rsidRPr="007D43A0" w:rsidRDefault="00D7381F" w:rsidP="00AC333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1,085</w:t>
            </w:r>
          </w:p>
        </w:tc>
        <w:tc>
          <w:tcPr>
            <w:tcW w:w="1260" w:type="dxa"/>
            <w:vAlign w:val="bottom"/>
          </w:tcPr>
          <w:p w:rsidR="00D7381F" w:rsidRPr="007D43A0" w:rsidRDefault="00D7381F" w:rsidP="00AC333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1,168</w:t>
            </w:r>
          </w:p>
        </w:tc>
      </w:tr>
      <w:tr w:rsidR="00D7381F" w:rsidRPr="007D43A0" w:rsidTr="00D5710B">
        <w:tc>
          <w:tcPr>
            <w:tcW w:w="6030" w:type="dxa"/>
            <w:vAlign w:val="bottom"/>
          </w:tcPr>
          <w:p w:rsidR="00D7381F" w:rsidRPr="007D43A0" w:rsidRDefault="00D7381F" w:rsidP="00AC333B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ประกันการชำระคืนเงินประกันผลงาน</w:t>
            </w:r>
          </w:p>
        </w:tc>
        <w:tc>
          <w:tcPr>
            <w:tcW w:w="1260" w:type="dxa"/>
            <w:vAlign w:val="bottom"/>
          </w:tcPr>
          <w:p w:rsidR="00D7381F" w:rsidRPr="007D43A0" w:rsidRDefault="00D7381F" w:rsidP="00AC333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291</w:t>
            </w:r>
          </w:p>
        </w:tc>
        <w:tc>
          <w:tcPr>
            <w:tcW w:w="1260" w:type="dxa"/>
            <w:vAlign w:val="bottom"/>
          </w:tcPr>
          <w:p w:rsidR="00D7381F" w:rsidRPr="007D43A0" w:rsidRDefault="00D7381F" w:rsidP="00AC333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291</w:t>
            </w:r>
          </w:p>
        </w:tc>
      </w:tr>
      <w:tr w:rsidR="00D7381F" w:rsidRPr="007D43A0" w:rsidTr="00D5710B">
        <w:tc>
          <w:tcPr>
            <w:tcW w:w="6030" w:type="dxa"/>
            <w:vAlign w:val="bottom"/>
          </w:tcPr>
          <w:p w:rsidR="00D7381F" w:rsidRPr="007D43A0" w:rsidRDefault="00D7381F" w:rsidP="00AC333B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ประกันการจ่ายชำระเจ้าหนี้</w:t>
            </w:r>
          </w:p>
        </w:tc>
        <w:tc>
          <w:tcPr>
            <w:tcW w:w="1260" w:type="dxa"/>
            <w:vAlign w:val="bottom"/>
          </w:tcPr>
          <w:p w:rsidR="00D7381F" w:rsidRPr="007D43A0" w:rsidRDefault="00D7381F" w:rsidP="00AC333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71</w:t>
            </w:r>
          </w:p>
        </w:tc>
        <w:tc>
          <w:tcPr>
            <w:tcW w:w="1260" w:type="dxa"/>
            <w:vAlign w:val="bottom"/>
          </w:tcPr>
          <w:p w:rsidR="00D7381F" w:rsidRPr="007D43A0" w:rsidRDefault="00D7381F" w:rsidP="00AC333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64</w:t>
            </w:r>
          </w:p>
        </w:tc>
      </w:tr>
      <w:tr w:rsidR="00D7381F" w:rsidRPr="007D43A0" w:rsidTr="00D5710B">
        <w:tc>
          <w:tcPr>
            <w:tcW w:w="6030" w:type="dxa"/>
            <w:vAlign w:val="bottom"/>
          </w:tcPr>
          <w:p w:rsidR="00D7381F" w:rsidRPr="007D43A0" w:rsidRDefault="00D7381F" w:rsidP="00AC333B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ประกันการรับคืนภาษี</w:t>
            </w:r>
          </w:p>
        </w:tc>
        <w:tc>
          <w:tcPr>
            <w:tcW w:w="1260" w:type="dxa"/>
            <w:vAlign w:val="bottom"/>
          </w:tcPr>
          <w:p w:rsidR="00D7381F" w:rsidRPr="007D43A0" w:rsidRDefault="00D7381F" w:rsidP="00AC333B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706</w:t>
            </w:r>
          </w:p>
        </w:tc>
        <w:tc>
          <w:tcPr>
            <w:tcW w:w="1260" w:type="dxa"/>
            <w:vAlign w:val="bottom"/>
          </w:tcPr>
          <w:p w:rsidR="00D7381F" w:rsidRPr="007D43A0" w:rsidRDefault="00D7381F" w:rsidP="00AC333B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493</w:t>
            </w:r>
          </w:p>
        </w:tc>
      </w:tr>
      <w:tr w:rsidR="00D7381F" w:rsidRPr="007D43A0" w:rsidTr="00D5710B">
        <w:tc>
          <w:tcPr>
            <w:tcW w:w="6030" w:type="dxa"/>
            <w:vAlign w:val="bottom"/>
          </w:tcPr>
          <w:p w:rsidR="00D7381F" w:rsidRPr="007D43A0" w:rsidRDefault="00D7381F" w:rsidP="00AC333B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D7381F" w:rsidRPr="007D43A0" w:rsidRDefault="00D7381F" w:rsidP="00AC333B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3,417</w:t>
            </w:r>
          </w:p>
        </w:tc>
        <w:tc>
          <w:tcPr>
            <w:tcW w:w="1260" w:type="dxa"/>
            <w:vAlign w:val="bottom"/>
          </w:tcPr>
          <w:p w:rsidR="00D7381F" w:rsidRPr="007D43A0" w:rsidRDefault="00D7381F" w:rsidP="00AC333B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sz w:val="32"/>
                <w:szCs w:val="32"/>
              </w:rPr>
              <w:t>3,395</w:t>
            </w:r>
          </w:p>
        </w:tc>
      </w:tr>
    </w:tbl>
    <w:p w:rsidR="004D03EC" w:rsidRPr="007D43A0" w:rsidRDefault="00183ABB" w:rsidP="00AC333B">
      <w:pPr>
        <w:overflowPunct/>
        <w:autoSpaceDE/>
        <w:autoSpaceDN/>
        <w:adjustRightInd/>
        <w:spacing w:before="80" w:after="8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4D03EC" w:rsidRPr="007D43A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56DE6" w:rsidRPr="007D43A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D03EC" w:rsidRPr="007D43A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4D03EC" w:rsidRPr="007D43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4D03EC" w:rsidRPr="007D43A0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:rsidR="00AF13AB" w:rsidRPr="007D43A0" w:rsidRDefault="004D03EC" w:rsidP="00AC333B">
      <w:pPr>
        <w:tabs>
          <w:tab w:val="left" w:pos="90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</w:rPr>
        <w:tab/>
      </w:r>
      <w:r w:rsidR="00AF13AB" w:rsidRPr="007D43A0">
        <w:rPr>
          <w:rFonts w:asciiTheme="majorBidi" w:hAnsiTheme="majorBidi" w:cstheme="majorBidi"/>
          <w:sz w:val="32"/>
          <w:szCs w:val="32"/>
          <w:cs/>
        </w:rPr>
        <w:t>ในระหว่างปี</w:t>
      </w:r>
      <w:r w:rsidR="00AF13AB" w:rsidRPr="007D43A0">
        <w:rPr>
          <w:rFonts w:asciiTheme="majorBidi" w:hAnsiTheme="majorBidi" w:cstheme="majorBidi"/>
          <w:sz w:val="32"/>
          <w:szCs w:val="32"/>
        </w:rPr>
        <w:t xml:space="preserve"> 2558 </w:t>
      </w:r>
      <w:r w:rsidR="00AF13AB" w:rsidRPr="007D43A0">
        <w:rPr>
          <w:rFonts w:asciiTheme="majorBidi" w:hAnsiTheme="majorBidi" w:cstheme="majorBidi"/>
          <w:sz w:val="32"/>
          <w:szCs w:val="32"/>
          <w:cs/>
        </w:rPr>
        <w:t xml:space="preserve">บริษัทฯถูกผู้รับเหมาช่วงรายหนึ่งฟ้องร้องเกี่ยวกับการทำผิดสัญญาจ้าง โดยมูลหนี้ที่ฟ้องร้องมีจำนวนรวมประมาณ </w:t>
      </w:r>
      <w:r w:rsidR="00AF13AB" w:rsidRPr="007D43A0">
        <w:rPr>
          <w:rFonts w:asciiTheme="majorBidi" w:hAnsiTheme="majorBidi" w:cstheme="majorBidi"/>
          <w:sz w:val="32"/>
          <w:szCs w:val="32"/>
        </w:rPr>
        <w:t xml:space="preserve">235 </w:t>
      </w:r>
      <w:r w:rsidR="00AF13AB" w:rsidRPr="007D43A0">
        <w:rPr>
          <w:rFonts w:asciiTheme="majorBidi" w:hAnsiTheme="majorBidi" w:cstheme="majorBidi"/>
          <w:sz w:val="32"/>
          <w:szCs w:val="32"/>
          <w:cs/>
        </w:rPr>
        <w:t xml:space="preserve">ล้านบาท บริษัทฯเห็นว่ามิได้กระทำผิดตามฟ้องและได้ยื่นฟ้องแย้งต่อศาลเมื่อวันที่ </w:t>
      </w:r>
      <w:r w:rsidR="00AF13AB" w:rsidRPr="007D43A0">
        <w:rPr>
          <w:rFonts w:asciiTheme="majorBidi" w:hAnsiTheme="majorBidi" w:cstheme="majorBidi"/>
          <w:sz w:val="32"/>
          <w:szCs w:val="32"/>
        </w:rPr>
        <w:t xml:space="preserve">16 </w:t>
      </w:r>
      <w:r w:rsidR="00AF13AB" w:rsidRPr="007D43A0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="00AF13AB" w:rsidRPr="007D43A0">
        <w:rPr>
          <w:rFonts w:asciiTheme="majorBidi" w:hAnsiTheme="majorBidi" w:cstheme="majorBidi"/>
          <w:sz w:val="32"/>
          <w:szCs w:val="32"/>
        </w:rPr>
        <w:t xml:space="preserve">2558 </w:t>
      </w:r>
      <w:r w:rsidR="00AF13AB" w:rsidRPr="007D43A0">
        <w:rPr>
          <w:rFonts w:asciiTheme="majorBidi" w:hAnsiTheme="majorBidi" w:cstheme="majorBidi"/>
          <w:sz w:val="32"/>
          <w:szCs w:val="32"/>
          <w:cs/>
        </w:rPr>
        <w:t xml:space="preserve">โดยเรียกร้องค่าเสียหายจำนวน </w:t>
      </w:r>
      <w:r w:rsidR="00AF13AB" w:rsidRPr="007D43A0">
        <w:rPr>
          <w:rFonts w:asciiTheme="majorBidi" w:hAnsiTheme="majorBidi" w:cstheme="majorBidi"/>
          <w:sz w:val="32"/>
          <w:szCs w:val="32"/>
        </w:rPr>
        <w:t xml:space="preserve">632 </w:t>
      </w:r>
      <w:r w:rsidR="00AF13AB" w:rsidRPr="007D43A0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:rsidR="006F53E9" w:rsidRPr="007D43A0" w:rsidRDefault="00AF13AB" w:rsidP="00AC333B">
      <w:pPr>
        <w:tabs>
          <w:tab w:val="left" w:pos="90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</w:rPr>
        <w:t>           </w:t>
      </w:r>
      <w:r w:rsidR="006F53E9" w:rsidRPr="007D43A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6F53E9" w:rsidRPr="007D43A0">
        <w:rPr>
          <w:rFonts w:asciiTheme="majorBidi" w:hAnsiTheme="majorBidi" w:cstheme="majorBidi"/>
          <w:sz w:val="32"/>
          <w:szCs w:val="32"/>
        </w:rPr>
        <w:t xml:space="preserve">23 </w:t>
      </w:r>
      <w:r w:rsidR="006F53E9" w:rsidRPr="007D43A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6F53E9" w:rsidRPr="007D43A0">
        <w:rPr>
          <w:rFonts w:asciiTheme="majorBidi" w:hAnsiTheme="majorBidi" w:cstheme="majorBidi"/>
          <w:sz w:val="32"/>
          <w:szCs w:val="32"/>
        </w:rPr>
        <w:t xml:space="preserve">2560 </w:t>
      </w:r>
      <w:r w:rsidR="006F53E9" w:rsidRPr="007D43A0">
        <w:rPr>
          <w:rFonts w:asciiTheme="majorBidi" w:hAnsiTheme="majorBidi" w:cstheme="majorBidi"/>
          <w:sz w:val="32"/>
          <w:szCs w:val="32"/>
          <w:cs/>
        </w:rPr>
        <w:t xml:space="preserve">ศาลแพ่งพิพากษาให้บริษัทฯชำระเงินจำนวน </w:t>
      </w:r>
      <w:r w:rsidR="006F53E9" w:rsidRPr="007D43A0">
        <w:rPr>
          <w:rFonts w:asciiTheme="majorBidi" w:hAnsiTheme="majorBidi" w:cstheme="majorBidi"/>
          <w:sz w:val="32"/>
          <w:szCs w:val="32"/>
        </w:rPr>
        <w:t xml:space="preserve">101 </w:t>
      </w:r>
      <w:r w:rsidR="006F53E9" w:rsidRPr="007D43A0">
        <w:rPr>
          <w:rFonts w:asciiTheme="majorBidi" w:hAnsiTheme="majorBidi" w:cstheme="majorBidi"/>
          <w:sz w:val="32"/>
          <w:szCs w:val="32"/>
          <w:cs/>
        </w:rPr>
        <w:t xml:space="preserve">ล้านบาทพร้อมดอกเบี้ยในอัตราร้อยละ </w:t>
      </w:r>
      <w:r w:rsidR="006F53E9" w:rsidRPr="007D43A0">
        <w:rPr>
          <w:rFonts w:asciiTheme="majorBidi" w:hAnsiTheme="majorBidi" w:cstheme="majorBidi"/>
          <w:sz w:val="32"/>
          <w:szCs w:val="32"/>
        </w:rPr>
        <w:t xml:space="preserve">7.5 </w:t>
      </w:r>
      <w:r w:rsidR="006F53E9" w:rsidRPr="007D43A0">
        <w:rPr>
          <w:rFonts w:asciiTheme="majorBidi" w:hAnsiTheme="majorBidi" w:cstheme="majorBidi"/>
          <w:sz w:val="32"/>
          <w:szCs w:val="32"/>
          <w:cs/>
        </w:rPr>
        <w:t xml:space="preserve">ต่อปี และให้คืนหนังสือค้ำประกันค่าจ้างล่วงหน้าให้ผู้รับเหมาช่วง และให้ผู้รับเหมาช่วงชำระเงินจำนวน </w:t>
      </w:r>
      <w:r w:rsidR="006F53E9" w:rsidRPr="007D43A0">
        <w:rPr>
          <w:rFonts w:asciiTheme="majorBidi" w:hAnsiTheme="majorBidi" w:cstheme="majorBidi"/>
          <w:sz w:val="32"/>
          <w:szCs w:val="32"/>
        </w:rPr>
        <w:t xml:space="preserve">105 </w:t>
      </w:r>
      <w:r w:rsidR="006F53E9" w:rsidRPr="007D43A0">
        <w:rPr>
          <w:rFonts w:asciiTheme="majorBidi" w:hAnsiTheme="majorBidi" w:cstheme="majorBidi"/>
          <w:sz w:val="32"/>
          <w:szCs w:val="32"/>
          <w:cs/>
        </w:rPr>
        <w:t xml:space="preserve">ล้านบาทพร้อมดอกเบี้ยในอัตราร้อยละ </w:t>
      </w:r>
      <w:r w:rsidR="006F53E9" w:rsidRPr="007D43A0">
        <w:rPr>
          <w:rFonts w:asciiTheme="majorBidi" w:hAnsiTheme="majorBidi" w:cstheme="majorBidi"/>
          <w:sz w:val="32"/>
          <w:szCs w:val="32"/>
        </w:rPr>
        <w:t xml:space="preserve">7.5 </w:t>
      </w:r>
      <w:r w:rsidR="006F53E9" w:rsidRPr="007D43A0">
        <w:rPr>
          <w:rFonts w:asciiTheme="majorBidi" w:hAnsiTheme="majorBidi" w:cstheme="majorBidi"/>
          <w:sz w:val="32"/>
          <w:szCs w:val="32"/>
          <w:cs/>
        </w:rPr>
        <w:t>ต่อปีให้แก่บริษัทฯ อย่างไรก็ตาม ผู้รับเหมาช่วงได้ยื่นอุทธรณ์ต่อศาลอุทธรณ์เพื่อคัดค้านคำพิพากษาดังกล่าว และบริษัทฯอยู่ระหว่างดำเนินการยื่น</w:t>
      </w:r>
      <w:r w:rsidR="007D44D8" w:rsidRPr="007D43A0">
        <w:rPr>
          <w:rFonts w:asciiTheme="majorBidi" w:hAnsiTheme="majorBidi" w:cstheme="majorBidi"/>
          <w:sz w:val="32"/>
          <w:szCs w:val="32"/>
          <w:cs/>
        </w:rPr>
        <w:t>คำแก้</w:t>
      </w:r>
      <w:r w:rsidR="006F53E9" w:rsidRPr="007D43A0">
        <w:rPr>
          <w:rFonts w:asciiTheme="majorBidi" w:hAnsiTheme="majorBidi" w:cstheme="majorBidi"/>
          <w:sz w:val="32"/>
          <w:szCs w:val="32"/>
          <w:cs/>
        </w:rPr>
        <w:t>อุทธรณ์</w:t>
      </w:r>
      <w:r w:rsidR="005B633B" w:rsidRPr="007D43A0">
        <w:rPr>
          <w:rFonts w:asciiTheme="majorBidi" w:hAnsiTheme="majorBidi" w:cstheme="majorBidi"/>
          <w:sz w:val="32"/>
          <w:szCs w:val="32"/>
          <w:cs/>
        </w:rPr>
        <w:t>นั้น</w:t>
      </w:r>
      <w:r w:rsidR="005B633B"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="00AC333B" w:rsidRPr="007D43A0">
        <w:rPr>
          <w:rFonts w:asciiTheme="majorBidi" w:hAnsiTheme="majorBidi" w:cstheme="majorBidi"/>
          <w:sz w:val="32"/>
          <w:szCs w:val="32"/>
          <w:cs/>
        </w:rPr>
        <w:t>ที่ปรึกษากฎหมาย</w:t>
      </w:r>
      <w:r w:rsidR="006F53E9" w:rsidRPr="007D43A0">
        <w:rPr>
          <w:rFonts w:asciiTheme="majorBidi" w:hAnsiTheme="majorBidi" w:cstheme="majorBidi"/>
          <w:sz w:val="32"/>
          <w:szCs w:val="32"/>
          <w:cs/>
        </w:rPr>
        <w:t>ของบริษัทฯมีความเห็นว่าบริษัทฯมิได้เป็นฝ่ายผิดสัญญาจ้างข้างต้นและคาดว่า</w:t>
      </w:r>
      <w:r w:rsidR="006E6D61" w:rsidRPr="007D43A0">
        <w:rPr>
          <w:rFonts w:asciiTheme="majorBidi" w:hAnsiTheme="majorBidi" w:cstheme="majorBidi"/>
          <w:sz w:val="32"/>
          <w:szCs w:val="32"/>
          <w:cs/>
        </w:rPr>
        <w:t>ศาลอุทธรณ์จะพิพากษายื</w:t>
      </w:r>
      <w:r w:rsidR="005B0C79" w:rsidRPr="007D43A0">
        <w:rPr>
          <w:rFonts w:asciiTheme="majorBidi" w:hAnsiTheme="majorBidi" w:cstheme="majorBidi"/>
          <w:sz w:val="32"/>
          <w:szCs w:val="32"/>
          <w:cs/>
        </w:rPr>
        <w:t>นตามศาลชั้นต้น</w:t>
      </w:r>
      <w:r w:rsidR="006F53E9" w:rsidRPr="007D43A0">
        <w:rPr>
          <w:rFonts w:asciiTheme="majorBidi" w:hAnsiTheme="majorBidi" w:cstheme="majorBidi"/>
          <w:sz w:val="32"/>
          <w:szCs w:val="32"/>
          <w:cs/>
        </w:rPr>
        <w:t xml:space="preserve"> และฝ่ายบริหารของบริษัทฯคาดว่าบริษัทฯจะไม่ได้รับผลเสียหายอย่างมีสาระสำคัญจากคดีฟ้องร้องดังกล่าว</w:t>
      </w:r>
    </w:p>
    <w:p w:rsidR="00AC333B" w:rsidRPr="007D43A0" w:rsidRDefault="00AC333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D5710B" w:rsidRPr="007D43A0" w:rsidRDefault="00183ABB" w:rsidP="00AC333B">
      <w:pPr>
        <w:tabs>
          <w:tab w:val="left" w:pos="900"/>
          <w:tab w:val="left" w:pos="2160"/>
          <w:tab w:val="left" w:pos="2880"/>
        </w:tabs>
        <w:spacing w:before="80" w:after="8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</w:rPr>
        <w:lastRenderedPageBreak/>
        <w:t>32</w:t>
      </w:r>
      <w:r w:rsidR="00D5710B" w:rsidRPr="007D43A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5710B" w:rsidRPr="007D43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D5710B" w:rsidRPr="007D43A0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:rsidR="00D5710B" w:rsidRPr="007D43A0" w:rsidRDefault="00D5710B" w:rsidP="00AC333B">
      <w:pPr>
        <w:tabs>
          <w:tab w:val="left" w:pos="900"/>
          <w:tab w:val="left" w:pos="2160"/>
          <w:tab w:val="left" w:pos="2866"/>
        </w:tabs>
        <w:spacing w:before="80" w:after="8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</w:rPr>
        <w:tab/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7D43A0">
        <w:rPr>
          <w:rFonts w:asciiTheme="majorBidi" w:hAnsiTheme="majorBidi" w:cstheme="majorBidi"/>
          <w:sz w:val="32"/>
          <w:szCs w:val="32"/>
        </w:rPr>
        <w:t xml:space="preserve">31 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94791" w:rsidRPr="007D43A0">
        <w:rPr>
          <w:rFonts w:asciiTheme="majorBidi" w:hAnsiTheme="majorBidi" w:cstheme="majorBidi"/>
          <w:sz w:val="32"/>
          <w:szCs w:val="32"/>
        </w:rPr>
        <w:t>2560</w:t>
      </w:r>
      <w:r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="002E3A24" w:rsidRPr="007D43A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94791" w:rsidRPr="007D43A0">
        <w:rPr>
          <w:rFonts w:asciiTheme="majorBidi" w:hAnsiTheme="majorBidi" w:cstheme="majorBidi"/>
          <w:sz w:val="32"/>
          <w:szCs w:val="32"/>
        </w:rPr>
        <w:t>2559</w:t>
      </w:r>
      <w:r w:rsidR="002E3A24"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Pr="007D43A0">
        <w:rPr>
          <w:rFonts w:asciiTheme="majorBidi" w:hAnsiTheme="majorBidi" w:cstheme="majorBidi"/>
          <w:sz w:val="32"/>
          <w:szCs w:val="32"/>
          <w:cs/>
        </w:rPr>
        <w:t>บริษัทฯมีสินทรัพย์ที่วัดมูลค่าด้วยมูลค่ายุติธรรมหรือเปิดเผยมูลค่ายุติธรรมแยกแส</w:t>
      </w:r>
      <w:r w:rsidR="00A12AF0" w:rsidRPr="007D43A0">
        <w:rPr>
          <w:rFonts w:asciiTheme="majorBidi" w:hAnsiTheme="majorBidi" w:cstheme="majorBidi"/>
          <w:sz w:val="32"/>
          <w:szCs w:val="32"/>
          <w:cs/>
        </w:rPr>
        <w:t>ดงตามลำดับชั้นของมูลค่ายุติธรรม</w:t>
      </w:r>
      <w:r w:rsidRPr="007D43A0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:rsidR="002E3A24" w:rsidRPr="007D43A0" w:rsidRDefault="002E3A24" w:rsidP="00AC333B">
      <w:pPr>
        <w:tabs>
          <w:tab w:val="left" w:pos="900"/>
        </w:tabs>
        <w:spacing w:before="120"/>
        <w:ind w:left="547" w:hanging="547"/>
        <w:jc w:val="right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</w:rPr>
        <w:t xml:space="preserve">     (</w:t>
      </w:r>
      <w:r w:rsidRPr="007D43A0">
        <w:rPr>
          <w:rFonts w:asciiTheme="majorBidi" w:hAnsiTheme="majorBidi" w:cstheme="majorBidi"/>
          <w:sz w:val="32"/>
          <w:szCs w:val="32"/>
          <w:cs/>
        </w:rPr>
        <w:t>หน่วย: พันบาท</w:t>
      </w:r>
      <w:r w:rsidRPr="007D43A0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14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96"/>
        <w:gridCol w:w="1296"/>
        <w:gridCol w:w="1296"/>
        <w:gridCol w:w="1296"/>
      </w:tblGrid>
      <w:tr w:rsidR="001259F2" w:rsidRPr="007D43A0" w:rsidTr="001259F2">
        <w:tc>
          <w:tcPr>
            <w:tcW w:w="3960" w:type="dxa"/>
            <w:vAlign w:val="bottom"/>
          </w:tcPr>
          <w:p w:rsidR="001259F2" w:rsidRPr="007D43A0" w:rsidRDefault="001259F2" w:rsidP="00AC333B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1259F2" w:rsidRPr="007D43A0" w:rsidRDefault="00494791" w:rsidP="00AC333B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7D43A0">
              <w:rPr>
                <w:rFonts w:asciiTheme="majorBidi" w:eastAsia="MS Mincho" w:hAnsiTheme="majorBidi" w:cstheme="majorBidi"/>
                <w:sz w:val="32"/>
                <w:szCs w:val="32"/>
              </w:rPr>
              <w:t>2560</w:t>
            </w:r>
          </w:p>
        </w:tc>
        <w:tc>
          <w:tcPr>
            <w:tcW w:w="2592" w:type="dxa"/>
            <w:gridSpan w:val="2"/>
            <w:vAlign w:val="bottom"/>
          </w:tcPr>
          <w:p w:rsidR="001259F2" w:rsidRPr="007D43A0" w:rsidRDefault="00494791" w:rsidP="00AC333B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7D43A0">
              <w:rPr>
                <w:rFonts w:asciiTheme="majorBidi" w:eastAsia="MS Mincho" w:hAnsiTheme="majorBidi" w:cstheme="majorBidi"/>
                <w:sz w:val="32"/>
                <w:szCs w:val="32"/>
              </w:rPr>
              <w:t>2559</w:t>
            </w:r>
          </w:p>
        </w:tc>
      </w:tr>
      <w:tr w:rsidR="001259F2" w:rsidRPr="007D43A0" w:rsidTr="001259F2">
        <w:tc>
          <w:tcPr>
            <w:tcW w:w="3960" w:type="dxa"/>
            <w:vAlign w:val="bottom"/>
          </w:tcPr>
          <w:p w:rsidR="001259F2" w:rsidRPr="007D43A0" w:rsidRDefault="001259F2" w:rsidP="00AC333B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1259F2" w:rsidRPr="007D43A0" w:rsidRDefault="001259F2" w:rsidP="00AC333B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7D43A0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งบการเงินรวมและ                               งบการเงินเฉพาะกิจการ</w:t>
            </w:r>
          </w:p>
        </w:tc>
        <w:tc>
          <w:tcPr>
            <w:tcW w:w="2592" w:type="dxa"/>
            <w:gridSpan w:val="2"/>
            <w:vAlign w:val="bottom"/>
          </w:tcPr>
          <w:p w:rsidR="001259F2" w:rsidRPr="007D43A0" w:rsidRDefault="001259F2" w:rsidP="00AC333B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D43A0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งบการเงินรวมและ                               งบการเงินเฉพาะกิจการ</w:t>
            </w:r>
          </w:p>
        </w:tc>
      </w:tr>
      <w:tr w:rsidR="001259F2" w:rsidRPr="007D43A0" w:rsidTr="001A1C92">
        <w:trPr>
          <w:trHeight w:val="293"/>
        </w:trPr>
        <w:tc>
          <w:tcPr>
            <w:tcW w:w="3960" w:type="dxa"/>
            <w:vAlign w:val="bottom"/>
          </w:tcPr>
          <w:p w:rsidR="001259F2" w:rsidRPr="007D43A0" w:rsidRDefault="001259F2" w:rsidP="00AC333B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6" w:type="dxa"/>
          </w:tcPr>
          <w:p w:rsidR="001259F2" w:rsidRPr="007D43A0" w:rsidRDefault="001259F2" w:rsidP="00AC333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7D43A0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296" w:type="dxa"/>
            <w:vAlign w:val="bottom"/>
          </w:tcPr>
          <w:p w:rsidR="001259F2" w:rsidRPr="007D43A0" w:rsidRDefault="001259F2" w:rsidP="00AC333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รวม</w:t>
            </w:r>
          </w:p>
        </w:tc>
        <w:tc>
          <w:tcPr>
            <w:tcW w:w="1296" w:type="dxa"/>
          </w:tcPr>
          <w:p w:rsidR="001259F2" w:rsidRPr="007D43A0" w:rsidRDefault="001259F2" w:rsidP="00AC333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7D43A0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296" w:type="dxa"/>
            <w:vAlign w:val="bottom"/>
          </w:tcPr>
          <w:p w:rsidR="001259F2" w:rsidRPr="007D43A0" w:rsidRDefault="001259F2" w:rsidP="00AC333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1259F2" w:rsidRPr="007D43A0" w:rsidTr="001259F2">
        <w:tc>
          <w:tcPr>
            <w:tcW w:w="3960" w:type="dxa"/>
            <w:shd w:val="clear" w:color="auto" w:fill="auto"/>
            <w:vAlign w:val="bottom"/>
          </w:tcPr>
          <w:p w:rsidR="001259F2" w:rsidRPr="007D43A0" w:rsidRDefault="001259F2" w:rsidP="00AC333B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259F2" w:rsidRPr="007D43A0" w:rsidRDefault="001259F2" w:rsidP="00AC333B">
            <w:pPr>
              <w:pStyle w:val="BodyTextIndent3"/>
              <w:tabs>
                <w:tab w:val="decimal" w:pos="972"/>
              </w:tabs>
              <w:spacing w:after="0"/>
              <w:ind w:left="-18" w:right="-63" w:hanging="18"/>
              <w:rPr>
                <w:rFonts w:asciiTheme="majorBidi" w:eastAsia="MS Mincho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96" w:type="dxa"/>
            <w:vAlign w:val="bottom"/>
          </w:tcPr>
          <w:p w:rsidR="001259F2" w:rsidRPr="007D43A0" w:rsidRDefault="001259F2" w:rsidP="00AC333B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1296" w:type="dxa"/>
            <w:vAlign w:val="bottom"/>
          </w:tcPr>
          <w:p w:rsidR="001259F2" w:rsidRPr="007D43A0" w:rsidRDefault="001259F2" w:rsidP="00AC333B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259F2" w:rsidRPr="007D43A0" w:rsidRDefault="001259F2" w:rsidP="00AC333B">
            <w:pPr>
              <w:pStyle w:val="BodyTextIndent3"/>
              <w:tabs>
                <w:tab w:val="decimal" w:pos="972"/>
              </w:tabs>
              <w:spacing w:after="0"/>
              <w:ind w:left="-18" w:right="-63" w:hanging="18"/>
              <w:rPr>
                <w:rFonts w:asciiTheme="majorBidi" w:eastAsia="MS Mincho" w:hAnsiTheme="majorBidi" w:cstheme="majorBidi"/>
                <w:kern w:val="28"/>
                <w:sz w:val="32"/>
                <w:szCs w:val="32"/>
              </w:rPr>
            </w:pPr>
          </w:p>
        </w:tc>
      </w:tr>
      <w:tr w:rsidR="00861858" w:rsidRPr="007D43A0" w:rsidTr="001259F2">
        <w:tc>
          <w:tcPr>
            <w:tcW w:w="3960" w:type="dxa"/>
            <w:shd w:val="clear" w:color="auto" w:fill="auto"/>
            <w:vAlign w:val="bottom"/>
          </w:tcPr>
          <w:p w:rsidR="00861858" w:rsidRPr="007D43A0" w:rsidRDefault="00861858" w:rsidP="00AC333B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อาคาร</w:t>
            </w:r>
            <w:r w:rsidRPr="007D43A0">
              <w:rPr>
                <w:rFonts w:asciiTheme="majorBidi" w:hAnsiTheme="majorBidi" w:cstheme="majorBidi"/>
                <w:i/>
                <w:iCs/>
                <w:kern w:val="28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:rsidR="00861858" w:rsidRPr="007D43A0" w:rsidRDefault="00861858" w:rsidP="00AC333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kern w:val="28"/>
                <w:sz w:val="32"/>
                <w:szCs w:val="32"/>
              </w:rPr>
              <w:t>253,186</w:t>
            </w:r>
          </w:p>
        </w:tc>
        <w:tc>
          <w:tcPr>
            <w:tcW w:w="1296" w:type="dxa"/>
          </w:tcPr>
          <w:p w:rsidR="00861858" w:rsidRPr="007D43A0" w:rsidRDefault="00861858" w:rsidP="00AC333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kern w:val="28"/>
                <w:sz w:val="32"/>
                <w:szCs w:val="32"/>
              </w:rPr>
              <w:t>253,186</w:t>
            </w:r>
          </w:p>
        </w:tc>
        <w:tc>
          <w:tcPr>
            <w:tcW w:w="1296" w:type="dxa"/>
          </w:tcPr>
          <w:p w:rsidR="00861858" w:rsidRPr="007D43A0" w:rsidRDefault="00861858" w:rsidP="00AC333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kern w:val="28"/>
                <w:sz w:val="32"/>
                <w:szCs w:val="32"/>
              </w:rPr>
              <w:t>265,703</w:t>
            </w:r>
          </w:p>
        </w:tc>
        <w:tc>
          <w:tcPr>
            <w:tcW w:w="1296" w:type="dxa"/>
            <w:shd w:val="clear" w:color="auto" w:fill="auto"/>
          </w:tcPr>
          <w:p w:rsidR="00861858" w:rsidRPr="007D43A0" w:rsidRDefault="00861858" w:rsidP="00AC333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kern w:val="28"/>
                <w:sz w:val="32"/>
                <w:szCs w:val="32"/>
              </w:rPr>
              <w:t>265,703</w:t>
            </w:r>
          </w:p>
        </w:tc>
      </w:tr>
      <w:tr w:rsidR="00D7381F" w:rsidRPr="007D43A0" w:rsidTr="001A1C92">
        <w:tc>
          <w:tcPr>
            <w:tcW w:w="3960" w:type="dxa"/>
            <w:shd w:val="clear" w:color="auto" w:fill="auto"/>
            <w:vAlign w:val="bottom"/>
          </w:tcPr>
          <w:p w:rsidR="00D7381F" w:rsidRPr="007D43A0" w:rsidRDefault="00D7381F" w:rsidP="00AC333B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:rsidR="00D7381F" w:rsidRPr="007D43A0" w:rsidRDefault="00D7381F" w:rsidP="00AC333B">
            <w:pPr>
              <w:pStyle w:val="BodyTextIndent3"/>
              <w:tabs>
                <w:tab w:val="right" w:pos="142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96" w:type="dxa"/>
            <w:vAlign w:val="bottom"/>
          </w:tcPr>
          <w:p w:rsidR="00D7381F" w:rsidRPr="007D43A0" w:rsidRDefault="00D7381F" w:rsidP="00AC333B">
            <w:pPr>
              <w:pStyle w:val="BodyTextIndent3"/>
              <w:tabs>
                <w:tab w:val="right" w:pos="142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296" w:type="dxa"/>
          </w:tcPr>
          <w:p w:rsidR="00D7381F" w:rsidRPr="007D43A0" w:rsidRDefault="00D7381F" w:rsidP="00AC333B">
            <w:pPr>
              <w:pStyle w:val="BodyTextIndent3"/>
              <w:tabs>
                <w:tab w:val="right" w:pos="142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7381F" w:rsidRPr="007D43A0" w:rsidRDefault="00D7381F" w:rsidP="00AC333B">
            <w:pPr>
              <w:pStyle w:val="BodyTextIndent3"/>
              <w:tabs>
                <w:tab w:val="right" w:pos="142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</w:tr>
      <w:tr w:rsidR="00D7381F" w:rsidRPr="007D43A0" w:rsidTr="001A1C92">
        <w:tc>
          <w:tcPr>
            <w:tcW w:w="3960" w:type="dxa"/>
            <w:shd w:val="clear" w:color="auto" w:fill="auto"/>
            <w:vAlign w:val="bottom"/>
          </w:tcPr>
          <w:p w:rsidR="00D7381F" w:rsidRPr="007D43A0" w:rsidRDefault="00D7381F" w:rsidP="00AC333B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1296" w:type="dxa"/>
            <w:shd w:val="clear" w:color="auto" w:fill="auto"/>
          </w:tcPr>
          <w:p w:rsidR="00D7381F" w:rsidRPr="007D43A0" w:rsidRDefault="00D7381F" w:rsidP="00AC333B">
            <w:pPr>
              <w:pStyle w:val="BodyTextIndent3"/>
              <w:tabs>
                <w:tab w:val="right" w:pos="142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96" w:type="dxa"/>
            <w:vAlign w:val="bottom"/>
          </w:tcPr>
          <w:p w:rsidR="00D7381F" w:rsidRPr="007D43A0" w:rsidRDefault="00D7381F" w:rsidP="00AC333B">
            <w:pPr>
              <w:pStyle w:val="BodyTextIndent3"/>
              <w:tabs>
                <w:tab w:val="right" w:pos="142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296" w:type="dxa"/>
          </w:tcPr>
          <w:p w:rsidR="00D7381F" w:rsidRPr="007D43A0" w:rsidRDefault="00D7381F" w:rsidP="00AC333B">
            <w:pPr>
              <w:pStyle w:val="BodyTextIndent3"/>
              <w:tabs>
                <w:tab w:val="right" w:pos="142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7381F" w:rsidRPr="007D43A0" w:rsidRDefault="00D7381F" w:rsidP="00AC333B">
            <w:pPr>
              <w:pStyle w:val="BodyTextIndent3"/>
              <w:tabs>
                <w:tab w:val="right" w:pos="142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</w:tr>
      <w:tr w:rsidR="00D7381F" w:rsidRPr="007D43A0" w:rsidTr="001259F2">
        <w:tc>
          <w:tcPr>
            <w:tcW w:w="3960" w:type="dxa"/>
            <w:shd w:val="clear" w:color="auto" w:fill="auto"/>
            <w:vAlign w:val="bottom"/>
          </w:tcPr>
          <w:p w:rsidR="00D7381F" w:rsidRPr="007D43A0" w:rsidRDefault="00D7381F" w:rsidP="00AC333B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7D43A0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  <w:r w:rsidRPr="007D43A0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:rsidR="00D7381F" w:rsidRPr="007D43A0" w:rsidRDefault="00D7381F" w:rsidP="00AC333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kern w:val="28"/>
                <w:sz w:val="32"/>
                <w:szCs w:val="32"/>
              </w:rPr>
              <w:t>139,042</w:t>
            </w:r>
          </w:p>
        </w:tc>
        <w:tc>
          <w:tcPr>
            <w:tcW w:w="1296" w:type="dxa"/>
          </w:tcPr>
          <w:p w:rsidR="00D7381F" w:rsidRPr="007D43A0" w:rsidRDefault="00D7381F" w:rsidP="00AC333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kern w:val="28"/>
                <w:sz w:val="32"/>
                <w:szCs w:val="32"/>
              </w:rPr>
              <w:t>139,042</w:t>
            </w:r>
          </w:p>
        </w:tc>
        <w:tc>
          <w:tcPr>
            <w:tcW w:w="1296" w:type="dxa"/>
          </w:tcPr>
          <w:p w:rsidR="00D7381F" w:rsidRPr="007D43A0" w:rsidRDefault="00D7381F" w:rsidP="00AC333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kern w:val="28"/>
                <w:sz w:val="32"/>
                <w:szCs w:val="32"/>
              </w:rPr>
              <w:t>139,042</w:t>
            </w:r>
          </w:p>
        </w:tc>
        <w:tc>
          <w:tcPr>
            <w:tcW w:w="1296" w:type="dxa"/>
            <w:shd w:val="clear" w:color="auto" w:fill="auto"/>
          </w:tcPr>
          <w:p w:rsidR="00D7381F" w:rsidRPr="007D43A0" w:rsidRDefault="00D7381F" w:rsidP="00AC333B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7D43A0">
              <w:rPr>
                <w:rFonts w:asciiTheme="majorBidi" w:hAnsiTheme="majorBidi" w:cstheme="majorBidi"/>
                <w:kern w:val="28"/>
                <w:sz w:val="32"/>
                <w:szCs w:val="32"/>
              </w:rPr>
              <w:t>139,042</w:t>
            </w:r>
          </w:p>
        </w:tc>
      </w:tr>
    </w:tbl>
    <w:p w:rsidR="007F5C52" w:rsidRPr="007D43A0" w:rsidRDefault="00307D00" w:rsidP="00AC333B">
      <w:pPr>
        <w:tabs>
          <w:tab w:val="left" w:pos="540"/>
        </w:tabs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83ABB" w:rsidRPr="007D43A0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46C24" w:rsidRPr="007D43A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F5C52" w:rsidRPr="007D43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7F5C52" w:rsidRPr="007D43A0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:rsidR="004E19BF" w:rsidRPr="007D43A0" w:rsidRDefault="00183ABB" w:rsidP="00AC333B">
      <w:pPr>
        <w:tabs>
          <w:tab w:val="left" w:pos="540"/>
        </w:tabs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</w:rPr>
        <w:t>33</w:t>
      </w:r>
      <w:r w:rsidR="00046C24" w:rsidRPr="007D43A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56DE6" w:rsidRPr="007D43A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E19BF" w:rsidRPr="007D43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4E19BF" w:rsidRPr="007D43A0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นโยบายการบริหารความเสี่ยง</w:t>
      </w:r>
    </w:p>
    <w:p w:rsidR="001E722E" w:rsidRPr="007D43A0" w:rsidRDefault="004E19BF" w:rsidP="00AC333B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</w:rPr>
        <w:tab/>
      </w:r>
      <w:r w:rsidR="001E722E" w:rsidRPr="007D43A0">
        <w:rPr>
          <w:rFonts w:asciiTheme="majorBidi" w:hAnsiTheme="majorBidi" w:cstheme="majorBidi"/>
          <w:spacing w:val="-6"/>
          <w:sz w:val="32"/>
          <w:szCs w:val="32"/>
          <w:cs/>
        </w:rPr>
        <w:t>เครื่องมือทางการเงินที่สำคัญของบริษัทฯ</w:t>
      </w:r>
      <w:r w:rsidR="00353426" w:rsidRPr="007D43A0">
        <w:rPr>
          <w:rFonts w:asciiTheme="majorBidi" w:hAnsiTheme="majorBidi" w:cstheme="majorBidi"/>
          <w:spacing w:val="-6"/>
          <w:sz w:val="32"/>
          <w:szCs w:val="32"/>
          <w:cs/>
        </w:rPr>
        <w:t>และบริษัทย่อย</w:t>
      </w:r>
      <w:r w:rsidR="001E722E" w:rsidRPr="007D43A0">
        <w:rPr>
          <w:rFonts w:asciiTheme="majorBidi" w:hAnsiTheme="majorBidi" w:cstheme="majorBidi"/>
          <w:spacing w:val="-6"/>
          <w:sz w:val="32"/>
          <w:szCs w:val="32"/>
          <w:cs/>
        </w:rPr>
        <w:t xml:space="preserve">ตามที่นิยามอยู่ในมาตรฐานการบัญชีฉบับที่ </w:t>
      </w:r>
      <w:r w:rsidR="001E722E" w:rsidRPr="007D43A0">
        <w:rPr>
          <w:rFonts w:asciiTheme="majorBidi" w:hAnsiTheme="majorBidi" w:cstheme="majorBidi"/>
          <w:spacing w:val="-6"/>
          <w:sz w:val="32"/>
          <w:szCs w:val="32"/>
        </w:rPr>
        <w:t>107 “</w:t>
      </w:r>
      <w:r w:rsidR="001E722E" w:rsidRPr="007D43A0">
        <w:rPr>
          <w:rFonts w:asciiTheme="majorBidi" w:hAnsiTheme="majorBidi" w:cstheme="majorBidi"/>
          <w:spacing w:val="-6"/>
          <w:sz w:val="32"/>
          <w:szCs w:val="32"/>
          <w:cs/>
        </w:rPr>
        <w:t>การแสดงรายการ</w:t>
      </w:r>
      <w:r w:rsidR="001E722E" w:rsidRPr="007D43A0">
        <w:rPr>
          <w:rFonts w:asciiTheme="majorBidi" w:hAnsiTheme="majorBidi" w:cstheme="majorBidi"/>
          <w:sz w:val="32"/>
          <w:szCs w:val="32"/>
          <w:cs/>
        </w:rPr>
        <w:t>และการเปิดเผยข้อมูลสำหรับเครื่องมือทางการเงิน</w:t>
      </w:r>
      <w:r w:rsidR="001E722E" w:rsidRPr="007D43A0">
        <w:rPr>
          <w:rFonts w:asciiTheme="majorBidi" w:hAnsiTheme="majorBidi" w:cstheme="majorBidi"/>
          <w:sz w:val="32"/>
          <w:szCs w:val="32"/>
        </w:rPr>
        <w:t>”</w:t>
      </w:r>
      <w:r w:rsidR="001E722E" w:rsidRPr="007D43A0">
        <w:rPr>
          <w:rFonts w:asciiTheme="majorBidi" w:hAnsiTheme="majorBidi" w:cstheme="majorBidi"/>
          <w:sz w:val="32"/>
          <w:szCs w:val="32"/>
          <w:cs/>
        </w:rPr>
        <w:t xml:space="preserve"> ประกอบด้วย เงินสดและรายการเทียบเท่าเงินสด </w:t>
      </w:r>
      <w:r w:rsidR="00F403B5" w:rsidRPr="007D43A0">
        <w:rPr>
          <w:rFonts w:asciiTheme="majorBidi" w:hAnsiTheme="majorBidi" w:cstheme="majorBidi"/>
          <w:sz w:val="32"/>
          <w:szCs w:val="32"/>
          <w:cs/>
        </w:rPr>
        <w:t>เงินลงทุนชั่วคราว ลูกหนี้การค้าและลูกหนี้อื่น</w:t>
      </w:r>
      <w:r w:rsidR="00353426" w:rsidRPr="007D43A0">
        <w:rPr>
          <w:rFonts w:asciiTheme="majorBidi" w:hAnsiTheme="majorBidi" w:cstheme="majorBidi"/>
          <w:sz w:val="32"/>
          <w:szCs w:val="32"/>
          <w:cs/>
        </w:rPr>
        <w:t xml:space="preserve"> เจ้าหนี้การค้าและเจ้าหนี้อื่น</w:t>
      </w:r>
      <w:r w:rsidR="00AC333B" w:rsidRPr="007D43A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E722E" w:rsidRPr="007D43A0">
        <w:rPr>
          <w:rFonts w:asciiTheme="majorBidi" w:hAnsiTheme="majorBidi" w:cstheme="majorBidi"/>
          <w:sz w:val="32"/>
          <w:szCs w:val="32"/>
          <w:cs/>
        </w:rPr>
        <w:t>และเงินกู้ยืมระยะยาว บริษัทฯ</w:t>
      </w:r>
      <w:r w:rsidR="00353426" w:rsidRPr="007D43A0">
        <w:rPr>
          <w:rFonts w:asciiTheme="majorBidi" w:hAnsiTheme="majorBidi" w:cstheme="majorBidi"/>
          <w:spacing w:val="-6"/>
          <w:sz w:val="32"/>
          <w:szCs w:val="32"/>
          <w:cs/>
        </w:rPr>
        <w:t>และบริษัทย่อย</w:t>
      </w:r>
      <w:r w:rsidR="001E722E" w:rsidRPr="007D43A0">
        <w:rPr>
          <w:rFonts w:asciiTheme="majorBidi" w:hAnsiTheme="majorBidi" w:cstheme="majorBidi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4E19BF" w:rsidRPr="007D43A0" w:rsidRDefault="001E722E" w:rsidP="00AC333B">
      <w:pPr>
        <w:tabs>
          <w:tab w:val="left" w:pos="540"/>
        </w:tabs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</w:rPr>
        <w:tab/>
      </w:r>
      <w:r w:rsidR="004E19BF" w:rsidRPr="007D43A0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ความเสี่ยงด้านการให้สินเชื่อ</w:t>
      </w:r>
    </w:p>
    <w:p w:rsidR="004E19BF" w:rsidRPr="007D43A0" w:rsidRDefault="004E19BF" w:rsidP="00AC333B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</w:rPr>
        <w:tab/>
      </w:r>
      <w:r w:rsidRPr="007D43A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2F5D4A" w:rsidRPr="007D43A0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7D43A0">
        <w:rPr>
          <w:rFonts w:asciiTheme="majorBidi" w:hAnsiTheme="majorBidi" w:cstheme="majorBidi"/>
          <w:sz w:val="32"/>
          <w:szCs w:val="32"/>
          <w:cs/>
        </w:rPr>
        <w:t>มีความเสี่ยงด้านการให้สินเชื่อที่เกี่ยวเนื่องกับลูกหนี้</w:t>
      </w:r>
      <w:r w:rsidR="00CD7010" w:rsidRPr="007D43A0">
        <w:rPr>
          <w:rFonts w:asciiTheme="majorBidi" w:hAnsiTheme="majorBidi" w:cstheme="majorBidi"/>
          <w:sz w:val="32"/>
          <w:szCs w:val="32"/>
          <w:cs/>
        </w:rPr>
        <w:t>การค้าและ</w:t>
      </w:r>
      <w:r w:rsidR="001E722E" w:rsidRPr="007D43A0">
        <w:rPr>
          <w:rFonts w:asciiTheme="majorBidi" w:hAnsiTheme="majorBidi" w:cstheme="majorBidi"/>
          <w:sz w:val="32"/>
          <w:szCs w:val="32"/>
          <w:cs/>
        </w:rPr>
        <w:t>ลูกหนี้อื่น</w:t>
      </w:r>
      <w:r w:rsidR="00933D2B" w:rsidRPr="007D43A0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="001E722E"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Pr="007D43A0">
        <w:rPr>
          <w:rFonts w:asciiTheme="majorBidi" w:hAnsiTheme="majorBidi" w:cstheme="majorBidi"/>
          <w:sz w:val="32"/>
          <w:szCs w:val="32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 บริษัทฯ</w:t>
      </w:r>
      <w:r w:rsidR="002F5D4A" w:rsidRPr="007D43A0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7D43A0">
        <w:rPr>
          <w:rFonts w:asciiTheme="majorBidi" w:hAnsiTheme="majorBidi" w:cstheme="majorBidi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 นอกจากนี้  การให้สินเชื่อของบริษัทฯ</w:t>
      </w:r>
      <w:r w:rsidR="00B22943" w:rsidRPr="007D43A0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7D43A0">
        <w:rPr>
          <w:rFonts w:asciiTheme="majorBidi" w:hAnsiTheme="majorBidi" w:cstheme="majorBidi"/>
          <w:sz w:val="32"/>
          <w:szCs w:val="32"/>
          <w:cs/>
        </w:rPr>
        <w:t>ไม่มีการกระจุกตัวเนื่องจากบริษัทฯมีฐานของลูกค้าที่หลากหลายและมีจำนวนมากราย</w:t>
      </w:r>
      <w:r w:rsidR="002F128F" w:rsidRPr="007D43A0">
        <w:rPr>
          <w:rFonts w:asciiTheme="majorBidi" w:hAnsiTheme="majorBidi" w:cstheme="majorBidi"/>
          <w:sz w:val="32"/>
          <w:szCs w:val="32"/>
          <w:cs/>
        </w:rPr>
        <w:t xml:space="preserve">และให้บริการแก่ลูกค้าที่มีฐานะด้านการชำระหนี้ดีเป็นส่วนใหญ่ </w:t>
      </w:r>
      <w:r w:rsidRPr="007D43A0">
        <w:rPr>
          <w:rFonts w:asciiTheme="majorBidi" w:hAnsiTheme="majorBidi" w:cstheme="majorBidi"/>
          <w:sz w:val="32"/>
          <w:szCs w:val="32"/>
          <w:cs/>
        </w:rPr>
        <w:t>จำนวนเงินสูงสุดที่บริษัทฯ</w:t>
      </w:r>
      <w:r w:rsidR="00971361" w:rsidRPr="007D43A0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7D43A0">
        <w:rPr>
          <w:rFonts w:asciiTheme="majorBidi" w:hAnsiTheme="majorBidi" w:cstheme="majorBidi"/>
          <w:sz w:val="32"/>
          <w:szCs w:val="32"/>
          <w:cs/>
        </w:rPr>
        <w:t>อาจต้องสูญเสียจากการให้สินเชื่อคือมูลค่าตามบัญชีของลูกหนี้</w:t>
      </w:r>
      <w:r w:rsidR="009F34A5" w:rsidRPr="007D43A0">
        <w:rPr>
          <w:rFonts w:asciiTheme="majorBidi" w:hAnsiTheme="majorBidi" w:cstheme="majorBidi"/>
          <w:sz w:val="32"/>
          <w:szCs w:val="32"/>
          <w:cs/>
        </w:rPr>
        <w:t>การค้าและลูกหนี้อื่น</w:t>
      </w:r>
      <w:r w:rsidRPr="007D43A0">
        <w:rPr>
          <w:rFonts w:asciiTheme="majorBidi" w:hAnsiTheme="majorBidi" w:cstheme="majorBidi"/>
          <w:sz w:val="32"/>
          <w:szCs w:val="32"/>
          <w:cs/>
        </w:rPr>
        <w:t>ที่แสดงอยู่ใน</w:t>
      </w:r>
      <w:r w:rsidR="00C879B9" w:rsidRPr="007D43A0">
        <w:rPr>
          <w:rFonts w:asciiTheme="majorBidi" w:hAnsiTheme="majorBidi" w:cstheme="majorBidi"/>
          <w:sz w:val="32"/>
          <w:szCs w:val="32"/>
          <w:cs/>
        </w:rPr>
        <w:t>งบแสดงฐานะการเงิน</w:t>
      </w:r>
    </w:p>
    <w:p w:rsidR="00AC333B" w:rsidRPr="007D43A0" w:rsidRDefault="004E19BF" w:rsidP="00AC333B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7D43A0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</w:p>
    <w:p w:rsidR="00AC333B" w:rsidRPr="007D43A0" w:rsidRDefault="00AC333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7D43A0">
        <w:rPr>
          <w:rFonts w:asciiTheme="majorBidi" w:hAnsiTheme="majorBidi" w:cstheme="majorBidi"/>
          <w:b/>
          <w:bCs/>
          <w:i/>
          <w:iCs/>
          <w:sz w:val="32"/>
          <w:szCs w:val="32"/>
        </w:rPr>
        <w:br w:type="page"/>
      </w:r>
    </w:p>
    <w:p w:rsidR="004E19BF" w:rsidRPr="007D43A0" w:rsidRDefault="00AC333B" w:rsidP="00AC333B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7D43A0">
        <w:rPr>
          <w:rFonts w:asciiTheme="majorBidi" w:hAnsiTheme="majorBidi" w:cstheme="majorBidi"/>
          <w:b/>
          <w:bCs/>
          <w:i/>
          <w:iCs/>
          <w:sz w:val="32"/>
          <w:szCs w:val="32"/>
        </w:rPr>
        <w:lastRenderedPageBreak/>
        <w:tab/>
      </w:r>
      <w:r w:rsidR="004E19BF" w:rsidRPr="007D43A0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:rsidR="000F0822" w:rsidRPr="007D43A0" w:rsidRDefault="004E19BF" w:rsidP="00AC333B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</w:rPr>
        <w:tab/>
      </w:r>
      <w:r w:rsidR="000F0822" w:rsidRPr="007D43A0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บริษัทฯและบริษัทย่อยมีความเสี่ยงจากอัตราดอกเบี้ยที่สำคัญอันเกี่ยวเนื่องกับเงินฝาก</w:t>
      </w:r>
      <w:r w:rsidR="00353426" w:rsidRPr="007D43A0">
        <w:rPr>
          <w:rFonts w:asciiTheme="majorBidi" w:hAnsiTheme="majorBidi" w:cstheme="majorBidi"/>
          <w:sz w:val="32"/>
          <w:szCs w:val="32"/>
          <w:cs/>
        </w:rPr>
        <w:t xml:space="preserve">ธนาคาร </w:t>
      </w:r>
      <w:r w:rsidR="00B22943" w:rsidRPr="007D43A0">
        <w:rPr>
          <w:rFonts w:asciiTheme="majorBidi" w:hAnsiTheme="majorBidi" w:cstheme="majorBidi"/>
          <w:sz w:val="32"/>
          <w:szCs w:val="32"/>
          <w:cs/>
        </w:rPr>
        <w:t>เงินลงทุน</w:t>
      </w:r>
      <w:r w:rsidR="000F0822" w:rsidRPr="007D43A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C333B" w:rsidRPr="007D43A0">
        <w:rPr>
          <w:rFonts w:asciiTheme="majorBidi" w:hAnsiTheme="majorBidi" w:cstheme="majorBidi"/>
          <w:sz w:val="32"/>
          <w:szCs w:val="32"/>
          <w:cs/>
        </w:rPr>
        <w:t>และ</w:t>
      </w:r>
      <w:r w:rsidR="000F0822" w:rsidRPr="007D43A0">
        <w:rPr>
          <w:rFonts w:asciiTheme="majorBidi" w:hAnsiTheme="majorBidi" w:cstheme="majorBidi"/>
          <w:sz w:val="32"/>
          <w:szCs w:val="32"/>
          <w:cs/>
        </w:rPr>
        <w:t>เงินกู้ยืมระยะยาวที่มีดอกเบี้ย</w:t>
      </w:r>
      <w:r w:rsidR="000F0822"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="000F0822" w:rsidRPr="007D43A0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ความเสี่ยงจากอัตราดอกเบี้ยของบริษัทฯ</w:t>
      </w:r>
      <w:r w:rsidR="00CD7010" w:rsidRPr="007D43A0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0F0822" w:rsidRPr="007D43A0">
        <w:rPr>
          <w:rFonts w:asciiTheme="majorBidi" w:hAnsiTheme="majorBidi" w:cstheme="majorBidi"/>
          <w:sz w:val="32"/>
          <w:szCs w:val="32"/>
          <w:cs/>
        </w:rPr>
        <w:t>จึงอยู่ในระดับต่ำ</w:t>
      </w:r>
    </w:p>
    <w:p w:rsidR="00616A9C" w:rsidRPr="007D43A0" w:rsidRDefault="004E19BF" w:rsidP="00AC333B">
      <w:pPr>
        <w:tabs>
          <w:tab w:val="left" w:pos="540"/>
        </w:tabs>
        <w:spacing w:before="120"/>
        <w:ind w:left="547" w:hanging="547"/>
        <w:jc w:val="thaiDistribute"/>
        <w:rPr>
          <w:rFonts w:asciiTheme="majorBidi" w:hAnsiTheme="majorBidi" w:cstheme="majorBidi"/>
        </w:rPr>
      </w:pPr>
      <w:r w:rsidRPr="007D43A0">
        <w:rPr>
          <w:rFonts w:asciiTheme="majorBidi" w:hAnsiTheme="majorBidi" w:cstheme="majorBidi"/>
          <w:sz w:val="32"/>
          <w:szCs w:val="32"/>
        </w:rPr>
        <w:tab/>
      </w:r>
      <w:r w:rsidR="000F0822" w:rsidRPr="007D43A0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Pr="007D43A0">
        <w:rPr>
          <w:rFonts w:asciiTheme="majorBidi" w:hAnsiTheme="majorBidi" w:cstheme="majorBidi"/>
          <w:sz w:val="32"/>
          <w:szCs w:val="32"/>
        </w:rPr>
        <w:t xml:space="preserve">         </w:t>
      </w:r>
      <w:r w:rsidR="00EA6E6A" w:rsidRPr="007D43A0">
        <w:rPr>
          <w:rFonts w:asciiTheme="majorBidi" w:hAnsiTheme="majorBidi" w:cstheme="majorBidi"/>
        </w:rPr>
        <w:tab/>
      </w:r>
      <w:r w:rsidR="00EA6E6A" w:rsidRPr="007D43A0">
        <w:rPr>
          <w:rFonts w:asciiTheme="majorBidi" w:hAnsiTheme="majorBidi" w:cstheme="majorBidi"/>
        </w:rPr>
        <w:tab/>
      </w:r>
      <w:r w:rsidR="00EA6E6A" w:rsidRPr="007D43A0">
        <w:rPr>
          <w:rFonts w:asciiTheme="majorBidi" w:hAnsiTheme="majorBidi" w:cstheme="majorBidi"/>
        </w:rPr>
        <w:tab/>
      </w:r>
    </w:p>
    <w:p w:rsidR="00C10B99" w:rsidRPr="007D43A0" w:rsidRDefault="00616A9C" w:rsidP="00AC333B">
      <w:pPr>
        <w:tabs>
          <w:tab w:val="left" w:pos="900"/>
        </w:tabs>
        <w:spacing w:line="300" w:lineRule="exact"/>
        <w:ind w:left="360"/>
        <w:jc w:val="right"/>
        <w:rPr>
          <w:rFonts w:asciiTheme="majorBidi" w:hAnsiTheme="majorBidi" w:cstheme="majorBidi"/>
        </w:rPr>
      </w:pPr>
      <w:r w:rsidRPr="007D43A0">
        <w:rPr>
          <w:rFonts w:asciiTheme="majorBidi" w:hAnsiTheme="majorBidi" w:cstheme="majorBidi"/>
          <w:b/>
          <w:bCs/>
          <w:i/>
          <w:iCs/>
        </w:rPr>
        <w:tab/>
      </w:r>
      <w:r w:rsidR="00C10B99" w:rsidRPr="007D43A0">
        <w:rPr>
          <w:rFonts w:asciiTheme="majorBidi" w:hAnsiTheme="majorBidi" w:cstheme="majorBidi"/>
        </w:rPr>
        <w:t>(</w:t>
      </w:r>
      <w:r w:rsidR="00C10B99" w:rsidRPr="007D43A0">
        <w:rPr>
          <w:rFonts w:asciiTheme="majorBidi" w:hAnsiTheme="majorBidi" w:cstheme="majorBidi"/>
          <w:cs/>
        </w:rPr>
        <w:t>หน่วย</w:t>
      </w:r>
      <w:r w:rsidR="00C10B99" w:rsidRPr="007D43A0">
        <w:rPr>
          <w:rFonts w:asciiTheme="majorBidi" w:hAnsiTheme="majorBidi" w:cstheme="majorBidi"/>
        </w:rPr>
        <w:t xml:space="preserve">: </w:t>
      </w:r>
      <w:r w:rsidR="00C10B99" w:rsidRPr="007D43A0">
        <w:rPr>
          <w:rFonts w:asciiTheme="majorBidi" w:hAnsiTheme="majorBidi" w:cstheme="majorBidi"/>
          <w:cs/>
        </w:rPr>
        <w:t>ล้านบาท)</w:t>
      </w:r>
    </w:p>
    <w:tbl>
      <w:tblPr>
        <w:tblW w:w="939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810"/>
        <w:gridCol w:w="7"/>
        <w:gridCol w:w="1077"/>
        <w:gridCol w:w="1078"/>
        <w:gridCol w:w="1081"/>
        <w:gridCol w:w="1081"/>
        <w:gridCol w:w="1081"/>
        <w:gridCol w:w="1183"/>
      </w:tblGrid>
      <w:tr w:rsidR="00C10B99" w:rsidRPr="007D43A0" w:rsidTr="008B0AB8">
        <w:trPr>
          <w:cantSplit/>
          <w:tblHeader/>
        </w:trPr>
        <w:tc>
          <w:tcPr>
            <w:tcW w:w="2817" w:type="dxa"/>
            <w:gridSpan w:val="2"/>
            <w:vAlign w:val="bottom"/>
          </w:tcPr>
          <w:p w:rsidR="00C10B99" w:rsidRPr="007D43A0" w:rsidRDefault="00C10B99" w:rsidP="00AC333B">
            <w:pPr>
              <w:tabs>
                <w:tab w:val="left" w:pos="2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581" w:type="dxa"/>
            <w:gridSpan w:val="6"/>
            <w:vAlign w:val="bottom"/>
          </w:tcPr>
          <w:p w:rsidR="00C10B99" w:rsidRPr="007D43A0" w:rsidRDefault="00C10B99" w:rsidP="00AC333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D43A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D43A0">
              <w:rPr>
                <w:rFonts w:asciiTheme="majorBidi" w:hAnsiTheme="majorBidi" w:cstheme="majorBidi"/>
              </w:rPr>
              <w:t xml:space="preserve">31 </w:t>
            </w:r>
            <w:r w:rsidRPr="007D43A0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494791" w:rsidRPr="007D43A0">
              <w:rPr>
                <w:rFonts w:asciiTheme="majorBidi" w:hAnsiTheme="majorBidi" w:cstheme="majorBidi"/>
              </w:rPr>
              <w:t>2560</w:t>
            </w:r>
          </w:p>
        </w:tc>
      </w:tr>
      <w:tr w:rsidR="00C10B99" w:rsidRPr="007D43A0" w:rsidTr="008B0AB8">
        <w:trPr>
          <w:cantSplit/>
          <w:tblHeader/>
        </w:trPr>
        <w:tc>
          <w:tcPr>
            <w:tcW w:w="2817" w:type="dxa"/>
            <w:gridSpan w:val="2"/>
            <w:vAlign w:val="bottom"/>
          </w:tcPr>
          <w:p w:rsidR="00C10B99" w:rsidRPr="007D43A0" w:rsidRDefault="00C10B99" w:rsidP="00AC333B">
            <w:pPr>
              <w:tabs>
                <w:tab w:val="left" w:pos="2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D43A0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6581" w:type="dxa"/>
            <w:gridSpan w:val="6"/>
            <w:vAlign w:val="bottom"/>
          </w:tcPr>
          <w:p w:rsidR="00C10B99" w:rsidRPr="007D43A0" w:rsidRDefault="00C10B99" w:rsidP="00AC333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D43A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C10B99" w:rsidRPr="007D43A0" w:rsidTr="008B0AB8">
        <w:trPr>
          <w:cantSplit/>
          <w:tblHeader/>
        </w:trPr>
        <w:tc>
          <w:tcPr>
            <w:tcW w:w="2810" w:type="dxa"/>
            <w:vAlign w:val="bottom"/>
          </w:tcPr>
          <w:p w:rsidR="00C10B99" w:rsidRPr="007D43A0" w:rsidRDefault="00C10B99" w:rsidP="00AC333B">
            <w:pPr>
              <w:tabs>
                <w:tab w:val="left" w:pos="24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62" w:type="dxa"/>
            <w:gridSpan w:val="3"/>
            <w:vAlign w:val="bottom"/>
          </w:tcPr>
          <w:p w:rsidR="00C10B99" w:rsidRPr="007D43A0" w:rsidRDefault="00C10B99" w:rsidP="00AC333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081" w:type="dxa"/>
            <w:vAlign w:val="bottom"/>
          </w:tcPr>
          <w:p w:rsidR="00C10B99" w:rsidRPr="007D43A0" w:rsidRDefault="00C10B99" w:rsidP="00AC333B">
            <w:pPr>
              <w:spacing w:line="300" w:lineRule="exact"/>
              <w:ind w:left="-72" w:right="-72"/>
              <w:jc w:val="center"/>
              <w:rPr>
                <w:rFonts w:asciiTheme="majorBidi" w:hAnsiTheme="majorBidi" w:cstheme="majorBidi"/>
                <w:cs/>
              </w:rPr>
            </w:pPr>
            <w:r w:rsidRPr="007D43A0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081" w:type="dxa"/>
            <w:vAlign w:val="bottom"/>
          </w:tcPr>
          <w:p w:rsidR="00C10B99" w:rsidRPr="007D43A0" w:rsidRDefault="00C10B99" w:rsidP="00AC333B">
            <w:pPr>
              <w:spacing w:line="300" w:lineRule="exact"/>
              <w:ind w:left="-115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:rsidR="00C10B99" w:rsidRPr="007D43A0" w:rsidRDefault="00C10B99" w:rsidP="00AC333B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3" w:type="dxa"/>
            <w:vAlign w:val="bottom"/>
          </w:tcPr>
          <w:p w:rsidR="00C10B99" w:rsidRPr="007D43A0" w:rsidRDefault="00C10B99" w:rsidP="00AC333B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C10B99" w:rsidRPr="007D43A0" w:rsidTr="008B0AB8">
        <w:trPr>
          <w:cantSplit/>
          <w:tblHeader/>
        </w:trPr>
        <w:tc>
          <w:tcPr>
            <w:tcW w:w="2817" w:type="dxa"/>
            <w:gridSpan w:val="2"/>
            <w:vAlign w:val="bottom"/>
          </w:tcPr>
          <w:p w:rsidR="00C10B99" w:rsidRPr="007D43A0" w:rsidRDefault="00C10B99" w:rsidP="00AC333B">
            <w:pPr>
              <w:tabs>
                <w:tab w:val="left" w:pos="24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vAlign w:val="bottom"/>
          </w:tcPr>
          <w:p w:rsidR="00C10B99" w:rsidRPr="007D43A0" w:rsidRDefault="00C10B99" w:rsidP="00AC333B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  <w:cs/>
              </w:rPr>
              <w:t>ภายใน</w:t>
            </w:r>
          </w:p>
        </w:tc>
        <w:tc>
          <w:tcPr>
            <w:tcW w:w="1078" w:type="dxa"/>
            <w:vAlign w:val="bottom"/>
          </w:tcPr>
          <w:p w:rsidR="00C10B99" w:rsidRPr="007D43A0" w:rsidRDefault="00C10B99" w:rsidP="00AC333B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D43A0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7D43A0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81" w:type="dxa"/>
            <w:vAlign w:val="bottom"/>
          </w:tcPr>
          <w:p w:rsidR="00C10B99" w:rsidRPr="007D43A0" w:rsidRDefault="00C10B99" w:rsidP="00AC333B">
            <w:pPr>
              <w:spacing w:line="300" w:lineRule="exact"/>
              <w:ind w:left="-149" w:right="-108"/>
              <w:jc w:val="center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  <w:cs/>
              </w:rPr>
              <w:t>ปรับขึ้นลงตาม</w:t>
            </w:r>
          </w:p>
        </w:tc>
        <w:tc>
          <w:tcPr>
            <w:tcW w:w="1081" w:type="dxa"/>
            <w:vAlign w:val="bottom"/>
          </w:tcPr>
          <w:p w:rsidR="00C10B99" w:rsidRPr="007D43A0" w:rsidRDefault="00C10B99" w:rsidP="00AC333B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  <w:cs/>
              </w:rPr>
              <w:t>ไม่มีอัตรา</w:t>
            </w:r>
          </w:p>
        </w:tc>
        <w:tc>
          <w:tcPr>
            <w:tcW w:w="1081" w:type="dxa"/>
            <w:vAlign w:val="bottom"/>
          </w:tcPr>
          <w:p w:rsidR="00C10B99" w:rsidRPr="007D43A0" w:rsidRDefault="00C10B99" w:rsidP="00AC333B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3" w:type="dxa"/>
            <w:vAlign w:val="bottom"/>
          </w:tcPr>
          <w:p w:rsidR="00C10B99" w:rsidRPr="007D43A0" w:rsidRDefault="00C10B99" w:rsidP="00AC333B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D43A0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</w:tr>
      <w:tr w:rsidR="00C10B99" w:rsidRPr="007D43A0" w:rsidTr="008B0AB8">
        <w:trPr>
          <w:cantSplit/>
          <w:tblHeader/>
        </w:trPr>
        <w:tc>
          <w:tcPr>
            <w:tcW w:w="2817" w:type="dxa"/>
            <w:gridSpan w:val="2"/>
            <w:vAlign w:val="bottom"/>
          </w:tcPr>
          <w:p w:rsidR="00C10B99" w:rsidRPr="007D43A0" w:rsidRDefault="00C10B99" w:rsidP="00AC333B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77" w:type="dxa"/>
            <w:vAlign w:val="bottom"/>
          </w:tcPr>
          <w:p w:rsidR="00C10B99" w:rsidRPr="007D43A0" w:rsidRDefault="00956DE6" w:rsidP="00AC333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D43A0">
              <w:rPr>
                <w:rFonts w:asciiTheme="majorBidi" w:hAnsiTheme="majorBidi" w:cstheme="majorBidi"/>
              </w:rPr>
              <w:t>1</w:t>
            </w:r>
            <w:r w:rsidR="00C10B99" w:rsidRPr="007D43A0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078" w:type="dxa"/>
            <w:vAlign w:val="bottom"/>
          </w:tcPr>
          <w:p w:rsidR="00C10B99" w:rsidRPr="007D43A0" w:rsidRDefault="00C10B99" w:rsidP="00AC333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D43A0">
              <w:rPr>
                <w:rFonts w:asciiTheme="majorBidi" w:hAnsiTheme="majorBidi" w:cstheme="majorBidi"/>
                <w:cs/>
              </w:rPr>
              <w:t xml:space="preserve">ถึง </w:t>
            </w:r>
            <w:r w:rsidR="00956DE6" w:rsidRPr="007D43A0">
              <w:rPr>
                <w:rFonts w:asciiTheme="majorBidi" w:hAnsiTheme="majorBidi" w:cstheme="majorBidi"/>
              </w:rPr>
              <w:t>5</w:t>
            </w:r>
            <w:r w:rsidRPr="007D43A0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081" w:type="dxa"/>
            <w:vAlign w:val="bottom"/>
          </w:tcPr>
          <w:p w:rsidR="00C10B99" w:rsidRPr="007D43A0" w:rsidRDefault="00C10B99" w:rsidP="00AC333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D43A0">
              <w:rPr>
                <w:rFonts w:asciiTheme="majorBidi" w:hAnsiTheme="majorBidi" w:cstheme="majorBidi"/>
                <w:cs/>
              </w:rPr>
              <w:t>อัตราตลาด</w:t>
            </w:r>
          </w:p>
        </w:tc>
        <w:tc>
          <w:tcPr>
            <w:tcW w:w="1081" w:type="dxa"/>
            <w:vAlign w:val="bottom"/>
          </w:tcPr>
          <w:p w:rsidR="00C10B99" w:rsidRPr="007D43A0" w:rsidRDefault="00C10B99" w:rsidP="00AC333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D43A0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1081" w:type="dxa"/>
            <w:vAlign w:val="bottom"/>
          </w:tcPr>
          <w:p w:rsidR="00C10B99" w:rsidRPr="007D43A0" w:rsidRDefault="00C10B99" w:rsidP="00AC333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D43A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83" w:type="dxa"/>
            <w:vAlign w:val="bottom"/>
          </w:tcPr>
          <w:p w:rsidR="00C10B99" w:rsidRPr="007D43A0" w:rsidRDefault="00C10B99" w:rsidP="00AC333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(</w:t>
            </w:r>
            <w:r w:rsidRPr="007D43A0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7D43A0">
              <w:rPr>
                <w:rFonts w:asciiTheme="majorBidi" w:hAnsiTheme="majorBidi" w:cstheme="majorBidi"/>
              </w:rPr>
              <w:t>)</w:t>
            </w:r>
          </w:p>
        </w:tc>
      </w:tr>
      <w:tr w:rsidR="00C10B99" w:rsidRPr="007D43A0" w:rsidTr="008B0AB8">
        <w:trPr>
          <w:cantSplit/>
          <w:tblHeader/>
        </w:trPr>
        <w:tc>
          <w:tcPr>
            <w:tcW w:w="2817" w:type="dxa"/>
            <w:gridSpan w:val="2"/>
            <w:vAlign w:val="bottom"/>
          </w:tcPr>
          <w:p w:rsidR="00C10B99" w:rsidRPr="007D43A0" w:rsidRDefault="00C10B99" w:rsidP="00AC333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</w:rPr>
            </w:pPr>
            <w:r w:rsidRPr="007D43A0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77" w:type="dxa"/>
            <w:vAlign w:val="bottom"/>
          </w:tcPr>
          <w:p w:rsidR="00C10B99" w:rsidRPr="007D43A0" w:rsidRDefault="00C10B99" w:rsidP="00AC333B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vAlign w:val="bottom"/>
          </w:tcPr>
          <w:p w:rsidR="00C10B99" w:rsidRPr="007D43A0" w:rsidRDefault="00C10B99" w:rsidP="00AC333B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:rsidR="00C10B99" w:rsidRPr="007D43A0" w:rsidRDefault="00C10B99" w:rsidP="00AC333B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:rsidR="00C10B99" w:rsidRPr="007D43A0" w:rsidRDefault="00C10B99" w:rsidP="00AC333B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:rsidR="00C10B99" w:rsidRPr="007D43A0" w:rsidRDefault="00C10B99" w:rsidP="00AC333B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83" w:type="dxa"/>
            <w:vAlign w:val="bottom"/>
          </w:tcPr>
          <w:p w:rsidR="00C10B99" w:rsidRPr="007D43A0" w:rsidRDefault="00C10B99" w:rsidP="00AC333B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</w:tr>
      <w:tr w:rsidR="00D7381F" w:rsidRPr="007D43A0" w:rsidTr="008B0AB8">
        <w:trPr>
          <w:cantSplit/>
          <w:tblHeader/>
        </w:trPr>
        <w:tc>
          <w:tcPr>
            <w:tcW w:w="2817" w:type="dxa"/>
            <w:gridSpan w:val="2"/>
            <w:vAlign w:val="bottom"/>
          </w:tcPr>
          <w:p w:rsidR="00D7381F" w:rsidRPr="007D43A0" w:rsidRDefault="00D7381F" w:rsidP="00AC333B">
            <w:pPr>
              <w:spacing w:line="300" w:lineRule="exact"/>
              <w:ind w:left="162" w:right="-228" w:hanging="162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077" w:type="dxa"/>
            <w:vAlign w:val="bottom"/>
          </w:tcPr>
          <w:p w:rsidR="00D7381F" w:rsidRPr="007D43A0" w:rsidRDefault="00D7381F" w:rsidP="00AC333B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8" w:type="dxa"/>
            <w:vAlign w:val="bottom"/>
          </w:tcPr>
          <w:p w:rsidR="00D7381F" w:rsidRPr="007D43A0" w:rsidRDefault="00D7381F" w:rsidP="00AC333B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1" w:type="dxa"/>
            <w:vAlign w:val="bottom"/>
          </w:tcPr>
          <w:p w:rsidR="00D7381F" w:rsidRPr="007D43A0" w:rsidRDefault="00D7381F" w:rsidP="00AC333B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116</w:t>
            </w:r>
          </w:p>
        </w:tc>
        <w:tc>
          <w:tcPr>
            <w:tcW w:w="1081" w:type="dxa"/>
            <w:vAlign w:val="bottom"/>
          </w:tcPr>
          <w:p w:rsidR="00D7381F" w:rsidRPr="007D43A0" w:rsidRDefault="00D7381F" w:rsidP="00AC333B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081" w:type="dxa"/>
            <w:vAlign w:val="bottom"/>
          </w:tcPr>
          <w:p w:rsidR="00D7381F" w:rsidRPr="007D43A0" w:rsidRDefault="00D7381F" w:rsidP="00AC333B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123</w:t>
            </w:r>
          </w:p>
        </w:tc>
        <w:tc>
          <w:tcPr>
            <w:tcW w:w="1183" w:type="dxa"/>
            <w:vAlign w:val="bottom"/>
          </w:tcPr>
          <w:p w:rsidR="00D7381F" w:rsidRPr="007D43A0" w:rsidRDefault="00D7381F" w:rsidP="00AC333B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0.10 - 1.20</w:t>
            </w:r>
          </w:p>
        </w:tc>
      </w:tr>
      <w:tr w:rsidR="00D7381F" w:rsidRPr="007D43A0" w:rsidTr="008B0AB8">
        <w:trPr>
          <w:cantSplit/>
          <w:tblHeader/>
        </w:trPr>
        <w:tc>
          <w:tcPr>
            <w:tcW w:w="2817" w:type="dxa"/>
            <w:gridSpan w:val="2"/>
            <w:vAlign w:val="bottom"/>
          </w:tcPr>
          <w:p w:rsidR="00D7381F" w:rsidRPr="007D43A0" w:rsidRDefault="00D7381F" w:rsidP="00AC333B">
            <w:pPr>
              <w:spacing w:line="300" w:lineRule="exact"/>
              <w:ind w:left="162" w:hanging="162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1077" w:type="dxa"/>
            <w:vAlign w:val="bottom"/>
          </w:tcPr>
          <w:p w:rsidR="00D7381F" w:rsidRPr="007D43A0" w:rsidRDefault="00D7381F" w:rsidP="00AC333B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93</w:t>
            </w:r>
          </w:p>
        </w:tc>
        <w:tc>
          <w:tcPr>
            <w:tcW w:w="1078" w:type="dxa"/>
            <w:vAlign w:val="bottom"/>
          </w:tcPr>
          <w:p w:rsidR="00D7381F" w:rsidRPr="007D43A0" w:rsidRDefault="00D7381F" w:rsidP="00AC333B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1" w:type="dxa"/>
            <w:vAlign w:val="bottom"/>
          </w:tcPr>
          <w:p w:rsidR="00D7381F" w:rsidRPr="007D43A0" w:rsidRDefault="00D7381F" w:rsidP="00AC333B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1" w:type="dxa"/>
            <w:vAlign w:val="bottom"/>
          </w:tcPr>
          <w:p w:rsidR="00D7381F" w:rsidRPr="007D43A0" w:rsidRDefault="00D7381F" w:rsidP="00AC333B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2,053</w:t>
            </w:r>
          </w:p>
        </w:tc>
        <w:tc>
          <w:tcPr>
            <w:tcW w:w="1081" w:type="dxa"/>
            <w:vAlign w:val="bottom"/>
          </w:tcPr>
          <w:p w:rsidR="00D7381F" w:rsidRPr="007D43A0" w:rsidRDefault="00D7381F" w:rsidP="00AC333B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2,146</w:t>
            </w:r>
          </w:p>
        </w:tc>
        <w:tc>
          <w:tcPr>
            <w:tcW w:w="1183" w:type="dxa"/>
            <w:vAlign w:val="bottom"/>
          </w:tcPr>
          <w:p w:rsidR="00D7381F" w:rsidRPr="007D43A0" w:rsidRDefault="00D7381F" w:rsidP="00AC333B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4.0</w:t>
            </w:r>
          </w:p>
        </w:tc>
      </w:tr>
      <w:tr w:rsidR="00D7381F" w:rsidRPr="007D43A0" w:rsidTr="008B0AB8">
        <w:trPr>
          <w:cantSplit/>
          <w:tblHeader/>
        </w:trPr>
        <w:tc>
          <w:tcPr>
            <w:tcW w:w="2817" w:type="dxa"/>
            <w:gridSpan w:val="2"/>
            <w:vAlign w:val="bottom"/>
          </w:tcPr>
          <w:p w:rsidR="00D7381F" w:rsidRPr="007D43A0" w:rsidRDefault="00D7381F" w:rsidP="00AC333B">
            <w:pPr>
              <w:spacing w:line="30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 w:rsidRPr="007D43A0">
              <w:rPr>
                <w:rFonts w:asciiTheme="majorBidi" w:hAnsiTheme="majorBidi" w:cstheme="majorBidi"/>
                <w:cs/>
              </w:rPr>
              <w:t>เงินฝากและเงินลงทุนที่มีภาระค้ำประกัน</w:t>
            </w:r>
          </w:p>
        </w:tc>
        <w:tc>
          <w:tcPr>
            <w:tcW w:w="1077" w:type="dxa"/>
            <w:vAlign w:val="bottom"/>
          </w:tcPr>
          <w:p w:rsidR="00D7381F" w:rsidRPr="007D43A0" w:rsidRDefault="00D7381F" w:rsidP="00AC333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36</w:t>
            </w:r>
          </w:p>
        </w:tc>
        <w:tc>
          <w:tcPr>
            <w:tcW w:w="1078" w:type="dxa"/>
            <w:vAlign w:val="bottom"/>
          </w:tcPr>
          <w:p w:rsidR="00D7381F" w:rsidRPr="007D43A0" w:rsidRDefault="00D7381F" w:rsidP="00AC333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1" w:type="dxa"/>
            <w:vAlign w:val="bottom"/>
          </w:tcPr>
          <w:p w:rsidR="00D7381F" w:rsidRPr="007D43A0" w:rsidRDefault="00D7381F" w:rsidP="00AC333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1" w:type="dxa"/>
            <w:vAlign w:val="bottom"/>
          </w:tcPr>
          <w:p w:rsidR="00D7381F" w:rsidRPr="007D43A0" w:rsidRDefault="00D7381F" w:rsidP="00AC333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1" w:type="dxa"/>
            <w:vAlign w:val="bottom"/>
          </w:tcPr>
          <w:p w:rsidR="00D7381F" w:rsidRPr="007D43A0" w:rsidRDefault="00D7381F" w:rsidP="00AC333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36</w:t>
            </w:r>
          </w:p>
        </w:tc>
        <w:tc>
          <w:tcPr>
            <w:tcW w:w="1183" w:type="dxa"/>
            <w:vAlign w:val="bottom"/>
          </w:tcPr>
          <w:p w:rsidR="00D7381F" w:rsidRPr="007D43A0" w:rsidRDefault="00D7381F" w:rsidP="00AC333B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0.80 - 1.50</w:t>
            </w:r>
          </w:p>
        </w:tc>
      </w:tr>
      <w:tr w:rsidR="00D7381F" w:rsidRPr="007D43A0" w:rsidTr="008B0AB8">
        <w:trPr>
          <w:cantSplit/>
          <w:tblHeader/>
        </w:trPr>
        <w:tc>
          <w:tcPr>
            <w:tcW w:w="2817" w:type="dxa"/>
            <w:gridSpan w:val="2"/>
            <w:vAlign w:val="bottom"/>
          </w:tcPr>
          <w:p w:rsidR="00D7381F" w:rsidRPr="007D43A0" w:rsidRDefault="00D7381F" w:rsidP="00AC333B">
            <w:pPr>
              <w:spacing w:line="300" w:lineRule="exact"/>
              <w:ind w:left="162" w:hanging="162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vAlign w:val="bottom"/>
          </w:tcPr>
          <w:p w:rsidR="00D7381F" w:rsidRPr="007D43A0" w:rsidRDefault="00D7381F" w:rsidP="00AC333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129</w:t>
            </w:r>
          </w:p>
        </w:tc>
        <w:tc>
          <w:tcPr>
            <w:tcW w:w="1078" w:type="dxa"/>
            <w:vAlign w:val="bottom"/>
          </w:tcPr>
          <w:p w:rsidR="00D7381F" w:rsidRPr="007D43A0" w:rsidRDefault="00D7381F" w:rsidP="00AC333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1" w:type="dxa"/>
            <w:vAlign w:val="bottom"/>
          </w:tcPr>
          <w:p w:rsidR="00D7381F" w:rsidRPr="007D43A0" w:rsidRDefault="00D7381F" w:rsidP="00AC333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116</w:t>
            </w:r>
          </w:p>
        </w:tc>
        <w:tc>
          <w:tcPr>
            <w:tcW w:w="1081" w:type="dxa"/>
            <w:vAlign w:val="bottom"/>
          </w:tcPr>
          <w:p w:rsidR="00D7381F" w:rsidRPr="007D43A0" w:rsidRDefault="00D7381F" w:rsidP="00AC333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2,060</w:t>
            </w:r>
          </w:p>
        </w:tc>
        <w:tc>
          <w:tcPr>
            <w:tcW w:w="1081" w:type="dxa"/>
            <w:vAlign w:val="bottom"/>
          </w:tcPr>
          <w:p w:rsidR="00D7381F" w:rsidRPr="007D43A0" w:rsidRDefault="00D7381F" w:rsidP="00AC333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2,305</w:t>
            </w:r>
          </w:p>
        </w:tc>
        <w:tc>
          <w:tcPr>
            <w:tcW w:w="1183" w:type="dxa"/>
            <w:vAlign w:val="bottom"/>
          </w:tcPr>
          <w:p w:rsidR="00D7381F" w:rsidRPr="007D43A0" w:rsidRDefault="00D7381F" w:rsidP="00AC333B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D7381F" w:rsidRPr="007D43A0" w:rsidTr="008B0AB8">
        <w:trPr>
          <w:cantSplit/>
          <w:tblHeader/>
        </w:trPr>
        <w:tc>
          <w:tcPr>
            <w:tcW w:w="2817" w:type="dxa"/>
            <w:gridSpan w:val="2"/>
            <w:vAlign w:val="bottom"/>
          </w:tcPr>
          <w:p w:rsidR="00D7381F" w:rsidRPr="007D43A0" w:rsidRDefault="00D7381F" w:rsidP="00AC333B">
            <w:pPr>
              <w:spacing w:line="300" w:lineRule="exact"/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7D43A0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77" w:type="dxa"/>
            <w:vAlign w:val="bottom"/>
          </w:tcPr>
          <w:p w:rsidR="00D7381F" w:rsidRPr="007D43A0" w:rsidRDefault="00D7381F" w:rsidP="00AC333B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vAlign w:val="bottom"/>
          </w:tcPr>
          <w:p w:rsidR="00D7381F" w:rsidRPr="007D43A0" w:rsidRDefault="00D7381F" w:rsidP="00AC333B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:rsidR="00D7381F" w:rsidRPr="007D43A0" w:rsidRDefault="00D7381F" w:rsidP="00AC333B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:rsidR="00D7381F" w:rsidRPr="007D43A0" w:rsidRDefault="00D7381F" w:rsidP="00AC333B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:rsidR="00D7381F" w:rsidRPr="007D43A0" w:rsidRDefault="00D7381F" w:rsidP="00AC333B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83" w:type="dxa"/>
            <w:vAlign w:val="bottom"/>
          </w:tcPr>
          <w:p w:rsidR="00D7381F" w:rsidRPr="007D43A0" w:rsidRDefault="00D7381F" w:rsidP="00AC333B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D7381F" w:rsidRPr="007D43A0" w:rsidTr="008B0AB8">
        <w:trPr>
          <w:cantSplit/>
          <w:tblHeader/>
        </w:trPr>
        <w:tc>
          <w:tcPr>
            <w:tcW w:w="2817" w:type="dxa"/>
            <w:gridSpan w:val="2"/>
            <w:vAlign w:val="bottom"/>
          </w:tcPr>
          <w:p w:rsidR="00D7381F" w:rsidRPr="007D43A0" w:rsidRDefault="00D7381F" w:rsidP="00AC333B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162" w:hanging="162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1077" w:type="dxa"/>
            <w:vAlign w:val="bottom"/>
          </w:tcPr>
          <w:p w:rsidR="00D7381F" w:rsidRPr="007D43A0" w:rsidRDefault="00D7381F" w:rsidP="00AC333B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8" w:type="dxa"/>
            <w:vAlign w:val="bottom"/>
          </w:tcPr>
          <w:p w:rsidR="00D7381F" w:rsidRPr="007D43A0" w:rsidRDefault="00D7381F" w:rsidP="00AC333B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1" w:type="dxa"/>
            <w:vAlign w:val="bottom"/>
          </w:tcPr>
          <w:p w:rsidR="00D7381F" w:rsidRPr="007D43A0" w:rsidRDefault="00D7381F" w:rsidP="00AC333B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1" w:type="dxa"/>
            <w:vAlign w:val="bottom"/>
          </w:tcPr>
          <w:p w:rsidR="00D7381F" w:rsidRPr="007D43A0" w:rsidRDefault="00D7381F" w:rsidP="00AC333B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2,205</w:t>
            </w:r>
          </w:p>
        </w:tc>
        <w:tc>
          <w:tcPr>
            <w:tcW w:w="1081" w:type="dxa"/>
            <w:vAlign w:val="bottom"/>
          </w:tcPr>
          <w:p w:rsidR="00D7381F" w:rsidRPr="007D43A0" w:rsidRDefault="00D7381F" w:rsidP="00AC333B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2,205</w:t>
            </w:r>
          </w:p>
        </w:tc>
        <w:tc>
          <w:tcPr>
            <w:tcW w:w="1183" w:type="dxa"/>
            <w:vAlign w:val="bottom"/>
          </w:tcPr>
          <w:p w:rsidR="00D7381F" w:rsidRPr="007D43A0" w:rsidRDefault="00D7381F" w:rsidP="00AC333B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D7381F" w:rsidRPr="007D43A0" w:rsidTr="008B0AB8">
        <w:trPr>
          <w:cantSplit/>
          <w:tblHeader/>
        </w:trPr>
        <w:tc>
          <w:tcPr>
            <w:tcW w:w="2817" w:type="dxa"/>
            <w:gridSpan w:val="2"/>
            <w:vAlign w:val="bottom"/>
          </w:tcPr>
          <w:p w:rsidR="00D7381F" w:rsidRPr="007D43A0" w:rsidRDefault="00D7381F" w:rsidP="00AC333B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162" w:hanging="162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  <w:cs/>
              </w:rPr>
              <w:t>หนี้สินตามสัญญาเช่าการเงิน</w:t>
            </w:r>
          </w:p>
        </w:tc>
        <w:tc>
          <w:tcPr>
            <w:tcW w:w="1077" w:type="dxa"/>
            <w:vAlign w:val="bottom"/>
          </w:tcPr>
          <w:p w:rsidR="00D7381F" w:rsidRPr="007D43A0" w:rsidRDefault="00D7381F" w:rsidP="00AC333B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115</w:t>
            </w:r>
          </w:p>
        </w:tc>
        <w:tc>
          <w:tcPr>
            <w:tcW w:w="1078" w:type="dxa"/>
            <w:vAlign w:val="bottom"/>
          </w:tcPr>
          <w:p w:rsidR="00D7381F" w:rsidRPr="007D43A0" w:rsidRDefault="00D7381F" w:rsidP="00AC333B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245</w:t>
            </w:r>
          </w:p>
        </w:tc>
        <w:tc>
          <w:tcPr>
            <w:tcW w:w="1081" w:type="dxa"/>
            <w:vAlign w:val="bottom"/>
          </w:tcPr>
          <w:p w:rsidR="00D7381F" w:rsidRPr="007D43A0" w:rsidRDefault="00D7381F" w:rsidP="00AC333B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1" w:type="dxa"/>
            <w:vAlign w:val="bottom"/>
          </w:tcPr>
          <w:p w:rsidR="00D7381F" w:rsidRPr="007D43A0" w:rsidRDefault="00D7381F" w:rsidP="00AC333B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1" w:type="dxa"/>
            <w:vAlign w:val="bottom"/>
          </w:tcPr>
          <w:p w:rsidR="00D7381F" w:rsidRPr="007D43A0" w:rsidRDefault="00D7381F" w:rsidP="00AC333B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360</w:t>
            </w:r>
          </w:p>
        </w:tc>
        <w:tc>
          <w:tcPr>
            <w:tcW w:w="1183" w:type="dxa"/>
            <w:vAlign w:val="bottom"/>
          </w:tcPr>
          <w:p w:rsidR="00D7381F" w:rsidRPr="007D43A0" w:rsidRDefault="00D7381F" w:rsidP="00AC333B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0.67 - 8.14</w:t>
            </w:r>
          </w:p>
        </w:tc>
      </w:tr>
      <w:tr w:rsidR="00D7381F" w:rsidRPr="007D43A0" w:rsidTr="008B0AB8">
        <w:trPr>
          <w:cantSplit/>
          <w:tblHeader/>
        </w:trPr>
        <w:tc>
          <w:tcPr>
            <w:tcW w:w="2817" w:type="dxa"/>
            <w:gridSpan w:val="2"/>
            <w:vAlign w:val="bottom"/>
          </w:tcPr>
          <w:p w:rsidR="00D7381F" w:rsidRPr="007D43A0" w:rsidRDefault="00D7381F" w:rsidP="00AC333B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 w:rsidRPr="007D43A0">
              <w:rPr>
                <w:rFonts w:asciiTheme="majorBidi" w:hAnsiTheme="majorBidi" w:cstheme="majorBidi"/>
                <w:cs/>
              </w:rPr>
              <w:t>เงินกู้ยืมระยะยาว</w:t>
            </w:r>
          </w:p>
        </w:tc>
        <w:tc>
          <w:tcPr>
            <w:tcW w:w="1077" w:type="dxa"/>
            <w:vAlign w:val="bottom"/>
          </w:tcPr>
          <w:p w:rsidR="00D7381F" w:rsidRPr="007D43A0" w:rsidRDefault="00D7381F" w:rsidP="00AC333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59</w:t>
            </w:r>
          </w:p>
        </w:tc>
        <w:tc>
          <w:tcPr>
            <w:tcW w:w="1078" w:type="dxa"/>
            <w:vAlign w:val="bottom"/>
          </w:tcPr>
          <w:p w:rsidR="00D7381F" w:rsidRPr="007D43A0" w:rsidRDefault="00D7381F" w:rsidP="00AC333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68</w:t>
            </w:r>
          </w:p>
        </w:tc>
        <w:tc>
          <w:tcPr>
            <w:tcW w:w="1081" w:type="dxa"/>
            <w:vAlign w:val="bottom"/>
          </w:tcPr>
          <w:p w:rsidR="00D7381F" w:rsidRPr="007D43A0" w:rsidRDefault="00D7381F" w:rsidP="00AC333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1" w:type="dxa"/>
            <w:vAlign w:val="bottom"/>
          </w:tcPr>
          <w:p w:rsidR="00D7381F" w:rsidRPr="007D43A0" w:rsidRDefault="00D7381F" w:rsidP="00AC333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1" w:type="dxa"/>
            <w:vAlign w:val="bottom"/>
          </w:tcPr>
          <w:p w:rsidR="00D7381F" w:rsidRPr="007D43A0" w:rsidRDefault="00D7381F" w:rsidP="00AC333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127</w:t>
            </w:r>
          </w:p>
        </w:tc>
        <w:tc>
          <w:tcPr>
            <w:tcW w:w="1183" w:type="dxa"/>
            <w:vAlign w:val="bottom"/>
          </w:tcPr>
          <w:p w:rsidR="00D7381F" w:rsidRPr="007D43A0" w:rsidRDefault="00D7381F" w:rsidP="00AC333B">
            <w:pPr>
              <w:spacing w:line="300" w:lineRule="exact"/>
              <w:ind w:left="-95" w:right="-108"/>
              <w:jc w:val="center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BIBOR+2.63%</w:t>
            </w:r>
          </w:p>
        </w:tc>
      </w:tr>
      <w:tr w:rsidR="00D7381F" w:rsidRPr="007D43A0" w:rsidTr="008B0AB8">
        <w:trPr>
          <w:cantSplit/>
          <w:tblHeader/>
        </w:trPr>
        <w:tc>
          <w:tcPr>
            <w:tcW w:w="2817" w:type="dxa"/>
            <w:gridSpan w:val="2"/>
            <w:vAlign w:val="bottom"/>
          </w:tcPr>
          <w:p w:rsidR="00D7381F" w:rsidRPr="007D43A0" w:rsidRDefault="00D7381F" w:rsidP="00AC333B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162" w:hanging="162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vAlign w:val="bottom"/>
          </w:tcPr>
          <w:p w:rsidR="00D7381F" w:rsidRPr="007D43A0" w:rsidRDefault="00D7381F" w:rsidP="00AC333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174</w:t>
            </w:r>
          </w:p>
        </w:tc>
        <w:tc>
          <w:tcPr>
            <w:tcW w:w="1078" w:type="dxa"/>
            <w:vAlign w:val="bottom"/>
          </w:tcPr>
          <w:p w:rsidR="00D7381F" w:rsidRPr="007D43A0" w:rsidRDefault="00D7381F" w:rsidP="00AC333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313</w:t>
            </w:r>
          </w:p>
        </w:tc>
        <w:tc>
          <w:tcPr>
            <w:tcW w:w="1081" w:type="dxa"/>
            <w:vAlign w:val="bottom"/>
          </w:tcPr>
          <w:p w:rsidR="00D7381F" w:rsidRPr="007D43A0" w:rsidRDefault="00D7381F" w:rsidP="00AC333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1" w:type="dxa"/>
            <w:vAlign w:val="bottom"/>
          </w:tcPr>
          <w:p w:rsidR="00D7381F" w:rsidRPr="007D43A0" w:rsidRDefault="00D7381F" w:rsidP="00AC333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2,205</w:t>
            </w:r>
          </w:p>
        </w:tc>
        <w:tc>
          <w:tcPr>
            <w:tcW w:w="1081" w:type="dxa"/>
            <w:vAlign w:val="bottom"/>
          </w:tcPr>
          <w:p w:rsidR="00D7381F" w:rsidRPr="007D43A0" w:rsidRDefault="00D7381F" w:rsidP="00AC333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2,692</w:t>
            </w:r>
          </w:p>
        </w:tc>
        <w:tc>
          <w:tcPr>
            <w:tcW w:w="1183" w:type="dxa"/>
            <w:vAlign w:val="bottom"/>
          </w:tcPr>
          <w:p w:rsidR="00D7381F" w:rsidRPr="007D43A0" w:rsidRDefault="00D7381F" w:rsidP="00AC333B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</w:tr>
    </w:tbl>
    <w:p w:rsidR="00AE6D25" w:rsidRPr="007D43A0" w:rsidRDefault="00AE6D25" w:rsidP="00AC333B">
      <w:pPr>
        <w:spacing w:line="300" w:lineRule="exact"/>
        <w:jc w:val="right"/>
        <w:rPr>
          <w:rFonts w:asciiTheme="majorBidi" w:hAnsiTheme="majorBidi" w:cstheme="majorBidi"/>
          <w:cs/>
        </w:rPr>
      </w:pPr>
    </w:p>
    <w:p w:rsidR="00C10B99" w:rsidRPr="007D43A0" w:rsidRDefault="00C10B99" w:rsidP="00AC333B">
      <w:pPr>
        <w:spacing w:line="300" w:lineRule="exact"/>
        <w:jc w:val="right"/>
        <w:rPr>
          <w:rFonts w:asciiTheme="majorBidi" w:hAnsiTheme="majorBidi" w:cstheme="majorBidi"/>
          <w:cs/>
        </w:rPr>
      </w:pPr>
      <w:r w:rsidRPr="007D43A0">
        <w:rPr>
          <w:rFonts w:asciiTheme="majorBidi" w:hAnsiTheme="majorBidi" w:cstheme="majorBidi"/>
        </w:rPr>
        <w:tab/>
      </w:r>
      <w:r w:rsidRPr="007D43A0">
        <w:rPr>
          <w:rFonts w:asciiTheme="majorBidi" w:hAnsiTheme="majorBidi" w:cstheme="majorBidi"/>
        </w:rPr>
        <w:tab/>
        <w:t>(</w:t>
      </w:r>
      <w:r w:rsidRPr="007D43A0">
        <w:rPr>
          <w:rFonts w:asciiTheme="majorBidi" w:hAnsiTheme="majorBidi" w:cstheme="majorBidi"/>
          <w:cs/>
        </w:rPr>
        <w:t>หน่วย</w:t>
      </w:r>
      <w:r w:rsidRPr="007D43A0">
        <w:rPr>
          <w:rFonts w:asciiTheme="majorBidi" w:hAnsiTheme="majorBidi" w:cstheme="majorBidi"/>
        </w:rPr>
        <w:t xml:space="preserve">: </w:t>
      </w:r>
      <w:r w:rsidRPr="007D43A0">
        <w:rPr>
          <w:rFonts w:asciiTheme="majorBidi" w:hAnsiTheme="majorBidi" w:cstheme="majorBidi"/>
          <w:cs/>
        </w:rPr>
        <w:t>ล้านบาท)</w:t>
      </w:r>
    </w:p>
    <w:tbl>
      <w:tblPr>
        <w:tblW w:w="939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822"/>
        <w:gridCol w:w="1079"/>
        <w:gridCol w:w="1081"/>
        <w:gridCol w:w="1081"/>
        <w:gridCol w:w="1081"/>
        <w:gridCol w:w="1082"/>
        <w:gridCol w:w="1172"/>
      </w:tblGrid>
      <w:tr w:rsidR="00C10B99" w:rsidRPr="007D43A0" w:rsidTr="008B0AB8">
        <w:trPr>
          <w:cantSplit/>
          <w:tblHeader/>
        </w:trPr>
        <w:tc>
          <w:tcPr>
            <w:tcW w:w="2822" w:type="dxa"/>
            <w:vAlign w:val="bottom"/>
          </w:tcPr>
          <w:p w:rsidR="00C10B99" w:rsidRPr="007D43A0" w:rsidRDefault="00C10B99" w:rsidP="00AC333B">
            <w:pPr>
              <w:tabs>
                <w:tab w:val="left" w:pos="2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576" w:type="dxa"/>
            <w:gridSpan w:val="6"/>
            <w:vAlign w:val="bottom"/>
          </w:tcPr>
          <w:p w:rsidR="00C10B99" w:rsidRPr="007D43A0" w:rsidRDefault="00C10B99" w:rsidP="00AC333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D43A0">
              <w:rPr>
                <w:rFonts w:asciiTheme="majorBidi" w:hAnsiTheme="majorBidi" w:cstheme="majorBidi"/>
              </w:rPr>
              <w:t xml:space="preserve">31 </w:t>
            </w:r>
            <w:r w:rsidRPr="007D43A0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494791" w:rsidRPr="007D43A0">
              <w:rPr>
                <w:rFonts w:asciiTheme="majorBidi" w:hAnsiTheme="majorBidi" w:cstheme="majorBidi"/>
              </w:rPr>
              <w:t>2560</w:t>
            </w:r>
          </w:p>
        </w:tc>
      </w:tr>
      <w:tr w:rsidR="00C10B99" w:rsidRPr="007D43A0" w:rsidTr="008B0AB8">
        <w:trPr>
          <w:cantSplit/>
          <w:tblHeader/>
        </w:trPr>
        <w:tc>
          <w:tcPr>
            <w:tcW w:w="2822" w:type="dxa"/>
            <w:vAlign w:val="bottom"/>
          </w:tcPr>
          <w:p w:rsidR="00C10B99" w:rsidRPr="007D43A0" w:rsidRDefault="00C10B99" w:rsidP="00AC333B">
            <w:pPr>
              <w:tabs>
                <w:tab w:val="left" w:pos="2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D43A0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6576" w:type="dxa"/>
            <w:gridSpan w:val="6"/>
            <w:vAlign w:val="bottom"/>
          </w:tcPr>
          <w:p w:rsidR="00C10B99" w:rsidRPr="007D43A0" w:rsidRDefault="00C10B99" w:rsidP="00AC333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D43A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10B99" w:rsidRPr="007D43A0" w:rsidTr="008B0AB8">
        <w:trPr>
          <w:cantSplit/>
          <w:tblHeader/>
        </w:trPr>
        <w:tc>
          <w:tcPr>
            <w:tcW w:w="2822" w:type="dxa"/>
            <w:vAlign w:val="bottom"/>
          </w:tcPr>
          <w:p w:rsidR="00C10B99" w:rsidRPr="007D43A0" w:rsidRDefault="00C10B99" w:rsidP="00AC333B">
            <w:pPr>
              <w:tabs>
                <w:tab w:val="left" w:pos="24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60" w:type="dxa"/>
            <w:gridSpan w:val="2"/>
            <w:vAlign w:val="bottom"/>
          </w:tcPr>
          <w:p w:rsidR="00C10B99" w:rsidRPr="007D43A0" w:rsidRDefault="00C10B99" w:rsidP="00AC333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081" w:type="dxa"/>
            <w:vAlign w:val="bottom"/>
          </w:tcPr>
          <w:p w:rsidR="00C10B99" w:rsidRPr="007D43A0" w:rsidRDefault="00C10B99" w:rsidP="00AC333B">
            <w:pPr>
              <w:spacing w:line="300" w:lineRule="exact"/>
              <w:ind w:left="-72" w:right="-72"/>
              <w:jc w:val="center"/>
              <w:rPr>
                <w:rFonts w:asciiTheme="majorBidi" w:hAnsiTheme="majorBidi" w:cstheme="majorBidi"/>
                <w:cs/>
              </w:rPr>
            </w:pPr>
            <w:r w:rsidRPr="007D43A0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081" w:type="dxa"/>
            <w:vAlign w:val="bottom"/>
          </w:tcPr>
          <w:p w:rsidR="00C10B99" w:rsidRPr="007D43A0" w:rsidRDefault="00C10B99" w:rsidP="00AC333B">
            <w:pPr>
              <w:spacing w:line="300" w:lineRule="exact"/>
              <w:ind w:left="-115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  <w:vAlign w:val="bottom"/>
          </w:tcPr>
          <w:p w:rsidR="00C10B99" w:rsidRPr="007D43A0" w:rsidRDefault="00C10B99" w:rsidP="00AC333B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:rsidR="00C10B99" w:rsidRPr="007D43A0" w:rsidRDefault="00C10B99" w:rsidP="00AC333B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C10B99" w:rsidRPr="007D43A0" w:rsidTr="008B0AB8">
        <w:trPr>
          <w:cantSplit/>
          <w:tblHeader/>
        </w:trPr>
        <w:tc>
          <w:tcPr>
            <w:tcW w:w="2822" w:type="dxa"/>
            <w:vAlign w:val="bottom"/>
          </w:tcPr>
          <w:p w:rsidR="00C10B99" w:rsidRPr="007D43A0" w:rsidRDefault="00C10B99" w:rsidP="00AC333B">
            <w:pPr>
              <w:tabs>
                <w:tab w:val="left" w:pos="24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vAlign w:val="bottom"/>
          </w:tcPr>
          <w:p w:rsidR="00C10B99" w:rsidRPr="007D43A0" w:rsidRDefault="00C10B99" w:rsidP="00AC333B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  <w:cs/>
              </w:rPr>
              <w:t>ภายใน</w:t>
            </w:r>
          </w:p>
        </w:tc>
        <w:tc>
          <w:tcPr>
            <w:tcW w:w="1081" w:type="dxa"/>
            <w:vAlign w:val="bottom"/>
          </w:tcPr>
          <w:p w:rsidR="00C10B99" w:rsidRPr="007D43A0" w:rsidRDefault="00C10B99" w:rsidP="00AC333B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D43A0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7D43A0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81" w:type="dxa"/>
            <w:vAlign w:val="bottom"/>
          </w:tcPr>
          <w:p w:rsidR="00C10B99" w:rsidRPr="007D43A0" w:rsidRDefault="00C10B99" w:rsidP="00AC333B">
            <w:pPr>
              <w:spacing w:line="300" w:lineRule="exact"/>
              <w:ind w:left="-59" w:right="-91"/>
              <w:jc w:val="center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  <w:cs/>
              </w:rPr>
              <w:t>ปรับขึ้นลงตาม</w:t>
            </w:r>
          </w:p>
        </w:tc>
        <w:tc>
          <w:tcPr>
            <w:tcW w:w="1081" w:type="dxa"/>
            <w:vAlign w:val="bottom"/>
          </w:tcPr>
          <w:p w:rsidR="00C10B99" w:rsidRPr="007D43A0" w:rsidRDefault="00C10B99" w:rsidP="00AC333B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  <w:cs/>
              </w:rPr>
              <w:t>ไม่มีอัตรา</w:t>
            </w:r>
          </w:p>
        </w:tc>
        <w:tc>
          <w:tcPr>
            <w:tcW w:w="1082" w:type="dxa"/>
            <w:vAlign w:val="bottom"/>
          </w:tcPr>
          <w:p w:rsidR="00C10B99" w:rsidRPr="007D43A0" w:rsidRDefault="00C10B99" w:rsidP="00AC333B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2" w:type="dxa"/>
            <w:vAlign w:val="bottom"/>
          </w:tcPr>
          <w:p w:rsidR="00C10B99" w:rsidRPr="007D43A0" w:rsidRDefault="00C10B99" w:rsidP="00AC333B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D43A0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</w:tr>
      <w:tr w:rsidR="00C10B99" w:rsidRPr="007D43A0" w:rsidTr="008B0AB8">
        <w:trPr>
          <w:cantSplit/>
          <w:tblHeader/>
        </w:trPr>
        <w:tc>
          <w:tcPr>
            <w:tcW w:w="2822" w:type="dxa"/>
            <w:vAlign w:val="bottom"/>
          </w:tcPr>
          <w:p w:rsidR="00C10B99" w:rsidRPr="007D43A0" w:rsidRDefault="00C10B99" w:rsidP="00AC333B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79" w:type="dxa"/>
            <w:vAlign w:val="bottom"/>
          </w:tcPr>
          <w:p w:rsidR="00C10B99" w:rsidRPr="007D43A0" w:rsidRDefault="00956DE6" w:rsidP="00AC333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D43A0">
              <w:rPr>
                <w:rFonts w:asciiTheme="majorBidi" w:hAnsiTheme="majorBidi" w:cstheme="majorBidi"/>
              </w:rPr>
              <w:t>1</w:t>
            </w:r>
            <w:r w:rsidR="00C10B99" w:rsidRPr="007D43A0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081" w:type="dxa"/>
            <w:vAlign w:val="bottom"/>
          </w:tcPr>
          <w:p w:rsidR="00C10B99" w:rsidRPr="007D43A0" w:rsidRDefault="00C10B99" w:rsidP="00AC333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D43A0">
              <w:rPr>
                <w:rFonts w:asciiTheme="majorBidi" w:hAnsiTheme="majorBidi" w:cstheme="majorBidi"/>
                <w:cs/>
              </w:rPr>
              <w:t xml:space="preserve">ถึง </w:t>
            </w:r>
            <w:r w:rsidR="00956DE6" w:rsidRPr="007D43A0">
              <w:rPr>
                <w:rFonts w:asciiTheme="majorBidi" w:hAnsiTheme="majorBidi" w:cstheme="majorBidi"/>
              </w:rPr>
              <w:t>5</w:t>
            </w:r>
            <w:r w:rsidRPr="007D43A0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081" w:type="dxa"/>
            <w:vAlign w:val="bottom"/>
          </w:tcPr>
          <w:p w:rsidR="00C10B99" w:rsidRPr="007D43A0" w:rsidRDefault="00C10B99" w:rsidP="00AC333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D43A0">
              <w:rPr>
                <w:rFonts w:asciiTheme="majorBidi" w:hAnsiTheme="majorBidi" w:cstheme="majorBidi"/>
                <w:cs/>
              </w:rPr>
              <w:t>อัตราตลาด</w:t>
            </w:r>
          </w:p>
        </w:tc>
        <w:tc>
          <w:tcPr>
            <w:tcW w:w="1081" w:type="dxa"/>
            <w:vAlign w:val="bottom"/>
          </w:tcPr>
          <w:p w:rsidR="00C10B99" w:rsidRPr="007D43A0" w:rsidRDefault="00C10B99" w:rsidP="00AC333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D43A0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1082" w:type="dxa"/>
            <w:vAlign w:val="bottom"/>
          </w:tcPr>
          <w:p w:rsidR="00C10B99" w:rsidRPr="007D43A0" w:rsidRDefault="00C10B99" w:rsidP="00AC333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D43A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72" w:type="dxa"/>
            <w:vAlign w:val="bottom"/>
          </w:tcPr>
          <w:p w:rsidR="00C10B99" w:rsidRPr="007D43A0" w:rsidRDefault="00C10B99" w:rsidP="00AC333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(</w:t>
            </w:r>
            <w:r w:rsidRPr="007D43A0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7D43A0">
              <w:rPr>
                <w:rFonts w:asciiTheme="majorBidi" w:hAnsiTheme="majorBidi" w:cstheme="majorBidi"/>
              </w:rPr>
              <w:t>)</w:t>
            </w:r>
          </w:p>
        </w:tc>
      </w:tr>
      <w:tr w:rsidR="00C10B99" w:rsidRPr="007D43A0" w:rsidTr="008B0AB8">
        <w:trPr>
          <w:cantSplit/>
          <w:tblHeader/>
        </w:trPr>
        <w:tc>
          <w:tcPr>
            <w:tcW w:w="2822" w:type="dxa"/>
            <w:vAlign w:val="bottom"/>
          </w:tcPr>
          <w:p w:rsidR="00C10B99" w:rsidRPr="007D43A0" w:rsidRDefault="00C10B99" w:rsidP="00AC333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  <w:r w:rsidRPr="007D43A0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79" w:type="dxa"/>
            <w:vAlign w:val="bottom"/>
          </w:tcPr>
          <w:p w:rsidR="00C10B99" w:rsidRPr="007D43A0" w:rsidRDefault="00C10B99" w:rsidP="00AC333B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:rsidR="00C10B99" w:rsidRPr="007D43A0" w:rsidRDefault="00C10B99" w:rsidP="00AC333B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:rsidR="00C10B99" w:rsidRPr="007D43A0" w:rsidRDefault="00C10B99" w:rsidP="00AC333B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:rsidR="00C10B99" w:rsidRPr="007D43A0" w:rsidRDefault="00C10B99" w:rsidP="00AC333B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  <w:vAlign w:val="bottom"/>
          </w:tcPr>
          <w:p w:rsidR="00C10B99" w:rsidRPr="007D43A0" w:rsidRDefault="00C10B99" w:rsidP="00AC333B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:rsidR="00C10B99" w:rsidRPr="007D43A0" w:rsidRDefault="00C10B99" w:rsidP="00AC333B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</w:tr>
      <w:tr w:rsidR="00D7381F" w:rsidRPr="007D43A0" w:rsidTr="008B0AB8">
        <w:trPr>
          <w:cantSplit/>
          <w:tblHeader/>
        </w:trPr>
        <w:tc>
          <w:tcPr>
            <w:tcW w:w="2822" w:type="dxa"/>
            <w:vAlign w:val="bottom"/>
          </w:tcPr>
          <w:p w:rsidR="00D7381F" w:rsidRPr="007D43A0" w:rsidRDefault="00D7381F" w:rsidP="00AC333B">
            <w:pPr>
              <w:spacing w:line="300" w:lineRule="exact"/>
              <w:ind w:left="162" w:right="-228" w:hanging="162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079" w:type="dxa"/>
            <w:vAlign w:val="bottom"/>
          </w:tcPr>
          <w:p w:rsidR="00D7381F" w:rsidRPr="007D43A0" w:rsidRDefault="00D7381F" w:rsidP="00AC333B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1" w:type="dxa"/>
            <w:vAlign w:val="bottom"/>
          </w:tcPr>
          <w:p w:rsidR="00D7381F" w:rsidRPr="007D43A0" w:rsidRDefault="00D7381F" w:rsidP="00AC333B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1" w:type="dxa"/>
            <w:vAlign w:val="bottom"/>
          </w:tcPr>
          <w:p w:rsidR="00D7381F" w:rsidRPr="007D43A0" w:rsidRDefault="00D7381F" w:rsidP="00AC333B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97</w:t>
            </w:r>
          </w:p>
        </w:tc>
        <w:tc>
          <w:tcPr>
            <w:tcW w:w="1081" w:type="dxa"/>
            <w:vAlign w:val="bottom"/>
          </w:tcPr>
          <w:p w:rsidR="00D7381F" w:rsidRPr="007D43A0" w:rsidRDefault="00D7381F" w:rsidP="00AC333B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082" w:type="dxa"/>
            <w:vAlign w:val="bottom"/>
          </w:tcPr>
          <w:p w:rsidR="00D7381F" w:rsidRPr="007D43A0" w:rsidRDefault="00D7381F" w:rsidP="00AC333B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103</w:t>
            </w:r>
          </w:p>
        </w:tc>
        <w:tc>
          <w:tcPr>
            <w:tcW w:w="1172" w:type="dxa"/>
            <w:vAlign w:val="bottom"/>
          </w:tcPr>
          <w:p w:rsidR="00D7381F" w:rsidRPr="007D43A0" w:rsidRDefault="00D7381F" w:rsidP="00AC333B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0.10 - 1.20</w:t>
            </w:r>
          </w:p>
        </w:tc>
      </w:tr>
      <w:tr w:rsidR="00D7381F" w:rsidRPr="007D43A0" w:rsidTr="008B0AB8">
        <w:trPr>
          <w:cantSplit/>
          <w:tblHeader/>
        </w:trPr>
        <w:tc>
          <w:tcPr>
            <w:tcW w:w="2822" w:type="dxa"/>
            <w:vAlign w:val="bottom"/>
          </w:tcPr>
          <w:p w:rsidR="00D7381F" w:rsidRPr="007D43A0" w:rsidRDefault="00D7381F" w:rsidP="00AC333B">
            <w:pPr>
              <w:spacing w:line="300" w:lineRule="exact"/>
              <w:ind w:left="162" w:hanging="162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1079" w:type="dxa"/>
            <w:vAlign w:val="bottom"/>
          </w:tcPr>
          <w:p w:rsidR="00D7381F" w:rsidRPr="007D43A0" w:rsidRDefault="00D7381F" w:rsidP="00AC333B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93</w:t>
            </w:r>
          </w:p>
        </w:tc>
        <w:tc>
          <w:tcPr>
            <w:tcW w:w="1081" w:type="dxa"/>
            <w:vAlign w:val="bottom"/>
          </w:tcPr>
          <w:p w:rsidR="00D7381F" w:rsidRPr="007D43A0" w:rsidRDefault="00D7381F" w:rsidP="00AC333B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1" w:type="dxa"/>
            <w:vAlign w:val="bottom"/>
          </w:tcPr>
          <w:p w:rsidR="00D7381F" w:rsidRPr="007D43A0" w:rsidRDefault="00D7381F" w:rsidP="00AC333B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1" w:type="dxa"/>
            <w:vAlign w:val="bottom"/>
          </w:tcPr>
          <w:p w:rsidR="00D7381F" w:rsidRPr="007D43A0" w:rsidRDefault="00D7381F" w:rsidP="00AC333B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2,046</w:t>
            </w:r>
          </w:p>
        </w:tc>
        <w:tc>
          <w:tcPr>
            <w:tcW w:w="1082" w:type="dxa"/>
            <w:vAlign w:val="bottom"/>
          </w:tcPr>
          <w:p w:rsidR="00D7381F" w:rsidRPr="007D43A0" w:rsidRDefault="00D7381F" w:rsidP="00AC333B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2,139</w:t>
            </w:r>
          </w:p>
        </w:tc>
        <w:tc>
          <w:tcPr>
            <w:tcW w:w="1172" w:type="dxa"/>
            <w:vAlign w:val="bottom"/>
          </w:tcPr>
          <w:p w:rsidR="00D7381F" w:rsidRPr="007D43A0" w:rsidRDefault="00D7381F" w:rsidP="00AC333B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4.00</w:t>
            </w:r>
          </w:p>
        </w:tc>
      </w:tr>
      <w:tr w:rsidR="00D7381F" w:rsidRPr="007D43A0" w:rsidTr="008B0AB8">
        <w:trPr>
          <w:cantSplit/>
          <w:tblHeader/>
        </w:trPr>
        <w:tc>
          <w:tcPr>
            <w:tcW w:w="2822" w:type="dxa"/>
            <w:vAlign w:val="bottom"/>
          </w:tcPr>
          <w:p w:rsidR="00D7381F" w:rsidRPr="007D43A0" w:rsidRDefault="00D7381F" w:rsidP="00AC333B">
            <w:pPr>
              <w:spacing w:line="30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 w:rsidRPr="007D43A0">
              <w:rPr>
                <w:rFonts w:asciiTheme="majorBidi" w:hAnsiTheme="majorBidi" w:cstheme="majorBidi"/>
                <w:cs/>
              </w:rPr>
              <w:t>เงินฝากและเงินลงทุนที่มีภาระค้ำประกัน</w:t>
            </w:r>
          </w:p>
        </w:tc>
        <w:tc>
          <w:tcPr>
            <w:tcW w:w="1079" w:type="dxa"/>
            <w:vAlign w:val="bottom"/>
          </w:tcPr>
          <w:p w:rsidR="00D7381F" w:rsidRPr="007D43A0" w:rsidRDefault="00D7381F" w:rsidP="00AC333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36</w:t>
            </w:r>
          </w:p>
        </w:tc>
        <w:tc>
          <w:tcPr>
            <w:tcW w:w="1081" w:type="dxa"/>
            <w:vAlign w:val="bottom"/>
          </w:tcPr>
          <w:p w:rsidR="00D7381F" w:rsidRPr="007D43A0" w:rsidRDefault="00D7381F" w:rsidP="00AC333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1" w:type="dxa"/>
            <w:vAlign w:val="bottom"/>
          </w:tcPr>
          <w:p w:rsidR="00D7381F" w:rsidRPr="007D43A0" w:rsidRDefault="00D7381F" w:rsidP="00AC333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1" w:type="dxa"/>
            <w:vAlign w:val="bottom"/>
          </w:tcPr>
          <w:p w:rsidR="00D7381F" w:rsidRPr="007D43A0" w:rsidRDefault="00D7381F" w:rsidP="00AC333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2" w:type="dxa"/>
            <w:vAlign w:val="bottom"/>
          </w:tcPr>
          <w:p w:rsidR="00D7381F" w:rsidRPr="007D43A0" w:rsidRDefault="00D7381F" w:rsidP="00AC333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36</w:t>
            </w:r>
          </w:p>
        </w:tc>
        <w:tc>
          <w:tcPr>
            <w:tcW w:w="1172" w:type="dxa"/>
            <w:vAlign w:val="bottom"/>
          </w:tcPr>
          <w:p w:rsidR="00D7381F" w:rsidRPr="007D43A0" w:rsidRDefault="00D7381F" w:rsidP="00AC333B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 xml:space="preserve">0.80 </w:t>
            </w:r>
            <w:r w:rsidR="0069224E" w:rsidRPr="007D43A0">
              <w:rPr>
                <w:rFonts w:asciiTheme="majorBidi" w:hAnsiTheme="majorBidi" w:cstheme="majorBidi"/>
              </w:rPr>
              <w:t>-</w:t>
            </w:r>
            <w:r w:rsidRPr="007D43A0">
              <w:rPr>
                <w:rFonts w:asciiTheme="majorBidi" w:hAnsiTheme="majorBidi" w:cstheme="majorBidi"/>
              </w:rPr>
              <w:t xml:space="preserve"> </w:t>
            </w:r>
            <w:r w:rsidR="0069224E" w:rsidRPr="007D43A0">
              <w:rPr>
                <w:rFonts w:asciiTheme="majorBidi" w:hAnsiTheme="majorBidi" w:cstheme="majorBidi"/>
              </w:rPr>
              <w:t>1.50</w:t>
            </w:r>
          </w:p>
        </w:tc>
      </w:tr>
      <w:tr w:rsidR="00D7381F" w:rsidRPr="007D43A0" w:rsidTr="008B0AB8">
        <w:trPr>
          <w:cantSplit/>
          <w:tblHeader/>
        </w:trPr>
        <w:tc>
          <w:tcPr>
            <w:tcW w:w="2822" w:type="dxa"/>
            <w:vAlign w:val="bottom"/>
          </w:tcPr>
          <w:p w:rsidR="00D7381F" w:rsidRPr="007D43A0" w:rsidRDefault="00D7381F" w:rsidP="00AC333B">
            <w:pPr>
              <w:spacing w:line="300" w:lineRule="exact"/>
              <w:ind w:left="162" w:hanging="16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vAlign w:val="bottom"/>
          </w:tcPr>
          <w:p w:rsidR="00D7381F" w:rsidRPr="007D43A0" w:rsidRDefault="00D7381F" w:rsidP="00AC333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12</w:t>
            </w:r>
            <w:r w:rsidR="00AC333B" w:rsidRPr="007D43A0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081" w:type="dxa"/>
            <w:vAlign w:val="bottom"/>
          </w:tcPr>
          <w:p w:rsidR="00D7381F" w:rsidRPr="007D43A0" w:rsidRDefault="00D7381F" w:rsidP="00AC333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1" w:type="dxa"/>
            <w:vAlign w:val="bottom"/>
          </w:tcPr>
          <w:p w:rsidR="00D7381F" w:rsidRPr="007D43A0" w:rsidRDefault="00D7381F" w:rsidP="00AC333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97</w:t>
            </w:r>
          </w:p>
        </w:tc>
        <w:tc>
          <w:tcPr>
            <w:tcW w:w="1081" w:type="dxa"/>
            <w:vAlign w:val="bottom"/>
          </w:tcPr>
          <w:p w:rsidR="00D7381F" w:rsidRPr="007D43A0" w:rsidRDefault="00D7381F" w:rsidP="00AC333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2,052</w:t>
            </w:r>
          </w:p>
        </w:tc>
        <w:tc>
          <w:tcPr>
            <w:tcW w:w="1082" w:type="dxa"/>
            <w:vAlign w:val="bottom"/>
          </w:tcPr>
          <w:p w:rsidR="00D7381F" w:rsidRPr="007D43A0" w:rsidRDefault="00D7381F" w:rsidP="00AC333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2,278</w:t>
            </w:r>
          </w:p>
        </w:tc>
        <w:tc>
          <w:tcPr>
            <w:tcW w:w="1172" w:type="dxa"/>
            <w:vAlign w:val="bottom"/>
          </w:tcPr>
          <w:p w:rsidR="00D7381F" w:rsidRPr="007D43A0" w:rsidRDefault="00D7381F" w:rsidP="00AC333B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D7381F" w:rsidRPr="007D43A0" w:rsidTr="008B0AB8">
        <w:trPr>
          <w:cantSplit/>
          <w:tblHeader/>
        </w:trPr>
        <w:tc>
          <w:tcPr>
            <w:tcW w:w="2822" w:type="dxa"/>
            <w:vAlign w:val="bottom"/>
          </w:tcPr>
          <w:p w:rsidR="00D7381F" w:rsidRPr="007D43A0" w:rsidRDefault="00D7381F" w:rsidP="00AC333B">
            <w:pPr>
              <w:spacing w:line="300" w:lineRule="exact"/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7D43A0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79" w:type="dxa"/>
            <w:vAlign w:val="bottom"/>
          </w:tcPr>
          <w:p w:rsidR="00D7381F" w:rsidRPr="007D43A0" w:rsidRDefault="00D7381F" w:rsidP="00AC333B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:rsidR="00D7381F" w:rsidRPr="007D43A0" w:rsidRDefault="00D7381F" w:rsidP="00AC333B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:rsidR="00D7381F" w:rsidRPr="007D43A0" w:rsidRDefault="00D7381F" w:rsidP="00AC333B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:rsidR="00D7381F" w:rsidRPr="007D43A0" w:rsidRDefault="00D7381F" w:rsidP="00AC333B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  <w:vAlign w:val="bottom"/>
          </w:tcPr>
          <w:p w:rsidR="00D7381F" w:rsidRPr="007D43A0" w:rsidRDefault="00D7381F" w:rsidP="00AC333B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:rsidR="00D7381F" w:rsidRPr="007D43A0" w:rsidRDefault="00D7381F" w:rsidP="00AC333B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D7381F" w:rsidRPr="007D43A0" w:rsidTr="008B0AB8">
        <w:trPr>
          <w:cantSplit/>
          <w:tblHeader/>
        </w:trPr>
        <w:tc>
          <w:tcPr>
            <w:tcW w:w="2822" w:type="dxa"/>
            <w:vAlign w:val="bottom"/>
          </w:tcPr>
          <w:p w:rsidR="00D7381F" w:rsidRPr="007D43A0" w:rsidRDefault="00D7381F" w:rsidP="00AC333B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162" w:hanging="162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1079" w:type="dxa"/>
            <w:vAlign w:val="bottom"/>
          </w:tcPr>
          <w:p w:rsidR="00D7381F" w:rsidRPr="007D43A0" w:rsidRDefault="00D7381F" w:rsidP="00AC333B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1" w:type="dxa"/>
            <w:vAlign w:val="bottom"/>
          </w:tcPr>
          <w:p w:rsidR="00D7381F" w:rsidRPr="007D43A0" w:rsidRDefault="00D7381F" w:rsidP="00AC333B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1" w:type="dxa"/>
            <w:vAlign w:val="bottom"/>
          </w:tcPr>
          <w:p w:rsidR="00D7381F" w:rsidRPr="007D43A0" w:rsidRDefault="00D7381F" w:rsidP="00AC333B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1" w:type="dxa"/>
            <w:vAlign w:val="bottom"/>
          </w:tcPr>
          <w:p w:rsidR="00D7381F" w:rsidRPr="007D43A0" w:rsidRDefault="00D7381F" w:rsidP="00AC333B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2,195</w:t>
            </w:r>
          </w:p>
        </w:tc>
        <w:tc>
          <w:tcPr>
            <w:tcW w:w="1082" w:type="dxa"/>
            <w:vAlign w:val="bottom"/>
          </w:tcPr>
          <w:p w:rsidR="00D7381F" w:rsidRPr="007D43A0" w:rsidRDefault="00D7381F" w:rsidP="00AC333B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2,195</w:t>
            </w:r>
          </w:p>
        </w:tc>
        <w:tc>
          <w:tcPr>
            <w:tcW w:w="1172" w:type="dxa"/>
            <w:vAlign w:val="bottom"/>
          </w:tcPr>
          <w:p w:rsidR="00D7381F" w:rsidRPr="007D43A0" w:rsidRDefault="00D7381F" w:rsidP="00AC333B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-</w:t>
            </w:r>
          </w:p>
        </w:tc>
      </w:tr>
      <w:tr w:rsidR="00D7381F" w:rsidRPr="007D43A0" w:rsidTr="008B0AB8">
        <w:trPr>
          <w:cantSplit/>
          <w:tblHeader/>
        </w:trPr>
        <w:tc>
          <w:tcPr>
            <w:tcW w:w="2822" w:type="dxa"/>
            <w:vAlign w:val="bottom"/>
          </w:tcPr>
          <w:p w:rsidR="00D7381F" w:rsidRPr="007D43A0" w:rsidRDefault="00D7381F" w:rsidP="00AC333B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162" w:hanging="162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  <w:cs/>
              </w:rPr>
              <w:t>หนี้สินตามสัญญาเช่าการเงิน</w:t>
            </w:r>
          </w:p>
        </w:tc>
        <w:tc>
          <w:tcPr>
            <w:tcW w:w="1079" w:type="dxa"/>
            <w:vAlign w:val="bottom"/>
          </w:tcPr>
          <w:p w:rsidR="00D7381F" w:rsidRPr="007D43A0" w:rsidRDefault="00D7381F" w:rsidP="00AC333B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115</w:t>
            </w:r>
          </w:p>
        </w:tc>
        <w:tc>
          <w:tcPr>
            <w:tcW w:w="1081" w:type="dxa"/>
            <w:vAlign w:val="bottom"/>
          </w:tcPr>
          <w:p w:rsidR="00D7381F" w:rsidRPr="007D43A0" w:rsidRDefault="00D7381F" w:rsidP="00AC333B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245</w:t>
            </w:r>
          </w:p>
        </w:tc>
        <w:tc>
          <w:tcPr>
            <w:tcW w:w="1081" w:type="dxa"/>
            <w:vAlign w:val="bottom"/>
          </w:tcPr>
          <w:p w:rsidR="00D7381F" w:rsidRPr="007D43A0" w:rsidRDefault="00D7381F" w:rsidP="00AC333B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1" w:type="dxa"/>
            <w:vAlign w:val="bottom"/>
          </w:tcPr>
          <w:p w:rsidR="00D7381F" w:rsidRPr="007D43A0" w:rsidRDefault="00D7381F" w:rsidP="00AC333B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2" w:type="dxa"/>
            <w:vAlign w:val="bottom"/>
          </w:tcPr>
          <w:p w:rsidR="00D7381F" w:rsidRPr="007D43A0" w:rsidRDefault="00D7381F" w:rsidP="00AC333B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360</w:t>
            </w:r>
          </w:p>
        </w:tc>
        <w:tc>
          <w:tcPr>
            <w:tcW w:w="1172" w:type="dxa"/>
            <w:vAlign w:val="bottom"/>
          </w:tcPr>
          <w:p w:rsidR="00D7381F" w:rsidRPr="007D43A0" w:rsidRDefault="00D7381F" w:rsidP="00AC333B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0.6</w:t>
            </w:r>
            <w:r w:rsidR="00D41D2E" w:rsidRPr="007D43A0">
              <w:rPr>
                <w:rFonts w:asciiTheme="majorBidi" w:hAnsiTheme="majorBidi" w:cstheme="majorBidi"/>
              </w:rPr>
              <w:t>7</w:t>
            </w:r>
            <w:r w:rsidRPr="007D43A0">
              <w:rPr>
                <w:rFonts w:asciiTheme="majorBidi" w:hAnsiTheme="majorBidi" w:cstheme="majorBidi"/>
              </w:rPr>
              <w:t xml:space="preserve"> - </w:t>
            </w:r>
            <w:r w:rsidR="0069224E" w:rsidRPr="007D43A0">
              <w:rPr>
                <w:rFonts w:asciiTheme="majorBidi" w:hAnsiTheme="majorBidi" w:cstheme="majorBidi"/>
              </w:rPr>
              <w:t>8</w:t>
            </w:r>
            <w:r w:rsidRPr="007D43A0">
              <w:rPr>
                <w:rFonts w:asciiTheme="majorBidi" w:hAnsiTheme="majorBidi" w:cstheme="majorBidi"/>
              </w:rPr>
              <w:t>.14</w:t>
            </w:r>
          </w:p>
        </w:tc>
      </w:tr>
      <w:tr w:rsidR="00D7381F" w:rsidRPr="007D43A0" w:rsidTr="008B0AB8">
        <w:trPr>
          <w:cantSplit/>
          <w:tblHeader/>
        </w:trPr>
        <w:tc>
          <w:tcPr>
            <w:tcW w:w="2822" w:type="dxa"/>
            <w:vAlign w:val="bottom"/>
          </w:tcPr>
          <w:p w:rsidR="00D7381F" w:rsidRPr="007D43A0" w:rsidRDefault="00D7381F" w:rsidP="00AC333B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 w:rsidRPr="007D43A0">
              <w:rPr>
                <w:rFonts w:asciiTheme="majorBidi" w:hAnsiTheme="majorBidi" w:cstheme="majorBidi"/>
                <w:cs/>
              </w:rPr>
              <w:t>เงินกู้ยืมระยะยาว</w:t>
            </w:r>
          </w:p>
        </w:tc>
        <w:tc>
          <w:tcPr>
            <w:tcW w:w="1079" w:type="dxa"/>
            <w:vAlign w:val="bottom"/>
          </w:tcPr>
          <w:p w:rsidR="00D7381F" w:rsidRPr="007D43A0" w:rsidRDefault="00D7381F" w:rsidP="00AC333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59</w:t>
            </w:r>
          </w:p>
        </w:tc>
        <w:tc>
          <w:tcPr>
            <w:tcW w:w="1081" w:type="dxa"/>
            <w:vAlign w:val="bottom"/>
          </w:tcPr>
          <w:p w:rsidR="00D7381F" w:rsidRPr="007D43A0" w:rsidRDefault="00D7381F" w:rsidP="00AC333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68</w:t>
            </w:r>
          </w:p>
        </w:tc>
        <w:tc>
          <w:tcPr>
            <w:tcW w:w="1081" w:type="dxa"/>
            <w:vAlign w:val="bottom"/>
          </w:tcPr>
          <w:p w:rsidR="00D7381F" w:rsidRPr="007D43A0" w:rsidRDefault="00D7381F" w:rsidP="00AC333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1" w:type="dxa"/>
            <w:vAlign w:val="bottom"/>
          </w:tcPr>
          <w:p w:rsidR="00D7381F" w:rsidRPr="007D43A0" w:rsidRDefault="00D7381F" w:rsidP="00AC333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2" w:type="dxa"/>
            <w:vAlign w:val="bottom"/>
          </w:tcPr>
          <w:p w:rsidR="00D7381F" w:rsidRPr="007D43A0" w:rsidRDefault="00D7381F" w:rsidP="00AC333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127</w:t>
            </w:r>
          </w:p>
        </w:tc>
        <w:tc>
          <w:tcPr>
            <w:tcW w:w="1172" w:type="dxa"/>
            <w:vAlign w:val="bottom"/>
          </w:tcPr>
          <w:p w:rsidR="00D7381F" w:rsidRPr="007D43A0" w:rsidRDefault="00D7381F" w:rsidP="00AC333B">
            <w:pPr>
              <w:spacing w:line="300" w:lineRule="exact"/>
              <w:ind w:left="-106" w:right="-108"/>
              <w:jc w:val="center"/>
              <w:rPr>
                <w:rFonts w:asciiTheme="majorBidi" w:hAnsiTheme="majorBidi" w:cstheme="majorBidi"/>
                <w:lang w:val="en-GB"/>
              </w:rPr>
            </w:pPr>
            <w:r w:rsidRPr="007D43A0">
              <w:rPr>
                <w:rFonts w:asciiTheme="majorBidi" w:hAnsiTheme="majorBidi" w:cstheme="majorBidi"/>
                <w:lang w:val="en-GB"/>
              </w:rPr>
              <w:t>BIBOR+2.63%</w:t>
            </w:r>
          </w:p>
        </w:tc>
      </w:tr>
      <w:tr w:rsidR="00D7381F" w:rsidRPr="007D43A0" w:rsidTr="008B0AB8">
        <w:trPr>
          <w:cantSplit/>
          <w:tblHeader/>
        </w:trPr>
        <w:tc>
          <w:tcPr>
            <w:tcW w:w="2822" w:type="dxa"/>
            <w:vAlign w:val="bottom"/>
          </w:tcPr>
          <w:p w:rsidR="00D7381F" w:rsidRPr="007D43A0" w:rsidRDefault="00D7381F" w:rsidP="00AC333B">
            <w:pPr>
              <w:tabs>
                <w:tab w:val="left" w:pos="900"/>
                <w:tab w:val="left" w:pos="1440"/>
                <w:tab w:val="left" w:pos="1980"/>
              </w:tabs>
              <w:spacing w:line="300" w:lineRule="exact"/>
              <w:ind w:left="162" w:hanging="16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vAlign w:val="bottom"/>
          </w:tcPr>
          <w:p w:rsidR="00D7381F" w:rsidRPr="007D43A0" w:rsidRDefault="00D7381F" w:rsidP="00AC333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174</w:t>
            </w:r>
          </w:p>
        </w:tc>
        <w:tc>
          <w:tcPr>
            <w:tcW w:w="1081" w:type="dxa"/>
            <w:vAlign w:val="bottom"/>
          </w:tcPr>
          <w:p w:rsidR="00D7381F" w:rsidRPr="007D43A0" w:rsidRDefault="00D7381F" w:rsidP="00AC333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313</w:t>
            </w:r>
          </w:p>
        </w:tc>
        <w:tc>
          <w:tcPr>
            <w:tcW w:w="1081" w:type="dxa"/>
            <w:vAlign w:val="bottom"/>
          </w:tcPr>
          <w:p w:rsidR="00D7381F" w:rsidRPr="007D43A0" w:rsidRDefault="00D7381F" w:rsidP="00AC333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1" w:type="dxa"/>
            <w:vAlign w:val="bottom"/>
          </w:tcPr>
          <w:p w:rsidR="00D7381F" w:rsidRPr="007D43A0" w:rsidRDefault="00D7381F" w:rsidP="00AC333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2,195</w:t>
            </w:r>
          </w:p>
        </w:tc>
        <w:tc>
          <w:tcPr>
            <w:tcW w:w="1082" w:type="dxa"/>
            <w:vAlign w:val="bottom"/>
          </w:tcPr>
          <w:p w:rsidR="00D7381F" w:rsidRPr="007D43A0" w:rsidRDefault="00D7381F" w:rsidP="00AC333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2,682</w:t>
            </w:r>
          </w:p>
        </w:tc>
        <w:tc>
          <w:tcPr>
            <w:tcW w:w="1172" w:type="dxa"/>
            <w:vAlign w:val="bottom"/>
          </w:tcPr>
          <w:p w:rsidR="00D7381F" w:rsidRPr="007D43A0" w:rsidRDefault="00D7381F" w:rsidP="00AC333B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</w:tr>
    </w:tbl>
    <w:p w:rsidR="00616A9C" w:rsidRPr="007D43A0" w:rsidRDefault="00616A9C" w:rsidP="00AC333B">
      <w:pPr>
        <w:tabs>
          <w:tab w:val="left" w:pos="900"/>
        </w:tabs>
        <w:spacing w:before="240"/>
        <w:ind w:left="360"/>
        <w:jc w:val="right"/>
        <w:rPr>
          <w:rFonts w:asciiTheme="majorBidi" w:hAnsiTheme="majorBidi" w:cstheme="majorBidi"/>
        </w:rPr>
      </w:pPr>
      <w:r w:rsidRPr="007D43A0">
        <w:rPr>
          <w:rFonts w:asciiTheme="majorBidi" w:hAnsiTheme="majorBidi" w:cstheme="majorBidi"/>
          <w:b/>
          <w:bCs/>
          <w:i/>
          <w:iCs/>
        </w:rPr>
        <w:lastRenderedPageBreak/>
        <w:tab/>
      </w:r>
      <w:r w:rsidRPr="007D43A0">
        <w:rPr>
          <w:rFonts w:asciiTheme="majorBidi" w:hAnsiTheme="majorBidi" w:cstheme="majorBidi"/>
        </w:rPr>
        <w:t>(</w:t>
      </w:r>
      <w:r w:rsidRPr="007D43A0">
        <w:rPr>
          <w:rFonts w:asciiTheme="majorBidi" w:hAnsiTheme="majorBidi" w:cstheme="majorBidi"/>
          <w:cs/>
        </w:rPr>
        <w:t>หน่วย</w:t>
      </w:r>
      <w:r w:rsidRPr="007D43A0">
        <w:rPr>
          <w:rFonts w:asciiTheme="majorBidi" w:hAnsiTheme="majorBidi" w:cstheme="majorBidi"/>
        </w:rPr>
        <w:t xml:space="preserve">: </w:t>
      </w:r>
      <w:r w:rsidRPr="007D43A0">
        <w:rPr>
          <w:rFonts w:asciiTheme="majorBidi" w:hAnsiTheme="majorBidi" w:cstheme="majorBidi"/>
          <w:cs/>
        </w:rPr>
        <w:t>ล้านบาท)</w:t>
      </w:r>
    </w:p>
    <w:tbl>
      <w:tblPr>
        <w:tblW w:w="939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810"/>
        <w:gridCol w:w="7"/>
        <w:gridCol w:w="1077"/>
        <w:gridCol w:w="1078"/>
        <w:gridCol w:w="1081"/>
        <w:gridCol w:w="1081"/>
        <w:gridCol w:w="1081"/>
        <w:gridCol w:w="1183"/>
      </w:tblGrid>
      <w:tr w:rsidR="00616A9C" w:rsidRPr="007D43A0" w:rsidTr="00BE72A1">
        <w:trPr>
          <w:cantSplit/>
          <w:tblHeader/>
        </w:trPr>
        <w:tc>
          <w:tcPr>
            <w:tcW w:w="2817" w:type="dxa"/>
            <w:gridSpan w:val="2"/>
            <w:vAlign w:val="bottom"/>
          </w:tcPr>
          <w:p w:rsidR="00616A9C" w:rsidRPr="007D43A0" w:rsidRDefault="00616A9C" w:rsidP="00AC333B">
            <w:pPr>
              <w:tabs>
                <w:tab w:val="left" w:pos="24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581" w:type="dxa"/>
            <w:gridSpan w:val="6"/>
            <w:vAlign w:val="bottom"/>
          </w:tcPr>
          <w:p w:rsidR="00616A9C" w:rsidRPr="007D43A0" w:rsidRDefault="00616A9C" w:rsidP="00AC33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7D43A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D43A0">
              <w:rPr>
                <w:rFonts w:asciiTheme="majorBidi" w:hAnsiTheme="majorBidi" w:cstheme="majorBidi"/>
              </w:rPr>
              <w:t xml:space="preserve">31 </w:t>
            </w:r>
            <w:r w:rsidRPr="007D43A0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494791" w:rsidRPr="007D43A0">
              <w:rPr>
                <w:rFonts w:asciiTheme="majorBidi" w:hAnsiTheme="majorBidi" w:cstheme="majorBidi"/>
              </w:rPr>
              <w:t>2559</w:t>
            </w:r>
          </w:p>
        </w:tc>
      </w:tr>
      <w:tr w:rsidR="00616A9C" w:rsidRPr="007D43A0" w:rsidTr="00BE72A1">
        <w:trPr>
          <w:cantSplit/>
          <w:tblHeader/>
        </w:trPr>
        <w:tc>
          <w:tcPr>
            <w:tcW w:w="2817" w:type="dxa"/>
            <w:gridSpan w:val="2"/>
            <w:vAlign w:val="bottom"/>
          </w:tcPr>
          <w:p w:rsidR="00616A9C" w:rsidRPr="007D43A0" w:rsidRDefault="00616A9C" w:rsidP="00AC333B">
            <w:pPr>
              <w:tabs>
                <w:tab w:val="left" w:pos="2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D43A0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6581" w:type="dxa"/>
            <w:gridSpan w:val="6"/>
            <w:vAlign w:val="bottom"/>
          </w:tcPr>
          <w:p w:rsidR="00616A9C" w:rsidRPr="007D43A0" w:rsidRDefault="00616A9C" w:rsidP="00AC33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7D43A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616A9C" w:rsidRPr="007D43A0" w:rsidTr="00BE72A1">
        <w:trPr>
          <w:cantSplit/>
          <w:tblHeader/>
        </w:trPr>
        <w:tc>
          <w:tcPr>
            <w:tcW w:w="2810" w:type="dxa"/>
            <w:vAlign w:val="bottom"/>
          </w:tcPr>
          <w:p w:rsidR="00616A9C" w:rsidRPr="007D43A0" w:rsidRDefault="00616A9C" w:rsidP="00AC333B">
            <w:pPr>
              <w:tabs>
                <w:tab w:val="left" w:pos="2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62" w:type="dxa"/>
            <w:gridSpan w:val="3"/>
            <w:vAlign w:val="bottom"/>
          </w:tcPr>
          <w:p w:rsidR="00616A9C" w:rsidRPr="007D43A0" w:rsidRDefault="00616A9C" w:rsidP="00AC33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081" w:type="dxa"/>
            <w:vAlign w:val="bottom"/>
          </w:tcPr>
          <w:p w:rsidR="00616A9C" w:rsidRPr="007D43A0" w:rsidRDefault="00616A9C" w:rsidP="00AC333B">
            <w:pPr>
              <w:ind w:left="-72" w:right="-72"/>
              <w:jc w:val="center"/>
              <w:rPr>
                <w:rFonts w:asciiTheme="majorBidi" w:hAnsiTheme="majorBidi" w:cstheme="majorBidi"/>
                <w:cs/>
              </w:rPr>
            </w:pPr>
            <w:r w:rsidRPr="007D43A0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081" w:type="dxa"/>
            <w:vAlign w:val="bottom"/>
          </w:tcPr>
          <w:p w:rsidR="00616A9C" w:rsidRPr="007D43A0" w:rsidRDefault="00616A9C" w:rsidP="00AC333B">
            <w:pPr>
              <w:ind w:left="-115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:rsidR="00616A9C" w:rsidRPr="007D43A0" w:rsidRDefault="00616A9C" w:rsidP="00AC333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3" w:type="dxa"/>
            <w:vAlign w:val="bottom"/>
          </w:tcPr>
          <w:p w:rsidR="00616A9C" w:rsidRPr="007D43A0" w:rsidRDefault="00616A9C" w:rsidP="00AC333B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616A9C" w:rsidRPr="007D43A0" w:rsidTr="00BE72A1">
        <w:trPr>
          <w:cantSplit/>
          <w:tblHeader/>
        </w:trPr>
        <w:tc>
          <w:tcPr>
            <w:tcW w:w="2817" w:type="dxa"/>
            <w:gridSpan w:val="2"/>
            <w:vAlign w:val="bottom"/>
          </w:tcPr>
          <w:p w:rsidR="00616A9C" w:rsidRPr="007D43A0" w:rsidRDefault="00616A9C" w:rsidP="00AC333B">
            <w:pPr>
              <w:tabs>
                <w:tab w:val="left" w:pos="2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vAlign w:val="bottom"/>
          </w:tcPr>
          <w:p w:rsidR="00616A9C" w:rsidRPr="007D43A0" w:rsidRDefault="00616A9C" w:rsidP="00AC333B">
            <w:pPr>
              <w:jc w:val="center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  <w:cs/>
              </w:rPr>
              <w:t>ภายใน</w:t>
            </w:r>
          </w:p>
        </w:tc>
        <w:tc>
          <w:tcPr>
            <w:tcW w:w="1078" w:type="dxa"/>
            <w:vAlign w:val="bottom"/>
          </w:tcPr>
          <w:p w:rsidR="00616A9C" w:rsidRPr="007D43A0" w:rsidRDefault="00616A9C" w:rsidP="00AC333B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7D43A0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7D43A0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81" w:type="dxa"/>
            <w:vAlign w:val="bottom"/>
          </w:tcPr>
          <w:p w:rsidR="00616A9C" w:rsidRPr="007D43A0" w:rsidRDefault="00616A9C" w:rsidP="00AC333B">
            <w:pPr>
              <w:ind w:left="-149" w:right="-108"/>
              <w:jc w:val="center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  <w:cs/>
              </w:rPr>
              <w:t>ปรับขึ้นลงตาม</w:t>
            </w:r>
          </w:p>
        </w:tc>
        <w:tc>
          <w:tcPr>
            <w:tcW w:w="1081" w:type="dxa"/>
            <w:vAlign w:val="bottom"/>
          </w:tcPr>
          <w:p w:rsidR="00616A9C" w:rsidRPr="007D43A0" w:rsidRDefault="00616A9C" w:rsidP="00AC333B">
            <w:pPr>
              <w:jc w:val="center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  <w:cs/>
              </w:rPr>
              <w:t>ไม่มีอัตรา</w:t>
            </w:r>
          </w:p>
        </w:tc>
        <w:tc>
          <w:tcPr>
            <w:tcW w:w="1081" w:type="dxa"/>
            <w:vAlign w:val="bottom"/>
          </w:tcPr>
          <w:p w:rsidR="00616A9C" w:rsidRPr="007D43A0" w:rsidRDefault="00616A9C" w:rsidP="00AC333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3" w:type="dxa"/>
            <w:vAlign w:val="bottom"/>
          </w:tcPr>
          <w:p w:rsidR="00616A9C" w:rsidRPr="007D43A0" w:rsidRDefault="00616A9C" w:rsidP="00AC333B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7D43A0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</w:tr>
      <w:tr w:rsidR="00616A9C" w:rsidRPr="007D43A0" w:rsidTr="00BE72A1">
        <w:trPr>
          <w:cantSplit/>
          <w:tblHeader/>
        </w:trPr>
        <w:tc>
          <w:tcPr>
            <w:tcW w:w="2817" w:type="dxa"/>
            <w:gridSpan w:val="2"/>
            <w:vAlign w:val="bottom"/>
          </w:tcPr>
          <w:p w:rsidR="00616A9C" w:rsidRPr="007D43A0" w:rsidRDefault="00616A9C" w:rsidP="00AC333B">
            <w:pPr>
              <w:tabs>
                <w:tab w:val="left" w:pos="900"/>
                <w:tab w:val="left" w:pos="1440"/>
                <w:tab w:val="left" w:pos="1980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77" w:type="dxa"/>
            <w:vAlign w:val="bottom"/>
          </w:tcPr>
          <w:p w:rsidR="00616A9C" w:rsidRPr="007D43A0" w:rsidRDefault="00956DE6" w:rsidP="00AC33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7D43A0">
              <w:rPr>
                <w:rFonts w:asciiTheme="majorBidi" w:hAnsiTheme="majorBidi" w:cstheme="majorBidi"/>
              </w:rPr>
              <w:t>1</w:t>
            </w:r>
            <w:r w:rsidR="00616A9C" w:rsidRPr="007D43A0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078" w:type="dxa"/>
            <w:vAlign w:val="bottom"/>
          </w:tcPr>
          <w:p w:rsidR="00616A9C" w:rsidRPr="007D43A0" w:rsidRDefault="00616A9C" w:rsidP="00AC33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7D43A0">
              <w:rPr>
                <w:rFonts w:asciiTheme="majorBidi" w:hAnsiTheme="majorBidi" w:cstheme="majorBidi"/>
                <w:cs/>
              </w:rPr>
              <w:t xml:space="preserve">ถึง </w:t>
            </w:r>
            <w:r w:rsidR="00956DE6" w:rsidRPr="007D43A0">
              <w:rPr>
                <w:rFonts w:asciiTheme="majorBidi" w:hAnsiTheme="majorBidi" w:cstheme="majorBidi"/>
              </w:rPr>
              <w:t>5</w:t>
            </w:r>
            <w:r w:rsidRPr="007D43A0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081" w:type="dxa"/>
            <w:vAlign w:val="bottom"/>
          </w:tcPr>
          <w:p w:rsidR="00616A9C" w:rsidRPr="007D43A0" w:rsidRDefault="00616A9C" w:rsidP="00AC33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7D43A0">
              <w:rPr>
                <w:rFonts w:asciiTheme="majorBidi" w:hAnsiTheme="majorBidi" w:cstheme="majorBidi"/>
                <w:cs/>
              </w:rPr>
              <w:t>อัตราตลาด</w:t>
            </w:r>
          </w:p>
        </w:tc>
        <w:tc>
          <w:tcPr>
            <w:tcW w:w="1081" w:type="dxa"/>
            <w:vAlign w:val="bottom"/>
          </w:tcPr>
          <w:p w:rsidR="00616A9C" w:rsidRPr="007D43A0" w:rsidRDefault="00616A9C" w:rsidP="00AC33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7D43A0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1081" w:type="dxa"/>
            <w:vAlign w:val="bottom"/>
          </w:tcPr>
          <w:p w:rsidR="00616A9C" w:rsidRPr="007D43A0" w:rsidRDefault="00616A9C" w:rsidP="00AC33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7D43A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83" w:type="dxa"/>
            <w:vAlign w:val="bottom"/>
          </w:tcPr>
          <w:p w:rsidR="00616A9C" w:rsidRPr="007D43A0" w:rsidRDefault="00616A9C" w:rsidP="00AC33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(</w:t>
            </w:r>
            <w:r w:rsidRPr="007D43A0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7D43A0">
              <w:rPr>
                <w:rFonts w:asciiTheme="majorBidi" w:hAnsiTheme="majorBidi" w:cstheme="majorBidi"/>
              </w:rPr>
              <w:t>)</w:t>
            </w:r>
          </w:p>
        </w:tc>
      </w:tr>
      <w:tr w:rsidR="00024780" w:rsidRPr="007D43A0" w:rsidTr="00BE72A1">
        <w:trPr>
          <w:cantSplit/>
          <w:tblHeader/>
        </w:trPr>
        <w:tc>
          <w:tcPr>
            <w:tcW w:w="2817" w:type="dxa"/>
            <w:gridSpan w:val="2"/>
            <w:vAlign w:val="bottom"/>
          </w:tcPr>
          <w:p w:rsidR="00024780" w:rsidRPr="007D43A0" w:rsidRDefault="00024780" w:rsidP="00AC333B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</w:rPr>
            </w:pPr>
            <w:r w:rsidRPr="007D43A0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77" w:type="dxa"/>
            <w:vAlign w:val="bottom"/>
          </w:tcPr>
          <w:p w:rsidR="00024780" w:rsidRPr="007D43A0" w:rsidRDefault="00024780" w:rsidP="00AC333B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vAlign w:val="bottom"/>
          </w:tcPr>
          <w:p w:rsidR="00024780" w:rsidRPr="007D43A0" w:rsidRDefault="00024780" w:rsidP="00AC333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:rsidR="00024780" w:rsidRPr="007D43A0" w:rsidRDefault="00024780" w:rsidP="00AC333B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:rsidR="00024780" w:rsidRPr="007D43A0" w:rsidRDefault="00024780" w:rsidP="00AC333B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:rsidR="00024780" w:rsidRPr="007D43A0" w:rsidRDefault="00024780" w:rsidP="00AC333B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3" w:type="dxa"/>
            <w:vAlign w:val="bottom"/>
          </w:tcPr>
          <w:p w:rsidR="00024780" w:rsidRPr="007D43A0" w:rsidRDefault="00024780" w:rsidP="00AC333B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</w:p>
        </w:tc>
      </w:tr>
      <w:tr w:rsidR="00024780" w:rsidRPr="007D43A0" w:rsidTr="00BE72A1">
        <w:trPr>
          <w:cantSplit/>
          <w:tblHeader/>
        </w:trPr>
        <w:tc>
          <w:tcPr>
            <w:tcW w:w="2817" w:type="dxa"/>
            <w:gridSpan w:val="2"/>
            <w:vAlign w:val="bottom"/>
          </w:tcPr>
          <w:p w:rsidR="00024780" w:rsidRPr="007D43A0" w:rsidRDefault="00024780" w:rsidP="00AC333B">
            <w:pPr>
              <w:ind w:left="162" w:right="-228" w:hanging="162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077" w:type="dxa"/>
            <w:vAlign w:val="bottom"/>
          </w:tcPr>
          <w:p w:rsidR="00024780" w:rsidRPr="007D43A0" w:rsidRDefault="00024780" w:rsidP="00AC333B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8" w:type="dxa"/>
            <w:vAlign w:val="bottom"/>
          </w:tcPr>
          <w:p w:rsidR="00024780" w:rsidRPr="007D43A0" w:rsidRDefault="00024780" w:rsidP="00AC333B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1" w:type="dxa"/>
            <w:vAlign w:val="bottom"/>
          </w:tcPr>
          <w:p w:rsidR="00024780" w:rsidRPr="007D43A0" w:rsidRDefault="00024780" w:rsidP="00AC333B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42</w:t>
            </w:r>
            <w:r w:rsidR="00956DE6" w:rsidRPr="007D43A0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81" w:type="dxa"/>
            <w:vAlign w:val="bottom"/>
          </w:tcPr>
          <w:p w:rsidR="00024780" w:rsidRPr="007D43A0" w:rsidRDefault="00956DE6" w:rsidP="00AC333B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081" w:type="dxa"/>
            <w:vAlign w:val="bottom"/>
          </w:tcPr>
          <w:p w:rsidR="00024780" w:rsidRPr="007D43A0" w:rsidRDefault="00024780" w:rsidP="00AC333B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428</w:t>
            </w:r>
          </w:p>
        </w:tc>
        <w:tc>
          <w:tcPr>
            <w:tcW w:w="1183" w:type="dxa"/>
            <w:vAlign w:val="bottom"/>
          </w:tcPr>
          <w:p w:rsidR="00024780" w:rsidRPr="007D43A0" w:rsidRDefault="00024780" w:rsidP="00AC333B">
            <w:pPr>
              <w:jc w:val="center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0.1</w:t>
            </w:r>
            <w:r w:rsidR="00956DE6" w:rsidRPr="007D43A0">
              <w:rPr>
                <w:rFonts w:asciiTheme="majorBidi" w:hAnsiTheme="majorBidi" w:cstheme="majorBidi"/>
              </w:rPr>
              <w:t>0</w:t>
            </w:r>
            <w:r w:rsidRPr="007D43A0">
              <w:rPr>
                <w:rFonts w:asciiTheme="majorBidi" w:hAnsiTheme="majorBidi" w:cstheme="majorBidi"/>
              </w:rPr>
              <w:t xml:space="preserve"> - 1.4</w:t>
            </w:r>
            <w:r w:rsidR="00956DE6" w:rsidRPr="007D43A0">
              <w:rPr>
                <w:rFonts w:asciiTheme="majorBidi" w:hAnsiTheme="majorBidi" w:cstheme="majorBidi"/>
              </w:rPr>
              <w:t>0</w:t>
            </w:r>
          </w:p>
        </w:tc>
      </w:tr>
      <w:tr w:rsidR="00024780" w:rsidRPr="007D43A0" w:rsidTr="00BE72A1">
        <w:trPr>
          <w:cantSplit/>
          <w:tblHeader/>
        </w:trPr>
        <w:tc>
          <w:tcPr>
            <w:tcW w:w="2817" w:type="dxa"/>
            <w:gridSpan w:val="2"/>
            <w:vAlign w:val="bottom"/>
          </w:tcPr>
          <w:p w:rsidR="00024780" w:rsidRPr="007D43A0" w:rsidRDefault="00024780" w:rsidP="00AC333B">
            <w:pPr>
              <w:ind w:left="162" w:hanging="162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1077" w:type="dxa"/>
            <w:vAlign w:val="bottom"/>
          </w:tcPr>
          <w:p w:rsidR="00024780" w:rsidRPr="007D43A0" w:rsidRDefault="00024780" w:rsidP="00AC333B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117</w:t>
            </w:r>
          </w:p>
        </w:tc>
        <w:tc>
          <w:tcPr>
            <w:tcW w:w="1078" w:type="dxa"/>
            <w:vAlign w:val="bottom"/>
          </w:tcPr>
          <w:p w:rsidR="00024780" w:rsidRPr="007D43A0" w:rsidRDefault="00024780" w:rsidP="00AC333B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1" w:type="dxa"/>
            <w:vAlign w:val="bottom"/>
          </w:tcPr>
          <w:p w:rsidR="00024780" w:rsidRPr="007D43A0" w:rsidRDefault="00024780" w:rsidP="00AC333B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1" w:type="dxa"/>
            <w:vAlign w:val="bottom"/>
          </w:tcPr>
          <w:p w:rsidR="00024780" w:rsidRPr="007D43A0" w:rsidRDefault="00024780" w:rsidP="00AC333B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1,520</w:t>
            </w:r>
          </w:p>
        </w:tc>
        <w:tc>
          <w:tcPr>
            <w:tcW w:w="1081" w:type="dxa"/>
            <w:vAlign w:val="bottom"/>
          </w:tcPr>
          <w:p w:rsidR="00024780" w:rsidRPr="007D43A0" w:rsidRDefault="00024780" w:rsidP="00AC333B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1,637</w:t>
            </w:r>
          </w:p>
        </w:tc>
        <w:tc>
          <w:tcPr>
            <w:tcW w:w="1183" w:type="dxa"/>
            <w:vAlign w:val="bottom"/>
          </w:tcPr>
          <w:p w:rsidR="00024780" w:rsidRPr="007D43A0" w:rsidRDefault="00024780" w:rsidP="00AC333B">
            <w:pPr>
              <w:jc w:val="center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4.</w:t>
            </w:r>
            <w:r w:rsidR="00956DE6" w:rsidRPr="007D43A0">
              <w:rPr>
                <w:rFonts w:asciiTheme="majorBidi" w:hAnsiTheme="majorBidi" w:cstheme="majorBidi"/>
              </w:rPr>
              <w:t>00</w:t>
            </w:r>
          </w:p>
        </w:tc>
      </w:tr>
      <w:tr w:rsidR="00024780" w:rsidRPr="007D43A0" w:rsidTr="00BE72A1">
        <w:trPr>
          <w:cantSplit/>
          <w:tblHeader/>
        </w:trPr>
        <w:tc>
          <w:tcPr>
            <w:tcW w:w="2817" w:type="dxa"/>
            <w:gridSpan w:val="2"/>
            <w:vAlign w:val="bottom"/>
          </w:tcPr>
          <w:p w:rsidR="00024780" w:rsidRPr="007D43A0" w:rsidRDefault="00024780" w:rsidP="00AC333B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7D43A0">
              <w:rPr>
                <w:rFonts w:asciiTheme="majorBidi" w:hAnsiTheme="majorBidi" w:cstheme="majorBidi"/>
                <w:cs/>
              </w:rPr>
              <w:t>เงินฝากและเงินลงทุนที่มีภาระค้ำประกัน</w:t>
            </w:r>
          </w:p>
        </w:tc>
        <w:tc>
          <w:tcPr>
            <w:tcW w:w="1077" w:type="dxa"/>
            <w:vAlign w:val="bottom"/>
          </w:tcPr>
          <w:p w:rsidR="00024780" w:rsidRPr="007D43A0" w:rsidRDefault="00024780" w:rsidP="00AC333B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68</w:t>
            </w:r>
          </w:p>
        </w:tc>
        <w:tc>
          <w:tcPr>
            <w:tcW w:w="1078" w:type="dxa"/>
            <w:vAlign w:val="bottom"/>
          </w:tcPr>
          <w:p w:rsidR="00024780" w:rsidRPr="007D43A0" w:rsidRDefault="00024780" w:rsidP="00AC333B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1" w:type="dxa"/>
            <w:vAlign w:val="bottom"/>
          </w:tcPr>
          <w:p w:rsidR="00024780" w:rsidRPr="007D43A0" w:rsidRDefault="00024780" w:rsidP="00AC333B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1" w:type="dxa"/>
            <w:vAlign w:val="bottom"/>
          </w:tcPr>
          <w:p w:rsidR="00024780" w:rsidRPr="007D43A0" w:rsidRDefault="00024780" w:rsidP="00AC333B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1" w:type="dxa"/>
            <w:vAlign w:val="bottom"/>
          </w:tcPr>
          <w:p w:rsidR="00024780" w:rsidRPr="007D43A0" w:rsidRDefault="00024780" w:rsidP="00AC333B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68</w:t>
            </w:r>
          </w:p>
        </w:tc>
        <w:tc>
          <w:tcPr>
            <w:tcW w:w="1183" w:type="dxa"/>
            <w:vAlign w:val="bottom"/>
          </w:tcPr>
          <w:p w:rsidR="00024780" w:rsidRPr="007D43A0" w:rsidRDefault="00956DE6" w:rsidP="00AC333B">
            <w:pPr>
              <w:jc w:val="center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0</w:t>
            </w:r>
            <w:r w:rsidR="00024780" w:rsidRPr="007D43A0">
              <w:rPr>
                <w:rFonts w:asciiTheme="majorBidi" w:hAnsiTheme="majorBidi" w:cstheme="majorBidi"/>
              </w:rPr>
              <w:t>.</w:t>
            </w:r>
            <w:r w:rsidRPr="007D43A0">
              <w:rPr>
                <w:rFonts w:asciiTheme="majorBidi" w:hAnsiTheme="majorBidi" w:cstheme="majorBidi"/>
              </w:rPr>
              <w:t>80</w:t>
            </w:r>
            <w:r w:rsidR="00024780" w:rsidRPr="007D43A0">
              <w:rPr>
                <w:rFonts w:asciiTheme="majorBidi" w:hAnsiTheme="majorBidi" w:cstheme="majorBidi"/>
              </w:rPr>
              <w:t xml:space="preserve"> - </w:t>
            </w:r>
            <w:r w:rsidRPr="007D43A0">
              <w:rPr>
                <w:rFonts w:asciiTheme="majorBidi" w:hAnsiTheme="majorBidi" w:cstheme="majorBidi"/>
              </w:rPr>
              <w:t>1</w:t>
            </w:r>
            <w:r w:rsidR="00024780" w:rsidRPr="007D43A0">
              <w:rPr>
                <w:rFonts w:asciiTheme="majorBidi" w:hAnsiTheme="majorBidi" w:cstheme="majorBidi"/>
              </w:rPr>
              <w:t>.</w:t>
            </w:r>
            <w:r w:rsidRPr="007D43A0">
              <w:rPr>
                <w:rFonts w:asciiTheme="majorBidi" w:hAnsiTheme="majorBidi" w:cstheme="majorBidi"/>
              </w:rPr>
              <w:t>34</w:t>
            </w:r>
          </w:p>
        </w:tc>
      </w:tr>
      <w:tr w:rsidR="00024780" w:rsidRPr="007D43A0" w:rsidTr="00BE72A1">
        <w:trPr>
          <w:cantSplit/>
          <w:tblHeader/>
        </w:trPr>
        <w:tc>
          <w:tcPr>
            <w:tcW w:w="2817" w:type="dxa"/>
            <w:gridSpan w:val="2"/>
            <w:vAlign w:val="bottom"/>
          </w:tcPr>
          <w:p w:rsidR="00024780" w:rsidRPr="007D43A0" w:rsidRDefault="00024780" w:rsidP="00AC333B">
            <w:pPr>
              <w:ind w:left="162" w:hanging="162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vAlign w:val="bottom"/>
          </w:tcPr>
          <w:p w:rsidR="00024780" w:rsidRPr="007D43A0" w:rsidRDefault="00024780" w:rsidP="00AC333B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185</w:t>
            </w:r>
          </w:p>
        </w:tc>
        <w:tc>
          <w:tcPr>
            <w:tcW w:w="1078" w:type="dxa"/>
            <w:vAlign w:val="bottom"/>
          </w:tcPr>
          <w:p w:rsidR="00024780" w:rsidRPr="007D43A0" w:rsidRDefault="00024780" w:rsidP="00AC333B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1" w:type="dxa"/>
            <w:vAlign w:val="bottom"/>
          </w:tcPr>
          <w:p w:rsidR="00024780" w:rsidRPr="007D43A0" w:rsidRDefault="00024780" w:rsidP="00AC333B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42</w:t>
            </w:r>
            <w:r w:rsidR="00956DE6" w:rsidRPr="007D43A0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81" w:type="dxa"/>
            <w:vAlign w:val="bottom"/>
          </w:tcPr>
          <w:p w:rsidR="00024780" w:rsidRPr="007D43A0" w:rsidRDefault="00024780" w:rsidP="00AC333B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1,52</w:t>
            </w:r>
            <w:r w:rsidR="00956DE6" w:rsidRPr="007D43A0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081" w:type="dxa"/>
            <w:vAlign w:val="bottom"/>
          </w:tcPr>
          <w:p w:rsidR="00024780" w:rsidRPr="007D43A0" w:rsidRDefault="00024780" w:rsidP="00AC333B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2,133</w:t>
            </w:r>
          </w:p>
        </w:tc>
        <w:tc>
          <w:tcPr>
            <w:tcW w:w="1183" w:type="dxa"/>
            <w:vAlign w:val="bottom"/>
          </w:tcPr>
          <w:p w:rsidR="00024780" w:rsidRPr="007D43A0" w:rsidRDefault="00024780" w:rsidP="00AC333B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024780" w:rsidRPr="007D43A0" w:rsidTr="00BE72A1">
        <w:trPr>
          <w:cantSplit/>
          <w:tblHeader/>
        </w:trPr>
        <w:tc>
          <w:tcPr>
            <w:tcW w:w="2817" w:type="dxa"/>
            <w:gridSpan w:val="2"/>
            <w:vAlign w:val="bottom"/>
          </w:tcPr>
          <w:p w:rsidR="00024780" w:rsidRPr="007D43A0" w:rsidRDefault="00024780" w:rsidP="00AC333B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7D43A0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77" w:type="dxa"/>
            <w:vAlign w:val="bottom"/>
          </w:tcPr>
          <w:p w:rsidR="00024780" w:rsidRPr="007D43A0" w:rsidRDefault="00024780" w:rsidP="00AC333B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vAlign w:val="bottom"/>
          </w:tcPr>
          <w:p w:rsidR="00024780" w:rsidRPr="007D43A0" w:rsidRDefault="00024780" w:rsidP="00AC333B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:rsidR="00024780" w:rsidRPr="007D43A0" w:rsidRDefault="00024780" w:rsidP="00AC333B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:rsidR="00024780" w:rsidRPr="007D43A0" w:rsidRDefault="00024780" w:rsidP="00AC333B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:rsidR="00024780" w:rsidRPr="007D43A0" w:rsidRDefault="00024780" w:rsidP="00AC333B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3" w:type="dxa"/>
            <w:vAlign w:val="bottom"/>
          </w:tcPr>
          <w:p w:rsidR="00024780" w:rsidRPr="007D43A0" w:rsidRDefault="00024780" w:rsidP="00AC333B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024780" w:rsidRPr="007D43A0" w:rsidTr="00BE72A1">
        <w:trPr>
          <w:cantSplit/>
          <w:tblHeader/>
        </w:trPr>
        <w:tc>
          <w:tcPr>
            <w:tcW w:w="2817" w:type="dxa"/>
            <w:gridSpan w:val="2"/>
            <w:vAlign w:val="bottom"/>
          </w:tcPr>
          <w:p w:rsidR="00024780" w:rsidRPr="007D43A0" w:rsidRDefault="00024780" w:rsidP="00AC333B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1077" w:type="dxa"/>
            <w:vAlign w:val="bottom"/>
          </w:tcPr>
          <w:p w:rsidR="00024780" w:rsidRPr="007D43A0" w:rsidRDefault="00024780" w:rsidP="00AC333B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8" w:type="dxa"/>
            <w:vAlign w:val="bottom"/>
          </w:tcPr>
          <w:p w:rsidR="00024780" w:rsidRPr="007D43A0" w:rsidRDefault="00024780" w:rsidP="00AC333B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1" w:type="dxa"/>
            <w:vAlign w:val="bottom"/>
          </w:tcPr>
          <w:p w:rsidR="00024780" w:rsidRPr="007D43A0" w:rsidRDefault="00024780" w:rsidP="00AC333B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1" w:type="dxa"/>
            <w:vAlign w:val="bottom"/>
          </w:tcPr>
          <w:p w:rsidR="00024780" w:rsidRPr="007D43A0" w:rsidRDefault="00024780" w:rsidP="00AC333B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1,591</w:t>
            </w:r>
          </w:p>
        </w:tc>
        <w:tc>
          <w:tcPr>
            <w:tcW w:w="1081" w:type="dxa"/>
            <w:vAlign w:val="bottom"/>
          </w:tcPr>
          <w:p w:rsidR="00024780" w:rsidRPr="007D43A0" w:rsidRDefault="00024780" w:rsidP="00AC333B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1,591</w:t>
            </w:r>
          </w:p>
        </w:tc>
        <w:tc>
          <w:tcPr>
            <w:tcW w:w="1183" w:type="dxa"/>
            <w:vAlign w:val="bottom"/>
          </w:tcPr>
          <w:p w:rsidR="00024780" w:rsidRPr="007D43A0" w:rsidRDefault="00024780" w:rsidP="00AC333B">
            <w:pPr>
              <w:jc w:val="center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-</w:t>
            </w:r>
          </w:p>
        </w:tc>
      </w:tr>
      <w:tr w:rsidR="00024780" w:rsidRPr="007D43A0" w:rsidTr="00BE72A1">
        <w:trPr>
          <w:cantSplit/>
          <w:tblHeader/>
        </w:trPr>
        <w:tc>
          <w:tcPr>
            <w:tcW w:w="2817" w:type="dxa"/>
            <w:gridSpan w:val="2"/>
            <w:vAlign w:val="bottom"/>
          </w:tcPr>
          <w:p w:rsidR="00024780" w:rsidRPr="007D43A0" w:rsidRDefault="00024780" w:rsidP="00AC333B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  <w:cs/>
              </w:rPr>
              <w:t>หนี้สินตามสัญญาเช่าการเงิน</w:t>
            </w:r>
          </w:p>
        </w:tc>
        <w:tc>
          <w:tcPr>
            <w:tcW w:w="1077" w:type="dxa"/>
            <w:vAlign w:val="bottom"/>
          </w:tcPr>
          <w:p w:rsidR="00024780" w:rsidRPr="007D43A0" w:rsidRDefault="00024780" w:rsidP="00AC333B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46</w:t>
            </w:r>
          </w:p>
        </w:tc>
        <w:tc>
          <w:tcPr>
            <w:tcW w:w="1078" w:type="dxa"/>
            <w:vAlign w:val="bottom"/>
          </w:tcPr>
          <w:p w:rsidR="00024780" w:rsidRPr="007D43A0" w:rsidRDefault="00024780" w:rsidP="00AC333B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103</w:t>
            </w:r>
          </w:p>
        </w:tc>
        <w:tc>
          <w:tcPr>
            <w:tcW w:w="1081" w:type="dxa"/>
            <w:vAlign w:val="bottom"/>
          </w:tcPr>
          <w:p w:rsidR="00024780" w:rsidRPr="007D43A0" w:rsidRDefault="00024780" w:rsidP="00AC333B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1" w:type="dxa"/>
            <w:vAlign w:val="bottom"/>
          </w:tcPr>
          <w:p w:rsidR="00024780" w:rsidRPr="007D43A0" w:rsidRDefault="00024780" w:rsidP="00AC333B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1" w:type="dxa"/>
            <w:vAlign w:val="bottom"/>
          </w:tcPr>
          <w:p w:rsidR="00024780" w:rsidRPr="007D43A0" w:rsidRDefault="00024780" w:rsidP="00AC333B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149</w:t>
            </w:r>
          </w:p>
        </w:tc>
        <w:tc>
          <w:tcPr>
            <w:tcW w:w="1183" w:type="dxa"/>
            <w:vAlign w:val="bottom"/>
          </w:tcPr>
          <w:p w:rsidR="00024780" w:rsidRPr="007D43A0" w:rsidRDefault="00024780" w:rsidP="00AC333B">
            <w:pPr>
              <w:jc w:val="center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0.64 - 5.14</w:t>
            </w:r>
          </w:p>
        </w:tc>
      </w:tr>
      <w:tr w:rsidR="00024780" w:rsidRPr="007D43A0" w:rsidTr="00BE72A1">
        <w:trPr>
          <w:cantSplit/>
          <w:tblHeader/>
        </w:trPr>
        <w:tc>
          <w:tcPr>
            <w:tcW w:w="2817" w:type="dxa"/>
            <w:gridSpan w:val="2"/>
            <w:vAlign w:val="bottom"/>
          </w:tcPr>
          <w:p w:rsidR="00024780" w:rsidRPr="007D43A0" w:rsidRDefault="00024780" w:rsidP="00AC333B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7D43A0">
              <w:rPr>
                <w:rFonts w:asciiTheme="majorBidi" w:hAnsiTheme="majorBidi" w:cstheme="majorBidi"/>
                <w:cs/>
              </w:rPr>
              <w:t>เงินกู้ยืมระยะยาว</w:t>
            </w:r>
          </w:p>
        </w:tc>
        <w:tc>
          <w:tcPr>
            <w:tcW w:w="1077" w:type="dxa"/>
            <w:vAlign w:val="bottom"/>
          </w:tcPr>
          <w:p w:rsidR="00024780" w:rsidRPr="007D43A0" w:rsidRDefault="00024780" w:rsidP="00AC333B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8" w:type="dxa"/>
            <w:vAlign w:val="bottom"/>
          </w:tcPr>
          <w:p w:rsidR="00024780" w:rsidRPr="007D43A0" w:rsidRDefault="00024780" w:rsidP="00AC333B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1" w:type="dxa"/>
            <w:vAlign w:val="bottom"/>
          </w:tcPr>
          <w:p w:rsidR="00024780" w:rsidRPr="007D43A0" w:rsidRDefault="00024780" w:rsidP="00AC333B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186</w:t>
            </w:r>
          </w:p>
        </w:tc>
        <w:tc>
          <w:tcPr>
            <w:tcW w:w="1081" w:type="dxa"/>
            <w:vAlign w:val="bottom"/>
          </w:tcPr>
          <w:p w:rsidR="00024780" w:rsidRPr="007D43A0" w:rsidRDefault="00024780" w:rsidP="00AC333B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1" w:type="dxa"/>
            <w:vAlign w:val="bottom"/>
          </w:tcPr>
          <w:p w:rsidR="00024780" w:rsidRPr="007D43A0" w:rsidRDefault="00024780" w:rsidP="00AC333B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186</w:t>
            </w:r>
          </w:p>
        </w:tc>
        <w:tc>
          <w:tcPr>
            <w:tcW w:w="1183" w:type="dxa"/>
            <w:vAlign w:val="bottom"/>
          </w:tcPr>
          <w:p w:rsidR="00024780" w:rsidRPr="007D43A0" w:rsidRDefault="00024780" w:rsidP="00AC333B">
            <w:pPr>
              <w:ind w:left="-95" w:right="-108"/>
              <w:jc w:val="center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BIBOR+2.63%</w:t>
            </w:r>
          </w:p>
        </w:tc>
      </w:tr>
      <w:tr w:rsidR="00024780" w:rsidRPr="007D43A0" w:rsidTr="00BE72A1">
        <w:trPr>
          <w:cantSplit/>
          <w:tblHeader/>
        </w:trPr>
        <w:tc>
          <w:tcPr>
            <w:tcW w:w="2817" w:type="dxa"/>
            <w:gridSpan w:val="2"/>
            <w:vAlign w:val="bottom"/>
          </w:tcPr>
          <w:p w:rsidR="00024780" w:rsidRPr="007D43A0" w:rsidRDefault="00024780" w:rsidP="00AC333B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vAlign w:val="bottom"/>
          </w:tcPr>
          <w:p w:rsidR="00024780" w:rsidRPr="007D43A0" w:rsidRDefault="00024780" w:rsidP="00AC333B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46</w:t>
            </w:r>
          </w:p>
        </w:tc>
        <w:tc>
          <w:tcPr>
            <w:tcW w:w="1078" w:type="dxa"/>
            <w:vAlign w:val="bottom"/>
          </w:tcPr>
          <w:p w:rsidR="00024780" w:rsidRPr="007D43A0" w:rsidRDefault="00024780" w:rsidP="00AC333B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103</w:t>
            </w:r>
          </w:p>
        </w:tc>
        <w:tc>
          <w:tcPr>
            <w:tcW w:w="1081" w:type="dxa"/>
            <w:vAlign w:val="bottom"/>
          </w:tcPr>
          <w:p w:rsidR="00024780" w:rsidRPr="007D43A0" w:rsidRDefault="00024780" w:rsidP="00AC333B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186</w:t>
            </w:r>
          </w:p>
        </w:tc>
        <w:tc>
          <w:tcPr>
            <w:tcW w:w="1081" w:type="dxa"/>
            <w:vAlign w:val="bottom"/>
          </w:tcPr>
          <w:p w:rsidR="00024780" w:rsidRPr="007D43A0" w:rsidRDefault="00024780" w:rsidP="00AC333B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1,591</w:t>
            </w:r>
          </w:p>
        </w:tc>
        <w:tc>
          <w:tcPr>
            <w:tcW w:w="1081" w:type="dxa"/>
            <w:vAlign w:val="bottom"/>
          </w:tcPr>
          <w:p w:rsidR="00024780" w:rsidRPr="007D43A0" w:rsidRDefault="00024780" w:rsidP="00AC333B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1,926</w:t>
            </w:r>
          </w:p>
        </w:tc>
        <w:tc>
          <w:tcPr>
            <w:tcW w:w="1183" w:type="dxa"/>
            <w:vAlign w:val="bottom"/>
          </w:tcPr>
          <w:p w:rsidR="00024780" w:rsidRPr="007D43A0" w:rsidRDefault="00024780" w:rsidP="00AC333B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</w:tr>
    </w:tbl>
    <w:p w:rsidR="00BD6583" w:rsidRPr="007D43A0" w:rsidRDefault="00EA6E6A" w:rsidP="00AC333B">
      <w:pPr>
        <w:spacing w:before="120"/>
        <w:jc w:val="right"/>
        <w:rPr>
          <w:rFonts w:asciiTheme="majorBidi" w:hAnsiTheme="majorBidi" w:cstheme="majorBidi"/>
          <w:cs/>
        </w:rPr>
      </w:pPr>
      <w:r w:rsidRPr="007D43A0">
        <w:rPr>
          <w:rFonts w:asciiTheme="majorBidi" w:hAnsiTheme="majorBidi" w:cstheme="majorBidi"/>
        </w:rPr>
        <w:tab/>
        <w:t>(</w:t>
      </w:r>
      <w:r w:rsidRPr="007D43A0">
        <w:rPr>
          <w:rFonts w:asciiTheme="majorBidi" w:hAnsiTheme="majorBidi" w:cstheme="majorBidi"/>
          <w:cs/>
        </w:rPr>
        <w:t>หน่วย</w:t>
      </w:r>
      <w:r w:rsidRPr="007D43A0">
        <w:rPr>
          <w:rFonts w:asciiTheme="majorBidi" w:hAnsiTheme="majorBidi" w:cstheme="majorBidi"/>
        </w:rPr>
        <w:t xml:space="preserve">: </w:t>
      </w:r>
      <w:r w:rsidRPr="007D43A0">
        <w:rPr>
          <w:rFonts w:asciiTheme="majorBidi" w:hAnsiTheme="majorBidi" w:cstheme="majorBidi"/>
          <w:cs/>
        </w:rPr>
        <w:t>ล้านบาท)</w:t>
      </w:r>
    </w:p>
    <w:tbl>
      <w:tblPr>
        <w:tblW w:w="939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822"/>
        <w:gridCol w:w="1079"/>
        <w:gridCol w:w="1081"/>
        <w:gridCol w:w="1081"/>
        <w:gridCol w:w="1081"/>
        <w:gridCol w:w="1082"/>
        <w:gridCol w:w="1172"/>
      </w:tblGrid>
      <w:tr w:rsidR="000F0822" w:rsidRPr="007D43A0" w:rsidTr="00616A9C">
        <w:trPr>
          <w:cantSplit/>
          <w:tblHeader/>
        </w:trPr>
        <w:tc>
          <w:tcPr>
            <w:tcW w:w="2822" w:type="dxa"/>
            <w:vAlign w:val="bottom"/>
          </w:tcPr>
          <w:p w:rsidR="000F0822" w:rsidRPr="007D43A0" w:rsidRDefault="000F0822" w:rsidP="00AC333B">
            <w:pPr>
              <w:tabs>
                <w:tab w:val="left" w:pos="24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576" w:type="dxa"/>
            <w:gridSpan w:val="6"/>
            <w:vAlign w:val="bottom"/>
          </w:tcPr>
          <w:p w:rsidR="000F0822" w:rsidRPr="007D43A0" w:rsidRDefault="00527B9B" w:rsidP="00AC33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9E4CA5" w:rsidRPr="007D43A0">
              <w:rPr>
                <w:rFonts w:asciiTheme="majorBidi" w:hAnsiTheme="majorBidi" w:cstheme="majorBidi"/>
              </w:rPr>
              <w:t xml:space="preserve">31 </w:t>
            </w:r>
            <w:r w:rsidR="009E4CA5" w:rsidRPr="007D43A0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494791" w:rsidRPr="007D43A0">
              <w:rPr>
                <w:rFonts w:asciiTheme="majorBidi" w:hAnsiTheme="majorBidi" w:cstheme="majorBidi"/>
              </w:rPr>
              <w:t>2559</w:t>
            </w:r>
          </w:p>
        </w:tc>
      </w:tr>
      <w:tr w:rsidR="00D4284D" w:rsidRPr="007D43A0" w:rsidTr="00616A9C">
        <w:trPr>
          <w:cantSplit/>
          <w:tblHeader/>
        </w:trPr>
        <w:tc>
          <w:tcPr>
            <w:tcW w:w="2822" w:type="dxa"/>
            <w:vAlign w:val="bottom"/>
          </w:tcPr>
          <w:p w:rsidR="00D4284D" w:rsidRPr="007D43A0" w:rsidRDefault="00D4284D" w:rsidP="00AC333B">
            <w:pPr>
              <w:tabs>
                <w:tab w:val="left" w:pos="2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7D43A0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6576" w:type="dxa"/>
            <w:gridSpan w:val="6"/>
            <w:vAlign w:val="bottom"/>
          </w:tcPr>
          <w:p w:rsidR="00D4284D" w:rsidRPr="007D43A0" w:rsidRDefault="00D4284D" w:rsidP="00AC33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7D43A0">
              <w:rPr>
                <w:rFonts w:asciiTheme="majorBidi" w:hAnsiTheme="majorBidi" w:cstheme="majorBidi"/>
                <w:cs/>
              </w:rPr>
              <w:t>งบการเงิน</w:t>
            </w:r>
            <w:r w:rsidR="00616A9C" w:rsidRPr="007D43A0">
              <w:rPr>
                <w:rFonts w:asciiTheme="majorBidi" w:hAnsiTheme="majorBidi" w:cstheme="majorBidi"/>
                <w:cs/>
              </w:rPr>
              <w:t>เฉพาะกิจการ</w:t>
            </w:r>
          </w:p>
        </w:tc>
      </w:tr>
      <w:tr w:rsidR="00D4284D" w:rsidRPr="007D43A0" w:rsidTr="00616A9C">
        <w:trPr>
          <w:cantSplit/>
          <w:tblHeader/>
        </w:trPr>
        <w:tc>
          <w:tcPr>
            <w:tcW w:w="2822" w:type="dxa"/>
            <w:vAlign w:val="bottom"/>
          </w:tcPr>
          <w:p w:rsidR="00D4284D" w:rsidRPr="007D43A0" w:rsidRDefault="00D4284D" w:rsidP="00AC333B">
            <w:pPr>
              <w:tabs>
                <w:tab w:val="left" w:pos="2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60" w:type="dxa"/>
            <w:gridSpan w:val="2"/>
            <w:vAlign w:val="bottom"/>
          </w:tcPr>
          <w:p w:rsidR="00D4284D" w:rsidRPr="007D43A0" w:rsidRDefault="00D4284D" w:rsidP="00AC33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081" w:type="dxa"/>
            <w:vAlign w:val="bottom"/>
          </w:tcPr>
          <w:p w:rsidR="00D4284D" w:rsidRPr="007D43A0" w:rsidRDefault="00D4284D" w:rsidP="00AC333B">
            <w:pPr>
              <w:ind w:left="-72" w:right="-72"/>
              <w:jc w:val="center"/>
              <w:rPr>
                <w:rFonts w:asciiTheme="majorBidi" w:hAnsiTheme="majorBidi" w:cstheme="majorBidi"/>
                <w:cs/>
              </w:rPr>
            </w:pPr>
            <w:r w:rsidRPr="007D43A0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081" w:type="dxa"/>
            <w:vAlign w:val="bottom"/>
          </w:tcPr>
          <w:p w:rsidR="00D4284D" w:rsidRPr="007D43A0" w:rsidRDefault="00D4284D" w:rsidP="00AC333B">
            <w:pPr>
              <w:ind w:left="-115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  <w:vAlign w:val="bottom"/>
          </w:tcPr>
          <w:p w:rsidR="00D4284D" w:rsidRPr="007D43A0" w:rsidRDefault="00D4284D" w:rsidP="00AC333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:rsidR="00D4284D" w:rsidRPr="007D43A0" w:rsidRDefault="00D4284D" w:rsidP="00AC333B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D4284D" w:rsidRPr="007D43A0" w:rsidTr="00616A9C">
        <w:trPr>
          <w:cantSplit/>
          <w:tblHeader/>
        </w:trPr>
        <w:tc>
          <w:tcPr>
            <w:tcW w:w="2822" w:type="dxa"/>
            <w:vAlign w:val="bottom"/>
          </w:tcPr>
          <w:p w:rsidR="00D4284D" w:rsidRPr="007D43A0" w:rsidRDefault="00D4284D" w:rsidP="00AC333B">
            <w:pPr>
              <w:tabs>
                <w:tab w:val="left" w:pos="2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vAlign w:val="bottom"/>
          </w:tcPr>
          <w:p w:rsidR="00D4284D" w:rsidRPr="007D43A0" w:rsidRDefault="00854E81" w:rsidP="00AC333B">
            <w:pPr>
              <w:jc w:val="center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  <w:cs/>
              </w:rPr>
              <w:t>ภายใน</w:t>
            </w:r>
          </w:p>
        </w:tc>
        <w:tc>
          <w:tcPr>
            <w:tcW w:w="1081" w:type="dxa"/>
            <w:vAlign w:val="bottom"/>
          </w:tcPr>
          <w:p w:rsidR="00D4284D" w:rsidRPr="007D43A0" w:rsidRDefault="00854E81" w:rsidP="00AC333B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7D43A0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7D43A0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81" w:type="dxa"/>
            <w:vAlign w:val="bottom"/>
          </w:tcPr>
          <w:p w:rsidR="00D4284D" w:rsidRPr="007D43A0" w:rsidRDefault="006C6E8B" w:rsidP="00AC333B">
            <w:pPr>
              <w:ind w:left="-59" w:right="-91"/>
              <w:jc w:val="center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  <w:cs/>
              </w:rPr>
              <w:t>ปรับขึ้นลงตาม</w:t>
            </w:r>
          </w:p>
        </w:tc>
        <w:tc>
          <w:tcPr>
            <w:tcW w:w="1081" w:type="dxa"/>
            <w:vAlign w:val="bottom"/>
          </w:tcPr>
          <w:p w:rsidR="00D4284D" w:rsidRPr="007D43A0" w:rsidRDefault="00854E81" w:rsidP="00AC333B">
            <w:pPr>
              <w:jc w:val="center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  <w:cs/>
              </w:rPr>
              <w:t>ไม่มีอัตรา</w:t>
            </w:r>
          </w:p>
        </w:tc>
        <w:tc>
          <w:tcPr>
            <w:tcW w:w="1082" w:type="dxa"/>
            <w:vAlign w:val="bottom"/>
          </w:tcPr>
          <w:p w:rsidR="00D4284D" w:rsidRPr="007D43A0" w:rsidRDefault="00D4284D" w:rsidP="00AC333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2" w:type="dxa"/>
            <w:vAlign w:val="bottom"/>
          </w:tcPr>
          <w:p w:rsidR="00D4284D" w:rsidRPr="007D43A0" w:rsidRDefault="0034170E" w:rsidP="00AC333B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7D43A0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</w:tr>
      <w:tr w:rsidR="00854E81" w:rsidRPr="007D43A0" w:rsidTr="00616A9C">
        <w:trPr>
          <w:cantSplit/>
          <w:tblHeader/>
        </w:trPr>
        <w:tc>
          <w:tcPr>
            <w:tcW w:w="2822" w:type="dxa"/>
            <w:vAlign w:val="bottom"/>
          </w:tcPr>
          <w:p w:rsidR="00854E81" w:rsidRPr="007D43A0" w:rsidRDefault="00854E81" w:rsidP="00AC333B">
            <w:pPr>
              <w:tabs>
                <w:tab w:val="left" w:pos="900"/>
                <w:tab w:val="left" w:pos="1440"/>
                <w:tab w:val="left" w:pos="1980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79" w:type="dxa"/>
            <w:vAlign w:val="bottom"/>
          </w:tcPr>
          <w:p w:rsidR="00854E81" w:rsidRPr="007D43A0" w:rsidRDefault="00956DE6" w:rsidP="00AC33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7D43A0">
              <w:rPr>
                <w:rFonts w:asciiTheme="majorBidi" w:hAnsiTheme="majorBidi" w:cstheme="majorBidi"/>
              </w:rPr>
              <w:t>1</w:t>
            </w:r>
            <w:r w:rsidR="00854E81" w:rsidRPr="007D43A0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081" w:type="dxa"/>
            <w:vAlign w:val="bottom"/>
          </w:tcPr>
          <w:p w:rsidR="00854E81" w:rsidRPr="007D43A0" w:rsidRDefault="00854E81" w:rsidP="00AC33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7D43A0">
              <w:rPr>
                <w:rFonts w:asciiTheme="majorBidi" w:hAnsiTheme="majorBidi" w:cstheme="majorBidi"/>
                <w:cs/>
              </w:rPr>
              <w:t xml:space="preserve">ถึง </w:t>
            </w:r>
            <w:r w:rsidR="00956DE6" w:rsidRPr="007D43A0">
              <w:rPr>
                <w:rFonts w:asciiTheme="majorBidi" w:hAnsiTheme="majorBidi" w:cstheme="majorBidi"/>
              </w:rPr>
              <w:t>5</w:t>
            </w:r>
            <w:r w:rsidRPr="007D43A0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081" w:type="dxa"/>
            <w:vAlign w:val="bottom"/>
          </w:tcPr>
          <w:p w:rsidR="00854E81" w:rsidRPr="007D43A0" w:rsidRDefault="006C6E8B" w:rsidP="00AC33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7D43A0">
              <w:rPr>
                <w:rFonts w:asciiTheme="majorBidi" w:hAnsiTheme="majorBidi" w:cstheme="majorBidi"/>
                <w:cs/>
              </w:rPr>
              <w:t>อัตราตลาด</w:t>
            </w:r>
          </w:p>
        </w:tc>
        <w:tc>
          <w:tcPr>
            <w:tcW w:w="1081" w:type="dxa"/>
            <w:vAlign w:val="bottom"/>
          </w:tcPr>
          <w:p w:rsidR="00854E81" w:rsidRPr="007D43A0" w:rsidRDefault="00854E81" w:rsidP="00AC33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7D43A0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1082" w:type="dxa"/>
            <w:vAlign w:val="bottom"/>
          </w:tcPr>
          <w:p w:rsidR="00854E81" w:rsidRPr="007D43A0" w:rsidRDefault="00854E81" w:rsidP="00AC33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7D43A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72" w:type="dxa"/>
            <w:vAlign w:val="bottom"/>
          </w:tcPr>
          <w:p w:rsidR="00854E81" w:rsidRPr="007D43A0" w:rsidRDefault="00854E81" w:rsidP="00AC33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(</w:t>
            </w:r>
            <w:r w:rsidRPr="007D43A0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7D43A0">
              <w:rPr>
                <w:rFonts w:asciiTheme="majorBidi" w:hAnsiTheme="majorBidi" w:cstheme="majorBidi"/>
              </w:rPr>
              <w:t>)</w:t>
            </w:r>
          </w:p>
        </w:tc>
      </w:tr>
      <w:tr w:rsidR="00024780" w:rsidRPr="007D43A0" w:rsidTr="00616A9C">
        <w:trPr>
          <w:cantSplit/>
          <w:tblHeader/>
        </w:trPr>
        <w:tc>
          <w:tcPr>
            <w:tcW w:w="2822" w:type="dxa"/>
            <w:vAlign w:val="bottom"/>
          </w:tcPr>
          <w:p w:rsidR="00024780" w:rsidRPr="007D43A0" w:rsidRDefault="00024780" w:rsidP="00AC333B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  <w:r w:rsidRPr="007D43A0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79" w:type="dxa"/>
            <w:vAlign w:val="bottom"/>
          </w:tcPr>
          <w:p w:rsidR="00024780" w:rsidRPr="007D43A0" w:rsidRDefault="00024780" w:rsidP="00AC333B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:rsidR="00024780" w:rsidRPr="007D43A0" w:rsidRDefault="00024780" w:rsidP="00AC333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:rsidR="00024780" w:rsidRPr="007D43A0" w:rsidRDefault="00024780" w:rsidP="00AC333B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:rsidR="00024780" w:rsidRPr="007D43A0" w:rsidRDefault="00024780" w:rsidP="00AC333B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  <w:vAlign w:val="bottom"/>
          </w:tcPr>
          <w:p w:rsidR="00024780" w:rsidRPr="007D43A0" w:rsidRDefault="00024780" w:rsidP="00AC333B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:rsidR="00024780" w:rsidRPr="007D43A0" w:rsidRDefault="00024780" w:rsidP="00AC333B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</w:p>
        </w:tc>
      </w:tr>
      <w:tr w:rsidR="00024780" w:rsidRPr="007D43A0" w:rsidTr="00616A9C">
        <w:trPr>
          <w:cantSplit/>
          <w:tblHeader/>
        </w:trPr>
        <w:tc>
          <w:tcPr>
            <w:tcW w:w="2822" w:type="dxa"/>
            <w:vAlign w:val="bottom"/>
          </w:tcPr>
          <w:p w:rsidR="00024780" w:rsidRPr="007D43A0" w:rsidRDefault="00024780" w:rsidP="00AC333B">
            <w:pPr>
              <w:ind w:left="162" w:right="-228" w:hanging="162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079" w:type="dxa"/>
            <w:vAlign w:val="bottom"/>
          </w:tcPr>
          <w:p w:rsidR="00024780" w:rsidRPr="007D43A0" w:rsidRDefault="00024780" w:rsidP="00AC333B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1" w:type="dxa"/>
            <w:vAlign w:val="bottom"/>
          </w:tcPr>
          <w:p w:rsidR="00024780" w:rsidRPr="007D43A0" w:rsidRDefault="00024780" w:rsidP="00AC333B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1" w:type="dxa"/>
            <w:vAlign w:val="bottom"/>
          </w:tcPr>
          <w:p w:rsidR="00024780" w:rsidRPr="007D43A0" w:rsidRDefault="00024780" w:rsidP="00AC333B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405</w:t>
            </w:r>
          </w:p>
        </w:tc>
        <w:tc>
          <w:tcPr>
            <w:tcW w:w="1081" w:type="dxa"/>
            <w:vAlign w:val="bottom"/>
          </w:tcPr>
          <w:p w:rsidR="00024780" w:rsidRPr="007D43A0" w:rsidRDefault="00024780" w:rsidP="00AC333B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082" w:type="dxa"/>
            <w:vAlign w:val="bottom"/>
          </w:tcPr>
          <w:p w:rsidR="00024780" w:rsidRPr="007D43A0" w:rsidRDefault="00024780" w:rsidP="00AC333B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412</w:t>
            </w:r>
          </w:p>
        </w:tc>
        <w:tc>
          <w:tcPr>
            <w:tcW w:w="1172" w:type="dxa"/>
            <w:vAlign w:val="bottom"/>
          </w:tcPr>
          <w:p w:rsidR="00024780" w:rsidRPr="007D43A0" w:rsidRDefault="00024780" w:rsidP="00AC333B">
            <w:pPr>
              <w:jc w:val="center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0.1</w:t>
            </w:r>
            <w:r w:rsidR="00956DE6" w:rsidRPr="007D43A0">
              <w:rPr>
                <w:rFonts w:asciiTheme="majorBidi" w:hAnsiTheme="majorBidi" w:cstheme="majorBidi"/>
              </w:rPr>
              <w:t>0</w:t>
            </w:r>
            <w:r w:rsidRPr="007D43A0">
              <w:rPr>
                <w:rFonts w:asciiTheme="majorBidi" w:hAnsiTheme="majorBidi" w:cstheme="majorBidi"/>
              </w:rPr>
              <w:t xml:space="preserve"> - 1.4</w:t>
            </w:r>
            <w:r w:rsidR="00956DE6" w:rsidRPr="007D43A0">
              <w:rPr>
                <w:rFonts w:asciiTheme="majorBidi" w:hAnsiTheme="majorBidi" w:cstheme="majorBidi"/>
              </w:rPr>
              <w:t>0</w:t>
            </w:r>
          </w:p>
        </w:tc>
      </w:tr>
      <w:tr w:rsidR="00024780" w:rsidRPr="007D43A0" w:rsidTr="00616A9C">
        <w:trPr>
          <w:cantSplit/>
          <w:tblHeader/>
        </w:trPr>
        <w:tc>
          <w:tcPr>
            <w:tcW w:w="2822" w:type="dxa"/>
            <w:vAlign w:val="bottom"/>
          </w:tcPr>
          <w:p w:rsidR="00024780" w:rsidRPr="007D43A0" w:rsidRDefault="00024780" w:rsidP="00AC333B">
            <w:pPr>
              <w:ind w:left="162" w:hanging="162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1079" w:type="dxa"/>
            <w:vAlign w:val="bottom"/>
          </w:tcPr>
          <w:p w:rsidR="00024780" w:rsidRPr="007D43A0" w:rsidRDefault="00024780" w:rsidP="00AC333B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117</w:t>
            </w:r>
          </w:p>
        </w:tc>
        <w:tc>
          <w:tcPr>
            <w:tcW w:w="1081" w:type="dxa"/>
            <w:vAlign w:val="bottom"/>
          </w:tcPr>
          <w:p w:rsidR="00024780" w:rsidRPr="007D43A0" w:rsidRDefault="00024780" w:rsidP="00AC333B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1" w:type="dxa"/>
            <w:vAlign w:val="bottom"/>
          </w:tcPr>
          <w:p w:rsidR="00024780" w:rsidRPr="007D43A0" w:rsidRDefault="00024780" w:rsidP="00AC333B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1" w:type="dxa"/>
            <w:vAlign w:val="bottom"/>
          </w:tcPr>
          <w:p w:rsidR="00024780" w:rsidRPr="007D43A0" w:rsidRDefault="00024780" w:rsidP="00AC333B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1,484</w:t>
            </w:r>
          </w:p>
        </w:tc>
        <w:tc>
          <w:tcPr>
            <w:tcW w:w="1082" w:type="dxa"/>
            <w:vAlign w:val="bottom"/>
          </w:tcPr>
          <w:p w:rsidR="00024780" w:rsidRPr="007D43A0" w:rsidRDefault="00024780" w:rsidP="00AC333B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1,601</w:t>
            </w:r>
          </w:p>
        </w:tc>
        <w:tc>
          <w:tcPr>
            <w:tcW w:w="1172" w:type="dxa"/>
            <w:vAlign w:val="bottom"/>
          </w:tcPr>
          <w:p w:rsidR="00024780" w:rsidRPr="007D43A0" w:rsidRDefault="00024780" w:rsidP="00AC333B">
            <w:pPr>
              <w:jc w:val="center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4.</w:t>
            </w:r>
            <w:r w:rsidR="00956DE6" w:rsidRPr="007D43A0">
              <w:rPr>
                <w:rFonts w:asciiTheme="majorBidi" w:hAnsiTheme="majorBidi" w:cstheme="majorBidi"/>
              </w:rPr>
              <w:t>00</w:t>
            </w:r>
          </w:p>
        </w:tc>
      </w:tr>
      <w:tr w:rsidR="00024780" w:rsidRPr="007D43A0" w:rsidTr="00616A9C">
        <w:trPr>
          <w:cantSplit/>
          <w:tblHeader/>
        </w:trPr>
        <w:tc>
          <w:tcPr>
            <w:tcW w:w="2822" w:type="dxa"/>
            <w:vAlign w:val="bottom"/>
          </w:tcPr>
          <w:p w:rsidR="00024780" w:rsidRPr="007D43A0" w:rsidRDefault="00024780" w:rsidP="00AC333B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7D43A0">
              <w:rPr>
                <w:rFonts w:asciiTheme="majorBidi" w:hAnsiTheme="majorBidi" w:cstheme="majorBidi"/>
                <w:cs/>
              </w:rPr>
              <w:t>เงินฝากและเงินลงทุนที่มีภาระค้ำประกัน</w:t>
            </w:r>
          </w:p>
        </w:tc>
        <w:tc>
          <w:tcPr>
            <w:tcW w:w="1079" w:type="dxa"/>
            <w:vAlign w:val="bottom"/>
          </w:tcPr>
          <w:p w:rsidR="00024780" w:rsidRPr="007D43A0" w:rsidRDefault="00024780" w:rsidP="00AC333B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68</w:t>
            </w:r>
          </w:p>
        </w:tc>
        <w:tc>
          <w:tcPr>
            <w:tcW w:w="1081" w:type="dxa"/>
            <w:vAlign w:val="bottom"/>
          </w:tcPr>
          <w:p w:rsidR="00024780" w:rsidRPr="007D43A0" w:rsidRDefault="00024780" w:rsidP="00AC333B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1" w:type="dxa"/>
            <w:vAlign w:val="bottom"/>
          </w:tcPr>
          <w:p w:rsidR="00024780" w:rsidRPr="007D43A0" w:rsidRDefault="00024780" w:rsidP="00AC333B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1" w:type="dxa"/>
            <w:vAlign w:val="bottom"/>
          </w:tcPr>
          <w:p w:rsidR="00024780" w:rsidRPr="007D43A0" w:rsidRDefault="00024780" w:rsidP="00AC333B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2" w:type="dxa"/>
            <w:vAlign w:val="bottom"/>
          </w:tcPr>
          <w:p w:rsidR="00024780" w:rsidRPr="007D43A0" w:rsidRDefault="00024780" w:rsidP="00AC333B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68</w:t>
            </w:r>
          </w:p>
        </w:tc>
        <w:tc>
          <w:tcPr>
            <w:tcW w:w="1172" w:type="dxa"/>
            <w:vAlign w:val="bottom"/>
          </w:tcPr>
          <w:p w:rsidR="00024780" w:rsidRPr="007D43A0" w:rsidRDefault="00024780" w:rsidP="00AC333B">
            <w:pPr>
              <w:jc w:val="center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0.8</w:t>
            </w:r>
            <w:r w:rsidR="00956DE6" w:rsidRPr="007D43A0">
              <w:rPr>
                <w:rFonts w:asciiTheme="majorBidi" w:hAnsiTheme="majorBidi" w:cstheme="majorBidi"/>
              </w:rPr>
              <w:t>0</w:t>
            </w:r>
            <w:r w:rsidRPr="007D43A0">
              <w:rPr>
                <w:rFonts w:asciiTheme="majorBidi" w:hAnsiTheme="majorBidi" w:cstheme="majorBidi"/>
              </w:rPr>
              <w:t xml:space="preserve"> - 1.3</w:t>
            </w:r>
            <w:r w:rsidR="00956DE6" w:rsidRPr="007D43A0">
              <w:rPr>
                <w:rFonts w:asciiTheme="majorBidi" w:hAnsiTheme="majorBidi" w:cstheme="majorBidi"/>
              </w:rPr>
              <w:t>4</w:t>
            </w:r>
          </w:p>
        </w:tc>
      </w:tr>
      <w:tr w:rsidR="00024780" w:rsidRPr="007D43A0" w:rsidTr="00616A9C">
        <w:trPr>
          <w:cantSplit/>
          <w:tblHeader/>
        </w:trPr>
        <w:tc>
          <w:tcPr>
            <w:tcW w:w="2822" w:type="dxa"/>
            <w:vAlign w:val="bottom"/>
          </w:tcPr>
          <w:p w:rsidR="00024780" w:rsidRPr="007D43A0" w:rsidRDefault="00024780" w:rsidP="00AC333B">
            <w:pPr>
              <w:ind w:left="162" w:hanging="16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vAlign w:val="bottom"/>
          </w:tcPr>
          <w:p w:rsidR="00024780" w:rsidRPr="007D43A0" w:rsidRDefault="00024780" w:rsidP="00AC333B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185</w:t>
            </w:r>
          </w:p>
        </w:tc>
        <w:tc>
          <w:tcPr>
            <w:tcW w:w="1081" w:type="dxa"/>
            <w:vAlign w:val="bottom"/>
          </w:tcPr>
          <w:p w:rsidR="00024780" w:rsidRPr="007D43A0" w:rsidRDefault="00024780" w:rsidP="00AC333B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1" w:type="dxa"/>
            <w:vAlign w:val="bottom"/>
          </w:tcPr>
          <w:p w:rsidR="00024780" w:rsidRPr="007D43A0" w:rsidRDefault="00024780" w:rsidP="00AC333B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405</w:t>
            </w:r>
          </w:p>
        </w:tc>
        <w:tc>
          <w:tcPr>
            <w:tcW w:w="1081" w:type="dxa"/>
            <w:vAlign w:val="bottom"/>
          </w:tcPr>
          <w:p w:rsidR="00024780" w:rsidRPr="007D43A0" w:rsidRDefault="00024780" w:rsidP="00AC333B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1,491</w:t>
            </w:r>
          </w:p>
        </w:tc>
        <w:tc>
          <w:tcPr>
            <w:tcW w:w="1082" w:type="dxa"/>
            <w:vAlign w:val="bottom"/>
          </w:tcPr>
          <w:p w:rsidR="00024780" w:rsidRPr="007D43A0" w:rsidRDefault="00024780" w:rsidP="00AC333B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2,081</w:t>
            </w:r>
          </w:p>
        </w:tc>
        <w:tc>
          <w:tcPr>
            <w:tcW w:w="1172" w:type="dxa"/>
            <w:vAlign w:val="bottom"/>
          </w:tcPr>
          <w:p w:rsidR="00024780" w:rsidRPr="007D43A0" w:rsidRDefault="00024780" w:rsidP="00AC333B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024780" w:rsidRPr="007D43A0" w:rsidTr="00616A9C">
        <w:trPr>
          <w:cantSplit/>
          <w:tblHeader/>
        </w:trPr>
        <w:tc>
          <w:tcPr>
            <w:tcW w:w="2822" w:type="dxa"/>
            <w:vAlign w:val="bottom"/>
          </w:tcPr>
          <w:p w:rsidR="00024780" w:rsidRPr="007D43A0" w:rsidRDefault="00024780" w:rsidP="00AC333B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7D43A0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79" w:type="dxa"/>
            <w:vAlign w:val="bottom"/>
          </w:tcPr>
          <w:p w:rsidR="00024780" w:rsidRPr="007D43A0" w:rsidRDefault="00024780" w:rsidP="00AC333B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:rsidR="00024780" w:rsidRPr="007D43A0" w:rsidRDefault="00024780" w:rsidP="00AC333B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:rsidR="00024780" w:rsidRPr="007D43A0" w:rsidRDefault="00024780" w:rsidP="00AC333B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vAlign w:val="bottom"/>
          </w:tcPr>
          <w:p w:rsidR="00024780" w:rsidRPr="007D43A0" w:rsidRDefault="00024780" w:rsidP="00AC333B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  <w:vAlign w:val="bottom"/>
          </w:tcPr>
          <w:p w:rsidR="00024780" w:rsidRPr="007D43A0" w:rsidRDefault="00024780" w:rsidP="00AC333B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:rsidR="00024780" w:rsidRPr="007D43A0" w:rsidRDefault="00024780" w:rsidP="00AC333B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024780" w:rsidRPr="007D43A0" w:rsidTr="00616A9C">
        <w:trPr>
          <w:cantSplit/>
          <w:tblHeader/>
        </w:trPr>
        <w:tc>
          <w:tcPr>
            <w:tcW w:w="2822" w:type="dxa"/>
            <w:vAlign w:val="bottom"/>
          </w:tcPr>
          <w:p w:rsidR="00024780" w:rsidRPr="007D43A0" w:rsidRDefault="00024780" w:rsidP="00AC333B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1079" w:type="dxa"/>
            <w:vAlign w:val="bottom"/>
          </w:tcPr>
          <w:p w:rsidR="00024780" w:rsidRPr="007D43A0" w:rsidRDefault="00024780" w:rsidP="00AC333B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1" w:type="dxa"/>
            <w:vAlign w:val="bottom"/>
          </w:tcPr>
          <w:p w:rsidR="00024780" w:rsidRPr="007D43A0" w:rsidRDefault="00024780" w:rsidP="00AC333B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1" w:type="dxa"/>
            <w:vAlign w:val="bottom"/>
          </w:tcPr>
          <w:p w:rsidR="00024780" w:rsidRPr="007D43A0" w:rsidRDefault="00024780" w:rsidP="00AC333B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1" w:type="dxa"/>
            <w:vAlign w:val="bottom"/>
          </w:tcPr>
          <w:p w:rsidR="00024780" w:rsidRPr="007D43A0" w:rsidRDefault="00024780" w:rsidP="00AC333B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1,561</w:t>
            </w:r>
          </w:p>
        </w:tc>
        <w:tc>
          <w:tcPr>
            <w:tcW w:w="1082" w:type="dxa"/>
            <w:vAlign w:val="bottom"/>
          </w:tcPr>
          <w:p w:rsidR="00024780" w:rsidRPr="007D43A0" w:rsidRDefault="00024780" w:rsidP="00AC333B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1,561</w:t>
            </w:r>
          </w:p>
        </w:tc>
        <w:tc>
          <w:tcPr>
            <w:tcW w:w="1172" w:type="dxa"/>
            <w:vAlign w:val="bottom"/>
          </w:tcPr>
          <w:p w:rsidR="00024780" w:rsidRPr="007D43A0" w:rsidRDefault="00024780" w:rsidP="00AC333B">
            <w:pPr>
              <w:jc w:val="center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-</w:t>
            </w:r>
          </w:p>
        </w:tc>
      </w:tr>
      <w:tr w:rsidR="00024780" w:rsidRPr="007D43A0" w:rsidTr="00616A9C">
        <w:trPr>
          <w:cantSplit/>
          <w:tblHeader/>
        </w:trPr>
        <w:tc>
          <w:tcPr>
            <w:tcW w:w="2822" w:type="dxa"/>
            <w:vAlign w:val="bottom"/>
          </w:tcPr>
          <w:p w:rsidR="00024780" w:rsidRPr="007D43A0" w:rsidRDefault="00024780" w:rsidP="00AC333B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  <w:cs/>
              </w:rPr>
              <w:t>หนี้สินตามสัญญาเช่าการเงิน</w:t>
            </w:r>
          </w:p>
        </w:tc>
        <w:tc>
          <w:tcPr>
            <w:tcW w:w="1079" w:type="dxa"/>
            <w:vAlign w:val="bottom"/>
          </w:tcPr>
          <w:p w:rsidR="00024780" w:rsidRPr="007D43A0" w:rsidRDefault="00024780" w:rsidP="00AC333B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46</w:t>
            </w:r>
          </w:p>
        </w:tc>
        <w:tc>
          <w:tcPr>
            <w:tcW w:w="1081" w:type="dxa"/>
            <w:vAlign w:val="bottom"/>
          </w:tcPr>
          <w:p w:rsidR="00024780" w:rsidRPr="007D43A0" w:rsidRDefault="00024780" w:rsidP="00AC333B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103</w:t>
            </w:r>
          </w:p>
        </w:tc>
        <w:tc>
          <w:tcPr>
            <w:tcW w:w="1081" w:type="dxa"/>
            <w:vAlign w:val="bottom"/>
          </w:tcPr>
          <w:p w:rsidR="00024780" w:rsidRPr="007D43A0" w:rsidRDefault="00024780" w:rsidP="00AC333B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1" w:type="dxa"/>
            <w:vAlign w:val="bottom"/>
          </w:tcPr>
          <w:p w:rsidR="00024780" w:rsidRPr="007D43A0" w:rsidRDefault="00024780" w:rsidP="00AC333B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2" w:type="dxa"/>
            <w:vAlign w:val="bottom"/>
          </w:tcPr>
          <w:p w:rsidR="00024780" w:rsidRPr="007D43A0" w:rsidRDefault="00024780" w:rsidP="00AC333B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149</w:t>
            </w:r>
          </w:p>
        </w:tc>
        <w:tc>
          <w:tcPr>
            <w:tcW w:w="1172" w:type="dxa"/>
            <w:vAlign w:val="bottom"/>
          </w:tcPr>
          <w:p w:rsidR="00024780" w:rsidRPr="007D43A0" w:rsidRDefault="00024780" w:rsidP="00AC333B">
            <w:pPr>
              <w:jc w:val="center"/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0.6</w:t>
            </w:r>
            <w:r w:rsidR="00956DE6" w:rsidRPr="007D43A0">
              <w:rPr>
                <w:rFonts w:asciiTheme="majorBidi" w:hAnsiTheme="majorBidi" w:cstheme="majorBidi"/>
              </w:rPr>
              <w:t>4</w:t>
            </w:r>
            <w:r w:rsidRPr="007D43A0">
              <w:rPr>
                <w:rFonts w:asciiTheme="majorBidi" w:hAnsiTheme="majorBidi" w:cstheme="majorBidi"/>
              </w:rPr>
              <w:t xml:space="preserve"> - </w:t>
            </w:r>
            <w:r w:rsidR="00956DE6" w:rsidRPr="007D43A0">
              <w:rPr>
                <w:rFonts w:asciiTheme="majorBidi" w:hAnsiTheme="majorBidi" w:cstheme="majorBidi"/>
              </w:rPr>
              <w:t>5</w:t>
            </w:r>
            <w:r w:rsidRPr="007D43A0">
              <w:rPr>
                <w:rFonts w:asciiTheme="majorBidi" w:hAnsiTheme="majorBidi" w:cstheme="majorBidi"/>
              </w:rPr>
              <w:t>.14</w:t>
            </w:r>
          </w:p>
        </w:tc>
      </w:tr>
      <w:tr w:rsidR="00024780" w:rsidRPr="007D43A0" w:rsidTr="00616A9C">
        <w:trPr>
          <w:cantSplit/>
          <w:tblHeader/>
        </w:trPr>
        <w:tc>
          <w:tcPr>
            <w:tcW w:w="2822" w:type="dxa"/>
            <w:vAlign w:val="bottom"/>
          </w:tcPr>
          <w:p w:rsidR="00024780" w:rsidRPr="007D43A0" w:rsidRDefault="00024780" w:rsidP="00AC333B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7D43A0">
              <w:rPr>
                <w:rFonts w:asciiTheme="majorBidi" w:hAnsiTheme="majorBidi" w:cstheme="majorBidi"/>
                <w:cs/>
              </w:rPr>
              <w:t>เงินกู้ยืมระยะยาว</w:t>
            </w:r>
          </w:p>
        </w:tc>
        <w:tc>
          <w:tcPr>
            <w:tcW w:w="1079" w:type="dxa"/>
            <w:vAlign w:val="bottom"/>
          </w:tcPr>
          <w:p w:rsidR="00024780" w:rsidRPr="007D43A0" w:rsidRDefault="00024780" w:rsidP="00AC333B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1" w:type="dxa"/>
            <w:vAlign w:val="bottom"/>
          </w:tcPr>
          <w:p w:rsidR="00024780" w:rsidRPr="007D43A0" w:rsidRDefault="00024780" w:rsidP="00AC333B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1" w:type="dxa"/>
            <w:vAlign w:val="bottom"/>
          </w:tcPr>
          <w:p w:rsidR="00024780" w:rsidRPr="007D43A0" w:rsidRDefault="00024780" w:rsidP="00AC333B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186</w:t>
            </w:r>
          </w:p>
        </w:tc>
        <w:tc>
          <w:tcPr>
            <w:tcW w:w="1081" w:type="dxa"/>
            <w:vAlign w:val="bottom"/>
          </w:tcPr>
          <w:p w:rsidR="00024780" w:rsidRPr="007D43A0" w:rsidRDefault="00024780" w:rsidP="00AC333B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2" w:type="dxa"/>
            <w:vAlign w:val="bottom"/>
          </w:tcPr>
          <w:p w:rsidR="00024780" w:rsidRPr="007D43A0" w:rsidRDefault="00024780" w:rsidP="00AC333B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186</w:t>
            </w:r>
          </w:p>
        </w:tc>
        <w:tc>
          <w:tcPr>
            <w:tcW w:w="1172" w:type="dxa"/>
            <w:vAlign w:val="bottom"/>
          </w:tcPr>
          <w:p w:rsidR="00024780" w:rsidRPr="007D43A0" w:rsidRDefault="00024780" w:rsidP="00AC333B">
            <w:pPr>
              <w:ind w:left="-106" w:right="-108"/>
              <w:jc w:val="center"/>
              <w:rPr>
                <w:rFonts w:asciiTheme="majorBidi" w:hAnsiTheme="majorBidi" w:cstheme="majorBidi"/>
                <w:lang w:val="en-GB"/>
              </w:rPr>
            </w:pPr>
            <w:r w:rsidRPr="007D43A0">
              <w:rPr>
                <w:rFonts w:asciiTheme="majorBidi" w:hAnsiTheme="majorBidi" w:cstheme="majorBidi"/>
                <w:lang w:val="en-GB"/>
              </w:rPr>
              <w:t>BIBOR+2.63%</w:t>
            </w:r>
          </w:p>
        </w:tc>
      </w:tr>
      <w:tr w:rsidR="00024780" w:rsidRPr="007D43A0" w:rsidTr="00616A9C">
        <w:trPr>
          <w:cantSplit/>
          <w:tblHeader/>
        </w:trPr>
        <w:tc>
          <w:tcPr>
            <w:tcW w:w="2822" w:type="dxa"/>
            <w:vAlign w:val="bottom"/>
          </w:tcPr>
          <w:p w:rsidR="00024780" w:rsidRPr="007D43A0" w:rsidRDefault="00024780" w:rsidP="00AC333B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vAlign w:val="bottom"/>
          </w:tcPr>
          <w:p w:rsidR="00024780" w:rsidRPr="007D43A0" w:rsidRDefault="00024780" w:rsidP="00AC333B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46</w:t>
            </w:r>
          </w:p>
        </w:tc>
        <w:tc>
          <w:tcPr>
            <w:tcW w:w="1081" w:type="dxa"/>
            <w:vAlign w:val="bottom"/>
          </w:tcPr>
          <w:p w:rsidR="00024780" w:rsidRPr="007D43A0" w:rsidRDefault="00024780" w:rsidP="00AC333B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103</w:t>
            </w:r>
          </w:p>
        </w:tc>
        <w:tc>
          <w:tcPr>
            <w:tcW w:w="1081" w:type="dxa"/>
            <w:vAlign w:val="bottom"/>
          </w:tcPr>
          <w:p w:rsidR="00024780" w:rsidRPr="007D43A0" w:rsidRDefault="00024780" w:rsidP="00AC333B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186</w:t>
            </w:r>
          </w:p>
        </w:tc>
        <w:tc>
          <w:tcPr>
            <w:tcW w:w="1081" w:type="dxa"/>
            <w:vAlign w:val="bottom"/>
          </w:tcPr>
          <w:p w:rsidR="00024780" w:rsidRPr="007D43A0" w:rsidRDefault="00024780" w:rsidP="00AC333B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1,561</w:t>
            </w:r>
          </w:p>
        </w:tc>
        <w:tc>
          <w:tcPr>
            <w:tcW w:w="1082" w:type="dxa"/>
            <w:vAlign w:val="bottom"/>
          </w:tcPr>
          <w:p w:rsidR="00024780" w:rsidRPr="007D43A0" w:rsidRDefault="00024780" w:rsidP="00AC333B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7D43A0">
              <w:rPr>
                <w:rFonts w:asciiTheme="majorBidi" w:hAnsiTheme="majorBidi" w:cstheme="majorBidi"/>
              </w:rPr>
              <w:t>1,896</w:t>
            </w:r>
          </w:p>
        </w:tc>
        <w:tc>
          <w:tcPr>
            <w:tcW w:w="1172" w:type="dxa"/>
            <w:vAlign w:val="bottom"/>
          </w:tcPr>
          <w:p w:rsidR="00024780" w:rsidRPr="007D43A0" w:rsidRDefault="00024780" w:rsidP="00AC333B">
            <w:pPr>
              <w:jc w:val="center"/>
              <w:rPr>
                <w:rFonts w:asciiTheme="majorBidi" w:hAnsiTheme="majorBidi" w:cstheme="majorBidi"/>
              </w:rPr>
            </w:pPr>
          </w:p>
        </w:tc>
      </w:tr>
    </w:tbl>
    <w:p w:rsidR="004E19BF" w:rsidRPr="007D43A0" w:rsidRDefault="004E19BF" w:rsidP="00792281">
      <w:pPr>
        <w:spacing w:before="240" w:after="120"/>
        <w:ind w:left="547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7D43A0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:rsidR="00F82489" w:rsidRPr="007D43A0" w:rsidRDefault="004E19BF" w:rsidP="00022DD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10"/>
          <w:szCs w:val="10"/>
        </w:rPr>
      </w:pPr>
      <w:r w:rsidRPr="007D43A0">
        <w:rPr>
          <w:rFonts w:asciiTheme="majorBidi" w:hAnsiTheme="majorBidi" w:cstheme="majorBidi"/>
          <w:sz w:val="32"/>
          <w:szCs w:val="32"/>
        </w:rPr>
        <w:tab/>
      </w:r>
      <w:r w:rsidRPr="007D43A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7A1B20" w:rsidRPr="007D43A0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7D43A0">
        <w:rPr>
          <w:rFonts w:asciiTheme="majorBidi" w:hAnsiTheme="majorBidi" w:cstheme="majorBidi"/>
          <w:sz w:val="32"/>
          <w:szCs w:val="32"/>
          <w:cs/>
        </w:rPr>
        <w:t>มีความเสี่ยงจากอัตราแลกเปลี่ยนที่สำคัญอันเกี่ยวเนื่อง</w:t>
      </w:r>
      <w:r w:rsidR="00991ABC" w:rsidRPr="007D43A0">
        <w:rPr>
          <w:rFonts w:asciiTheme="majorBidi" w:hAnsiTheme="majorBidi" w:cstheme="majorBidi"/>
          <w:sz w:val="32"/>
          <w:szCs w:val="32"/>
          <w:cs/>
        </w:rPr>
        <w:t>กับ</w:t>
      </w:r>
      <w:r w:rsidR="00A4447D" w:rsidRPr="007D43A0">
        <w:rPr>
          <w:rFonts w:asciiTheme="majorBidi" w:hAnsiTheme="majorBidi" w:cstheme="majorBidi"/>
          <w:sz w:val="32"/>
          <w:szCs w:val="32"/>
          <w:cs/>
        </w:rPr>
        <w:t>การจ่ายค่าบริการ</w:t>
      </w:r>
      <w:r w:rsidRPr="007D43A0">
        <w:rPr>
          <w:rFonts w:asciiTheme="majorBidi" w:hAnsiTheme="majorBidi" w:cstheme="majorBidi"/>
          <w:sz w:val="32"/>
          <w:szCs w:val="32"/>
          <w:cs/>
        </w:rPr>
        <w:t>เป็น</w:t>
      </w:r>
      <w:r w:rsidR="00AC333B" w:rsidRPr="007D43A0">
        <w:rPr>
          <w:rFonts w:asciiTheme="majorBidi" w:hAnsiTheme="majorBidi" w:cstheme="majorBidi"/>
          <w:sz w:val="32"/>
          <w:szCs w:val="32"/>
          <w:cs/>
        </w:rPr>
        <w:t>สกุล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เงินตราต่างประเทศ </w:t>
      </w:r>
      <w:r w:rsidR="00B20D8F" w:rsidRPr="007D43A0">
        <w:rPr>
          <w:rFonts w:asciiTheme="majorBidi" w:hAnsiTheme="majorBidi" w:cstheme="majorBidi"/>
          <w:sz w:val="32"/>
          <w:szCs w:val="32"/>
          <w:cs/>
        </w:rPr>
        <w:t>ซึ่ง</w:t>
      </w:r>
      <w:r w:rsidRPr="007D43A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7A1B20" w:rsidRPr="007D43A0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7D43A0">
        <w:rPr>
          <w:rFonts w:asciiTheme="majorBidi" w:hAnsiTheme="majorBidi" w:cstheme="majorBidi"/>
          <w:sz w:val="32"/>
          <w:szCs w:val="32"/>
          <w:cs/>
        </w:rPr>
        <w:t>มิได้ทำสัญญา</w:t>
      </w:r>
      <w:r w:rsidR="00B20D8F" w:rsidRPr="007D43A0">
        <w:rPr>
          <w:rFonts w:asciiTheme="majorBidi" w:hAnsiTheme="majorBidi" w:cstheme="majorBidi"/>
          <w:sz w:val="32"/>
          <w:szCs w:val="32"/>
          <w:cs/>
        </w:rPr>
        <w:t>ป้องกันความเสี่ยงจากอัตราแลกเปลี่ยน</w:t>
      </w:r>
      <w:r w:rsidR="003332E4" w:rsidRPr="007D43A0">
        <w:rPr>
          <w:rFonts w:asciiTheme="majorBidi" w:hAnsiTheme="majorBidi" w:cstheme="majorBidi"/>
          <w:sz w:val="32"/>
          <w:szCs w:val="32"/>
          <w:cs/>
        </w:rPr>
        <w:t xml:space="preserve"> อย่างไรก็ตาม บริษัทฯ</w:t>
      </w:r>
      <w:r w:rsidR="00AC333B" w:rsidRPr="007D43A0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3332E4" w:rsidRPr="007D43A0">
        <w:rPr>
          <w:rFonts w:asciiTheme="majorBidi" w:hAnsiTheme="majorBidi" w:cstheme="majorBidi"/>
          <w:sz w:val="32"/>
          <w:szCs w:val="32"/>
          <w:cs/>
        </w:rPr>
        <w:t>มียอดคงเหลือของสินทรัพย์และหนี้สินทางการเงินที่เป็นสกุล</w:t>
      </w:r>
      <w:r w:rsidR="003332E4" w:rsidRPr="007D43A0">
        <w:rPr>
          <w:rFonts w:asciiTheme="majorBidi" w:hAnsiTheme="majorBidi" w:cstheme="majorBidi"/>
          <w:spacing w:val="-2"/>
          <w:sz w:val="32"/>
          <w:szCs w:val="32"/>
          <w:cs/>
        </w:rPr>
        <w:t>เงินตราต่างประเทศเป็นจำนวนที่ไม่เป็นสาระสำคัญ ดังนั้น ความเสี่ยงจากอัตราแลกเปลี่ยนของบริษัทฯ</w:t>
      </w:r>
      <w:r w:rsidR="00AC333B" w:rsidRPr="007D43A0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3332E4" w:rsidRPr="007D43A0">
        <w:rPr>
          <w:rFonts w:asciiTheme="majorBidi" w:hAnsiTheme="majorBidi" w:cstheme="majorBidi"/>
          <w:sz w:val="32"/>
          <w:szCs w:val="32"/>
          <w:cs/>
        </w:rPr>
        <w:t>จึงอยู่ในระดับต่ำ</w:t>
      </w:r>
    </w:p>
    <w:p w:rsidR="004E19BF" w:rsidRPr="007D43A0" w:rsidRDefault="00183ABB" w:rsidP="00022DDD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</w:rPr>
        <w:lastRenderedPageBreak/>
        <w:t>33</w:t>
      </w:r>
      <w:r w:rsidR="00331778" w:rsidRPr="007D43A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A1AFD" w:rsidRPr="007D43A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E19BF" w:rsidRPr="007D43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4E19BF" w:rsidRPr="007D43A0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4E19BF" w:rsidRPr="007D43A0" w:rsidRDefault="00CE1CB8" w:rsidP="00022DD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</w:rPr>
        <w:tab/>
      </w:r>
      <w:r w:rsidR="0076395A" w:rsidRPr="007D43A0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เนื่องจากเครื่องมือทางการเงินส่วนใหญ่ของบริษัทฯ</w:t>
      </w:r>
      <w:r w:rsidR="006C6E8B" w:rsidRPr="007D43A0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76395A" w:rsidRPr="007D43A0">
        <w:rPr>
          <w:rFonts w:asciiTheme="majorBidi" w:hAnsiTheme="majorBidi" w:cstheme="majorBidi"/>
          <w:sz w:val="32"/>
          <w:szCs w:val="32"/>
          <w:cs/>
        </w:rPr>
        <w:t>จัดอยู่ในประเภทระยะสั้น</w:t>
      </w:r>
      <w:r w:rsidR="00971361" w:rsidRPr="007D43A0">
        <w:rPr>
          <w:rFonts w:asciiTheme="majorBidi" w:hAnsiTheme="majorBidi" w:cstheme="majorBidi"/>
          <w:sz w:val="32"/>
          <w:szCs w:val="32"/>
          <w:cs/>
        </w:rPr>
        <w:t>หรือ</w:t>
      </w:r>
      <w:r w:rsidR="0076395A" w:rsidRPr="007D43A0">
        <w:rPr>
          <w:rFonts w:asciiTheme="majorBidi" w:hAnsiTheme="majorBidi" w:cstheme="majorBidi"/>
          <w:sz w:val="32"/>
          <w:szCs w:val="32"/>
          <w:cs/>
        </w:rPr>
        <w:t>มีอัตราดอกเบี้ยใกล้เคียงกับอัตราดอกเบี้ยในตลาด บริษัทฯ</w:t>
      </w:r>
      <w:r w:rsidR="006C6E8B" w:rsidRPr="007D43A0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76395A" w:rsidRPr="007D43A0">
        <w:rPr>
          <w:rFonts w:asciiTheme="majorBidi" w:hAnsiTheme="majorBidi" w:cstheme="majorBidi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:rsidR="003332E4" w:rsidRPr="007D43A0" w:rsidRDefault="00183ABB" w:rsidP="00022DDD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</w:rPr>
        <w:t>34</w:t>
      </w:r>
      <w:r w:rsidR="003332E4" w:rsidRPr="007D43A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332E4" w:rsidRPr="007D43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3332E4" w:rsidRPr="007D43A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การบริหารจัดการทุน </w:t>
      </w:r>
    </w:p>
    <w:p w:rsidR="0076395A" w:rsidRPr="007D43A0" w:rsidRDefault="003332E4" w:rsidP="00022DD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</w:rPr>
        <w:tab/>
      </w:r>
      <w:r w:rsidR="0076395A" w:rsidRPr="007D43A0">
        <w:rPr>
          <w:rFonts w:asciiTheme="majorBidi" w:hAnsiTheme="majorBidi" w:cstheme="majorBidi"/>
          <w:sz w:val="32"/>
          <w:szCs w:val="32"/>
          <w:cs/>
        </w:rPr>
        <w:t>วัตถุประสงค์ในการบริหารจัดการทุนที่สำคัญของบริษัทฯ</w:t>
      </w:r>
      <w:r w:rsidR="0076395A"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="0076395A" w:rsidRPr="007D43A0">
        <w:rPr>
          <w:rFonts w:asciiTheme="majorBidi" w:hAnsiTheme="majorBidi" w:cstheme="majorBidi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และเสริมสร้างมูลค่าการถือหุ้นให้กับผู้ถือหุ้น</w:t>
      </w:r>
      <w:r w:rsidR="0076395A"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="0076395A" w:rsidRPr="007D43A0">
        <w:rPr>
          <w:rFonts w:asciiTheme="majorBidi" w:hAnsiTheme="majorBidi" w:cstheme="majorBidi"/>
          <w:sz w:val="32"/>
          <w:szCs w:val="32"/>
          <w:cs/>
        </w:rPr>
        <w:t>โดย</w:t>
      </w:r>
      <w:r w:rsidR="0076395A"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="0076395A" w:rsidRPr="007D43A0">
        <w:rPr>
          <w:rFonts w:asciiTheme="majorBidi" w:hAnsiTheme="majorBidi" w:cstheme="majorBidi"/>
          <w:sz w:val="32"/>
          <w:szCs w:val="32"/>
          <w:cs/>
        </w:rPr>
        <w:t>ณ</w:t>
      </w:r>
      <w:r w:rsidR="0076395A"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="0076395A" w:rsidRPr="007D43A0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76395A"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="009E4CA5" w:rsidRPr="007D43A0">
        <w:rPr>
          <w:rFonts w:asciiTheme="majorBidi" w:hAnsiTheme="majorBidi" w:cstheme="majorBidi"/>
          <w:sz w:val="32"/>
          <w:szCs w:val="32"/>
        </w:rPr>
        <w:t xml:space="preserve">31 </w:t>
      </w:r>
      <w:r w:rsidR="009E4CA5" w:rsidRPr="007D43A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94791" w:rsidRPr="007D43A0">
        <w:rPr>
          <w:rFonts w:asciiTheme="majorBidi" w:hAnsiTheme="majorBidi" w:cstheme="majorBidi"/>
          <w:sz w:val="32"/>
          <w:szCs w:val="32"/>
        </w:rPr>
        <w:t>2560</w:t>
      </w:r>
      <w:r w:rsidR="0076395A"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="0076395A" w:rsidRPr="007D43A0">
        <w:rPr>
          <w:rFonts w:asciiTheme="majorBidi" w:hAnsiTheme="majorBidi" w:cstheme="majorBidi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76395A"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="00D7381F" w:rsidRPr="007D43A0">
        <w:rPr>
          <w:rFonts w:asciiTheme="majorBidi" w:hAnsiTheme="majorBidi" w:cstheme="majorBidi"/>
          <w:sz w:val="32"/>
          <w:szCs w:val="32"/>
        </w:rPr>
        <w:t>2.01</w:t>
      </w:r>
      <w:r w:rsidR="00792281" w:rsidRPr="007D43A0">
        <w:rPr>
          <w:rFonts w:asciiTheme="majorBidi" w:hAnsiTheme="majorBidi" w:cstheme="majorBidi"/>
          <w:sz w:val="32"/>
          <w:szCs w:val="32"/>
        </w:rPr>
        <w:t>:1</w:t>
      </w:r>
      <w:r w:rsidR="0076395A"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="009E4CA5" w:rsidRPr="007D43A0">
        <w:rPr>
          <w:rFonts w:asciiTheme="majorBidi" w:hAnsiTheme="majorBidi" w:cstheme="majorBidi"/>
          <w:sz w:val="32"/>
          <w:szCs w:val="32"/>
        </w:rPr>
        <w:t>(</w:t>
      </w:r>
      <w:r w:rsidR="00494791" w:rsidRPr="007D43A0">
        <w:rPr>
          <w:rFonts w:asciiTheme="majorBidi" w:hAnsiTheme="majorBidi" w:cstheme="majorBidi"/>
          <w:sz w:val="32"/>
          <w:szCs w:val="32"/>
        </w:rPr>
        <w:t>2559:</w:t>
      </w:r>
      <w:r w:rsidR="0076395A"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="00024780" w:rsidRPr="007D43A0">
        <w:rPr>
          <w:rFonts w:asciiTheme="majorBidi" w:hAnsiTheme="majorBidi" w:cstheme="majorBidi"/>
          <w:sz w:val="32"/>
          <w:szCs w:val="32"/>
        </w:rPr>
        <w:t>1.72</w:t>
      </w:r>
      <w:r w:rsidR="00C10B99" w:rsidRPr="007D43A0">
        <w:rPr>
          <w:rFonts w:asciiTheme="majorBidi" w:hAnsiTheme="majorBidi" w:cstheme="majorBidi"/>
          <w:sz w:val="32"/>
          <w:szCs w:val="32"/>
        </w:rPr>
        <w:t>:1</w:t>
      </w:r>
      <w:r w:rsidR="0076395A" w:rsidRPr="007D43A0">
        <w:rPr>
          <w:rFonts w:asciiTheme="majorBidi" w:hAnsiTheme="majorBidi" w:cstheme="majorBidi"/>
          <w:sz w:val="32"/>
          <w:szCs w:val="32"/>
        </w:rPr>
        <w:t xml:space="preserve">) </w:t>
      </w:r>
      <w:r w:rsidR="0076395A" w:rsidRPr="007D43A0">
        <w:rPr>
          <w:rFonts w:asciiTheme="majorBidi" w:hAnsiTheme="majorBidi" w:cstheme="majorBidi"/>
          <w:sz w:val="32"/>
          <w:szCs w:val="32"/>
          <w:cs/>
        </w:rPr>
        <w:t>และเฉพาะบริษัท</w:t>
      </w:r>
      <w:r w:rsidR="00F403B5" w:rsidRPr="007D43A0">
        <w:rPr>
          <w:rFonts w:asciiTheme="majorBidi" w:hAnsiTheme="majorBidi" w:cstheme="majorBidi"/>
          <w:sz w:val="32"/>
          <w:szCs w:val="32"/>
          <w:cs/>
        </w:rPr>
        <w:t>ฯ</w:t>
      </w:r>
      <w:r w:rsidR="0076395A" w:rsidRPr="007D43A0">
        <w:rPr>
          <w:rFonts w:asciiTheme="majorBidi" w:hAnsiTheme="majorBidi" w:cstheme="majorBidi"/>
          <w:sz w:val="32"/>
          <w:szCs w:val="32"/>
          <w:cs/>
        </w:rPr>
        <w:t>มีอัตราส่วนหนี้สินต่อทุนเท่ากับ</w:t>
      </w:r>
      <w:r w:rsidR="0076395A"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="00D7381F" w:rsidRPr="007D43A0">
        <w:rPr>
          <w:rFonts w:asciiTheme="majorBidi" w:hAnsiTheme="majorBidi" w:cstheme="majorBidi"/>
          <w:sz w:val="32"/>
          <w:szCs w:val="32"/>
        </w:rPr>
        <w:t>2.02</w:t>
      </w:r>
      <w:r w:rsidR="00792281" w:rsidRPr="007D43A0">
        <w:rPr>
          <w:rFonts w:asciiTheme="majorBidi" w:hAnsiTheme="majorBidi" w:cstheme="majorBidi"/>
          <w:sz w:val="32"/>
          <w:szCs w:val="32"/>
        </w:rPr>
        <w:t>:1</w:t>
      </w:r>
      <w:r w:rsidR="0076395A"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="009E4CA5" w:rsidRPr="007D43A0">
        <w:rPr>
          <w:rFonts w:asciiTheme="majorBidi" w:hAnsiTheme="majorBidi" w:cstheme="majorBidi"/>
          <w:sz w:val="32"/>
          <w:szCs w:val="32"/>
        </w:rPr>
        <w:t>(</w:t>
      </w:r>
      <w:r w:rsidR="00494791" w:rsidRPr="007D43A0">
        <w:rPr>
          <w:rFonts w:asciiTheme="majorBidi" w:hAnsiTheme="majorBidi" w:cstheme="majorBidi"/>
          <w:sz w:val="32"/>
          <w:szCs w:val="32"/>
        </w:rPr>
        <w:t>2559:</w:t>
      </w:r>
      <w:r w:rsidR="0076395A" w:rsidRPr="007D43A0">
        <w:rPr>
          <w:rFonts w:asciiTheme="majorBidi" w:hAnsiTheme="majorBidi" w:cstheme="majorBidi"/>
          <w:sz w:val="32"/>
          <w:szCs w:val="32"/>
        </w:rPr>
        <w:t xml:space="preserve"> </w:t>
      </w:r>
      <w:r w:rsidR="00024780" w:rsidRPr="007D43A0">
        <w:rPr>
          <w:rFonts w:asciiTheme="majorBidi" w:hAnsiTheme="majorBidi" w:cstheme="majorBidi"/>
          <w:sz w:val="32"/>
          <w:szCs w:val="32"/>
        </w:rPr>
        <w:t>1.73</w:t>
      </w:r>
      <w:r w:rsidR="00C10B99" w:rsidRPr="007D43A0">
        <w:rPr>
          <w:rFonts w:asciiTheme="majorBidi" w:hAnsiTheme="majorBidi" w:cstheme="majorBidi"/>
          <w:sz w:val="32"/>
          <w:szCs w:val="32"/>
        </w:rPr>
        <w:t>:1</w:t>
      </w:r>
      <w:r w:rsidR="00A31CA2" w:rsidRPr="007D43A0">
        <w:rPr>
          <w:rFonts w:asciiTheme="majorBidi" w:hAnsiTheme="majorBidi" w:cstheme="majorBidi"/>
          <w:sz w:val="32"/>
          <w:szCs w:val="32"/>
        </w:rPr>
        <w:t>)</w:t>
      </w:r>
    </w:p>
    <w:p w:rsidR="00274170" w:rsidRPr="007D43A0" w:rsidRDefault="00183ABB" w:rsidP="00022DDD">
      <w:pPr>
        <w:tabs>
          <w:tab w:val="left" w:pos="540"/>
        </w:tabs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</w:rPr>
        <w:t>35</w:t>
      </w:r>
      <w:r w:rsidR="00274170" w:rsidRPr="007D43A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74170" w:rsidRPr="007D43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4170" w:rsidRPr="007D43A0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E72100" w:rsidRPr="007D43A0" w:rsidRDefault="00E72100" w:rsidP="00E72100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</w:rPr>
        <w:tab/>
      </w:r>
      <w:r w:rsidRPr="007D43A0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7D43A0">
        <w:rPr>
          <w:rFonts w:asciiTheme="majorBidi" w:hAnsiTheme="majorBidi" w:cstheme="majorBidi"/>
          <w:sz w:val="32"/>
          <w:szCs w:val="32"/>
        </w:rPr>
        <w:t> 27 </w:t>
      </w:r>
      <w:r w:rsidRPr="007D43A0">
        <w:rPr>
          <w:rFonts w:asciiTheme="majorBidi" w:hAnsiTheme="majorBidi" w:cstheme="majorBidi"/>
          <w:sz w:val="32"/>
          <w:szCs w:val="32"/>
          <w:cs/>
        </w:rPr>
        <w:t>กุมภาพันธ์</w:t>
      </w:r>
      <w:r w:rsidRPr="007D43A0">
        <w:rPr>
          <w:rFonts w:asciiTheme="majorBidi" w:hAnsiTheme="majorBidi" w:cstheme="majorBidi"/>
          <w:sz w:val="32"/>
          <w:szCs w:val="32"/>
        </w:rPr>
        <w:t> 2561 </w:t>
      </w:r>
      <w:r w:rsidRPr="007D43A0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ที่ประชุมคณะกรรมการบริษัทฯครั้งที่</w:t>
      </w:r>
      <w:r w:rsidRPr="007D43A0">
        <w:rPr>
          <w:rFonts w:asciiTheme="majorBidi" w:hAnsiTheme="majorBidi" w:cstheme="majorBidi"/>
          <w:sz w:val="32"/>
          <w:szCs w:val="32"/>
        </w:rPr>
        <w:t> 436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 ได้มีมติอนุมัติการจ่ายเงินปันผลจากกำไรสะสมที่ยังไม่ได้จัดสรรให้แก่ผู้ถือหุ้นในอัตราหุ้นละ </w:t>
      </w:r>
      <w:r w:rsidRPr="007D43A0">
        <w:rPr>
          <w:rFonts w:asciiTheme="majorBidi" w:hAnsiTheme="majorBidi" w:cstheme="majorBidi"/>
          <w:sz w:val="32"/>
          <w:szCs w:val="32"/>
        </w:rPr>
        <w:t>0.10 </w:t>
      </w:r>
      <w:r w:rsidRPr="007D43A0">
        <w:rPr>
          <w:rFonts w:asciiTheme="majorBidi" w:hAnsiTheme="majorBidi" w:cstheme="majorBidi"/>
          <w:sz w:val="32"/>
          <w:szCs w:val="32"/>
          <w:cs/>
        </w:rPr>
        <w:t>บาท รวมเป็นเงินปันผลจ่ายทั้งสิ้น</w:t>
      </w:r>
      <w:r w:rsidRPr="007D43A0">
        <w:rPr>
          <w:rFonts w:asciiTheme="majorBidi" w:hAnsiTheme="majorBidi" w:cstheme="majorBidi"/>
          <w:spacing w:val="-6"/>
          <w:sz w:val="32"/>
          <w:szCs w:val="32"/>
          <w:cs/>
        </w:rPr>
        <w:t xml:space="preserve">ประมาณ </w:t>
      </w:r>
      <w:r w:rsidRPr="007D43A0">
        <w:rPr>
          <w:rFonts w:asciiTheme="majorBidi" w:hAnsiTheme="majorBidi" w:cstheme="majorBidi"/>
          <w:spacing w:val="-6"/>
          <w:sz w:val="32"/>
          <w:szCs w:val="32"/>
        </w:rPr>
        <w:t>102.8 </w:t>
      </w:r>
      <w:r w:rsidRPr="007D43A0">
        <w:rPr>
          <w:rFonts w:asciiTheme="majorBidi" w:hAnsiTheme="majorBidi" w:cstheme="majorBidi"/>
          <w:spacing w:val="-6"/>
          <w:sz w:val="32"/>
          <w:szCs w:val="32"/>
          <w:cs/>
        </w:rPr>
        <w:t>ล้านบาท เงินปันผลสำหรับปีดังกล่าวได้รวมเงินปันผลระหว่างกาลในอัตราหุ้นละ</w:t>
      </w:r>
      <w:r w:rsidRPr="007D43A0">
        <w:rPr>
          <w:rFonts w:asciiTheme="majorBidi" w:hAnsiTheme="majorBidi" w:cstheme="majorBidi"/>
          <w:sz w:val="32"/>
          <w:szCs w:val="32"/>
        </w:rPr>
        <w:t> 0.05 </w:t>
      </w:r>
      <w:r w:rsidRPr="007D43A0">
        <w:rPr>
          <w:rFonts w:asciiTheme="majorBidi" w:hAnsiTheme="majorBidi" w:cstheme="majorBidi"/>
          <w:sz w:val="32"/>
          <w:szCs w:val="32"/>
          <w:cs/>
        </w:rPr>
        <w:t>บาท ซึ่งบริษัทฯได้จ่ายให้กับผู้ถือหุ้นของบริษัทฯแล้วในเดือนกันยายน</w:t>
      </w:r>
      <w:r w:rsidRPr="007D43A0">
        <w:rPr>
          <w:rFonts w:asciiTheme="majorBidi" w:hAnsiTheme="majorBidi" w:cstheme="majorBidi"/>
          <w:sz w:val="32"/>
          <w:szCs w:val="32"/>
        </w:rPr>
        <w:t> 2560 </w:t>
      </w:r>
      <w:r w:rsidRPr="007D43A0">
        <w:rPr>
          <w:rFonts w:asciiTheme="majorBidi" w:hAnsiTheme="majorBidi" w:cstheme="majorBidi"/>
          <w:sz w:val="32"/>
          <w:szCs w:val="32"/>
          <w:cs/>
        </w:rPr>
        <w:t>ดังนั้นคงเหลือเงินปันผลที่จะต้องจ่ายเพิ่มอัตราหุ้นละ</w:t>
      </w:r>
      <w:r w:rsidRPr="007D43A0">
        <w:rPr>
          <w:rFonts w:asciiTheme="majorBidi" w:hAnsiTheme="majorBidi" w:cstheme="majorBidi"/>
          <w:sz w:val="32"/>
          <w:szCs w:val="32"/>
        </w:rPr>
        <w:t> 0.05 </w:t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บาท คิดเป็นจำนวนเงิน </w:t>
      </w:r>
      <w:r w:rsidRPr="007D43A0">
        <w:rPr>
          <w:rFonts w:asciiTheme="majorBidi" w:hAnsiTheme="majorBidi" w:cstheme="majorBidi"/>
          <w:sz w:val="32"/>
          <w:szCs w:val="32"/>
        </w:rPr>
        <w:t>52.6 </w:t>
      </w:r>
      <w:r w:rsidRPr="007D43A0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:rsidR="00D7381F" w:rsidRPr="007D43A0" w:rsidRDefault="00D7381F" w:rsidP="00D7381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</w:rPr>
        <w:tab/>
      </w:r>
      <w:r w:rsidRPr="007D43A0">
        <w:rPr>
          <w:rFonts w:asciiTheme="majorBidi" w:hAnsiTheme="majorBidi" w:cstheme="majorBidi"/>
          <w:sz w:val="32"/>
          <w:szCs w:val="32"/>
          <w:cs/>
        </w:rPr>
        <w:t xml:space="preserve">บริษัทฯจะนำเสนอเพื่อขออนุมัติการจ่ายปันผลดังกล่าวต่อที่ประชุมสามัญผู้ถือหุ้นประจำปี </w:t>
      </w:r>
      <w:r w:rsidRPr="007D43A0">
        <w:rPr>
          <w:rFonts w:asciiTheme="majorBidi" w:hAnsiTheme="majorBidi" w:cstheme="majorBidi"/>
          <w:sz w:val="32"/>
          <w:szCs w:val="32"/>
        </w:rPr>
        <w:t xml:space="preserve">2561 </w:t>
      </w:r>
      <w:r w:rsidRPr="007D43A0">
        <w:rPr>
          <w:rFonts w:asciiTheme="majorBidi" w:hAnsiTheme="majorBidi" w:cstheme="majorBidi"/>
          <w:sz w:val="32"/>
          <w:szCs w:val="32"/>
          <w:cs/>
        </w:rPr>
        <w:t>ต่อไป</w:t>
      </w:r>
    </w:p>
    <w:p w:rsidR="007F5C52" w:rsidRPr="007D43A0" w:rsidRDefault="00183ABB" w:rsidP="00022DDD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D43A0">
        <w:rPr>
          <w:rFonts w:asciiTheme="majorBidi" w:hAnsiTheme="majorBidi" w:cstheme="majorBidi"/>
          <w:b/>
          <w:bCs/>
          <w:sz w:val="32"/>
          <w:szCs w:val="32"/>
        </w:rPr>
        <w:t>36</w:t>
      </w:r>
      <w:r w:rsidR="007F5C52" w:rsidRPr="007D43A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F5C52" w:rsidRPr="007D43A0">
        <w:rPr>
          <w:rFonts w:asciiTheme="majorBidi" w:hAnsiTheme="majorBidi" w:cstheme="majorBidi"/>
          <w:b/>
          <w:bCs/>
          <w:sz w:val="32"/>
          <w:szCs w:val="32"/>
        </w:rPr>
        <w:tab/>
      </w:r>
      <w:r w:rsidR="007F5C52" w:rsidRPr="007D43A0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:rsidR="007F5C52" w:rsidRPr="007D43A0" w:rsidRDefault="007F5C52" w:rsidP="00022DD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D43A0">
        <w:rPr>
          <w:rFonts w:asciiTheme="majorBidi" w:hAnsiTheme="majorBidi" w:cstheme="majorBidi"/>
          <w:sz w:val="32"/>
          <w:szCs w:val="32"/>
        </w:rPr>
        <w:tab/>
      </w:r>
      <w:r w:rsidRPr="007D43A0">
        <w:rPr>
          <w:rFonts w:asciiTheme="majorBidi" w:hAnsiTheme="majorBidi" w:cstheme="majorBidi"/>
          <w:sz w:val="32"/>
          <w:szCs w:val="32"/>
          <w:cs/>
        </w:rPr>
        <w:t>งบการเงินนี้</w:t>
      </w:r>
      <w:r w:rsidR="00A31CA2" w:rsidRPr="007D43A0">
        <w:rPr>
          <w:rFonts w:asciiTheme="majorBidi" w:hAnsiTheme="majorBidi" w:cstheme="majorBidi"/>
          <w:sz w:val="32"/>
          <w:szCs w:val="32"/>
          <w:cs/>
        </w:rPr>
        <w:t>ได้รับอนุมัติให้ออกโดยคณะกรรมการของบริษัทฯเมื่อวันที่</w:t>
      </w:r>
      <w:r w:rsidR="006C6E8B" w:rsidRPr="007D43A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40AE9" w:rsidRPr="007D43A0">
        <w:rPr>
          <w:rFonts w:asciiTheme="majorBidi" w:hAnsiTheme="majorBidi" w:cstheme="majorBidi"/>
          <w:sz w:val="32"/>
          <w:szCs w:val="32"/>
        </w:rPr>
        <w:t xml:space="preserve">27 </w:t>
      </w:r>
      <w:r w:rsidR="00C40AE9" w:rsidRPr="007D43A0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C40AE9" w:rsidRPr="007D43A0">
        <w:rPr>
          <w:rFonts w:asciiTheme="majorBidi" w:hAnsiTheme="majorBidi" w:cstheme="majorBidi"/>
          <w:sz w:val="32"/>
          <w:szCs w:val="32"/>
        </w:rPr>
        <w:t>2561</w:t>
      </w:r>
    </w:p>
    <w:p w:rsidR="00D7381F" w:rsidRPr="007D43A0" w:rsidRDefault="00D7381F" w:rsidP="00022DD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sectPr w:rsidR="00D7381F" w:rsidRPr="007D43A0" w:rsidSect="00062F6F">
      <w:pgSz w:w="11907" w:h="16840" w:code="9"/>
      <w:pgMar w:top="1296" w:right="1080" w:bottom="1080" w:left="1339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32D4" w:rsidRDefault="009E32D4">
      <w:r>
        <w:separator/>
      </w:r>
    </w:p>
  </w:endnote>
  <w:endnote w:type="continuationSeparator" w:id="0">
    <w:p w:rsidR="009E32D4" w:rsidRDefault="009E3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32D4" w:rsidRPr="00BE310B" w:rsidRDefault="009E32D4" w:rsidP="00BE310B">
    <w:pPr>
      <w:pStyle w:val="Footer"/>
      <w:tabs>
        <w:tab w:val="clear" w:pos="8306"/>
        <w:tab w:val="center" w:pos="5040"/>
        <w:tab w:val="right" w:pos="9360"/>
        <w:tab w:val="right" w:pos="9712"/>
      </w:tabs>
      <w:jc w:val="right"/>
      <w:rPr>
        <w:rFonts w:ascii="Angsana New" w:hAnsi="Angsana New"/>
        <w:sz w:val="32"/>
        <w:szCs w:val="32"/>
      </w:rPr>
    </w:pPr>
    <w:r w:rsidRPr="00BE310B">
      <w:rPr>
        <w:rFonts w:ascii="Angsana New" w:hAnsi="Angsana New"/>
        <w:sz w:val="32"/>
        <w:szCs w:val="32"/>
        <w:cs/>
      </w:rPr>
      <w:fldChar w:fldCharType="begin"/>
    </w:r>
    <w:r w:rsidRPr="00BE310B">
      <w:rPr>
        <w:rFonts w:ascii="Angsana New" w:hAnsi="Angsana New"/>
        <w:sz w:val="32"/>
        <w:szCs w:val="32"/>
      </w:rPr>
      <w:instrText xml:space="preserve"> PAGE   \* MERGEFORMAT </w:instrText>
    </w:r>
    <w:r w:rsidRPr="00BE310B">
      <w:rPr>
        <w:rFonts w:ascii="Angsana New" w:hAnsi="Angsana New"/>
        <w:sz w:val="32"/>
        <w:szCs w:val="32"/>
        <w:cs/>
      </w:rPr>
      <w:fldChar w:fldCharType="separate"/>
    </w:r>
    <w:r w:rsidR="00E868EA">
      <w:rPr>
        <w:rFonts w:ascii="Angsana New" w:hAnsi="Angsana New"/>
        <w:noProof/>
        <w:sz w:val="32"/>
        <w:szCs w:val="32"/>
      </w:rPr>
      <w:t>1</w:t>
    </w:r>
    <w:r w:rsidRPr="00BE310B">
      <w:rPr>
        <w:rFonts w:ascii="Angsana New" w:hAnsi="Angsana New"/>
        <w:sz w:val="32"/>
        <w:szCs w:val="32"/>
        <w: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32D4" w:rsidRDefault="009E32D4">
      <w:r>
        <w:separator/>
      </w:r>
    </w:p>
  </w:footnote>
  <w:footnote w:type="continuationSeparator" w:id="0">
    <w:p w:rsidR="009E32D4" w:rsidRDefault="009E32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32D4" w:rsidRDefault="00E868EA">
    <w:pPr>
      <w:pStyle w:val="Header"/>
    </w:pPr>
    <w:r>
      <w:rPr>
        <w:rFonts w:ascii="Angsana New" w:hAnsi="Angsana New"/>
        <w:noProof/>
        <w:sz w:val="32"/>
        <w:szCs w:val="32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49" type="#_x0000_t202" style="position:absolute;margin-left:31.75pt;margin-top:-242.9pt;width:179.95pt;height:74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" filled="f" stroked="f">
          <v:textbox>
            <w:txbxContent>
              <w:p w:rsidR="009E32D4" w:rsidRPr="00927256" w:rsidRDefault="009E32D4" w:rsidP="00B709F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We, being responsible for the preparation of</w:t>
                </w:r>
              </w:p>
              <w:p w:rsidR="009E32D4" w:rsidRPr="00927256" w:rsidRDefault="009E32D4" w:rsidP="00B709F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these financial statements and notes thereto,</w:t>
                </w:r>
              </w:p>
              <w:p w:rsidR="009E32D4" w:rsidRPr="00927256" w:rsidRDefault="009E32D4" w:rsidP="00B709F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hereby approve their issue in final form.</w:t>
                </w:r>
              </w:p>
              <w:p w:rsidR="009E32D4" w:rsidRPr="00927256" w:rsidRDefault="009E32D4" w:rsidP="00B709F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</w:p>
              <w:p w:rsidR="009E32D4" w:rsidRPr="00927256" w:rsidRDefault="009E32D4" w:rsidP="00B709F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………………..……………………..…….…</w:t>
                </w:r>
              </w:p>
              <w:p w:rsidR="009E32D4" w:rsidRPr="00927256" w:rsidRDefault="009E32D4" w:rsidP="00B709F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Directors</w:t>
                </w: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3982BC0E"/>
    <w:lvl w:ilvl="0">
      <w:numFmt w:val="bullet"/>
      <w:lvlText w:val="*"/>
      <w:lvlJc w:val="left"/>
    </w:lvl>
  </w:abstractNum>
  <w:abstractNum w:abstractNumId="1" w15:restartNumberingAfterBreak="0">
    <w:nsid w:val="19E23641"/>
    <w:multiLevelType w:val="multilevel"/>
    <w:tmpl w:val="2222C3D6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F98354C"/>
    <w:multiLevelType w:val="hybridMultilevel"/>
    <w:tmpl w:val="4656A8B0"/>
    <w:lvl w:ilvl="0" w:tplc="CD1C25F4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1F30F65"/>
    <w:multiLevelType w:val="multilevel"/>
    <w:tmpl w:val="FC46D510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50860E7"/>
    <w:multiLevelType w:val="multilevel"/>
    <w:tmpl w:val="4FC0F446"/>
    <w:lvl w:ilvl="0">
      <w:start w:val="1"/>
      <w:numFmt w:val="decimal"/>
      <w:lvlText w:val="%1."/>
      <w:lvlJc w:val="left"/>
      <w:pPr>
        <w:ind w:left="720" w:hanging="360"/>
      </w:pPr>
      <w:rPr>
        <w:rFonts w:eastAsia="Cordia New" w:hint="default"/>
      </w:rPr>
    </w:lvl>
    <w:lvl w:ilvl="1">
      <w:start w:val="1"/>
      <w:numFmt w:val="decimal"/>
      <w:lvlText w:val="31.2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31.2.1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257E0566"/>
    <w:multiLevelType w:val="hybridMultilevel"/>
    <w:tmpl w:val="555C3812"/>
    <w:lvl w:ilvl="0" w:tplc="1C124090">
      <w:start w:val="1"/>
      <w:numFmt w:val="decimal"/>
      <w:lvlText w:val="31.%1"/>
      <w:lvlJc w:val="left"/>
      <w:pPr>
        <w:ind w:left="1800" w:hanging="360"/>
      </w:pPr>
      <w:rPr>
        <w:rFonts w:hint="default"/>
      </w:rPr>
    </w:lvl>
    <w:lvl w:ilvl="1" w:tplc="5DB0813C">
      <w:start w:val="1"/>
      <w:numFmt w:val="decimal"/>
      <w:lvlText w:val="31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AE09B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296306F5"/>
    <w:multiLevelType w:val="hybridMultilevel"/>
    <w:tmpl w:val="D4C08198"/>
    <w:lvl w:ilvl="0" w:tplc="8BF6CD7E">
      <w:start w:val="1"/>
      <w:numFmt w:val="decimal"/>
      <w:lvlText w:val="%1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2B506267"/>
    <w:multiLevelType w:val="multilevel"/>
    <w:tmpl w:val="0226EB6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trike w:val="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33F743D8"/>
    <w:multiLevelType w:val="hybridMultilevel"/>
    <w:tmpl w:val="D9CC1D74"/>
    <w:lvl w:ilvl="0" w:tplc="D77E9BA6">
      <w:start w:val="27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355DF0"/>
    <w:multiLevelType w:val="hybridMultilevel"/>
    <w:tmpl w:val="96969FD0"/>
    <w:lvl w:ilvl="0" w:tplc="99D2B4CA">
      <w:start w:val="1"/>
      <w:numFmt w:val="decimal"/>
      <w:lvlText w:val="2.%1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58663A"/>
    <w:multiLevelType w:val="hybridMultilevel"/>
    <w:tmpl w:val="25602CE2"/>
    <w:lvl w:ilvl="0" w:tplc="64AC98A2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467B1967"/>
    <w:multiLevelType w:val="singleLevel"/>
    <w:tmpl w:val="7018CDB6"/>
    <w:lvl w:ilvl="0">
      <w:start w:val="3"/>
      <w:numFmt w:val="decimal"/>
      <w:lvlText w:val="2.%1 "/>
      <w:legacy w:legacy="1" w:legacySpace="0" w:legacyIndent="283"/>
      <w:lvlJc w:val="left"/>
      <w:pPr>
        <w:ind w:left="643" w:hanging="283"/>
      </w:pPr>
      <w:rPr>
        <w:rFonts w:ascii="AngsanaUPC" w:hAnsi="AngsanaUPC" w:hint="cs"/>
        <w:b w:val="0"/>
        <w:i w:val="0"/>
        <w:sz w:val="32"/>
        <w:u w:val="none"/>
      </w:rPr>
    </w:lvl>
  </w:abstractNum>
  <w:abstractNum w:abstractNumId="14" w15:restartNumberingAfterBreak="0">
    <w:nsid w:val="48F76163"/>
    <w:multiLevelType w:val="multilevel"/>
    <w:tmpl w:val="FC46D510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50DE09A8"/>
    <w:multiLevelType w:val="multilevel"/>
    <w:tmpl w:val="C2DACE50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16"/>
      <w:numFmt w:val="decimal"/>
      <w:lvlText w:val="%1.%2"/>
      <w:lvlJc w:val="left"/>
      <w:pPr>
        <w:ind w:left="644" w:hanging="360"/>
      </w:pPr>
    </w:lvl>
    <w:lvl w:ilvl="2">
      <w:start w:val="1"/>
      <w:numFmt w:val="decimal"/>
      <w:lvlText w:val="%1.%2.%3"/>
      <w:lvlJc w:val="left"/>
      <w:pPr>
        <w:ind w:left="1288" w:hanging="720"/>
      </w:pPr>
    </w:lvl>
    <w:lvl w:ilvl="3">
      <w:start w:val="1"/>
      <w:numFmt w:val="decimal"/>
      <w:lvlText w:val="%1.%2.%3.%4"/>
      <w:lvlJc w:val="left"/>
      <w:pPr>
        <w:ind w:left="1572" w:hanging="720"/>
      </w:pPr>
    </w:lvl>
    <w:lvl w:ilvl="4">
      <w:start w:val="1"/>
      <w:numFmt w:val="decimal"/>
      <w:lvlText w:val="%1.%2.%3.%4.%5"/>
      <w:lvlJc w:val="left"/>
      <w:pPr>
        <w:ind w:left="1856" w:hanging="720"/>
      </w:pPr>
    </w:lvl>
    <w:lvl w:ilvl="5">
      <w:start w:val="1"/>
      <w:numFmt w:val="decimal"/>
      <w:lvlText w:val="%1.%2.%3.%4.%5.%6"/>
      <w:lvlJc w:val="left"/>
      <w:pPr>
        <w:ind w:left="2500" w:hanging="1080"/>
      </w:pPr>
    </w:lvl>
    <w:lvl w:ilvl="6">
      <w:start w:val="1"/>
      <w:numFmt w:val="decimal"/>
      <w:lvlText w:val="%1.%2.%3.%4.%5.%6.%7"/>
      <w:lvlJc w:val="left"/>
      <w:pPr>
        <w:ind w:left="2784" w:hanging="1080"/>
      </w:pPr>
    </w:lvl>
    <w:lvl w:ilvl="7">
      <w:start w:val="1"/>
      <w:numFmt w:val="decimal"/>
      <w:lvlText w:val="%1.%2.%3.%4.%5.%6.%7.%8"/>
      <w:lvlJc w:val="left"/>
      <w:pPr>
        <w:ind w:left="3068" w:hanging="1080"/>
      </w:pPr>
    </w:lvl>
    <w:lvl w:ilvl="8">
      <w:start w:val="1"/>
      <w:numFmt w:val="decimal"/>
      <w:lvlText w:val="%1.%2.%3.%4.%5.%6.%7.%8.%9"/>
      <w:lvlJc w:val="left"/>
      <w:pPr>
        <w:ind w:left="3712" w:hanging="1440"/>
      </w:pPr>
    </w:lvl>
  </w:abstractNum>
  <w:abstractNum w:abstractNumId="17" w15:restartNumberingAfterBreak="0">
    <w:nsid w:val="5B4A608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EAF22AC"/>
    <w:multiLevelType w:val="multilevel"/>
    <w:tmpl w:val="FC46D510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6D1E81"/>
    <w:multiLevelType w:val="multilevel"/>
    <w:tmpl w:val="FC46D510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13"/>
  </w:num>
  <w:num w:numId="2">
    <w:abstractNumId w:val="13"/>
    <w:lvlOverride w:ilvl="0">
      <w:lvl w:ilvl="0">
        <w:start w:val="4"/>
        <w:numFmt w:val="decimal"/>
        <w:lvlText w:val="2.%1 "/>
        <w:legacy w:legacy="1" w:legacySpace="0" w:legacyIndent="360"/>
        <w:lvlJc w:val="left"/>
        <w:pPr>
          <w:ind w:left="720" w:hanging="360"/>
        </w:pPr>
        <w:rPr>
          <w:rFonts w:ascii="AngsanaUPC" w:hAnsi="AngsanaUPC" w:hint="cs"/>
          <w:b w:val="0"/>
          <w:i w:val="0"/>
          <w:sz w:val="32"/>
          <w:u w:val="none"/>
        </w:rPr>
      </w:lvl>
    </w:lvlOverride>
  </w:num>
  <w:num w:numId="3">
    <w:abstractNumId w:val="8"/>
  </w:num>
  <w:num w:numId="4">
    <w:abstractNumId w:val="7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32" w:hanging="360"/>
        </w:pPr>
        <w:rPr>
          <w:rFonts w:ascii="Helvetica" w:hAnsi="Helvetica" w:hint="default"/>
        </w:rPr>
      </w:lvl>
    </w:lvlOverride>
  </w:num>
  <w:num w:numId="6">
    <w:abstractNumId w:val="19"/>
  </w:num>
  <w:num w:numId="7">
    <w:abstractNumId w:val="16"/>
    <w:lvlOverride w:ilvl="0">
      <w:startOverride w:val="5"/>
    </w:lvlOverride>
    <w:lvlOverride w:ilvl="1">
      <w:startOverride w:val="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4"/>
  </w:num>
  <w:num w:numId="10">
    <w:abstractNumId w:val="11"/>
  </w:num>
  <w:num w:numId="11">
    <w:abstractNumId w:val="20"/>
  </w:num>
  <w:num w:numId="12">
    <w:abstractNumId w:val="3"/>
  </w:num>
  <w:num w:numId="13">
    <w:abstractNumId w:val="14"/>
  </w:num>
  <w:num w:numId="14">
    <w:abstractNumId w:val="18"/>
  </w:num>
  <w:num w:numId="15">
    <w:abstractNumId w:val="6"/>
  </w:num>
  <w:num w:numId="16">
    <w:abstractNumId w:val="17"/>
  </w:num>
  <w:num w:numId="17">
    <w:abstractNumId w:val="5"/>
  </w:num>
  <w:num w:numId="18">
    <w:abstractNumId w:val="9"/>
  </w:num>
  <w:num w:numId="19">
    <w:abstractNumId w:val="10"/>
  </w:num>
  <w:num w:numId="20">
    <w:abstractNumId w:val="1"/>
  </w:num>
  <w:num w:numId="21">
    <w:abstractNumId w:val="15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2"/>
  </w:compat>
  <w:rsids>
    <w:rsidRoot w:val="00620F5A"/>
    <w:rsid w:val="000007EF"/>
    <w:rsid w:val="00001030"/>
    <w:rsid w:val="00001B3B"/>
    <w:rsid w:val="00002EEA"/>
    <w:rsid w:val="000039DC"/>
    <w:rsid w:val="00004908"/>
    <w:rsid w:val="0000508C"/>
    <w:rsid w:val="000052F4"/>
    <w:rsid w:val="0000541F"/>
    <w:rsid w:val="000066AE"/>
    <w:rsid w:val="0000696D"/>
    <w:rsid w:val="00006C90"/>
    <w:rsid w:val="00006F39"/>
    <w:rsid w:val="000075DA"/>
    <w:rsid w:val="00007A49"/>
    <w:rsid w:val="00007AAE"/>
    <w:rsid w:val="0001073F"/>
    <w:rsid w:val="000108D7"/>
    <w:rsid w:val="00010B3A"/>
    <w:rsid w:val="00011846"/>
    <w:rsid w:val="00011C1D"/>
    <w:rsid w:val="00011E5C"/>
    <w:rsid w:val="00011F1B"/>
    <w:rsid w:val="00012CEC"/>
    <w:rsid w:val="000133E5"/>
    <w:rsid w:val="00014182"/>
    <w:rsid w:val="000148A2"/>
    <w:rsid w:val="00015DCC"/>
    <w:rsid w:val="00015FA8"/>
    <w:rsid w:val="000165EF"/>
    <w:rsid w:val="0001673E"/>
    <w:rsid w:val="0001741D"/>
    <w:rsid w:val="0001742B"/>
    <w:rsid w:val="00017FE6"/>
    <w:rsid w:val="00020659"/>
    <w:rsid w:val="00022004"/>
    <w:rsid w:val="0002226C"/>
    <w:rsid w:val="00022A3F"/>
    <w:rsid w:val="00022DDD"/>
    <w:rsid w:val="000238E5"/>
    <w:rsid w:val="00024780"/>
    <w:rsid w:val="0002503F"/>
    <w:rsid w:val="000254CB"/>
    <w:rsid w:val="00026A87"/>
    <w:rsid w:val="00030CCF"/>
    <w:rsid w:val="00031BC0"/>
    <w:rsid w:val="00032B15"/>
    <w:rsid w:val="00033487"/>
    <w:rsid w:val="000354AA"/>
    <w:rsid w:val="00035799"/>
    <w:rsid w:val="00035E4D"/>
    <w:rsid w:val="00036882"/>
    <w:rsid w:val="00036D5F"/>
    <w:rsid w:val="000371BF"/>
    <w:rsid w:val="00040E53"/>
    <w:rsid w:val="00040E65"/>
    <w:rsid w:val="00041CD1"/>
    <w:rsid w:val="0004260E"/>
    <w:rsid w:val="00042E81"/>
    <w:rsid w:val="000432D5"/>
    <w:rsid w:val="00045132"/>
    <w:rsid w:val="00046AAA"/>
    <w:rsid w:val="00046B79"/>
    <w:rsid w:val="00046C24"/>
    <w:rsid w:val="00047012"/>
    <w:rsid w:val="000474FE"/>
    <w:rsid w:val="000504BE"/>
    <w:rsid w:val="000509C9"/>
    <w:rsid w:val="00050DA8"/>
    <w:rsid w:val="00051BF0"/>
    <w:rsid w:val="00052679"/>
    <w:rsid w:val="0005273E"/>
    <w:rsid w:val="00053970"/>
    <w:rsid w:val="00053E5A"/>
    <w:rsid w:val="00054DE2"/>
    <w:rsid w:val="0005530F"/>
    <w:rsid w:val="000568E2"/>
    <w:rsid w:val="00056DE5"/>
    <w:rsid w:val="00057463"/>
    <w:rsid w:val="000578AA"/>
    <w:rsid w:val="00060528"/>
    <w:rsid w:val="000611F3"/>
    <w:rsid w:val="00062F6F"/>
    <w:rsid w:val="00063B9A"/>
    <w:rsid w:val="00063DCB"/>
    <w:rsid w:val="0006448B"/>
    <w:rsid w:val="00064B29"/>
    <w:rsid w:val="000663E8"/>
    <w:rsid w:val="00066509"/>
    <w:rsid w:val="0006672F"/>
    <w:rsid w:val="00066E03"/>
    <w:rsid w:val="000679AD"/>
    <w:rsid w:val="00070739"/>
    <w:rsid w:val="000718C5"/>
    <w:rsid w:val="00072845"/>
    <w:rsid w:val="00072964"/>
    <w:rsid w:val="00072B0D"/>
    <w:rsid w:val="0007448B"/>
    <w:rsid w:val="00074CF4"/>
    <w:rsid w:val="00074F07"/>
    <w:rsid w:val="00076603"/>
    <w:rsid w:val="000772E8"/>
    <w:rsid w:val="000802B3"/>
    <w:rsid w:val="00080DAD"/>
    <w:rsid w:val="00081071"/>
    <w:rsid w:val="00082385"/>
    <w:rsid w:val="000824A3"/>
    <w:rsid w:val="000826C0"/>
    <w:rsid w:val="00084446"/>
    <w:rsid w:val="00084FAC"/>
    <w:rsid w:val="00085FD8"/>
    <w:rsid w:val="000863A4"/>
    <w:rsid w:val="00087759"/>
    <w:rsid w:val="00087C31"/>
    <w:rsid w:val="00087DD7"/>
    <w:rsid w:val="0009155D"/>
    <w:rsid w:val="000923DA"/>
    <w:rsid w:val="000925E2"/>
    <w:rsid w:val="00094725"/>
    <w:rsid w:val="000947AD"/>
    <w:rsid w:val="0009491A"/>
    <w:rsid w:val="00096ED9"/>
    <w:rsid w:val="000A06DA"/>
    <w:rsid w:val="000A0C2A"/>
    <w:rsid w:val="000A1698"/>
    <w:rsid w:val="000A2035"/>
    <w:rsid w:val="000A4488"/>
    <w:rsid w:val="000A453C"/>
    <w:rsid w:val="000A48A2"/>
    <w:rsid w:val="000A495F"/>
    <w:rsid w:val="000A51F1"/>
    <w:rsid w:val="000A6067"/>
    <w:rsid w:val="000A736F"/>
    <w:rsid w:val="000A7C4D"/>
    <w:rsid w:val="000B1A60"/>
    <w:rsid w:val="000B1FBB"/>
    <w:rsid w:val="000B34AA"/>
    <w:rsid w:val="000B3BE8"/>
    <w:rsid w:val="000B4421"/>
    <w:rsid w:val="000B4446"/>
    <w:rsid w:val="000B5267"/>
    <w:rsid w:val="000B55FA"/>
    <w:rsid w:val="000B6314"/>
    <w:rsid w:val="000B6722"/>
    <w:rsid w:val="000B6835"/>
    <w:rsid w:val="000B683A"/>
    <w:rsid w:val="000B6FA3"/>
    <w:rsid w:val="000B726D"/>
    <w:rsid w:val="000B7ACA"/>
    <w:rsid w:val="000C0BFF"/>
    <w:rsid w:val="000C35D8"/>
    <w:rsid w:val="000C3A3B"/>
    <w:rsid w:val="000C3DC7"/>
    <w:rsid w:val="000C60BD"/>
    <w:rsid w:val="000C682C"/>
    <w:rsid w:val="000C6B5D"/>
    <w:rsid w:val="000D01E9"/>
    <w:rsid w:val="000D07BC"/>
    <w:rsid w:val="000D090C"/>
    <w:rsid w:val="000D0AFF"/>
    <w:rsid w:val="000D13EB"/>
    <w:rsid w:val="000D19A2"/>
    <w:rsid w:val="000D27E8"/>
    <w:rsid w:val="000D53DC"/>
    <w:rsid w:val="000D5470"/>
    <w:rsid w:val="000D7A8B"/>
    <w:rsid w:val="000D7DBB"/>
    <w:rsid w:val="000E094A"/>
    <w:rsid w:val="000E220A"/>
    <w:rsid w:val="000E2211"/>
    <w:rsid w:val="000E244D"/>
    <w:rsid w:val="000E399B"/>
    <w:rsid w:val="000E44B6"/>
    <w:rsid w:val="000E5147"/>
    <w:rsid w:val="000E5A81"/>
    <w:rsid w:val="000E5AF6"/>
    <w:rsid w:val="000E5C95"/>
    <w:rsid w:val="000E6605"/>
    <w:rsid w:val="000E665A"/>
    <w:rsid w:val="000E6ACD"/>
    <w:rsid w:val="000E756E"/>
    <w:rsid w:val="000E7806"/>
    <w:rsid w:val="000F0822"/>
    <w:rsid w:val="000F227D"/>
    <w:rsid w:val="000F56F9"/>
    <w:rsid w:val="000F5D51"/>
    <w:rsid w:val="000F5F9A"/>
    <w:rsid w:val="000F631A"/>
    <w:rsid w:val="000F704B"/>
    <w:rsid w:val="000F7D49"/>
    <w:rsid w:val="00100D27"/>
    <w:rsid w:val="00101CD4"/>
    <w:rsid w:val="0010295D"/>
    <w:rsid w:val="0010300A"/>
    <w:rsid w:val="0010383D"/>
    <w:rsid w:val="00104C24"/>
    <w:rsid w:val="00105EB8"/>
    <w:rsid w:val="0010614C"/>
    <w:rsid w:val="001064D7"/>
    <w:rsid w:val="0010743E"/>
    <w:rsid w:val="0010748F"/>
    <w:rsid w:val="00107B68"/>
    <w:rsid w:val="00110654"/>
    <w:rsid w:val="00110F92"/>
    <w:rsid w:val="00112A42"/>
    <w:rsid w:val="0011413C"/>
    <w:rsid w:val="00114DC6"/>
    <w:rsid w:val="001154ED"/>
    <w:rsid w:val="00120FD1"/>
    <w:rsid w:val="0012105D"/>
    <w:rsid w:val="0012160C"/>
    <w:rsid w:val="00122C4B"/>
    <w:rsid w:val="00124BD6"/>
    <w:rsid w:val="00124D26"/>
    <w:rsid w:val="001251B6"/>
    <w:rsid w:val="001259F2"/>
    <w:rsid w:val="001260F3"/>
    <w:rsid w:val="00126B63"/>
    <w:rsid w:val="00126FAC"/>
    <w:rsid w:val="00126FE8"/>
    <w:rsid w:val="001271BC"/>
    <w:rsid w:val="0012739F"/>
    <w:rsid w:val="00127448"/>
    <w:rsid w:val="00127AD2"/>
    <w:rsid w:val="001317AC"/>
    <w:rsid w:val="00131E53"/>
    <w:rsid w:val="00132BB3"/>
    <w:rsid w:val="001336DC"/>
    <w:rsid w:val="0013411F"/>
    <w:rsid w:val="001342AD"/>
    <w:rsid w:val="00137293"/>
    <w:rsid w:val="00137456"/>
    <w:rsid w:val="001376EB"/>
    <w:rsid w:val="00137E27"/>
    <w:rsid w:val="00140BF6"/>
    <w:rsid w:val="00140F8B"/>
    <w:rsid w:val="0014134D"/>
    <w:rsid w:val="0014170A"/>
    <w:rsid w:val="00142013"/>
    <w:rsid w:val="00143AD8"/>
    <w:rsid w:val="00143DBC"/>
    <w:rsid w:val="001448C9"/>
    <w:rsid w:val="00144F53"/>
    <w:rsid w:val="001450FD"/>
    <w:rsid w:val="00145F17"/>
    <w:rsid w:val="0014616E"/>
    <w:rsid w:val="0014638A"/>
    <w:rsid w:val="00150156"/>
    <w:rsid w:val="00150537"/>
    <w:rsid w:val="00150949"/>
    <w:rsid w:val="00150C2F"/>
    <w:rsid w:val="00151075"/>
    <w:rsid w:val="001522BD"/>
    <w:rsid w:val="00152CDC"/>
    <w:rsid w:val="00153364"/>
    <w:rsid w:val="001535AF"/>
    <w:rsid w:val="00153BEF"/>
    <w:rsid w:val="00153D8F"/>
    <w:rsid w:val="001542CA"/>
    <w:rsid w:val="001544B4"/>
    <w:rsid w:val="0015483E"/>
    <w:rsid w:val="0015502B"/>
    <w:rsid w:val="001552C9"/>
    <w:rsid w:val="00155C7D"/>
    <w:rsid w:val="00155FC0"/>
    <w:rsid w:val="00156A8A"/>
    <w:rsid w:val="00156FBE"/>
    <w:rsid w:val="00161793"/>
    <w:rsid w:val="00161A03"/>
    <w:rsid w:val="001623A9"/>
    <w:rsid w:val="00162465"/>
    <w:rsid w:val="00162D7B"/>
    <w:rsid w:val="00163601"/>
    <w:rsid w:val="001640E0"/>
    <w:rsid w:val="0016429E"/>
    <w:rsid w:val="0016471D"/>
    <w:rsid w:val="001656F4"/>
    <w:rsid w:val="0016698B"/>
    <w:rsid w:val="00167A76"/>
    <w:rsid w:val="00170063"/>
    <w:rsid w:val="001708C3"/>
    <w:rsid w:val="00171DAC"/>
    <w:rsid w:val="00172561"/>
    <w:rsid w:val="00172FB8"/>
    <w:rsid w:val="00173C4A"/>
    <w:rsid w:val="00175418"/>
    <w:rsid w:val="00175BC1"/>
    <w:rsid w:val="00176AB8"/>
    <w:rsid w:val="00176CDE"/>
    <w:rsid w:val="00177282"/>
    <w:rsid w:val="0018028C"/>
    <w:rsid w:val="001805CE"/>
    <w:rsid w:val="0018072D"/>
    <w:rsid w:val="001809DE"/>
    <w:rsid w:val="00180E37"/>
    <w:rsid w:val="0018165E"/>
    <w:rsid w:val="00181D92"/>
    <w:rsid w:val="00183ABB"/>
    <w:rsid w:val="00183E0A"/>
    <w:rsid w:val="00183FC4"/>
    <w:rsid w:val="00184BA1"/>
    <w:rsid w:val="00185E16"/>
    <w:rsid w:val="0018692A"/>
    <w:rsid w:val="00187E60"/>
    <w:rsid w:val="00187EE2"/>
    <w:rsid w:val="00190EB5"/>
    <w:rsid w:val="00191009"/>
    <w:rsid w:val="001922C9"/>
    <w:rsid w:val="001955F6"/>
    <w:rsid w:val="001957C8"/>
    <w:rsid w:val="00196313"/>
    <w:rsid w:val="001969D1"/>
    <w:rsid w:val="00196DC6"/>
    <w:rsid w:val="00197A2D"/>
    <w:rsid w:val="001A041F"/>
    <w:rsid w:val="001A1C92"/>
    <w:rsid w:val="001A2DB3"/>
    <w:rsid w:val="001A31FB"/>
    <w:rsid w:val="001A320F"/>
    <w:rsid w:val="001A385F"/>
    <w:rsid w:val="001A5184"/>
    <w:rsid w:val="001A6321"/>
    <w:rsid w:val="001A636E"/>
    <w:rsid w:val="001A7171"/>
    <w:rsid w:val="001A7AD2"/>
    <w:rsid w:val="001B1051"/>
    <w:rsid w:val="001B44D8"/>
    <w:rsid w:val="001B4DA8"/>
    <w:rsid w:val="001B5609"/>
    <w:rsid w:val="001B56D6"/>
    <w:rsid w:val="001B57A0"/>
    <w:rsid w:val="001B7506"/>
    <w:rsid w:val="001B7764"/>
    <w:rsid w:val="001C17FF"/>
    <w:rsid w:val="001C1964"/>
    <w:rsid w:val="001C1EE3"/>
    <w:rsid w:val="001C3796"/>
    <w:rsid w:val="001C4F18"/>
    <w:rsid w:val="001C5609"/>
    <w:rsid w:val="001C5629"/>
    <w:rsid w:val="001C77AD"/>
    <w:rsid w:val="001D0300"/>
    <w:rsid w:val="001D0CE0"/>
    <w:rsid w:val="001D1060"/>
    <w:rsid w:val="001D237D"/>
    <w:rsid w:val="001D26CC"/>
    <w:rsid w:val="001D6A78"/>
    <w:rsid w:val="001E00CE"/>
    <w:rsid w:val="001E0181"/>
    <w:rsid w:val="001E0D59"/>
    <w:rsid w:val="001E1428"/>
    <w:rsid w:val="001E20B8"/>
    <w:rsid w:val="001E21CB"/>
    <w:rsid w:val="001E3247"/>
    <w:rsid w:val="001E3A55"/>
    <w:rsid w:val="001E3F9A"/>
    <w:rsid w:val="001E4216"/>
    <w:rsid w:val="001E4E82"/>
    <w:rsid w:val="001E53F9"/>
    <w:rsid w:val="001E542E"/>
    <w:rsid w:val="001E61A8"/>
    <w:rsid w:val="001E628F"/>
    <w:rsid w:val="001E6BEF"/>
    <w:rsid w:val="001E7055"/>
    <w:rsid w:val="001E722E"/>
    <w:rsid w:val="001E7B75"/>
    <w:rsid w:val="001F005F"/>
    <w:rsid w:val="001F01EE"/>
    <w:rsid w:val="001F0632"/>
    <w:rsid w:val="001F0D5E"/>
    <w:rsid w:val="001F1C78"/>
    <w:rsid w:val="001F1E11"/>
    <w:rsid w:val="001F3524"/>
    <w:rsid w:val="001F388F"/>
    <w:rsid w:val="001F3904"/>
    <w:rsid w:val="001F4B4A"/>
    <w:rsid w:val="001F4FC4"/>
    <w:rsid w:val="001F5209"/>
    <w:rsid w:val="001F6DB7"/>
    <w:rsid w:val="001F6F2F"/>
    <w:rsid w:val="001F7E52"/>
    <w:rsid w:val="002000D7"/>
    <w:rsid w:val="00200657"/>
    <w:rsid w:val="0020152D"/>
    <w:rsid w:val="00201720"/>
    <w:rsid w:val="00201905"/>
    <w:rsid w:val="00201AB6"/>
    <w:rsid w:val="0020528E"/>
    <w:rsid w:val="00207238"/>
    <w:rsid w:val="00207D05"/>
    <w:rsid w:val="002100AF"/>
    <w:rsid w:val="00212440"/>
    <w:rsid w:val="00212684"/>
    <w:rsid w:val="0021288A"/>
    <w:rsid w:val="00212F8D"/>
    <w:rsid w:val="00213DBE"/>
    <w:rsid w:val="00214230"/>
    <w:rsid w:val="00215A89"/>
    <w:rsid w:val="002162D2"/>
    <w:rsid w:val="00216A7C"/>
    <w:rsid w:val="002172DB"/>
    <w:rsid w:val="0021760D"/>
    <w:rsid w:val="00217CEC"/>
    <w:rsid w:val="002213EB"/>
    <w:rsid w:val="00221C00"/>
    <w:rsid w:val="00222169"/>
    <w:rsid w:val="00222454"/>
    <w:rsid w:val="00223157"/>
    <w:rsid w:val="00223CAD"/>
    <w:rsid w:val="00225200"/>
    <w:rsid w:val="00225D04"/>
    <w:rsid w:val="0022649E"/>
    <w:rsid w:val="002269C8"/>
    <w:rsid w:val="00227D79"/>
    <w:rsid w:val="002312D9"/>
    <w:rsid w:val="0023205A"/>
    <w:rsid w:val="002328F1"/>
    <w:rsid w:val="002331E4"/>
    <w:rsid w:val="0023388F"/>
    <w:rsid w:val="00233BFC"/>
    <w:rsid w:val="00233C87"/>
    <w:rsid w:val="00234DFA"/>
    <w:rsid w:val="00234EFF"/>
    <w:rsid w:val="00236611"/>
    <w:rsid w:val="002366E0"/>
    <w:rsid w:val="0023679B"/>
    <w:rsid w:val="002374FF"/>
    <w:rsid w:val="002377F9"/>
    <w:rsid w:val="002431C6"/>
    <w:rsid w:val="00245972"/>
    <w:rsid w:val="00246F81"/>
    <w:rsid w:val="0024730B"/>
    <w:rsid w:val="002474DA"/>
    <w:rsid w:val="00247646"/>
    <w:rsid w:val="00250B1E"/>
    <w:rsid w:val="00251A2D"/>
    <w:rsid w:val="00251A71"/>
    <w:rsid w:val="00251EC7"/>
    <w:rsid w:val="002533BA"/>
    <w:rsid w:val="00253C84"/>
    <w:rsid w:val="00254D64"/>
    <w:rsid w:val="002558BD"/>
    <w:rsid w:val="00256676"/>
    <w:rsid w:val="00257E35"/>
    <w:rsid w:val="00260212"/>
    <w:rsid w:val="0026120C"/>
    <w:rsid w:val="0026120D"/>
    <w:rsid w:val="0026204D"/>
    <w:rsid w:val="002624DD"/>
    <w:rsid w:val="00263655"/>
    <w:rsid w:val="002638D7"/>
    <w:rsid w:val="002639F1"/>
    <w:rsid w:val="0026549D"/>
    <w:rsid w:val="00265752"/>
    <w:rsid w:val="00265F0C"/>
    <w:rsid w:val="00267AC9"/>
    <w:rsid w:val="00270B7F"/>
    <w:rsid w:val="002724DD"/>
    <w:rsid w:val="00272FBE"/>
    <w:rsid w:val="00273D07"/>
    <w:rsid w:val="00274170"/>
    <w:rsid w:val="00275345"/>
    <w:rsid w:val="00275530"/>
    <w:rsid w:val="00276508"/>
    <w:rsid w:val="0028006B"/>
    <w:rsid w:val="0028071B"/>
    <w:rsid w:val="00281790"/>
    <w:rsid w:val="00281AAF"/>
    <w:rsid w:val="00281BAC"/>
    <w:rsid w:val="002822E9"/>
    <w:rsid w:val="00282C31"/>
    <w:rsid w:val="00282CCC"/>
    <w:rsid w:val="00283B8C"/>
    <w:rsid w:val="00284E5F"/>
    <w:rsid w:val="00284ED2"/>
    <w:rsid w:val="002862DC"/>
    <w:rsid w:val="0028704A"/>
    <w:rsid w:val="002870EA"/>
    <w:rsid w:val="0028782E"/>
    <w:rsid w:val="00290C51"/>
    <w:rsid w:val="0029126C"/>
    <w:rsid w:val="002913C9"/>
    <w:rsid w:val="0029188C"/>
    <w:rsid w:val="00291F74"/>
    <w:rsid w:val="002932D9"/>
    <w:rsid w:val="00294FA1"/>
    <w:rsid w:val="0029585D"/>
    <w:rsid w:val="00295C06"/>
    <w:rsid w:val="002A0C31"/>
    <w:rsid w:val="002A1037"/>
    <w:rsid w:val="002A2F1A"/>
    <w:rsid w:val="002A3993"/>
    <w:rsid w:val="002A40A7"/>
    <w:rsid w:val="002A436C"/>
    <w:rsid w:val="002A4470"/>
    <w:rsid w:val="002A4A36"/>
    <w:rsid w:val="002A4B72"/>
    <w:rsid w:val="002B034B"/>
    <w:rsid w:val="002B255F"/>
    <w:rsid w:val="002B272F"/>
    <w:rsid w:val="002B27C8"/>
    <w:rsid w:val="002B36EA"/>
    <w:rsid w:val="002B446E"/>
    <w:rsid w:val="002B4827"/>
    <w:rsid w:val="002B5E39"/>
    <w:rsid w:val="002B6119"/>
    <w:rsid w:val="002B67DE"/>
    <w:rsid w:val="002B7DA8"/>
    <w:rsid w:val="002C0AC7"/>
    <w:rsid w:val="002C0B2E"/>
    <w:rsid w:val="002C1962"/>
    <w:rsid w:val="002C2014"/>
    <w:rsid w:val="002C37E5"/>
    <w:rsid w:val="002C3DE5"/>
    <w:rsid w:val="002C43BC"/>
    <w:rsid w:val="002C4410"/>
    <w:rsid w:val="002C4903"/>
    <w:rsid w:val="002C5B29"/>
    <w:rsid w:val="002C5C2B"/>
    <w:rsid w:val="002C657A"/>
    <w:rsid w:val="002C69F6"/>
    <w:rsid w:val="002C7A6E"/>
    <w:rsid w:val="002D0EF1"/>
    <w:rsid w:val="002D1243"/>
    <w:rsid w:val="002D18B8"/>
    <w:rsid w:val="002D1956"/>
    <w:rsid w:val="002D1C18"/>
    <w:rsid w:val="002D1EC8"/>
    <w:rsid w:val="002D26C9"/>
    <w:rsid w:val="002D2913"/>
    <w:rsid w:val="002D3E46"/>
    <w:rsid w:val="002D4082"/>
    <w:rsid w:val="002D4719"/>
    <w:rsid w:val="002D4950"/>
    <w:rsid w:val="002D4D1F"/>
    <w:rsid w:val="002D52B1"/>
    <w:rsid w:val="002D5840"/>
    <w:rsid w:val="002D6200"/>
    <w:rsid w:val="002D662C"/>
    <w:rsid w:val="002D7387"/>
    <w:rsid w:val="002E03D2"/>
    <w:rsid w:val="002E05A8"/>
    <w:rsid w:val="002E3A24"/>
    <w:rsid w:val="002E4B7C"/>
    <w:rsid w:val="002E605B"/>
    <w:rsid w:val="002E7316"/>
    <w:rsid w:val="002E7EDC"/>
    <w:rsid w:val="002F0AB9"/>
    <w:rsid w:val="002F128F"/>
    <w:rsid w:val="002F14EB"/>
    <w:rsid w:val="002F20C9"/>
    <w:rsid w:val="002F23B9"/>
    <w:rsid w:val="002F287E"/>
    <w:rsid w:val="002F2F89"/>
    <w:rsid w:val="002F3003"/>
    <w:rsid w:val="002F30E6"/>
    <w:rsid w:val="002F328B"/>
    <w:rsid w:val="002F46E9"/>
    <w:rsid w:val="002F472E"/>
    <w:rsid w:val="002F4954"/>
    <w:rsid w:val="002F59BC"/>
    <w:rsid w:val="002F5D4A"/>
    <w:rsid w:val="002F6032"/>
    <w:rsid w:val="002F6A9F"/>
    <w:rsid w:val="002F73EA"/>
    <w:rsid w:val="00300C33"/>
    <w:rsid w:val="003020A1"/>
    <w:rsid w:val="003035D1"/>
    <w:rsid w:val="00303688"/>
    <w:rsid w:val="003039BE"/>
    <w:rsid w:val="003046C6"/>
    <w:rsid w:val="00304C76"/>
    <w:rsid w:val="0030503D"/>
    <w:rsid w:val="00305072"/>
    <w:rsid w:val="003053C4"/>
    <w:rsid w:val="0030588C"/>
    <w:rsid w:val="00305D44"/>
    <w:rsid w:val="00305FA0"/>
    <w:rsid w:val="00307C47"/>
    <w:rsid w:val="00307D00"/>
    <w:rsid w:val="00310485"/>
    <w:rsid w:val="00310764"/>
    <w:rsid w:val="00310B07"/>
    <w:rsid w:val="00310DF9"/>
    <w:rsid w:val="00311177"/>
    <w:rsid w:val="003112B2"/>
    <w:rsid w:val="00312454"/>
    <w:rsid w:val="00312B5F"/>
    <w:rsid w:val="00313EBD"/>
    <w:rsid w:val="00314082"/>
    <w:rsid w:val="003146F6"/>
    <w:rsid w:val="003148C7"/>
    <w:rsid w:val="00316229"/>
    <w:rsid w:val="003205F2"/>
    <w:rsid w:val="003211F3"/>
    <w:rsid w:val="0032233E"/>
    <w:rsid w:val="003225AC"/>
    <w:rsid w:val="00322A11"/>
    <w:rsid w:val="00322B16"/>
    <w:rsid w:val="00325B81"/>
    <w:rsid w:val="00326617"/>
    <w:rsid w:val="00326FF8"/>
    <w:rsid w:val="003279E2"/>
    <w:rsid w:val="00330892"/>
    <w:rsid w:val="00330FE4"/>
    <w:rsid w:val="003311C5"/>
    <w:rsid w:val="00331778"/>
    <w:rsid w:val="003332E4"/>
    <w:rsid w:val="0033347A"/>
    <w:rsid w:val="003355A7"/>
    <w:rsid w:val="00336C22"/>
    <w:rsid w:val="00337226"/>
    <w:rsid w:val="003372F6"/>
    <w:rsid w:val="00340617"/>
    <w:rsid w:val="003412F7"/>
    <w:rsid w:val="0034170E"/>
    <w:rsid w:val="003418D9"/>
    <w:rsid w:val="00343D44"/>
    <w:rsid w:val="00343E4E"/>
    <w:rsid w:val="00344FCF"/>
    <w:rsid w:val="00345560"/>
    <w:rsid w:val="00345A46"/>
    <w:rsid w:val="00346458"/>
    <w:rsid w:val="00346CAE"/>
    <w:rsid w:val="00346FF9"/>
    <w:rsid w:val="0035088A"/>
    <w:rsid w:val="0035104A"/>
    <w:rsid w:val="003520BC"/>
    <w:rsid w:val="00352C06"/>
    <w:rsid w:val="00353426"/>
    <w:rsid w:val="00353B94"/>
    <w:rsid w:val="00354C6B"/>
    <w:rsid w:val="00355B0A"/>
    <w:rsid w:val="00355CF1"/>
    <w:rsid w:val="00355DD9"/>
    <w:rsid w:val="00357046"/>
    <w:rsid w:val="00360425"/>
    <w:rsid w:val="00360466"/>
    <w:rsid w:val="0036399D"/>
    <w:rsid w:val="003652AB"/>
    <w:rsid w:val="00365473"/>
    <w:rsid w:val="003664E4"/>
    <w:rsid w:val="00367242"/>
    <w:rsid w:val="00367715"/>
    <w:rsid w:val="00370CF3"/>
    <w:rsid w:val="00373647"/>
    <w:rsid w:val="00373D3F"/>
    <w:rsid w:val="003741E9"/>
    <w:rsid w:val="00375BF3"/>
    <w:rsid w:val="0037603B"/>
    <w:rsid w:val="0037684C"/>
    <w:rsid w:val="003810FA"/>
    <w:rsid w:val="003825C7"/>
    <w:rsid w:val="00382CC2"/>
    <w:rsid w:val="00382D8E"/>
    <w:rsid w:val="00383072"/>
    <w:rsid w:val="0038324A"/>
    <w:rsid w:val="0038411D"/>
    <w:rsid w:val="00384D4D"/>
    <w:rsid w:val="003868F8"/>
    <w:rsid w:val="00387B8B"/>
    <w:rsid w:val="003902C0"/>
    <w:rsid w:val="00392FBB"/>
    <w:rsid w:val="003935A7"/>
    <w:rsid w:val="00395BAB"/>
    <w:rsid w:val="00395DE7"/>
    <w:rsid w:val="00396CAF"/>
    <w:rsid w:val="003A0436"/>
    <w:rsid w:val="003A0501"/>
    <w:rsid w:val="003A1C45"/>
    <w:rsid w:val="003A2173"/>
    <w:rsid w:val="003A2D27"/>
    <w:rsid w:val="003A3606"/>
    <w:rsid w:val="003A40F8"/>
    <w:rsid w:val="003A411C"/>
    <w:rsid w:val="003A414A"/>
    <w:rsid w:val="003A6213"/>
    <w:rsid w:val="003A67EE"/>
    <w:rsid w:val="003A6FC9"/>
    <w:rsid w:val="003A74F1"/>
    <w:rsid w:val="003A7A17"/>
    <w:rsid w:val="003A7AB8"/>
    <w:rsid w:val="003B201E"/>
    <w:rsid w:val="003B3230"/>
    <w:rsid w:val="003B349E"/>
    <w:rsid w:val="003B3B37"/>
    <w:rsid w:val="003B3D08"/>
    <w:rsid w:val="003B412B"/>
    <w:rsid w:val="003B4BD3"/>
    <w:rsid w:val="003B630F"/>
    <w:rsid w:val="003B68D7"/>
    <w:rsid w:val="003B6900"/>
    <w:rsid w:val="003B6F62"/>
    <w:rsid w:val="003C0314"/>
    <w:rsid w:val="003C0656"/>
    <w:rsid w:val="003C2029"/>
    <w:rsid w:val="003C2228"/>
    <w:rsid w:val="003C23D3"/>
    <w:rsid w:val="003C3225"/>
    <w:rsid w:val="003C443A"/>
    <w:rsid w:val="003C4D8C"/>
    <w:rsid w:val="003C5120"/>
    <w:rsid w:val="003C5207"/>
    <w:rsid w:val="003C7357"/>
    <w:rsid w:val="003C796A"/>
    <w:rsid w:val="003D07F0"/>
    <w:rsid w:val="003D0986"/>
    <w:rsid w:val="003D09F6"/>
    <w:rsid w:val="003D101F"/>
    <w:rsid w:val="003D18C4"/>
    <w:rsid w:val="003D2754"/>
    <w:rsid w:val="003D4777"/>
    <w:rsid w:val="003D4B1D"/>
    <w:rsid w:val="003D5B24"/>
    <w:rsid w:val="003D5F0C"/>
    <w:rsid w:val="003D6BFE"/>
    <w:rsid w:val="003D7E00"/>
    <w:rsid w:val="003E1BC7"/>
    <w:rsid w:val="003E1D08"/>
    <w:rsid w:val="003E2DED"/>
    <w:rsid w:val="003E43CD"/>
    <w:rsid w:val="003E4E08"/>
    <w:rsid w:val="003E4FC6"/>
    <w:rsid w:val="003E59D5"/>
    <w:rsid w:val="003E5B2C"/>
    <w:rsid w:val="003E5BFB"/>
    <w:rsid w:val="003E5E6A"/>
    <w:rsid w:val="003E63AE"/>
    <w:rsid w:val="003E666C"/>
    <w:rsid w:val="003E7CED"/>
    <w:rsid w:val="003E7D2D"/>
    <w:rsid w:val="003F042B"/>
    <w:rsid w:val="003F0DE1"/>
    <w:rsid w:val="003F1911"/>
    <w:rsid w:val="003F1941"/>
    <w:rsid w:val="003F21EA"/>
    <w:rsid w:val="003F2845"/>
    <w:rsid w:val="003F28C4"/>
    <w:rsid w:val="003F2920"/>
    <w:rsid w:val="003F2C4D"/>
    <w:rsid w:val="003F396C"/>
    <w:rsid w:val="003F4706"/>
    <w:rsid w:val="003F4711"/>
    <w:rsid w:val="003F790D"/>
    <w:rsid w:val="00401351"/>
    <w:rsid w:val="004013A6"/>
    <w:rsid w:val="00401566"/>
    <w:rsid w:val="004015F0"/>
    <w:rsid w:val="004017C0"/>
    <w:rsid w:val="00401859"/>
    <w:rsid w:val="00402D28"/>
    <w:rsid w:val="00402EB6"/>
    <w:rsid w:val="00403C2C"/>
    <w:rsid w:val="00403D0A"/>
    <w:rsid w:val="0040479D"/>
    <w:rsid w:val="00405A49"/>
    <w:rsid w:val="00405E60"/>
    <w:rsid w:val="004103D6"/>
    <w:rsid w:val="004115AD"/>
    <w:rsid w:val="0041285F"/>
    <w:rsid w:val="00412F7C"/>
    <w:rsid w:val="0041356E"/>
    <w:rsid w:val="004139DA"/>
    <w:rsid w:val="0041440E"/>
    <w:rsid w:val="0041479A"/>
    <w:rsid w:val="00414D93"/>
    <w:rsid w:val="004158F3"/>
    <w:rsid w:val="00415982"/>
    <w:rsid w:val="00416782"/>
    <w:rsid w:val="004172D6"/>
    <w:rsid w:val="00421224"/>
    <w:rsid w:val="00422073"/>
    <w:rsid w:val="0042338F"/>
    <w:rsid w:val="00423992"/>
    <w:rsid w:val="00424953"/>
    <w:rsid w:val="004251E4"/>
    <w:rsid w:val="00425B0C"/>
    <w:rsid w:val="00425B5A"/>
    <w:rsid w:val="00425EB2"/>
    <w:rsid w:val="00426929"/>
    <w:rsid w:val="0042719D"/>
    <w:rsid w:val="00427734"/>
    <w:rsid w:val="00427793"/>
    <w:rsid w:val="00427F48"/>
    <w:rsid w:val="00431D27"/>
    <w:rsid w:val="00432600"/>
    <w:rsid w:val="00432F2F"/>
    <w:rsid w:val="00433708"/>
    <w:rsid w:val="00434788"/>
    <w:rsid w:val="00435931"/>
    <w:rsid w:val="00437048"/>
    <w:rsid w:val="0043750E"/>
    <w:rsid w:val="00437630"/>
    <w:rsid w:val="00440FE5"/>
    <w:rsid w:val="00441084"/>
    <w:rsid w:val="00441DCE"/>
    <w:rsid w:val="0044253B"/>
    <w:rsid w:val="004431BC"/>
    <w:rsid w:val="00443B73"/>
    <w:rsid w:val="00444114"/>
    <w:rsid w:val="004454DD"/>
    <w:rsid w:val="004456BC"/>
    <w:rsid w:val="004459A4"/>
    <w:rsid w:val="00446652"/>
    <w:rsid w:val="00446758"/>
    <w:rsid w:val="004470CB"/>
    <w:rsid w:val="0044710B"/>
    <w:rsid w:val="0045068B"/>
    <w:rsid w:val="00451760"/>
    <w:rsid w:val="00451E17"/>
    <w:rsid w:val="00452D8E"/>
    <w:rsid w:val="00452F09"/>
    <w:rsid w:val="0045374E"/>
    <w:rsid w:val="00453A89"/>
    <w:rsid w:val="00453FA5"/>
    <w:rsid w:val="004542B1"/>
    <w:rsid w:val="00455742"/>
    <w:rsid w:val="00456282"/>
    <w:rsid w:val="00456299"/>
    <w:rsid w:val="00457246"/>
    <w:rsid w:val="00457597"/>
    <w:rsid w:val="00460CE3"/>
    <w:rsid w:val="00460D6C"/>
    <w:rsid w:val="0046151C"/>
    <w:rsid w:val="00463BBB"/>
    <w:rsid w:val="004653D3"/>
    <w:rsid w:val="00465475"/>
    <w:rsid w:val="004664FB"/>
    <w:rsid w:val="00466FBA"/>
    <w:rsid w:val="0047185E"/>
    <w:rsid w:val="004721DD"/>
    <w:rsid w:val="004721EB"/>
    <w:rsid w:val="00472614"/>
    <w:rsid w:val="0047287A"/>
    <w:rsid w:val="004728EC"/>
    <w:rsid w:val="004732E0"/>
    <w:rsid w:val="00473332"/>
    <w:rsid w:val="00474ED3"/>
    <w:rsid w:val="00475AD5"/>
    <w:rsid w:val="00475BAB"/>
    <w:rsid w:val="00476BB5"/>
    <w:rsid w:val="00477A75"/>
    <w:rsid w:val="00477ABB"/>
    <w:rsid w:val="00477DD2"/>
    <w:rsid w:val="004803E8"/>
    <w:rsid w:val="00480453"/>
    <w:rsid w:val="00480773"/>
    <w:rsid w:val="00482DC6"/>
    <w:rsid w:val="00483F8D"/>
    <w:rsid w:val="00484806"/>
    <w:rsid w:val="00485EA9"/>
    <w:rsid w:val="00486030"/>
    <w:rsid w:val="00486D61"/>
    <w:rsid w:val="004919BF"/>
    <w:rsid w:val="00491B3C"/>
    <w:rsid w:val="00492D15"/>
    <w:rsid w:val="00494791"/>
    <w:rsid w:val="004962C5"/>
    <w:rsid w:val="0049687E"/>
    <w:rsid w:val="0049722C"/>
    <w:rsid w:val="004A07C4"/>
    <w:rsid w:val="004A136B"/>
    <w:rsid w:val="004A19B3"/>
    <w:rsid w:val="004A1AFD"/>
    <w:rsid w:val="004A2B9C"/>
    <w:rsid w:val="004A4310"/>
    <w:rsid w:val="004A4427"/>
    <w:rsid w:val="004A48D7"/>
    <w:rsid w:val="004A4A71"/>
    <w:rsid w:val="004A5CE9"/>
    <w:rsid w:val="004A5E83"/>
    <w:rsid w:val="004A6FF2"/>
    <w:rsid w:val="004A76F1"/>
    <w:rsid w:val="004A78C2"/>
    <w:rsid w:val="004B00B1"/>
    <w:rsid w:val="004B029F"/>
    <w:rsid w:val="004B0C1C"/>
    <w:rsid w:val="004B2754"/>
    <w:rsid w:val="004B2A69"/>
    <w:rsid w:val="004B3B52"/>
    <w:rsid w:val="004B439C"/>
    <w:rsid w:val="004B5341"/>
    <w:rsid w:val="004B68DC"/>
    <w:rsid w:val="004B72FD"/>
    <w:rsid w:val="004C0D27"/>
    <w:rsid w:val="004C0E5D"/>
    <w:rsid w:val="004C0ECE"/>
    <w:rsid w:val="004C1924"/>
    <w:rsid w:val="004C2289"/>
    <w:rsid w:val="004C25C9"/>
    <w:rsid w:val="004C2E4D"/>
    <w:rsid w:val="004C30FF"/>
    <w:rsid w:val="004C3C0D"/>
    <w:rsid w:val="004C5056"/>
    <w:rsid w:val="004C692F"/>
    <w:rsid w:val="004C6DE2"/>
    <w:rsid w:val="004C7578"/>
    <w:rsid w:val="004C77FA"/>
    <w:rsid w:val="004C7EE7"/>
    <w:rsid w:val="004D03EC"/>
    <w:rsid w:val="004D0641"/>
    <w:rsid w:val="004D0DEE"/>
    <w:rsid w:val="004D0E07"/>
    <w:rsid w:val="004D109F"/>
    <w:rsid w:val="004D15B0"/>
    <w:rsid w:val="004D17D6"/>
    <w:rsid w:val="004D1A46"/>
    <w:rsid w:val="004D1F3F"/>
    <w:rsid w:val="004D20A8"/>
    <w:rsid w:val="004D282B"/>
    <w:rsid w:val="004D30FB"/>
    <w:rsid w:val="004D3A9E"/>
    <w:rsid w:val="004D3E76"/>
    <w:rsid w:val="004D3FCF"/>
    <w:rsid w:val="004D4390"/>
    <w:rsid w:val="004D48CF"/>
    <w:rsid w:val="004D4EF4"/>
    <w:rsid w:val="004D5732"/>
    <w:rsid w:val="004D608E"/>
    <w:rsid w:val="004D6093"/>
    <w:rsid w:val="004D60C1"/>
    <w:rsid w:val="004D6C13"/>
    <w:rsid w:val="004E03F5"/>
    <w:rsid w:val="004E07E2"/>
    <w:rsid w:val="004E19BF"/>
    <w:rsid w:val="004E3C16"/>
    <w:rsid w:val="004E5909"/>
    <w:rsid w:val="004E5AC5"/>
    <w:rsid w:val="004E62AF"/>
    <w:rsid w:val="004E69A8"/>
    <w:rsid w:val="004E6AAA"/>
    <w:rsid w:val="004F0A5C"/>
    <w:rsid w:val="004F0CFB"/>
    <w:rsid w:val="004F17D4"/>
    <w:rsid w:val="004F1B25"/>
    <w:rsid w:val="004F1CC6"/>
    <w:rsid w:val="004F21EC"/>
    <w:rsid w:val="004F2309"/>
    <w:rsid w:val="004F30BA"/>
    <w:rsid w:val="004F33D6"/>
    <w:rsid w:val="004F5079"/>
    <w:rsid w:val="004F524D"/>
    <w:rsid w:val="004F6188"/>
    <w:rsid w:val="004F66E7"/>
    <w:rsid w:val="004F6C59"/>
    <w:rsid w:val="004F6E59"/>
    <w:rsid w:val="00500987"/>
    <w:rsid w:val="00501448"/>
    <w:rsid w:val="005018A9"/>
    <w:rsid w:val="00502121"/>
    <w:rsid w:val="00502A73"/>
    <w:rsid w:val="00502D2E"/>
    <w:rsid w:val="00503B69"/>
    <w:rsid w:val="005047A7"/>
    <w:rsid w:val="00504F7A"/>
    <w:rsid w:val="0050609E"/>
    <w:rsid w:val="005072BA"/>
    <w:rsid w:val="005072E1"/>
    <w:rsid w:val="005110E4"/>
    <w:rsid w:val="00513590"/>
    <w:rsid w:val="00513D9F"/>
    <w:rsid w:val="00514A8E"/>
    <w:rsid w:val="00514E73"/>
    <w:rsid w:val="005158BA"/>
    <w:rsid w:val="00515B01"/>
    <w:rsid w:val="00515CBC"/>
    <w:rsid w:val="005206F5"/>
    <w:rsid w:val="00520BB0"/>
    <w:rsid w:val="00520EAC"/>
    <w:rsid w:val="00521DEC"/>
    <w:rsid w:val="00521F0C"/>
    <w:rsid w:val="0052293C"/>
    <w:rsid w:val="00522F22"/>
    <w:rsid w:val="0052312A"/>
    <w:rsid w:val="00523360"/>
    <w:rsid w:val="00524E87"/>
    <w:rsid w:val="00525B06"/>
    <w:rsid w:val="005268EF"/>
    <w:rsid w:val="00526CDA"/>
    <w:rsid w:val="00526F33"/>
    <w:rsid w:val="00527744"/>
    <w:rsid w:val="005277AF"/>
    <w:rsid w:val="005278DA"/>
    <w:rsid w:val="00527B9B"/>
    <w:rsid w:val="00527D5B"/>
    <w:rsid w:val="00527F3C"/>
    <w:rsid w:val="0053081D"/>
    <w:rsid w:val="005316FD"/>
    <w:rsid w:val="0053254F"/>
    <w:rsid w:val="00535199"/>
    <w:rsid w:val="0053577F"/>
    <w:rsid w:val="00536058"/>
    <w:rsid w:val="00537043"/>
    <w:rsid w:val="00540558"/>
    <w:rsid w:val="00540A62"/>
    <w:rsid w:val="005412F9"/>
    <w:rsid w:val="00541CAA"/>
    <w:rsid w:val="00542185"/>
    <w:rsid w:val="00542903"/>
    <w:rsid w:val="005429B3"/>
    <w:rsid w:val="00544721"/>
    <w:rsid w:val="00544E37"/>
    <w:rsid w:val="00545278"/>
    <w:rsid w:val="00545450"/>
    <w:rsid w:val="0054584C"/>
    <w:rsid w:val="00545E8D"/>
    <w:rsid w:val="0054746D"/>
    <w:rsid w:val="005478CF"/>
    <w:rsid w:val="00547E53"/>
    <w:rsid w:val="00550090"/>
    <w:rsid w:val="005518A1"/>
    <w:rsid w:val="00552494"/>
    <w:rsid w:val="0055272F"/>
    <w:rsid w:val="005531F9"/>
    <w:rsid w:val="005542AF"/>
    <w:rsid w:val="00555223"/>
    <w:rsid w:val="0055569A"/>
    <w:rsid w:val="00555DE6"/>
    <w:rsid w:val="00556411"/>
    <w:rsid w:val="00556775"/>
    <w:rsid w:val="00556D7C"/>
    <w:rsid w:val="00557DD1"/>
    <w:rsid w:val="0056039C"/>
    <w:rsid w:val="00561AE8"/>
    <w:rsid w:val="005623D0"/>
    <w:rsid w:val="00562F9F"/>
    <w:rsid w:val="005634BA"/>
    <w:rsid w:val="00563B5B"/>
    <w:rsid w:val="00563DA5"/>
    <w:rsid w:val="0056428D"/>
    <w:rsid w:val="00565542"/>
    <w:rsid w:val="0056555A"/>
    <w:rsid w:val="00565727"/>
    <w:rsid w:val="0056589A"/>
    <w:rsid w:val="00565C7D"/>
    <w:rsid w:val="0056711D"/>
    <w:rsid w:val="005672A5"/>
    <w:rsid w:val="00567C14"/>
    <w:rsid w:val="00570632"/>
    <w:rsid w:val="00570679"/>
    <w:rsid w:val="005711CD"/>
    <w:rsid w:val="0057147E"/>
    <w:rsid w:val="0057200E"/>
    <w:rsid w:val="00572673"/>
    <w:rsid w:val="0057338C"/>
    <w:rsid w:val="0057360D"/>
    <w:rsid w:val="0057372A"/>
    <w:rsid w:val="00573EFD"/>
    <w:rsid w:val="00574044"/>
    <w:rsid w:val="00576498"/>
    <w:rsid w:val="005765FA"/>
    <w:rsid w:val="00576EF0"/>
    <w:rsid w:val="00576FBF"/>
    <w:rsid w:val="0057721D"/>
    <w:rsid w:val="005778B1"/>
    <w:rsid w:val="00577EB7"/>
    <w:rsid w:val="00583541"/>
    <w:rsid w:val="005839B6"/>
    <w:rsid w:val="00583CBF"/>
    <w:rsid w:val="00584534"/>
    <w:rsid w:val="00584C09"/>
    <w:rsid w:val="005851D6"/>
    <w:rsid w:val="00586796"/>
    <w:rsid w:val="00590096"/>
    <w:rsid w:val="005912BD"/>
    <w:rsid w:val="00591377"/>
    <w:rsid w:val="0059468F"/>
    <w:rsid w:val="0059484D"/>
    <w:rsid w:val="00594BEA"/>
    <w:rsid w:val="00595138"/>
    <w:rsid w:val="005951CD"/>
    <w:rsid w:val="005955D3"/>
    <w:rsid w:val="00595D52"/>
    <w:rsid w:val="00597888"/>
    <w:rsid w:val="005A067C"/>
    <w:rsid w:val="005A132E"/>
    <w:rsid w:val="005A1692"/>
    <w:rsid w:val="005A28F8"/>
    <w:rsid w:val="005A29C4"/>
    <w:rsid w:val="005A3F42"/>
    <w:rsid w:val="005A4B16"/>
    <w:rsid w:val="005A4BC9"/>
    <w:rsid w:val="005A62E4"/>
    <w:rsid w:val="005A65A6"/>
    <w:rsid w:val="005A6838"/>
    <w:rsid w:val="005A6CD3"/>
    <w:rsid w:val="005A70B5"/>
    <w:rsid w:val="005A74B1"/>
    <w:rsid w:val="005B0990"/>
    <w:rsid w:val="005B0C79"/>
    <w:rsid w:val="005B1404"/>
    <w:rsid w:val="005B14EC"/>
    <w:rsid w:val="005B1D32"/>
    <w:rsid w:val="005B22D0"/>
    <w:rsid w:val="005B2BF7"/>
    <w:rsid w:val="005B3C36"/>
    <w:rsid w:val="005B44E5"/>
    <w:rsid w:val="005B5998"/>
    <w:rsid w:val="005B5B05"/>
    <w:rsid w:val="005B633B"/>
    <w:rsid w:val="005B7466"/>
    <w:rsid w:val="005C07E4"/>
    <w:rsid w:val="005C3309"/>
    <w:rsid w:val="005C3C4E"/>
    <w:rsid w:val="005C3FC3"/>
    <w:rsid w:val="005C4139"/>
    <w:rsid w:val="005C4B6C"/>
    <w:rsid w:val="005C4ED9"/>
    <w:rsid w:val="005C55B3"/>
    <w:rsid w:val="005C567F"/>
    <w:rsid w:val="005C5B29"/>
    <w:rsid w:val="005C5E45"/>
    <w:rsid w:val="005C7307"/>
    <w:rsid w:val="005D0A3F"/>
    <w:rsid w:val="005D0BF4"/>
    <w:rsid w:val="005D0C50"/>
    <w:rsid w:val="005D14DC"/>
    <w:rsid w:val="005D1F65"/>
    <w:rsid w:val="005D20A1"/>
    <w:rsid w:val="005D30D2"/>
    <w:rsid w:val="005D776E"/>
    <w:rsid w:val="005D7C20"/>
    <w:rsid w:val="005E1CC8"/>
    <w:rsid w:val="005E371F"/>
    <w:rsid w:val="005E3BEC"/>
    <w:rsid w:val="005E4D45"/>
    <w:rsid w:val="005E550A"/>
    <w:rsid w:val="005E5B41"/>
    <w:rsid w:val="005E6E66"/>
    <w:rsid w:val="005F0389"/>
    <w:rsid w:val="005F0663"/>
    <w:rsid w:val="005F2044"/>
    <w:rsid w:val="005F363E"/>
    <w:rsid w:val="005F388A"/>
    <w:rsid w:val="005F3BED"/>
    <w:rsid w:val="005F4201"/>
    <w:rsid w:val="005F50EC"/>
    <w:rsid w:val="005F613D"/>
    <w:rsid w:val="005F6866"/>
    <w:rsid w:val="005F6F5E"/>
    <w:rsid w:val="006000C3"/>
    <w:rsid w:val="00600BE8"/>
    <w:rsid w:val="00600DA5"/>
    <w:rsid w:val="0060112E"/>
    <w:rsid w:val="00601343"/>
    <w:rsid w:val="0060153B"/>
    <w:rsid w:val="00602F2A"/>
    <w:rsid w:val="00603885"/>
    <w:rsid w:val="00603E65"/>
    <w:rsid w:val="00603E85"/>
    <w:rsid w:val="0060414A"/>
    <w:rsid w:val="006042CF"/>
    <w:rsid w:val="0060475E"/>
    <w:rsid w:val="00604DDA"/>
    <w:rsid w:val="00605040"/>
    <w:rsid w:val="006057BB"/>
    <w:rsid w:val="00605FDA"/>
    <w:rsid w:val="006107A4"/>
    <w:rsid w:val="00610B8F"/>
    <w:rsid w:val="00611318"/>
    <w:rsid w:val="006124DF"/>
    <w:rsid w:val="00612505"/>
    <w:rsid w:val="00612809"/>
    <w:rsid w:val="006167F7"/>
    <w:rsid w:val="00616969"/>
    <w:rsid w:val="00616A9C"/>
    <w:rsid w:val="00617BFF"/>
    <w:rsid w:val="00620F5A"/>
    <w:rsid w:val="00620FBD"/>
    <w:rsid w:val="00621FFE"/>
    <w:rsid w:val="0062259E"/>
    <w:rsid w:val="00624C42"/>
    <w:rsid w:val="00625A1D"/>
    <w:rsid w:val="00625F16"/>
    <w:rsid w:val="006278BC"/>
    <w:rsid w:val="0063040B"/>
    <w:rsid w:val="00630C46"/>
    <w:rsid w:val="00631DAF"/>
    <w:rsid w:val="006328D9"/>
    <w:rsid w:val="0063332D"/>
    <w:rsid w:val="0063454D"/>
    <w:rsid w:val="0063512D"/>
    <w:rsid w:val="0063516A"/>
    <w:rsid w:val="00637330"/>
    <w:rsid w:val="00637458"/>
    <w:rsid w:val="0063773F"/>
    <w:rsid w:val="0064093E"/>
    <w:rsid w:val="00642AB8"/>
    <w:rsid w:val="00642D87"/>
    <w:rsid w:val="00642F8D"/>
    <w:rsid w:val="00643D2E"/>
    <w:rsid w:val="0064421E"/>
    <w:rsid w:val="00645143"/>
    <w:rsid w:val="0064592B"/>
    <w:rsid w:val="00646762"/>
    <w:rsid w:val="00647CD3"/>
    <w:rsid w:val="006502A6"/>
    <w:rsid w:val="00650705"/>
    <w:rsid w:val="00650799"/>
    <w:rsid w:val="0065140C"/>
    <w:rsid w:val="00652E11"/>
    <w:rsid w:val="006530C4"/>
    <w:rsid w:val="006533BB"/>
    <w:rsid w:val="00654145"/>
    <w:rsid w:val="00654999"/>
    <w:rsid w:val="00655459"/>
    <w:rsid w:val="0065545C"/>
    <w:rsid w:val="006555C5"/>
    <w:rsid w:val="00655607"/>
    <w:rsid w:val="0065659E"/>
    <w:rsid w:val="006574DA"/>
    <w:rsid w:val="00657645"/>
    <w:rsid w:val="00657E83"/>
    <w:rsid w:val="006600F7"/>
    <w:rsid w:val="006622D7"/>
    <w:rsid w:val="0066375C"/>
    <w:rsid w:val="00663784"/>
    <w:rsid w:val="00663B6C"/>
    <w:rsid w:val="00664275"/>
    <w:rsid w:val="006643E3"/>
    <w:rsid w:val="00665A44"/>
    <w:rsid w:val="0066720E"/>
    <w:rsid w:val="00670CE5"/>
    <w:rsid w:val="00671365"/>
    <w:rsid w:val="0067253B"/>
    <w:rsid w:val="00672F36"/>
    <w:rsid w:val="00673726"/>
    <w:rsid w:val="0067383A"/>
    <w:rsid w:val="00676BB9"/>
    <w:rsid w:val="00677074"/>
    <w:rsid w:val="0067757A"/>
    <w:rsid w:val="006808C4"/>
    <w:rsid w:val="00682047"/>
    <w:rsid w:val="006827D4"/>
    <w:rsid w:val="00682B0A"/>
    <w:rsid w:val="00682BD3"/>
    <w:rsid w:val="00682F1F"/>
    <w:rsid w:val="006839B6"/>
    <w:rsid w:val="006842E3"/>
    <w:rsid w:val="006842EB"/>
    <w:rsid w:val="00685CB9"/>
    <w:rsid w:val="006870A8"/>
    <w:rsid w:val="006900D9"/>
    <w:rsid w:val="00691159"/>
    <w:rsid w:val="00691CCC"/>
    <w:rsid w:val="0069224E"/>
    <w:rsid w:val="006927B0"/>
    <w:rsid w:val="00692A0D"/>
    <w:rsid w:val="006938DC"/>
    <w:rsid w:val="00693D2F"/>
    <w:rsid w:val="00695460"/>
    <w:rsid w:val="006955DE"/>
    <w:rsid w:val="00696234"/>
    <w:rsid w:val="006A078F"/>
    <w:rsid w:val="006A10BD"/>
    <w:rsid w:val="006A153C"/>
    <w:rsid w:val="006A1B0A"/>
    <w:rsid w:val="006A26F1"/>
    <w:rsid w:val="006A3B2C"/>
    <w:rsid w:val="006A4854"/>
    <w:rsid w:val="006A4AAF"/>
    <w:rsid w:val="006A575F"/>
    <w:rsid w:val="006A7DA6"/>
    <w:rsid w:val="006B001A"/>
    <w:rsid w:val="006B30A5"/>
    <w:rsid w:val="006B48CD"/>
    <w:rsid w:val="006B51D9"/>
    <w:rsid w:val="006B5A89"/>
    <w:rsid w:val="006B5F14"/>
    <w:rsid w:val="006B65BF"/>
    <w:rsid w:val="006B692E"/>
    <w:rsid w:val="006B71A4"/>
    <w:rsid w:val="006B7B63"/>
    <w:rsid w:val="006C0978"/>
    <w:rsid w:val="006C0EEB"/>
    <w:rsid w:val="006C1E82"/>
    <w:rsid w:val="006C1F26"/>
    <w:rsid w:val="006C203D"/>
    <w:rsid w:val="006C22E1"/>
    <w:rsid w:val="006C2B13"/>
    <w:rsid w:val="006C5705"/>
    <w:rsid w:val="006C5B52"/>
    <w:rsid w:val="006C5F1A"/>
    <w:rsid w:val="006C682F"/>
    <w:rsid w:val="006C6E8B"/>
    <w:rsid w:val="006D21BE"/>
    <w:rsid w:val="006D25F8"/>
    <w:rsid w:val="006D2EE0"/>
    <w:rsid w:val="006D4B1E"/>
    <w:rsid w:val="006D5A3D"/>
    <w:rsid w:val="006E11DF"/>
    <w:rsid w:val="006E1597"/>
    <w:rsid w:val="006E16B1"/>
    <w:rsid w:val="006E41B9"/>
    <w:rsid w:val="006E4EC0"/>
    <w:rsid w:val="006E67C2"/>
    <w:rsid w:val="006E6D61"/>
    <w:rsid w:val="006E7386"/>
    <w:rsid w:val="006E7460"/>
    <w:rsid w:val="006F09ED"/>
    <w:rsid w:val="006F0C15"/>
    <w:rsid w:val="006F0CBC"/>
    <w:rsid w:val="006F47B1"/>
    <w:rsid w:val="006F4A7C"/>
    <w:rsid w:val="006F53E9"/>
    <w:rsid w:val="006F5B13"/>
    <w:rsid w:val="006F63DF"/>
    <w:rsid w:val="006F6D46"/>
    <w:rsid w:val="006F6EFE"/>
    <w:rsid w:val="006F77FD"/>
    <w:rsid w:val="00701271"/>
    <w:rsid w:val="0070136A"/>
    <w:rsid w:val="0070197E"/>
    <w:rsid w:val="00701C61"/>
    <w:rsid w:val="00701F62"/>
    <w:rsid w:val="00702642"/>
    <w:rsid w:val="00702E35"/>
    <w:rsid w:val="00704273"/>
    <w:rsid w:val="0070648B"/>
    <w:rsid w:val="007064C0"/>
    <w:rsid w:val="007102A4"/>
    <w:rsid w:val="00710788"/>
    <w:rsid w:val="00711A0C"/>
    <w:rsid w:val="00711FAA"/>
    <w:rsid w:val="00712BB8"/>
    <w:rsid w:val="00713021"/>
    <w:rsid w:val="00713616"/>
    <w:rsid w:val="007150B8"/>
    <w:rsid w:val="00715AEE"/>
    <w:rsid w:val="00716325"/>
    <w:rsid w:val="00716A94"/>
    <w:rsid w:val="00717DFA"/>
    <w:rsid w:val="0072009C"/>
    <w:rsid w:val="007204F0"/>
    <w:rsid w:val="00720C68"/>
    <w:rsid w:val="0072183B"/>
    <w:rsid w:val="00721C44"/>
    <w:rsid w:val="007221BA"/>
    <w:rsid w:val="007230C6"/>
    <w:rsid w:val="007262E0"/>
    <w:rsid w:val="00726804"/>
    <w:rsid w:val="007269FD"/>
    <w:rsid w:val="007275FA"/>
    <w:rsid w:val="0073033F"/>
    <w:rsid w:val="00731E41"/>
    <w:rsid w:val="00732E47"/>
    <w:rsid w:val="007336AC"/>
    <w:rsid w:val="00735F83"/>
    <w:rsid w:val="007362FC"/>
    <w:rsid w:val="007364F0"/>
    <w:rsid w:val="00736AED"/>
    <w:rsid w:val="007374F1"/>
    <w:rsid w:val="00741110"/>
    <w:rsid w:val="007414E3"/>
    <w:rsid w:val="007420E6"/>
    <w:rsid w:val="00742984"/>
    <w:rsid w:val="00742CDD"/>
    <w:rsid w:val="00743500"/>
    <w:rsid w:val="007435AD"/>
    <w:rsid w:val="00744502"/>
    <w:rsid w:val="00746145"/>
    <w:rsid w:val="00747888"/>
    <w:rsid w:val="00747E7C"/>
    <w:rsid w:val="00750CA8"/>
    <w:rsid w:val="00750F94"/>
    <w:rsid w:val="00751C11"/>
    <w:rsid w:val="00752D73"/>
    <w:rsid w:val="007541E6"/>
    <w:rsid w:val="00754CAD"/>
    <w:rsid w:val="00754F9F"/>
    <w:rsid w:val="0075524B"/>
    <w:rsid w:val="0075633C"/>
    <w:rsid w:val="00756527"/>
    <w:rsid w:val="0075652A"/>
    <w:rsid w:val="00756E24"/>
    <w:rsid w:val="00757CB9"/>
    <w:rsid w:val="00760490"/>
    <w:rsid w:val="007617F9"/>
    <w:rsid w:val="00761BED"/>
    <w:rsid w:val="00762F94"/>
    <w:rsid w:val="0076395A"/>
    <w:rsid w:val="007639C4"/>
    <w:rsid w:val="00765227"/>
    <w:rsid w:val="00766383"/>
    <w:rsid w:val="007663FC"/>
    <w:rsid w:val="00766891"/>
    <w:rsid w:val="00766A03"/>
    <w:rsid w:val="0076768E"/>
    <w:rsid w:val="00767E8E"/>
    <w:rsid w:val="007718F5"/>
    <w:rsid w:val="00771AE0"/>
    <w:rsid w:val="007722E8"/>
    <w:rsid w:val="00772B4E"/>
    <w:rsid w:val="00773E4E"/>
    <w:rsid w:val="00773F51"/>
    <w:rsid w:val="00774037"/>
    <w:rsid w:val="007744A3"/>
    <w:rsid w:val="007750FA"/>
    <w:rsid w:val="00776701"/>
    <w:rsid w:val="00776883"/>
    <w:rsid w:val="00777322"/>
    <w:rsid w:val="00777424"/>
    <w:rsid w:val="007806B1"/>
    <w:rsid w:val="00780B26"/>
    <w:rsid w:val="007811D0"/>
    <w:rsid w:val="00781A90"/>
    <w:rsid w:val="00781DD6"/>
    <w:rsid w:val="00782098"/>
    <w:rsid w:val="007823C4"/>
    <w:rsid w:val="00782B19"/>
    <w:rsid w:val="007844EC"/>
    <w:rsid w:val="00784963"/>
    <w:rsid w:val="00785DEB"/>
    <w:rsid w:val="007860A2"/>
    <w:rsid w:val="00786BF5"/>
    <w:rsid w:val="00786F0E"/>
    <w:rsid w:val="00787BF7"/>
    <w:rsid w:val="007910ED"/>
    <w:rsid w:val="00791739"/>
    <w:rsid w:val="00791D8A"/>
    <w:rsid w:val="00792281"/>
    <w:rsid w:val="00794B4A"/>
    <w:rsid w:val="00794C59"/>
    <w:rsid w:val="00795F5B"/>
    <w:rsid w:val="007A0E6E"/>
    <w:rsid w:val="007A1B20"/>
    <w:rsid w:val="007A1B61"/>
    <w:rsid w:val="007A29A7"/>
    <w:rsid w:val="007A2ED0"/>
    <w:rsid w:val="007A3204"/>
    <w:rsid w:val="007A3359"/>
    <w:rsid w:val="007A3AEE"/>
    <w:rsid w:val="007A4E61"/>
    <w:rsid w:val="007A6151"/>
    <w:rsid w:val="007A724B"/>
    <w:rsid w:val="007A7755"/>
    <w:rsid w:val="007A7CFE"/>
    <w:rsid w:val="007B028D"/>
    <w:rsid w:val="007B0C71"/>
    <w:rsid w:val="007B4678"/>
    <w:rsid w:val="007B5704"/>
    <w:rsid w:val="007B5C01"/>
    <w:rsid w:val="007B601D"/>
    <w:rsid w:val="007B7286"/>
    <w:rsid w:val="007C048B"/>
    <w:rsid w:val="007C06F4"/>
    <w:rsid w:val="007C11D6"/>
    <w:rsid w:val="007C1EF9"/>
    <w:rsid w:val="007C23CD"/>
    <w:rsid w:val="007C253A"/>
    <w:rsid w:val="007C3C77"/>
    <w:rsid w:val="007C3EF7"/>
    <w:rsid w:val="007C6090"/>
    <w:rsid w:val="007C6DA2"/>
    <w:rsid w:val="007D0247"/>
    <w:rsid w:val="007D0926"/>
    <w:rsid w:val="007D0E9E"/>
    <w:rsid w:val="007D15F6"/>
    <w:rsid w:val="007D19DF"/>
    <w:rsid w:val="007D2D60"/>
    <w:rsid w:val="007D326F"/>
    <w:rsid w:val="007D3B8F"/>
    <w:rsid w:val="007D3DE0"/>
    <w:rsid w:val="007D43A0"/>
    <w:rsid w:val="007D44D8"/>
    <w:rsid w:val="007D4719"/>
    <w:rsid w:val="007D502C"/>
    <w:rsid w:val="007D57EC"/>
    <w:rsid w:val="007D662A"/>
    <w:rsid w:val="007D68D0"/>
    <w:rsid w:val="007D7586"/>
    <w:rsid w:val="007E0A5C"/>
    <w:rsid w:val="007E10BC"/>
    <w:rsid w:val="007E1EA7"/>
    <w:rsid w:val="007E2DEC"/>
    <w:rsid w:val="007E3DBF"/>
    <w:rsid w:val="007E5536"/>
    <w:rsid w:val="007E57CC"/>
    <w:rsid w:val="007E6441"/>
    <w:rsid w:val="007E68B7"/>
    <w:rsid w:val="007E6967"/>
    <w:rsid w:val="007F025A"/>
    <w:rsid w:val="007F1AE9"/>
    <w:rsid w:val="007F1BEA"/>
    <w:rsid w:val="007F20DE"/>
    <w:rsid w:val="007F2253"/>
    <w:rsid w:val="007F24D7"/>
    <w:rsid w:val="007F3BA1"/>
    <w:rsid w:val="007F5C52"/>
    <w:rsid w:val="007F6642"/>
    <w:rsid w:val="007F6A97"/>
    <w:rsid w:val="00800787"/>
    <w:rsid w:val="00800CA0"/>
    <w:rsid w:val="00802197"/>
    <w:rsid w:val="008027B4"/>
    <w:rsid w:val="008034D7"/>
    <w:rsid w:val="00803825"/>
    <w:rsid w:val="00804A2C"/>
    <w:rsid w:val="00804AC0"/>
    <w:rsid w:val="0080637C"/>
    <w:rsid w:val="008071BC"/>
    <w:rsid w:val="008074A4"/>
    <w:rsid w:val="00810BE9"/>
    <w:rsid w:val="00811354"/>
    <w:rsid w:val="00814808"/>
    <w:rsid w:val="0081549E"/>
    <w:rsid w:val="00817377"/>
    <w:rsid w:val="008175D6"/>
    <w:rsid w:val="00817CF2"/>
    <w:rsid w:val="00820623"/>
    <w:rsid w:val="00820819"/>
    <w:rsid w:val="00822478"/>
    <w:rsid w:val="008233CA"/>
    <w:rsid w:val="008239E8"/>
    <w:rsid w:val="008251D4"/>
    <w:rsid w:val="00826720"/>
    <w:rsid w:val="00826FB9"/>
    <w:rsid w:val="00827694"/>
    <w:rsid w:val="00827E6A"/>
    <w:rsid w:val="00827EC1"/>
    <w:rsid w:val="008328F3"/>
    <w:rsid w:val="00832EE4"/>
    <w:rsid w:val="00833A69"/>
    <w:rsid w:val="008346A6"/>
    <w:rsid w:val="008350D3"/>
    <w:rsid w:val="00835ADB"/>
    <w:rsid w:val="00835FDC"/>
    <w:rsid w:val="008367BB"/>
    <w:rsid w:val="00837575"/>
    <w:rsid w:val="00840014"/>
    <w:rsid w:val="00840983"/>
    <w:rsid w:val="00840CC4"/>
    <w:rsid w:val="00840D30"/>
    <w:rsid w:val="0084188C"/>
    <w:rsid w:val="00841FCF"/>
    <w:rsid w:val="00842A31"/>
    <w:rsid w:val="00843C5F"/>
    <w:rsid w:val="0084442D"/>
    <w:rsid w:val="00845086"/>
    <w:rsid w:val="008469E4"/>
    <w:rsid w:val="00850423"/>
    <w:rsid w:val="008511F8"/>
    <w:rsid w:val="00851FF1"/>
    <w:rsid w:val="00851FFE"/>
    <w:rsid w:val="00852834"/>
    <w:rsid w:val="00852C52"/>
    <w:rsid w:val="008530C0"/>
    <w:rsid w:val="00853C1F"/>
    <w:rsid w:val="00853DFD"/>
    <w:rsid w:val="008547EE"/>
    <w:rsid w:val="00854E81"/>
    <w:rsid w:val="00856B19"/>
    <w:rsid w:val="008570AB"/>
    <w:rsid w:val="00860124"/>
    <w:rsid w:val="00860631"/>
    <w:rsid w:val="00860681"/>
    <w:rsid w:val="00860A8E"/>
    <w:rsid w:val="00860EC4"/>
    <w:rsid w:val="00861856"/>
    <w:rsid w:val="00861858"/>
    <w:rsid w:val="00861B09"/>
    <w:rsid w:val="00862970"/>
    <w:rsid w:val="00862E79"/>
    <w:rsid w:val="00864F6A"/>
    <w:rsid w:val="0086712F"/>
    <w:rsid w:val="00870AC7"/>
    <w:rsid w:val="00870E16"/>
    <w:rsid w:val="00870EEB"/>
    <w:rsid w:val="00871E4A"/>
    <w:rsid w:val="00872B7C"/>
    <w:rsid w:val="00872EFE"/>
    <w:rsid w:val="00874510"/>
    <w:rsid w:val="00875431"/>
    <w:rsid w:val="00875527"/>
    <w:rsid w:val="008755D7"/>
    <w:rsid w:val="008764F2"/>
    <w:rsid w:val="00876B7C"/>
    <w:rsid w:val="008776DB"/>
    <w:rsid w:val="00877A48"/>
    <w:rsid w:val="008808A5"/>
    <w:rsid w:val="00880F48"/>
    <w:rsid w:val="0088161C"/>
    <w:rsid w:val="00881AA1"/>
    <w:rsid w:val="00881B7F"/>
    <w:rsid w:val="00882751"/>
    <w:rsid w:val="008827BA"/>
    <w:rsid w:val="00882E49"/>
    <w:rsid w:val="00883BAA"/>
    <w:rsid w:val="00885BCD"/>
    <w:rsid w:val="008868BA"/>
    <w:rsid w:val="008874FC"/>
    <w:rsid w:val="00887A03"/>
    <w:rsid w:val="00887C93"/>
    <w:rsid w:val="008910B9"/>
    <w:rsid w:val="00891B4E"/>
    <w:rsid w:val="00891F73"/>
    <w:rsid w:val="0089275B"/>
    <w:rsid w:val="00892D62"/>
    <w:rsid w:val="00893A49"/>
    <w:rsid w:val="00893C3B"/>
    <w:rsid w:val="0089497E"/>
    <w:rsid w:val="00894BC6"/>
    <w:rsid w:val="00894EEF"/>
    <w:rsid w:val="00896591"/>
    <w:rsid w:val="00896793"/>
    <w:rsid w:val="0089687B"/>
    <w:rsid w:val="008A0C23"/>
    <w:rsid w:val="008A1251"/>
    <w:rsid w:val="008A25DB"/>
    <w:rsid w:val="008A365E"/>
    <w:rsid w:val="008A39D2"/>
    <w:rsid w:val="008A4E73"/>
    <w:rsid w:val="008A5149"/>
    <w:rsid w:val="008A7078"/>
    <w:rsid w:val="008A7305"/>
    <w:rsid w:val="008B0531"/>
    <w:rsid w:val="008B06B6"/>
    <w:rsid w:val="008B0AB8"/>
    <w:rsid w:val="008B1628"/>
    <w:rsid w:val="008B215E"/>
    <w:rsid w:val="008B284F"/>
    <w:rsid w:val="008B2A4E"/>
    <w:rsid w:val="008B370F"/>
    <w:rsid w:val="008B40E1"/>
    <w:rsid w:val="008B4451"/>
    <w:rsid w:val="008B49E2"/>
    <w:rsid w:val="008B4B02"/>
    <w:rsid w:val="008B4F76"/>
    <w:rsid w:val="008B5BF4"/>
    <w:rsid w:val="008B68F3"/>
    <w:rsid w:val="008B6B0E"/>
    <w:rsid w:val="008B6EB2"/>
    <w:rsid w:val="008B7187"/>
    <w:rsid w:val="008B75A2"/>
    <w:rsid w:val="008B76D1"/>
    <w:rsid w:val="008C087E"/>
    <w:rsid w:val="008C0DBD"/>
    <w:rsid w:val="008C1171"/>
    <w:rsid w:val="008C1208"/>
    <w:rsid w:val="008C21FB"/>
    <w:rsid w:val="008C2965"/>
    <w:rsid w:val="008C2E7E"/>
    <w:rsid w:val="008C3276"/>
    <w:rsid w:val="008C3480"/>
    <w:rsid w:val="008C3E51"/>
    <w:rsid w:val="008C483C"/>
    <w:rsid w:val="008C52FE"/>
    <w:rsid w:val="008C5A31"/>
    <w:rsid w:val="008C6687"/>
    <w:rsid w:val="008C711C"/>
    <w:rsid w:val="008C7C6D"/>
    <w:rsid w:val="008D09F8"/>
    <w:rsid w:val="008D156F"/>
    <w:rsid w:val="008D192A"/>
    <w:rsid w:val="008D3278"/>
    <w:rsid w:val="008D3524"/>
    <w:rsid w:val="008D3B66"/>
    <w:rsid w:val="008D3DF8"/>
    <w:rsid w:val="008D467A"/>
    <w:rsid w:val="008D48B4"/>
    <w:rsid w:val="008D49E8"/>
    <w:rsid w:val="008D4F92"/>
    <w:rsid w:val="008D50C8"/>
    <w:rsid w:val="008D680F"/>
    <w:rsid w:val="008E0692"/>
    <w:rsid w:val="008E2BBF"/>
    <w:rsid w:val="008E2C7E"/>
    <w:rsid w:val="008E31D3"/>
    <w:rsid w:val="008E35A1"/>
    <w:rsid w:val="008E3883"/>
    <w:rsid w:val="008E41DD"/>
    <w:rsid w:val="008E44C8"/>
    <w:rsid w:val="008E5430"/>
    <w:rsid w:val="008E6EE1"/>
    <w:rsid w:val="008E71F7"/>
    <w:rsid w:val="008E7D21"/>
    <w:rsid w:val="008F0156"/>
    <w:rsid w:val="008F168D"/>
    <w:rsid w:val="008F1C06"/>
    <w:rsid w:val="008F22FD"/>
    <w:rsid w:val="008F2703"/>
    <w:rsid w:val="008F469E"/>
    <w:rsid w:val="008F50DC"/>
    <w:rsid w:val="008F5F52"/>
    <w:rsid w:val="00901324"/>
    <w:rsid w:val="00902046"/>
    <w:rsid w:val="00902AEC"/>
    <w:rsid w:val="00903263"/>
    <w:rsid w:val="00903744"/>
    <w:rsid w:val="009114A7"/>
    <w:rsid w:val="00911621"/>
    <w:rsid w:val="009117E1"/>
    <w:rsid w:val="00912BC3"/>
    <w:rsid w:val="009130A8"/>
    <w:rsid w:val="0091321A"/>
    <w:rsid w:val="009137AF"/>
    <w:rsid w:val="00913FD5"/>
    <w:rsid w:val="00914110"/>
    <w:rsid w:val="009159AA"/>
    <w:rsid w:val="00916178"/>
    <w:rsid w:val="00916384"/>
    <w:rsid w:val="009166A0"/>
    <w:rsid w:val="0091681D"/>
    <w:rsid w:val="00924DCE"/>
    <w:rsid w:val="009252C9"/>
    <w:rsid w:val="009256E1"/>
    <w:rsid w:val="00926792"/>
    <w:rsid w:val="009277E2"/>
    <w:rsid w:val="00930431"/>
    <w:rsid w:val="00930732"/>
    <w:rsid w:val="00930B16"/>
    <w:rsid w:val="00930F06"/>
    <w:rsid w:val="00931B52"/>
    <w:rsid w:val="009320C9"/>
    <w:rsid w:val="00932523"/>
    <w:rsid w:val="0093264D"/>
    <w:rsid w:val="009337E0"/>
    <w:rsid w:val="00933D2B"/>
    <w:rsid w:val="009348B1"/>
    <w:rsid w:val="009350E7"/>
    <w:rsid w:val="00935A10"/>
    <w:rsid w:val="00935A7D"/>
    <w:rsid w:val="00935B0D"/>
    <w:rsid w:val="00935C06"/>
    <w:rsid w:val="00935C86"/>
    <w:rsid w:val="0093659F"/>
    <w:rsid w:val="00936E6A"/>
    <w:rsid w:val="00940C8D"/>
    <w:rsid w:val="009442FD"/>
    <w:rsid w:val="0094532C"/>
    <w:rsid w:val="00945A42"/>
    <w:rsid w:val="0094634A"/>
    <w:rsid w:val="0094642F"/>
    <w:rsid w:val="00947F23"/>
    <w:rsid w:val="00950599"/>
    <w:rsid w:val="00952352"/>
    <w:rsid w:val="00952881"/>
    <w:rsid w:val="00953CFE"/>
    <w:rsid w:val="009544F0"/>
    <w:rsid w:val="00954D65"/>
    <w:rsid w:val="00954EE5"/>
    <w:rsid w:val="00954F95"/>
    <w:rsid w:val="009559F8"/>
    <w:rsid w:val="00955BBB"/>
    <w:rsid w:val="00955DC3"/>
    <w:rsid w:val="00956DE6"/>
    <w:rsid w:val="0095789D"/>
    <w:rsid w:val="00960351"/>
    <w:rsid w:val="009603D0"/>
    <w:rsid w:val="00960796"/>
    <w:rsid w:val="009616A1"/>
    <w:rsid w:val="00962250"/>
    <w:rsid w:val="009627BC"/>
    <w:rsid w:val="009654AD"/>
    <w:rsid w:val="00965FE0"/>
    <w:rsid w:val="00966A99"/>
    <w:rsid w:val="009673BC"/>
    <w:rsid w:val="0096796E"/>
    <w:rsid w:val="00971259"/>
    <w:rsid w:val="00971361"/>
    <w:rsid w:val="0097192E"/>
    <w:rsid w:val="009729B3"/>
    <w:rsid w:val="00972CB9"/>
    <w:rsid w:val="00973240"/>
    <w:rsid w:val="00976C4A"/>
    <w:rsid w:val="00976CE2"/>
    <w:rsid w:val="00976D15"/>
    <w:rsid w:val="00976E06"/>
    <w:rsid w:val="00977EF9"/>
    <w:rsid w:val="00980547"/>
    <w:rsid w:val="00980A38"/>
    <w:rsid w:val="00983117"/>
    <w:rsid w:val="009833C6"/>
    <w:rsid w:val="00983921"/>
    <w:rsid w:val="00983CED"/>
    <w:rsid w:val="009849CA"/>
    <w:rsid w:val="00984B36"/>
    <w:rsid w:val="009855A1"/>
    <w:rsid w:val="0098745B"/>
    <w:rsid w:val="00990E47"/>
    <w:rsid w:val="009911CC"/>
    <w:rsid w:val="009915E5"/>
    <w:rsid w:val="00991ABC"/>
    <w:rsid w:val="00991F34"/>
    <w:rsid w:val="00992A5B"/>
    <w:rsid w:val="00993028"/>
    <w:rsid w:val="0099324D"/>
    <w:rsid w:val="00993591"/>
    <w:rsid w:val="00993769"/>
    <w:rsid w:val="00994147"/>
    <w:rsid w:val="00994784"/>
    <w:rsid w:val="00994A1A"/>
    <w:rsid w:val="00994A89"/>
    <w:rsid w:val="00994EC5"/>
    <w:rsid w:val="0099504E"/>
    <w:rsid w:val="009968A0"/>
    <w:rsid w:val="00996941"/>
    <w:rsid w:val="009A05E6"/>
    <w:rsid w:val="009A0CAD"/>
    <w:rsid w:val="009A36A8"/>
    <w:rsid w:val="009A4C5B"/>
    <w:rsid w:val="009A582C"/>
    <w:rsid w:val="009A5AC4"/>
    <w:rsid w:val="009A5C39"/>
    <w:rsid w:val="009A5FDF"/>
    <w:rsid w:val="009A6950"/>
    <w:rsid w:val="009A78FB"/>
    <w:rsid w:val="009A7B21"/>
    <w:rsid w:val="009B0001"/>
    <w:rsid w:val="009B04E7"/>
    <w:rsid w:val="009B1890"/>
    <w:rsid w:val="009B210D"/>
    <w:rsid w:val="009B3985"/>
    <w:rsid w:val="009B4C94"/>
    <w:rsid w:val="009B5307"/>
    <w:rsid w:val="009B54B4"/>
    <w:rsid w:val="009B5712"/>
    <w:rsid w:val="009B588B"/>
    <w:rsid w:val="009B5EC5"/>
    <w:rsid w:val="009B6163"/>
    <w:rsid w:val="009B69F1"/>
    <w:rsid w:val="009C0988"/>
    <w:rsid w:val="009C1254"/>
    <w:rsid w:val="009C161C"/>
    <w:rsid w:val="009C1782"/>
    <w:rsid w:val="009C1E33"/>
    <w:rsid w:val="009C248F"/>
    <w:rsid w:val="009C3AA9"/>
    <w:rsid w:val="009C4EBE"/>
    <w:rsid w:val="009C697A"/>
    <w:rsid w:val="009C72FA"/>
    <w:rsid w:val="009D1A31"/>
    <w:rsid w:val="009D21CE"/>
    <w:rsid w:val="009D26C0"/>
    <w:rsid w:val="009D2AA9"/>
    <w:rsid w:val="009D35E3"/>
    <w:rsid w:val="009D3AFF"/>
    <w:rsid w:val="009D3E75"/>
    <w:rsid w:val="009D50FD"/>
    <w:rsid w:val="009D5776"/>
    <w:rsid w:val="009D6189"/>
    <w:rsid w:val="009D6D1F"/>
    <w:rsid w:val="009D718E"/>
    <w:rsid w:val="009D74B8"/>
    <w:rsid w:val="009D74FE"/>
    <w:rsid w:val="009D7654"/>
    <w:rsid w:val="009D7FC8"/>
    <w:rsid w:val="009E193B"/>
    <w:rsid w:val="009E1D12"/>
    <w:rsid w:val="009E2B83"/>
    <w:rsid w:val="009E32D4"/>
    <w:rsid w:val="009E33A9"/>
    <w:rsid w:val="009E4CA5"/>
    <w:rsid w:val="009E58FD"/>
    <w:rsid w:val="009E64D4"/>
    <w:rsid w:val="009E6894"/>
    <w:rsid w:val="009E70B0"/>
    <w:rsid w:val="009E79F2"/>
    <w:rsid w:val="009E7AB7"/>
    <w:rsid w:val="009F11A9"/>
    <w:rsid w:val="009F1BC6"/>
    <w:rsid w:val="009F2F13"/>
    <w:rsid w:val="009F34A5"/>
    <w:rsid w:val="009F3869"/>
    <w:rsid w:val="009F3BA2"/>
    <w:rsid w:val="009F3C21"/>
    <w:rsid w:val="009F3CBE"/>
    <w:rsid w:val="009F4873"/>
    <w:rsid w:val="009F4A7A"/>
    <w:rsid w:val="009F5890"/>
    <w:rsid w:val="009F5D90"/>
    <w:rsid w:val="009F6748"/>
    <w:rsid w:val="009F7F0C"/>
    <w:rsid w:val="00A00189"/>
    <w:rsid w:val="00A00C8E"/>
    <w:rsid w:val="00A016D4"/>
    <w:rsid w:val="00A01B04"/>
    <w:rsid w:val="00A01D27"/>
    <w:rsid w:val="00A02030"/>
    <w:rsid w:val="00A02454"/>
    <w:rsid w:val="00A034D2"/>
    <w:rsid w:val="00A03F4E"/>
    <w:rsid w:val="00A0446D"/>
    <w:rsid w:val="00A04B54"/>
    <w:rsid w:val="00A0609F"/>
    <w:rsid w:val="00A06402"/>
    <w:rsid w:val="00A06BF2"/>
    <w:rsid w:val="00A06E87"/>
    <w:rsid w:val="00A07F63"/>
    <w:rsid w:val="00A11D62"/>
    <w:rsid w:val="00A11E9D"/>
    <w:rsid w:val="00A12273"/>
    <w:rsid w:val="00A12AF0"/>
    <w:rsid w:val="00A12D86"/>
    <w:rsid w:val="00A1353F"/>
    <w:rsid w:val="00A14065"/>
    <w:rsid w:val="00A14E90"/>
    <w:rsid w:val="00A15FBC"/>
    <w:rsid w:val="00A16A8C"/>
    <w:rsid w:val="00A17131"/>
    <w:rsid w:val="00A17914"/>
    <w:rsid w:val="00A20FAC"/>
    <w:rsid w:val="00A234AB"/>
    <w:rsid w:val="00A23906"/>
    <w:rsid w:val="00A23EE2"/>
    <w:rsid w:val="00A2473D"/>
    <w:rsid w:val="00A25A2A"/>
    <w:rsid w:val="00A26CE7"/>
    <w:rsid w:val="00A270BA"/>
    <w:rsid w:val="00A27B74"/>
    <w:rsid w:val="00A31792"/>
    <w:rsid w:val="00A31CA2"/>
    <w:rsid w:val="00A31FC5"/>
    <w:rsid w:val="00A34965"/>
    <w:rsid w:val="00A34BDE"/>
    <w:rsid w:val="00A35C93"/>
    <w:rsid w:val="00A370BB"/>
    <w:rsid w:val="00A37323"/>
    <w:rsid w:val="00A37325"/>
    <w:rsid w:val="00A374A8"/>
    <w:rsid w:val="00A41633"/>
    <w:rsid w:val="00A41BF6"/>
    <w:rsid w:val="00A42565"/>
    <w:rsid w:val="00A42813"/>
    <w:rsid w:val="00A4285D"/>
    <w:rsid w:val="00A42F5E"/>
    <w:rsid w:val="00A43245"/>
    <w:rsid w:val="00A432EF"/>
    <w:rsid w:val="00A436A2"/>
    <w:rsid w:val="00A43B99"/>
    <w:rsid w:val="00A44288"/>
    <w:rsid w:val="00A44340"/>
    <w:rsid w:val="00A4441E"/>
    <w:rsid w:val="00A4447D"/>
    <w:rsid w:val="00A45194"/>
    <w:rsid w:val="00A45502"/>
    <w:rsid w:val="00A45D96"/>
    <w:rsid w:val="00A45F18"/>
    <w:rsid w:val="00A46819"/>
    <w:rsid w:val="00A47693"/>
    <w:rsid w:val="00A47986"/>
    <w:rsid w:val="00A505BF"/>
    <w:rsid w:val="00A50E69"/>
    <w:rsid w:val="00A51833"/>
    <w:rsid w:val="00A51ACA"/>
    <w:rsid w:val="00A52F6C"/>
    <w:rsid w:val="00A53E75"/>
    <w:rsid w:val="00A53EFE"/>
    <w:rsid w:val="00A5548D"/>
    <w:rsid w:val="00A55555"/>
    <w:rsid w:val="00A55B54"/>
    <w:rsid w:val="00A56075"/>
    <w:rsid w:val="00A56B47"/>
    <w:rsid w:val="00A56C40"/>
    <w:rsid w:val="00A56EFB"/>
    <w:rsid w:val="00A56FBE"/>
    <w:rsid w:val="00A57636"/>
    <w:rsid w:val="00A6055B"/>
    <w:rsid w:val="00A62C9C"/>
    <w:rsid w:val="00A62E37"/>
    <w:rsid w:val="00A63ABF"/>
    <w:rsid w:val="00A6563C"/>
    <w:rsid w:val="00A65FCF"/>
    <w:rsid w:val="00A6610D"/>
    <w:rsid w:val="00A66245"/>
    <w:rsid w:val="00A6737C"/>
    <w:rsid w:val="00A70674"/>
    <w:rsid w:val="00A7111A"/>
    <w:rsid w:val="00A7189B"/>
    <w:rsid w:val="00A71A98"/>
    <w:rsid w:val="00A72C1E"/>
    <w:rsid w:val="00A7340B"/>
    <w:rsid w:val="00A7342F"/>
    <w:rsid w:val="00A73E5B"/>
    <w:rsid w:val="00A74965"/>
    <w:rsid w:val="00A764FD"/>
    <w:rsid w:val="00A76538"/>
    <w:rsid w:val="00A76AA1"/>
    <w:rsid w:val="00A77F8D"/>
    <w:rsid w:val="00A80334"/>
    <w:rsid w:val="00A807C4"/>
    <w:rsid w:val="00A80933"/>
    <w:rsid w:val="00A80AA2"/>
    <w:rsid w:val="00A8125C"/>
    <w:rsid w:val="00A82542"/>
    <w:rsid w:val="00A8289A"/>
    <w:rsid w:val="00A8332F"/>
    <w:rsid w:val="00A84085"/>
    <w:rsid w:val="00A854A7"/>
    <w:rsid w:val="00A8615F"/>
    <w:rsid w:val="00A867E8"/>
    <w:rsid w:val="00A868E3"/>
    <w:rsid w:val="00A86EB3"/>
    <w:rsid w:val="00A87F0F"/>
    <w:rsid w:val="00A90567"/>
    <w:rsid w:val="00A9116C"/>
    <w:rsid w:val="00A91AF6"/>
    <w:rsid w:val="00A93095"/>
    <w:rsid w:val="00A94642"/>
    <w:rsid w:val="00A9616F"/>
    <w:rsid w:val="00AA0C20"/>
    <w:rsid w:val="00AA1207"/>
    <w:rsid w:val="00AA1463"/>
    <w:rsid w:val="00AA2C7C"/>
    <w:rsid w:val="00AA3082"/>
    <w:rsid w:val="00AA4298"/>
    <w:rsid w:val="00AA5788"/>
    <w:rsid w:val="00AA5EB1"/>
    <w:rsid w:val="00AA6274"/>
    <w:rsid w:val="00AA66EE"/>
    <w:rsid w:val="00AA6FD6"/>
    <w:rsid w:val="00AA7144"/>
    <w:rsid w:val="00AA7595"/>
    <w:rsid w:val="00AA7F8C"/>
    <w:rsid w:val="00AB0000"/>
    <w:rsid w:val="00AB0F19"/>
    <w:rsid w:val="00AB1293"/>
    <w:rsid w:val="00AB1674"/>
    <w:rsid w:val="00AB24BA"/>
    <w:rsid w:val="00AB2CD0"/>
    <w:rsid w:val="00AB2E1D"/>
    <w:rsid w:val="00AB4460"/>
    <w:rsid w:val="00AB49A0"/>
    <w:rsid w:val="00AB4F28"/>
    <w:rsid w:val="00AB50A7"/>
    <w:rsid w:val="00AB52FE"/>
    <w:rsid w:val="00AB621B"/>
    <w:rsid w:val="00AB646C"/>
    <w:rsid w:val="00AB64E3"/>
    <w:rsid w:val="00AB6CB2"/>
    <w:rsid w:val="00AB6F28"/>
    <w:rsid w:val="00AB70B0"/>
    <w:rsid w:val="00AB783F"/>
    <w:rsid w:val="00AC00FD"/>
    <w:rsid w:val="00AC08BD"/>
    <w:rsid w:val="00AC0C85"/>
    <w:rsid w:val="00AC15D7"/>
    <w:rsid w:val="00AC2089"/>
    <w:rsid w:val="00AC21DF"/>
    <w:rsid w:val="00AC2CB7"/>
    <w:rsid w:val="00AC333B"/>
    <w:rsid w:val="00AC3407"/>
    <w:rsid w:val="00AC6FF7"/>
    <w:rsid w:val="00AC7259"/>
    <w:rsid w:val="00AC762F"/>
    <w:rsid w:val="00AC7A5E"/>
    <w:rsid w:val="00AD03FF"/>
    <w:rsid w:val="00AD17DB"/>
    <w:rsid w:val="00AD20BC"/>
    <w:rsid w:val="00AD24BA"/>
    <w:rsid w:val="00AD68CF"/>
    <w:rsid w:val="00AD6F27"/>
    <w:rsid w:val="00AD7D6E"/>
    <w:rsid w:val="00AE02ED"/>
    <w:rsid w:val="00AE0530"/>
    <w:rsid w:val="00AE1A1C"/>
    <w:rsid w:val="00AE1C6B"/>
    <w:rsid w:val="00AE2762"/>
    <w:rsid w:val="00AE51C6"/>
    <w:rsid w:val="00AE5EBE"/>
    <w:rsid w:val="00AE6D25"/>
    <w:rsid w:val="00AE6FED"/>
    <w:rsid w:val="00AE7E8F"/>
    <w:rsid w:val="00AF022F"/>
    <w:rsid w:val="00AF06F9"/>
    <w:rsid w:val="00AF0B98"/>
    <w:rsid w:val="00AF10D0"/>
    <w:rsid w:val="00AF13AB"/>
    <w:rsid w:val="00AF140E"/>
    <w:rsid w:val="00AF231F"/>
    <w:rsid w:val="00AF2759"/>
    <w:rsid w:val="00AF293D"/>
    <w:rsid w:val="00AF2F0D"/>
    <w:rsid w:val="00AF3861"/>
    <w:rsid w:val="00AF5053"/>
    <w:rsid w:val="00AF72A3"/>
    <w:rsid w:val="00AF7EA1"/>
    <w:rsid w:val="00B0078D"/>
    <w:rsid w:val="00B00BC1"/>
    <w:rsid w:val="00B00F91"/>
    <w:rsid w:val="00B02E74"/>
    <w:rsid w:val="00B03299"/>
    <w:rsid w:val="00B034C2"/>
    <w:rsid w:val="00B035F1"/>
    <w:rsid w:val="00B03B69"/>
    <w:rsid w:val="00B03FAA"/>
    <w:rsid w:val="00B04AA7"/>
    <w:rsid w:val="00B05465"/>
    <w:rsid w:val="00B05C89"/>
    <w:rsid w:val="00B068D0"/>
    <w:rsid w:val="00B073AB"/>
    <w:rsid w:val="00B07997"/>
    <w:rsid w:val="00B079C7"/>
    <w:rsid w:val="00B07C15"/>
    <w:rsid w:val="00B10762"/>
    <w:rsid w:val="00B1218C"/>
    <w:rsid w:val="00B12750"/>
    <w:rsid w:val="00B13197"/>
    <w:rsid w:val="00B13D27"/>
    <w:rsid w:val="00B13D58"/>
    <w:rsid w:val="00B14274"/>
    <w:rsid w:val="00B143A3"/>
    <w:rsid w:val="00B14687"/>
    <w:rsid w:val="00B14C69"/>
    <w:rsid w:val="00B157EB"/>
    <w:rsid w:val="00B168FA"/>
    <w:rsid w:val="00B169DF"/>
    <w:rsid w:val="00B16F12"/>
    <w:rsid w:val="00B1770A"/>
    <w:rsid w:val="00B20D8F"/>
    <w:rsid w:val="00B20E41"/>
    <w:rsid w:val="00B220B5"/>
    <w:rsid w:val="00B22340"/>
    <w:rsid w:val="00B2243D"/>
    <w:rsid w:val="00B22943"/>
    <w:rsid w:val="00B22BB0"/>
    <w:rsid w:val="00B2374A"/>
    <w:rsid w:val="00B24915"/>
    <w:rsid w:val="00B24A26"/>
    <w:rsid w:val="00B24CB4"/>
    <w:rsid w:val="00B254C0"/>
    <w:rsid w:val="00B26081"/>
    <w:rsid w:val="00B26363"/>
    <w:rsid w:val="00B27349"/>
    <w:rsid w:val="00B31118"/>
    <w:rsid w:val="00B31653"/>
    <w:rsid w:val="00B3234C"/>
    <w:rsid w:val="00B336CB"/>
    <w:rsid w:val="00B338F1"/>
    <w:rsid w:val="00B355CF"/>
    <w:rsid w:val="00B357F6"/>
    <w:rsid w:val="00B35FC2"/>
    <w:rsid w:val="00B36277"/>
    <w:rsid w:val="00B3657C"/>
    <w:rsid w:val="00B36C69"/>
    <w:rsid w:val="00B373D8"/>
    <w:rsid w:val="00B40344"/>
    <w:rsid w:val="00B403EC"/>
    <w:rsid w:val="00B40B61"/>
    <w:rsid w:val="00B4112B"/>
    <w:rsid w:val="00B41393"/>
    <w:rsid w:val="00B43C66"/>
    <w:rsid w:val="00B43E16"/>
    <w:rsid w:val="00B45112"/>
    <w:rsid w:val="00B475DF"/>
    <w:rsid w:val="00B4773F"/>
    <w:rsid w:val="00B50C39"/>
    <w:rsid w:val="00B50F14"/>
    <w:rsid w:val="00B51BE2"/>
    <w:rsid w:val="00B535AD"/>
    <w:rsid w:val="00B54714"/>
    <w:rsid w:val="00B55347"/>
    <w:rsid w:val="00B5635A"/>
    <w:rsid w:val="00B5665E"/>
    <w:rsid w:val="00B57467"/>
    <w:rsid w:val="00B57F1D"/>
    <w:rsid w:val="00B57FFE"/>
    <w:rsid w:val="00B6159E"/>
    <w:rsid w:val="00B634FA"/>
    <w:rsid w:val="00B6387B"/>
    <w:rsid w:val="00B6432A"/>
    <w:rsid w:val="00B6449A"/>
    <w:rsid w:val="00B64F02"/>
    <w:rsid w:val="00B65127"/>
    <w:rsid w:val="00B65993"/>
    <w:rsid w:val="00B65EBA"/>
    <w:rsid w:val="00B67F21"/>
    <w:rsid w:val="00B707C7"/>
    <w:rsid w:val="00B709FF"/>
    <w:rsid w:val="00B7193E"/>
    <w:rsid w:val="00B71CE4"/>
    <w:rsid w:val="00B72CE6"/>
    <w:rsid w:val="00B72FE7"/>
    <w:rsid w:val="00B73213"/>
    <w:rsid w:val="00B73B13"/>
    <w:rsid w:val="00B741BE"/>
    <w:rsid w:val="00B744B0"/>
    <w:rsid w:val="00B7451C"/>
    <w:rsid w:val="00B746DC"/>
    <w:rsid w:val="00B749EB"/>
    <w:rsid w:val="00B75190"/>
    <w:rsid w:val="00B7573D"/>
    <w:rsid w:val="00B75F95"/>
    <w:rsid w:val="00B7672A"/>
    <w:rsid w:val="00B77F6C"/>
    <w:rsid w:val="00B80010"/>
    <w:rsid w:val="00B812DD"/>
    <w:rsid w:val="00B815B4"/>
    <w:rsid w:val="00B8281C"/>
    <w:rsid w:val="00B82C1E"/>
    <w:rsid w:val="00B83214"/>
    <w:rsid w:val="00B8377B"/>
    <w:rsid w:val="00B83B23"/>
    <w:rsid w:val="00B83C79"/>
    <w:rsid w:val="00B84C90"/>
    <w:rsid w:val="00B857C5"/>
    <w:rsid w:val="00B85EB5"/>
    <w:rsid w:val="00B86A7D"/>
    <w:rsid w:val="00B86D7A"/>
    <w:rsid w:val="00B87357"/>
    <w:rsid w:val="00B90A4A"/>
    <w:rsid w:val="00B92262"/>
    <w:rsid w:val="00B93E2B"/>
    <w:rsid w:val="00B9508D"/>
    <w:rsid w:val="00B95612"/>
    <w:rsid w:val="00B9570F"/>
    <w:rsid w:val="00B967F3"/>
    <w:rsid w:val="00B97441"/>
    <w:rsid w:val="00B978A9"/>
    <w:rsid w:val="00BA2033"/>
    <w:rsid w:val="00BA2324"/>
    <w:rsid w:val="00BA358F"/>
    <w:rsid w:val="00BA3737"/>
    <w:rsid w:val="00BA50B1"/>
    <w:rsid w:val="00BA60D3"/>
    <w:rsid w:val="00BA6A55"/>
    <w:rsid w:val="00BA6EE5"/>
    <w:rsid w:val="00BB0953"/>
    <w:rsid w:val="00BB0D2C"/>
    <w:rsid w:val="00BB1502"/>
    <w:rsid w:val="00BB1B82"/>
    <w:rsid w:val="00BB1FBC"/>
    <w:rsid w:val="00BB2082"/>
    <w:rsid w:val="00BB38B8"/>
    <w:rsid w:val="00BB5402"/>
    <w:rsid w:val="00BB5C2E"/>
    <w:rsid w:val="00BB65F0"/>
    <w:rsid w:val="00BB66E7"/>
    <w:rsid w:val="00BC02D6"/>
    <w:rsid w:val="00BC042D"/>
    <w:rsid w:val="00BC1712"/>
    <w:rsid w:val="00BC1749"/>
    <w:rsid w:val="00BC355C"/>
    <w:rsid w:val="00BC3B47"/>
    <w:rsid w:val="00BC522E"/>
    <w:rsid w:val="00BC5312"/>
    <w:rsid w:val="00BC57B1"/>
    <w:rsid w:val="00BC5AF0"/>
    <w:rsid w:val="00BC5B5B"/>
    <w:rsid w:val="00BC607E"/>
    <w:rsid w:val="00BC7FE9"/>
    <w:rsid w:val="00BD173E"/>
    <w:rsid w:val="00BD179F"/>
    <w:rsid w:val="00BD1823"/>
    <w:rsid w:val="00BD326F"/>
    <w:rsid w:val="00BD4D4F"/>
    <w:rsid w:val="00BD4DB4"/>
    <w:rsid w:val="00BD5727"/>
    <w:rsid w:val="00BD5788"/>
    <w:rsid w:val="00BD5E59"/>
    <w:rsid w:val="00BD6583"/>
    <w:rsid w:val="00BD6FD0"/>
    <w:rsid w:val="00BD6FDE"/>
    <w:rsid w:val="00BD708F"/>
    <w:rsid w:val="00BD7261"/>
    <w:rsid w:val="00BD7607"/>
    <w:rsid w:val="00BE07FA"/>
    <w:rsid w:val="00BE28A0"/>
    <w:rsid w:val="00BE310B"/>
    <w:rsid w:val="00BE496B"/>
    <w:rsid w:val="00BE5AC5"/>
    <w:rsid w:val="00BE72A1"/>
    <w:rsid w:val="00BE7E45"/>
    <w:rsid w:val="00BF1D97"/>
    <w:rsid w:val="00BF2015"/>
    <w:rsid w:val="00BF38BC"/>
    <w:rsid w:val="00BF5656"/>
    <w:rsid w:val="00BF614C"/>
    <w:rsid w:val="00C0042D"/>
    <w:rsid w:val="00C010C2"/>
    <w:rsid w:val="00C02094"/>
    <w:rsid w:val="00C028E1"/>
    <w:rsid w:val="00C02C96"/>
    <w:rsid w:val="00C03610"/>
    <w:rsid w:val="00C04B90"/>
    <w:rsid w:val="00C061C3"/>
    <w:rsid w:val="00C10B99"/>
    <w:rsid w:val="00C115C2"/>
    <w:rsid w:val="00C11929"/>
    <w:rsid w:val="00C11A07"/>
    <w:rsid w:val="00C1227C"/>
    <w:rsid w:val="00C122DC"/>
    <w:rsid w:val="00C1241B"/>
    <w:rsid w:val="00C128DC"/>
    <w:rsid w:val="00C132A2"/>
    <w:rsid w:val="00C13BAF"/>
    <w:rsid w:val="00C13D8C"/>
    <w:rsid w:val="00C146FA"/>
    <w:rsid w:val="00C14DBA"/>
    <w:rsid w:val="00C16993"/>
    <w:rsid w:val="00C1759A"/>
    <w:rsid w:val="00C17DEE"/>
    <w:rsid w:val="00C2008D"/>
    <w:rsid w:val="00C206CD"/>
    <w:rsid w:val="00C21C33"/>
    <w:rsid w:val="00C21CA1"/>
    <w:rsid w:val="00C22DE8"/>
    <w:rsid w:val="00C24DCB"/>
    <w:rsid w:val="00C24EE4"/>
    <w:rsid w:val="00C25F1C"/>
    <w:rsid w:val="00C27786"/>
    <w:rsid w:val="00C27991"/>
    <w:rsid w:val="00C302C9"/>
    <w:rsid w:val="00C30F5F"/>
    <w:rsid w:val="00C3115F"/>
    <w:rsid w:val="00C32523"/>
    <w:rsid w:val="00C335C7"/>
    <w:rsid w:val="00C339AA"/>
    <w:rsid w:val="00C339DB"/>
    <w:rsid w:val="00C364CA"/>
    <w:rsid w:val="00C36841"/>
    <w:rsid w:val="00C40442"/>
    <w:rsid w:val="00C40AE9"/>
    <w:rsid w:val="00C414DA"/>
    <w:rsid w:val="00C41DA6"/>
    <w:rsid w:val="00C41F05"/>
    <w:rsid w:val="00C4296D"/>
    <w:rsid w:val="00C429D4"/>
    <w:rsid w:val="00C42E61"/>
    <w:rsid w:val="00C44282"/>
    <w:rsid w:val="00C44302"/>
    <w:rsid w:val="00C44FB4"/>
    <w:rsid w:val="00C45614"/>
    <w:rsid w:val="00C45759"/>
    <w:rsid w:val="00C45DB8"/>
    <w:rsid w:val="00C464C6"/>
    <w:rsid w:val="00C5034B"/>
    <w:rsid w:val="00C50E3C"/>
    <w:rsid w:val="00C51D07"/>
    <w:rsid w:val="00C52303"/>
    <w:rsid w:val="00C52A12"/>
    <w:rsid w:val="00C53407"/>
    <w:rsid w:val="00C553E8"/>
    <w:rsid w:val="00C558A8"/>
    <w:rsid w:val="00C559B9"/>
    <w:rsid w:val="00C55A13"/>
    <w:rsid w:val="00C561BA"/>
    <w:rsid w:val="00C5724D"/>
    <w:rsid w:val="00C57326"/>
    <w:rsid w:val="00C57F18"/>
    <w:rsid w:val="00C60C9F"/>
    <w:rsid w:val="00C61648"/>
    <w:rsid w:val="00C61810"/>
    <w:rsid w:val="00C627C1"/>
    <w:rsid w:val="00C64137"/>
    <w:rsid w:val="00C64702"/>
    <w:rsid w:val="00C65C78"/>
    <w:rsid w:val="00C66BF6"/>
    <w:rsid w:val="00C66D54"/>
    <w:rsid w:val="00C675F1"/>
    <w:rsid w:val="00C67939"/>
    <w:rsid w:val="00C70220"/>
    <w:rsid w:val="00C719DF"/>
    <w:rsid w:val="00C721AD"/>
    <w:rsid w:val="00C72520"/>
    <w:rsid w:val="00C72FC0"/>
    <w:rsid w:val="00C738FF"/>
    <w:rsid w:val="00C743A0"/>
    <w:rsid w:val="00C747FB"/>
    <w:rsid w:val="00C748FA"/>
    <w:rsid w:val="00C74E9C"/>
    <w:rsid w:val="00C76E25"/>
    <w:rsid w:val="00C7730F"/>
    <w:rsid w:val="00C8106E"/>
    <w:rsid w:val="00C81860"/>
    <w:rsid w:val="00C81DCD"/>
    <w:rsid w:val="00C822AD"/>
    <w:rsid w:val="00C842C1"/>
    <w:rsid w:val="00C84D95"/>
    <w:rsid w:val="00C84F0D"/>
    <w:rsid w:val="00C856FC"/>
    <w:rsid w:val="00C85A10"/>
    <w:rsid w:val="00C86F99"/>
    <w:rsid w:val="00C879B9"/>
    <w:rsid w:val="00C905DD"/>
    <w:rsid w:val="00C914AF"/>
    <w:rsid w:val="00C9210F"/>
    <w:rsid w:val="00C9419B"/>
    <w:rsid w:val="00C94255"/>
    <w:rsid w:val="00C94396"/>
    <w:rsid w:val="00C95E87"/>
    <w:rsid w:val="00C96088"/>
    <w:rsid w:val="00C9623F"/>
    <w:rsid w:val="00C96485"/>
    <w:rsid w:val="00C9778B"/>
    <w:rsid w:val="00CA1EBB"/>
    <w:rsid w:val="00CA2256"/>
    <w:rsid w:val="00CA27A7"/>
    <w:rsid w:val="00CA35C8"/>
    <w:rsid w:val="00CA40A9"/>
    <w:rsid w:val="00CA5671"/>
    <w:rsid w:val="00CA5905"/>
    <w:rsid w:val="00CA69BA"/>
    <w:rsid w:val="00CA774F"/>
    <w:rsid w:val="00CA7A27"/>
    <w:rsid w:val="00CB00F6"/>
    <w:rsid w:val="00CB0779"/>
    <w:rsid w:val="00CB07A2"/>
    <w:rsid w:val="00CB0E49"/>
    <w:rsid w:val="00CB10C7"/>
    <w:rsid w:val="00CB155E"/>
    <w:rsid w:val="00CB25BC"/>
    <w:rsid w:val="00CB2D2E"/>
    <w:rsid w:val="00CB3F53"/>
    <w:rsid w:val="00CB4342"/>
    <w:rsid w:val="00CB44E0"/>
    <w:rsid w:val="00CB47E5"/>
    <w:rsid w:val="00CB4AE4"/>
    <w:rsid w:val="00CB6832"/>
    <w:rsid w:val="00CB706C"/>
    <w:rsid w:val="00CB7CEE"/>
    <w:rsid w:val="00CC0093"/>
    <w:rsid w:val="00CC0349"/>
    <w:rsid w:val="00CC07AE"/>
    <w:rsid w:val="00CC0FC6"/>
    <w:rsid w:val="00CC1E2A"/>
    <w:rsid w:val="00CC1E90"/>
    <w:rsid w:val="00CC2A26"/>
    <w:rsid w:val="00CC2CAA"/>
    <w:rsid w:val="00CC2E34"/>
    <w:rsid w:val="00CC3D19"/>
    <w:rsid w:val="00CC4CEC"/>
    <w:rsid w:val="00CC51B0"/>
    <w:rsid w:val="00CC6A3A"/>
    <w:rsid w:val="00CC6D43"/>
    <w:rsid w:val="00CC6E0D"/>
    <w:rsid w:val="00CD0EB8"/>
    <w:rsid w:val="00CD1255"/>
    <w:rsid w:val="00CD12D0"/>
    <w:rsid w:val="00CD1C61"/>
    <w:rsid w:val="00CD1C81"/>
    <w:rsid w:val="00CD308D"/>
    <w:rsid w:val="00CD3E28"/>
    <w:rsid w:val="00CD3EEA"/>
    <w:rsid w:val="00CD4792"/>
    <w:rsid w:val="00CD5807"/>
    <w:rsid w:val="00CD6D61"/>
    <w:rsid w:val="00CD7010"/>
    <w:rsid w:val="00CE06A0"/>
    <w:rsid w:val="00CE15C1"/>
    <w:rsid w:val="00CE1CB8"/>
    <w:rsid w:val="00CE1FB2"/>
    <w:rsid w:val="00CE2303"/>
    <w:rsid w:val="00CE26E2"/>
    <w:rsid w:val="00CE2A9D"/>
    <w:rsid w:val="00CE3908"/>
    <w:rsid w:val="00CE410D"/>
    <w:rsid w:val="00CE4C76"/>
    <w:rsid w:val="00CE4F2C"/>
    <w:rsid w:val="00CE5131"/>
    <w:rsid w:val="00CE764D"/>
    <w:rsid w:val="00CF069E"/>
    <w:rsid w:val="00CF1169"/>
    <w:rsid w:val="00CF2A10"/>
    <w:rsid w:val="00CF3EFA"/>
    <w:rsid w:val="00CF516F"/>
    <w:rsid w:val="00CF51EE"/>
    <w:rsid w:val="00CF5647"/>
    <w:rsid w:val="00CF5913"/>
    <w:rsid w:val="00CF6503"/>
    <w:rsid w:val="00CF6A34"/>
    <w:rsid w:val="00D002A0"/>
    <w:rsid w:val="00D0073D"/>
    <w:rsid w:val="00D01762"/>
    <w:rsid w:val="00D017DD"/>
    <w:rsid w:val="00D01A67"/>
    <w:rsid w:val="00D02D0B"/>
    <w:rsid w:val="00D0365F"/>
    <w:rsid w:val="00D04390"/>
    <w:rsid w:val="00D04828"/>
    <w:rsid w:val="00D04C3D"/>
    <w:rsid w:val="00D059BA"/>
    <w:rsid w:val="00D11281"/>
    <w:rsid w:val="00D11C79"/>
    <w:rsid w:val="00D123E3"/>
    <w:rsid w:val="00D12600"/>
    <w:rsid w:val="00D1421D"/>
    <w:rsid w:val="00D15002"/>
    <w:rsid w:val="00D16E38"/>
    <w:rsid w:val="00D17325"/>
    <w:rsid w:val="00D20A67"/>
    <w:rsid w:val="00D220A9"/>
    <w:rsid w:val="00D223B2"/>
    <w:rsid w:val="00D23177"/>
    <w:rsid w:val="00D23DB6"/>
    <w:rsid w:val="00D247C9"/>
    <w:rsid w:val="00D2495F"/>
    <w:rsid w:val="00D24D4D"/>
    <w:rsid w:val="00D2576D"/>
    <w:rsid w:val="00D26C6E"/>
    <w:rsid w:val="00D31ADD"/>
    <w:rsid w:val="00D32693"/>
    <w:rsid w:val="00D329AD"/>
    <w:rsid w:val="00D32D2A"/>
    <w:rsid w:val="00D33F30"/>
    <w:rsid w:val="00D34599"/>
    <w:rsid w:val="00D35012"/>
    <w:rsid w:val="00D36205"/>
    <w:rsid w:val="00D368E5"/>
    <w:rsid w:val="00D375E5"/>
    <w:rsid w:val="00D3763F"/>
    <w:rsid w:val="00D40011"/>
    <w:rsid w:val="00D4089B"/>
    <w:rsid w:val="00D40926"/>
    <w:rsid w:val="00D41D2E"/>
    <w:rsid w:val="00D4284D"/>
    <w:rsid w:val="00D4364E"/>
    <w:rsid w:val="00D438F7"/>
    <w:rsid w:val="00D44816"/>
    <w:rsid w:val="00D47FFE"/>
    <w:rsid w:val="00D5110F"/>
    <w:rsid w:val="00D5475F"/>
    <w:rsid w:val="00D54E5F"/>
    <w:rsid w:val="00D55A09"/>
    <w:rsid w:val="00D56390"/>
    <w:rsid w:val="00D56B66"/>
    <w:rsid w:val="00D56DC0"/>
    <w:rsid w:val="00D5710B"/>
    <w:rsid w:val="00D5745C"/>
    <w:rsid w:val="00D6061E"/>
    <w:rsid w:val="00D60AF8"/>
    <w:rsid w:val="00D61285"/>
    <w:rsid w:val="00D61D63"/>
    <w:rsid w:val="00D63C07"/>
    <w:rsid w:val="00D64635"/>
    <w:rsid w:val="00D651D7"/>
    <w:rsid w:val="00D656F3"/>
    <w:rsid w:val="00D657A2"/>
    <w:rsid w:val="00D658B0"/>
    <w:rsid w:val="00D6609C"/>
    <w:rsid w:val="00D66A1F"/>
    <w:rsid w:val="00D66C90"/>
    <w:rsid w:val="00D67372"/>
    <w:rsid w:val="00D70458"/>
    <w:rsid w:val="00D71BF6"/>
    <w:rsid w:val="00D7247B"/>
    <w:rsid w:val="00D726ED"/>
    <w:rsid w:val="00D72803"/>
    <w:rsid w:val="00D734DB"/>
    <w:rsid w:val="00D7381F"/>
    <w:rsid w:val="00D7582E"/>
    <w:rsid w:val="00D775CE"/>
    <w:rsid w:val="00D778EF"/>
    <w:rsid w:val="00D77CE3"/>
    <w:rsid w:val="00D812C5"/>
    <w:rsid w:val="00D8179E"/>
    <w:rsid w:val="00D822E9"/>
    <w:rsid w:val="00D82EBB"/>
    <w:rsid w:val="00D83068"/>
    <w:rsid w:val="00D83C7D"/>
    <w:rsid w:val="00D84C6D"/>
    <w:rsid w:val="00D86DC8"/>
    <w:rsid w:val="00D9011A"/>
    <w:rsid w:val="00D9043D"/>
    <w:rsid w:val="00D904F3"/>
    <w:rsid w:val="00D91F97"/>
    <w:rsid w:val="00D92185"/>
    <w:rsid w:val="00D923E8"/>
    <w:rsid w:val="00D925D5"/>
    <w:rsid w:val="00D92900"/>
    <w:rsid w:val="00D9313F"/>
    <w:rsid w:val="00D9335F"/>
    <w:rsid w:val="00D94049"/>
    <w:rsid w:val="00D9614C"/>
    <w:rsid w:val="00D96DB8"/>
    <w:rsid w:val="00DA0DD5"/>
    <w:rsid w:val="00DA1EAB"/>
    <w:rsid w:val="00DA4238"/>
    <w:rsid w:val="00DA5605"/>
    <w:rsid w:val="00DA5C38"/>
    <w:rsid w:val="00DA7E3F"/>
    <w:rsid w:val="00DB00D3"/>
    <w:rsid w:val="00DB0602"/>
    <w:rsid w:val="00DB2F06"/>
    <w:rsid w:val="00DB3C77"/>
    <w:rsid w:val="00DB43AD"/>
    <w:rsid w:val="00DB58A5"/>
    <w:rsid w:val="00DB5946"/>
    <w:rsid w:val="00DB62A7"/>
    <w:rsid w:val="00DB6A62"/>
    <w:rsid w:val="00DB78AE"/>
    <w:rsid w:val="00DC0C64"/>
    <w:rsid w:val="00DC1EBA"/>
    <w:rsid w:val="00DC20E0"/>
    <w:rsid w:val="00DC283B"/>
    <w:rsid w:val="00DC39DF"/>
    <w:rsid w:val="00DC3FC9"/>
    <w:rsid w:val="00DC6908"/>
    <w:rsid w:val="00DC71BE"/>
    <w:rsid w:val="00DC75C1"/>
    <w:rsid w:val="00DC7881"/>
    <w:rsid w:val="00DC7E48"/>
    <w:rsid w:val="00DD0421"/>
    <w:rsid w:val="00DD15EE"/>
    <w:rsid w:val="00DD25AE"/>
    <w:rsid w:val="00DD3440"/>
    <w:rsid w:val="00DD369D"/>
    <w:rsid w:val="00DD3DF2"/>
    <w:rsid w:val="00DD40E5"/>
    <w:rsid w:val="00DD4634"/>
    <w:rsid w:val="00DD52D8"/>
    <w:rsid w:val="00DD6A61"/>
    <w:rsid w:val="00DE2668"/>
    <w:rsid w:val="00DE2688"/>
    <w:rsid w:val="00DE45FB"/>
    <w:rsid w:val="00DE476D"/>
    <w:rsid w:val="00DE56C9"/>
    <w:rsid w:val="00DE58F5"/>
    <w:rsid w:val="00DE6A12"/>
    <w:rsid w:val="00DE6F3C"/>
    <w:rsid w:val="00DE708E"/>
    <w:rsid w:val="00DF20A4"/>
    <w:rsid w:val="00DF3BEE"/>
    <w:rsid w:val="00DF5B20"/>
    <w:rsid w:val="00DF677D"/>
    <w:rsid w:val="00DF6F65"/>
    <w:rsid w:val="00DF73FD"/>
    <w:rsid w:val="00E00270"/>
    <w:rsid w:val="00E01049"/>
    <w:rsid w:val="00E016B5"/>
    <w:rsid w:val="00E0170F"/>
    <w:rsid w:val="00E01C95"/>
    <w:rsid w:val="00E02EC6"/>
    <w:rsid w:val="00E0322F"/>
    <w:rsid w:val="00E0329B"/>
    <w:rsid w:val="00E03607"/>
    <w:rsid w:val="00E04A9A"/>
    <w:rsid w:val="00E05C4C"/>
    <w:rsid w:val="00E06050"/>
    <w:rsid w:val="00E06F70"/>
    <w:rsid w:val="00E07AAA"/>
    <w:rsid w:val="00E07B35"/>
    <w:rsid w:val="00E11027"/>
    <w:rsid w:val="00E11D91"/>
    <w:rsid w:val="00E120C4"/>
    <w:rsid w:val="00E121C4"/>
    <w:rsid w:val="00E13294"/>
    <w:rsid w:val="00E13D03"/>
    <w:rsid w:val="00E15492"/>
    <w:rsid w:val="00E15857"/>
    <w:rsid w:val="00E15876"/>
    <w:rsid w:val="00E201EB"/>
    <w:rsid w:val="00E2120D"/>
    <w:rsid w:val="00E21490"/>
    <w:rsid w:val="00E21C3A"/>
    <w:rsid w:val="00E231F9"/>
    <w:rsid w:val="00E23262"/>
    <w:rsid w:val="00E2367E"/>
    <w:rsid w:val="00E236CC"/>
    <w:rsid w:val="00E24571"/>
    <w:rsid w:val="00E2494C"/>
    <w:rsid w:val="00E24962"/>
    <w:rsid w:val="00E24AC2"/>
    <w:rsid w:val="00E24B99"/>
    <w:rsid w:val="00E24E47"/>
    <w:rsid w:val="00E25697"/>
    <w:rsid w:val="00E257B9"/>
    <w:rsid w:val="00E257DD"/>
    <w:rsid w:val="00E25863"/>
    <w:rsid w:val="00E26401"/>
    <w:rsid w:val="00E27D7A"/>
    <w:rsid w:val="00E30709"/>
    <w:rsid w:val="00E30851"/>
    <w:rsid w:val="00E31F62"/>
    <w:rsid w:val="00E33679"/>
    <w:rsid w:val="00E33ACF"/>
    <w:rsid w:val="00E343D0"/>
    <w:rsid w:val="00E36E1C"/>
    <w:rsid w:val="00E37425"/>
    <w:rsid w:val="00E40063"/>
    <w:rsid w:val="00E40C57"/>
    <w:rsid w:val="00E41882"/>
    <w:rsid w:val="00E41BA3"/>
    <w:rsid w:val="00E41CB6"/>
    <w:rsid w:val="00E422C6"/>
    <w:rsid w:val="00E423B7"/>
    <w:rsid w:val="00E423FC"/>
    <w:rsid w:val="00E42D8F"/>
    <w:rsid w:val="00E43392"/>
    <w:rsid w:val="00E438C8"/>
    <w:rsid w:val="00E43DDB"/>
    <w:rsid w:val="00E4439F"/>
    <w:rsid w:val="00E445BC"/>
    <w:rsid w:val="00E44C6A"/>
    <w:rsid w:val="00E46297"/>
    <w:rsid w:val="00E46EF8"/>
    <w:rsid w:val="00E504D9"/>
    <w:rsid w:val="00E50588"/>
    <w:rsid w:val="00E50651"/>
    <w:rsid w:val="00E5119E"/>
    <w:rsid w:val="00E513E1"/>
    <w:rsid w:val="00E52DA8"/>
    <w:rsid w:val="00E52E2D"/>
    <w:rsid w:val="00E531B8"/>
    <w:rsid w:val="00E531F6"/>
    <w:rsid w:val="00E53282"/>
    <w:rsid w:val="00E56B1E"/>
    <w:rsid w:val="00E571CA"/>
    <w:rsid w:val="00E57E2D"/>
    <w:rsid w:val="00E60D5E"/>
    <w:rsid w:val="00E61087"/>
    <w:rsid w:val="00E61623"/>
    <w:rsid w:val="00E61D6D"/>
    <w:rsid w:val="00E62E8F"/>
    <w:rsid w:val="00E63C5F"/>
    <w:rsid w:val="00E64D0B"/>
    <w:rsid w:val="00E64F6D"/>
    <w:rsid w:val="00E65238"/>
    <w:rsid w:val="00E66725"/>
    <w:rsid w:val="00E669AC"/>
    <w:rsid w:val="00E6746E"/>
    <w:rsid w:val="00E67EA9"/>
    <w:rsid w:val="00E70841"/>
    <w:rsid w:val="00E70E6F"/>
    <w:rsid w:val="00E7209E"/>
    <w:rsid w:val="00E72100"/>
    <w:rsid w:val="00E7224F"/>
    <w:rsid w:val="00E731DE"/>
    <w:rsid w:val="00E74142"/>
    <w:rsid w:val="00E74270"/>
    <w:rsid w:val="00E747A4"/>
    <w:rsid w:val="00E748D5"/>
    <w:rsid w:val="00E748F1"/>
    <w:rsid w:val="00E74D4A"/>
    <w:rsid w:val="00E75C29"/>
    <w:rsid w:val="00E76505"/>
    <w:rsid w:val="00E77DEE"/>
    <w:rsid w:val="00E77F31"/>
    <w:rsid w:val="00E8073F"/>
    <w:rsid w:val="00E819D7"/>
    <w:rsid w:val="00E8242D"/>
    <w:rsid w:val="00E82A9E"/>
    <w:rsid w:val="00E84D96"/>
    <w:rsid w:val="00E851D9"/>
    <w:rsid w:val="00E85798"/>
    <w:rsid w:val="00E85840"/>
    <w:rsid w:val="00E858DC"/>
    <w:rsid w:val="00E85B98"/>
    <w:rsid w:val="00E86146"/>
    <w:rsid w:val="00E868EA"/>
    <w:rsid w:val="00E86B88"/>
    <w:rsid w:val="00E9073A"/>
    <w:rsid w:val="00E91374"/>
    <w:rsid w:val="00E91FF9"/>
    <w:rsid w:val="00E927B0"/>
    <w:rsid w:val="00E95539"/>
    <w:rsid w:val="00E95709"/>
    <w:rsid w:val="00E959D9"/>
    <w:rsid w:val="00E96242"/>
    <w:rsid w:val="00E964C2"/>
    <w:rsid w:val="00E96EF3"/>
    <w:rsid w:val="00E96F45"/>
    <w:rsid w:val="00E9700C"/>
    <w:rsid w:val="00E97AA7"/>
    <w:rsid w:val="00E97FA4"/>
    <w:rsid w:val="00EA02DC"/>
    <w:rsid w:val="00EA1123"/>
    <w:rsid w:val="00EA22CB"/>
    <w:rsid w:val="00EA3B8D"/>
    <w:rsid w:val="00EA3FCC"/>
    <w:rsid w:val="00EA4080"/>
    <w:rsid w:val="00EA4922"/>
    <w:rsid w:val="00EA509D"/>
    <w:rsid w:val="00EA6E6A"/>
    <w:rsid w:val="00EA734D"/>
    <w:rsid w:val="00EA78B3"/>
    <w:rsid w:val="00EB0B9F"/>
    <w:rsid w:val="00EB1448"/>
    <w:rsid w:val="00EB296A"/>
    <w:rsid w:val="00EB3166"/>
    <w:rsid w:val="00EB3ACD"/>
    <w:rsid w:val="00EB410D"/>
    <w:rsid w:val="00EB573C"/>
    <w:rsid w:val="00EB684E"/>
    <w:rsid w:val="00EB718F"/>
    <w:rsid w:val="00EB775C"/>
    <w:rsid w:val="00EB7BFE"/>
    <w:rsid w:val="00EB7D37"/>
    <w:rsid w:val="00EB7D91"/>
    <w:rsid w:val="00EC0697"/>
    <w:rsid w:val="00EC0A44"/>
    <w:rsid w:val="00EC0D24"/>
    <w:rsid w:val="00EC27AE"/>
    <w:rsid w:val="00EC418A"/>
    <w:rsid w:val="00EC422D"/>
    <w:rsid w:val="00EC4B82"/>
    <w:rsid w:val="00EC4E5F"/>
    <w:rsid w:val="00EC5093"/>
    <w:rsid w:val="00EC54AF"/>
    <w:rsid w:val="00EC5715"/>
    <w:rsid w:val="00EC686E"/>
    <w:rsid w:val="00EC6EA1"/>
    <w:rsid w:val="00ED000B"/>
    <w:rsid w:val="00ED030A"/>
    <w:rsid w:val="00ED0891"/>
    <w:rsid w:val="00ED1CE1"/>
    <w:rsid w:val="00ED31DA"/>
    <w:rsid w:val="00ED371B"/>
    <w:rsid w:val="00ED37CA"/>
    <w:rsid w:val="00ED4B5D"/>
    <w:rsid w:val="00ED5044"/>
    <w:rsid w:val="00ED73FC"/>
    <w:rsid w:val="00ED7BA7"/>
    <w:rsid w:val="00ED7D5F"/>
    <w:rsid w:val="00EE16EC"/>
    <w:rsid w:val="00EE17BF"/>
    <w:rsid w:val="00EE30D2"/>
    <w:rsid w:val="00EE423F"/>
    <w:rsid w:val="00EE4B38"/>
    <w:rsid w:val="00EE53AA"/>
    <w:rsid w:val="00EE5BA3"/>
    <w:rsid w:val="00EE5F45"/>
    <w:rsid w:val="00EE69BC"/>
    <w:rsid w:val="00EE7A21"/>
    <w:rsid w:val="00EF06F5"/>
    <w:rsid w:val="00EF157C"/>
    <w:rsid w:val="00EF1A9D"/>
    <w:rsid w:val="00EF1E9A"/>
    <w:rsid w:val="00EF24B1"/>
    <w:rsid w:val="00EF2697"/>
    <w:rsid w:val="00EF3357"/>
    <w:rsid w:val="00EF4266"/>
    <w:rsid w:val="00EF428C"/>
    <w:rsid w:val="00EF544B"/>
    <w:rsid w:val="00EF5568"/>
    <w:rsid w:val="00EF6387"/>
    <w:rsid w:val="00EF77B8"/>
    <w:rsid w:val="00EF784C"/>
    <w:rsid w:val="00F00087"/>
    <w:rsid w:val="00F00556"/>
    <w:rsid w:val="00F00DC3"/>
    <w:rsid w:val="00F012C6"/>
    <w:rsid w:val="00F02799"/>
    <w:rsid w:val="00F02C64"/>
    <w:rsid w:val="00F05A00"/>
    <w:rsid w:val="00F05F35"/>
    <w:rsid w:val="00F05F48"/>
    <w:rsid w:val="00F06570"/>
    <w:rsid w:val="00F06DCB"/>
    <w:rsid w:val="00F1048F"/>
    <w:rsid w:val="00F108F5"/>
    <w:rsid w:val="00F10B3A"/>
    <w:rsid w:val="00F11E21"/>
    <w:rsid w:val="00F12044"/>
    <w:rsid w:val="00F137A3"/>
    <w:rsid w:val="00F13CFD"/>
    <w:rsid w:val="00F13DC0"/>
    <w:rsid w:val="00F14AC2"/>
    <w:rsid w:val="00F1504E"/>
    <w:rsid w:val="00F152BF"/>
    <w:rsid w:val="00F17E69"/>
    <w:rsid w:val="00F20121"/>
    <w:rsid w:val="00F2243A"/>
    <w:rsid w:val="00F231C0"/>
    <w:rsid w:val="00F23BEB"/>
    <w:rsid w:val="00F23C20"/>
    <w:rsid w:val="00F24638"/>
    <w:rsid w:val="00F25285"/>
    <w:rsid w:val="00F25EF2"/>
    <w:rsid w:val="00F26993"/>
    <w:rsid w:val="00F26D8B"/>
    <w:rsid w:val="00F27C0F"/>
    <w:rsid w:val="00F27E42"/>
    <w:rsid w:val="00F300BF"/>
    <w:rsid w:val="00F31760"/>
    <w:rsid w:val="00F31F28"/>
    <w:rsid w:val="00F324C0"/>
    <w:rsid w:val="00F3324E"/>
    <w:rsid w:val="00F335FC"/>
    <w:rsid w:val="00F33E9E"/>
    <w:rsid w:val="00F3417E"/>
    <w:rsid w:val="00F36496"/>
    <w:rsid w:val="00F36A1C"/>
    <w:rsid w:val="00F36AD8"/>
    <w:rsid w:val="00F37520"/>
    <w:rsid w:val="00F379E1"/>
    <w:rsid w:val="00F40063"/>
    <w:rsid w:val="00F40210"/>
    <w:rsid w:val="00F403B5"/>
    <w:rsid w:val="00F40DF3"/>
    <w:rsid w:val="00F413BD"/>
    <w:rsid w:val="00F416FE"/>
    <w:rsid w:val="00F419DB"/>
    <w:rsid w:val="00F422F0"/>
    <w:rsid w:val="00F43A50"/>
    <w:rsid w:val="00F45DF6"/>
    <w:rsid w:val="00F466D1"/>
    <w:rsid w:val="00F46BE4"/>
    <w:rsid w:val="00F50330"/>
    <w:rsid w:val="00F51984"/>
    <w:rsid w:val="00F521D0"/>
    <w:rsid w:val="00F54E08"/>
    <w:rsid w:val="00F54F36"/>
    <w:rsid w:val="00F5539E"/>
    <w:rsid w:val="00F556B4"/>
    <w:rsid w:val="00F55B0A"/>
    <w:rsid w:val="00F55B40"/>
    <w:rsid w:val="00F55DF6"/>
    <w:rsid w:val="00F55EDE"/>
    <w:rsid w:val="00F5623E"/>
    <w:rsid w:val="00F57171"/>
    <w:rsid w:val="00F57613"/>
    <w:rsid w:val="00F57710"/>
    <w:rsid w:val="00F57846"/>
    <w:rsid w:val="00F57E3F"/>
    <w:rsid w:val="00F6028A"/>
    <w:rsid w:val="00F61D3D"/>
    <w:rsid w:val="00F620DC"/>
    <w:rsid w:val="00F63759"/>
    <w:rsid w:val="00F64BD9"/>
    <w:rsid w:val="00F64CBE"/>
    <w:rsid w:val="00F6502C"/>
    <w:rsid w:val="00F66E54"/>
    <w:rsid w:val="00F6774E"/>
    <w:rsid w:val="00F67DB8"/>
    <w:rsid w:val="00F703DE"/>
    <w:rsid w:val="00F707D3"/>
    <w:rsid w:val="00F71841"/>
    <w:rsid w:val="00F726BD"/>
    <w:rsid w:val="00F72D09"/>
    <w:rsid w:val="00F73D89"/>
    <w:rsid w:val="00F745CD"/>
    <w:rsid w:val="00F74785"/>
    <w:rsid w:val="00F74F51"/>
    <w:rsid w:val="00F757FB"/>
    <w:rsid w:val="00F7663C"/>
    <w:rsid w:val="00F8050E"/>
    <w:rsid w:val="00F80D14"/>
    <w:rsid w:val="00F81A63"/>
    <w:rsid w:val="00F82457"/>
    <w:rsid w:val="00F82489"/>
    <w:rsid w:val="00F84176"/>
    <w:rsid w:val="00F84C00"/>
    <w:rsid w:val="00F84CD7"/>
    <w:rsid w:val="00F84E8A"/>
    <w:rsid w:val="00F850B0"/>
    <w:rsid w:val="00F85E35"/>
    <w:rsid w:val="00F866C4"/>
    <w:rsid w:val="00F86F73"/>
    <w:rsid w:val="00F87CD1"/>
    <w:rsid w:val="00F90756"/>
    <w:rsid w:val="00F91C77"/>
    <w:rsid w:val="00F92431"/>
    <w:rsid w:val="00F924FA"/>
    <w:rsid w:val="00F9308D"/>
    <w:rsid w:val="00F94E72"/>
    <w:rsid w:val="00F952D6"/>
    <w:rsid w:val="00F95900"/>
    <w:rsid w:val="00F961F6"/>
    <w:rsid w:val="00F97DE2"/>
    <w:rsid w:val="00FA009A"/>
    <w:rsid w:val="00FA0382"/>
    <w:rsid w:val="00FA09AC"/>
    <w:rsid w:val="00FA14DA"/>
    <w:rsid w:val="00FA253C"/>
    <w:rsid w:val="00FA2C6C"/>
    <w:rsid w:val="00FA36A8"/>
    <w:rsid w:val="00FA4360"/>
    <w:rsid w:val="00FA44EB"/>
    <w:rsid w:val="00FA456A"/>
    <w:rsid w:val="00FA4813"/>
    <w:rsid w:val="00FA5202"/>
    <w:rsid w:val="00FA57C4"/>
    <w:rsid w:val="00FA6AA0"/>
    <w:rsid w:val="00FA7FA2"/>
    <w:rsid w:val="00FB017F"/>
    <w:rsid w:val="00FB04F5"/>
    <w:rsid w:val="00FB0F9A"/>
    <w:rsid w:val="00FB1636"/>
    <w:rsid w:val="00FB1B61"/>
    <w:rsid w:val="00FB2433"/>
    <w:rsid w:val="00FB3B0E"/>
    <w:rsid w:val="00FB464E"/>
    <w:rsid w:val="00FB4AF4"/>
    <w:rsid w:val="00FB7C1C"/>
    <w:rsid w:val="00FC0DF5"/>
    <w:rsid w:val="00FC152F"/>
    <w:rsid w:val="00FC1B4D"/>
    <w:rsid w:val="00FC1FCA"/>
    <w:rsid w:val="00FC3B11"/>
    <w:rsid w:val="00FC4713"/>
    <w:rsid w:val="00FC48A5"/>
    <w:rsid w:val="00FC4D2C"/>
    <w:rsid w:val="00FC4F41"/>
    <w:rsid w:val="00FC4F94"/>
    <w:rsid w:val="00FC5D0F"/>
    <w:rsid w:val="00FD06A4"/>
    <w:rsid w:val="00FD085B"/>
    <w:rsid w:val="00FD09A4"/>
    <w:rsid w:val="00FD23DD"/>
    <w:rsid w:val="00FD2DD5"/>
    <w:rsid w:val="00FD2DDC"/>
    <w:rsid w:val="00FD2F29"/>
    <w:rsid w:val="00FD3ADB"/>
    <w:rsid w:val="00FD3CBA"/>
    <w:rsid w:val="00FD5298"/>
    <w:rsid w:val="00FD594E"/>
    <w:rsid w:val="00FD661A"/>
    <w:rsid w:val="00FD673F"/>
    <w:rsid w:val="00FD7184"/>
    <w:rsid w:val="00FD78CB"/>
    <w:rsid w:val="00FE036B"/>
    <w:rsid w:val="00FE0CD3"/>
    <w:rsid w:val="00FE16E4"/>
    <w:rsid w:val="00FE2271"/>
    <w:rsid w:val="00FE2293"/>
    <w:rsid w:val="00FE2364"/>
    <w:rsid w:val="00FE3EF7"/>
    <w:rsid w:val="00FE415E"/>
    <w:rsid w:val="00FE425C"/>
    <w:rsid w:val="00FE442C"/>
    <w:rsid w:val="00FE4BA8"/>
    <w:rsid w:val="00FE5057"/>
    <w:rsid w:val="00FE5F31"/>
    <w:rsid w:val="00FE6180"/>
    <w:rsid w:val="00FE6514"/>
    <w:rsid w:val="00FE6D6E"/>
    <w:rsid w:val="00FE7A83"/>
    <w:rsid w:val="00FF0103"/>
    <w:rsid w:val="00FF36E5"/>
    <w:rsid w:val="00FF37D9"/>
    <w:rsid w:val="00FF415B"/>
    <w:rsid w:val="00FF558C"/>
    <w:rsid w:val="00FF7D2E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1"/>
    </o:shapelayout>
  </w:shapeDefaults>
  <w:decimalSymbol w:val="."/>
  <w:listSeparator w:val=","/>
  <w15:docId w15:val="{B30C4359-B909-45EE-8777-11D29C109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3407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AC3407"/>
    <w:pPr>
      <w:keepNext/>
      <w:ind w:left="-18" w:right="-108" w:firstLine="18"/>
      <w:jc w:val="thaiDistribute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qFormat/>
    <w:rsid w:val="00AC3407"/>
    <w:pPr>
      <w:keepNext/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qFormat/>
    <w:rsid w:val="00AC3407"/>
    <w:pPr>
      <w:keepNext/>
      <w:jc w:val="thaiDistribute"/>
      <w:outlineLvl w:val="2"/>
    </w:pPr>
    <w:rPr>
      <w:rFonts w:ascii="Angsana New" w:hAnsi="Angsana New"/>
      <w:b/>
      <w:bCs/>
      <w:u w:val="single"/>
    </w:rPr>
  </w:style>
  <w:style w:type="paragraph" w:styleId="Heading4">
    <w:name w:val="heading 4"/>
    <w:basedOn w:val="Normal"/>
    <w:next w:val="Normal"/>
    <w:qFormat/>
    <w:rsid w:val="00AC3407"/>
    <w:pPr>
      <w:keepNext/>
      <w:jc w:val="center"/>
      <w:outlineLvl w:val="3"/>
    </w:pPr>
    <w:rPr>
      <w:rFonts w:ascii="Angsana New" w:hAnsi="Angsana New"/>
      <w:sz w:val="20"/>
      <w:szCs w:val="20"/>
      <w:u w:val="single"/>
    </w:rPr>
  </w:style>
  <w:style w:type="paragraph" w:styleId="Heading5">
    <w:name w:val="heading 5"/>
    <w:basedOn w:val="Normal"/>
    <w:next w:val="Normal"/>
    <w:qFormat/>
    <w:rsid w:val="00AC3407"/>
    <w:pPr>
      <w:keepNext/>
      <w:jc w:val="thaiDistribute"/>
      <w:outlineLvl w:val="4"/>
    </w:pPr>
    <w:rPr>
      <w:rFonts w:ascii="Angsana New" w:hAnsi="Angsana New"/>
      <w:b/>
      <w:bCs/>
      <w:sz w:val="20"/>
      <w:szCs w:val="20"/>
      <w:u w:val="single"/>
    </w:rPr>
  </w:style>
  <w:style w:type="paragraph" w:styleId="Heading6">
    <w:name w:val="heading 6"/>
    <w:basedOn w:val="Normal"/>
    <w:next w:val="Normal"/>
    <w:qFormat/>
    <w:rsid w:val="00AC3407"/>
    <w:pPr>
      <w:keepNext/>
      <w:jc w:val="thaiDistribute"/>
      <w:outlineLvl w:val="5"/>
    </w:pPr>
    <w:rPr>
      <w:rFonts w:ascii="Angsana New" w:hAnsi="Angsana New"/>
      <w:sz w:val="28"/>
      <w:szCs w:val="28"/>
    </w:rPr>
  </w:style>
  <w:style w:type="paragraph" w:styleId="Heading7">
    <w:name w:val="heading 7"/>
    <w:basedOn w:val="Normal"/>
    <w:next w:val="Normal"/>
    <w:qFormat/>
    <w:rsid w:val="00AC3407"/>
    <w:pPr>
      <w:keepNext/>
      <w:jc w:val="thaiDistribute"/>
      <w:outlineLvl w:val="6"/>
    </w:pPr>
    <w:rPr>
      <w:rFonts w:ascii="Angsana New" w:hAnsi="Angsana New"/>
      <w:b/>
      <w:bCs/>
      <w:sz w:val="26"/>
      <w:szCs w:val="26"/>
      <w:u w:val="single"/>
    </w:rPr>
  </w:style>
  <w:style w:type="paragraph" w:styleId="Heading8">
    <w:name w:val="heading 8"/>
    <w:basedOn w:val="Normal"/>
    <w:next w:val="Normal"/>
    <w:qFormat/>
    <w:rsid w:val="00AC3407"/>
    <w:pPr>
      <w:keepNext/>
      <w:jc w:val="center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qFormat/>
    <w:rsid w:val="00AC3407"/>
    <w:pPr>
      <w:keepNext/>
      <w:pBdr>
        <w:bottom w:val="single" w:sz="4" w:space="1" w:color="auto"/>
      </w:pBdr>
      <w:ind w:right="-126"/>
      <w:jc w:val="center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AC3407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C3407"/>
  </w:style>
  <w:style w:type="paragraph" w:styleId="Header">
    <w:name w:val="header"/>
    <w:basedOn w:val="Normal"/>
    <w:link w:val="HeaderChar"/>
    <w:rsid w:val="00AC3407"/>
    <w:pPr>
      <w:tabs>
        <w:tab w:val="center" w:pos="4153"/>
        <w:tab w:val="right" w:pos="8306"/>
      </w:tabs>
    </w:pPr>
  </w:style>
  <w:style w:type="paragraph" w:styleId="ListBullet">
    <w:name w:val="List Bullet"/>
    <w:basedOn w:val="Normal"/>
    <w:rsid w:val="00AC3407"/>
    <w:pPr>
      <w:ind w:left="360" w:hanging="360"/>
    </w:pPr>
  </w:style>
  <w:style w:type="paragraph" w:styleId="BodyText">
    <w:name w:val="Body Text"/>
    <w:basedOn w:val="Normal"/>
    <w:rsid w:val="00AC3407"/>
    <w:pPr>
      <w:overflowPunct/>
      <w:autoSpaceDE/>
      <w:autoSpaceDN/>
      <w:adjustRightInd/>
      <w:jc w:val="thaiDistribute"/>
      <w:textAlignment w:val="auto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rsid w:val="00AC3407"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paragraph" w:styleId="BodyTextIndent">
    <w:name w:val="Body Text Indent"/>
    <w:basedOn w:val="Normal"/>
    <w:rsid w:val="00AC3407"/>
    <w:pPr>
      <w:tabs>
        <w:tab w:val="left" w:pos="360"/>
        <w:tab w:val="left" w:pos="2880"/>
      </w:tabs>
      <w:spacing w:before="120" w:after="240"/>
      <w:ind w:left="900" w:firstLine="540"/>
      <w:jc w:val="thaiDistribute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AC3407"/>
    <w:pPr>
      <w:tabs>
        <w:tab w:val="left" w:pos="900"/>
      </w:tabs>
      <w:spacing w:before="120" w:after="120"/>
      <w:ind w:left="360" w:right="58"/>
      <w:jc w:val="thaiDistribute"/>
    </w:pPr>
    <w:rPr>
      <w:rFonts w:ascii="Angsana New" w:hAnsi="Angsana New"/>
      <w:sz w:val="32"/>
      <w:szCs w:val="32"/>
    </w:rPr>
  </w:style>
  <w:style w:type="paragraph" w:customStyle="1" w:styleId="a">
    <w:name w:val="???????????"/>
    <w:basedOn w:val="Normal"/>
    <w:rsid w:val="008F469E"/>
    <w:pPr>
      <w:ind w:right="386"/>
    </w:pPr>
    <w:rPr>
      <w:rFonts w:cs="CordiaUPC"/>
      <w:sz w:val="28"/>
      <w:szCs w:val="28"/>
    </w:rPr>
  </w:style>
  <w:style w:type="paragraph" w:styleId="Caption">
    <w:name w:val="caption"/>
    <w:basedOn w:val="Normal"/>
    <w:next w:val="Normal"/>
    <w:qFormat/>
    <w:rsid w:val="00F64BD9"/>
    <w:pPr>
      <w:spacing w:before="24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customStyle="1" w:styleId="Char">
    <w:name w:val="Char"/>
    <w:basedOn w:val="Normal"/>
    <w:rsid w:val="007D15F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64093E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table" w:styleId="TableGrid">
    <w:name w:val="Table Grid"/>
    <w:basedOn w:val="TableNormal"/>
    <w:uiPriority w:val="59"/>
    <w:rsid w:val="00EB296A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Normal"/>
    <w:rsid w:val="00E0360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5F50EC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5F50EC"/>
    <w:rPr>
      <w:rFonts w:ascii="Times New Roman"/>
      <w:sz w:val="24"/>
      <w:szCs w:val="30"/>
    </w:rPr>
  </w:style>
  <w:style w:type="paragraph" w:styleId="BalloonText">
    <w:name w:val="Balloon Text"/>
    <w:basedOn w:val="Normal"/>
    <w:link w:val="BalloonTextChar"/>
    <w:rsid w:val="00701C61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701C61"/>
    <w:rPr>
      <w:rFonts w:ascii="Tahoma" w:hAnsi="Tahoma"/>
      <w:sz w:val="16"/>
    </w:rPr>
  </w:style>
  <w:style w:type="paragraph" w:customStyle="1" w:styleId="acctfourfigures">
    <w:name w:val="acct four figures"/>
    <w:aliases w:val="a4"/>
    <w:basedOn w:val="Normal"/>
    <w:rsid w:val="00977EF9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1E0D59"/>
    <w:pPr>
      <w:ind w:left="720"/>
      <w:contextualSpacing/>
    </w:pPr>
    <w:rPr>
      <w:szCs w:val="30"/>
    </w:rPr>
  </w:style>
  <w:style w:type="paragraph" w:customStyle="1" w:styleId="yiv147913816msonormal">
    <w:name w:val="yiv147913816msonormal"/>
    <w:basedOn w:val="Normal"/>
    <w:rsid w:val="00273D0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</w:rPr>
  </w:style>
  <w:style w:type="character" w:customStyle="1" w:styleId="apple-converted-space">
    <w:name w:val="apple-converted-space"/>
    <w:basedOn w:val="DefaultParagraphFont"/>
    <w:rsid w:val="00273D07"/>
  </w:style>
  <w:style w:type="paragraph" w:styleId="BodyTextIndent2">
    <w:name w:val="Body Text Indent 2"/>
    <w:basedOn w:val="Normal"/>
    <w:link w:val="BodyTextIndent2Char"/>
    <w:rsid w:val="00B26081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link w:val="BodyTextIndent2"/>
    <w:rsid w:val="00B26081"/>
    <w:rPr>
      <w:rFonts w:ascii="Times New Roman"/>
      <w:sz w:val="24"/>
      <w:szCs w:val="30"/>
    </w:rPr>
  </w:style>
  <w:style w:type="paragraph" w:customStyle="1" w:styleId="block">
    <w:name w:val="block"/>
    <w:aliases w:val="b"/>
    <w:basedOn w:val="BodyText"/>
    <w:rsid w:val="00C40442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21">
    <w:name w:val="2.1"/>
    <w:basedOn w:val="Normal"/>
    <w:rsid w:val="00C40442"/>
    <w:pPr>
      <w:tabs>
        <w:tab w:val="left" w:pos="360"/>
      </w:tabs>
      <w:overflowPunct/>
      <w:autoSpaceDE/>
      <w:autoSpaceDN/>
      <w:adjustRightInd/>
      <w:spacing w:before="60" w:after="60"/>
      <w:ind w:left="360" w:hanging="360"/>
      <w:jc w:val="both"/>
      <w:textAlignment w:val="auto"/>
    </w:pPr>
    <w:rPr>
      <w:rFonts w:hAnsi="Times New Roman" w:cs="AngsanaUPC"/>
      <w:b/>
      <w:bCs/>
      <w:sz w:val="36"/>
      <w:szCs w:val="36"/>
      <w:lang w:val="th-TH"/>
    </w:rPr>
  </w:style>
  <w:style w:type="paragraph" w:styleId="DocumentMap">
    <w:name w:val="Document Map"/>
    <w:basedOn w:val="Normal"/>
    <w:link w:val="DocumentMapChar"/>
    <w:rsid w:val="00ED0891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ED0891"/>
    <w:rPr>
      <w:rFonts w:ascii="Tahoma" w:hAnsi="Tahoma"/>
      <w:sz w:val="16"/>
    </w:rPr>
  </w:style>
  <w:style w:type="character" w:customStyle="1" w:styleId="HeaderChar">
    <w:name w:val="Header Char"/>
    <w:link w:val="Header"/>
    <w:rsid w:val="0057338C"/>
    <w:rPr>
      <w:rFonts w:ascii="Times New Roman"/>
      <w:sz w:val="24"/>
      <w:szCs w:val="24"/>
    </w:rPr>
  </w:style>
  <w:style w:type="paragraph" w:styleId="FootnoteText">
    <w:name w:val="footnote text"/>
    <w:basedOn w:val="Normal"/>
    <w:link w:val="FootnoteTextChar"/>
    <w:rsid w:val="00691CCC"/>
    <w:rPr>
      <w:rFonts w:hAnsi="Times New Roman"/>
      <w:sz w:val="20"/>
      <w:szCs w:val="20"/>
    </w:rPr>
  </w:style>
  <w:style w:type="character" w:customStyle="1" w:styleId="FootnoteTextChar">
    <w:name w:val="Footnote Text Char"/>
    <w:link w:val="FootnoteText"/>
    <w:rsid w:val="00691CCC"/>
    <w:rPr>
      <w:rFonts w:ascii="Times New Roman" w:hAnsi="Times New Roman"/>
    </w:rPr>
  </w:style>
  <w:style w:type="paragraph" w:styleId="BodyTextIndent3">
    <w:name w:val="Body Text Indent 3"/>
    <w:basedOn w:val="Normal"/>
    <w:link w:val="BodyTextIndent3Char"/>
    <w:rsid w:val="00F620D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F620DC"/>
    <w:rPr>
      <w:rFonts w:ascii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35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1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omsiri.ketthet\Desktop\CNT_FS%20corrections\2008%20Revised%20by%20SK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7E471A-AEC5-498D-8B20-AFAC7EE37837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138854</vt:lpwstr>
  </property>
  <property fmtid="{D5CDD505-2E9C-101B-9397-08002B2CF9AE}" pid="4" name="OptimizationTime">
    <vt:lpwstr>20180302_1431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2008 Revised by SKT.dot</Template>
  <TotalTime>541</TotalTime>
  <Pages>41</Pages>
  <Words>9805</Words>
  <Characters>55889</Characters>
  <Application>Microsoft Office Word</Application>
  <DocSecurity>0</DocSecurity>
  <Lines>465</Lines>
  <Paragraphs>131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สยาม ซินเท็ค คอนสตรัคชั่น จำกัด (มหาชน)</vt:lpstr>
      <vt:lpstr>บริษัท สยาม ซินเท็ค คอนสตรัคชั่น จำกัด (มหาชน)</vt:lpstr>
    </vt:vector>
  </TitlesOfParts>
  <Company>e&amp;y</Company>
  <LinksUpToDate>false</LinksUpToDate>
  <CharactersWithSpaces>65563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สยาม ซินเท็ค คอนสตรัคชั่น จำกัด (มหาชน)</dc:title>
  <dc:creator>YourNameHere</dc:creator>
  <cp:lastModifiedBy>Danita Sirabowornkit</cp:lastModifiedBy>
  <cp:revision>143</cp:revision>
  <cp:lastPrinted>2018-02-21T07:17:00Z</cp:lastPrinted>
  <dcterms:created xsi:type="dcterms:W3CDTF">2017-02-13T00:20:00Z</dcterms:created>
  <dcterms:modified xsi:type="dcterms:W3CDTF">2018-02-27T10:12:00Z</dcterms:modified>
</cp:coreProperties>
</file>