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E58" w:rsidRPr="00557086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CE1E58" w:rsidRPr="00602637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4"/>
          <w:szCs w:val="24"/>
          <w:lang w:bidi="th-TH"/>
        </w:rPr>
      </w:pPr>
    </w:p>
    <w:p w:rsidR="00CE1E58" w:rsidRPr="002E2783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CE1E58" w:rsidRPr="00E80D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</w:t>
      </w:r>
      <w:r w:rsidRPr="008D3706">
        <w:rPr>
          <w:rFonts w:ascii="Angsana New" w:hAnsi="Angsana New" w:cs="Angsana New"/>
          <w:sz w:val="30"/>
          <w:szCs w:val="30"/>
          <w:cs/>
          <w:lang w:bidi="th-TH"/>
        </w:rPr>
        <w:t>จัดทำงบการเงิ</w:t>
      </w:r>
      <w:r w:rsidR="00DD4626">
        <w:rPr>
          <w:rFonts w:ascii="Angsana New" w:hAnsi="Angsana New" w:cs="Angsana New"/>
          <w:sz w:val="30"/>
          <w:szCs w:val="30"/>
          <w:cs/>
          <w:lang w:bidi="th-TH"/>
        </w:rPr>
        <w:t>น</w:t>
      </w:r>
    </w:p>
    <w:p w:rsidR="00E80D58" w:rsidRPr="006A4653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CE1E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E80D58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CE1E58" w:rsidRPr="00E80D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D47B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E80D58" w:rsidRPr="00E80D58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ลูกหนี้อื่น</w:t>
      </w:r>
    </w:p>
    <w:p w:rsidR="00E80D58" w:rsidRPr="002D47B7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CE1E58" w:rsidRPr="00DD4626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DD4626" w:rsidRPr="004073DC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4073DC" w:rsidRPr="00EC4D4D" w:rsidRDefault="004073D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เงินลงทุนระยะยาว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EC4D4D" w:rsidRPr="006631FC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6631FC" w:rsidRPr="006631FC" w:rsidRDefault="006631F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631FC">
        <w:rPr>
          <w:rFonts w:ascii="Angsana New" w:hAnsi="Angsana New" w:cs="Angsana New" w:hint="cs"/>
          <w:sz w:val="30"/>
          <w:szCs w:val="30"/>
          <w:cs/>
          <w:lang w:bidi="th-TH"/>
        </w:rPr>
        <w:t>ที่ดินรอการพัฒนา</w:t>
      </w:r>
    </w:p>
    <w:p w:rsidR="00711C2C" w:rsidRPr="008F4283" w:rsidRDefault="00711C2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711C2C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</w:t>
      </w:r>
      <w:r w:rsidR="00676B5F">
        <w:rPr>
          <w:rFonts w:ascii="Angsana New" w:hAnsi="Angsana New" w:cs="Angsana New" w:hint="cs"/>
          <w:sz w:val="30"/>
          <w:szCs w:val="30"/>
          <w:cs/>
          <w:lang w:bidi="th-TH"/>
        </w:rPr>
        <w:t>และประกอบกิจการ</w:t>
      </w:r>
      <w:r w:rsidRPr="00711C2C">
        <w:rPr>
          <w:rFonts w:ascii="Angsana New" w:hAnsi="Angsana New" w:cs="Angsana New"/>
          <w:sz w:val="30"/>
          <w:szCs w:val="30"/>
          <w:cs/>
          <w:lang w:bidi="th-TH"/>
        </w:rPr>
        <w:t>โทรทัศน์</w:t>
      </w:r>
    </w:p>
    <w:p w:rsidR="008F4283" w:rsidRPr="00EC4D4D" w:rsidRDefault="008F4283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ลิขสิทธิ์หนังสือ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สินทรัพย์ไม่มีตัวตนอื่น</w:t>
      </w:r>
    </w:p>
    <w:p w:rsidR="00EC4D4D" w:rsidRPr="00711C2C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ภาษีเงินได้รอการตัดบัญชี</w:t>
      </w:r>
    </w:p>
    <w:p w:rsidR="00711C2C" w:rsidRPr="00EC4D4D" w:rsidRDefault="00F02C8F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711C2C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EC4D4D" w:rsidRPr="00BD7A92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</w:p>
    <w:p w:rsidR="00BD7A92" w:rsidRPr="00EC4D4D" w:rsidRDefault="00BD7A92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ค่าใช้จ่ายค้างจ่าย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ค่าใบอนุญา</w:t>
      </w:r>
      <w:r w:rsidR="00FF6776">
        <w:rPr>
          <w:rFonts w:ascii="Angsana New" w:hAnsi="Angsana New" w:cs="Angsana New" w:hint="cs"/>
          <w:sz w:val="30"/>
          <w:szCs w:val="30"/>
          <w:cs/>
          <w:lang w:bidi="th-TH"/>
        </w:rPr>
        <w:t>ต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ให้ใช้คลื่นความถี่และประกอบกิจการโทรทัศน์ค้างจ่าย</w:t>
      </w:r>
    </w:p>
    <w:p w:rsidR="00EC4D4D" w:rsidRPr="00711C2C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:rsidR="00F02C8F" w:rsidRPr="00EC4D4D" w:rsidRDefault="00F02C8F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:rsidR="00EC4D4D" w:rsidRPr="00DD4626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:rsidR="00DD4626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ค่าใช้จ่ายในการบริหาร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ค่าใช้จ่ายผลประโยชน์ของพนักงาน</w:t>
      </w:r>
    </w:p>
    <w:p w:rsidR="00EC4D4D" w:rsidRPr="00EC4D4D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:rsidR="00DA5C08" w:rsidRPr="00557086" w:rsidRDefault="00DA5C08" w:rsidP="00DA5C0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DA5C08" w:rsidRPr="00DA5C08" w:rsidRDefault="00DA5C08" w:rsidP="00DA5C08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</w:p>
    <w:p w:rsidR="00EC4D4D" w:rsidRPr="00DC794B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ต้นทุนทางการเงิน</w:t>
      </w:r>
    </w:p>
    <w:p w:rsidR="006631FC" w:rsidRPr="00322BA0" w:rsidRDefault="00DC794B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DD4626" w:rsidRPr="000127EE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0127EE" w:rsidRPr="000127EE">
        <w:rPr>
          <w:rFonts w:ascii="Angsana New" w:hAnsi="Angsana New" w:cs="Angsana New"/>
          <w:sz w:val="30"/>
          <w:szCs w:val="30"/>
          <w:cs/>
          <w:lang w:bidi="th-TH"/>
        </w:rPr>
        <w:t xml:space="preserve"> (ขาดทุน)</w:t>
      </w:r>
      <w:r w:rsidR="000127E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="008F172F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602637" w:rsidRPr="006631FC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DD4626" w:rsidRPr="00BE75E2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>
        <w:rPr>
          <w:rFonts w:ascii="Angsana New" w:hAnsi="Angsana New" w:cs="Angsana New" w:hint="cs"/>
          <w:sz w:val="30"/>
          <w:szCs w:val="30"/>
          <w:cs/>
          <w:lang w:bidi="th-TH"/>
        </w:rPr>
        <w:t>งกัน</w:t>
      </w:r>
    </w:p>
    <w:p w:rsidR="00BE75E2" w:rsidRPr="00562DC0" w:rsidRDefault="00BE75E2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344DBD" w:rsidRPr="00DD4626" w:rsidRDefault="00344DB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25275A" w:rsidRPr="00DD4626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DD4626">
        <w:rPr>
          <w:b/>
          <w:bCs/>
        </w:rPr>
        <w:br w:type="page"/>
      </w:r>
      <w:r w:rsidR="0025275A" w:rsidRPr="00DD462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:rsidR="0025275A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275A" w:rsidRPr="00537579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25275A" w:rsidRPr="00537579">
        <w:rPr>
          <w:rFonts w:ascii="Angsana New" w:hAnsi="Angsana New"/>
          <w:sz w:val="30"/>
          <w:szCs w:val="30"/>
          <w:cs/>
        </w:rPr>
        <w:t>งบการเงิน</w:t>
      </w:r>
      <w:r w:rsidR="0049566A" w:rsidRPr="00537579">
        <w:rPr>
          <w:rFonts w:ascii="Angsana New" w:hAnsi="Angsana New"/>
          <w:sz w:val="30"/>
          <w:szCs w:val="30"/>
          <w:cs/>
        </w:rPr>
        <w:t>นี้</w:t>
      </w:r>
      <w:r w:rsidR="0025275A" w:rsidRPr="0053757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537579">
        <w:rPr>
          <w:rFonts w:ascii="Angsana New" w:hAnsi="Angsana New"/>
          <w:sz w:val="30"/>
          <w:szCs w:val="30"/>
          <w:cs/>
        </w:rPr>
        <w:t>ติ</w:t>
      </w:r>
      <w:r w:rsidR="00C67B97" w:rsidRPr="0053757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537579">
        <w:rPr>
          <w:rFonts w:ascii="Angsana New" w:hAnsi="Angsana New"/>
          <w:sz w:val="30"/>
          <w:szCs w:val="30"/>
          <w:cs/>
        </w:rPr>
        <w:t>จาก</w:t>
      </w:r>
      <w:r w:rsidR="003D3556" w:rsidRPr="00537579">
        <w:rPr>
          <w:rFonts w:ascii="Angsana New" w:hAnsi="Angsana New"/>
          <w:sz w:val="30"/>
          <w:szCs w:val="30"/>
          <w:cs/>
        </w:rPr>
        <w:t>คณะ</w:t>
      </w:r>
      <w:r w:rsidR="006322AD" w:rsidRPr="00537579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37579">
        <w:rPr>
          <w:rFonts w:ascii="Angsana New" w:hAnsi="Angsana New"/>
          <w:sz w:val="30"/>
          <w:szCs w:val="30"/>
          <w:cs/>
        </w:rPr>
        <w:t>วันที่</w:t>
      </w:r>
      <w:r w:rsidR="004630FF" w:rsidRPr="00537579">
        <w:rPr>
          <w:rFonts w:ascii="Angsana New" w:hAnsi="Angsana New"/>
          <w:sz w:val="30"/>
          <w:szCs w:val="30"/>
          <w:cs/>
        </w:rPr>
        <w:t xml:space="preserve"> </w:t>
      </w:r>
      <w:r w:rsidR="00D44F64">
        <w:rPr>
          <w:rFonts w:ascii="Angsana New" w:hAnsi="Angsana New"/>
          <w:sz w:val="30"/>
          <w:szCs w:val="30"/>
        </w:rPr>
        <w:t>2</w:t>
      </w:r>
      <w:r w:rsidR="00632B04">
        <w:rPr>
          <w:rFonts w:ascii="Angsana New" w:hAnsi="Angsana New"/>
          <w:sz w:val="30"/>
          <w:szCs w:val="30"/>
        </w:rPr>
        <w:t>8</w:t>
      </w:r>
      <w:r w:rsidR="00D44F64">
        <w:rPr>
          <w:rFonts w:ascii="Angsana New" w:hAnsi="Angsana New"/>
          <w:sz w:val="30"/>
          <w:szCs w:val="30"/>
        </w:rPr>
        <w:t xml:space="preserve"> </w:t>
      </w:r>
      <w:r w:rsidR="00D44F64">
        <w:rPr>
          <w:rFonts w:ascii="Angsana New" w:hAnsi="Angsana New" w:hint="cs"/>
          <w:sz w:val="30"/>
          <w:szCs w:val="30"/>
          <w:cs/>
        </w:rPr>
        <w:t>กุมภาพันธ์</w:t>
      </w:r>
      <w:r w:rsidR="003F4EEA">
        <w:rPr>
          <w:rFonts w:ascii="Angsana New" w:hAnsi="Angsana New" w:hint="cs"/>
          <w:sz w:val="30"/>
          <w:szCs w:val="30"/>
          <w:cs/>
        </w:rPr>
        <w:t xml:space="preserve"> </w:t>
      </w:r>
      <w:r w:rsidR="00D44F64">
        <w:rPr>
          <w:rFonts w:ascii="Angsana New" w:hAnsi="Angsana New" w:hint="cs"/>
          <w:sz w:val="30"/>
          <w:szCs w:val="30"/>
          <w:cs/>
        </w:rPr>
        <w:t>256</w:t>
      </w:r>
      <w:r w:rsidR="00D44F64">
        <w:rPr>
          <w:rFonts w:ascii="Angsana New" w:hAnsi="Angsana New"/>
          <w:sz w:val="30"/>
          <w:szCs w:val="30"/>
        </w:rPr>
        <w:t>1</w:t>
      </w:r>
    </w:p>
    <w:p w:rsidR="00E66B73" w:rsidRPr="00537579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66B73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A55A02" w:rsidRPr="0053757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537579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E66B73" w:rsidRPr="00537579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FF744B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pacing w:val="4"/>
          <w:sz w:val="30"/>
          <w:szCs w:val="30"/>
          <w:cs/>
        </w:rPr>
        <w:tab/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 w:rsidR="001C69FA">
        <w:rPr>
          <w:rFonts w:ascii="Angsana New" w:hAnsi="Angsana New" w:hint="cs"/>
          <w:spacing w:val="4"/>
          <w:sz w:val="30"/>
          <w:szCs w:val="30"/>
          <w:cs/>
        </w:rPr>
        <w:t xml:space="preserve">อมรินทร์พริ้นติ้ง แอนด์ พับลิชชิ่ง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จำกัด (มหาชน)</w:t>
      </w:r>
      <w:r w:rsidR="00764C8F" w:rsidRPr="00397D5C">
        <w:rPr>
          <w:rFonts w:ascii="Angsana New" w:hAnsi="Angsana New"/>
          <w:spacing w:val="4"/>
          <w:sz w:val="30"/>
          <w:szCs w:val="30"/>
        </w:rPr>
        <w:t xml:space="preserve"> “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764C8F" w:rsidRPr="00397D5C">
        <w:rPr>
          <w:rFonts w:ascii="Angsana New" w:hAnsi="Angsana New"/>
          <w:spacing w:val="4"/>
          <w:sz w:val="30"/>
          <w:szCs w:val="30"/>
        </w:rPr>
        <w:t>”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เป็นนิติบุคคล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ที่จัดตั้งขึ้น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ในประเทศไทย</w:t>
      </w:r>
      <w:r w:rsidR="001B4279" w:rsidRPr="00397D5C">
        <w:rPr>
          <w:rFonts w:ascii="Angsana New" w:hAnsi="Angsana New"/>
          <w:spacing w:val="4"/>
          <w:sz w:val="30"/>
          <w:szCs w:val="30"/>
        </w:rPr>
        <w:t xml:space="preserve">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และ</w:t>
      </w:r>
      <w:r w:rsidR="00311907" w:rsidRPr="00397D5C">
        <w:rPr>
          <w:rFonts w:ascii="Angsana New" w:hAnsi="Angsana New"/>
          <w:spacing w:val="4"/>
          <w:sz w:val="30"/>
          <w:szCs w:val="30"/>
          <w:cs/>
        </w:rPr>
        <w:t>มี</w:t>
      </w:r>
      <w:r w:rsidR="00FF744B" w:rsidRPr="00397D5C">
        <w:rPr>
          <w:rFonts w:ascii="Angsana New" w:hAnsi="Angsana New"/>
          <w:spacing w:val="4"/>
          <w:sz w:val="30"/>
          <w:szCs w:val="30"/>
          <w:cs/>
        </w:rPr>
        <w:t>ที่อยู่</w:t>
      </w:r>
      <w:r w:rsidR="00FF744B" w:rsidRPr="00537579">
        <w:rPr>
          <w:rFonts w:ascii="Angsana New" w:hAnsi="Angsana New"/>
          <w:spacing w:val="-4"/>
          <w:sz w:val="30"/>
          <w:szCs w:val="30"/>
          <w:cs/>
        </w:rPr>
        <w:t xml:space="preserve">จดทะเบียนตั้งอยู่เลขที่ </w:t>
      </w:r>
      <w:r w:rsidR="001C69FA">
        <w:rPr>
          <w:rFonts w:ascii="Angsana New" w:hAnsi="Angsana New"/>
          <w:sz w:val="30"/>
          <w:szCs w:val="30"/>
        </w:rPr>
        <w:t xml:space="preserve">378 </w:t>
      </w:r>
      <w:r w:rsidR="001C69FA">
        <w:rPr>
          <w:rFonts w:ascii="Angsana New" w:hAnsi="Angsana New" w:hint="cs"/>
          <w:sz w:val="30"/>
          <w:szCs w:val="30"/>
          <w:cs/>
        </w:rPr>
        <w:t xml:space="preserve">ถนนชัยพฤกษ์ แขวงตลิ่งชัน เขตตลิ่งชัน </w:t>
      </w:r>
      <w:r w:rsidR="008E58E2" w:rsidRPr="00537579">
        <w:rPr>
          <w:rFonts w:ascii="Angsana New" w:hAnsi="Angsana New"/>
          <w:spacing w:val="-4"/>
          <w:sz w:val="30"/>
          <w:szCs w:val="30"/>
          <w:cs/>
        </w:rPr>
        <w:t>กรุงเทพมหานคร ประเทศไทย</w:t>
      </w:r>
    </w:p>
    <w:p w:rsidR="00FF744B" w:rsidRPr="00537579" w:rsidRDefault="00FF74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7421C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FF744B" w:rsidRPr="00537579">
        <w:rPr>
          <w:rFonts w:ascii="Angsana New" w:hAnsi="Angsana New"/>
          <w:sz w:val="30"/>
          <w:szCs w:val="30"/>
          <w:cs/>
        </w:rPr>
        <w:t>บริษัท</w:t>
      </w:r>
      <w:r w:rsidR="00E66B73" w:rsidRPr="00537579">
        <w:rPr>
          <w:rFonts w:ascii="Angsana New" w:hAnsi="Angsana New"/>
          <w:sz w:val="30"/>
          <w:szCs w:val="30"/>
          <w:cs/>
        </w:rPr>
        <w:t>จดทะเบียน</w:t>
      </w:r>
      <w:r w:rsidR="00764C8F" w:rsidRPr="00537579">
        <w:rPr>
          <w:rFonts w:ascii="Angsana New" w:hAnsi="Angsana New"/>
          <w:sz w:val="30"/>
          <w:szCs w:val="30"/>
          <w:cs/>
        </w:rPr>
        <w:t>กับ</w:t>
      </w:r>
      <w:r w:rsidR="00E66B73" w:rsidRPr="00537579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="00567213" w:rsidRPr="00537579">
        <w:rPr>
          <w:rFonts w:ascii="Angsana New" w:hAnsi="Angsana New"/>
          <w:sz w:val="30"/>
          <w:szCs w:val="30"/>
          <w:cs/>
        </w:rPr>
        <w:t>เมื่อ</w:t>
      </w:r>
      <w:r w:rsidR="00043E2A" w:rsidRPr="00537579">
        <w:rPr>
          <w:rFonts w:ascii="Angsana New" w:hAnsi="Angsana New"/>
          <w:sz w:val="30"/>
          <w:szCs w:val="30"/>
          <w:cs/>
        </w:rPr>
        <w:t>เดือน</w:t>
      </w:r>
      <w:r w:rsidR="001C69FA">
        <w:rPr>
          <w:rFonts w:ascii="Angsana New" w:hAnsi="Angsana New"/>
          <w:sz w:val="30"/>
          <w:szCs w:val="30"/>
          <w:cs/>
        </w:rPr>
        <w:t>มิถุนายน 253</w:t>
      </w:r>
      <w:r w:rsidR="001C69FA">
        <w:rPr>
          <w:rFonts w:ascii="Angsana New" w:hAnsi="Angsana New"/>
          <w:sz w:val="30"/>
          <w:szCs w:val="30"/>
        </w:rPr>
        <w:t>6</w:t>
      </w:r>
    </w:p>
    <w:p w:rsidR="00BC1CEE" w:rsidRDefault="00BC1CE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C69FA" w:rsidRDefault="001C69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676B5F" w:rsidRPr="00676B5F">
        <w:rPr>
          <w:rFonts w:ascii="Angsana New" w:hAnsi="Angsana New"/>
          <w:spacing w:val="4"/>
          <w:sz w:val="30"/>
          <w:szCs w:val="30"/>
          <w:cs/>
        </w:rPr>
        <w:t>ผู้ถือหุ้นรายใหญ่ในระหว่างงวดจนถึงวันที่ 12 มีนาคม 2560 ของบริษัทได้แก่ ครอบครัวอุทกะพันธุ์ (ถือหุ้น</w:t>
      </w:r>
      <w:r w:rsidR="00676B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76B5F" w:rsidRPr="00676B5F">
        <w:rPr>
          <w:rFonts w:ascii="Angsana New" w:hAnsi="Angsana New"/>
          <w:spacing w:val="4"/>
          <w:sz w:val="30"/>
          <w:szCs w:val="30"/>
          <w:cs/>
        </w:rPr>
        <w:t xml:space="preserve">ร้อยละ 58.64) ตั้งแต่วันที่ 13 มีนาคม 2560 เป็นต้นไป ผู้ถือหุ้นรายใหญ่ของบริษัทได้แก่ บริษัท วัฒนภักดี จำกัด (ถือหุ้นร้อยละ </w:t>
      </w:r>
      <w:r w:rsidR="003F4EEA">
        <w:rPr>
          <w:rFonts w:ascii="Angsana New" w:hAnsi="Angsana New"/>
          <w:spacing w:val="4"/>
          <w:sz w:val="30"/>
          <w:szCs w:val="30"/>
        </w:rPr>
        <w:t>60.10</w:t>
      </w:r>
      <w:r w:rsidR="00676B5F" w:rsidRPr="00676B5F">
        <w:rPr>
          <w:rFonts w:ascii="Angsana New" w:hAnsi="Angsana New"/>
          <w:spacing w:val="4"/>
          <w:sz w:val="30"/>
          <w:szCs w:val="30"/>
          <w:cs/>
        </w:rPr>
        <w:t xml:space="preserve">) ซึ่งเป็นนิติบุคคลที่จัดตั้งขึ้นในประเทศไทยและครอบครัวอุทกะพันธุ์ (ถือหุ้นร้อยละ </w:t>
      </w:r>
      <w:r w:rsidR="003F4EEA">
        <w:rPr>
          <w:rFonts w:ascii="Angsana New" w:hAnsi="Angsana New"/>
          <w:spacing w:val="4"/>
          <w:sz w:val="30"/>
          <w:szCs w:val="30"/>
        </w:rPr>
        <w:t>21.14</w:t>
      </w:r>
      <w:r w:rsidR="00676B5F" w:rsidRPr="00676B5F">
        <w:rPr>
          <w:rFonts w:ascii="Angsana New" w:hAnsi="Angsana New"/>
          <w:spacing w:val="4"/>
          <w:sz w:val="30"/>
          <w:szCs w:val="30"/>
          <w:cs/>
        </w:rPr>
        <w:t>) (ดูหมายเหตุประกอบงบก</w:t>
      </w:r>
      <w:r w:rsidR="00676B5F" w:rsidRPr="00486772">
        <w:rPr>
          <w:rFonts w:ascii="Angsana New" w:hAnsi="Angsana New"/>
          <w:spacing w:val="4"/>
          <w:sz w:val="30"/>
          <w:szCs w:val="30"/>
          <w:cs/>
        </w:rPr>
        <w:t xml:space="preserve">ารเงินข้อ </w:t>
      </w:r>
      <w:r w:rsidR="00486772" w:rsidRPr="00486772">
        <w:rPr>
          <w:rFonts w:ascii="Angsana New" w:hAnsi="Angsana New"/>
          <w:spacing w:val="4"/>
          <w:sz w:val="30"/>
          <w:szCs w:val="30"/>
        </w:rPr>
        <w:t>25</w:t>
      </w:r>
      <w:r w:rsidR="00676B5F" w:rsidRPr="00486772">
        <w:rPr>
          <w:rFonts w:ascii="Angsana New" w:hAnsi="Angsana New"/>
          <w:spacing w:val="4"/>
          <w:sz w:val="30"/>
          <w:szCs w:val="30"/>
        </w:rPr>
        <w:t>)</w:t>
      </w:r>
    </w:p>
    <w:p w:rsidR="003B2848" w:rsidRDefault="003B284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1B4279" w:rsidRPr="008560B2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BE257E">
        <w:rPr>
          <w:rFonts w:ascii="Angsana New" w:hAnsi="Angsana New"/>
          <w:sz w:val="30"/>
          <w:szCs w:val="30"/>
          <w:cs/>
        </w:rPr>
        <w:tab/>
      </w:r>
      <w:r w:rsidR="00C17293" w:rsidRPr="008560B2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1C69FA" w:rsidRPr="008560B2">
        <w:rPr>
          <w:rFonts w:ascii="Angsana New" w:hAnsi="Angsana New" w:hint="cs"/>
          <w:spacing w:val="4"/>
          <w:sz w:val="30"/>
          <w:szCs w:val="30"/>
          <w:cs/>
        </w:rPr>
        <w:t>รับจ้างพิมพ์ โฆษณา และขายสิ่งพิมพ์</w:t>
      </w:r>
      <w:r w:rsidR="008560B2" w:rsidRPr="008560B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560B2" w:rsidRPr="008560B2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กลุ่มบริษัทดำเนินธุรกิจหลักเกี่ยวกับ</w:t>
      </w:r>
      <w:r w:rsidR="008560B2">
        <w:rPr>
          <w:rFonts w:ascii="Angsana New" w:hAnsi="Angsana New"/>
          <w:spacing w:val="4"/>
          <w:sz w:val="30"/>
          <w:szCs w:val="30"/>
          <w:cs/>
        </w:rPr>
        <w:t xml:space="preserve">รับจ้างพิมพ์ โฆษณา </w:t>
      </w:r>
      <w:r w:rsidR="008560B2" w:rsidRPr="008560B2">
        <w:rPr>
          <w:rFonts w:ascii="Angsana New" w:hAnsi="Angsana New"/>
          <w:spacing w:val="4"/>
          <w:sz w:val="30"/>
          <w:szCs w:val="30"/>
          <w:cs/>
        </w:rPr>
        <w:t>ขายสิ่งพิมพ์</w:t>
      </w:r>
      <w:r w:rsidR="008560B2">
        <w:rPr>
          <w:rFonts w:ascii="Angsana New" w:hAnsi="Angsana New" w:hint="cs"/>
          <w:spacing w:val="4"/>
          <w:sz w:val="30"/>
          <w:szCs w:val="30"/>
          <w:cs/>
        </w:rPr>
        <w:t>และธุรกิจผลิตรายการโทรทัศน์</w:t>
      </w:r>
    </w:p>
    <w:p w:rsidR="001B4279" w:rsidRPr="00537579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6B73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1001BD" w:rsidRPr="00537579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716186" w:rsidRPr="004A1D33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A1D33">
        <w:rPr>
          <w:rFonts w:ascii="Angsana New" w:hAnsi="Angsana New"/>
          <w:i/>
          <w:iCs/>
          <w:sz w:val="30"/>
          <w:szCs w:val="30"/>
          <w:cs/>
        </w:rPr>
        <w:t>(ก)</w:t>
      </w:r>
      <w:r w:rsidRPr="004A1D33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716186" w:rsidRPr="00537579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716186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366C08" w:rsidRPr="00366C0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66C08">
        <w:rPr>
          <w:rFonts w:ascii="Angsana New" w:hAnsi="Angsana New"/>
          <w:sz w:val="30"/>
          <w:szCs w:val="30"/>
        </w:rPr>
        <w:t xml:space="preserve">        </w:t>
      </w:r>
      <w:r w:rsidR="00366C08" w:rsidRPr="00366C08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="00366C08" w:rsidRPr="00366C08">
        <w:rPr>
          <w:rFonts w:ascii="Angsana New" w:hAnsi="Angsana New"/>
          <w:sz w:val="30"/>
          <w:szCs w:val="30"/>
        </w:rPr>
        <w:t>“</w:t>
      </w:r>
      <w:r w:rsidR="00366C08" w:rsidRPr="00366C08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366C08" w:rsidRPr="00366C08">
        <w:rPr>
          <w:rFonts w:ascii="Angsana New" w:hAnsi="Angsana New"/>
          <w:sz w:val="30"/>
          <w:szCs w:val="30"/>
        </w:rPr>
        <w:t xml:space="preserve">”) </w:t>
      </w:r>
      <w:r w:rsidR="00366C08" w:rsidRPr="00366C0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</w:t>
      </w:r>
      <w:r w:rsidR="00366C08">
        <w:rPr>
          <w:rFonts w:ascii="Angsana New" w:hAnsi="Angsana New"/>
          <w:sz w:val="30"/>
          <w:szCs w:val="30"/>
        </w:rPr>
        <w:t xml:space="preserve">                      </w:t>
      </w:r>
      <w:r w:rsidR="00366C08" w:rsidRPr="00366C08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 </w:t>
      </w:r>
    </w:p>
    <w:p w:rsidR="00366C08" w:rsidRPr="00537579" w:rsidRDefault="00366C0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E42379" w:rsidRDefault="00ED72B8" w:rsidP="0036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366C08" w:rsidRPr="00366C08">
        <w:rPr>
          <w:rFonts w:ascii="Angsana New" w:hAnsi="Angsana New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 ซึ่งมีผลบังคับใช้ตั้งแต่รอบระยะเวลาบัญชีที่เริ่มในหรือหลังวันที่</w:t>
      </w:r>
      <w:r w:rsidR="00366C08">
        <w:rPr>
          <w:rFonts w:ascii="Angsana New" w:hAnsi="Angsana New"/>
          <w:sz w:val="30"/>
          <w:szCs w:val="30"/>
        </w:rPr>
        <w:t xml:space="preserve"> </w:t>
      </w:r>
      <w:r w:rsidR="00366C08">
        <w:rPr>
          <w:rFonts w:ascii="Angsana New" w:hAnsi="Angsana New"/>
          <w:sz w:val="30"/>
          <w:szCs w:val="30"/>
          <w:cs/>
        </w:rPr>
        <w:t>1</w:t>
      </w:r>
      <w:r w:rsidR="00366C08">
        <w:rPr>
          <w:rFonts w:ascii="Angsana New" w:hAnsi="Angsana New"/>
          <w:sz w:val="30"/>
          <w:szCs w:val="30"/>
        </w:rPr>
        <w:t xml:space="preserve"> </w:t>
      </w:r>
      <w:r w:rsidR="00366C08">
        <w:rPr>
          <w:rFonts w:ascii="Angsana New" w:hAnsi="Angsana New"/>
          <w:sz w:val="30"/>
          <w:szCs w:val="30"/>
          <w:cs/>
        </w:rPr>
        <w:t>มกราคม 2560</w:t>
      </w:r>
      <w:r w:rsidR="00366C08">
        <w:rPr>
          <w:rFonts w:ascii="Angsana New" w:hAnsi="Angsana New"/>
          <w:sz w:val="30"/>
          <w:szCs w:val="30"/>
        </w:rPr>
        <w:t xml:space="preserve"> </w:t>
      </w:r>
      <w:r w:rsidR="00366C08" w:rsidRPr="00366C08">
        <w:rPr>
          <w:rFonts w:ascii="Angsana New" w:hAnsi="Angsana New"/>
          <w:sz w:val="30"/>
          <w:szCs w:val="30"/>
          <w:cs/>
        </w:rPr>
        <w:t>ในเบื้องต้นการปฏิบัติตามมาตรฐานการรายงานทางการเงินที่ออกและปรับปรุงใหม่นั้น มีผลให้เกิด</w:t>
      </w:r>
      <w:r w:rsidR="00366C08">
        <w:rPr>
          <w:rFonts w:ascii="Angsana New" w:hAnsi="Angsana New"/>
          <w:sz w:val="30"/>
          <w:szCs w:val="30"/>
          <w:cs/>
        </w:rPr>
        <w:t>การเปลี่ยนแปลงนโยบายการบัญชีของกลุ่มบริษัท</w:t>
      </w:r>
      <w:r w:rsidR="00366C08" w:rsidRPr="00366C08">
        <w:rPr>
          <w:rFonts w:ascii="Angsana New" w:hAnsi="Angsana New"/>
          <w:sz w:val="30"/>
          <w:szCs w:val="30"/>
          <w:cs/>
        </w:rPr>
        <w:t>ในบางเรื่อง</w:t>
      </w:r>
      <w:r w:rsidR="001D2774">
        <w:rPr>
          <w:rFonts w:ascii="Angsana New" w:hAnsi="Angsana New"/>
          <w:sz w:val="30"/>
          <w:szCs w:val="30"/>
        </w:rPr>
        <w:t xml:space="preserve">                      </w:t>
      </w:r>
      <w:r w:rsidR="001D2774" w:rsidRPr="001D2774">
        <w:rPr>
          <w:rFonts w:ascii="Angsana New" w:hAnsi="Angsana New"/>
          <w:sz w:val="30"/>
          <w:szCs w:val="30"/>
          <w:cs/>
        </w:rPr>
        <w:t>การเปลี่ยนแปลงนี้ไม่มีผลกระทบอย่างเป็นสาระสำคัญต่องบการเงิน</w:t>
      </w:r>
    </w:p>
    <w:p w:rsidR="00366C08" w:rsidRDefault="00366C08" w:rsidP="0036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F45DA" w:rsidRDefault="001F45DA" w:rsidP="001F4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"/>
        <w:jc w:val="thaiDistribute"/>
        <w:rPr>
          <w:rFonts w:ascii="Angsana New" w:hAnsi="Angsana New"/>
          <w:sz w:val="30"/>
          <w:szCs w:val="30"/>
        </w:rPr>
      </w:pPr>
      <w:r w:rsidRPr="001F45DA">
        <w:rPr>
          <w:rFonts w:ascii="Angsana New" w:hAnsi="Angsana New"/>
          <w:sz w:val="30"/>
          <w:szCs w:val="30"/>
          <w:cs/>
        </w:rPr>
        <w:lastRenderedPageBreak/>
        <w:t>นอกเหนือจากมาตรฐานการรายงานทางการเงิน</w:t>
      </w:r>
      <w:r>
        <w:rPr>
          <w:rFonts w:ascii="Angsana New" w:hAnsi="Angsana New"/>
          <w:sz w:val="30"/>
          <w:szCs w:val="30"/>
          <w:cs/>
        </w:rPr>
        <w:t>ปรับปรุงใหม่ข้างต้น</w:t>
      </w:r>
      <w:r>
        <w:rPr>
          <w:rFonts w:ascii="Angsana New" w:hAnsi="Angsana New"/>
          <w:sz w:val="30"/>
          <w:szCs w:val="30"/>
        </w:rPr>
        <w:t xml:space="preserve"> </w:t>
      </w:r>
      <w:r w:rsidRPr="001F45DA">
        <w:rPr>
          <w:rFonts w:ascii="Angsana New" w:hAnsi="Angsana New"/>
          <w:sz w:val="30"/>
          <w:szCs w:val="30"/>
          <w:cs/>
        </w:rPr>
        <w:t>สภาวิชาชีพบัญชีได้</w:t>
      </w:r>
      <w:r w:rsidR="00945FF5">
        <w:rPr>
          <w:rFonts w:ascii="Angsana New" w:hAnsi="Angsana New" w:hint="cs"/>
          <w:sz w:val="30"/>
          <w:szCs w:val="30"/>
          <w:cs/>
        </w:rPr>
        <w:t>ออกและ</w:t>
      </w:r>
      <w:r w:rsidRPr="001F45DA">
        <w:rPr>
          <w:rFonts w:ascii="Angsana New" w:hAnsi="Angsana New"/>
          <w:sz w:val="30"/>
          <w:szCs w:val="30"/>
          <w:cs/>
        </w:rPr>
        <w:t>ปรับปรุงมาต</w:t>
      </w:r>
      <w:r>
        <w:rPr>
          <w:rFonts w:ascii="Angsana New" w:hAnsi="Angsana New"/>
          <w:sz w:val="30"/>
          <w:szCs w:val="30"/>
          <w:cs/>
        </w:rPr>
        <w:t>รฐานการรายงานทางการเงินฉบับอื่น</w:t>
      </w:r>
      <w:r w:rsidRPr="001F45DA">
        <w:rPr>
          <w:rFonts w:ascii="Angsana New" w:hAnsi="Angsana New"/>
          <w:sz w:val="30"/>
          <w:szCs w:val="30"/>
          <w:cs/>
        </w:rPr>
        <w:t xml:space="preserve">ๆ ซึ่งมีผลบังคับสำหรับรอบระยะเวลาบัญชีที่เริ่มในหรือหลังวันที่ </w:t>
      </w:r>
      <w:r w:rsidR="00945FF5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1F45DA">
        <w:rPr>
          <w:rFonts w:ascii="Angsana New" w:hAnsi="Angsana New"/>
          <w:sz w:val="30"/>
          <w:szCs w:val="30"/>
        </w:rPr>
        <w:t xml:space="preserve">1 </w:t>
      </w:r>
      <w:r w:rsidRPr="001F45DA">
        <w:rPr>
          <w:rFonts w:ascii="Angsana New" w:hAnsi="Angsana New"/>
          <w:sz w:val="30"/>
          <w:szCs w:val="30"/>
          <w:cs/>
        </w:rPr>
        <w:t xml:space="preserve">มกราคม </w:t>
      </w:r>
      <w:r w:rsidRPr="001F45DA">
        <w:rPr>
          <w:rFonts w:ascii="Angsana New" w:hAnsi="Angsana New"/>
          <w:sz w:val="30"/>
          <w:szCs w:val="30"/>
        </w:rPr>
        <w:t>256</w:t>
      </w:r>
      <w:r w:rsidR="00DB417D">
        <w:rPr>
          <w:rFonts w:ascii="Angsana New" w:hAnsi="Angsana New"/>
          <w:sz w:val="30"/>
          <w:szCs w:val="30"/>
        </w:rPr>
        <w:t>1</w:t>
      </w:r>
      <w:r w:rsidRPr="001F45DA">
        <w:rPr>
          <w:rFonts w:ascii="Angsana New" w:hAnsi="Angsana New"/>
          <w:sz w:val="30"/>
          <w:szCs w:val="30"/>
        </w:rPr>
        <w:t xml:space="preserve"> </w:t>
      </w:r>
      <w:r w:rsidRPr="001F45DA">
        <w:rPr>
          <w:rFonts w:ascii="Angsana New" w:hAnsi="Angsana New"/>
          <w:sz w:val="30"/>
          <w:szCs w:val="30"/>
          <w:cs/>
        </w:rPr>
        <w:t>เป็นต้นไป และไม่ได้มีการนำมาใช้สำหรับการจัดทำ</w:t>
      </w:r>
      <w:r>
        <w:rPr>
          <w:rFonts w:ascii="Angsana New" w:hAnsi="Angsana New"/>
          <w:sz w:val="30"/>
          <w:szCs w:val="30"/>
          <w:cs/>
        </w:rPr>
        <w:t>งบการเงินนี้</w:t>
      </w:r>
      <w:r>
        <w:rPr>
          <w:rFonts w:ascii="Angsana New" w:hAnsi="Angsana New"/>
          <w:sz w:val="30"/>
          <w:szCs w:val="30"/>
        </w:rPr>
        <w:t xml:space="preserve"> </w:t>
      </w:r>
      <w:r w:rsidR="005F3FA8" w:rsidRPr="005F3FA8">
        <w:rPr>
          <w:rFonts w:ascii="Angsana New" w:hAnsi="Angsana New"/>
          <w:sz w:val="30"/>
          <w:szCs w:val="30"/>
          <w:cs/>
        </w:rPr>
        <w:t>กลุ่มบริษัทได้ประเมิน</w:t>
      </w:r>
      <w:r w:rsidR="005F3FA8">
        <w:rPr>
          <w:rFonts w:ascii="Angsana New" w:hAnsi="Angsana New"/>
          <w:sz w:val="30"/>
          <w:szCs w:val="30"/>
        </w:rPr>
        <w:t xml:space="preserve">                   </w:t>
      </w:r>
      <w:r w:rsidR="005F3FA8" w:rsidRPr="005F3FA8">
        <w:rPr>
          <w:rFonts w:ascii="Angsana New" w:hAnsi="Angsana New"/>
          <w:sz w:val="30"/>
          <w:szCs w:val="30"/>
          <w:cs/>
        </w:rPr>
        <w:t>ในเบื้องต้นถึงผลกระทบที่อาจเกิดขึ</w:t>
      </w:r>
      <w:r w:rsidR="005F3FA8">
        <w:rPr>
          <w:rFonts w:ascii="Angsana New" w:hAnsi="Angsana New"/>
          <w:sz w:val="30"/>
          <w:szCs w:val="30"/>
          <w:cs/>
        </w:rPr>
        <w:t>้นต่อ</w:t>
      </w:r>
      <w:r w:rsidR="005F3FA8" w:rsidRPr="005F3FA8">
        <w:rPr>
          <w:rFonts w:ascii="Angsana New" w:hAnsi="Angsana New"/>
          <w:sz w:val="30"/>
          <w:szCs w:val="30"/>
          <w:cs/>
        </w:rPr>
        <w:t>งบการเงินรวมหรืองบการเงินเฉพาะกิจการ</w:t>
      </w:r>
      <w:r w:rsidR="005F3FA8">
        <w:rPr>
          <w:rFonts w:ascii="Angsana New" w:hAnsi="Angsana New"/>
          <w:sz w:val="30"/>
          <w:szCs w:val="30"/>
        </w:rPr>
        <w:t xml:space="preserve"> </w:t>
      </w:r>
      <w:r w:rsidR="005F3FA8" w:rsidRPr="005F3FA8">
        <w:rPr>
          <w:rFonts w:ascii="Angsana New" w:hAnsi="Angsana New"/>
          <w:sz w:val="30"/>
          <w:szCs w:val="30"/>
          <w:cs/>
        </w:rPr>
        <w:t>จากการถือปฏิบัติตามมาตรฐานการรายงานทางการเงิ</w:t>
      </w:r>
      <w:r w:rsidR="005F3FA8">
        <w:rPr>
          <w:rFonts w:ascii="Angsana New" w:hAnsi="Angsana New"/>
          <w:sz w:val="30"/>
          <w:szCs w:val="30"/>
          <w:cs/>
        </w:rPr>
        <w:t>นที่ออกและปรับปรุงใหม่เหล่านี้</w:t>
      </w:r>
      <w:r w:rsidR="005F3FA8">
        <w:rPr>
          <w:rFonts w:ascii="Angsana New" w:hAnsi="Angsana New"/>
          <w:sz w:val="30"/>
          <w:szCs w:val="30"/>
        </w:rPr>
        <w:t xml:space="preserve"> </w:t>
      </w:r>
      <w:r w:rsidR="005F3FA8" w:rsidRPr="005F3FA8">
        <w:rPr>
          <w:rFonts w:ascii="Angsana New" w:hAnsi="Angsana New"/>
          <w:sz w:val="30"/>
          <w:szCs w:val="30"/>
          <w:cs/>
        </w:rPr>
        <w:t>ซึ่งคาดว่าไม่มีผลกระทบที่มีสาระสำคัญต่อ</w:t>
      </w:r>
      <w:r w:rsidR="005F3FA8">
        <w:rPr>
          <w:rFonts w:ascii="Angsana New" w:hAnsi="Angsana New"/>
          <w:sz w:val="30"/>
          <w:szCs w:val="30"/>
        </w:rPr>
        <w:t xml:space="preserve">            </w:t>
      </w:r>
      <w:r w:rsidR="005F3FA8" w:rsidRPr="005F3FA8">
        <w:rPr>
          <w:rFonts w:ascii="Angsana New" w:hAnsi="Angsana New"/>
          <w:sz w:val="30"/>
          <w:szCs w:val="30"/>
          <w:cs/>
        </w:rPr>
        <w:t xml:space="preserve">งบการเงินในงวดที่ถือปฏิบัติ  </w:t>
      </w:r>
    </w:p>
    <w:p w:rsidR="001F45DA" w:rsidRPr="00945FF5" w:rsidRDefault="001F45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716186" w:rsidRPr="004A1D33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A1D33">
        <w:rPr>
          <w:rFonts w:ascii="Angsana New" w:hAnsi="Angsana New"/>
          <w:i/>
          <w:iCs/>
          <w:sz w:val="30"/>
          <w:szCs w:val="30"/>
          <w:cs/>
        </w:rPr>
        <w:t>(ข)</w:t>
      </w:r>
      <w:r w:rsidRPr="004A1D33">
        <w:rPr>
          <w:rFonts w:ascii="Angsana New" w:hAnsi="Angsana New"/>
          <w:i/>
          <w:iCs/>
          <w:sz w:val="30"/>
          <w:szCs w:val="30"/>
          <w:cs/>
        </w:rPr>
        <w:tab/>
      </w:r>
      <w:r w:rsidR="00DB5B65">
        <w:rPr>
          <w:rFonts w:ascii="Angsana New" w:hAnsi="Angsana New" w:hint="cs"/>
          <w:i/>
          <w:iCs/>
          <w:sz w:val="30"/>
          <w:szCs w:val="30"/>
          <w:cs/>
        </w:rPr>
        <w:t>เกณฑ์การวัดมูลค่า</w:t>
      </w:r>
    </w:p>
    <w:p w:rsidR="00716186" w:rsidRDefault="00716186" w:rsidP="00DB5B65">
      <w:pPr>
        <w:pStyle w:val="BodyText2"/>
        <w:tabs>
          <w:tab w:val="clear" w:pos="540"/>
        </w:tabs>
        <w:ind w:left="567" w:hanging="567"/>
      </w:pPr>
    </w:p>
    <w:p w:rsidR="00DB5B65" w:rsidRDefault="00DB5B65" w:rsidP="00DB5B65">
      <w:pPr>
        <w:pStyle w:val="BodyText2"/>
        <w:tabs>
          <w:tab w:val="clear" w:pos="540"/>
        </w:tabs>
        <w:ind w:left="567"/>
      </w:pPr>
      <w:r w:rsidRPr="00DB5B65">
        <w:rPr>
          <w:cs/>
        </w:rPr>
        <w:t>งบการเงินนี้จัดทำขึ้นโดยถือหลักเกณฑ์การบันทึกตามราคาทุนเดิม</w:t>
      </w:r>
      <w:r>
        <w:rPr>
          <w:rFonts w:hint="cs"/>
          <w:cs/>
        </w:rPr>
        <w:t xml:space="preserve"> ยกเว้นรายการดังต่อไปนี้</w:t>
      </w:r>
    </w:p>
    <w:p w:rsidR="00DB5B65" w:rsidRDefault="00DB5B65" w:rsidP="00DB5B65">
      <w:pPr>
        <w:pStyle w:val="BodyText2"/>
        <w:tabs>
          <w:tab w:val="clear" w:pos="540"/>
        </w:tabs>
        <w:ind w:left="567"/>
      </w:pP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386"/>
      </w:tblGrid>
      <w:tr w:rsidR="00DB5B65" w:rsidRPr="00866987" w:rsidTr="00EE14B9">
        <w:trPr>
          <w:tblHeader/>
        </w:trPr>
        <w:tc>
          <w:tcPr>
            <w:tcW w:w="4860" w:type="dxa"/>
          </w:tcPr>
          <w:p w:rsidR="00DB5B65" w:rsidRPr="00DB5B65" w:rsidRDefault="00DB5B65" w:rsidP="00DB5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  <w:r w:rsidRPr="008669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86" w:type="dxa"/>
          </w:tcPr>
          <w:p w:rsidR="00DB5B65" w:rsidRPr="00866987" w:rsidRDefault="00DB5B65" w:rsidP="00EE14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669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8669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DB5B65" w:rsidRPr="00961BAA" w:rsidTr="00EE14B9">
        <w:tc>
          <w:tcPr>
            <w:tcW w:w="4860" w:type="dxa"/>
          </w:tcPr>
          <w:p w:rsidR="00DB5B65" w:rsidRPr="00967188" w:rsidRDefault="00DB5B65" w:rsidP="00EE14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E07041">
              <w:rPr>
                <w:rFonts w:ascii="Angsana New" w:hAnsi="Angsana New" w:cs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386" w:type="dxa"/>
          </w:tcPr>
          <w:p w:rsidR="00DB5B65" w:rsidRPr="005F3FA8" w:rsidRDefault="00DB5B65" w:rsidP="00DB5B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3FA8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มูลค่าปัจจุบันของภาระผูกพันตามผลประโยชน์ที่กำหนดไว้</w:t>
            </w:r>
            <w:r w:rsidRPr="005F3FA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F3FA8">
              <w:rPr>
                <w:rFonts w:ascii="Angsana New" w:hAnsi="Angsana New" w:cs="Angsana New" w:hint="cs"/>
                <w:sz w:val="30"/>
                <w:szCs w:val="30"/>
                <w:cs/>
              </w:rPr>
              <w:t>ซึ่งได้เปิดเผยในหมายเหตุข้อ</w:t>
            </w:r>
            <w:r w:rsidRPr="005F3F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3FA8">
              <w:rPr>
                <w:rFonts w:ascii="Angsana New" w:hAnsi="Angsana New" w:cstheme="minorBidi"/>
                <w:sz w:val="30"/>
                <w:szCs w:val="30"/>
              </w:rPr>
              <w:t>3</w:t>
            </w:r>
            <w:r w:rsidRPr="005F3FA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17297">
              <w:rPr>
                <w:rFonts w:ascii="Angsana New" w:hAnsi="Angsana New" w:cs="Angsana New" w:hint="cs"/>
                <w:sz w:val="30"/>
                <w:szCs w:val="30"/>
                <w:cs/>
              </w:rPr>
              <w:t>ฑ</w:t>
            </w:r>
            <w:r w:rsidRPr="005F3F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DB5B65" w:rsidRDefault="00B81B87" w:rsidP="00DB5B65">
      <w:pPr>
        <w:pStyle w:val="BodyText2"/>
        <w:tabs>
          <w:tab w:val="clear" w:pos="540"/>
        </w:tabs>
        <w:ind w:left="567"/>
        <w:rPr>
          <w:lang w:val="en-US"/>
        </w:rPr>
      </w:pPr>
      <w:r>
        <w:rPr>
          <w:rFonts w:hint="cs"/>
          <w:cs/>
          <w:lang w:val="en-US"/>
        </w:rPr>
        <w:t xml:space="preserve">           </w:t>
      </w:r>
    </w:p>
    <w:p w:rsidR="00DB5B65" w:rsidRDefault="00DB5B65" w:rsidP="00DB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(ค)</w:t>
      </w: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DB5B65">
        <w:rPr>
          <w:rFonts w:ascii="Angsana New" w:hAnsi="Angsana New" w:hint="cs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B81B87" w:rsidRPr="00B81B87" w:rsidRDefault="00B81B87" w:rsidP="00B81B87">
      <w:pPr>
        <w:pStyle w:val="BodyText2"/>
        <w:tabs>
          <w:tab w:val="clear" w:pos="540"/>
        </w:tabs>
        <w:ind w:left="567"/>
        <w:rPr>
          <w:cs/>
          <w:lang w:val="en-US"/>
        </w:rPr>
      </w:pPr>
    </w:p>
    <w:p w:rsidR="00716186" w:rsidRDefault="00716186" w:rsidP="00B8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cs/>
        </w:rPr>
        <w:tab/>
      </w:r>
      <w:r w:rsidR="00B81B87" w:rsidRPr="00B81B87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</w:t>
      </w:r>
    </w:p>
    <w:p w:rsidR="00B81B87" w:rsidRPr="00B81B87" w:rsidRDefault="00B81B87" w:rsidP="00B8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716186" w:rsidRPr="004A1D33" w:rsidRDefault="00716186" w:rsidP="007B671E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4A1D33">
        <w:rPr>
          <w:i/>
          <w:iCs/>
          <w:cs/>
        </w:rPr>
        <w:t>(</w:t>
      </w:r>
      <w:r w:rsidR="00FB5941">
        <w:rPr>
          <w:rFonts w:hint="cs"/>
          <w:i/>
          <w:iCs/>
          <w:cs/>
        </w:rPr>
        <w:t>ง</w:t>
      </w:r>
      <w:r w:rsidRPr="004A1D33">
        <w:rPr>
          <w:i/>
          <w:iCs/>
          <w:cs/>
        </w:rPr>
        <w:t>)</w:t>
      </w:r>
      <w:r w:rsidRPr="004A1D33">
        <w:rPr>
          <w:i/>
          <w:iCs/>
          <w:cs/>
        </w:rPr>
        <w:tab/>
        <w:t>การ</w:t>
      </w:r>
      <w:r w:rsidR="00E170AD" w:rsidRPr="004A1D33">
        <w:rPr>
          <w:i/>
          <w:iCs/>
          <w:cs/>
        </w:rPr>
        <w:t>ใช้วิจารณญาณและการประมาณการ</w:t>
      </w:r>
    </w:p>
    <w:p w:rsidR="00716186" w:rsidRPr="00537579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FB5941" w:rsidRPr="00FB5941" w:rsidRDefault="00FB5941" w:rsidP="00FB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B5941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</w:t>
      </w:r>
      <w:r>
        <w:rPr>
          <w:rFonts w:ascii="Angsana New" w:hAnsi="Angsana New"/>
          <w:sz w:val="30"/>
          <w:szCs w:val="30"/>
          <w:cs/>
        </w:rPr>
        <w:t xml:space="preserve">ย์ หนี้สิน รายได้ และค่าใช้จ่าย </w:t>
      </w:r>
      <w:r w:rsidRPr="00FB594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FB5941" w:rsidRPr="00FB5941" w:rsidRDefault="00FB5941" w:rsidP="00FB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9095D" w:rsidRDefault="00FB5941" w:rsidP="00FB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B5941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</w:t>
      </w:r>
      <w:r>
        <w:rPr>
          <w:rFonts w:ascii="Angsana New" w:hAnsi="Angsana New"/>
          <w:sz w:val="30"/>
          <w:szCs w:val="30"/>
          <w:cs/>
        </w:rPr>
        <w:t xml:space="preserve">จะได้รับการทบทวนอย่างต่อเนื่อง </w:t>
      </w:r>
      <w:r w:rsidRPr="00FB5941">
        <w:rPr>
          <w:rFonts w:ascii="Angsana New" w:hAnsi="Angsana New"/>
          <w:sz w:val="30"/>
          <w:szCs w:val="30"/>
          <w:cs/>
        </w:rPr>
        <w:t>การปรับประมาณการ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B5941">
        <w:rPr>
          <w:rFonts w:ascii="Angsana New" w:hAnsi="Angsana New"/>
          <w:sz w:val="30"/>
          <w:szCs w:val="30"/>
          <w:cs/>
        </w:rPr>
        <w:t>ทางบัญชีจะบันทึกโดยวิธีเปลี่ยนทันทีเป็นต้นไป</w:t>
      </w:r>
    </w:p>
    <w:p w:rsidR="00FB5941" w:rsidRPr="005F21C1" w:rsidRDefault="00FB5941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FB5941" w:rsidRDefault="005F21C1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F21C1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:rsidR="005F21C1" w:rsidRDefault="005F21C1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F21C1" w:rsidRPr="005F21C1" w:rsidRDefault="0094609F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4609F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ซึ่งได้เปิดเผยในหมายเหตุประกอบงบการเงินต่อไปนี้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4050"/>
        <w:gridCol w:w="5760"/>
      </w:tblGrid>
      <w:tr w:rsidR="001F3DD4" w:rsidRPr="0094609F" w:rsidTr="00EA53B7">
        <w:tc>
          <w:tcPr>
            <w:tcW w:w="4050" w:type="dxa"/>
          </w:tcPr>
          <w:p w:rsidR="001F3DD4" w:rsidRPr="0094609F" w:rsidRDefault="001F3DD4" w:rsidP="001F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609F">
              <w:rPr>
                <w:rFonts w:ascii="Angsana New" w:hAnsi="Angsana New"/>
                <w:sz w:val="30"/>
                <w:szCs w:val="30"/>
                <w:cs/>
              </w:rPr>
              <w:lastRenderedPageBreak/>
              <w:t>หมายเหตุ</w:t>
            </w:r>
            <w:r w:rsidR="004017CE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="004017CE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5760" w:type="dxa"/>
          </w:tcPr>
          <w:p w:rsidR="001F3DD4" w:rsidRPr="0094609F" w:rsidRDefault="001F3DD4" w:rsidP="001F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ประมาณการรับคืนหนังสือและค่าเผื่อหนี้สงสัยจะสูญ</w:t>
            </w:r>
          </w:p>
        </w:tc>
      </w:tr>
      <w:tr w:rsidR="00141D54" w:rsidRPr="0094609F" w:rsidTr="00EA53B7">
        <w:tc>
          <w:tcPr>
            <w:tcW w:w="4050" w:type="dxa"/>
          </w:tcPr>
          <w:p w:rsidR="00141D54" w:rsidRPr="0094609F" w:rsidRDefault="00141D54" w:rsidP="0094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="004017CE" w:rsidRPr="004017C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760" w:type="dxa"/>
          </w:tcPr>
          <w:p w:rsidR="00141D54" w:rsidRPr="0094609F" w:rsidRDefault="00141D54" w:rsidP="00B0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1D54">
              <w:rPr>
                <w:rFonts w:ascii="Angsana New" w:hAnsi="Angsana New"/>
                <w:sz w:val="30"/>
                <w:szCs w:val="30"/>
                <w:cs/>
              </w:rPr>
              <w:t>ประมาณการมูลค่าสุทธิที่คาดว่าจะได้รับของสินค้าคงเหลือ</w:t>
            </w:r>
          </w:p>
        </w:tc>
      </w:tr>
      <w:tr w:rsidR="0094609F" w:rsidRPr="0094609F" w:rsidTr="00EA53B7">
        <w:tc>
          <w:tcPr>
            <w:tcW w:w="4050" w:type="dxa"/>
          </w:tcPr>
          <w:p w:rsidR="00EA53B7" w:rsidRDefault="0094609F" w:rsidP="00EA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609F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4017CE" w:rsidRPr="004017C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 w:rsidRPr="0094609F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4017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53B7">
              <w:rPr>
                <w:rFonts w:ascii="Angsana New" w:hAnsi="Angsana New"/>
                <w:sz w:val="30"/>
                <w:szCs w:val="30"/>
              </w:rPr>
              <w:t xml:space="preserve">10, </w:t>
            </w:r>
          </w:p>
          <w:p w:rsidR="00EA53B7" w:rsidRPr="0094609F" w:rsidRDefault="00EA53B7" w:rsidP="00EA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F3FA8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5760" w:type="dxa"/>
          </w:tcPr>
          <w:p w:rsidR="0094609F" w:rsidRPr="0094609F" w:rsidRDefault="0094609F" w:rsidP="00EA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53B7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</w:t>
            </w:r>
            <w:r w:rsidRPr="0094609F">
              <w:rPr>
                <w:rFonts w:ascii="Angsana New" w:hAnsi="Angsana New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94609F" w:rsidRPr="0094609F" w:rsidTr="00EA53B7">
        <w:tc>
          <w:tcPr>
            <w:tcW w:w="4050" w:type="dxa"/>
          </w:tcPr>
          <w:p w:rsidR="0094609F" w:rsidRPr="0094609F" w:rsidRDefault="0094609F" w:rsidP="005F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609F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="004017CE" w:rsidRPr="004017CE">
              <w:rPr>
                <w:rFonts w:ascii="Angsana New" w:hAnsi="Angsana New"/>
                <w:sz w:val="30"/>
                <w:szCs w:val="30"/>
                <w:cs/>
              </w:rPr>
              <w:t>ประกอบงบการเงิ</w:t>
            </w:r>
            <w:r w:rsidR="004017CE">
              <w:rPr>
                <w:rFonts w:ascii="Angsana New" w:hAnsi="Angsana New" w:hint="cs"/>
                <w:sz w:val="30"/>
                <w:szCs w:val="30"/>
                <w:cs/>
              </w:rPr>
              <w:t xml:space="preserve">นข้อ </w:t>
            </w:r>
            <w:r w:rsidR="005F3FA8">
              <w:rPr>
                <w:rFonts w:ascii="Angsana New" w:hAnsi="Angsana New"/>
                <w:sz w:val="30"/>
                <w:szCs w:val="30"/>
              </w:rPr>
              <w:t>18</w:t>
            </w:r>
            <w:r w:rsidRPr="0094609F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760" w:type="dxa"/>
          </w:tcPr>
          <w:p w:rsidR="0094609F" w:rsidRPr="0094609F" w:rsidRDefault="0094609F" w:rsidP="00B03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609F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</w:t>
            </w:r>
            <w:r w:rsidR="00B035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4609F">
              <w:rPr>
                <w:rFonts w:ascii="Angsana New" w:hAnsi="Angsana New"/>
                <w:sz w:val="30"/>
                <w:szCs w:val="30"/>
                <w:cs/>
              </w:rPr>
              <w:t>การคาดการณ์กำไรทางภาษีในอนาคต</w:t>
            </w:r>
            <w:r w:rsidR="004017CE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94609F">
              <w:rPr>
                <w:rFonts w:ascii="Angsana New" w:hAnsi="Angsana New"/>
                <w:sz w:val="30"/>
                <w:szCs w:val="30"/>
                <w:cs/>
              </w:rPr>
              <w:t>ที่จะนำขาดทุนทางภาษีไปใช้ประโยชน์</w:t>
            </w:r>
          </w:p>
        </w:tc>
      </w:tr>
      <w:tr w:rsidR="0094609F" w:rsidRPr="0094609F" w:rsidTr="00EA53B7">
        <w:tc>
          <w:tcPr>
            <w:tcW w:w="4050" w:type="dxa"/>
          </w:tcPr>
          <w:p w:rsidR="0094609F" w:rsidRPr="0094609F" w:rsidRDefault="0094609F" w:rsidP="0094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609F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="004017CE" w:rsidRPr="004017CE">
              <w:rPr>
                <w:rFonts w:ascii="Angsana New" w:hAnsi="Angsana New"/>
                <w:sz w:val="30"/>
                <w:szCs w:val="30"/>
                <w:cs/>
              </w:rPr>
              <w:t>ประกอบงบการเงิ</w:t>
            </w:r>
            <w:r w:rsidR="004017CE">
              <w:rPr>
                <w:rFonts w:ascii="Angsana New" w:hAnsi="Angsana New" w:hint="cs"/>
                <w:sz w:val="30"/>
                <w:szCs w:val="30"/>
                <w:cs/>
              </w:rPr>
              <w:t xml:space="preserve">นข้อ </w:t>
            </w:r>
            <w:r w:rsidR="005F3FA8" w:rsidRPr="005F3FA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5760" w:type="dxa"/>
          </w:tcPr>
          <w:p w:rsidR="0094609F" w:rsidRPr="0094609F" w:rsidRDefault="0094609F" w:rsidP="0036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17CE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4017C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4017CE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เกี่ยวกับ</w:t>
            </w:r>
            <w:r w:rsidRPr="0094609F">
              <w:rPr>
                <w:rFonts w:ascii="Angsana New" w:hAnsi="Angsana New"/>
                <w:sz w:val="30"/>
                <w:szCs w:val="30"/>
                <w:cs/>
              </w:rPr>
              <w:t xml:space="preserve">ข้อสมมติหลักในการประมาณการตามหลักคณิตศาสตร์ประกันภัย </w:t>
            </w:r>
          </w:p>
        </w:tc>
      </w:tr>
    </w:tbl>
    <w:p w:rsidR="00FB5941" w:rsidRPr="001F3DD4" w:rsidRDefault="00FB5941" w:rsidP="00FB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2"/>
          <w:szCs w:val="22"/>
        </w:rPr>
      </w:pPr>
    </w:p>
    <w:p w:rsidR="0019095D" w:rsidRPr="00C96A29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96A29">
        <w:rPr>
          <w:rFonts w:ascii="Angsana New" w:hAnsi="Angsana New"/>
          <w:i/>
          <w:iCs/>
          <w:sz w:val="30"/>
          <w:szCs w:val="30"/>
          <w:cs/>
        </w:rPr>
        <w:t xml:space="preserve">การวัดมูลค่ายุติธรรม  </w:t>
      </w:r>
    </w:p>
    <w:p w:rsidR="008F4097" w:rsidRPr="001F3DD4" w:rsidRDefault="008F40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AB4C97" w:rsidRDefault="00AB4C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97">
        <w:rPr>
          <w:rFonts w:ascii="Angsana New" w:hAnsi="Angsana New"/>
          <w:sz w:val="30"/>
          <w:szCs w:val="30"/>
          <w:cs/>
        </w:rPr>
        <w:t>นโยบา</w:t>
      </w:r>
      <w:r>
        <w:rPr>
          <w:rFonts w:ascii="Angsana New" w:hAnsi="Angsana New"/>
          <w:sz w:val="30"/>
          <w:szCs w:val="30"/>
          <w:cs/>
        </w:rPr>
        <w:t>ยการบัญชีและการเปิดเผยข้อมูลของ</w:t>
      </w:r>
      <w:r w:rsidRPr="00AB4C97">
        <w:rPr>
          <w:rFonts w:ascii="Angsana New" w:hAnsi="Angsana New"/>
          <w:sz w:val="30"/>
          <w:szCs w:val="30"/>
          <w:cs/>
        </w:rPr>
        <w:t>กลุ่มบริษัทหลายข้อกำหนดให้มีการวัดมูลค่ายุติธรรมทั้งสินทรัพย์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B4C97">
        <w:rPr>
          <w:rFonts w:ascii="Angsana New" w:hAnsi="Angsana New"/>
          <w:sz w:val="30"/>
          <w:szCs w:val="30"/>
          <w:cs/>
        </w:rPr>
        <w:t>หนี้สินทางการเงินและไม่ใช่ทางการเงิน</w:t>
      </w:r>
    </w:p>
    <w:p w:rsidR="00AB4C97" w:rsidRPr="001F3DD4" w:rsidRDefault="00AB4C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19095D" w:rsidRDefault="008F40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19095D" w:rsidRPr="0019095D">
        <w:rPr>
          <w:rFonts w:ascii="Angsana New" w:hAnsi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19095D" w:rsidRPr="0019095D">
        <w:rPr>
          <w:rFonts w:ascii="Angsana New" w:hAnsi="Angsana New"/>
          <w:sz w:val="30"/>
          <w:szCs w:val="30"/>
        </w:rPr>
        <w:t>3</w:t>
      </w:r>
      <w:r w:rsidR="0019095D" w:rsidRPr="0019095D">
        <w:rPr>
          <w:rFonts w:ascii="Angsana New" w:hAnsi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:rsidR="00AB4C97" w:rsidRPr="001F3DD4" w:rsidRDefault="00AB4C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19095D" w:rsidRDefault="00AB4C97" w:rsidP="00AB4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97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AB4C97">
        <w:rPr>
          <w:rFonts w:ascii="Angsana New" w:hAnsi="Angsana New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AB4C97">
        <w:rPr>
          <w:rFonts w:ascii="Angsana New" w:hAnsi="Angsana New"/>
          <w:sz w:val="30"/>
          <w:szCs w:val="30"/>
          <w:cs/>
        </w:rPr>
        <w:t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AB4C97" w:rsidRPr="001F3DD4" w:rsidRDefault="00AB4C97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2"/>
          <w:szCs w:val="22"/>
        </w:rPr>
      </w:pPr>
    </w:p>
    <w:p w:rsidR="00AB4C97" w:rsidRDefault="00AB4C97" w:rsidP="00AB4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C97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</w:t>
      </w:r>
      <w:r>
        <w:rPr>
          <w:rFonts w:ascii="Angsana New" w:hAnsi="Angsana New"/>
          <w:sz w:val="30"/>
          <w:szCs w:val="30"/>
          <w:cs/>
        </w:rPr>
        <w:t>ูกรายงานต่อคณะกรรมการตรวจสอบของ</w:t>
      </w:r>
      <w:r w:rsidRPr="00AB4C97">
        <w:rPr>
          <w:rFonts w:ascii="Angsana New" w:hAnsi="Angsana New"/>
          <w:sz w:val="30"/>
          <w:szCs w:val="30"/>
          <w:cs/>
        </w:rPr>
        <w:t>กลุ่มบริษัท</w:t>
      </w:r>
    </w:p>
    <w:p w:rsidR="00AB4C97" w:rsidRPr="001F3DD4" w:rsidRDefault="00AB4C97" w:rsidP="00AB4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19095D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8F4097" w:rsidRPr="001F3DD4" w:rsidRDefault="008F4097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19095D" w:rsidRDefault="0019095D" w:rsidP="0046382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19095D">
        <w:rPr>
          <w:rFonts w:ascii="Angsana New" w:hAnsi="Angsana New"/>
          <w:sz w:val="30"/>
          <w:szCs w:val="30"/>
        </w:rPr>
        <w:t>1</w:t>
      </w:r>
      <w:r w:rsidRPr="0019095D">
        <w:rPr>
          <w:rFonts w:ascii="Angsana New" w:hAnsi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19095D" w:rsidRDefault="0019095D" w:rsidP="0046382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8F409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8F4097">
        <w:rPr>
          <w:rFonts w:ascii="Angsana New" w:hAnsi="Angsana New"/>
          <w:sz w:val="30"/>
          <w:szCs w:val="30"/>
        </w:rPr>
        <w:t>2</w:t>
      </w:r>
      <w:r w:rsidRPr="008F4097">
        <w:rPr>
          <w:rFonts w:ascii="Angsana New" w:hAnsi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F4097">
        <w:rPr>
          <w:rFonts w:ascii="Angsana New" w:hAnsi="Angsana New"/>
          <w:sz w:val="30"/>
          <w:szCs w:val="30"/>
        </w:rPr>
        <w:t>1</w:t>
      </w:r>
    </w:p>
    <w:p w:rsidR="0019095D" w:rsidRPr="008F4097" w:rsidRDefault="0019095D" w:rsidP="0046382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  <w:r w:rsidRPr="008F4097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8F4097">
        <w:rPr>
          <w:rFonts w:ascii="Angsana New" w:hAnsi="Angsana New"/>
          <w:sz w:val="30"/>
          <w:szCs w:val="30"/>
        </w:rPr>
        <w:t>3</w:t>
      </w:r>
      <w:r w:rsidRPr="008F4097">
        <w:rPr>
          <w:rFonts w:ascii="Angsana New" w:hAnsi="Angsana New"/>
          <w:sz w:val="30"/>
          <w:szCs w:val="30"/>
          <w:cs/>
        </w:rPr>
        <w:t xml:space="preserve">  เป็นข้อมูลสำหรับสินทรัพย์หรือหนี้สินที่ไม่ได้มาจากข้อมูลที่</w:t>
      </w:r>
      <w:r w:rsidR="00B8265B">
        <w:rPr>
          <w:rFonts w:ascii="Angsana New" w:hAnsi="Angsana New" w:hint="cs"/>
          <w:sz w:val="30"/>
          <w:szCs w:val="30"/>
          <w:cs/>
        </w:rPr>
        <w:t>สามารถ</w:t>
      </w:r>
      <w:r w:rsidRPr="008F4097">
        <w:rPr>
          <w:rFonts w:ascii="Angsana New" w:hAnsi="Angsana New"/>
          <w:sz w:val="30"/>
          <w:szCs w:val="30"/>
          <w:cs/>
        </w:rPr>
        <w:t>สังเกตได้ (ข้อมูลที่</w:t>
      </w:r>
      <w:r w:rsidR="00B8265B">
        <w:rPr>
          <w:rFonts w:ascii="Angsana New" w:hAnsi="Angsana New" w:hint="cs"/>
          <w:sz w:val="30"/>
          <w:szCs w:val="30"/>
          <w:cs/>
        </w:rPr>
        <w:t xml:space="preserve">       </w:t>
      </w:r>
      <w:r w:rsidRPr="008F4097">
        <w:rPr>
          <w:rFonts w:ascii="Angsana New" w:hAnsi="Angsana New"/>
          <w:sz w:val="30"/>
          <w:szCs w:val="30"/>
          <w:cs/>
        </w:rPr>
        <w:t>ไม่สามารถสังเกตได้)</w:t>
      </w:r>
    </w:p>
    <w:p w:rsidR="0019095D" w:rsidRPr="0019095D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3B5D5D">
        <w:rPr>
          <w:rFonts w:ascii="Angsana New" w:hAnsi="Angsana New"/>
          <w:sz w:val="30"/>
          <w:szCs w:val="30"/>
        </w:rPr>
        <w:br/>
      </w:r>
      <w:r w:rsidRPr="0019095D">
        <w:rPr>
          <w:rFonts w:ascii="Angsana New" w:hAnsi="Angsana New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9095D" w:rsidRDefault="0019095D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95054" w:rsidRDefault="00511F3A" w:rsidP="0049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495054" w:rsidRPr="00495054">
        <w:rPr>
          <w:rFonts w:ascii="Angsana New" w:hAnsi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95054" w:rsidRPr="0019095D" w:rsidRDefault="00495054" w:rsidP="0019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B4316E" w:rsidRDefault="0019095D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9095D">
        <w:rPr>
          <w:rFonts w:ascii="Angsana New" w:hAnsi="Angsana New"/>
          <w:sz w:val="30"/>
          <w:szCs w:val="30"/>
          <w:cs/>
        </w:rPr>
        <w:t>ข้อ</w:t>
      </w:r>
      <w:r w:rsidR="00F374FD">
        <w:rPr>
          <w:rFonts w:ascii="Angsana New" w:hAnsi="Angsana New"/>
          <w:sz w:val="30"/>
          <w:szCs w:val="30"/>
          <w:cs/>
        </w:rPr>
        <w:t>มูลเพิ่มเติมเกี่ยวกับข้อสมมติ</w:t>
      </w:r>
      <w:r w:rsidRPr="0019095D">
        <w:rPr>
          <w:rFonts w:ascii="Angsana New" w:hAnsi="Angsana New"/>
          <w:sz w:val="30"/>
          <w:szCs w:val="30"/>
          <w:cs/>
        </w:rPr>
        <w:t>ที่ใช้ในการวัดมูลค่า</w:t>
      </w:r>
      <w:r w:rsidRPr="00FE2D79">
        <w:rPr>
          <w:rFonts w:ascii="Angsana New" w:hAnsi="Angsana New"/>
          <w:sz w:val="30"/>
          <w:szCs w:val="30"/>
          <w:cs/>
        </w:rPr>
        <w:t>ยุติธรรม อยู่ใ</w:t>
      </w:r>
      <w:r w:rsidRPr="004D5660">
        <w:rPr>
          <w:rFonts w:ascii="Angsana New" w:hAnsi="Angsana New"/>
          <w:sz w:val="30"/>
          <w:szCs w:val="30"/>
          <w:cs/>
        </w:rPr>
        <w:t>นหมายเหตุ</w:t>
      </w:r>
      <w:r w:rsidR="00495054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4D5660">
        <w:rPr>
          <w:rFonts w:ascii="Angsana New" w:hAnsi="Angsana New"/>
          <w:sz w:val="30"/>
          <w:szCs w:val="30"/>
          <w:cs/>
        </w:rPr>
        <w:t xml:space="preserve">ข้อ </w:t>
      </w:r>
      <w:r w:rsidR="00CD23E0">
        <w:rPr>
          <w:rFonts w:ascii="Angsana New" w:hAnsi="Angsana New"/>
          <w:sz w:val="30"/>
          <w:szCs w:val="30"/>
        </w:rPr>
        <w:t>34</w:t>
      </w:r>
      <w:r w:rsidRPr="004D5660">
        <w:rPr>
          <w:rFonts w:ascii="Angsana New" w:hAnsi="Angsana New"/>
          <w:sz w:val="30"/>
          <w:szCs w:val="30"/>
        </w:rPr>
        <w:t xml:space="preserve"> </w:t>
      </w:r>
      <w:r w:rsidRPr="004D5660">
        <w:rPr>
          <w:rFonts w:ascii="Angsana New" w:hAnsi="Angsana New"/>
          <w:sz w:val="30"/>
          <w:szCs w:val="30"/>
          <w:cs/>
        </w:rPr>
        <w:t>เครื่องมือ</w:t>
      </w:r>
      <w:r w:rsidR="00397A42" w:rsidRPr="004D5660">
        <w:rPr>
          <w:rFonts w:ascii="Angsana New" w:hAnsi="Angsana New"/>
          <w:sz w:val="30"/>
          <w:szCs w:val="30"/>
          <w:cs/>
        </w:rPr>
        <w:t>ทางการเงิน</w:t>
      </w:r>
    </w:p>
    <w:p w:rsidR="0019095D" w:rsidRDefault="0019095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766277" w:rsidRPr="00B4316E" w:rsidRDefault="00766277" w:rsidP="0076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4358">
        <w:rPr>
          <w:rFonts w:ascii="Angsana New" w:hAnsi="Angsana New"/>
          <w:b/>
          <w:bCs/>
          <w:sz w:val="30"/>
          <w:szCs w:val="30"/>
        </w:rPr>
        <w:t>3</w:t>
      </w:r>
      <w:r w:rsidRPr="0016435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:rsidR="00766277" w:rsidRDefault="007662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5E280D" w:rsidRDefault="005E280D" w:rsidP="005E280D">
      <w:pPr>
        <w:rPr>
          <w:rFonts w:ascii="Angsana New" w:hAnsi="Angsana New"/>
          <w:b/>
          <w:sz w:val="30"/>
          <w:szCs w:val="30"/>
        </w:rPr>
      </w:pPr>
    </w:p>
    <w:p w:rsidR="005E280D" w:rsidRPr="005E280D" w:rsidRDefault="005E280D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2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</w:t>
      </w:r>
      <w:r w:rsidRPr="005E280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จัด</w:t>
      </w:r>
      <w:r w:rsidRPr="005E2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:rsidR="005E280D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5E280D">
        <w:rPr>
          <w:rFonts w:ascii="Angsana New" w:hAnsi="Angsana New"/>
          <w:b/>
          <w:sz w:val="30"/>
          <w:szCs w:val="30"/>
        </w:rPr>
        <w:t>“</w:t>
      </w:r>
      <w:r w:rsidRPr="005E280D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AE632C">
        <w:rPr>
          <w:rFonts w:ascii="Angsana New" w:hAnsi="Angsana New"/>
          <w:b/>
          <w:sz w:val="30"/>
          <w:szCs w:val="30"/>
        </w:rPr>
        <w:t>”</w:t>
      </w:r>
      <w:r w:rsidR="00AE632C" w:rsidRPr="00AE632C">
        <w:rPr>
          <w:rFonts w:ascii="Angsana New" w:hAnsi="Angsana New"/>
          <w:bCs/>
          <w:sz w:val="30"/>
          <w:szCs w:val="30"/>
        </w:rPr>
        <w:t>)</w:t>
      </w:r>
      <w:r w:rsidRPr="005E280D"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>และส่วนได้เสียของกลุ่มบริษัทในบริษัทร่วม</w:t>
      </w:r>
    </w:p>
    <w:p w:rsidR="009E1FD6" w:rsidRPr="005E280D" w:rsidRDefault="009E1FD6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E280D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E280D">
        <w:rPr>
          <w:rFonts w:ascii="Angsana New" w:hAnsi="Angsana New"/>
          <w:b/>
          <w:i/>
          <w:iCs/>
          <w:sz w:val="30"/>
          <w:szCs w:val="30"/>
          <w:cs/>
        </w:rPr>
        <w:t xml:space="preserve">บริษัทย่อย   </w:t>
      </w:r>
    </w:p>
    <w:p w:rsidR="005E280D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>บริษัทย่อยเป็นกิจการที่อยู่ภายใต้กา</w:t>
      </w:r>
      <w:r>
        <w:rPr>
          <w:rFonts w:ascii="Angsana New" w:hAnsi="Angsana New"/>
          <w:b/>
          <w:sz w:val="30"/>
          <w:szCs w:val="30"/>
          <w:cs/>
        </w:rPr>
        <w:t>รควบคุมของกลุ่มบริษัท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>
        <w:rPr>
          <w:rFonts w:ascii="Angsana New" w:hAnsi="Angsana New"/>
          <w:b/>
          <w:sz w:val="30"/>
          <w:szCs w:val="30"/>
        </w:rPr>
        <w:t xml:space="preserve">   </w:t>
      </w:r>
      <w:r w:rsidRPr="005E280D">
        <w:rPr>
          <w:rFonts w:ascii="Angsana New" w:hAnsi="Angsana New"/>
          <w:b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>
        <w:rPr>
          <w:rFonts w:ascii="Angsana New" w:hAnsi="Angsana New"/>
          <w:b/>
          <w:sz w:val="30"/>
          <w:szCs w:val="30"/>
          <w:cs/>
        </w:rPr>
        <w:t>ำนวนเงินผลตอบแทนของกลุ่มบริษัท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>
        <w:rPr>
          <w:rFonts w:ascii="Angsana New" w:hAnsi="Angsana New"/>
          <w:b/>
          <w:sz w:val="30"/>
          <w:szCs w:val="30"/>
        </w:rPr>
        <w:t xml:space="preserve">         </w:t>
      </w:r>
      <w:r w:rsidRPr="005E280D">
        <w:rPr>
          <w:rFonts w:ascii="Angsana New" w:hAnsi="Angsana New"/>
          <w:b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:rsidR="009E1FD6" w:rsidRDefault="009E1FD6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F14B1">
        <w:rPr>
          <w:rFonts w:ascii="Angsana New" w:hAnsi="Angsana New"/>
          <w:b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Pr="005E280D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F14B1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 xml:space="preserve">การสูญเสียการควบคุม </w:t>
      </w:r>
    </w:p>
    <w:p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E1FD6" w:rsidRPr="005E280D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</w:t>
      </w:r>
      <w:r>
        <w:rPr>
          <w:rFonts w:ascii="Angsana New" w:hAnsi="Angsana New"/>
          <w:b/>
          <w:sz w:val="30"/>
          <w:szCs w:val="30"/>
          <w:cs/>
        </w:rPr>
        <w:t>ิษัทย่อยรับรู้ในกำไรหรือขาดทุน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BF14B1">
        <w:rPr>
          <w:rFonts w:ascii="Angsana New" w:hAnsi="Angsana New"/>
          <w:b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9E1FD6" w:rsidRDefault="009E1FD6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  <w:r w:rsidRPr="00E840DA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E840DA" w:rsidRP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D6B69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E840DA" w:rsidRPr="00E840DA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</w:rPr>
        <w:t xml:space="preserve"> </w:t>
      </w:r>
    </w:p>
    <w:p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6D6B69" w:rsidRPr="00E840DA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 xml:space="preserve"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:rsidR="006D6B69" w:rsidRPr="00E840DA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840DA" w:rsidRPr="006D6B69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6D6B69">
        <w:rPr>
          <w:rFonts w:ascii="Angsana New" w:hAnsi="Angsana New"/>
          <w:b/>
          <w:i/>
          <w:iCs/>
          <w:sz w:val="30"/>
          <w:szCs w:val="30"/>
          <w:cs/>
        </w:rPr>
        <w:t xml:space="preserve">การตัดรายการในงบการเงินรวม </w:t>
      </w:r>
    </w:p>
    <w:p w:rsidR="006D6B69" w:rsidRPr="00E840DA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6D6B69">
        <w:rPr>
          <w:rFonts w:ascii="Angsana New" w:hAnsi="Angsana New"/>
          <w:b/>
          <w:sz w:val="30"/>
          <w:szCs w:val="30"/>
        </w:rPr>
        <w:t xml:space="preserve">        </w:t>
      </w:r>
      <w:r w:rsidRPr="00E840DA">
        <w:rPr>
          <w:rFonts w:ascii="Angsana New" w:hAnsi="Angsana New"/>
          <w:b/>
          <w:sz w:val="30"/>
          <w:szCs w:val="30"/>
          <w:cs/>
        </w:rPr>
        <w:t>มาจากรายการระหว่างกิจการในกลุ่ม ถูกต</w:t>
      </w:r>
      <w:r w:rsidR="006D6B69">
        <w:rPr>
          <w:rFonts w:ascii="Angsana New" w:hAnsi="Angsana New"/>
          <w:b/>
          <w:sz w:val="30"/>
          <w:szCs w:val="30"/>
          <w:cs/>
        </w:rPr>
        <w:t>ัดรายการในการจัดทำงบการเงินรวม</w:t>
      </w:r>
      <w:r w:rsidR="006D6B69">
        <w:rPr>
          <w:rFonts w:ascii="Angsana New" w:hAnsi="Angsana New"/>
          <w:b/>
          <w:sz w:val="30"/>
          <w:szCs w:val="30"/>
        </w:rPr>
        <w:t xml:space="preserve"> </w:t>
      </w:r>
      <w:r w:rsidRPr="00E840DA">
        <w:rPr>
          <w:rFonts w:ascii="Angsana New" w:hAnsi="Angsana New"/>
          <w:b/>
          <w:sz w:val="30"/>
          <w:szCs w:val="30"/>
          <w:cs/>
        </w:rPr>
        <w:t>กำไรที่ยังไม่เกิดขึ้นจริงซึ่งเป็นผล</w:t>
      </w:r>
      <w:r w:rsidR="006D6B69">
        <w:rPr>
          <w:rFonts w:ascii="Angsana New" w:hAnsi="Angsana New"/>
          <w:b/>
          <w:sz w:val="30"/>
          <w:szCs w:val="30"/>
        </w:rPr>
        <w:t xml:space="preserve">   </w:t>
      </w:r>
      <w:r w:rsidRPr="00E840DA">
        <w:rPr>
          <w:rFonts w:ascii="Angsana New" w:hAnsi="Angsana New"/>
          <w:b/>
          <w:sz w:val="30"/>
          <w:szCs w:val="30"/>
          <w:cs/>
        </w:rPr>
        <w:t>มาจากรายการกับบริษัทร่วมถูกตัดรายการกับเงินลงทุนเท่าที่กลุ่มบริษัทมีส่วน</w:t>
      </w:r>
      <w:r w:rsidR="006D6B69">
        <w:rPr>
          <w:rFonts w:ascii="Angsana New" w:hAnsi="Angsana New"/>
          <w:b/>
          <w:sz w:val="30"/>
          <w:szCs w:val="30"/>
          <w:cs/>
        </w:rPr>
        <w:t>ได้เสียในกิจการที่ถูกลงทุนนั้น</w:t>
      </w:r>
      <w:r w:rsidR="006D6B69">
        <w:rPr>
          <w:rFonts w:ascii="Angsana New" w:hAnsi="Angsana New"/>
          <w:b/>
          <w:sz w:val="30"/>
          <w:szCs w:val="30"/>
        </w:rPr>
        <w:t xml:space="preserve"> </w:t>
      </w:r>
      <w:r w:rsidRPr="00E840DA">
        <w:rPr>
          <w:rFonts w:ascii="Angsana New" w:hAnsi="Angsana New"/>
          <w:b/>
          <w:sz w:val="30"/>
          <w:szCs w:val="30"/>
          <w:cs/>
        </w:rPr>
        <w:t xml:space="preserve"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  </w:t>
      </w:r>
    </w:p>
    <w:p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70C8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70C8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70C8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70C8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071B2" w:rsidRPr="00E071B2" w:rsidRDefault="00E071B2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071B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:rsidR="00E071B2" w:rsidRDefault="00E071B2" w:rsidP="00E0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603"/>
        <w:jc w:val="thaiDistribute"/>
        <w:rPr>
          <w:rFonts w:ascii="Angsana New" w:hAnsi="Angsana New"/>
          <w:b/>
          <w:sz w:val="30"/>
          <w:szCs w:val="30"/>
        </w:rPr>
      </w:pPr>
    </w:p>
    <w:p w:rsidR="00E071B2" w:rsidRPr="00A70C8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70C81">
        <w:rPr>
          <w:rFonts w:ascii="Angsana New" w:hAnsi="Angsana New"/>
          <w:b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E071B2" w:rsidRDefault="00E071B2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14B1" w:rsidRPr="00BF14B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766277" w:rsidRDefault="007662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70C81" w:rsidRPr="00A70C81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A70C81" w:rsidRPr="00A70C81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70C81" w:rsidRPr="00A70C81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A70C81" w:rsidRDefault="00A70C81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70C81" w:rsidRDefault="0009706E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9706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09706E" w:rsidRPr="0009706E" w:rsidRDefault="0009706E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A70C81" w:rsidRDefault="0009706E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09706E">
        <w:rPr>
          <w:rFonts w:ascii="Angsana New" w:hAnsi="Angsana New"/>
          <w:b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8067D8">
        <w:rPr>
          <w:rFonts w:ascii="Angsana New" w:hAnsi="Angsana New"/>
          <w:b/>
          <w:sz w:val="30"/>
          <w:szCs w:val="30"/>
        </w:rPr>
        <w:t xml:space="preserve">     </w:t>
      </w:r>
      <w:r w:rsidRPr="0009706E">
        <w:rPr>
          <w:rFonts w:ascii="Angsana New" w:hAnsi="Angsana New"/>
          <w:b/>
          <w:sz w:val="30"/>
          <w:szCs w:val="30"/>
          <w:cs/>
        </w:rPr>
        <w:t xml:space="preserve">เผื่อเรียก และเงินลงทุนระยะสั้นที่มีสภาพคล่องสูง </w:t>
      </w:r>
    </w:p>
    <w:p w:rsidR="008067D8" w:rsidRDefault="008067D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Pr="001C796A" w:rsidRDefault="001C796A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79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1C796A" w:rsidRP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P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1C796A" w:rsidRP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</w:t>
      </w:r>
      <w:r>
        <w:rPr>
          <w:rFonts w:ascii="Angsana New" w:hAnsi="Angsana New"/>
          <w:b/>
          <w:sz w:val="30"/>
          <w:szCs w:val="30"/>
          <w:cs/>
        </w:rPr>
        <w:t>ำระหนี้</w:t>
      </w:r>
      <w:r>
        <w:rPr>
          <w:rFonts w:ascii="Angsana New" w:hAnsi="Angsana New"/>
          <w:b/>
          <w:sz w:val="30"/>
          <w:szCs w:val="30"/>
        </w:rPr>
        <w:t xml:space="preserve">          </w:t>
      </w:r>
      <w:r>
        <w:rPr>
          <w:rFonts w:ascii="Angsana New" w:hAnsi="Angsana New"/>
          <w:b/>
          <w:sz w:val="30"/>
          <w:szCs w:val="30"/>
          <w:cs/>
        </w:rPr>
        <w:t>ในอนาคตของลูกค้า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1C796A">
        <w:rPr>
          <w:rFonts w:ascii="Angsana New" w:hAnsi="Angsana New"/>
          <w:b/>
          <w:sz w:val="30"/>
          <w:szCs w:val="30"/>
          <w:cs/>
        </w:rPr>
        <w:t>ลูกหนี้จะถูกตัดจำหน่ายจากบัญชีเมื่อทราบว่าเป็นหนี้สูญ</w:t>
      </w:r>
    </w:p>
    <w:p w:rsidR="001C796A" w:rsidRPr="001C796A" w:rsidRDefault="001C796A" w:rsidP="001C796A">
      <w:pPr>
        <w:pStyle w:val="Heading8"/>
        <w:ind w:left="630" w:right="63"/>
        <w:jc w:val="both"/>
        <w:rPr>
          <w:rFonts w:ascii="Angsana New" w:hAnsi="Angsana New" w:cs="Angsana New"/>
          <w:sz w:val="30"/>
          <w:szCs w:val="30"/>
        </w:rPr>
      </w:pPr>
    </w:p>
    <w:p w:rsidR="001C796A" w:rsidRPr="001C796A" w:rsidRDefault="001C796A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79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1C796A" w:rsidRPr="007D2536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>สินค้าคงเหลือวัดมูลค่าด้วยราคาทุนหรือมูลค่าสุทธิที่</w:t>
      </w:r>
      <w:r w:rsidR="004C6DF8">
        <w:rPr>
          <w:rFonts w:ascii="Angsana New" w:hAnsi="Angsana New"/>
          <w:b/>
          <w:sz w:val="30"/>
          <w:szCs w:val="30"/>
          <w:cs/>
        </w:rPr>
        <w:t>จะได้รับแล้วแต่ราคาใดจะต่ำกว่า</w:t>
      </w:r>
    </w:p>
    <w:p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F7DA6" w:rsidRDefault="002F7DA6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F7DA6" w:rsidRDefault="002F7DA6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D2536" w:rsidRDefault="00F3017D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17700">
        <w:rPr>
          <w:rFonts w:ascii="Angsana New" w:hAnsi="Angsana New"/>
          <w:b/>
          <w:sz w:val="30"/>
          <w:szCs w:val="30"/>
          <w:cs/>
        </w:rPr>
        <w:lastRenderedPageBreak/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  <w:r w:rsidRPr="00217700">
        <w:rPr>
          <w:rFonts w:ascii="Angsana New" w:hAnsi="Angsana New"/>
          <w:b/>
          <w:sz w:val="30"/>
          <w:szCs w:val="30"/>
        </w:rPr>
        <w:t xml:space="preserve"> </w:t>
      </w:r>
      <w:r w:rsidRPr="00217700">
        <w:rPr>
          <w:rFonts w:ascii="Angsana New" w:hAnsi="Angsana New"/>
          <w:b/>
          <w:sz w:val="30"/>
          <w:szCs w:val="30"/>
          <w:cs/>
        </w:rPr>
        <w:t>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217700">
        <w:rPr>
          <w:rFonts w:ascii="Angsana New" w:hAnsi="Angsana New"/>
          <w:b/>
          <w:sz w:val="30"/>
          <w:szCs w:val="30"/>
        </w:rPr>
        <w:t xml:space="preserve"> </w:t>
      </w:r>
      <w:r w:rsidRPr="00217700">
        <w:rPr>
          <w:rFonts w:ascii="Angsana New" w:hAnsi="Angsana New"/>
          <w:b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7D2536" w:rsidRDefault="007D2536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17700" w:rsidRDefault="007D4AEF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D4AEF">
        <w:rPr>
          <w:rFonts w:ascii="Angsana New" w:hAnsi="Angsana New"/>
          <w:b/>
          <w:sz w:val="30"/>
          <w:szCs w:val="30"/>
          <w:cs/>
        </w:rPr>
        <w:t>กลุ่มบริษัทตีราคาสินค้าคงเหลือดังนี้</w:t>
      </w:r>
    </w:p>
    <w:p w:rsidR="007D4AEF" w:rsidRDefault="007D4AEF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270"/>
        <w:gridCol w:w="5670"/>
      </w:tblGrid>
      <w:tr w:rsidR="007D4AEF" w:rsidRPr="00834023" w:rsidTr="007D4AEF">
        <w:tc>
          <w:tcPr>
            <w:tcW w:w="3438" w:type="dxa"/>
          </w:tcPr>
          <w:p w:rsidR="007D4AEF" w:rsidRPr="00834023" w:rsidRDefault="00350DF7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7D4AEF" w:rsidRPr="00A05C81" w:rsidRDefault="00350DF7" w:rsidP="00EE14B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50DF7">
              <w:rPr>
                <w:rFonts w:ascii="Angsana New" w:hAnsi="Angsana New" w:cs="Angsana New"/>
                <w:sz w:val="30"/>
                <w:szCs w:val="30"/>
                <w:cs/>
              </w:rPr>
              <w:t>วิธีราคาเฉพาะเจาะจง</w:t>
            </w:r>
          </w:p>
        </w:tc>
      </w:tr>
      <w:tr w:rsidR="007D4AEF" w:rsidRPr="00834023" w:rsidTr="007D4AEF">
        <w:tc>
          <w:tcPr>
            <w:tcW w:w="3438" w:type="dxa"/>
          </w:tcPr>
          <w:p w:rsidR="007D4AEF" w:rsidRPr="00834023" w:rsidRDefault="007D4AEF" w:rsidP="001F3DD4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270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7D4AEF" w:rsidRPr="00834023" w:rsidRDefault="007D4AEF" w:rsidP="00350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รับรู้เป็นต้นทุนเมื่อได้ออกอากาศแล้ว </w:t>
            </w:r>
          </w:p>
        </w:tc>
      </w:tr>
      <w:tr w:rsidR="00F619A1" w:rsidRPr="00834023" w:rsidTr="007D4AEF">
        <w:tc>
          <w:tcPr>
            <w:tcW w:w="3438" w:type="dxa"/>
          </w:tcPr>
          <w:p w:rsidR="00F619A1" w:rsidRPr="00834023" w:rsidRDefault="00F619A1" w:rsidP="00F619A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:rsidR="00F619A1" w:rsidRPr="00834023" w:rsidRDefault="00F619A1" w:rsidP="00F619A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F619A1" w:rsidRPr="00A05C81" w:rsidRDefault="001F3DD4" w:rsidP="00F619A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แสดงมูลค่าในราคาต้นทุนจริงตามอัตราส่วนของงานที่เสร็จโดย           วิธีเฉพาะเจาะจ</w:t>
            </w:r>
            <w:r w:rsidR="003A36D9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</w:p>
        </w:tc>
      </w:tr>
      <w:tr w:rsidR="007D4AEF" w:rsidRPr="00834023" w:rsidTr="007D4AEF">
        <w:tc>
          <w:tcPr>
            <w:tcW w:w="3438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="00F619A1">
              <w:rPr>
                <w:rFonts w:ascii="Angsana New" w:hAnsi="Angsana New"/>
                <w:sz w:val="30"/>
                <w:szCs w:val="30"/>
                <w:cs/>
              </w:rPr>
              <w:t>และวัสดุสิ้นเปลือง</w:t>
            </w:r>
          </w:p>
        </w:tc>
        <w:tc>
          <w:tcPr>
            <w:tcW w:w="270" w:type="dxa"/>
          </w:tcPr>
          <w:p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:rsidR="007D4AEF" w:rsidRPr="00834023" w:rsidRDefault="007D4AEF" w:rsidP="00F619A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34023">
              <w:rPr>
                <w:rFonts w:ascii="Angsana New" w:hAnsi="Angsana New" w:cs="Angsana New"/>
                <w:sz w:val="30"/>
                <w:szCs w:val="30"/>
                <w:cs/>
              </w:rPr>
              <w:t>วิธี</w:t>
            </w:r>
            <w:r w:rsidR="00F619A1">
              <w:rPr>
                <w:rFonts w:ascii="Angsana New" w:hAnsi="Angsana New" w:cs="Angsana New" w:hint="cs"/>
                <w:sz w:val="30"/>
                <w:szCs w:val="30"/>
                <w:cs/>
              </w:rPr>
              <w:t>เข้าก่อนออกก่อน</w:t>
            </w:r>
          </w:p>
        </w:tc>
      </w:tr>
    </w:tbl>
    <w:p w:rsidR="00F3017D" w:rsidRDefault="00F3017D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1C796A" w:rsidRDefault="001C796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E56F8" w:rsidRPr="005E56F8" w:rsidRDefault="005E56F8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56F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</w:t>
      </w:r>
    </w:p>
    <w:p w:rsidR="005E56F8" w:rsidRDefault="005E56F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E44B3" w:rsidRPr="000E44B3" w:rsidRDefault="000E44B3" w:rsidP="000E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0E44B3">
        <w:rPr>
          <w:rFonts w:ascii="Angsana New" w:hAnsi="Angsana New"/>
          <w:b/>
          <w:i/>
          <w:iCs/>
          <w:sz w:val="30"/>
          <w:szCs w:val="30"/>
          <w:cs/>
        </w:rPr>
        <w:t>เงินลงทุนในบริษัทร่วมและบริษัทย่อย</w:t>
      </w:r>
    </w:p>
    <w:p w:rsidR="000E44B3" w:rsidRPr="000E44B3" w:rsidRDefault="000E44B3" w:rsidP="000E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C796A" w:rsidRDefault="000E44B3" w:rsidP="000E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เงินลงทุนในบริษัทร่วมและ</w:t>
      </w:r>
      <w:r w:rsidRPr="000E44B3">
        <w:rPr>
          <w:rFonts w:ascii="Angsana New" w:hAnsi="Angsana New"/>
          <w:b/>
          <w:sz w:val="30"/>
          <w:szCs w:val="30"/>
          <w:cs/>
        </w:rPr>
        <w:t>บริษัทย่อยในงบการเงินเฉพาะกิจการของบริษัท บันทึกบัญชีโดยใช้วิธีราคาทุน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</w:t>
      </w:r>
      <w:r w:rsidRPr="000E44B3">
        <w:rPr>
          <w:rFonts w:ascii="Angsana New" w:hAnsi="Angsana New"/>
          <w:b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1C796A" w:rsidRPr="00BC32E8" w:rsidRDefault="001C796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84142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C32E8">
        <w:rPr>
          <w:rFonts w:ascii="Angsana New" w:hAnsi="Angsana New"/>
          <w:b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:rsidR="00BC32E8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C4CD1" w:rsidRDefault="007C4CD1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C4CD1">
        <w:rPr>
          <w:rFonts w:ascii="Angsana New" w:hAnsi="Angsana New"/>
          <w:b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</w:t>
      </w:r>
      <w:r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7C4CD1">
        <w:rPr>
          <w:rFonts w:ascii="Angsana New" w:hAnsi="Angsana New"/>
          <w:b/>
          <w:sz w:val="30"/>
          <w:szCs w:val="30"/>
          <w:cs/>
        </w:rPr>
        <w:t xml:space="preserve"> เงินลงทุนที่จะถือจนครบกำหนด แสดงในราคาทุนตัดจำหน่ายหักด้วยข</w:t>
      </w:r>
      <w:r>
        <w:rPr>
          <w:rFonts w:ascii="Angsana New" w:hAnsi="Angsana New"/>
          <w:b/>
          <w:sz w:val="30"/>
          <w:szCs w:val="30"/>
          <w:cs/>
        </w:rPr>
        <w:t xml:space="preserve">าดทุนจากการด้อยค่าของเงินลงทุน </w:t>
      </w:r>
      <w:r w:rsidRPr="007C4CD1">
        <w:rPr>
          <w:rFonts w:ascii="Angsana New" w:hAnsi="Angsana New"/>
          <w:b/>
          <w:sz w:val="30"/>
          <w:szCs w:val="30"/>
          <w:cs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7C4CD1" w:rsidRDefault="007C4CD1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84142" w:rsidRDefault="00684142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684142">
        <w:rPr>
          <w:rFonts w:ascii="Angsana New" w:hAnsi="Angsana New"/>
          <w:b/>
          <w:sz w:val="30"/>
          <w:szCs w:val="30"/>
          <w:cs/>
        </w:rPr>
        <w:lastRenderedPageBreak/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684142" w:rsidRDefault="00684142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C4CD1" w:rsidRPr="007C4CD1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C4CD1">
        <w:rPr>
          <w:rFonts w:ascii="Angsana New" w:hAnsi="Angsana New"/>
          <w:b/>
          <w:i/>
          <w:iCs/>
          <w:sz w:val="30"/>
          <w:szCs w:val="30"/>
          <w:cs/>
        </w:rPr>
        <w:t>การจำหน่ายเงินลงทุน</w:t>
      </w:r>
    </w:p>
    <w:p w:rsidR="007C4CD1" w:rsidRPr="007C4CD1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7C4CD1" w:rsidRPr="007C4CD1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 xml:space="preserve">เมื่อมีการจำหน่ายเงินลงทุน </w:t>
      </w:r>
      <w:r w:rsidRPr="007C4CD1">
        <w:rPr>
          <w:rFonts w:ascii="Angsana New" w:hAnsi="Angsana New"/>
          <w:b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7C4CD1" w:rsidRPr="007C4CD1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C32E8" w:rsidRDefault="007C4CD1" w:rsidP="007C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ในกรณีที่</w:t>
      </w:r>
      <w:r w:rsidRPr="007C4CD1">
        <w:rPr>
          <w:rFonts w:ascii="Angsana New" w:hAnsi="Angsana New"/>
          <w:b/>
          <w:sz w:val="30"/>
          <w:szCs w:val="30"/>
          <w:cs/>
        </w:rPr>
        <w:t>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</w:t>
      </w:r>
      <w:r w:rsidRPr="00F2218A">
        <w:rPr>
          <w:rFonts w:ascii="Angsana New" w:hAnsi="Angsana New"/>
          <w:b/>
          <w:sz w:val="30"/>
          <w:szCs w:val="30"/>
          <w:cs/>
        </w:rPr>
        <w:t>ธี</w:t>
      </w:r>
      <w:r w:rsidR="00F2218A" w:rsidRPr="00F2218A">
        <w:rPr>
          <w:rFonts w:ascii="Angsana New" w:hAnsi="Angsana New"/>
          <w:b/>
          <w:sz w:val="30"/>
          <w:szCs w:val="30"/>
          <w:cs/>
        </w:rPr>
        <w:t>ถัวเฉลี่ยถ่วงน้ำหนัก</w:t>
      </w:r>
      <w:r w:rsidRPr="00F2218A">
        <w:rPr>
          <w:rFonts w:ascii="Angsana New" w:hAnsi="Angsana New"/>
          <w:b/>
          <w:sz w:val="30"/>
          <w:szCs w:val="30"/>
          <w:cs/>
        </w:rPr>
        <w:t>ปรับใช้กับมู</w:t>
      </w:r>
      <w:r w:rsidRPr="007C4CD1">
        <w:rPr>
          <w:rFonts w:ascii="Angsana New" w:hAnsi="Angsana New"/>
          <w:b/>
          <w:sz w:val="30"/>
          <w:szCs w:val="30"/>
          <w:cs/>
        </w:rPr>
        <w:t>ลค่าตามบัญชีของเงินลงทุนที่เหลืออยู่ทั้งหมด</w:t>
      </w:r>
    </w:p>
    <w:p w:rsidR="00BC32E8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C32E8" w:rsidRPr="00842590" w:rsidRDefault="0084259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4259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BC32E8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42590" w:rsidRDefault="00842590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42590">
        <w:rPr>
          <w:rFonts w:ascii="Angsana New" w:hAnsi="Angsana New"/>
          <w:b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</w:t>
      </w:r>
      <w:r>
        <w:rPr>
          <w:rFonts w:ascii="Angsana New" w:hAnsi="Angsana New"/>
          <w:b/>
          <w:sz w:val="30"/>
          <w:szCs w:val="30"/>
          <w:cs/>
        </w:rPr>
        <w:t xml:space="preserve">ค่าที่เพิ่มขึ้นหรือทั้งสองอย่าง </w:t>
      </w:r>
      <w:r w:rsidRPr="00842590">
        <w:rPr>
          <w:rFonts w:ascii="Angsana New" w:hAnsi="Angsana New"/>
          <w:b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842590" w:rsidRDefault="00842590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42590" w:rsidRPr="0009706E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</w:t>
      </w:r>
      <w:r w:rsidR="002737A8">
        <w:rPr>
          <w:rFonts w:ascii="Angsana New" w:hAnsi="Angsana New"/>
          <w:b/>
          <w:sz w:val="30"/>
          <w:szCs w:val="30"/>
          <w:cs/>
        </w:rPr>
        <w:t xml:space="preserve">ยประมาณของสินทรัพย์แต่ละรายการ </w:t>
      </w:r>
      <w:r w:rsidRPr="001F31B1">
        <w:rPr>
          <w:rFonts w:ascii="Angsana New" w:hAnsi="Angsana New"/>
          <w:b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:rsidR="00A70C81" w:rsidRDefault="00A70C8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737A8" w:rsidRPr="00D120F4" w:rsidTr="00EE14B9">
        <w:tc>
          <w:tcPr>
            <w:tcW w:w="5390" w:type="dxa"/>
            <w:shd w:val="clear" w:color="auto" w:fill="auto"/>
            <w:vAlign w:val="bottom"/>
          </w:tcPr>
          <w:p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6367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675" w:type="dxa"/>
          </w:tcPr>
          <w:p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1639FE" w:rsidRDefault="001639F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F2218A" w:rsidRPr="00F91C22" w:rsidRDefault="00F91C2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91C22">
        <w:rPr>
          <w:rFonts w:ascii="Angsana New" w:hAnsi="Angsana New"/>
          <w:b/>
          <w:sz w:val="30"/>
          <w:szCs w:val="30"/>
          <w:cs/>
        </w:rPr>
        <w:t>กลุ่มบริษัทไม่คิดค่าเสื่อมราคาสำหรับ</w:t>
      </w:r>
      <w:r>
        <w:rPr>
          <w:rFonts w:ascii="Angsana New" w:hAnsi="Angsana New" w:hint="cs"/>
          <w:b/>
          <w:sz w:val="30"/>
          <w:szCs w:val="30"/>
          <w:cs/>
        </w:rPr>
        <w:t>ที่ดินและ</w:t>
      </w:r>
      <w:r w:rsidRPr="00F91C22">
        <w:rPr>
          <w:rFonts w:ascii="Angsana New" w:hAnsi="Angsana New"/>
          <w:b/>
          <w:sz w:val="30"/>
          <w:szCs w:val="30"/>
          <w:cs/>
        </w:rPr>
        <w:t>สินทรัพย์ที่อยู่ระหว่างการ</w:t>
      </w:r>
      <w:r>
        <w:rPr>
          <w:rFonts w:ascii="Angsana New" w:hAnsi="Angsana New" w:hint="cs"/>
          <w:b/>
          <w:sz w:val="30"/>
          <w:szCs w:val="30"/>
          <w:cs/>
        </w:rPr>
        <w:t>ก่อสร้างและ</w:t>
      </w:r>
      <w:r w:rsidRPr="00F91C22">
        <w:rPr>
          <w:rFonts w:ascii="Angsana New" w:hAnsi="Angsana New"/>
          <w:b/>
          <w:sz w:val="30"/>
          <w:szCs w:val="30"/>
          <w:cs/>
        </w:rPr>
        <w:t>ติดตั้ง</w:t>
      </w:r>
    </w:p>
    <w:p w:rsidR="00F2218A" w:rsidRDefault="00F2218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F2218A" w:rsidRDefault="00F2218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F2218A" w:rsidRPr="008E1317" w:rsidRDefault="00F2218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2737A8" w:rsidRPr="008E1317" w:rsidRDefault="008E1317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E13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:rsidR="002737A8" w:rsidRDefault="002737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5745A">
        <w:rPr>
          <w:rFonts w:ascii="Angsana New" w:hAnsi="Angsana New"/>
          <w:b/>
          <w:i/>
          <w:iCs/>
          <w:sz w:val="30"/>
          <w:szCs w:val="30"/>
          <w:cs/>
        </w:rPr>
        <w:t>การรับรู้และการวัดมูลค่า</w:t>
      </w: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5745A">
        <w:rPr>
          <w:rFonts w:ascii="Angsana New" w:hAnsi="Angsana New"/>
          <w:b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2737A8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:rsid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</w:t>
      </w:r>
      <w:r>
        <w:rPr>
          <w:rFonts w:ascii="Angsana New" w:hAnsi="Angsana New"/>
          <w:b/>
          <w:sz w:val="30"/>
          <w:szCs w:val="30"/>
          <w:cs/>
        </w:rPr>
        <w:t>รงงานทางตรง และต้นทุนทางตรงอื่น</w:t>
      </w:r>
      <w:r w:rsidRPr="0055745A">
        <w:rPr>
          <w:rFonts w:ascii="Angsana New" w:hAnsi="Angsana New"/>
          <w:b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</w:t>
      </w:r>
      <w:r>
        <w:rPr>
          <w:rFonts w:ascii="Angsana New" w:hAnsi="Angsana New"/>
          <w:b/>
          <w:sz w:val="30"/>
          <w:szCs w:val="30"/>
          <w:cs/>
        </w:rPr>
        <w:t>ของสินทรัพย์และต้นทุนการกู้ยืม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5745A">
        <w:rPr>
          <w:rFonts w:ascii="Angsana New" w:hAnsi="Angsana New"/>
          <w:b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</w:t>
      </w:r>
      <w:r>
        <w:rPr>
          <w:rFonts w:ascii="Angsana New" w:hAnsi="Angsana New"/>
          <w:b/>
          <w:sz w:val="30"/>
          <w:szCs w:val="30"/>
          <w:cs/>
        </w:rPr>
        <w:t>ขสิทธิ์ซอฟต์แวร์นั้นให้ถือว่า</w:t>
      </w:r>
      <w:r w:rsidRPr="0055745A">
        <w:rPr>
          <w:rFonts w:ascii="Angsana New" w:hAnsi="Angsana New"/>
          <w:b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</w:t>
      </w:r>
      <w:r w:rsidR="00E31CA1">
        <w:rPr>
          <w:rFonts w:ascii="Angsana New" w:hAnsi="Angsana New"/>
          <w:b/>
          <w:sz w:val="30"/>
          <w:szCs w:val="30"/>
        </w:rPr>
        <w:t xml:space="preserve">      </w:t>
      </w:r>
      <w:r w:rsidRPr="0055745A">
        <w:rPr>
          <w:rFonts w:ascii="Angsana New" w:hAnsi="Angsana New"/>
          <w:b/>
          <w:sz w:val="30"/>
          <w:szCs w:val="30"/>
          <w:cs/>
        </w:rPr>
        <w:t xml:space="preserve">แต่ละส่วนประกอบที่มีนัยสำคัญแยกต่างหากจากกัน </w:t>
      </w:r>
    </w:p>
    <w:p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t>กำไรหรือขาดทุนจากกา</w:t>
      </w:r>
      <w:r w:rsidR="00E31CA1">
        <w:rPr>
          <w:rFonts w:ascii="Angsana New" w:hAnsi="Angsana New"/>
          <w:b/>
          <w:sz w:val="30"/>
          <w:szCs w:val="30"/>
          <w:cs/>
        </w:rPr>
        <w:t>รจำหน่ายที่ดิน อาคาร และอุปกรณ์</w:t>
      </w:r>
      <w:r w:rsidR="00E31CA1">
        <w:rPr>
          <w:rFonts w:ascii="Angsana New" w:hAnsi="Angsana New"/>
          <w:b/>
          <w:sz w:val="30"/>
          <w:szCs w:val="30"/>
        </w:rPr>
        <w:t xml:space="preserve"> </w:t>
      </w:r>
      <w:r w:rsidRPr="0055745A">
        <w:rPr>
          <w:rFonts w:ascii="Angsana New" w:hAnsi="Angsana New"/>
          <w:b/>
          <w:sz w:val="30"/>
          <w:szCs w:val="30"/>
          <w:cs/>
        </w:rPr>
        <w:t xml:space="preserve">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:rsidR="00CB5B5F" w:rsidRDefault="00CB5B5F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745F9">
        <w:rPr>
          <w:rFonts w:ascii="Angsana New" w:hAnsi="Angsana New"/>
          <w:b/>
          <w:i/>
          <w:iCs/>
          <w:sz w:val="30"/>
          <w:szCs w:val="30"/>
          <w:cs/>
        </w:rPr>
        <w:t>สินทรัพย์ที่เช่า</w:t>
      </w: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1639FE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</w:t>
      </w:r>
      <w:r>
        <w:rPr>
          <w:rFonts w:ascii="Angsana New" w:hAnsi="Angsana New"/>
          <w:b/>
          <w:sz w:val="30"/>
          <w:szCs w:val="30"/>
          <w:cs/>
        </w:rPr>
        <w:t>้จัดประเภทเป็นสัญญาเช่าการเงิน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</w:t>
      </w:r>
      <w:r>
        <w:rPr>
          <w:rFonts w:ascii="Angsana New" w:hAnsi="Angsana New"/>
          <w:b/>
          <w:sz w:val="30"/>
          <w:szCs w:val="30"/>
          <w:cs/>
        </w:rPr>
        <w:t>ญญาเช่าแล้วแต่จำนวนใดจะต่ำกว่า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</w:t>
      </w:r>
      <w:r>
        <w:rPr>
          <w:rFonts w:ascii="Angsana New" w:hAnsi="Angsana New"/>
          <w:b/>
          <w:sz w:val="30"/>
          <w:szCs w:val="30"/>
        </w:rPr>
        <w:t xml:space="preserve">   </w:t>
      </w:r>
      <w:r w:rsidRPr="00E745F9">
        <w:rPr>
          <w:rFonts w:ascii="Angsana New" w:hAnsi="Angsana New"/>
          <w:b/>
          <w:sz w:val="30"/>
          <w:szCs w:val="30"/>
          <w:cs/>
        </w:rPr>
        <w:t>จะบันทึกโดยตรงในกำไรหรือขาดทุน</w:t>
      </w:r>
    </w:p>
    <w:p w:rsidR="001639FE" w:rsidRDefault="001639F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745F9" w:rsidRDefault="00E745F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745F9" w:rsidRDefault="00E745F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745F9" w:rsidRDefault="00E745F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745F9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E745F9" w:rsidRPr="00817297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</w:t>
      </w:r>
      <w:r>
        <w:rPr>
          <w:rFonts w:ascii="Angsana New" w:hAnsi="Angsana New"/>
          <w:b/>
          <w:sz w:val="30"/>
          <w:szCs w:val="30"/>
          <w:cs/>
        </w:rPr>
        <w:t>องรายการที่ดิน อาคารและอุปกรณ์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ถ</w:t>
      </w:r>
      <w:r w:rsidR="003B0716">
        <w:rPr>
          <w:rFonts w:ascii="Angsana New" w:hAnsi="Angsana New"/>
          <w:b/>
          <w:sz w:val="30"/>
          <w:szCs w:val="30"/>
          <w:cs/>
        </w:rPr>
        <w:t>้ามีความเป็นไปได้ค่อนข้างแน่ที่กลุ่มบริษัท</w:t>
      </w:r>
      <w:r w:rsidRPr="00E745F9">
        <w:rPr>
          <w:rFonts w:ascii="Angsana New" w:hAnsi="Angsana New"/>
          <w:b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</w:t>
      </w:r>
      <w:r>
        <w:rPr>
          <w:rFonts w:ascii="Angsana New" w:hAnsi="Angsana New"/>
          <w:b/>
          <w:sz w:val="30"/>
          <w:szCs w:val="30"/>
          <w:cs/>
        </w:rPr>
        <w:t>งรายการนั้นได้อย่างน่าเชื่อถือ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ชิ้นส่วนที่ถูกเปลี่ยนแทนจะถูกตัดจำหน่ายตามมูลค่าต</w:t>
      </w:r>
      <w:r>
        <w:rPr>
          <w:rFonts w:ascii="Angsana New" w:hAnsi="Angsana New"/>
          <w:b/>
          <w:sz w:val="30"/>
          <w:szCs w:val="30"/>
          <w:cs/>
        </w:rPr>
        <w:t>ามบัญชี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E745F9" w:rsidRPr="00817297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0"/>
          <w:szCs w:val="20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745F9">
        <w:rPr>
          <w:rFonts w:ascii="Angsana New" w:hAnsi="Angsana New"/>
          <w:b/>
          <w:i/>
          <w:iCs/>
          <w:sz w:val="30"/>
          <w:szCs w:val="30"/>
          <w:cs/>
        </w:rPr>
        <w:t>ค่าเสื่อมราคา</w:t>
      </w:r>
    </w:p>
    <w:p w:rsidR="00E745F9" w:rsidRPr="00817297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0"/>
          <w:szCs w:val="20"/>
        </w:rPr>
      </w:pPr>
    </w:p>
    <w:p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E745F9" w:rsidRPr="00817297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1639FE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</w:t>
      </w:r>
      <w:r>
        <w:rPr>
          <w:rFonts w:ascii="Angsana New" w:hAnsi="Angsana New"/>
          <w:b/>
          <w:sz w:val="30"/>
          <w:szCs w:val="30"/>
          <w:cs/>
        </w:rPr>
        <w:t>นประกอบของสินทรัพย์แต่ละรายการ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:rsidR="00E745F9" w:rsidRPr="00817297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7242" w:type="dxa"/>
        <w:tblInd w:w="468" w:type="dxa"/>
        <w:tblLook w:val="0000" w:firstRow="0" w:lastRow="0" w:firstColumn="0" w:lastColumn="0" w:noHBand="0" w:noVBand="0"/>
      </w:tblPr>
      <w:tblGrid>
        <w:gridCol w:w="5372"/>
        <w:gridCol w:w="1195"/>
        <w:gridCol w:w="675"/>
      </w:tblGrid>
      <w:tr w:rsidR="00FB0E06" w:rsidRPr="00D120F4" w:rsidTr="00FB0E06">
        <w:tc>
          <w:tcPr>
            <w:tcW w:w="5372" w:type="dxa"/>
            <w:vAlign w:val="bottom"/>
          </w:tcPr>
          <w:p w:rsidR="00FB0E06" w:rsidRPr="00D120F4" w:rsidRDefault="00777402" w:rsidP="00FB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:rsidR="00FB0E06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:rsidTr="00FB0E06">
        <w:tc>
          <w:tcPr>
            <w:tcW w:w="5372" w:type="dxa"/>
            <w:vAlign w:val="bottom"/>
          </w:tcPr>
          <w:p w:rsidR="00FB0E06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:rsidR="00FB0E06" w:rsidRPr="002C5C17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:rsidTr="00FB0E06">
        <w:tc>
          <w:tcPr>
            <w:tcW w:w="5372" w:type="dxa"/>
            <w:vAlign w:val="bottom"/>
          </w:tcPr>
          <w:p w:rsidR="00FB0E06" w:rsidRPr="002E2783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7402">
              <w:rPr>
                <w:rFonts w:ascii="Angsana New" w:hAnsi="Angsana New"/>
                <w:sz w:val="30"/>
                <w:szCs w:val="30"/>
                <w:cs/>
              </w:rPr>
              <w:t>อุปกรณ์ผลิตรายการและถ่ายทอดสัญญาณ</w:t>
            </w:r>
          </w:p>
        </w:tc>
        <w:tc>
          <w:tcPr>
            <w:tcW w:w="1195" w:type="dxa"/>
          </w:tcPr>
          <w:p w:rsidR="00FB0E06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4 - 10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:rsidTr="00FB0E06">
        <w:tc>
          <w:tcPr>
            <w:tcW w:w="5372" w:type="dxa"/>
            <w:vAlign w:val="bottom"/>
          </w:tcPr>
          <w:p w:rsidR="00FB0E06" w:rsidRPr="002E2783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5" w:type="dxa"/>
          </w:tcPr>
          <w:p w:rsidR="00FB0E06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:rsidTr="00EE14B9">
        <w:tc>
          <w:tcPr>
            <w:tcW w:w="5372" w:type="dxa"/>
            <w:vAlign w:val="bottom"/>
          </w:tcPr>
          <w:p w:rsidR="00777402" w:rsidRPr="004D050E" w:rsidRDefault="00777402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195" w:type="dxa"/>
          </w:tcPr>
          <w:p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:rsidTr="00EE14B9">
        <w:tc>
          <w:tcPr>
            <w:tcW w:w="5372" w:type="dxa"/>
            <w:vAlign w:val="bottom"/>
          </w:tcPr>
          <w:p w:rsidR="00777402" w:rsidRDefault="00777402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านพาหนะ</w:t>
            </w:r>
          </w:p>
        </w:tc>
        <w:tc>
          <w:tcPr>
            <w:tcW w:w="1195" w:type="dxa"/>
          </w:tcPr>
          <w:p w:rsidR="00777402" w:rsidRPr="00FB3435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5 - 7</w:t>
            </w:r>
          </w:p>
        </w:tc>
        <w:tc>
          <w:tcPr>
            <w:tcW w:w="675" w:type="dxa"/>
          </w:tcPr>
          <w:p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:rsidTr="00EE14B9">
        <w:tc>
          <w:tcPr>
            <w:tcW w:w="5372" w:type="dxa"/>
            <w:vAlign w:val="bottom"/>
          </w:tcPr>
          <w:p w:rsidR="00777402" w:rsidRDefault="00777402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1195" w:type="dxa"/>
          </w:tcPr>
          <w:p w:rsidR="00777402" w:rsidRPr="00FB3435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E745F9" w:rsidRPr="00817297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8D7BA1" w:rsidRPr="008D7BA1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8D7BA1">
        <w:rPr>
          <w:rFonts w:ascii="Angsana New" w:hAnsi="Angsana New"/>
          <w:b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:rsidR="008D7BA1" w:rsidRPr="00817297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E745F9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D7BA1">
        <w:rPr>
          <w:rFonts w:ascii="Angsana New" w:hAnsi="Angsana New"/>
          <w:b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>
        <w:rPr>
          <w:rFonts w:ascii="Angsana New" w:hAnsi="Angsana New"/>
          <w:b/>
          <w:sz w:val="30"/>
          <w:szCs w:val="30"/>
        </w:rPr>
        <w:t xml:space="preserve">                 </w:t>
      </w:r>
      <w:r>
        <w:rPr>
          <w:rFonts w:ascii="Angsana New" w:hAnsi="Angsana New"/>
          <w:b/>
          <w:sz w:val="30"/>
          <w:szCs w:val="30"/>
          <w:cs/>
        </w:rPr>
        <w:t>ทุกสิ้น</w:t>
      </w:r>
      <w:r w:rsidRPr="008D7BA1">
        <w:rPr>
          <w:rFonts w:ascii="Angsana New" w:hAnsi="Angsana New"/>
          <w:b/>
          <w:sz w:val="30"/>
          <w:szCs w:val="30"/>
          <w:cs/>
        </w:rPr>
        <w:t>รอบปีบัญชี และปรับปรุงตามความเหมาะสม</w:t>
      </w:r>
    </w:p>
    <w:p w:rsidR="001639FE" w:rsidRPr="00817297" w:rsidRDefault="001639FE" w:rsidP="00817297">
      <w:pPr>
        <w:pStyle w:val="Heading8"/>
        <w:ind w:left="630" w:right="63"/>
        <w:jc w:val="both"/>
        <w:rPr>
          <w:rFonts w:ascii="Angsana New" w:hAnsi="Angsana New" w:cs="Angsana New"/>
          <w:sz w:val="20"/>
          <w:szCs w:val="20"/>
        </w:rPr>
      </w:pPr>
    </w:p>
    <w:p w:rsidR="00817297" w:rsidRPr="00106D00" w:rsidRDefault="00817297" w:rsidP="00817297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ที่ดินรอการพัฒนา</w:t>
      </w:r>
    </w:p>
    <w:p w:rsidR="00817297" w:rsidRPr="00817297" w:rsidRDefault="0081729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:rsidR="00106D00" w:rsidRDefault="0081729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17297">
        <w:rPr>
          <w:rFonts w:ascii="Angsana New" w:hAnsi="Angsana New"/>
          <w:b/>
          <w:sz w:val="30"/>
          <w:szCs w:val="30"/>
          <w:cs/>
        </w:rPr>
        <w:t>ที่ดิน</w:t>
      </w:r>
      <w:r>
        <w:rPr>
          <w:rFonts w:ascii="Angsana New" w:hAnsi="Angsana New" w:hint="cs"/>
          <w:b/>
          <w:sz w:val="30"/>
          <w:szCs w:val="30"/>
          <w:cs/>
        </w:rPr>
        <w:t>รอการพัฒนา</w:t>
      </w:r>
      <w:r w:rsidRPr="00817297">
        <w:rPr>
          <w:rFonts w:ascii="Angsana New" w:hAnsi="Angsana New"/>
          <w:b/>
          <w:sz w:val="30"/>
          <w:szCs w:val="30"/>
          <w:cs/>
        </w:rPr>
        <w:t>วัดมูลค่าด้วยราคาทุนหักขาดทุนจากการด้อยค่า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06D0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ในระบบดิจิทัลประเภทบริการทางธุรกิจระดับชาติ หมวดหมู่ทั่วไป แบบความคมชัดสูง แสดงมูลค่าเทียบเท่าเงินสดโดยวิธีคิดลดจำนวนเงินที่ต้อง</w:t>
      </w:r>
      <w:r w:rsidRPr="000716C5">
        <w:rPr>
          <w:rFonts w:ascii="Angsana New" w:hAnsi="Angsana New"/>
          <w:b/>
          <w:spacing w:val="-6"/>
          <w:sz w:val="30"/>
          <w:szCs w:val="30"/>
          <w:cs/>
        </w:rPr>
        <w:t xml:space="preserve">จ่ายชำระเพื่อให้เป็นมูลค่าปัจจุบันโดยใช้อัตราคิดลดตามท้องตลาด </w:t>
      </w:r>
      <w:r w:rsidR="000716C5" w:rsidRPr="000716C5">
        <w:rPr>
          <w:rFonts w:ascii="Angsana New" w:hAnsi="Angsana New" w:hint="cs"/>
          <w:b/>
          <w:spacing w:val="-6"/>
          <w:sz w:val="30"/>
          <w:szCs w:val="30"/>
          <w:cs/>
        </w:rPr>
        <w:t>วัดมูลค่าด้วย</w:t>
      </w:r>
      <w:r w:rsidRPr="000716C5">
        <w:rPr>
          <w:rFonts w:ascii="Angsana New" w:hAnsi="Angsana New"/>
          <w:b/>
          <w:spacing w:val="-6"/>
          <w:sz w:val="30"/>
          <w:szCs w:val="30"/>
          <w:cs/>
        </w:rPr>
        <w:t>ราคาทุนหักค่าตัดจำหน่ายสะสมและ</w:t>
      </w:r>
      <w:r w:rsidRPr="00106D00">
        <w:rPr>
          <w:rFonts w:ascii="Angsana New" w:hAnsi="Angsana New"/>
          <w:b/>
          <w:sz w:val="30"/>
          <w:szCs w:val="30"/>
          <w:cs/>
        </w:rPr>
        <w:t>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:rsidR="001639FE" w:rsidRDefault="001639F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>
        <w:rPr>
          <w:rFonts w:ascii="Angsana New" w:hAnsi="Angsana New"/>
          <w:b/>
          <w:i/>
          <w:iCs/>
          <w:sz w:val="30"/>
          <w:szCs w:val="30"/>
          <w:cs/>
        </w:rPr>
        <w:t>สินทรัพย์ไม่มีตัวตนอื่น</w:t>
      </w:r>
      <w:r w:rsidRPr="00106D00">
        <w:rPr>
          <w:rFonts w:ascii="Angsana New" w:hAnsi="Angsana New"/>
          <w:b/>
          <w:i/>
          <w:iCs/>
          <w:sz w:val="30"/>
          <w:szCs w:val="30"/>
          <w:cs/>
        </w:rPr>
        <w:t>ๆ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สินทรัพย์ไม่มีตัวตนอื่นๆ ที่</w:t>
      </w:r>
      <w:r w:rsidRPr="00106D00">
        <w:rPr>
          <w:rFonts w:ascii="Angsana New" w:hAnsi="Angsana New"/>
          <w:b/>
          <w:sz w:val="30"/>
          <w:szCs w:val="30"/>
          <w:cs/>
        </w:rPr>
        <w:t>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>
        <w:rPr>
          <w:rFonts w:ascii="Angsana New" w:hAnsi="Angsana New"/>
          <w:b/>
          <w:sz w:val="30"/>
          <w:szCs w:val="30"/>
          <w:cs/>
        </w:rPr>
        <w:t xml:space="preserve">กิดประโยชน์เชิงเศรษฐกิจในอนาคต </w:t>
      </w:r>
      <w:r w:rsidRPr="00106D00">
        <w:rPr>
          <w:rFonts w:ascii="Angsana New" w:hAnsi="Angsana New"/>
          <w:b/>
          <w:sz w:val="30"/>
          <w:szCs w:val="30"/>
          <w:cs/>
        </w:rPr>
        <w:t>โดยรวมเป็นสินทรัพย์ที่</w:t>
      </w:r>
      <w:r>
        <w:rPr>
          <w:rFonts w:ascii="Angsana New" w:hAnsi="Angsana New"/>
          <w:b/>
          <w:sz w:val="30"/>
          <w:szCs w:val="30"/>
          <w:cs/>
        </w:rPr>
        <w:t>สามารถระบุได้ที่เกี่ยวข้องนั้น ค่าใช้จ่ายอื่น</w:t>
      </w:r>
      <w:r w:rsidRPr="00106D00">
        <w:rPr>
          <w:rFonts w:ascii="Angsana New" w:hAnsi="Angsana New"/>
          <w:b/>
          <w:sz w:val="30"/>
          <w:szCs w:val="30"/>
          <w:cs/>
        </w:rPr>
        <w:t>รับรู้ในกำไรหรือขาดทุนเมื่อเกิดขึ้น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t xml:space="preserve">ค่าตัดจำหน่าย  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716C5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ค่าตัดจำหน่ายรับรู้ในกำไรหรือขาดทุน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06D00">
        <w:rPr>
          <w:rFonts w:ascii="Angsana New" w:hAnsi="Angsana New"/>
          <w:b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BF44E7">
        <w:rPr>
          <w:rFonts w:ascii="Angsana New" w:hAnsi="Angsana New"/>
          <w:b/>
          <w:sz w:val="30"/>
          <w:szCs w:val="30"/>
        </w:rPr>
        <w:t xml:space="preserve"> </w:t>
      </w:r>
    </w:p>
    <w:p w:rsidR="000716C5" w:rsidRDefault="000716C5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716C5" w:rsidRDefault="000716C5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716C5" w:rsidRDefault="000716C5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BF44E7" w:rsidRDefault="00BF44E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400"/>
        <w:gridCol w:w="3870"/>
      </w:tblGrid>
      <w:tr w:rsidR="00C81BCA" w:rsidRPr="009A24D1" w:rsidTr="00C81BCA">
        <w:tc>
          <w:tcPr>
            <w:tcW w:w="5400" w:type="dxa"/>
          </w:tcPr>
          <w:p w:rsidR="00C81BCA" w:rsidRPr="009A24D1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1399F">
              <w:rPr>
                <w:rFonts w:ascii="Angsana New" w:hAnsi="Angsana New" w:hint="cs"/>
                <w:sz w:val="30"/>
                <w:szCs w:val="30"/>
                <w:cs/>
              </w:rPr>
              <w:t>ใบอนุญาตให้ใช้คลื่นความถี่และ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</w:t>
            </w:r>
            <w:r w:rsidRPr="0031399F">
              <w:rPr>
                <w:rFonts w:ascii="Angsana New" w:hAnsi="Angsana New" w:hint="cs"/>
                <w:sz w:val="30"/>
                <w:szCs w:val="30"/>
                <w:cs/>
              </w:rPr>
              <w:t>กอบกิจการโทรทัศน์</w:t>
            </w:r>
          </w:p>
        </w:tc>
        <w:tc>
          <w:tcPr>
            <w:tcW w:w="3870" w:type="dxa"/>
          </w:tcPr>
          <w:p w:rsidR="00C81BCA" w:rsidRPr="009A24D1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9A24D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81BCA" w:rsidRPr="009A24D1" w:rsidTr="00C81BCA">
        <w:tc>
          <w:tcPr>
            <w:tcW w:w="5400" w:type="dxa"/>
          </w:tcPr>
          <w:p w:rsidR="00C81BCA" w:rsidRPr="009A24D1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3870" w:type="dxa"/>
          </w:tcPr>
          <w:p w:rsidR="00C81BCA" w:rsidRPr="009A24D1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3 - 5 </w:t>
            </w:r>
            <w:r w:rsidRPr="009A24D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81BCA" w:rsidRPr="009A24D1" w:rsidTr="00C81BCA">
        <w:tc>
          <w:tcPr>
            <w:tcW w:w="5400" w:type="dxa"/>
          </w:tcPr>
          <w:p w:rsidR="00C81BCA" w:rsidRPr="009A24D1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3870" w:type="dxa"/>
          </w:tcPr>
          <w:p w:rsidR="00C81BCA" w:rsidRPr="009A24D1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9A24D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03962" w:rsidRPr="009A24D1" w:rsidTr="00C81BCA">
        <w:tc>
          <w:tcPr>
            <w:tcW w:w="5400" w:type="dxa"/>
            <w:shd w:val="clear" w:color="auto" w:fill="auto"/>
          </w:tcPr>
          <w:p w:rsidR="00503962" w:rsidRDefault="00503962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ลิขสิทธิ์หนังสือ</w:t>
            </w:r>
          </w:p>
        </w:tc>
        <w:tc>
          <w:tcPr>
            <w:tcW w:w="3870" w:type="dxa"/>
          </w:tcPr>
          <w:p w:rsidR="00503962" w:rsidRPr="00106D00" w:rsidRDefault="00503962" w:rsidP="00C81BCA">
            <w:pPr>
              <w:tabs>
                <w:tab w:val="left" w:pos="540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3 - 10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 นับจากวันที่ผลิตหนังสือและปริมาณหนังสือที่ขายได้</w:t>
            </w:r>
          </w:p>
        </w:tc>
      </w:tr>
      <w:tr w:rsidR="00503962" w:rsidRPr="009A24D1" w:rsidTr="00C81BCA">
        <w:tc>
          <w:tcPr>
            <w:tcW w:w="5400" w:type="dxa"/>
            <w:shd w:val="clear" w:color="auto" w:fill="auto"/>
          </w:tcPr>
          <w:p w:rsidR="00503962" w:rsidRPr="009A24D1" w:rsidRDefault="00503962" w:rsidP="0050396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="000716C5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3870" w:type="dxa"/>
          </w:tcPr>
          <w:p w:rsidR="00503962" w:rsidRPr="00B51822" w:rsidRDefault="00503962" w:rsidP="00503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B51822">
              <w:rPr>
                <w:rFonts w:ascii="Angsana New" w:hAnsi="Angsana New" w:hint="cs"/>
                <w:sz w:val="30"/>
                <w:szCs w:val="30"/>
                <w:cs/>
              </w:rPr>
              <w:t>ตามระยะเวลาที่กำหนดในสัญญา</w:t>
            </w:r>
          </w:p>
        </w:tc>
      </w:tr>
    </w:tbl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 xml:space="preserve">วิธีการตัดจำหน่าย </w:t>
      </w:r>
      <w:r w:rsidRPr="00106D00">
        <w:rPr>
          <w:rFonts w:ascii="Angsana New" w:hAnsi="Angsana New"/>
          <w:b/>
          <w:sz w:val="30"/>
          <w:szCs w:val="30"/>
          <w:cs/>
        </w:rPr>
        <w:t>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F84926" w:rsidRPr="00F84926" w:rsidRDefault="00F84926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92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การด้อยค่า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6D00" w:rsidRDefault="002A541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ยอดสินทรัพย์ตามบัญชีของกลุ่มบริษัท</w:t>
      </w:r>
      <w:r w:rsidRPr="002A5413">
        <w:rPr>
          <w:rFonts w:ascii="Angsana New" w:hAnsi="Angsana New"/>
          <w:b/>
          <w:sz w:val="30"/>
          <w:szCs w:val="30"/>
          <w:cs/>
        </w:rPr>
        <w:t>ได้รับการทบทวน ณ ทุกวันที่รายงานว่ามีข้</w:t>
      </w:r>
      <w:r>
        <w:rPr>
          <w:rFonts w:ascii="Angsana New" w:hAnsi="Angsana New"/>
          <w:b/>
          <w:sz w:val="30"/>
          <w:szCs w:val="30"/>
          <w:cs/>
        </w:rPr>
        <w:t xml:space="preserve">อบ่งชี้เรื่องการด้อยค่าหรือไม่ </w:t>
      </w:r>
      <w:r w:rsidR="00BA2437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2A5413">
        <w:rPr>
          <w:rFonts w:ascii="Angsana New" w:hAnsi="Angsana New"/>
          <w:b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 สำหรับสินทรัพย์ไม่มีตัวตนที่มีอายุการให้ประโยชน์ไม่ทราบแน่</w:t>
      </w:r>
      <w:r w:rsidR="000716C5">
        <w:rPr>
          <w:rFonts w:ascii="Angsana New" w:hAnsi="Angsana New"/>
          <w:b/>
          <w:sz w:val="30"/>
          <w:szCs w:val="30"/>
          <w:cs/>
        </w:rPr>
        <w:t>นอน</w:t>
      </w:r>
      <w:r>
        <w:rPr>
          <w:rFonts w:ascii="Angsana New" w:hAnsi="Angsana New"/>
          <w:b/>
          <w:sz w:val="30"/>
          <w:szCs w:val="30"/>
          <w:cs/>
        </w:rPr>
        <w:t>หรือ</w:t>
      </w:r>
      <w:r w:rsidRPr="002A5413">
        <w:rPr>
          <w:rFonts w:ascii="Angsana New" w:hAnsi="Angsana New"/>
          <w:b/>
          <w:sz w:val="30"/>
          <w:szCs w:val="30"/>
          <w:cs/>
        </w:rPr>
        <w:t>ยังไม่พร้อมใช</w:t>
      </w:r>
      <w:r w:rsidR="00127C86">
        <w:rPr>
          <w:rFonts w:ascii="Angsana New" w:hAnsi="Angsana New"/>
          <w:b/>
          <w:sz w:val="30"/>
          <w:szCs w:val="30"/>
          <w:cs/>
        </w:rPr>
        <w:t xml:space="preserve">้งาน </w:t>
      </w:r>
      <w:r w:rsidRPr="002A5413">
        <w:rPr>
          <w:rFonts w:ascii="Angsana New" w:hAnsi="Angsana New"/>
          <w:b/>
          <w:sz w:val="30"/>
          <w:szCs w:val="30"/>
          <w:cs/>
        </w:rPr>
        <w:t>จะประมาณ</w:t>
      </w:r>
      <w:r w:rsidR="00BA2437">
        <w:rPr>
          <w:rFonts w:ascii="Angsana New" w:hAnsi="Angsana New"/>
          <w:b/>
          <w:sz w:val="30"/>
          <w:szCs w:val="30"/>
          <w:cs/>
        </w:rPr>
        <w:t>มูลค่าที่คาดว่าจะได้รับคืนทุกปี</w:t>
      </w:r>
      <w:r w:rsidRPr="002A5413">
        <w:rPr>
          <w:rFonts w:ascii="Angsana New" w:hAnsi="Angsana New"/>
          <w:b/>
          <w:sz w:val="30"/>
          <w:szCs w:val="30"/>
          <w:cs/>
        </w:rPr>
        <w:t xml:space="preserve">ในช่วงเวลาเดียวกัน  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Pr="00BA2437" w:rsidRDefault="002A5413" w:rsidP="002A5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A2437">
        <w:rPr>
          <w:rFonts w:ascii="Angsana New" w:hAnsi="Angsana New"/>
          <w:b/>
          <w:sz w:val="30"/>
          <w:szCs w:val="30"/>
          <w:cs/>
        </w:rPr>
        <w:t>ขาดทุนจากการด้อยค่ารับรู้เม</w:t>
      </w:r>
      <w:r w:rsidR="00BA2437" w:rsidRPr="00BA2437">
        <w:rPr>
          <w:rFonts w:ascii="Angsana New" w:hAnsi="Angsana New"/>
          <w:b/>
          <w:sz w:val="30"/>
          <w:szCs w:val="30"/>
          <w:cs/>
        </w:rPr>
        <w:t xml:space="preserve">ื่อมูลค่าตามบัญชีของสินทรัพย์ </w:t>
      </w:r>
      <w:r w:rsidRPr="00BA2437">
        <w:rPr>
          <w:rFonts w:ascii="Angsana New" w:hAnsi="Angsana New"/>
          <w:b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BA2437" w:rsidRPr="00BA2437"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BA2437">
        <w:rPr>
          <w:rFonts w:ascii="Angsana New" w:hAnsi="Angsana New"/>
          <w:b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</w:t>
      </w:r>
      <w:r w:rsidR="00BA2437" w:rsidRPr="00BA2437">
        <w:rPr>
          <w:rFonts w:ascii="Angsana New" w:hAnsi="Angsana New"/>
          <w:b/>
          <w:sz w:val="30"/>
          <w:szCs w:val="30"/>
          <w:cs/>
        </w:rPr>
        <w:t xml:space="preserve">หุ้นและมีการด้อยค่าในเวลาต่อมา </w:t>
      </w:r>
      <w:r w:rsidRPr="00BA2437">
        <w:rPr>
          <w:rFonts w:ascii="Angsana New" w:hAnsi="Angsana New"/>
          <w:b/>
          <w:sz w:val="30"/>
          <w:szCs w:val="30"/>
          <w:cs/>
        </w:rPr>
        <w:t>ในกรณีนี้จะรับรู้ในส่วนของผู้ถือหุ้น</w:t>
      </w:r>
    </w:p>
    <w:p w:rsidR="002A5413" w:rsidRPr="00BA2437" w:rsidRDefault="002A5413" w:rsidP="002A5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9549E" w:rsidRP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9549E">
        <w:rPr>
          <w:rFonts w:ascii="Angsana New" w:hAnsi="Angsana New"/>
          <w:b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C9549E" w:rsidRP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9549E">
        <w:rPr>
          <w:rFonts w:ascii="Angsana New" w:hAnsi="Angsana New"/>
          <w:b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</w:t>
      </w:r>
      <w:r>
        <w:rPr>
          <w:rFonts w:ascii="Angsana New" w:hAnsi="Angsana New"/>
          <w:b/>
          <w:sz w:val="30"/>
          <w:szCs w:val="30"/>
          <w:cs/>
        </w:rPr>
        <w:t xml:space="preserve">บันทึกโดยวิธีราคาทุนตัดจำหน่าย </w:t>
      </w:r>
      <w:r w:rsidRPr="00C9549E">
        <w:rPr>
          <w:rFonts w:ascii="Angsana New" w:hAnsi="Angsana New"/>
          <w:b/>
          <w:sz w:val="30"/>
          <w:szCs w:val="30"/>
          <w:cs/>
        </w:rPr>
        <w:t xml:space="preserve">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:rsid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F44E7" w:rsidRDefault="00BF44E7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9549E">
        <w:rPr>
          <w:rFonts w:ascii="Angsana New" w:hAnsi="Angsana New"/>
          <w:b/>
          <w:sz w:val="30"/>
          <w:szCs w:val="30"/>
          <w:cs/>
        </w:rPr>
        <w:lastRenderedPageBreak/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2A5413" w:rsidRDefault="002A541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018B" w:rsidRP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6018B">
        <w:rPr>
          <w:rFonts w:ascii="Angsana New" w:hAnsi="Angsana New"/>
          <w:b/>
          <w:i/>
          <w:iCs/>
          <w:sz w:val="30"/>
          <w:szCs w:val="30"/>
          <w:cs/>
        </w:rPr>
        <w:t>การกลับรายการด้อยค่า</w:t>
      </w:r>
    </w:p>
    <w:p w:rsidR="00B6018B" w:rsidRP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6018B">
        <w:rPr>
          <w:rFonts w:ascii="Angsana New" w:hAnsi="Angsana New"/>
          <w:b/>
          <w:sz w:val="30"/>
          <w:szCs w:val="30"/>
          <w:cs/>
        </w:rPr>
        <w:t>ขาดทุนจากการด้อยค่าของสินทรัพย์ทางการเงินจะถูก</w:t>
      </w:r>
      <w:r>
        <w:rPr>
          <w:rFonts w:ascii="Angsana New" w:hAnsi="Angsana New"/>
          <w:b/>
          <w:sz w:val="30"/>
          <w:szCs w:val="30"/>
          <w:cs/>
        </w:rPr>
        <w:t xml:space="preserve">กลับรายการ </w:t>
      </w:r>
      <w:r w:rsidRPr="00B6018B">
        <w:rPr>
          <w:rFonts w:ascii="Angsana New" w:hAnsi="Angsana New"/>
          <w:b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</w:t>
      </w:r>
      <w:r>
        <w:rPr>
          <w:rFonts w:ascii="Angsana New" w:hAnsi="Angsana New"/>
          <w:b/>
          <w:sz w:val="30"/>
          <w:szCs w:val="30"/>
          <w:cs/>
        </w:rPr>
        <w:t xml:space="preserve">ค่าที่เคยรับรู้ในกำไรหรือขาดทุน </w:t>
      </w:r>
      <w:r w:rsidRPr="00B6018B">
        <w:rPr>
          <w:rFonts w:ascii="Angsana New" w:hAnsi="Angsana New"/>
          <w:b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6018B">
        <w:rPr>
          <w:rFonts w:ascii="Angsana New" w:hAnsi="Angsana New"/>
          <w:b/>
          <w:sz w:val="30"/>
          <w:szCs w:val="30"/>
          <w:cs/>
        </w:rPr>
        <w:t xml:space="preserve">การกลับรายการจะถูกบันทึกในกำไรหรือขาดทุน  </w:t>
      </w:r>
    </w:p>
    <w:p w:rsidR="00B6018B" w:rsidRP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6018B">
        <w:rPr>
          <w:rFonts w:ascii="Angsana New" w:hAnsi="Angsana New"/>
          <w:b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</w:t>
      </w:r>
      <w:r w:rsidR="003B4B0C">
        <w:rPr>
          <w:rFonts w:ascii="Angsana New" w:hAnsi="Angsana New"/>
          <w:b/>
          <w:sz w:val="30"/>
          <w:szCs w:val="30"/>
        </w:rPr>
        <w:t xml:space="preserve"> </w:t>
      </w:r>
      <w:r w:rsidRPr="00B6018B">
        <w:rPr>
          <w:rFonts w:ascii="Angsana New" w:hAnsi="Angsana New"/>
          <w:b/>
          <w:sz w:val="30"/>
          <w:szCs w:val="30"/>
          <w:cs/>
        </w:rPr>
        <w:t>ที่เคยรับรู้ในงวดก่อนจะถูกประเมิน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  </w:t>
      </w:r>
      <w:r w:rsidRPr="00B6018B">
        <w:rPr>
          <w:rFonts w:ascii="Angsana New" w:hAnsi="Angsana New"/>
          <w:b/>
          <w:sz w:val="30"/>
          <w:szCs w:val="30"/>
          <w:cs/>
        </w:rPr>
        <w:t xml:space="preserve"> </w:t>
      </w:r>
      <w:r w:rsidR="003B4B0C">
        <w:rPr>
          <w:rFonts w:ascii="Angsana New" w:hAnsi="Angsana New"/>
          <w:b/>
          <w:sz w:val="30"/>
          <w:szCs w:val="30"/>
        </w:rPr>
        <w:t xml:space="preserve">  </w:t>
      </w:r>
      <w:r w:rsidRPr="00B6018B">
        <w:rPr>
          <w:rFonts w:ascii="Angsana New" w:hAnsi="Angsana New"/>
          <w:b/>
          <w:sz w:val="30"/>
          <w:szCs w:val="30"/>
          <w:cs/>
        </w:rPr>
        <w:t>ณ ทุกวันที่ที่ออกรายงานว่ามีข้</w:t>
      </w:r>
      <w:r>
        <w:rPr>
          <w:rFonts w:ascii="Angsana New" w:hAnsi="Angsana New"/>
          <w:b/>
          <w:sz w:val="30"/>
          <w:szCs w:val="30"/>
          <w:cs/>
        </w:rPr>
        <w:t xml:space="preserve">อบ่งชี้เรื่องการด้อยค่าหรือไม่ </w:t>
      </w:r>
      <w:r w:rsidRPr="00B6018B">
        <w:rPr>
          <w:rFonts w:ascii="Angsana New" w:hAnsi="Angsana New"/>
          <w:b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</w:t>
      </w:r>
      <w:r>
        <w:rPr>
          <w:rFonts w:ascii="Angsana New" w:hAnsi="Angsana New"/>
          <w:b/>
          <w:sz w:val="30"/>
          <w:szCs w:val="30"/>
          <w:cs/>
        </w:rPr>
        <w:t xml:space="preserve">ำนวณมูลค่าที่คาดว่าจะได้รับคืน </w:t>
      </w:r>
      <w:r w:rsidRPr="00B6018B">
        <w:rPr>
          <w:rFonts w:ascii="Angsana New" w:hAnsi="Angsana New"/>
          <w:b/>
          <w:sz w:val="30"/>
          <w:szCs w:val="30"/>
          <w:cs/>
        </w:rPr>
        <w:t xml:space="preserve"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:rsidR="0098457D" w:rsidRDefault="0098457D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8457D" w:rsidRPr="0098457D" w:rsidRDefault="0098457D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457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:rsidR="0098457D" w:rsidRDefault="0098457D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98457D" w:rsidRDefault="0098457D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8457D">
        <w:rPr>
          <w:rFonts w:ascii="Angsana New" w:hAnsi="Angsana New"/>
          <w:b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</w:t>
      </w:r>
      <w:r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98457D">
        <w:rPr>
          <w:rFonts w:ascii="Angsana New" w:hAnsi="Angsana New"/>
          <w:b/>
          <w:sz w:val="30"/>
          <w:szCs w:val="30"/>
          <w:cs/>
        </w:rPr>
        <w:t>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98457D" w:rsidRDefault="0098457D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Pr="0098457D" w:rsidRDefault="0098457D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8457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2A5413" w:rsidRDefault="002A541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2A5413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F2E5B">
        <w:rPr>
          <w:rFonts w:ascii="Angsana New" w:hAnsi="Angsana New"/>
          <w:b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F2E5B" w:rsidRPr="005F2E5B" w:rsidRDefault="005F2E5B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5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102991" w:rsidRPr="00102991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2991">
        <w:rPr>
          <w:rFonts w:ascii="Angsana New" w:hAnsi="Angsana New"/>
          <w:b/>
          <w:i/>
          <w:iCs/>
          <w:sz w:val="30"/>
          <w:szCs w:val="30"/>
          <w:cs/>
        </w:rPr>
        <w:t>โครงการสมทบเงิน</w:t>
      </w:r>
    </w:p>
    <w:p w:rsidR="00102991" w:rsidRPr="00102991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F2E5B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2991">
        <w:rPr>
          <w:rFonts w:ascii="Angsana New" w:hAnsi="Angsana New"/>
          <w:b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F2E5B" w:rsidRPr="0048590F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ภาระผูกพันสุทธิของ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กลุ่มบริษัทจากโครงการผลประโยชน์ที่กำหนดไว้ถูกคำนวณแยกต่างหากเป็นรายโครงการ</w:t>
      </w:r>
      <w:r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</w:t>
      </w:r>
      <w:r>
        <w:rPr>
          <w:rFonts w:ascii="Angsana New" w:hAnsi="Angsana New"/>
          <w:b/>
          <w:sz w:val="30"/>
          <w:szCs w:val="30"/>
          <w:cs/>
        </w:rPr>
        <w:t xml:space="preserve">คิดลดแต่ละหน่วยที่ประมาณการไว้ </w:t>
      </w: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</w:t>
      </w:r>
      <w:r>
        <w:rPr>
          <w:rFonts w:ascii="Angsana New" w:hAnsi="Angsana New"/>
          <w:b/>
          <w:sz w:val="30"/>
          <w:szCs w:val="30"/>
          <w:cs/>
        </w:rPr>
        <w:t xml:space="preserve">ในกำไรขาดทุนเบ็ดเสร็จอื่นทันที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  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Pr="0048590F">
        <w:rPr>
          <w:rFonts w:ascii="Angsana New" w:hAnsi="Angsana New"/>
          <w:b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</w:t>
      </w:r>
      <w:r>
        <w:rPr>
          <w:rFonts w:ascii="Angsana New" w:hAnsi="Angsana New"/>
          <w:b/>
          <w:sz w:val="30"/>
          <w:szCs w:val="30"/>
          <w:cs/>
        </w:rPr>
        <w:t xml:space="preserve">้องรับรู้ในกำไรหรือขาดทุนทันที 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:rsidR="0048590F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t xml:space="preserve">ผลประโยชน์ระยะยาวอื่น </w:t>
      </w: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ภาระผูกพันสุทธิของ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C81BCA" w:rsidRPr="00C81BCA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81BCA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:rsidR="00C81BCA" w:rsidRPr="00C81BCA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C81BCA" w:rsidRPr="00C81BCA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81BCA">
        <w:rPr>
          <w:rFonts w:ascii="Angsana New" w:hAnsi="Angsana New"/>
          <w:b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</w:t>
      </w:r>
      <w:r>
        <w:rPr>
          <w:rFonts w:ascii="Angsana New" w:hAnsi="Angsana New"/>
          <w:b/>
          <w:sz w:val="30"/>
          <w:szCs w:val="30"/>
          <w:cs/>
        </w:rPr>
        <w:t>หนึ่งต่อไปนี้เกิดขึ้นก่อน เมื่อกลุ่มบริษัท</w:t>
      </w:r>
      <w:r w:rsidRPr="00C81BCA">
        <w:rPr>
          <w:rFonts w:ascii="Angsana New" w:hAnsi="Angsana New"/>
          <w:b/>
          <w:sz w:val="30"/>
          <w:szCs w:val="30"/>
          <w:cs/>
        </w:rPr>
        <w:t>ไม่สามารถยกเลิกข้อเสนอการให้ผลประโยช</w:t>
      </w:r>
      <w:r>
        <w:rPr>
          <w:rFonts w:ascii="Angsana New" w:hAnsi="Angsana New"/>
          <w:b/>
          <w:sz w:val="30"/>
          <w:szCs w:val="30"/>
          <w:cs/>
        </w:rPr>
        <w:t>น์ดังกล่าวได้อีกต่อไป หรือเมื่อกลุ่มบริษัท</w:t>
      </w:r>
      <w:r w:rsidRPr="00C81BCA">
        <w:rPr>
          <w:rFonts w:ascii="Angsana New" w:hAnsi="Angsana New"/>
          <w:b/>
          <w:sz w:val="30"/>
          <w:szCs w:val="30"/>
          <w:cs/>
        </w:rPr>
        <w:t xml:space="preserve">รับรู้ต้นทุนสำหรับการปรับโครงสร้าง </w:t>
      </w:r>
      <w:r>
        <w:rPr>
          <w:rFonts w:ascii="Angsana New" w:hAnsi="Angsana New"/>
          <w:b/>
          <w:sz w:val="30"/>
          <w:szCs w:val="30"/>
        </w:rPr>
        <w:t xml:space="preserve">          </w:t>
      </w:r>
      <w:r w:rsidRPr="00C81BCA">
        <w:rPr>
          <w:rFonts w:ascii="Angsana New" w:hAnsi="Angsana New"/>
          <w:b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C81BCA">
        <w:rPr>
          <w:rFonts w:ascii="Angsana New" w:hAnsi="Angsana New"/>
          <w:bCs/>
          <w:sz w:val="30"/>
          <w:szCs w:val="30"/>
        </w:rPr>
        <w:t>12</w:t>
      </w:r>
      <w:r w:rsidRPr="00C81BCA">
        <w:rPr>
          <w:rFonts w:ascii="Angsana New" w:hAnsi="Angsana New"/>
          <w:b/>
          <w:sz w:val="30"/>
          <w:szCs w:val="30"/>
        </w:rPr>
        <w:t xml:space="preserve"> </w:t>
      </w:r>
      <w:r w:rsidRPr="00C81BCA">
        <w:rPr>
          <w:rFonts w:ascii="Angsana New" w:hAnsi="Angsana New"/>
          <w:b/>
          <w:sz w:val="30"/>
          <w:szCs w:val="30"/>
          <w:cs/>
        </w:rPr>
        <w:t>เดือน</w:t>
      </w:r>
      <w:r w:rsidR="002C01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81BCA">
        <w:rPr>
          <w:rFonts w:ascii="Angsana New" w:hAnsi="Angsana New"/>
          <w:b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:rsidR="00C81BCA" w:rsidRPr="00C81BCA" w:rsidRDefault="00C81BCA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t>ผลประโยชน์ระยะสั้นของพนักงาน</w:t>
      </w:r>
    </w:p>
    <w:p w:rsidR="0048590F" w:rsidRPr="00C81BCA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</w:t>
      </w:r>
      <w:r>
        <w:rPr>
          <w:rFonts w:ascii="Angsana New" w:hAnsi="Angsana New"/>
          <w:b/>
          <w:sz w:val="30"/>
          <w:szCs w:val="30"/>
          <w:cs/>
        </w:rPr>
        <w:t>วยมูลค่าที่คาดว่าจะจ่ายชำระ หาก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5F2E5B" w:rsidRPr="00C81BCA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48590F" w:rsidRDefault="009D29AF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D29A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9D29AF" w:rsidRPr="00C81BCA" w:rsidRDefault="009D29AF" w:rsidP="009D2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48590F" w:rsidRDefault="001E014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E0140">
        <w:rPr>
          <w:rFonts w:ascii="Angsana New" w:hAnsi="Angsana New"/>
          <w:b/>
          <w:sz w:val="30"/>
          <w:szCs w:val="30"/>
          <w:cs/>
        </w:rPr>
        <w:t>ประ</w:t>
      </w:r>
      <w:r w:rsidR="00E6353A">
        <w:rPr>
          <w:rFonts w:ascii="Angsana New" w:hAnsi="Angsana New"/>
          <w:b/>
          <w:sz w:val="30"/>
          <w:szCs w:val="30"/>
          <w:cs/>
        </w:rPr>
        <w:t>มาณการหนี้สินจะรับรู้ก็ต่อเมื่อ</w:t>
      </w:r>
      <w:r w:rsidRPr="001E0140">
        <w:rPr>
          <w:rFonts w:ascii="Angsana New" w:hAnsi="Angsana New"/>
          <w:b/>
          <w:sz w:val="30"/>
          <w:szCs w:val="30"/>
          <w:cs/>
        </w:rPr>
        <w:t>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</w:t>
      </w:r>
      <w:r>
        <w:rPr>
          <w:rFonts w:ascii="Angsana New" w:hAnsi="Angsana New"/>
          <w:b/>
          <w:sz w:val="30"/>
          <w:szCs w:val="30"/>
          <w:cs/>
        </w:rPr>
        <w:t xml:space="preserve">ยไปเพื่อชำระภาระผูกพันดังกล่าว </w:t>
      </w:r>
      <w:r w:rsidRPr="001E0140">
        <w:rPr>
          <w:rFonts w:ascii="Angsana New" w:hAnsi="Angsana New"/>
          <w:b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</w:t>
      </w:r>
      <w:r>
        <w:rPr>
          <w:rFonts w:ascii="Angsana New" w:hAnsi="Angsana New"/>
          <w:b/>
          <w:sz w:val="30"/>
          <w:szCs w:val="30"/>
          <w:cs/>
        </w:rPr>
        <w:t xml:space="preserve">น </w:t>
      </w:r>
      <w:r w:rsidRPr="001E0140">
        <w:rPr>
          <w:rFonts w:ascii="Angsana New" w:hAnsi="Angsana New"/>
          <w:b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48590F" w:rsidRPr="00C81BCA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48590F" w:rsidRPr="001E0140" w:rsidRDefault="001E014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E014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</w:t>
      </w:r>
    </w:p>
    <w:p w:rsidR="0048590F" w:rsidRPr="00C81BCA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013352" w:rsidRDefault="0001335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013352">
        <w:rPr>
          <w:rFonts w:ascii="Angsana New" w:hAnsi="Angsana New"/>
          <w:b/>
          <w:sz w:val="30"/>
          <w:szCs w:val="30"/>
          <w:cs/>
        </w:rPr>
        <w:t>รายได้ที่รับรู้ไม่รวมภาษีมูลค่าเพิ่ม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013352">
        <w:rPr>
          <w:rFonts w:ascii="Angsana New" w:hAnsi="Angsana New"/>
          <w:b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:rsidR="00013352" w:rsidRPr="00C81BCA" w:rsidRDefault="0001335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013352" w:rsidRDefault="00730206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30206">
        <w:rPr>
          <w:rFonts w:ascii="Angsana New" w:hAnsi="Angsana New"/>
          <w:b/>
          <w:i/>
          <w:iCs/>
          <w:sz w:val="30"/>
          <w:szCs w:val="30"/>
          <w:cs/>
        </w:rPr>
        <w:t>การขายสินค้า</w:t>
      </w:r>
    </w:p>
    <w:p w:rsidR="00730206" w:rsidRPr="00C81BCA" w:rsidRDefault="00730206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:rsidR="00730206" w:rsidRPr="00730206" w:rsidRDefault="00CD71AC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D71AC">
        <w:rPr>
          <w:rFonts w:ascii="Angsana New" w:hAnsi="Angsana New"/>
          <w:b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     </w:t>
      </w:r>
      <w:r w:rsidRPr="00CD71AC">
        <w:rPr>
          <w:rFonts w:ascii="Angsana New" w:hAnsi="Angsana New"/>
          <w:b/>
          <w:sz w:val="30"/>
          <w:szCs w:val="30"/>
          <w:cs/>
        </w:rPr>
        <w:t>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  </w:t>
      </w:r>
      <w:r w:rsidRPr="00CD71AC">
        <w:rPr>
          <w:rFonts w:ascii="Angsana New" w:hAnsi="Angsana New"/>
          <w:b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</w:t>
      </w:r>
      <w:r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CD71AC">
        <w:rPr>
          <w:rFonts w:ascii="Angsana New" w:hAnsi="Angsana New"/>
          <w:b/>
          <w:sz w:val="30"/>
          <w:szCs w:val="30"/>
          <w:cs/>
        </w:rPr>
        <w:t>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</w:t>
      </w:r>
      <w:r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CD71AC">
        <w:rPr>
          <w:rFonts w:ascii="Angsana New" w:hAnsi="Angsana New"/>
          <w:b/>
          <w:sz w:val="30"/>
          <w:szCs w:val="30"/>
          <w:cs/>
        </w:rPr>
        <w:t>รับคืนสินค้า</w:t>
      </w:r>
    </w:p>
    <w:p w:rsidR="00013352" w:rsidRDefault="0001335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1BA4" w:rsidRPr="00B61BA4" w:rsidRDefault="00B61BA4" w:rsidP="00B6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61BA4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การให้บริการ</w:t>
      </w:r>
    </w:p>
    <w:p w:rsidR="00B61BA4" w:rsidRPr="00B61BA4" w:rsidRDefault="00B61BA4" w:rsidP="00B6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61BA4" w:rsidRDefault="00B61BA4" w:rsidP="00B6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61BA4">
        <w:rPr>
          <w:rFonts w:ascii="Angsana New" w:hAnsi="Angsana New"/>
          <w:b/>
          <w:sz w:val="30"/>
          <w:szCs w:val="30"/>
          <w:cs/>
        </w:rPr>
        <w:t>กลุ่มบริษัทรับรู้รายได้จากการให้บริการ</w:t>
      </w:r>
      <w:r>
        <w:rPr>
          <w:rFonts w:ascii="Angsana New" w:hAnsi="Angsana New" w:hint="cs"/>
          <w:b/>
          <w:sz w:val="30"/>
          <w:szCs w:val="30"/>
          <w:cs/>
        </w:rPr>
        <w:t>เมื่อมีการให้บริการ</w:t>
      </w:r>
    </w:p>
    <w:p w:rsidR="00857B4B" w:rsidRDefault="00857B4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57B4B" w:rsidRPr="00857B4B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857B4B">
        <w:rPr>
          <w:rFonts w:ascii="Angsana New" w:hAnsi="Angsana New"/>
          <w:b/>
          <w:i/>
          <w:iCs/>
          <w:sz w:val="30"/>
          <w:szCs w:val="30"/>
          <w:cs/>
        </w:rPr>
        <w:t>รายได้จากรายการโทรทัศน์</w:t>
      </w:r>
    </w:p>
    <w:p w:rsidR="00857B4B" w:rsidRPr="00857B4B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57B4B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57B4B">
        <w:rPr>
          <w:rFonts w:ascii="Angsana New" w:hAnsi="Angsana New"/>
          <w:b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และรายได้จากการรับจ้างผลิตรายการโทรทัศน์รับรู้เมื่อผลิตเสร็จ และส่งมอบให้ลูกค้า</w:t>
      </w:r>
    </w:p>
    <w:p w:rsidR="00857B4B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857B4B" w:rsidRDefault="00857B4B" w:rsidP="00857B4B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1C4A0B">
        <w:rPr>
          <w:rFonts w:ascii="Angsana New" w:eastAsia="EucrosiaUPCBold" w:hAnsi="Angsana New" w:hint="cs"/>
          <w:i/>
          <w:iCs/>
          <w:sz w:val="30"/>
          <w:szCs w:val="30"/>
          <w:cs/>
        </w:rPr>
        <w:t>รายได้จากการแลกเปลี่ยนสินค้า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และบริการ</w:t>
      </w:r>
    </w:p>
    <w:p w:rsidR="00857B4B" w:rsidRPr="00857B4B" w:rsidRDefault="00857B4B" w:rsidP="00857B4B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sz w:val="30"/>
          <w:szCs w:val="30"/>
        </w:rPr>
      </w:pPr>
    </w:p>
    <w:p w:rsidR="00857B4B" w:rsidRDefault="00857B4B" w:rsidP="00857B4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4A0B">
        <w:rPr>
          <w:rFonts w:asciiTheme="majorBidi" w:hAnsiTheme="majorBidi" w:cstheme="majorBidi" w:hint="cs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</w:rPr>
        <w:t>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:rsidR="00857B4B" w:rsidRDefault="00857B4B" w:rsidP="00857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82A1D" w:rsidRPr="00C82A1D" w:rsidRDefault="00C82A1D" w:rsidP="00C82A1D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C82A1D">
        <w:rPr>
          <w:rFonts w:ascii="Angsana New" w:eastAsia="EucrosiaUPCBold" w:hAnsi="Angsana New"/>
          <w:i/>
          <w:iCs/>
          <w:sz w:val="30"/>
          <w:szCs w:val="30"/>
          <w:cs/>
        </w:rPr>
        <w:t>การลงทุน</w:t>
      </w:r>
    </w:p>
    <w:p w:rsidR="00C82A1D" w:rsidRPr="00C82A1D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82A1D" w:rsidRPr="00C82A1D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2A1D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:rsidR="00C82A1D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82A1D" w:rsidRPr="00C82A1D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2A1D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เงินปันผลรับ</w:t>
      </w:r>
    </w:p>
    <w:p w:rsidR="00C82A1D" w:rsidRPr="00C82A1D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82A1D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2A1D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  </w:t>
      </w:r>
    </w:p>
    <w:p w:rsidR="00C82A1D" w:rsidRPr="00C82A1D" w:rsidRDefault="00C82A1D" w:rsidP="00C82A1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82A95" w:rsidRPr="00A82A95" w:rsidRDefault="00A82A95" w:rsidP="00A82A95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A82A95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ดอกเบี้ยรับ</w:t>
      </w:r>
    </w:p>
    <w:p w:rsidR="00A82A95" w:rsidRPr="00A82A95" w:rsidRDefault="00A82A95" w:rsidP="00A82A9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7B4B" w:rsidRPr="00A82A95" w:rsidRDefault="00A82A95" w:rsidP="00A82A9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2A95">
        <w:rPr>
          <w:rFonts w:asciiTheme="majorBidi" w:hAnsiTheme="majorBidi" w:cstheme="majorBidi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:rsidR="00857B4B" w:rsidRDefault="00857B4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81BCA" w:rsidRDefault="00C81BC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81BCA" w:rsidRDefault="00C81BC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533DB7" w:rsidRPr="00533DB7" w:rsidRDefault="00533DB7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33DB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ต้นทุนทางการเงิน</w:t>
      </w:r>
    </w:p>
    <w:p w:rsidR="00857B4B" w:rsidRPr="00127C86" w:rsidRDefault="00857B4B" w:rsidP="00127C8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27C86" w:rsidRPr="00127C86" w:rsidRDefault="00127C86" w:rsidP="00127C8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7C86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:rsidR="00857B4B" w:rsidRPr="00127C86" w:rsidRDefault="00857B4B" w:rsidP="00127C8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7B4B" w:rsidRDefault="00533DB7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/>
          <w:b/>
          <w:sz w:val="30"/>
          <w:szCs w:val="30"/>
        </w:rPr>
      </w:pPr>
      <w:r w:rsidRPr="00533DB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533DB7" w:rsidRPr="00E216C7" w:rsidRDefault="00533DB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</w:t>
      </w:r>
      <w:r>
        <w:rPr>
          <w:rFonts w:asciiTheme="majorBidi" w:hAnsiTheme="majorBidi" w:cstheme="majorBidi"/>
          <w:sz w:val="30"/>
          <w:szCs w:val="30"/>
          <w:cs/>
        </w:rPr>
        <w:t>วิธีเส้นตรงตลอดอายุสัญญาเช่า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216C7">
        <w:rPr>
          <w:rFonts w:asciiTheme="majorBidi" w:hAnsiTheme="majorBidi" w:cstheme="majorBidi"/>
          <w:sz w:val="30"/>
          <w:szCs w:val="30"/>
          <w:cs/>
        </w:rPr>
        <w:t>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33DB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533DB7" w:rsidRDefault="00533DB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216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การประเมินว่าข้อตกลงประกอบด้วยสัญญาเช่าหรือไม่  </w:t>
      </w:r>
    </w:p>
    <w:p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ถ้าการปฏิบัติตามข้อตกลงนั้นขึ้นอยู่กับการใช้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และข้อตกลงนั้นจะนำไปสู่</w:t>
      </w:r>
      <w:r>
        <w:rPr>
          <w:rFonts w:asciiTheme="majorBidi" w:hAnsiTheme="majorBidi" w:cstheme="majorBidi"/>
          <w:sz w:val="30"/>
          <w:szCs w:val="30"/>
          <w:cs/>
        </w:rPr>
        <w:t>สิทธิในการใช้สินทรัพย์ ถ้าทำให้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E216C7">
        <w:rPr>
          <w:rFonts w:asciiTheme="majorBidi" w:hAnsiTheme="majorBidi" w:cstheme="majorBidi"/>
          <w:sz w:val="30"/>
          <w:szCs w:val="30"/>
          <w:cs/>
        </w:rPr>
        <w:t xml:space="preserve">มีสิทธิในการควบคุมการใช้สินทรัพย์ </w:t>
      </w:r>
    </w:p>
    <w:p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33DB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</w:t>
      </w:r>
      <w:r>
        <w:rPr>
          <w:rFonts w:asciiTheme="majorBidi" w:hAnsiTheme="majorBidi" w:cstheme="majorBidi"/>
          <w:sz w:val="30"/>
          <w:szCs w:val="30"/>
          <w:cs/>
        </w:rPr>
        <w:t xml:space="preserve">ง หรือ มีการประเมินข้อตกลงใหม่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กลุ่มบริษัทแยกค่าตอบแทนสำหรับสัญญาเช่า 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E216C7">
        <w:rPr>
          <w:rFonts w:asciiTheme="majorBidi" w:hAnsiTheme="majorBidi" w:cstheme="majorBidi"/>
          <w:sz w:val="30"/>
          <w:szCs w:val="30"/>
          <w:cs/>
        </w:rPr>
        <w:t>ส่วนที่เป็นองค์ประกอบอื่นโดยใช้มูลค</w:t>
      </w:r>
      <w:r>
        <w:rPr>
          <w:rFonts w:asciiTheme="majorBidi" w:hAnsiTheme="majorBidi" w:cstheme="majorBidi"/>
          <w:sz w:val="30"/>
          <w:szCs w:val="30"/>
          <w:cs/>
        </w:rPr>
        <w:t>่ายุติธรรมเป็นเกณฑ์ในการแยก หากกลุ่มบริษัท</w:t>
      </w:r>
      <w:r w:rsidRPr="00E216C7">
        <w:rPr>
          <w:rFonts w:asciiTheme="majorBidi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>
        <w:rPr>
          <w:rFonts w:asciiTheme="majorBidi" w:hAnsiTheme="majorBidi" w:cstheme="majorBidi"/>
          <w:sz w:val="30"/>
          <w:szCs w:val="30"/>
          <w:cs/>
        </w:rPr>
        <w:t>าดอกเบี้ยเงินกู้ยืมส่วนเพิ่มของ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33DB7" w:rsidRPr="00B223F9" w:rsidRDefault="00B223F9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223F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:rsidR="00B223F9" w:rsidRDefault="00B223F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B223F9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</w:t>
      </w:r>
      <w:r>
        <w:rPr>
          <w:rFonts w:asciiTheme="majorBidi" w:hAnsiTheme="majorBidi" w:cstheme="majorBidi"/>
          <w:sz w:val="30"/>
          <w:szCs w:val="30"/>
          <w:cs/>
        </w:rPr>
        <w:t xml:space="preserve">บันและภาษีเงินได้รอการตัดบัญชี </w:t>
      </w:r>
      <w:r w:rsidRPr="00050AA8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050AA8">
        <w:rPr>
          <w:rFonts w:asciiTheme="majorBidi" w:hAnsiTheme="majorBidi" w:cstheme="majorBidi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050AA8" w:rsidRDefault="00050A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</w:t>
      </w:r>
      <w:r>
        <w:rPr>
          <w:rFonts w:asciiTheme="majorBidi" w:hAnsiTheme="majorBidi" w:cstheme="majorBidi"/>
          <w:sz w:val="30"/>
          <w:szCs w:val="30"/>
          <w:cs/>
        </w:rPr>
        <w:t xml:space="preserve">มีการกลับรายการในอนาคตอันใกล้ 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</w:t>
      </w:r>
      <w:r>
        <w:rPr>
          <w:rFonts w:asciiTheme="majorBidi" w:hAnsiTheme="majorBidi" w:cstheme="majorBidi"/>
          <w:sz w:val="30"/>
          <w:szCs w:val="30"/>
          <w:cs/>
        </w:rPr>
        <w:t>าษีที่จะเกิดจากลักษณะวิธีการที่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</w:t>
      </w:r>
      <w:r>
        <w:rPr>
          <w:rFonts w:asciiTheme="majorBidi" w:hAnsiTheme="majorBidi" w:cstheme="majorBidi"/>
          <w:sz w:val="30"/>
          <w:szCs w:val="30"/>
          <w:cs/>
        </w:rPr>
        <w:t>ันและภาษีเงินได้รอการตัดบัญชี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</w:t>
      </w:r>
      <w:r>
        <w:rPr>
          <w:rFonts w:asciiTheme="majorBidi" w:hAnsiTheme="majorBidi" w:cstheme="majorBidi"/>
          <w:sz w:val="30"/>
          <w:szCs w:val="30"/>
        </w:rPr>
        <w:t xml:space="preserve">        </w:t>
      </w:r>
      <w:r w:rsidRPr="00050AA8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</w:t>
      </w:r>
      <w:r w:rsidR="00127C86">
        <w:rPr>
          <w:rFonts w:asciiTheme="majorBidi" w:hAnsiTheme="majorBidi" w:cstheme="majorBidi"/>
          <w:sz w:val="30"/>
          <w:szCs w:val="30"/>
          <w:cs/>
        </w:rPr>
        <w:t>ากหลายปัจจัย รวมถึงการตีความทางกฏหมายภาษี</w:t>
      </w:r>
      <w:r w:rsidRPr="00050AA8">
        <w:rPr>
          <w:rFonts w:asciiTheme="majorBidi" w:hAnsiTheme="majorBidi" w:cstheme="majorBidi"/>
          <w:sz w:val="30"/>
          <w:szCs w:val="30"/>
          <w:cs/>
        </w:rPr>
        <w:t>และจากประสบการณ์ในอดีต  การประเมินนี้อยู่บ</w:t>
      </w:r>
      <w:r w:rsidR="00127C86">
        <w:rPr>
          <w:rFonts w:asciiTheme="majorBidi" w:hAnsiTheme="majorBidi" w:cstheme="majorBidi"/>
          <w:sz w:val="30"/>
          <w:szCs w:val="30"/>
          <w:cs/>
        </w:rPr>
        <w:t>น</w:t>
      </w:r>
      <w:r w:rsidR="00127C86" w:rsidRPr="00127C86">
        <w:rPr>
          <w:rFonts w:asciiTheme="majorBidi" w:hAnsiTheme="majorBidi" w:cstheme="majorBidi"/>
          <w:spacing w:val="-8"/>
          <w:sz w:val="30"/>
          <w:szCs w:val="30"/>
          <w:cs/>
        </w:rPr>
        <w:t>พื้นฐานการประมาณการและข้อสมมติ</w:t>
      </w:r>
      <w:r w:rsidRPr="00127C86">
        <w:rPr>
          <w:rFonts w:asciiTheme="majorBidi" w:hAnsiTheme="majorBidi" w:cstheme="majorBidi"/>
          <w:spacing w:val="-8"/>
          <w:sz w:val="30"/>
          <w:szCs w:val="30"/>
          <w:cs/>
        </w:rPr>
        <w:t>และอาจจะเกี่ยวข้องกับการตัดสินใจเกี่ยวกับเหตุการณ์ในอนาคต</w:t>
      </w:r>
      <w:r w:rsidRPr="00127C8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27C86">
        <w:rPr>
          <w:rFonts w:asciiTheme="majorBidi" w:hAnsiTheme="majorBidi" w:cstheme="majorBidi"/>
          <w:spacing w:val="-8"/>
          <w:sz w:val="30"/>
          <w:szCs w:val="30"/>
          <w:cs/>
        </w:rPr>
        <w:t>ข้อมูลใหม่ๆ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อาจจะทำให้</w:t>
      </w:r>
      <w:r w:rsidRPr="00050AA8">
        <w:rPr>
          <w:rFonts w:asciiTheme="majorBidi" w:hAnsiTheme="majorBidi" w:cstheme="majorBidi"/>
          <w:sz w:val="30"/>
          <w:szCs w:val="30"/>
          <w:cs/>
        </w:rPr>
        <w:t>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127C86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 </w:t>
      </w:r>
      <w:r>
        <w:rPr>
          <w:rFonts w:asciiTheme="majorBidi" w:hAnsiTheme="majorBidi" w:cstheme="majorBidi"/>
          <w:sz w:val="30"/>
          <w:szCs w:val="30"/>
        </w:rPr>
        <w:t xml:space="preserve">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27C86" w:rsidRDefault="00127C86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27C86" w:rsidRDefault="00127C86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27C86" w:rsidRDefault="00127C86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27C86" w:rsidRDefault="00127C86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27C86" w:rsidRDefault="00127C86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27C86" w:rsidRPr="00050AA8" w:rsidRDefault="00127C86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>
        <w:rPr>
          <w:rFonts w:asciiTheme="majorBidi" w:hAnsiTheme="majorBidi" w:cstheme="majorBidi"/>
          <w:sz w:val="30"/>
          <w:szCs w:val="30"/>
        </w:rPr>
        <w:t xml:space="preserve">      </w:t>
      </w:r>
      <w:r w:rsidRPr="00050AA8">
        <w:rPr>
          <w:rFonts w:asciiTheme="majorBidi" w:hAnsiTheme="majorBidi" w:cstheme="majorBidi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>
        <w:rPr>
          <w:rFonts w:asciiTheme="majorBidi" w:hAnsiTheme="majorBidi" w:cstheme="majorBidi"/>
          <w:sz w:val="30"/>
          <w:szCs w:val="30"/>
        </w:rPr>
        <w:t xml:space="preserve">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ด้วยยอดสุทธิหรือตั้งใจจะรับคืนสินทรัพย์และจ่ายชำระหนี้สินในเวลาเดียวกัน </w:t>
      </w: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</w:t>
      </w:r>
      <w:r>
        <w:rPr>
          <w:rFonts w:asciiTheme="majorBidi" w:hAnsiTheme="majorBidi" w:cstheme="majorBidi"/>
          <w:sz w:val="30"/>
          <w:szCs w:val="30"/>
          <w:cs/>
        </w:rPr>
        <w:t>น์จากผลแตกต่างชั่วคราวดังกล่าว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50AA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050AA8" w:rsidRDefault="00050A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050AA8" w:rsidRPr="00A038CB" w:rsidRDefault="00A038CB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038C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(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ขาดทุน) </w:t>
      </w:r>
      <w:r w:rsidRPr="00A038C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ต่อหุ้น</w:t>
      </w:r>
    </w:p>
    <w:p w:rsidR="00050AA8" w:rsidRPr="00A038CB" w:rsidRDefault="00050AA8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65B4A" w:rsidRDefault="00A038CB" w:rsidP="00C3145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8CB">
        <w:rPr>
          <w:rFonts w:asciiTheme="majorBidi" w:hAnsiTheme="majorBidi" w:cstheme="majorBidi"/>
          <w:sz w:val="30"/>
          <w:szCs w:val="30"/>
          <w:cs/>
        </w:rPr>
        <w:t>กลุ่มบริษัทแสดงกำไร</w:t>
      </w:r>
      <w:r w:rsidR="00E65B4A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A038CB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A038CB" w:rsidRPr="00A038CB" w:rsidRDefault="00E65B4A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8CB">
        <w:rPr>
          <w:rFonts w:asciiTheme="majorBidi" w:hAnsiTheme="majorBidi" w:cstheme="majorBidi" w:hint="cs"/>
          <w:sz w:val="30"/>
          <w:szCs w:val="30"/>
        </w:rPr>
        <w:t xml:space="preserve"> </w:t>
      </w:r>
    </w:p>
    <w:p w:rsidR="00050AA8" w:rsidRPr="006A03C1" w:rsidRDefault="006A03C1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A03C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6A03C1" w:rsidRDefault="00C3145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3145F">
        <w:rPr>
          <w:rFonts w:ascii="Angsana New" w:hAnsi="Angsana New"/>
          <w:b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6A03C1" w:rsidRPr="001F31B1" w:rsidRDefault="006A03C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E66B73" w:rsidRPr="00B4316E" w:rsidRDefault="009E1FD6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B4316E" w:rsidRPr="00164358">
        <w:rPr>
          <w:rFonts w:ascii="Angsana New" w:hAnsi="Angsana New"/>
          <w:b/>
          <w:bCs/>
          <w:sz w:val="30"/>
          <w:szCs w:val="30"/>
        </w:rPr>
        <w:tab/>
      </w:r>
      <w:r w:rsidR="00F96459" w:rsidRPr="00B4316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61BCB" w:rsidRPr="00537579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613542" w:rsidRDefault="00066DA8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37579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3B5D5D">
        <w:rPr>
          <w:rFonts w:ascii="Angsana New" w:hAnsi="Angsana New"/>
          <w:b/>
          <w:sz w:val="30"/>
          <w:szCs w:val="30"/>
        </w:rPr>
        <w:br/>
      </w:r>
      <w:r w:rsidRPr="00537579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1A1F80">
        <w:rPr>
          <w:rFonts w:ascii="Angsana New" w:hAnsi="Angsana New" w:hint="cs"/>
          <w:b/>
          <w:sz w:val="30"/>
          <w:szCs w:val="30"/>
          <w:cs/>
        </w:rPr>
        <w:t>สาระ</w:t>
      </w:r>
      <w:r w:rsidR="00240ECE" w:rsidRPr="00537579">
        <w:rPr>
          <w:rFonts w:ascii="Angsana New" w:hAnsi="Angsana New"/>
          <w:b/>
          <w:sz w:val="30"/>
          <w:szCs w:val="30"/>
          <w:cs/>
        </w:rPr>
        <w:t>สำคัญ</w:t>
      </w:r>
      <w:r w:rsidRPr="00537579">
        <w:rPr>
          <w:rFonts w:ascii="Angsana New" w:hAnsi="Angsana New"/>
          <w:b/>
          <w:sz w:val="30"/>
          <w:szCs w:val="30"/>
          <w:cs/>
        </w:rPr>
        <w:t>ต่อบุคคลหรือกิจการในการตัดสินใจทางการเงินและการบริหารหรือในทางก</w:t>
      </w:r>
      <w:r w:rsidR="00D73BE6">
        <w:rPr>
          <w:rFonts w:ascii="Angsana New" w:hAnsi="Angsana New"/>
          <w:b/>
          <w:sz w:val="30"/>
          <w:szCs w:val="30"/>
          <w:cs/>
        </w:rPr>
        <w:t xml:space="preserve">ลับกัน </w:t>
      </w:r>
      <w:r w:rsidR="00804B99">
        <w:rPr>
          <w:rFonts w:ascii="Angsana New" w:hAnsi="Angsana New" w:hint="cs"/>
          <w:b/>
          <w:sz w:val="30"/>
          <w:szCs w:val="30"/>
          <w:cs/>
        </w:rPr>
        <w:t>หรือกลุ่มบริษัท</w:t>
      </w:r>
      <w:r w:rsidR="00396AB4">
        <w:rPr>
          <w:rFonts w:ascii="Angsana New" w:hAnsi="Angsana New" w:hint="cs"/>
          <w:b/>
          <w:sz w:val="30"/>
          <w:szCs w:val="30"/>
          <w:cs/>
        </w:rPr>
        <w:t>อยู่</w:t>
      </w:r>
      <w:r w:rsidR="00804B99">
        <w:rPr>
          <w:rFonts w:ascii="Angsana New" w:hAnsi="Angsana New" w:hint="cs"/>
          <w:b/>
          <w:sz w:val="30"/>
          <w:szCs w:val="30"/>
          <w:cs/>
        </w:rPr>
        <w:t>ภายใต้</w:t>
      </w:r>
      <w:r w:rsidR="00511F3A">
        <w:rPr>
          <w:rFonts w:ascii="Angsana New" w:hAnsi="Angsana New"/>
          <w:b/>
          <w:sz w:val="30"/>
          <w:szCs w:val="30"/>
          <w:cs/>
        </w:rPr>
        <w:br/>
      </w:r>
      <w:r w:rsidR="00804B99">
        <w:rPr>
          <w:rFonts w:ascii="Angsana New" w:hAnsi="Angsana New" w:hint="cs"/>
          <w:b/>
          <w:sz w:val="30"/>
          <w:szCs w:val="30"/>
          <w:cs/>
        </w:rPr>
        <w:t xml:space="preserve">การควบคุมเดียวกันหรืออยู่ภายใต้อิทธิพลอย่างมีนัยสำคัญเดียวกันกับบุคคลหรือกิจการนั้น </w:t>
      </w:r>
      <w:r w:rsidRPr="00537579">
        <w:rPr>
          <w:rFonts w:ascii="Angsana New" w:hAnsi="Angsana New"/>
          <w:b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CB032C" w:rsidRDefault="00CB032C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81BCA" w:rsidRDefault="00C81BCA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81BCA" w:rsidRPr="00537579" w:rsidRDefault="00C81BCA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F96F3A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  <w:r w:rsidRPr="00537579">
        <w:rPr>
          <w:rFonts w:ascii="Angsana New" w:hAnsi="Angsana New"/>
          <w:b/>
          <w:sz w:val="30"/>
          <w:szCs w:val="30"/>
          <w:cs/>
        </w:rPr>
        <w:lastRenderedPageBreak/>
        <w:tab/>
      </w:r>
      <w:r w:rsidR="00240ECE" w:rsidRPr="00397D5C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ความสัมพันธ์ที่มีกับบริษัทร่วม</w:t>
      </w:r>
      <w:r w:rsidR="008B5A56" w:rsidRPr="00397D5C">
        <w:rPr>
          <w:rFonts w:ascii="Angsana New" w:hAnsi="Angsana New"/>
          <w:b/>
          <w:spacing w:val="4"/>
          <w:sz w:val="30"/>
          <w:szCs w:val="30"/>
          <w:cs/>
        </w:rPr>
        <w:t>และบริษัทย่อย</w:t>
      </w:r>
      <w:r w:rsidR="003F61B9" w:rsidRPr="00397D5C">
        <w:rPr>
          <w:rFonts w:ascii="Angsana New" w:hAnsi="Angsana New"/>
          <w:b/>
          <w:spacing w:val="4"/>
          <w:sz w:val="30"/>
          <w:szCs w:val="30"/>
          <w:cs/>
        </w:rPr>
        <w:t>ได้เปิ</w:t>
      </w:r>
      <w:r w:rsidR="003F61B9" w:rsidRPr="004D5660">
        <w:rPr>
          <w:rFonts w:ascii="Angsana New" w:hAnsi="Angsana New"/>
          <w:b/>
          <w:spacing w:val="4"/>
          <w:sz w:val="30"/>
          <w:szCs w:val="30"/>
          <w:cs/>
        </w:rPr>
        <w:t>ดเผยในหมายเหตุ</w:t>
      </w:r>
      <w:r w:rsidR="00511F3A">
        <w:rPr>
          <w:rFonts w:ascii="Angsana New" w:hAnsi="Angsana New" w:hint="cs"/>
          <w:b/>
          <w:spacing w:val="4"/>
          <w:sz w:val="30"/>
          <w:szCs w:val="30"/>
          <w:cs/>
        </w:rPr>
        <w:t>ประกอบงบการเงิน</w:t>
      </w:r>
      <w:r w:rsidR="003F61B9" w:rsidRPr="004D5660">
        <w:rPr>
          <w:rFonts w:ascii="Angsana New" w:hAnsi="Angsana New"/>
          <w:b/>
          <w:spacing w:val="4"/>
          <w:sz w:val="30"/>
          <w:szCs w:val="30"/>
          <w:cs/>
        </w:rPr>
        <w:t>ข้อ</w:t>
      </w:r>
      <w:r w:rsidR="003F61B9" w:rsidRPr="004D5660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="00CB032C">
        <w:rPr>
          <w:rFonts w:ascii="Angsana New" w:hAnsi="Angsana New"/>
          <w:bCs/>
          <w:spacing w:val="4"/>
          <w:sz w:val="30"/>
          <w:szCs w:val="30"/>
        </w:rPr>
        <w:t>9</w:t>
      </w:r>
      <w:r w:rsidR="00241F34" w:rsidRPr="004D5660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3F61B9" w:rsidRPr="004D5660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3F61B9" w:rsidRPr="004D5660">
        <w:rPr>
          <w:rFonts w:ascii="Angsana New" w:hAnsi="Angsana New"/>
          <w:bCs/>
          <w:spacing w:val="4"/>
          <w:sz w:val="30"/>
          <w:szCs w:val="30"/>
          <w:cs/>
        </w:rPr>
        <w:t xml:space="preserve"> </w:t>
      </w:r>
      <w:r w:rsidR="00CB032C">
        <w:rPr>
          <w:rFonts w:ascii="Angsana New" w:hAnsi="Angsana New"/>
          <w:bCs/>
          <w:spacing w:val="4"/>
          <w:sz w:val="30"/>
          <w:szCs w:val="30"/>
        </w:rPr>
        <w:t>10</w:t>
      </w:r>
      <w:r w:rsidR="003F61B9" w:rsidRPr="004D5660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3F61B9" w:rsidRPr="004D5660">
        <w:rPr>
          <w:rFonts w:ascii="Angsana New" w:hAnsi="Angsana New"/>
          <w:b/>
          <w:spacing w:val="4"/>
          <w:sz w:val="30"/>
          <w:szCs w:val="30"/>
          <w:cs/>
        </w:rPr>
        <w:t>สำ</w:t>
      </w:r>
      <w:r w:rsidR="003F61B9" w:rsidRPr="00397D5C">
        <w:rPr>
          <w:rFonts w:ascii="Angsana New" w:hAnsi="Angsana New"/>
          <w:b/>
          <w:spacing w:val="4"/>
          <w:sz w:val="30"/>
          <w:szCs w:val="30"/>
          <w:cs/>
        </w:rPr>
        <w:t>หรับ</w:t>
      </w:r>
      <w:r w:rsidR="003F61B9" w:rsidRPr="00537579">
        <w:rPr>
          <w:rFonts w:ascii="Angsana New" w:hAnsi="Angsana New"/>
          <w:b/>
          <w:sz w:val="30"/>
          <w:szCs w:val="30"/>
          <w:cs/>
        </w:rPr>
        <w:t>ความสัมพันธ์กับ</w:t>
      </w:r>
      <w:r w:rsidR="00082352" w:rsidRPr="00537579">
        <w:rPr>
          <w:rFonts w:ascii="Angsana New" w:hAnsi="Angsana New"/>
          <w:b/>
          <w:sz w:val="30"/>
          <w:szCs w:val="30"/>
          <w:cs/>
        </w:rPr>
        <w:t>ผู้บริหารสำคัญ</w:t>
      </w:r>
      <w:r w:rsidR="005B310E" w:rsidRPr="00537579">
        <w:rPr>
          <w:rFonts w:ascii="Angsana New" w:hAnsi="Angsana New"/>
          <w:b/>
          <w:sz w:val="30"/>
          <w:szCs w:val="30"/>
          <w:cs/>
        </w:rPr>
        <w:t>และ</w:t>
      </w:r>
      <w:r w:rsidR="00240ECE" w:rsidRPr="00537579">
        <w:rPr>
          <w:rFonts w:ascii="Angsana New" w:hAnsi="Angsana New"/>
          <w:b/>
          <w:sz w:val="30"/>
          <w:szCs w:val="30"/>
          <w:cs/>
        </w:rPr>
        <w:t>กิจการ</w:t>
      </w:r>
      <w:r w:rsidR="00511F3A" w:rsidRPr="00537579">
        <w:rPr>
          <w:rFonts w:ascii="Angsana New" w:hAnsi="Angsana New"/>
          <w:b/>
          <w:sz w:val="30"/>
          <w:szCs w:val="30"/>
          <w:cs/>
        </w:rPr>
        <w:t>อื่น</w:t>
      </w:r>
      <w:r w:rsidR="00240ECE" w:rsidRPr="00537579">
        <w:rPr>
          <w:rFonts w:ascii="Angsana New" w:hAnsi="Angsana New"/>
          <w:b/>
          <w:sz w:val="30"/>
          <w:szCs w:val="30"/>
          <w:cs/>
        </w:rPr>
        <w:t>ที่เกี่ยวข้องกัน</w:t>
      </w:r>
      <w:r w:rsidR="00495054">
        <w:rPr>
          <w:rFonts w:ascii="Angsana New" w:hAnsi="Angsana New" w:hint="cs"/>
          <w:b/>
          <w:sz w:val="30"/>
          <w:szCs w:val="30"/>
          <w:cs/>
        </w:rPr>
        <w:t>ซึ่งมีรายการค้ากับกลุ่มบริษัท</w:t>
      </w:r>
      <w:r w:rsidR="007C6E11" w:rsidRPr="00537579">
        <w:rPr>
          <w:rFonts w:ascii="Angsana New" w:hAnsi="Angsana New"/>
          <w:b/>
          <w:sz w:val="30"/>
          <w:szCs w:val="30"/>
        </w:rPr>
        <w:t xml:space="preserve"> </w:t>
      </w:r>
      <w:r w:rsidR="00240ECE" w:rsidRPr="00537579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2A4A3B" w:rsidRPr="00355DA8" w:rsidRDefault="002A4A3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4050"/>
      </w:tblGrid>
      <w:tr w:rsidR="006D0DAB" w:rsidRPr="00B45847" w:rsidTr="00D374FD">
        <w:trPr>
          <w:trHeight w:val="659"/>
          <w:tblHeader/>
        </w:trPr>
        <w:tc>
          <w:tcPr>
            <w:tcW w:w="3911" w:type="dxa"/>
            <w:shd w:val="clear" w:color="auto" w:fill="auto"/>
          </w:tcPr>
          <w:p w:rsidR="00060DFF" w:rsidRDefault="00060DFF" w:rsidP="00D93B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0DAB" w:rsidRPr="00B45847" w:rsidRDefault="006D0DAB" w:rsidP="00060DF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:rsidR="006D0DAB" w:rsidRPr="00725C09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CE2C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F779F9" w:rsidRDefault="00F779F9" w:rsidP="00D9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D0DAB" w:rsidRPr="00B45847" w:rsidRDefault="006D0DAB" w:rsidP="00F7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D0DAB" w:rsidRPr="00B45847" w:rsidTr="00D374FD">
        <w:trPr>
          <w:trHeight w:val="1919"/>
        </w:trPr>
        <w:tc>
          <w:tcPr>
            <w:tcW w:w="3911" w:type="dxa"/>
            <w:shd w:val="clear" w:color="auto" w:fill="auto"/>
          </w:tcPr>
          <w:p w:rsidR="006D0DAB" w:rsidRPr="008B4666" w:rsidRDefault="006D0DAB" w:rsidP="00F3773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:rsidR="006D0DAB" w:rsidRPr="008B4666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D0DAB" w:rsidRPr="008B4666" w:rsidRDefault="006D0DAB" w:rsidP="00DA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111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วางแผน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สั่งการและควบคุมกิจกรรมต่างๆ ของกิจการ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ไม่ว่าทางตรงหรือทางอ้อม ทั้งนี้ รวมถึงกรรมการของกลุ่มบริษัท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28A5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B628A5" w:rsidRPr="008B4666" w:rsidRDefault="00B628A5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1417" w:type="dxa"/>
            <w:shd w:val="clear" w:color="auto" w:fill="auto"/>
          </w:tcPr>
          <w:p w:rsidR="00B628A5" w:rsidRPr="008B4666" w:rsidRDefault="00B628A5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B628A5" w:rsidRPr="00B628A5" w:rsidRDefault="00D3520C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</w:t>
            </w:r>
            <w:r w:rsidR="00B628A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ถือหุ้นทางตรงร้อยละ </w:t>
            </w:r>
            <w:r w:rsidR="00B628A5">
              <w:rPr>
                <w:rFonts w:ascii="Angsana New" w:hAnsi="Angsana New"/>
                <w:spacing w:val="-8"/>
                <w:sz w:val="30"/>
                <w:szCs w:val="30"/>
              </w:rPr>
              <w:t>19</w:t>
            </w:r>
          </w:p>
        </w:tc>
      </w:tr>
      <w:tr w:rsidR="00B628A5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B628A5" w:rsidRPr="008B4666" w:rsidRDefault="00B628A5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อมรินทร์ ฟู้ดแอนด์เบเวอเรจ จำกัด</w:t>
            </w:r>
          </w:p>
        </w:tc>
        <w:tc>
          <w:tcPr>
            <w:tcW w:w="1417" w:type="dxa"/>
            <w:shd w:val="clear" w:color="auto" w:fill="auto"/>
          </w:tcPr>
          <w:p w:rsidR="00B628A5" w:rsidRPr="008B4666" w:rsidRDefault="00B628A5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D3520C" w:rsidRDefault="00D3520C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</w:t>
            </w:r>
            <w:r w:rsidR="00B628A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ถือหุ้นทางอ้อมผ่านบริษัท อมรินทร์ บุ๊ค </w:t>
            </w:r>
          </w:p>
          <w:p w:rsidR="00B628A5" w:rsidRPr="00B628A5" w:rsidRDefault="00B628A5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เซ็นเตอร์</w:t>
            </w:r>
            <w:r w:rsidR="00D3520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จำกัด</w:t>
            </w:r>
          </w:p>
        </w:tc>
      </w:tr>
      <w:tr w:rsidR="00FF38E5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FF38E5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จํากัด 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FF38E5" w:rsidRPr="008B4666" w:rsidRDefault="00FF38E5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FF38E5" w:rsidRPr="008B4666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FF38E5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เบอร์ลี่ ยุคเกอร์ จํากัด (มหาชน)</w:t>
            </w:r>
          </w:p>
          <w:p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4919D3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โออิชิกรุ๊ป จํากัด (มหาชน)</w:t>
            </w:r>
          </w:p>
          <w:p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:rsidR="004919D3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51AEE" w:rsidRPr="00B45847" w:rsidTr="00E8301F">
        <w:trPr>
          <w:trHeight w:val="20"/>
        </w:trPr>
        <w:tc>
          <w:tcPr>
            <w:tcW w:w="3911" w:type="dxa"/>
            <w:shd w:val="clear" w:color="auto" w:fill="auto"/>
          </w:tcPr>
          <w:p w:rsidR="00D51AEE" w:rsidRPr="00475A9F" w:rsidRDefault="00D51AE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C0C3B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แอนด์ นีฟ จำกัด 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D51AEE" w:rsidRPr="008B4666" w:rsidRDefault="00D51AE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D51AEE" w:rsidRDefault="00D51AE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7A75BE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7A75BE" w:rsidRDefault="007A75BE" w:rsidP="00C9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8E5">
              <w:rPr>
                <w:rFonts w:ascii="Angsana New" w:hAnsi="Angsana New"/>
                <w:sz w:val="30"/>
                <w:szCs w:val="30"/>
                <w:cs/>
              </w:rPr>
              <w:t>ยูนิเวนเจอร์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จํากัด (มหาชน)</w:t>
            </w:r>
          </w:p>
          <w:p w:rsidR="007A75BE" w:rsidRPr="00511F3A" w:rsidRDefault="007A75BE" w:rsidP="00C9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7A75BE" w:rsidRPr="008B4666" w:rsidRDefault="007A75BE" w:rsidP="00C9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7A75BE" w:rsidRDefault="007A75BE" w:rsidP="00C9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เสริมสุข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 xml:space="preserve"> จํากัด (มหาชน)</w:t>
            </w:r>
          </w:p>
          <w:p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</w:t>
            </w:r>
            <w:r w:rsidR="00D3520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ผู้ถือหุ้นและ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4919D3" w:rsidRPr="00B45847" w:rsidTr="00D374FD">
        <w:trPr>
          <w:trHeight w:val="20"/>
        </w:trPr>
        <w:tc>
          <w:tcPr>
            <w:tcW w:w="3911" w:type="dxa"/>
            <w:shd w:val="clear" w:color="auto" w:fill="auto"/>
          </w:tcPr>
          <w:p w:rsidR="004919D3" w:rsidRPr="00475A9F" w:rsidRDefault="004919D3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>แผ่นดินทอง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 xml:space="preserve">ดีเวลลอปเม้นท์ </w:t>
            </w:r>
            <w:r w:rsidRPr="00511F3A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11F3A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  <w:p w:rsidR="004919D3" w:rsidRPr="00511F3A" w:rsidRDefault="004919D3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4D27E4" w:rsidRPr="00687DF0" w:rsidRDefault="004D27E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:rsidR="00C72DA6" w:rsidRDefault="00C72DA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:rsidR="00C81BCA" w:rsidRDefault="00C81BC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:rsidR="00C81BCA" w:rsidRDefault="00C81BC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:rsidR="00C81BCA" w:rsidRDefault="00C81BC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:rsidR="00C81BCA" w:rsidRDefault="00C81BC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:rsidR="00C81BCA" w:rsidRPr="00CB032C" w:rsidRDefault="00C81BC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:rsidR="00F96459" w:rsidRDefault="004B6B6A" w:rsidP="00FE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3A011F">
        <w:rPr>
          <w:rFonts w:ascii="Angsana New" w:hAnsi="Angsana New" w:hint="cs"/>
          <w:b/>
          <w:sz w:val="30"/>
          <w:szCs w:val="30"/>
          <w:cs/>
        </w:rPr>
        <w:lastRenderedPageBreak/>
        <w:tab/>
      </w:r>
      <w:r w:rsidR="00F96459" w:rsidRPr="003A011F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 w:rsidR="00804420" w:rsidRPr="003A011F">
        <w:rPr>
          <w:rFonts w:ascii="Angsana New" w:hAnsi="Angsana New"/>
          <w:b/>
          <w:sz w:val="30"/>
          <w:szCs w:val="30"/>
          <w:cs/>
        </w:rPr>
        <w:t>รายการ</w:t>
      </w:r>
      <w:r w:rsidR="00F779F9">
        <w:rPr>
          <w:rFonts w:ascii="Angsana New" w:hAnsi="Angsana New" w:hint="cs"/>
          <w:b/>
          <w:sz w:val="30"/>
          <w:szCs w:val="30"/>
          <w:cs/>
        </w:rPr>
        <w:t>แต่ละประเภท</w:t>
      </w:r>
      <w:r w:rsidR="00F96459" w:rsidRPr="003A011F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:rsidR="006D0DAB" w:rsidRPr="00D51AEE" w:rsidRDefault="006D0DA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6120"/>
      </w:tblGrid>
      <w:tr w:rsidR="006D0DAB" w:rsidRPr="00712622" w:rsidTr="00E42379">
        <w:tc>
          <w:tcPr>
            <w:tcW w:w="3348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20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D0DAB" w:rsidRPr="00712622" w:rsidTr="00E42379">
        <w:tc>
          <w:tcPr>
            <w:tcW w:w="3348" w:type="dxa"/>
          </w:tcPr>
          <w:p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20" w:type="dxa"/>
          </w:tcPr>
          <w:p w:rsidR="006D0DAB" w:rsidRPr="002564DF" w:rsidRDefault="006D0DAB" w:rsidP="004944AD">
            <w:pPr>
              <w:pStyle w:val="a4"/>
              <w:widowControl/>
              <w:tabs>
                <w:tab w:val="clear" w:pos="1080"/>
                <w:tab w:val="left" w:pos="540"/>
              </w:tabs>
              <w:ind w:left="176" w:hanging="176"/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</w:pPr>
            <w:r w:rsidRPr="002564DF"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  <w:t>ราคาซื้อขายทางการค้าปกติและ</w:t>
            </w:r>
            <w:r w:rsidRPr="002564DF">
              <w:rPr>
                <w:rFonts w:ascii="Angsana New" w:hAnsi="Angsana New" w:cs="Angsana New"/>
                <w:spacing w:val="-6"/>
                <w:cs/>
              </w:rPr>
              <w:t>ตามอัตราที่ตกล</w:t>
            </w:r>
            <w:r w:rsidRPr="002564DF">
              <w:rPr>
                <w:rFonts w:ascii="Angsana New" w:hAnsi="Angsana New" w:cs="Angsana New" w:hint="cs"/>
                <w:spacing w:val="-6"/>
                <w:cs/>
              </w:rPr>
              <w:t>ง</w:t>
            </w:r>
            <w:r w:rsidRPr="002564DF">
              <w:rPr>
                <w:rFonts w:ascii="Angsana New" w:hAnsi="Angsana New" w:cs="Angsana New"/>
                <w:spacing w:val="-6"/>
                <w:cs/>
              </w:rPr>
              <w:t>ร่วมกัน</w:t>
            </w:r>
          </w:p>
        </w:tc>
      </w:tr>
      <w:tr w:rsidR="00D44561" w:rsidRPr="00712622" w:rsidTr="00E42379">
        <w:tc>
          <w:tcPr>
            <w:tcW w:w="3348" w:type="dxa"/>
            <w:shd w:val="clear" w:color="auto" w:fill="auto"/>
          </w:tcPr>
          <w:p w:rsidR="00D44561" w:rsidRPr="00840311" w:rsidRDefault="00D44561" w:rsidP="00D4456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  <w:r w:rsidRPr="0084031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40311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120" w:type="dxa"/>
            <w:shd w:val="clear" w:color="auto" w:fill="auto"/>
          </w:tcPr>
          <w:p w:rsidR="00D44561" w:rsidRPr="00840311" w:rsidRDefault="00D44561" w:rsidP="00D4456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311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505FA" w:rsidRPr="00712622" w:rsidTr="00E42379">
        <w:tc>
          <w:tcPr>
            <w:tcW w:w="3348" w:type="dxa"/>
          </w:tcPr>
          <w:p w:rsidR="00F505FA" w:rsidRPr="00712622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20" w:type="dxa"/>
          </w:tcPr>
          <w:p w:rsidR="00F505FA" w:rsidRPr="004944AD" w:rsidRDefault="00F505FA" w:rsidP="00F505F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4AD">
              <w:rPr>
                <w:rFonts w:ascii="Angsana New" w:hAnsi="Angsana New"/>
                <w:sz w:val="30"/>
                <w:szCs w:val="30"/>
                <w:cs/>
              </w:rPr>
              <w:t>อัตราดอกเบี้ยใกล้เคียงกับอัตราดอกเบี้ยของสถาบันการเงิน</w:t>
            </w:r>
          </w:p>
        </w:tc>
      </w:tr>
      <w:tr w:rsidR="00F505FA" w:rsidRPr="00712622" w:rsidTr="00E42379">
        <w:tc>
          <w:tcPr>
            <w:tcW w:w="3348" w:type="dxa"/>
          </w:tcPr>
          <w:p w:rsidR="00F505FA" w:rsidRPr="00712622" w:rsidRDefault="00F505FA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20" w:type="dxa"/>
          </w:tcPr>
          <w:p w:rsidR="00F505FA" w:rsidRPr="00712622" w:rsidRDefault="00F505FA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F505FA" w:rsidRPr="00712622" w:rsidTr="00E42379">
        <w:tc>
          <w:tcPr>
            <w:tcW w:w="3348" w:type="dxa"/>
          </w:tcPr>
          <w:p w:rsidR="00F505FA" w:rsidRPr="00F505FA" w:rsidRDefault="00F505FA" w:rsidP="00F505F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 w:hint="cs"/>
                <w:sz w:val="30"/>
                <w:szCs w:val="30"/>
                <w:cs/>
              </w:rPr>
              <w:t>ค่าผลิตรายการและค่าเช่าเวลาโฆษณา</w:t>
            </w:r>
          </w:p>
        </w:tc>
        <w:tc>
          <w:tcPr>
            <w:tcW w:w="6120" w:type="dxa"/>
            <w:shd w:val="clear" w:color="auto" w:fill="auto"/>
          </w:tcPr>
          <w:p w:rsidR="00F505FA" w:rsidRPr="00840311" w:rsidRDefault="00F505FA" w:rsidP="00F505F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6231A" w:rsidRPr="00712622" w:rsidTr="00E42379">
        <w:tc>
          <w:tcPr>
            <w:tcW w:w="3348" w:type="dxa"/>
          </w:tcPr>
          <w:p w:rsidR="00C6231A" w:rsidRPr="00F505FA" w:rsidRDefault="00C6231A" w:rsidP="00C6231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20" w:type="dxa"/>
            <w:shd w:val="clear" w:color="auto" w:fill="auto"/>
          </w:tcPr>
          <w:p w:rsidR="00C6231A" w:rsidRPr="00840311" w:rsidRDefault="00C6231A" w:rsidP="00C6231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C81BCA" w:rsidRDefault="0028331B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60B8B">
        <w:rPr>
          <w:rFonts w:ascii="Angsana New" w:hAnsi="Angsana New" w:hint="cs"/>
          <w:sz w:val="30"/>
          <w:szCs w:val="30"/>
          <w:cs/>
        </w:rPr>
        <w:tab/>
      </w:r>
    </w:p>
    <w:p w:rsidR="00F96459" w:rsidRPr="00D60B8B" w:rsidRDefault="00B23D90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60B8B">
        <w:rPr>
          <w:rFonts w:ascii="Angsana New" w:hAnsi="Angsana New"/>
          <w:sz w:val="30"/>
          <w:szCs w:val="30"/>
          <w:cs/>
        </w:rPr>
        <w:t>รายการที่สำคัญ</w:t>
      </w:r>
      <w:r w:rsidR="001C16AC" w:rsidRPr="00D60B8B">
        <w:rPr>
          <w:rFonts w:ascii="Angsana New" w:hAnsi="Angsana New"/>
          <w:sz w:val="30"/>
          <w:szCs w:val="30"/>
          <w:cs/>
        </w:rPr>
        <w:t>กับ</w:t>
      </w:r>
      <w:r w:rsidR="00E7010C" w:rsidRPr="00D60B8B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D60B8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154A65" w:rsidRPr="00D60B8B">
        <w:rPr>
          <w:rFonts w:ascii="Angsana New" w:hAnsi="Angsana New"/>
          <w:b/>
          <w:sz w:val="30"/>
          <w:szCs w:val="30"/>
          <w:cs/>
        </w:rPr>
        <w:t>สำหรับ</w:t>
      </w:r>
      <w:r w:rsidR="00EB4125">
        <w:rPr>
          <w:rFonts w:ascii="Angsana New" w:hAnsi="Angsana New" w:hint="cs"/>
          <w:b/>
          <w:sz w:val="30"/>
          <w:szCs w:val="30"/>
          <w:cs/>
        </w:rPr>
        <w:t>แต่ละปี</w:t>
      </w:r>
      <w:r w:rsidR="00F96459" w:rsidRPr="006C0240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F96459" w:rsidRPr="006C0240">
        <w:rPr>
          <w:rFonts w:ascii="Angsana New" w:hAnsi="Angsana New"/>
          <w:bCs/>
          <w:sz w:val="30"/>
          <w:szCs w:val="30"/>
          <w:cs/>
        </w:rPr>
        <w:t xml:space="preserve"> </w:t>
      </w:r>
      <w:r w:rsidR="007B6394">
        <w:rPr>
          <w:rFonts w:ascii="Angsana New" w:hAnsi="Angsana New"/>
          <w:bCs/>
          <w:sz w:val="30"/>
          <w:szCs w:val="30"/>
        </w:rPr>
        <w:t>3</w:t>
      </w:r>
      <w:r w:rsidR="00EB4125">
        <w:rPr>
          <w:rFonts w:ascii="Angsana New" w:hAnsi="Angsana New"/>
          <w:bCs/>
          <w:sz w:val="30"/>
          <w:szCs w:val="30"/>
        </w:rPr>
        <w:t xml:space="preserve">1 </w:t>
      </w:r>
      <w:r w:rsidR="00EB4125" w:rsidRPr="00EB4125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48620D" w:rsidRPr="00D60B8B">
        <w:rPr>
          <w:rFonts w:ascii="Angsana New" w:hAnsi="Angsana New"/>
          <w:b/>
          <w:sz w:val="30"/>
          <w:szCs w:val="30"/>
        </w:rPr>
        <w:t xml:space="preserve"> </w:t>
      </w:r>
      <w:r w:rsidR="00F96459" w:rsidRPr="00D60B8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D60B8B" w:rsidRPr="00D60B8B" w:rsidRDefault="00D60B8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pacing w:val="2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D60B8B" w:rsidRPr="002F4B0F" w:rsidTr="007B7257">
        <w:trPr>
          <w:tblHeader/>
        </w:trPr>
        <w:tc>
          <w:tcPr>
            <w:tcW w:w="4138" w:type="dxa"/>
          </w:tcPr>
          <w:p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B8B" w:rsidRPr="002F4B0F" w:rsidTr="007B7257">
        <w:trPr>
          <w:tblHeader/>
        </w:trPr>
        <w:tc>
          <w:tcPr>
            <w:tcW w:w="4138" w:type="dxa"/>
          </w:tcPr>
          <w:p w:rsidR="00D60B8B" w:rsidRPr="002F4B0F" w:rsidRDefault="00D60B8B" w:rsidP="00BD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BD759C" w:rsidRPr="002F4B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B6394"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BD759C"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BD759C" w:rsidRPr="002F4B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</w:tcPr>
          <w:p w:rsidR="00D60B8B" w:rsidRPr="002F4B0F" w:rsidRDefault="00B628A5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6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60B8B" w:rsidRPr="002F4B0F" w:rsidRDefault="007B639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255</w:t>
            </w:r>
            <w:r w:rsidR="00B628A5" w:rsidRPr="002F4B0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2F4B0F" w:rsidRDefault="00B628A5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2F4B0F" w:rsidRDefault="007B6394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255</w:t>
            </w:r>
            <w:r w:rsidR="00B628A5" w:rsidRPr="002F4B0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60B8B" w:rsidRPr="002F4B0F" w:rsidTr="007B7257">
        <w:trPr>
          <w:tblHeader/>
        </w:trPr>
        <w:tc>
          <w:tcPr>
            <w:tcW w:w="4138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4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B8B" w:rsidRPr="002F4B0F" w:rsidTr="007B7257">
        <w:tc>
          <w:tcPr>
            <w:tcW w:w="4138" w:type="dxa"/>
          </w:tcPr>
          <w:p w:rsidR="00D60B8B" w:rsidRPr="002F4B0F" w:rsidRDefault="00D60B8B" w:rsidP="00B6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812" w:rsidRPr="002F4B0F" w:rsidTr="007B7257">
        <w:tc>
          <w:tcPr>
            <w:tcW w:w="4138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2F4B0F" w:rsidRDefault="00BC0C3B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24,804</w:t>
            </w:r>
          </w:p>
        </w:tc>
        <w:tc>
          <w:tcPr>
            <w:tcW w:w="270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2F4B0F" w:rsidRDefault="00E371B7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14,641</w:t>
            </w:r>
          </w:p>
        </w:tc>
      </w:tr>
      <w:tr w:rsidR="00A66812" w:rsidRPr="002F4B0F" w:rsidTr="007B7257">
        <w:tc>
          <w:tcPr>
            <w:tcW w:w="4138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2F4B0F" w:rsidRDefault="00BC0C3B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5,080</w:t>
            </w:r>
          </w:p>
        </w:tc>
        <w:tc>
          <w:tcPr>
            <w:tcW w:w="270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2F4B0F" w:rsidRDefault="00E371B7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5</w:t>
            </w:r>
            <w:r w:rsidR="009F5383" w:rsidRPr="002F4B0F">
              <w:rPr>
                <w:rFonts w:ascii="Angsana New" w:hAnsi="Angsana New"/>
                <w:sz w:val="30"/>
                <w:szCs w:val="30"/>
              </w:rPr>
              <w:t>,</w:t>
            </w:r>
            <w:r w:rsidRPr="002F4B0F">
              <w:rPr>
                <w:rFonts w:ascii="Angsana New" w:hAnsi="Angsana New"/>
                <w:sz w:val="30"/>
                <w:szCs w:val="30"/>
              </w:rPr>
              <w:t>040</w:t>
            </w:r>
          </w:p>
        </w:tc>
      </w:tr>
      <w:tr w:rsidR="00A66812" w:rsidRPr="002F4B0F" w:rsidTr="007B7257">
        <w:tc>
          <w:tcPr>
            <w:tcW w:w="4138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2F4B0F" w:rsidRDefault="00BC0C3B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13,666</w:t>
            </w:r>
          </w:p>
        </w:tc>
        <w:tc>
          <w:tcPr>
            <w:tcW w:w="270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2F4B0F" w:rsidRDefault="00E371B7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12,978</w:t>
            </w:r>
          </w:p>
        </w:tc>
      </w:tr>
      <w:tr w:rsidR="00A66812" w:rsidRPr="002F4B0F" w:rsidTr="007B7257">
        <w:tc>
          <w:tcPr>
            <w:tcW w:w="4138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2F4B0F" w:rsidRDefault="00BC0C3B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2,152</w:t>
            </w:r>
          </w:p>
        </w:tc>
        <w:tc>
          <w:tcPr>
            <w:tcW w:w="270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2F4B0F" w:rsidRDefault="00E371B7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1,081</w:t>
            </w:r>
          </w:p>
        </w:tc>
      </w:tr>
      <w:tr w:rsidR="00A66812" w:rsidRPr="002F4B0F" w:rsidTr="007B7257">
        <w:tc>
          <w:tcPr>
            <w:tcW w:w="4138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2F4B0F" w:rsidRDefault="00BC0C3B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66,420</w:t>
            </w:r>
          </w:p>
        </w:tc>
        <w:tc>
          <w:tcPr>
            <w:tcW w:w="270" w:type="dxa"/>
          </w:tcPr>
          <w:p w:rsidR="00A66812" w:rsidRPr="002F4B0F" w:rsidRDefault="00A66812" w:rsidP="00A6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6812" w:rsidRPr="002F4B0F" w:rsidRDefault="00E371B7" w:rsidP="00E37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15,197</w:t>
            </w:r>
          </w:p>
        </w:tc>
      </w:tr>
      <w:tr w:rsidR="00BC0C3B" w:rsidRPr="002F4B0F" w:rsidTr="007B7257">
        <w:tc>
          <w:tcPr>
            <w:tcW w:w="4138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0C3B" w:rsidRPr="002F4B0F" w:rsidTr="007B7257">
        <w:tc>
          <w:tcPr>
            <w:tcW w:w="4138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0C3B" w:rsidRPr="002F4B0F" w:rsidTr="007B7257">
        <w:tc>
          <w:tcPr>
            <w:tcW w:w="4138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F4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0C3B" w:rsidRPr="002F4B0F" w:rsidRDefault="00BC0C3B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951" w:rsidRPr="002F4B0F" w:rsidTr="007B7257">
        <w:tc>
          <w:tcPr>
            <w:tcW w:w="4138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13,410</w:t>
            </w:r>
          </w:p>
        </w:tc>
        <w:tc>
          <w:tcPr>
            <w:tcW w:w="276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27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13,410</w:t>
            </w:r>
          </w:p>
        </w:tc>
        <w:tc>
          <w:tcPr>
            <w:tcW w:w="27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</w:tr>
      <w:tr w:rsidR="003D2951" w:rsidRPr="002F4B0F" w:rsidTr="007B7257">
        <w:tc>
          <w:tcPr>
            <w:tcW w:w="4138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6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3D2951" w:rsidRPr="002F4B0F" w:rsidTr="007B7257">
        <w:tc>
          <w:tcPr>
            <w:tcW w:w="4138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1,580</w:t>
            </w:r>
          </w:p>
        </w:tc>
        <w:tc>
          <w:tcPr>
            <w:tcW w:w="276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1,580</w:t>
            </w:r>
          </w:p>
        </w:tc>
        <w:tc>
          <w:tcPr>
            <w:tcW w:w="27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2951" w:rsidRPr="002F4B0F" w:rsidRDefault="003D2951" w:rsidP="003D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2D7" w:rsidRPr="002F4B0F" w:rsidTr="007B7257"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6802D7" w:rsidRPr="002F4B0F" w:rsidTr="007B7257"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2D7" w:rsidRPr="002F4B0F" w:rsidTr="007B7257"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2D7" w:rsidRPr="002F4B0F" w:rsidTr="007B7257"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3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802D7" w:rsidRPr="002F4B0F" w:rsidTr="007B7257"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2D7" w:rsidRPr="002F4B0F" w:rsidTr="007B7257"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083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2D7" w:rsidRPr="002F4B0F" w:rsidTr="007B7257"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57,184</w:t>
            </w: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34,387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33,499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21,358</w:t>
            </w:r>
          </w:p>
        </w:tc>
      </w:tr>
      <w:tr w:rsidR="006802D7" w:rsidRPr="002F4B0F" w:rsidTr="007B7257"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537</w:t>
            </w:r>
          </w:p>
        </w:tc>
      </w:tr>
      <w:tr w:rsidR="006802D7" w:rsidRPr="002F4B0F" w:rsidTr="007B7257"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6802D7" w:rsidRPr="002F4B0F" w:rsidTr="007B7257"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</w:rPr>
              <w:t>58,603</w:t>
            </w: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</w:rPr>
              <w:t>35,577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</w:rPr>
              <w:t>34,244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</w:rPr>
              <w:t>21,959</w:t>
            </w:r>
          </w:p>
        </w:tc>
      </w:tr>
      <w:tr w:rsidR="006802D7" w:rsidRPr="002F4B0F" w:rsidTr="007B7257"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802D7" w:rsidRPr="002F4B0F" w:rsidTr="007B7257">
        <w:trPr>
          <w:trHeight w:hRule="exact" w:val="374"/>
        </w:trPr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2D7" w:rsidRPr="002F4B0F" w:rsidTr="007B7257">
        <w:trPr>
          <w:trHeight w:hRule="exact" w:val="374"/>
        </w:trPr>
        <w:tc>
          <w:tcPr>
            <w:tcW w:w="413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6802D7" w:rsidRPr="002F4B0F" w:rsidRDefault="008A09A5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537,343</w:t>
            </w:r>
          </w:p>
        </w:tc>
        <w:tc>
          <w:tcPr>
            <w:tcW w:w="276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544,607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8A09A5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488,322</w:t>
            </w:r>
          </w:p>
        </w:tc>
        <w:tc>
          <w:tcPr>
            <w:tcW w:w="27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2D7" w:rsidRPr="002F4B0F" w:rsidRDefault="006802D7" w:rsidP="0068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544,607</w:t>
            </w:r>
          </w:p>
        </w:tc>
      </w:tr>
      <w:tr w:rsidR="008A09A5" w:rsidRPr="002F4B0F" w:rsidTr="007B7257">
        <w:trPr>
          <w:trHeight w:hRule="exact" w:val="374"/>
        </w:trPr>
        <w:tc>
          <w:tcPr>
            <w:tcW w:w="4138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76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70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8A09A5" w:rsidRPr="002F4B0F" w:rsidTr="007B7257">
        <w:trPr>
          <w:trHeight w:hRule="exact" w:val="374"/>
        </w:trPr>
        <w:tc>
          <w:tcPr>
            <w:tcW w:w="4138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3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76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70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8A09A5" w:rsidRPr="00B43BC0" w:rsidTr="007B7257">
        <w:trPr>
          <w:trHeight w:hRule="exact" w:val="374"/>
        </w:trPr>
        <w:tc>
          <w:tcPr>
            <w:tcW w:w="4138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12,136</w:t>
            </w:r>
          </w:p>
        </w:tc>
        <w:tc>
          <w:tcPr>
            <w:tcW w:w="276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2,203</w:t>
            </w:r>
          </w:p>
        </w:tc>
        <w:tc>
          <w:tcPr>
            <w:tcW w:w="270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9,370</w:t>
            </w:r>
          </w:p>
        </w:tc>
        <w:tc>
          <w:tcPr>
            <w:tcW w:w="270" w:type="dxa"/>
          </w:tcPr>
          <w:p w:rsidR="008A09A5" w:rsidRPr="002F4B0F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09A5" w:rsidRPr="006B2B25" w:rsidRDefault="008A09A5" w:rsidP="008A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2,203</w:t>
            </w:r>
          </w:p>
        </w:tc>
      </w:tr>
    </w:tbl>
    <w:p w:rsidR="000A325C" w:rsidRPr="00E60A18" w:rsidRDefault="000A325C" w:rsidP="00522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24"/>
          <w:szCs w:val="24"/>
          <w:highlight w:val="yellow"/>
        </w:rPr>
      </w:pPr>
    </w:p>
    <w:p w:rsidR="00B55C75" w:rsidRPr="00B55C75" w:rsidRDefault="00B55C75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55C75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</w:t>
      </w:r>
      <w:r w:rsidR="00262B12">
        <w:rPr>
          <w:rFonts w:ascii="Angsana New" w:hAnsi="Angsana New" w:hint="cs"/>
          <w:sz w:val="30"/>
          <w:szCs w:val="30"/>
          <w:cs/>
        </w:rPr>
        <w:t>ก</w:t>
      </w:r>
      <w:r w:rsidRPr="00B55C75">
        <w:rPr>
          <w:rFonts w:ascii="Angsana New" w:hAnsi="Angsana New" w:hint="cs"/>
          <w:sz w:val="30"/>
          <w:szCs w:val="30"/>
          <w:cs/>
        </w:rPr>
        <w:t xml:space="preserve">ารที่เกี่ยวข้องกัน ณ วันที่ </w:t>
      </w:r>
      <w:r w:rsidRPr="00B55C75">
        <w:rPr>
          <w:rFonts w:ascii="Angsana New" w:hAnsi="Angsana New"/>
          <w:sz w:val="30"/>
          <w:szCs w:val="30"/>
        </w:rPr>
        <w:t xml:space="preserve">31 </w:t>
      </w:r>
      <w:r w:rsidRPr="00B55C75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:rsidR="00B55C75" w:rsidRPr="00714212" w:rsidRDefault="00B55C7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241F34" w:rsidRPr="00D457A5" w:rsidTr="00F77A13">
        <w:tc>
          <w:tcPr>
            <w:tcW w:w="4158" w:type="dxa"/>
          </w:tcPr>
          <w:p w:rsidR="00241F34" w:rsidRPr="00D457A5" w:rsidRDefault="007C4033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241F34" w:rsidRPr="00D457A5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241F34" w:rsidRPr="00D457A5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41F34" w:rsidRPr="00D457A5" w:rsidRDefault="00241F3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D457A5" w:rsidTr="00F77A13">
        <w:tc>
          <w:tcPr>
            <w:tcW w:w="4158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90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3EAE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3EAE" w:rsidRPr="00D457A5" w:rsidRDefault="007109C3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4,998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4,946</w:t>
            </w:r>
          </w:p>
        </w:tc>
      </w:tr>
      <w:tr w:rsidR="007109C3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D55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5,470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5,470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</w:tr>
      <w:tr w:rsidR="007109C3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194,298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212,568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176,99</w:t>
            </w:r>
            <w:r w:rsidR="009F7FC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212,354</w:t>
            </w:r>
          </w:p>
        </w:tc>
      </w:tr>
      <w:tr w:rsidR="007109C3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199,768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213,701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187,46</w:t>
            </w:r>
            <w:r w:rsidR="009F7F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218,433</w:t>
            </w:r>
          </w:p>
        </w:tc>
      </w:tr>
      <w:tr w:rsidR="007109C3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ค่าเผื่อประมาณการรับคืนนิตยสาร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7109C3" w:rsidRPr="00D457A5" w:rsidRDefault="007109C3" w:rsidP="00D55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(23,910)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(23,910)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</w:tr>
      <w:tr w:rsidR="007109C3" w:rsidRPr="00B43BC0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175,858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181,975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163,55</w:t>
            </w:r>
            <w:r w:rsidR="009F7FC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109C3" w:rsidRPr="00826721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186,707</w:t>
            </w:r>
          </w:p>
        </w:tc>
      </w:tr>
    </w:tbl>
    <w:p w:rsidR="00342641" w:rsidRPr="00041A70" w:rsidRDefault="003426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30"/>
        <w:gridCol w:w="991"/>
        <w:gridCol w:w="271"/>
        <w:gridCol w:w="166"/>
        <w:gridCol w:w="825"/>
        <w:gridCol w:w="235"/>
        <w:gridCol w:w="290"/>
        <w:gridCol w:w="464"/>
        <w:gridCol w:w="269"/>
        <w:gridCol w:w="318"/>
        <w:gridCol w:w="9"/>
        <w:gridCol w:w="290"/>
        <w:gridCol w:w="376"/>
        <w:gridCol w:w="267"/>
        <w:gridCol w:w="417"/>
        <w:gridCol w:w="290"/>
        <w:gridCol w:w="366"/>
        <w:gridCol w:w="271"/>
        <w:gridCol w:w="443"/>
        <w:gridCol w:w="540"/>
      </w:tblGrid>
      <w:tr w:rsidR="00D1110F" w:rsidRPr="00D457A5" w:rsidTr="00C81BCA">
        <w:trPr>
          <w:gridAfter w:val="1"/>
          <w:wAfter w:w="540" w:type="dxa"/>
        </w:trPr>
        <w:tc>
          <w:tcPr>
            <w:tcW w:w="4158" w:type="dxa"/>
            <w:gridSpan w:val="4"/>
          </w:tcPr>
          <w:p w:rsidR="00D1110F" w:rsidRPr="00D457A5" w:rsidRDefault="00D1110F" w:rsidP="0004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457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7"/>
          </w:tcPr>
          <w:p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7"/>
          </w:tcPr>
          <w:p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D457A5" w:rsidTr="00C81BCA">
        <w:trPr>
          <w:gridAfter w:val="1"/>
          <w:wAfter w:w="540" w:type="dxa"/>
        </w:trPr>
        <w:tc>
          <w:tcPr>
            <w:tcW w:w="4158" w:type="dxa"/>
            <w:gridSpan w:val="4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4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90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3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0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D457A5" w:rsidTr="00C81BCA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540" w:type="dxa"/>
        </w:trPr>
        <w:tc>
          <w:tcPr>
            <w:tcW w:w="4158" w:type="dxa"/>
            <w:gridSpan w:val="4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5"/>
            <w:tcBorders>
              <w:bottom w:val="nil"/>
            </w:tcBorders>
            <w:vAlign w:val="bottom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109C3" w:rsidRPr="00D457A5" w:rsidTr="00C81BCA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540" w:type="dxa"/>
        </w:trPr>
        <w:tc>
          <w:tcPr>
            <w:tcW w:w="41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09C3" w:rsidRPr="00D457A5" w:rsidRDefault="00D5528D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09C3" w:rsidRPr="00D457A5" w:rsidTr="00C81BCA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540" w:type="dxa"/>
        </w:trPr>
        <w:tc>
          <w:tcPr>
            <w:tcW w:w="41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9C3" w:rsidRPr="00D457A5" w:rsidRDefault="00D5528D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09C3" w:rsidRPr="00D457A5" w:rsidRDefault="00D5528D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7109C3" w:rsidRPr="00D457A5" w:rsidTr="00C81BCA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540" w:type="dxa"/>
        </w:trPr>
        <w:tc>
          <w:tcPr>
            <w:tcW w:w="41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9C3" w:rsidRPr="00D457A5" w:rsidRDefault="00D5528D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109C3" w:rsidRPr="00D457A5" w:rsidRDefault="00D5528D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9C3" w:rsidRPr="00D457A5" w:rsidRDefault="007109C3" w:rsidP="0071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</w:tr>
      <w:tr w:rsidR="00F505FA" w:rsidRPr="00D457A5" w:rsidTr="00C81BCA">
        <w:tc>
          <w:tcPr>
            <w:tcW w:w="2730" w:type="dxa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826721">
              <w:rPr>
                <w:rFonts w:ascii="Angsana New" w:hAnsi="Angsana New"/>
                <w:spacing w:val="-10"/>
                <w:sz w:val="28"/>
                <w:szCs w:val="28"/>
                <w:cs/>
                <w:lang w:val="en-GB"/>
              </w:rPr>
              <w:lastRenderedPageBreak/>
              <w:br w:type="page"/>
            </w:r>
            <w:r w:rsidRPr="00D457A5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เงินให้กู้ยืมระยะสั้นแก่บริษัทย่อ</w:t>
            </w:r>
            <w:r w:rsidRPr="00D457A5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ย</w:t>
            </w:r>
          </w:p>
        </w:tc>
        <w:tc>
          <w:tcPr>
            <w:tcW w:w="2253" w:type="dxa"/>
            <w:gridSpan w:val="4"/>
            <w:vAlign w:val="center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2251" w:type="dxa"/>
            <w:gridSpan w:val="8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7" w:type="dxa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27" w:type="dxa"/>
            <w:gridSpan w:val="6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A2D75" w:rsidRPr="00D457A5" w:rsidTr="00C81BCA">
        <w:tc>
          <w:tcPr>
            <w:tcW w:w="2730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vAlign w:val="center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1" w:type="dxa"/>
            <w:vAlign w:val="center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989" w:type="dxa"/>
            <w:gridSpan w:val="3"/>
            <w:vAlign w:val="center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9" w:type="dxa"/>
            <w:vAlign w:val="center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gridSpan w:val="4"/>
            <w:vAlign w:val="center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67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gridSpan w:val="3"/>
            <w:vAlign w:val="center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1" w:type="dxa"/>
            <w:vAlign w:val="center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gridSpan w:val="2"/>
            <w:vAlign w:val="center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3A2D75" w:rsidRPr="00D457A5" w:rsidTr="00C81BCA">
        <w:tc>
          <w:tcPr>
            <w:tcW w:w="2730" w:type="dxa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253" w:type="dxa"/>
            <w:gridSpan w:val="4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4845" w:type="dxa"/>
            <w:gridSpan w:val="15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3" w:right="-16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B3EAE" w:rsidRPr="00B43BC0" w:rsidTr="00C81BCA">
        <w:tc>
          <w:tcPr>
            <w:tcW w:w="2730" w:type="dxa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:rsidR="001B3EAE" w:rsidRPr="00D457A5" w:rsidRDefault="00ED1F2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1.75</w:t>
            </w:r>
          </w:p>
        </w:tc>
        <w:tc>
          <w:tcPr>
            <w:tcW w:w="271" w:type="dxa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gridSpan w:val="2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31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457A5">
              <w:rPr>
                <w:rFonts w:ascii="Angsana New" w:hAnsi="Angsana New" w:cs="Times New Roman"/>
                <w:sz w:val="30"/>
                <w:szCs w:val="30"/>
                <w:lang w:val="en-GB"/>
              </w:rPr>
              <w:t>3.40</w:t>
            </w:r>
          </w:p>
        </w:tc>
        <w:tc>
          <w:tcPr>
            <w:tcW w:w="989" w:type="dxa"/>
            <w:gridSpan w:val="3"/>
            <w:tcBorders>
              <w:bottom w:val="double" w:sz="4" w:space="0" w:color="auto"/>
            </w:tcBorders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80" w:lineRule="exact"/>
              <w:ind w:left="-99" w:right="-108"/>
              <w:jc w:val="both"/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3" w:type="dxa"/>
            <w:gridSpan w:val="4"/>
            <w:tcBorders>
              <w:bottom w:val="double" w:sz="4" w:space="0" w:color="auto"/>
            </w:tcBorders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380" w:lineRule="exact"/>
              <w:ind w:left="-99" w:right="-108"/>
              <w:jc w:val="both"/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7" w:type="dxa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3" w:type="dxa"/>
            <w:gridSpan w:val="3"/>
            <w:tcBorders>
              <w:bottom w:val="double" w:sz="4" w:space="0" w:color="auto"/>
            </w:tcBorders>
          </w:tcPr>
          <w:p w:rsidR="001B3EAE" w:rsidRPr="00D457A5" w:rsidRDefault="00697B20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271" w:type="dxa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gridSpan w:val="2"/>
            <w:tcBorders>
              <w:bottom w:val="double" w:sz="4" w:space="0" w:color="auto"/>
            </w:tcBorders>
          </w:tcPr>
          <w:p w:rsidR="001B3EAE" w:rsidRPr="00826721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80" w:lineRule="exact"/>
              <w:ind w:left="-99" w:right="-108"/>
              <w:jc w:val="both"/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</w:pPr>
            <w:r w:rsidRPr="00D457A5">
              <w:rPr>
                <w:rFonts w:ascii="Angsana New" w:hAnsi="Angsana New" w:cs="Times New Roman"/>
                <w:b/>
                <w:bCs/>
                <w:sz w:val="30"/>
                <w:szCs w:val="30"/>
                <w:lang w:val="en-GB"/>
              </w:rPr>
              <w:t>70,000</w:t>
            </w:r>
          </w:p>
        </w:tc>
      </w:tr>
    </w:tbl>
    <w:p w:rsidR="001F7EE5" w:rsidRDefault="00F505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 w:rsidRPr="00B43BC0">
        <w:rPr>
          <w:rFonts w:ascii="Angsana New" w:hAnsi="Angsana New"/>
          <w:sz w:val="30"/>
          <w:szCs w:val="30"/>
          <w:highlight w:val="yellow"/>
        </w:rPr>
        <w:t xml:space="preserve">              </w:t>
      </w:r>
    </w:p>
    <w:p w:rsidR="005241FF" w:rsidRDefault="00DA4B7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46D7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="00570117" w:rsidRPr="00EB46D7">
        <w:rPr>
          <w:rFonts w:ascii="Angsana New" w:hAnsi="Angsana New" w:hint="cs"/>
          <w:sz w:val="30"/>
          <w:szCs w:val="30"/>
          <w:cs/>
        </w:rPr>
        <w:t>ระยะสั้น</w:t>
      </w:r>
      <w:r w:rsidR="00457EFE" w:rsidRPr="00EB46D7">
        <w:rPr>
          <w:rFonts w:ascii="Angsana New" w:hAnsi="Angsana New"/>
          <w:sz w:val="30"/>
          <w:szCs w:val="30"/>
          <w:cs/>
        </w:rPr>
        <w:t>แก่</w:t>
      </w:r>
      <w:r w:rsidR="00F505FA" w:rsidRPr="00EB46D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EB46D7">
        <w:rPr>
          <w:rFonts w:ascii="Angsana New" w:hAnsi="Angsana New"/>
          <w:sz w:val="30"/>
          <w:szCs w:val="30"/>
          <w:cs/>
        </w:rPr>
        <w:t>สำหรับ</w:t>
      </w:r>
      <w:r w:rsidR="00002B18">
        <w:rPr>
          <w:rFonts w:ascii="Angsana New" w:hAnsi="Angsana New" w:hint="cs"/>
          <w:sz w:val="30"/>
          <w:szCs w:val="30"/>
          <w:cs/>
        </w:rPr>
        <w:t>แต่ละปี</w:t>
      </w:r>
      <w:r w:rsidR="00904A4C" w:rsidRPr="00EB46D7">
        <w:rPr>
          <w:rFonts w:ascii="Angsana New" w:hAnsi="Angsana New" w:hint="cs"/>
          <w:sz w:val="30"/>
          <w:szCs w:val="30"/>
          <w:cs/>
        </w:rPr>
        <w:t>สิ้</w:t>
      </w:r>
      <w:r w:rsidRPr="00EB46D7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826721">
        <w:rPr>
          <w:rFonts w:ascii="Angsana New" w:hAnsi="Angsana New"/>
          <w:sz w:val="30"/>
          <w:szCs w:val="30"/>
        </w:rPr>
        <w:t>3</w:t>
      </w:r>
      <w:r w:rsidR="00002B18">
        <w:rPr>
          <w:rFonts w:ascii="Angsana New" w:hAnsi="Angsana New"/>
          <w:sz w:val="30"/>
          <w:szCs w:val="30"/>
        </w:rPr>
        <w:t xml:space="preserve">1 </w:t>
      </w:r>
      <w:r w:rsidR="00002B1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B46D7">
        <w:rPr>
          <w:rFonts w:ascii="Angsana New" w:hAnsi="Angsana New"/>
          <w:sz w:val="30"/>
          <w:szCs w:val="30"/>
          <w:cs/>
        </w:rPr>
        <w:t>มีดังนี้</w:t>
      </w:r>
    </w:p>
    <w:p w:rsidR="006808A1" w:rsidRPr="00002B18" w:rsidRDefault="00DA4B76" w:rsidP="00002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46D7">
        <w:rPr>
          <w:rFonts w:ascii="Angsana New" w:hAnsi="Angsana New"/>
          <w:sz w:val="30"/>
          <w:szCs w:val="30"/>
          <w:cs/>
        </w:rPr>
        <w:t xml:space="preserve">  </w:t>
      </w:r>
      <w:r w:rsidR="005241FF">
        <w:rPr>
          <w:rFonts w:ascii="Angsana New" w:hAnsi="Angsana New"/>
          <w:sz w:val="30"/>
          <w:szCs w:val="30"/>
        </w:rPr>
        <w:t xml:space="preserve">          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78"/>
        <w:gridCol w:w="275"/>
        <w:gridCol w:w="1082"/>
        <w:gridCol w:w="275"/>
        <w:gridCol w:w="1080"/>
        <w:gridCol w:w="266"/>
        <w:gridCol w:w="1146"/>
      </w:tblGrid>
      <w:tr w:rsidR="006808A1" w:rsidRPr="00D457A5" w:rsidTr="00E8069A">
        <w:tc>
          <w:tcPr>
            <w:tcW w:w="2221" w:type="pct"/>
          </w:tcPr>
          <w:p w:rsidR="006808A1" w:rsidRPr="00EB46D7" w:rsidRDefault="006808A1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:rsidR="006808A1" w:rsidRPr="00D457A5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808A1" w:rsidRPr="00D457A5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6808A1" w:rsidRPr="00D457A5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5FA" w:rsidRPr="00D457A5" w:rsidTr="00E8069A">
        <w:tc>
          <w:tcPr>
            <w:tcW w:w="2221" w:type="pct"/>
          </w:tcPr>
          <w:p w:rsidR="00F505FA" w:rsidRPr="00D457A5" w:rsidRDefault="00F505FA" w:rsidP="003A2D7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457A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457A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2" w:type="pct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F505FA" w:rsidRPr="00D457A5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808A1" w:rsidRPr="00D457A5" w:rsidTr="00E8069A">
        <w:tc>
          <w:tcPr>
            <w:tcW w:w="2221" w:type="pct"/>
          </w:tcPr>
          <w:p w:rsidR="006808A1" w:rsidRPr="00D457A5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9" w:type="pct"/>
            <w:gridSpan w:val="7"/>
          </w:tcPr>
          <w:p w:rsidR="006808A1" w:rsidRPr="00D457A5" w:rsidRDefault="006808A1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EAE" w:rsidRPr="00D457A5" w:rsidTr="00E8069A">
        <w:tc>
          <w:tcPr>
            <w:tcW w:w="2221" w:type="pct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457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57A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6" w:type="pct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B3EAE" w:rsidRPr="00D457A5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B3EAE" w:rsidRPr="00D457A5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1B3EAE" w:rsidRPr="00D457A5" w:rsidRDefault="00697B20" w:rsidP="00E8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2" w:type="pct"/>
          </w:tcPr>
          <w:p w:rsidR="001B3EAE" w:rsidRPr="00D457A5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1B3EAE" w:rsidRPr="00D457A5" w:rsidRDefault="001B3EAE" w:rsidP="00E8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130,000</w:t>
            </w:r>
          </w:p>
        </w:tc>
      </w:tr>
      <w:tr w:rsidR="001B3EAE" w:rsidRPr="00D457A5" w:rsidTr="00E8069A">
        <w:tc>
          <w:tcPr>
            <w:tcW w:w="2221" w:type="pct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6" w:type="pct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B3EAE" w:rsidRPr="00D457A5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1B3EAE" w:rsidRPr="00D457A5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B3EAE" w:rsidRPr="00D457A5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1B3EAE" w:rsidRPr="00D457A5" w:rsidRDefault="00697B20" w:rsidP="00E8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1,080,000</w:t>
            </w:r>
          </w:p>
        </w:tc>
        <w:tc>
          <w:tcPr>
            <w:tcW w:w="142" w:type="pct"/>
          </w:tcPr>
          <w:p w:rsidR="001B3EAE" w:rsidRPr="00D457A5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1B3EAE" w:rsidRPr="00D457A5" w:rsidRDefault="00C379D8" w:rsidP="00E8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61</w:t>
            </w:r>
            <w:r w:rsidR="001B3EAE" w:rsidRPr="00D457A5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</w:tr>
      <w:tr w:rsidR="00697B20" w:rsidRPr="00D457A5" w:rsidTr="00E8069A">
        <w:tc>
          <w:tcPr>
            <w:tcW w:w="2221" w:type="pct"/>
          </w:tcPr>
          <w:p w:rsidR="00697B20" w:rsidRPr="00D457A5" w:rsidRDefault="00697B20" w:rsidP="0069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</w:tcPr>
          <w:p w:rsidR="00697B20" w:rsidRPr="00D457A5" w:rsidRDefault="00697B20" w:rsidP="0069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97B20" w:rsidRPr="00D457A5" w:rsidRDefault="00697B20" w:rsidP="00697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697B20" w:rsidRPr="00D457A5" w:rsidRDefault="00697B20" w:rsidP="0069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97B20" w:rsidRPr="00D457A5" w:rsidRDefault="00697B20" w:rsidP="00697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697B20" w:rsidRPr="00D457A5" w:rsidRDefault="00697B20" w:rsidP="00E8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(750,000)</w:t>
            </w:r>
          </w:p>
        </w:tc>
        <w:tc>
          <w:tcPr>
            <w:tcW w:w="142" w:type="pct"/>
          </w:tcPr>
          <w:p w:rsidR="00697B20" w:rsidRPr="00D457A5" w:rsidRDefault="00697B20" w:rsidP="00697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97B20" w:rsidRPr="00D457A5" w:rsidRDefault="00697B20" w:rsidP="00E8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(670,000)</w:t>
            </w:r>
          </w:p>
        </w:tc>
      </w:tr>
      <w:tr w:rsidR="00697B20" w:rsidRPr="00EB46D7" w:rsidTr="00E8069A">
        <w:tc>
          <w:tcPr>
            <w:tcW w:w="2221" w:type="pct"/>
          </w:tcPr>
          <w:p w:rsidR="00697B20" w:rsidRPr="00D457A5" w:rsidRDefault="00697B20" w:rsidP="0069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697B20" w:rsidRPr="00D457A5" w:rsidRDefault="00697B20" w:rsidP="0069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97B20" w:rsidRPr="00D457A5" w:rsidRDefault="00697B20" w:rsidP="00697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697B20" w:rsidRPr="00D457A5" w:rsidRDefault="00697B20" w:rsidP="0069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97B20" w:rsidRPr="00D457A5" w:rsidRDefault="00697B20" w:rsidP="00697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697B20" w:rsidRPr="00E8069A" w:rsidRDefault="00697B20" w:rsidP="00E8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69A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42" w:type="pct"/>
          </w:tcPr>
          <w:p w:rsidR="00697B20" w:rsidRPr="00D457A5" w:rsidRDefault="00697B20" w:rsidP="00697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697B20" w:rsidRPr="00E8069A" w:rsidRDefault="00697B20" w:rsidP="00E8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69A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</w:tr>
    </w:tbl>
    <w:p w:rsidR="006A6451" w:rsidRPr="008D5940" w:rsidRDefault="006A6451">
      <w:pPr>
        <w:rPr>
          <w:rFonts w:ascii="Angsana New" w:hAnsi="Angsana New"/>
          <w:sz w:val="30"/>
          <w:szCs w:val="30"/>
          <w:highlight w:val="yello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083"/>
        <w:gridCol w:w="287"/>
        <w:gridCol w:w="1063"/>
        <w:gridCol w:w="291"/>
        <w:gridCol w:w="9"/>
        <w:gridCol w:w="1048"/>
        <w:gridCol w:w="9"/>
        <w:gridCol w:w="261"/>
        <w:gridCol w:w="1168"/>
      </w:tblGrid>
      <w:tr w:rsidR="00EF7F8E" w:rsidRPr="00D457A5" w:rsidTr="00C379D8">
        <w:tc>
          <w:tcPr>
            <w:tcW w:w="2217" w:type="pct"/>
          </w:tcPr>
          <w:p w:rsidR="00EF7F8E" w:rsidRPr="00D457A5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97" w:type="pct"/>
            <w:gridSpan w:val="3"/>
          </w:tcPr>
          <w:p w:rsidR="00EF7F8E" w:rsidRPr="00D457A5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EF7F8E" w:rsidRPr="00D457A5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5"/>
          </w:tcPr>
          <w:p w:rsidR="00EF7F8E" w:rsidRPr="00D457A5" w:rsidRDefault="00EF7F8E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D457A5" w:rsidTr="00C379D8">
        <w:tc>
          <w:tcPr>
            <w:tcW w:w="2217" w:type="pct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5" w:type="pct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  <w:gridSpan w:val="2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D457A5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9"/>
            <w:vAlign w:val="bottom"/>
          </w:tcPr>
          <w:p w:rsidR="003A2D75" w:rsidRPr="00D457A5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057FE" w:rsidRPr="00D457A5" w:rsidTr="00C379D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15,172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11,406</w:t>
            </w:r>
          </w:p>
        </w:tc>
      </w:tr>
      <w:tr w:rsidR="00A057FE" w:rsidRPr="00D457A5" w:rsidTr="00C379D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A057FE" w:rsidRPr="00EF7F8E" w:rsidTr="00C379D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bottom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1,542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160" w:type="pct"/>
            <w:gridSpan w:val="2"/>
            <w:tcBorders>
              <w:top w:val="nil"/>
              <w:bottom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16,714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A057FE" w:rsidRPr="00D457A5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A057FE" w:rsidRPr="00826721" w:rsidRDefault="00A057FE" w:rsidP="00A05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</w:rPr>
              <w:t>12,015</w:t>
            </w:r>
          </w:p>
        </w:tc>
      </w:tr>
    </w:tbl>
    <w:p w:rsidR="005255B1" w:rsidRDefault="00E0078A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686CDB">
        <w:rPr>
          <w:rFonts w:ascii="Angsana New" w:hAnsi="Angsana New"/>
          <w:sz w:val="30"/>
          <w:szCs w:val="30"/>
        </w:rPr>
        <w:tab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083"/>
        <w:gridCol w:w="287"/>
        <w:gridCol w:w="1063"/>
        <w:gridCol w:w="291"/>
        <w:gridCol w:w="9"/>
        <w:gridCol w:w="1048"/>
        <w:gridCol w:w="9"/>
        <w:gridCol w:w="261"/>
        <w:gridCol w:w="1168"/>
      </w:tblGrid>
      <w:tr w:rsidR="008A2F13" w:rsidRPr="00D457A5" w:rsidTr="00BC0B6F">
        <w:tc>
          <w:tcPr>
            <w:tcW w:w="2217" w:type="pct"/>
          </w:tcPr>
          <w:p w:rsidR="008A2F13" w:rsidRPr="00D457A5" w:rsidRDefault="008A2F13" w:rsidP="00EB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B47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297" w:type="pct"/>
            <w:gridSpan w:val="3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5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F13" w:rsidRPr="00D457A5" w:rsidTr="00BC0B6F">
        <w:tc>
          <w:tcPr>
            <w:tcW w:w="2217" w:type="pct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5" w:type="pct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  <w:gridSpan w:val="2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A2F13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9"/>
            <w:tcBorders>
              <w:bottom w:val="nil"/>
            </w:tcBorders>
            <w:vAlign w:val="bottom"/>
          </w:tcPr>
          <w:p w:rsidR="008A2F13" w:rsidRPr="00D457A5" w:rsidRDefault="008A2F13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443C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E2443C" w:rsidRPr="00D457A5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:rsidR="00E2443C" w:rsidRPr="00E2443C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E2443C" w:rsidRPr="00E2443C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</w:tcPr>
          <w:p w:rsidR="00E2443C" w:rsidRPr="00E2443C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43C" w:rsidRPr="00E2443C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3C" w:rsidRPr="00E2443C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43C" w:rsidRPr="00E2443C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:rsidR="00E2443C" w:rsidRPr="00E2443C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4B0F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2F4B0F" w:rsidRPr="00D457A5" w:rsidRDefault="002F4B0F" w:rsidP="002F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B0F" w:rsidRPr="00E2443C" w:rsidRDefault="002F4B0F" w:rsidP="002F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7,272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B0F" w:rsidRPr="00E2443C" w:rsidRDefault="002F4B0F" w:rsidP="002F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B0F" w:rsidRPr="00E2443C" w:rsidRDefault="002F4B0F" w:rsidP="002F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B0F" w:rsidRPr="00E2443C" w:rsidRDefault="002F4B0F" w:rsidP="002F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4B0F" w:rsidRPr="00E2443C" w:rsidRDefault="002F4B0F" w:rsidP="002F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6,692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B0F" w:rsidRPr="00E2443C" w:rsidRDefault="002F4B0F" w:rsidP="002F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B0F" w:rsidRPr="00E2443C" w:rsidRDefault="002F4B0F" w:rsidP="002F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44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443C" w:rsidRPr="00D457A5" w:rsidTr="00E2443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bottom w:val="nil"/>
            </w:tcBorders>
          </w:tcPr>
          <w:p w:rsidR="00E2443C" w:rsidRPr="00D457A5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443C" w:rsidRPr="00292318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7,272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43C" w:rsidRPr="00292318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443C" w:rsidRPr="00292318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43C" w:rsidRPr="00292318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2443C" w:rsidRPr="00292318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7,318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43C" w:rsidRPr="00292318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2443C" w:rsidRPr="00292318" w:rsidRDefault="00E2443C" w:rsidP="00E24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A2F13" w:rsidRDefault="008A2F13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92318" w:rsidRDefault="00292318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F4B0F" w:rsidRDefault="00C02185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183590" w:rsidRPr="008D5940" w:rsidRDefault="00342641" w:rsidP="008D5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8D5940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:rsidR="00342641" w:rsidRPr="003D33B1" w:rsidRDefault="00342641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A5BFE" w:rsidRDefault="005A5BFE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5A5BFE">
        <w:rPr>
          <w:rFonts w:ascii="Angsana New" w:hAnsi="Angsana New"/>
          <w:i/>
          <w:iCs/>
          <w:sz w:val="30"/>
          <w:szCs w:val="30"/>
          <w:cs/>
        </w:rPr>
        <w:t>สัญญาเช่าพื้นที่</w:t>
      </w:r>
      <w:r w:rsidRPr="005A5BF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5A5BFE" w:rsidRPr="003D33B1" w:rsidRDefault="005A5BFE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A5BFE" w:rsidRPr="009B21ED" w:rsidRDefault="005A5BFE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5BFE">
        <w:rPr>
          <w:rFonts w:ascii="Angsana New" w:hAnsi="Angsana New"/>
          <w:spacing w:val="-6"/>
          <w:sz w:val="30"/>
          <w:szCs w:val="30"/>
          <w:cs/>
        </w:rPr>
        <w:t>บริษัทได้ทำสัญญาเช่าพื้นที่กับบริษัท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อมรินทร์ บุ๊ค เซ็นเตอร์จำกัด ซึ่งเป็นกิจการที่เกี่ยวข้องกัน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โดยสัญญาดังกล่าว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 w:rsidRPr="005A5BFE">
        <w:rPr>
          <w:rFonts w:ascii="Angsana New" w:hAnsi="Angsana New"/>
          <w:spacing w:val="-6"/>
          <w:sz w:val="30"/>
          <w:szCs w:val="30"/>
          <w:cs/>
        </w:rPr>
        <w:t>มีระยะเวลา</w:t>
      </w:r>
      <w:r>
        <w:rPr>
          <w:rFonts w:ascii="Angsana New" w:hAnsi="Angsana New"/>
          <w:spacing w:val="-6"/>
          <w:sz w:val="30"/>
          <w:szCs w:val="30"/>
        </w:rPr>
        <w:t xml:space="preserve"> 1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ปี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1 </w:t>
      </w:r>
      <w:r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>
        <w:rPr>
          <w:rFonts w:ascii="Angsana New" w:hAnsi="Angsana New"/>
          <w:spacing w:val="-6"/>
          <w:sz w:val="30"/>
          <w:szCs w:val="30"/>
        </w:rPr>
        <w:t xml:space="preserve"> 2560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>
        <w:rPr>
          <w:rFonts w:ascii="Angsana New" w:hAnsi="Angsana New"/>
          <w:spacing w:val="-6"/>
          <w:sz w:val="30"/>
          <w:szCs w:val="30"/>
        </w:rPr>
        <w:t xml:space="preserve"> 28 </w:t>
      </w:r>
      <w:r>
        <w:rPr>
          <w:rFonts w:ascii="Angsana New" w:hAnsi="Angsana New" w:hint="cs"/>
          <w:spacing w:val="-6"/>
          <w:sz w:val="30"/>
          <w:szCs w:val="30"/>
          <w:cs/>
        </w:rPr>
        <w:t>กุมภาพันธ์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โดยบริษัทตกลงจะจ่ายค่าเช่าเป็นรายเดือน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 w:rsidRPr="005A5BFE">
        <w:rPr>
          <w:rFonts w:ascii="Angsana New" w:hAnsi="Angsana New"/>
          <w:spacing w:val="-6"/>
          <w:sz w:val="30"/>
          <w:szCs w:val="30"/>
          <w:cs/>
        </w:rPr>
        <w:t>ในอัตราคงที่ตามที่ตกลงกันในสัญญา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ทั้งนี้หากครบกำหนดสัญญาและไม่มีคู่สัญญาฝ่ายใดบอกเลิกสัญญา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สัญญาฉบับนี้จะมีผลบังคับใช้ต่อไปอีกคราวละ</w:t>
      </w:r>
      <w:r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5A5BFE">
        <w:rPr>
          <w:rFonts w:ascii="Angsana New" w:hAnsi="Angsana New"/>
          <w:spacing w:val="-6"/>
          <w:sz w:val="30"/>
          <w:szCs w:val="30"/>
          <w:cs/>
        </w:rPr>
        <w:t>ปี</w:t>
      </w:r>
      <w:r w:rsidR="009B21ED">
        <w:rPr>
          <w:rFonts w:ascii="Angsana New" w:hAnsi="Angsana New"/>
          <w:spacing w:val="-6"/>
          <w:sz w:val="30"/>
          <w:szCs w:val="30"/>
        </w:rPr>
        <w:t xml:space="preserve"> </w:t>
      </w:r>
      <w:r w:rsidR="009B21ED">
        <w:rPr>
          <w:rFonts w:ascii="Angsana New" w:hAnsi="Angsana New" w:hint="cs"/>
          <w:spacing w:val="-6"/>
          <w:sz w:val="30"/>
          <w:szCs w:val="30"/>
          <w:cs/>
        </w:rPr>
        <w:t xml:space="preserve">อย่างไรก็ตาม สัญญาดังกล่าวสิ้นสุดในเดือนกันยายน </w:t>
      </w:r>
      <w:r w:rsidR="009B21ED">
        <w:rPr>
          <w:rFonts w:ascii="Angsana New" w:hAnsi="Angsana New"/>
          <w:spacing w:val="-6"/>
          <w:sz w:val="30"/>
          <w:szCs w:val="30"/>
        </w:rPr>
        <w:t>2560</w:t>
      </w:r>
    </w:p>
    <w:p w:rsidR="005A5BFE" w:rsidRPr="003D33B1" w:rsidRDefault="005A5BFE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5BFE">
        <w:rPr>
          <w:rFonts w:ascii="Angsana New" w:hAnsi="Angsana New"/>
          <w:spacing w:val="-6"/>
          <w:sz w:val="30"/>
          <w:szCs w:val="30"/>
          <w:cs/>
        </w:rPr>
        <w:t>บริษัทได้ทำสัญญาเช่าพื้นที่กับบริษัท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คาโดคา</w:t>
      </w:r>
      <w:r w:rsidR="00F159A5">
        <w:rPr>
          <w:rFonts w:ascii="Angsana New" w:hAnsi="Angsana New" w:hint="cs"/>
          <w:spacing w:val="-6"/>
          <w:sz w:val="30"/>
          <w:szCs w:val="30"/>
          <w:cs/>
        </w:rPr>
        <w:t>วะ อมรินทร์ จำกัด ซึ่งเป็น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บริษัทร่วม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โดยสัญญาดังกล่าวมีระยะเวลา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>
        <w:rPr>
          <w:rFonts w:ascii="Angsana New" w:hAnsi="Angsana New"/>
          <w:spacing w:val="-6"/>
          <w:sz w:val="30"/>
          <w:szCs w:val="30"/>
        </w:rPr>
        <w:t>3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ปี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1 </w:t>
      </w:r>
      <w:r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>
        <w:rPr>
          <w:rFonts w:ascii="Angsana New" w:hAnsi="Angsana New"/>
          <w:spacing w:val="-6"/>
          <w:sz w:val="30"/>
          <w:szCs w:val="30"/>
        </w:rPr>
        <w:t xml:space="preserve"> 2559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>
        <w:rPr>
          <w:rFonts w:ascii="Angsana New" w:hAnsi="Angsana New"/>
          <w:spacing w:val="-6"/>
          <w:sz w:val="30"/>
          <w:szCs w:val="30"/>
        </w:rPr>
        <w:t xml:space="preserve"> 30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2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 w:rsidR="005654BE">
        <w:rPr>
          <w:rFonts w:ascii="Angsana New" w:hAnsi="Angsana New" w:hint="cs"/>
          <w:spacing w:val="-6"/>
          <w:sz w:val="30"/>
          <w:szCs w:val="30"/>
          <w:cs/>
        </w:rPr>
        <w:t>ร่วมดังกล่าว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ตกลงจะจ่ายค่าเช่า</w:t>
      </w:r>
      <w:r w:rsidR="005654BE">
        <w:rPr>
          <w:rFonts w:ascii="Angsana New" w:hAnsi="Angsana New" w:hint="cs"/>
          <w:spacing w:val="-6"/>
          <w:sz w:val="30"/>
          <w:szCs w:val="30"/>
          <w:cs/>
        </w:rPr>
        <w:t>ให้กับบริษัท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 w:rsidRPr="005A5BFE">
        <w:rPr>
          <w:rFonts w:ascii="Angsana New" w:hAnsi="Angsana New"/>
          <w:spacing w:val="-6"/>
          <w:sz w:val="30"/>
          <w:szCs w:val="30"/>
          <w:cs/>
        </w:rPr>
        <w:t>เป็นรายเดือนในอัตราคงที่ตามที่ตกลงกันในสัญญา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7308C8" w:rsidRPr="003D33B1" w:rsidRDefault="007308C8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A66276" w:rsidRDefault="00A66276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spacing w:val="-6"/>
          <w:sz w:val="30"/>
          <w:szCs w:val="30"/>
          <w:cs/>
        </w:rPr>
        <w:t>บริษัทได้ทำสัญญา</w:t>
      </w:r>
      <w:r w:rsidR="00BC4E95">
        <w:rPr>
          <w:rFonts w:ascii="Angsana New" w:hAnsi="Angsana New"/>
          <w:spacing w:val="-6"/>
          <w:sz w:val="30"/>
          <w:szCs w:val="30"/>
          <w:cs/>
        </w:rPr>
        <w:t>เช่าพื้นที่กับ</w:t>
      </w:r>
      <w:r w:rsidR="00BC4E95" w:rsidRPr="00BC4E95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โดยสัญญาดังกล่าว</w:t>
      </w:r>
      <w:r w:rsidR="00BC4E95">
        <w:rPr>
          <w:rFonts w:ascii="Angsana New" w:hAnsi="Angsana New"/>
          <w:spacing w:val="-6"/>
          <w:sz w:val="30"/>
          <w:szCs w:val="30"/>
          <w:cs/>
        </w:rPr>
        <w:br/>
      </w:r>
      <w:r w:rsidRPr="00A66276">
        <w:rPr>
          <w:rFonts w:ascii="Angsana New" w:hAnsi="Angsana New"/>
          <w:spacing w:val="-6"/>
          <w:sz w:val="30"/>
          <w:szCs w:val="30"/>
          <w:cs/>
        </w:rPr>
        <w:t>มีระยะเวลา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3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ปี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1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กุมภาพันธ์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2557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31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มกราคม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2560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ตกลงจะจ่ายค่าเช่าเป็นรายเดือนในอัตราคงที่ตามที่ตกลงกันในสัญญา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ทั้งนี้หากครบกำหนดสัญญาและไม่มีคู่สัญญาฝ่ายใดบอกเลิกสัญญา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สัญญาฉบับนี้จะมีผลบังคับใช้ต่อไปอีกคราวละสามปี</w:t>
      </w:r>
    </w:p>
    <w:p w:rsidR="00A66276" w:rsidRPr="003D33B1" w:rsidRDefault="00A66276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512595" w:rsidRDefault="00512595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spacing w:val="-6"/>
          <w:sz w:val="30"/>
          <w:szCs w:val="30"/>
          <w:cs/>
        </w:rPr>
        <w:t>บริษัทได้ทำสัญญา</w:t>
      </w:r>
      <w:r>
        <w:rPr>
          <w:rFonts w:ascii="Angsana New" w:hAnsi="Angsana New"/>
          <w:spacing w:val="-6"/>
          <w:sz w:val="30"/>
          <w:szCs w:val="30"/>
          <w:cs/>
        </w:rPr>
        <w:t>เช่าพื้นที่กับ</w:t>
      </w:r>
      <w:r w:rsidRPr="00BC4E95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pacing w:val="-6"/>
          <w:sz w:val="30"/>
          <w:szCs w:val="30"/>
          <w:cs/>
        </w:rPr>
        <w:t>อมรินทร์ มีเดีย แอนด์ คอมเมิร์ซ</w:t>
      </w:r>
      <w:r w:rsidRPr="00BC4E95">
        <w:rPr>
          <w:rFonts w:ascii="Angsana New" w:hAnsi="Angsana New"/>
          <w:spacing w:val="-6"/>
          <w:sz w:val="30"/>
          <w:szCs w:val="30"/>
          <w:cs/>
        </w:rPr>
        <w:t xml:space="preserve"> จำกัด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โดยสัญญาดังกล่าว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A66276">
        <w:rPr>
          <w:rFonts w:ascii="Angsana New" w:hAnsi="Angsana New"/>
          <w:spacing w:val="-6"/>
          <w:sz w:val="30"/>
          <w:szCs w:val="30"/>
          <w:cs/>
        </w:rPr>
        <w:t>มีระยะเวลา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ปี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1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pacing w:val="-6"/>
          <w:sz w:val="30"/>
          <w:szCs w:val="30"/>
        </w:rPr>
        <w:t xml:space="preserve">2560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31 </w:t>
      </w:r>
      <w:r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ตกลงจะจ่ายค่าเช่าเป็นรายเดือนในอัตราคงที่ตามที่ตกลงกันในสัญญา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ทั้งนี้หากครบกำหนดสัญญาและไม่มีคู่สัญญาฝ่ายใดบอกเลิกสัญญา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สัญญาฉบับนี้จะมีผลบังคับใช้ต่อไปอีกคราวละ</w:t>
      </w:r>
      <w:r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A66276">
        <w:rPr>
          <w:rFonts w:ascii="Angsana New" w:hAnsi="Angsana New"/>
          <w:spacing w:val="-6"/>
          <w:sz w:val="30"/>
          <w:szCs w:val="30"/>
          <w:cs/>
        </w:rPr>
        <w:t>ปี</w:t>
      </w:r>
    </w:p>
    <w:p w:rsidR="00512595" w:rsidRPr="003D33B1" w:rsidRDefault="00512595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  <w:t>สัญญา</w:t>
      </w:r>
      <w:r w:rsidRPr="00A66276">
        <w:rPr>
          <w:rFonts w:ascii="Angsana New" w:hAnsi="Angsana New"/>
          <w:i/>
          <w:iCs/>
          <w:sz w:val="30"/>
          <w:szCs w:val="30"/>
          <w:cs/>
        </w:rPr>
        <w:t>บริการ</w:t>
      </w:r>
      <w:r w:rsidRPr="00A66276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A66276" w:rsidRPr="003D33B1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</w:t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 xml:space="preserve"> คาโดคาวะ อมรินทร์ จำกัด</w:t>
      </w:r>
      <w:r w:rsidR="004579B2">
        <w:rPr>
          <w:rFonts w:ascii="Angsana New" w:hAnsi="Angsana New"/>
          <w:color w:val="000000"/>
          <w:sz w:val="30"/>
          <w:szCs w:val="30"/>
        </w:rPr>
        <w:t xml:space="preserve"> </w:t>
      </w:r>
      <w:r w:rsidR="004579B2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ซึ่งเป็นบริษัทร่วม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>บริการรับจ้าง</w:t>
      </w:r>
      <w:r w:rsidR="00FE60F5">
        <w:rPr>
          <w:rFonts w:ascii="Angsana New" w:hAnsi="Angsana New"/>
          <w:color w:val="000000"/>
          <w:sz w:val="30"/>
          <w:szCs w:val="30"/>
        </w:rPr>
        <w:br/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>เป็นที่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ปรึกษา</w:t>
      </w:r>
      <w:r w:rsidR="004579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รับผิดชอบงานบัญชี</w:t>
      </w:r>
      <w:r w:rsidR="00ED01C1" w:rsidRPr="00260781">
        <w:rPr>
          <w:rFonts w:ascii="Angsana New" w:hAnsi="Angsana New"/>
          <w:color w:val="000000"/>
          <w:spacing w:val="-6"/>
          <w:sz w:val="30"/>
          <w:szCs w:val="30"/>
        </w:rPr>
        <w:t>-</w:t>
      </w:r>
      <w:r w:rsidR="00ED01C1"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การเงิน</w:t>
      </w:r>
      <w:r w:rsidR="00ED01C1" w:rsidRPr="0026078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ทรัพยากรบุคคล จัดซื้อ กฎหมาย ระบบสารสนเทศ และงานอื่นๆ ที่เกี่ยวข้อง</w:t>
      </w:r>
      <w:r w:rsidR="00ED01C1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กับบริษัทร่วมดังกล่าว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โดยมีกำหนดระยะเวลา</w:t>
      </w:r>
      <w:r w:rsidR="00BC4E95"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3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ปี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ตั้งแต่วันที่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1 </w:t>
      </w:r>
      <w:r w:rsidR="00ED01C1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ตุลาคม 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</w:rPr>
        <w:t>2559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ถึงวันที่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3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0 </w:t>
      </w:r>
      <w:r w:rsidR="00ED01C1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กันยายน </w:t>
      </w:r>
      <w:r w:rsidR="00ED01C1" w:rsidRPr="00262B12">
        <w:rPr>
          <w:rFonts w:ascii="Angsana New" w:hAnsi="Angsana New"/>
          <w:color w:val="000000"/>
          <w:spacing w:val="-6"/>
          <w:sz w:val="30"/>
          <w:szCs w:val="30"/>
        </w:rPr>
        <w:t>2562</w:t>
      </w:r>
      <w:r w:rsidRPr="00262B1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2B12">
        <w:rPr>
          <w:rFonts w:ascii="Angsana New" w:hAnsi="Angsana New"/>
          <w:color w:val="000000"/>
          <w:spacing w:val="-6"/>
          <w:sz w:val="30"/>
          <w:szCs w:val="30"/>
          <w:cs/>
        </w:rPr>
        <w:t>โดยบริษัท</w:t>
      </w:r>
      <w:r w:rsidR="00BC4E95" w:rsidRPr="00262B12">
        <w:rPr>
          <w:rFonts w:ascii="Angsana New" w:hAnsi="Angsana New" w:hint="cs"/>
          <w:color w:val="000000"/>
          <w:spacing w:val="-6"/>
          <w:sz w:val="30"/>
          <w:szCs w:val="30"/>
          <w:cs/>
        </w:rPr>
        <w:t>ร่วม</w:t>
      </w:r>
      <w:r w:rsidR="00BC4E95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:rsidR="003D33B1" w:rsidRPr="003D33B1" w:rsidRDefault="003D33B1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p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124B2F">
        <w:rPr>
          <w:rFonts w:ascii="Angsana New" w:hAnsi="Angsana New"/>
          <w:color w:val="000000"/>
          <w:sz w:val="30"/>
          <w:szCs w:val="30"/>
          <w:cs/>
        </w:rPr>
        <w:t>ได้ทำสัญญา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="00BC4E95" w:rsidRPr="00BC4E95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="00ED01C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มีหน้าที่ให้คำปรึกษาและ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รับผิดชอบงานบัญชี</w:t>
      </w:r>
      <w:r w:rsidRPr="00260781">
        <w:rPr>
          <w:rFonts w:ascii="Angsana New" w:hAnsi="Angsana New"/>
          <w:color w:val="000000"/>
          <w:spacing w:val="-6"/>
          <w:sz w:val="30"/>
          <w:szCs w:val="30"/>
        </w:rPr>
        <w:t>-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การเงิน</w:t>
      </w:r>
      <w:r w:rsidR="0016527A" w:rsidRPr="0026078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งานสรรหาว่าจ้าง</w:t>
      </w:r>
      <w:r w:rsidRPr="0026078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งานขายสินค้าและโฆษณา</w:t>
      </w:r>
      <w:r w:rsidRPr="0026078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0781">
        <w:rPr>
          <w:rFonts w:ascii="Angsana New" w:hAnsi="Angsana New"/>
          <w:color w:val="000000"/>
          <w:spacing w:val="-6"/>
          <w:sz w:val="30"/>
          <w:szCs w:val="30"/>
          <w:cs/>
        </w:rPr>
        <w:t>เป็นตัวแทนในการเก็บเงินแทนบริษัท</w:t>
      </w:r>
      <w:r w:rsidR="00260781" w:rsidRPr="00260781">
        <w:rPr>
          <w:rFonts w:ascii="Angsana New" w:hAnsi="Angsana New" w:hint="cs"/>
          <w:color w:val="000000"/>
          <w:spacing w:val="-6"/>
          <w:sz w:val="30"/>
          <w:szCs w:val="30"/>
          <w:cs/>
        </w:rPr>
        <w:t>ย่อย</w:t>
      </w:r>
      <w:r w:rsidR="0026078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และงานอื่นๆ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ที่เกี่ยวข้องทั้งหมด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โดยมีกำหนดระยะเวลาหนึ่งปี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1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มกราคม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2560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2560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:rsidR="00512595" w:rsidRDefault="00512595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</w:t>
      </w:r>
      <w:r>
        <w:rPr>
          <w:rFonts w:ascii="Angsana New" w:hAnsi="Angsana New"/>
          <w:color w:val="000000"/>
          <w:sz w:val="30"/>
          <w:szCs w:val="30"/>
          <w:cs/>
        </w:rPr>
        <w:t>ได้ทำสัญญา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Pr="00BC4E95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pacing w:val="-6"/>
          <w:sz w:val="30"/>
          <w:szCs w:val="30"/>
          <w:cs/>
        </w:rPr>
        <w:t>อมรินทร์ มีเดีย แอนด์ คอมเมิร์ซ</w:t>
      </w:r>
      <w:r w:rsidRPr="00BC4E95">
        <w:rPr>
          <w:rFonts w:ascii="Angsana New" w:hAnsi="Angsana New"/>
          <w:spacing w:val="-6"/>
          <w:sz w:val="30"/>
          <w:szCs w:val="30"/>
          <w:cs/>
        </w:rPr>
        <w:t xml:space="preserve"> จำกัด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Pr="00512595">
        <w:rPr>
          <w:rFonts w:ascii="Angsana New" w:hAnsi="Angsana New"/>
          <w:color w:val="000000"/>
          <w:sz w:val="30"/>
          <w:szCs w:val="30"/>
          <w:cs/>
        </w:rPr>
        <w:t xml:space="preserve">ให้บริการรับจ้างเป็นที่ปรึกษา รับผิดชอบงานบัญชี-การเงิน </w:t>
      </w:r>
      <w:r>
        <w:rPr>
          <w:rFonts w:ascii="Angsana New" w:hAnsi="Angsana New" w:hint="cs"/>
          <w:color w:val="000000"/>
          <w:sz w:val="30"/>
          <w:szCs w:val="30"/>
          <w:cs/>
        </w:rPr>
        <w:t>งานสรรหาว่าจ้าง</w:t>
      </w:r>
      <w:r w:rsidRPr="00512595">
        <w:rPr>
          <w:rFonts w:ascii="Angsana New" w:hAnsi="Angsana New"/>
          <w:color w:val="000000"/>
          <w:sz w:val="30"/>
          <w:szCs w:val="30"/>
          <w:cs/>
        </w:rPr>
        <w:t xml:space="preserve"> และง</w:t>
      </w:r>
      <w:r>
        <w:rPr>
          <w:rFonts w:ascii="Angsana New" w:hAnsi="Angsana New"/>
          <w:color w:val="000000"/>
          <w:sz w:val="30"/>
          <w:szCs w:val="30"/>
          <w:cs/>
        </w:rPr>
        <w:t>านอื่นๆ ที่เกี่ยวข้องกับบริษัทย่อย</w:t>
      </w:r>
      <w:r w:rsidRPr="00512595">
        <w:rPr>
          <w:rFonts w:ascii="Angsana New" w:hAnsi="Angsana New"/>
          <w:color w:val="000000"/>
          <w:sz w:val="30"/>
          <w:szCs w:val="30"/>
          <w:cs/>
        </w:rPr>
        <w:t>ดังกล่าว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โดยมีกำหนดระยะเวลาหนึ่งปี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1 </w:t>
      </w:r>
      <w:r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2560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31 </w:t>
      </w:r>
      <w:r>
        <w:rPr>
          <w:rFonts w:ascii="Angsana New" w:hAnsi="Angsana New"/>
          <w:color w:val="000000"/>
          <w:sz w:val="30"/>
          <w:szCs w:val="30"/>
          <w:cs/>
        </w:rPr>
        <w:t>ต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ุลาคม </w:t>
      </w:r>
      <w:r w:rsidRPr="00A66276">
        <w:rPr>
          <w:rFonts w:ascii="Angsana New" w:hAnsi="Angsana New"/>
          <w:color w:val="000000"/>
          <w:sz w:val="30"/>
          <w:szCs w:val="30"/>
        </w:rPr>
        <w:t>256</w:t>
      </w:r>
      <w:r w:rsidR="00BF3CB8">
        <w:rPr>
          <w:rFonts w:ascii="Angsana New" w:hAnsi="Angsana New"/>
          <w:color w:val="000000"/>
          <w:sz w:val="30"/>
          <w:szCs w:val="30"/>
        </w:rPr>
        <w:t>1</w:t>
      </w:r>
      <w:r w:rsidRPr="00A66276">
        <w:rPr>
          <w:rFonts w:ascii="Angsana New" w:hAnsi="Angsana New"/>
          <w:color w:val="000000"/>
          <w:sz w:val="30"/>
          <w:szCs w:val="30"/>
        </w:rPr>
        <w:t xml:space="preserve"> 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  <w:r w:rsidR="003D33B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D33B1" w:rsidRPr="003D33B1">
        <w:rPr>
          <w:rFonts w:ascii="Angsana New" w:hAnsi="Angsana New"/>
          <w:color w:val="000000"/>
          <w:sz w:val="30"/>
          <w:szCs w:val="30"/>
          <w:cs/>
        </w:rPr>
        <w:t>ทั้งนี้หากครบกำหนดสัญญาและไม่มีคู่สัญญาฝ่ายใดบอกเลิกสัญญา สัญญาฉบับนี้จะมีผลบังคับใช้ต่อไปอีกคราวละหนึ่งปี</w:t>
      </w:r>
    </w:p>
    <w:p w:rsidR="00940CF8" w:rsidRDefault="00940CF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9E085C" w:rsidRPr="007A4D88" w:rsidRDefault="009E085C" w:rsidP="009E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7A4D8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tbl>
      <w:tblPr>
        <w:tblW w:w="928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231"/>
        <w:gridCol w:w="806"/>
        <w:gridCol w:w="1134"/>
        <w:gridCol w:w="236"/>
        <w:gridCol w:w="1134"/>
        <w:gridCol w:w="236"/>
        <w:gridCol w:w="1134"/>
        <w:gridCol w:w="236"/>
        <w:gridCol w:w="1133"/>
      </w:tblGrid>
      <w:tr w:rsidR="00CF48FB" w:rsidRPr="007A4D88" w:rsidTr="00EE14B9">
        <w:trPr>
          <w:trHeight w:val="397"/>
        </w:trPr>
        <w:tc>
          <w:tcPr>
            <w:tcW w:w="3231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8FB" w:rsidRPr="007A4D88" w:rsidTr="00EE14B9">
        <w:trPr>
          <w:trHeight w:val="397"/>
        </w:trPr>
        <w:tc>
          <w:tcPr>
            <w:tcW w:w="3231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F48FB" w:rsidRPr="007A4D88" w:rsidTr="00EE14B9">
        <w:trPr>
          <w:trHeight w:val="397"/>
        </w:trPr>
        <w:tc>
          <w:tcPr>
            <w:tcW w:w="3231" w:type="dxa"/>
            <w:vAlign w:val="bottom"/>
          </w:tcPr>
          <w:p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48FB" w:rsidRPr="007A4D88" w:rsidTr="00EE14B9">
        <w:trPr>
          <w:trHeight w:val="397"/>
        </w:trPr>
        <w:tc>
          <w:tcPr>
            <w:tcW w:w="3231" w:type="dxa"/>
          </w:tcPr>
          <w:p w:rsidR="00CF48FB" w:rsidRPr="00CF48FB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80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7A4D88" w:rsidRDefault="00EE14B9" w:rsidP="0044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7A4D88" w:rsidRDefault="00276BB1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6171A4" w:rsidRDefault="002F3102" w:rsidP="0068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CF48FB" w:rsidRPr="007A4D88" w:rsidRDefault="00201871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CF48FB" w:rsidRPr="007A4D88" w:rsidTr="00EE14B9">
        <w:trPr>
          <w:trHeight w:val="397"/>
        </w:trPr>
        <w:tc>
          <w:tcPr>
            <w:tcW w:w="3231" w:type="dxa"/>
          </w:tcPr>
          <w:p w:rsidR="00CF48FB" w:rsidRPr="00CF48FB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80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7A4D88" w:rsidRDefault="00EE14B9" w:rsidP="0044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16,721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7A4D88" w:rsidRDefault="00276BB1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69,918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6171A4" w:rsidRDefault="002F3102" w:rsidP="0068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1</w:t>
            </w:r>
            <w:r w:rsidR="006171A4" w:rsidRPr="006171A4">
              <w:rPr>
                <w:rFonts w:ascii="Angsana New" w:hAnsi="Angsana New"/>
                <w:sz w:val="30"/>
                <w:szCs w:val="30"/>
              </w:rPr>
              <w:t>3,004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CF48FB" w:rsidRPr="007A4D88" w:rsidRDefault="00201871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53,954</w:t>
            </w:r>
          </w:p>
        </w:tc>
      </w:tr>
      <w:tr w:rsidR="00CF48FB" w:rsidRPr="007A4D88" w:rsidTr="00EE14B9">
        <w:trPr>
          <w:trHeight w:val="397"/>
        </w:trPr>
        <w:tc>
          <w:tcPr>
            <w:tcW w:w="3231" w:type="dxa"/>
          </w:tcPr>
          <w:p w:rsidR="00CF48FB" w:rsidRPr="00CF48FB" w:rsidRDefault="00CF48FB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80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673096" w:rsidRDefault="00EE14B9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1,010,621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7A4D88" w:rsidRDefault="00276BB1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5,936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F48FB" w:rsidRPr="006171A4" w:rsidRDefault="002F3102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949,306</w:t>
            </w:r>
          </w:p>
        </w:tc>
        <w:tc>
          <w:tcPr>
            <w:tcW w:w="236" w:type="dxa"/>
            <w:vAlign w:val="bottom"/>
          </w:tcPr>
          <w:p w:rsidR="00CF48FB" w:rsidRPr="007A4D88" w:rsidRDefault="00CF48FB" w:rsidP="00CF4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CF48FB" w:rsidRPr="007A4D88" w:rsidRDefault="00201871" w:rsidP="00C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5,885</w:t>
            </w:r>
          </w:p>
        </w:tc>
      </w:tr>
      <w:tr w:rsidR="00EE14B9" w:rsidRPr="007A4D88" w:rsidTr="00EE14B9">
        <w:trPr>
          <w:trHeight w:val="397"/>
        </w:trPr>
        <w:tc>
          <w:tcPr>
            <w:tcW w:w="3231" w:type="dxa"/>
          </w:tcPr>
          <w:p w:rsidR="00EE14B9" w:rsidRPr="00F92902" w:rsidRDefault="00EE14B9" w:rsidP="00EE14B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806" w:type="dxa"/>
            <w:vAlign w:val="bottom"/>
          </w:tcPr>
          <w:p w:rsidR="00EE14B9" w:rsidRPr="007A4D88" w:rsidRDefault="00EE14B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EE14B9" w:rsidRPr="006171A4" w:rsidRDefault="00EE14B9" w:rsidP="0044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299,960</w:t>
            </w:r>
          </w:p>
        </w:tc>
        <w:tc>
          <w:tcPr>
            <w:tcW w:w="236" w:type="dxa"/>
            <w:vAlign w:val="bottom"/>
          </w:tcPr>
          <w:p w:rsidR="00EE14B9" w:rsidRPr="007A4D88" w:rsidRDefault="00EE14B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EE14B9" w:rsidRPr="007A4D88" w:rsidRDefault="00EE14B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99,932</w:t>
            </w:r>
          </w:p>
        </w:tc>
        <w:tc>
          <w:tcPr>
            <w:tcW w:w="236" w:type="dxa"/>
            <w:vAlign w:val="bottom"/>
          </w:tcPr>
          <w:p w:rsidR="00EE14B9" w:rsidRPr="007A4D88" w:rsidRDefault="00EE14B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EE14B9" w:rsidRPr="006171A4" w:rsidRDefault="00EE14B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299,960</w:t>
            </w:r>
          </w:p>
        </w:tc>
        <w:tc>
          <w:tcPr>
            <w:tcW w:w="236" w:type="dxa"/>
            <w:vAlign w:val="bottom"/>
          </w:tcPr>
          <w:p w:rsidR="00EE14B9" w:rsidRPr="007A4D88" w:rsidRDefault="00EE14B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EE14B9" w:rsidRPr="007A4D88" w:rsidRDefault="00EE14B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99,932</w:t>
            </w:r>
          </w:p>
        </w:tc>
      </w:tr>
      <w:tr w:rsidR="00EE14B9" w:rsidRPr="005A6DB6" w:rsidTr="00EE14B9">
        <w:trPr>
          <w:trHeight w:val="397"/>
        </w:trPr>
        <w:tc>
          <w:tcPr>
            <w:tcW w:w="3231" w:type="dxa"/>
            <w:vAlign w:val="bottom"/>
          </w:tcPr>
          <w:p w:rsidR="00EE14B9" w:rsidRPr="007A4D88" w:rsidRDefault="00EE14B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6" w:type="dxa"/>
            <w:vAlign w:val="bottom"/>
          </w:tcPr>
          <w:p w:rsidR="00EE14B9" w:rsidRPr="007A4D88" w:rsidRDefault="00EE14B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14B9" w:rsidRPr="004445C2" w:rsidRDefault="00EE14B9" w:rsidP="0044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45C2">
              <w:rPr>
                <w:rFonts w:ascii="Angsana New" w:hAnsi="Angsana New"/>
                <w:b/>
                <w:bCs/>
                <w:sz w:val="30"/>
                <w:szCs w:val="30"/>
              </w:rPr>
              <w:t>1,327,692</w:t>
            </w:r>
          </w:p>
        </w:tc>
        <w:tc>
          <w:tcPr>
            <w:tcW w:w="236" w:type="dxa"/>
            <w:vAlign w:val="bottom"/>
          </w:tcPr>
          <w:p w:rsidR="00EE14B9" w:rsidRPr="007A4D88" w:rsidRDefault="00EE14B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14B9" w:rsidRPr="007A4D88" w:rsidRDefault="00EE14B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176,156</w:t>
            </w:r>
          </w:p>
        </w:tc>
        <w:tc>
          <w:tcPr>
            <w:tcW w:w="236" w:type="dxa"/>
            <w:vAlign w:val="bottom"/>
          </w:tcPr>
          <w:p w:rsidR="00EE14B9" w:rsidRPr="00673096" w:rsidRDefault="00EE14B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14B9" w:rsidRPr="00673096" w:rsidRDefault="00EE14B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1,262,510</w:t>
            </w:r>
          </w:p>
        </w:tc>
        <w:tc>
          <w:tcPr>
            <w:tcW w:w="236" w:type="dxa"/>
            <w:vAlign w:val="bottom"/>
          </w:tcPr>
          <w:p w:rsidR="00EE14B9" w:rsidRPr="007A4D88" w:rsidRDefault="00EE14B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14B9" w:rsidRPr="000932ED" w:rsidRDefault="00EE14B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160,011</w:t>
            </w:r>
          </w:p>
        </w:tc>
      </w:tr>
    </w:tbl>
    <w:p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:rsidR="005B6F45" w:rsidRPr="007A4D88" w:rsidRDefault="009E085C" w:rsidP="008F3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7D2547" w:rsidRPr="007A4D88">
        <w:rPr>
          <w:rFonts w:ascii="Angsana New" w:hAnsi="Angsana New"/>
          <w:b/>
          <w:bCs/>
          <w:sz w:val="30"/>
          <w:szCs w:val="30"/>
        </w:rPr>
        <w:tab/>
      </w:r>
      <w:r w:rsidR="00192DBF" w:rsidRPr="007A4D88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613542" w:rsidRPr="00FF38E5" w:rsidRDefault="0061354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highlight w:val="yellow"/>
        </w:rPr>
      </w:pPr>
    </w:p>
    <w:tbl>
      <w:tblPr>
        <w:tblW w:w="928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231"/>
        <w:gridCol w:w="806"/>
        <w:gridCol w:w="1134"/>
        <w:gridCol w:w="236"/>
        <w:gridCol w:w="1134"/>
        <w:gridCol w:w="236"/>
        <w:gridCol w:w="1134"/>
        <w:gridCol w:w="236"/>
        <w:gridCol w:w="1133"/>
      </w:tblGrid>
      <w:tr w:rsidR="00AE2AF0" w:rsidRPr="00ED3D80" w:rsidTr="00F77A13">
        <w:trPr>
          <w:trHeight w:val="397"/>
        </w:trPr>
        <w:tc>
          <w:tcPr>
            <w:tcW w:w="3231" w:type="dxa"/>
            <w:vAlign w:val="bottom"/>
          </w:tcPr>
          <w:p w:rsidR="00AE2AF0" w:rsidRPr="007A4D88" w:rsidRDefault="00AE2AF0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AE2AF0" w:rsidRPr="007A4D88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:rsidR="00AE2AF0" w:rsidRPr="00ED3D80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AE2AF0" w:rsidRPr="00ED3D80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:rsidR="00AE2AF0" w:rsidRPr="00ED3D80" w:rsidRDefault="00AE2AF0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ED3D80" w:rsidTr="00F77A13">
        <w:trPr>
          <w:trHeight w:val="397"/>
        </w:trPr>
        <w:tc>
          <w:tcPr>
            <w:tcW w:w="3231" w:type="dxa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ED3D80" w:rsidTr="00F77A13">
        <w:trPr>
          <w:trHeight w:val="397"/>
        </w:trPr>
        <w:tc>
          <w:tcPr>
            <w:tcW w:w="3231" w:type="dxa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096" w:rsidRPr="00ED3D80" w:rsidTr="00F77A13">
        <w:trPr>
          <w:trHeight w:val="397"/>
        </w:trPr>
        <w:tc>
          <w:tcPr>
            <w:tcW w:w="3231" w:type="dxa"/>
            <w:vAlign w:val="bottom"/>
          </w:tcPr>
          <w:p w:rsidR="00673096" w:rsidRPr="00ED3D80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                   </w:t>
            </w:r>
          </w:p>
        </w:tc>
        <w:tc>
          <w:tcPr>
            <w:tcW w:w="806" w:type="dxa"/>
            <w:vAlign w:val="bottom"/>
          </w:tcPr>
          <w:p w:rsidR="00673096" w:rsidRPr="00ED3D80" w:rsidRDefault="000B1334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34" w:type="dxa"/>
            <w:vAlign w:val="bottom"/>
          </w:tcPr>
          <w:p w:rsidR="00673096" w:rsidRPr="00ED3D80" w:rsidRDefault="00AE1982" w:rsidP="0068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199,768</w:t>
            </w:r>
          </w:p>
        </w:tc>
        <w:tc>
          <w:tcPr>
            <w:tcW w:w="236" w:type="dxa"/>
            <w:vAlign w:val="bottom"/>
          </w:tcPr>
          <w:p w:rsidR="00673096" w:rsidRPr="00ED3D80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73096" w:rsidRPr="00ED3D80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213,701</w:t>
            </w:r>
          </w:p>
        </w:tc>
        <w:tc>
          <w:tcPr>
            <w:tcW w:w="236" w:type="dxa"/>
            <w:vAlign w:val="bottom"/>
          </w:tcPr>
          <w:p w:rsidR="00673096" w:rsidRPr="00ED3D80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73096" w:rsidRPr="00ED3D80" w:rsidRDefault="005E355A" w:rsidP="0068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187,465</w:t>
            </w:r>
          </w:p>
        </w:tc>
        <w:tc>
          <w:tcPr>
            <w:tcW w:w="236" w:type="dxa"/>
            <w:vAlign w:val="bottom"/>
          </w:tcPr>
          <w:p w:rsidR="00673096" w:rsidRPr="00ED3D80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673096" w:rsidRPr="00ED3D80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218,433</w:t>
            </w:r>
          </w:p>
        </w:tc>
      </w:tr>
      <w:tr w:rsidR="00673096" w:rsidRPr="00ED3D80" w:rsidTr="00F77A13">
        <w:trPr>
          <w:trHeight w:val="397"/>
        </w:trPr>
        <w:tc>
          <w:tcPr>
            <w:tcW w:w="3231" w:type="dxa"/>
            <w:vAlign w:val="bottom"/>
          </w:tcPr>
          <w:p w:rsidR="00673096" w:rsidRPr="00ED3D80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06" w:type="dxa"/>
            <w:vAlign w:val="bottom"/>
          </w:tcPr>
          <w:p w:rsidR="00673096" w:rsidRPr="00ED3D80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73096" w:rsidRPr="00ED3D80" w:rsidRDefault="00A70647" w:rsidP="0068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33</w:t>
            </w:r>
            <w:r w:rsidR="00684F3D">
              <w:rPr>
                <w:rFonts w:ascii="Angsana New" w:hAnsi="Angsana New"/>
                <w:sz w:val="30"/>
                <w:szCs w:val="30"/>
              </w:rPr>
              <w:t>6,444</w:t>
            </w:r>
          </w:p>
        </w:tc>
        <w:tc>
          <w:tcPr>
            <w:tcW w:w="236" w:type="dxa"/>
            <w:vAlign w:val="bottom"/>
          </w:tcPr>
          <w:p w:rsidR="00673096" w:rsidRPr="00ED3D80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73096" w:rsidRPr="00ED3D80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296,24</w:t>
            </w:r>
            <w:r w:rsidR="006940E4" w:rsidRPr="00ED3D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:rsidR="00673096" w:rsidRPr="00ED3D80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73096" w:rsidRPr="00ED3D80" w:rsidRDefault="00A70647" w:rsidP="0068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20</w:t>
            </w:r>
            <w:r w:rsidR="00684F3D">
              <w:rPr>
                <w:rFonts w:ascii="Angsana New" w:hAnsi="Angsana New"/>
                <w:sz w:val="30"/>
                <w:szCs w:val="30"/>
              </w:rPr>
              <w:t>2,207</w:t>
            </w:r>
          </w:p>
        </w:tc>
        <w:tc>
          <w:tcPr>
            <w:tcW w:w="236" w:type="dxa"/>
            <w:vAlign w:val="bottom"/>
          </w:tcPr>
          <w:p w:rsidR="00673096" w:rsidRPr="00ED3D80" w:rsidRDefault="00673096" w:rsidP="006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673096" w:rsidRPr="00ED3D80" w:rsidRDefault="00673096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245,677</w:t>
            </w:r>
          </w:p>
        </w:tc>
      </w:tr>
      <w:tr w:rsidR="003A2D75" w:rsidRPr="00ED3D80" w:rsidTr="00F77A13">
        <w:trPr>
          <w:trHeight w:val="397"/>
        </w:trPr>
        <w:tc>
          <w:tcPr>
            <w:tcW w:w="3231" w:type="dxa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6" w:type="dxa"/>
            <w:vAlign w:val="bottom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A2D75" w:rsidRPr="00684F3D" w:rsidRDefault="00684F3D" w:rsidP="0068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4F3D">
              <w:rPr>
                <w:rFonts w:ascii="Angsana New" w:hAnsi="Angsana New"/>
                <w:b/>
                <w:bCs/>
                <w:sz w:val="30"/>
                <w:szCs w:val="30"/>
              </w:rPr>
              <w:t>536,212</w:t>
            </w:r>
          </w:p>
        </w:tc>
        <w:tc>
          <w:tcPr>
            <w:tcW w:w="236" w:type="dxa"/>
            <w:vAlign w:val="bottom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A2D75" w:rsidRPr="00ED3D80" w:rsidRDefault="003A2D75" w:rsidP="0069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509,9</w:t>
            </w:r>
            <w:r w:rsidR="006940E4" w:rsidRPr="00ED3D80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vAlign w:val="bottom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A2D75" w:rsidRPr="00684F3D" w:rsidRDefault="00684F3D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389,672</w:t>
            </w:r>
          </w:p>
        </w:tc>
        <w:tc>
          <w:tcPr>
            <w:tcW w:w="236" w:type="dxa"/>
            <w:vAlign w:val="bottom"/>
          </w:tcPr>
          <w:p w:rsidR="003A2D75" w:rsidRPr="00ED3D80" w:rsidRDefault="003A2D75" w:rsidP="006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464,110</w:t>
            </w:r>
          </w:p>
        </w:tc>
      </w:tr>
      <w:tr w:rsidR="001B3EAE" w:rsidRPr="00ED3D80" w:rsidTr="00F77A13">
        <w:trPr>
          <w:trHeight w:val="397"/>
        </w:trPr>
        <w:tc>
          <w:tcPr>
            <w:tcW w:w="3231" w:type="dxa"/>
            <w:vAlign w:val="bottom"/>
          </w:tcPr>
          <w:p w:rsidR="001B3EAE" w:rsidRPr="00ED3D80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80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ED3D80" w:rsidRDefault="00A70647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(9,112)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ED3D80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(6,816)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ED3D80" w:rsidRDefault="00A70647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(9,112)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1B3EAE" w:rsidRPr="00ED3D80" w:rsidRDefault="001B3EAE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61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(6,816)</w:t>
            </w:r>
          </w:p>
        </w:tc>
      </w:tr>
      <w:tr w:rsidR="001B3EAE" w:rsidRPr="00ED3D80" w:rsidTr="009D2BE8">
        <w:trPr>
          <w:trHeight w:val="397"/>
        </w:trPr>
        <w:tc>
          <w:tcPr>
            <w:tcW w:w="3231" w:type="dxa"/>
            <w:vAlign w:val="bottom"/>
          </w:tcPr>
          <w:p w:rsidR="001B3EAE" w:rsidRPr="00ED3D80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รับคืน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นิตยสาร</w:t>
            </w:r>
          </w:p>
        </w:tc>
        <w:tc>
          <w:tcPr>
            <w:tcW w:w="80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ED3D80" w:rsidRDefault="00A70647" w:rsidP="0068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(23,91</w:t>
            </w:r>
            <w:r w:rsidR="00684F3D">
              <w:rPr>
                <w:rFonts w:ascii="Angsana New" w:hAnsi="Angsana New"/>
                <w:sz w:val="30"/>
                <w:szCs w:val="30"/>
              </w:rPr>
              <w:t>0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ED3D80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1B3EAE" w:rsidRPr="00ED3D80" w:rsidRDefault="00A70647" w:rsidP="0068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(23,91</w:t>
            </w:r>
            <w:r w:rsidR="00684F3D">
              <w:rPr>
                <w:rFonts w:ascii="Angsana New" w:hAnsi="Angsana New"/>
                <w:sz w:val="30"/>
                <w:szCs w:val="30"/>
              </w:rPr>
              <w:t>0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1B3EAE" w:rsidRPr="00ED3D80" w:rsidRDefault="001B3EAE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</w:tr>
      <w:tr w:rsidR="001B3EAE" w:rsidRPr="00ED3D80" w:rsidTr="009D2BE8">
        <w:trPr>
          <w:trHeight w:val="397"/>
        </w:trPr>
        <w:tc>
          <w:tcPr>
            <w:tcW w:w="3231" w:type="dxa"/>
            <w:vAlign w:val="bottom"/>
          </w:tcPr>
          <w:p w:rsidR="001B3EAE" w:rsidRPr="00ED3D80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0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B3EAE" w:rsidRPr="00ED3D80" w:rsidRDefault="00A70647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(11,221)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B3EAE" w:rsidRPr="00ED3D80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(7,235)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B3EAE" w:rsidRPr="00ED3D80" w:rsidRDefault="00A70647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(9,099)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1B3EAE" w:rsidRPr="00ED3D80" w:rsidRDefault="001B3EAE" w:rsidP="0086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(7,235)</w:t>
            </w:r>
          </w:p>
        </w:tc>
      </w:tr>
      <w:tr w:rsidR="001B3EAE" w:rsidRPr="00ED3D80" w:rsidTr="009D2BE8">
        <w:trPr>
          <w:trHeight w:val="397"/>
        </w:trPr>
        <w:tc>
          <w:tcPr>
            <w:tcW w:w="3231" w:type="dxa"/>
            <w:vAlign w:val="bottom"/>
          </w:tcPr>
          <w:p w:rsidR="001B3EAE" w:rsidRPr="00ED3D80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EAE" w:rsidRPr="00ED3D80" w:rsidRDefault="00684F3D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491,969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EAE" w:rsidRPr="00ED3D80" w:rsidRDefault="001B3EAE" w:rsidP="0069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464,17</w:t>
            </w:r>
            <w:r w:rsidR="006940E4" w:rsidRPr="00ED3D8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EAE" w:rsidRPr="00ED3D80" w:rsidRDefault="00AE1982" w:rsidP="00684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684F3D">
              <w:rPr>
                <w:rFonts w:ascii="Angsana New" w:hAnsi="Angsana New"/>
                <w:b/>
                <w:bCs/>
                <w:sz w:val="30"/>
                <w:szCs w:val="30"/>
              </w:rPr>
              <w:t>7,551</w:t>
            </w:r>
          </w:p>
        </w:tc>
        <w:tc>
          <w:tcPr>
            <w:tcW w:w="236" w:type="dxa"/>
            <w:vAlign w:val="bottom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3EAE" w:rsidRPr="00ED3D80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418,333</w:t>
            </w:r>
          </w:p>
        </w:tc>
      </w:tr>
      <w:tr w:rsidR="009D2BE8" w:rsidRPr="00ED3D80" w:rsidTr="009D2BE8">
        <w:trPr>
          <w:trHeight w:val="397"/>
        </w:trPr>
        <w:tc>
          <w:tcPr>
            <w:tcW w:w="3231" w:type="dxa"/>
            <w:vAlign w:val="bottom"/>
          </w:tcPr>
          <w:p w:rsidR="009D2BE8" w:rsidRPr="00ED3D80" w:rsidRDefault="009D2BE8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:rsidR="009D2BE8" w:rsidRPr="00ED3D80" w:rsidRDefault="009D2BE8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9D2BE8" w:rsidRPr="00ED3D80" w:rsidRDefault="009D2BE8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D2BE8" w:rsidRPr="00ED3D80" w:rsidRDefault="009D2BE8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9D2BE8" w:rsidRPr="00ED3D80" w:rsidRDefault="009D2BE8" w:rsidP="0069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D2BE8" w:rsidRPr="00ED3D80" w:rsidRDefault="009D2BE8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9D2BE8" w:rsidRPr="00ED3D80" w:rsidRDefault="009D2BE8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9D2BE8" w:rsidRPr="00ED3D80" w:rsidRDefault="009D2BE8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9D2BE8" w:rsidRPr="00ED3D80" w:rsidRDefault="009D2BE8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3D80" w:rsidRPr="005A6DB6" w:rsidTr="009D2BE8">
        <w:trPr>
          <w:trHeight w:val="397"/>
        </w:trPr>
        <w:tc>
          <w:tcPr>
            <w:tcW w:w="3231" w:type="dxa"/>
            <w:vAlign w:val="bottom"/>
          </w:tcPr>
          <w:p w:rsidR="002B3EE3" w:rsidRDefault="002B3EE3" w:rsidP="00ED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กลับรายการ) </w:t>
            </w:r>
            <w:r w:rsidR="00ED3D80" w:rsidRPr="00ED3D80">
              <w:rPr>
                <w:rFonts w:ascii="Angsana New" w:hAnsi="Angsana New"/>
                <w:sz w:val="30"/>
                <w:szCs w:val="30"/>
                <w:cs/>
              </w:rPr>
              <w:t>หนี้สูญและ</w:t>
            </w:r>
          </w:p>
          <w:p w:rsidR="00ED3D80" w:rsidRPr="00ED3D80" w:rsidRDefault="002B3EE3" w:rsidP="00ED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ED3D80" w:rsidRPr="00ED3D80">
              <w:rPr>
                <w:rFonts w:ascii="Angsana New" w:hAnsi="Angsana New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806" w:type="dxa"/>
            <w:vAlign w:val="bottom"/>
          </w:tcPr>
          <w:p w:rsidR="00ED3D80" w:rsidRPr="00ED3D80" w:rsidRDefault="00ED3D80" w:rsidP="00ED3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ED3D80" w:rsidRPr="0027381C" w:rsidRDefault="0027381C" w:rsidP="0027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81C">
              <w:rPr>
                <w:rFonts w:ascii="Angsana New" w:hAnsi="Angsana New"/>
                <w:b/>
                <w:bCs/>
                <w:sz w:val="30"/>
                <w:szCs w:val="30"/>
              </w:rPr>
              <w:t>(1,534)</w:t>
            </w:r>
          </w:p>
        </w:tc>
        <w:tc>
          <w:tcPr>
            <w:tcW w:w="236" w:type="dxa"/>
            <w:vAlign w:val="bottom"/>
          </w:tcPr>
          <w:p w:rsidR="00ED3D80" w:rsidRPr="00ED3D80" w:rsidRDefault="00ED3D80" w:rsidP="00ED3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ED3D80" w:rsidRPr="00ED3D80" w:rsidRDefault="0027381C" w:rsidP="0027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1,899</w:t>
            </w:r>
          </w:p>
        </w:tc>
        <w:tc>
          <w:tcPr>
            <w:tcW w:w="236" w:type="dxa"/>
            <w:vAlign w:val="bottom"/>
          </w:tcPr>
          <w:p w:rsidR="00ED3D80" w:rsidRPr="00ED3D80" w:rsidRDefault="00ED3D80" w:rsidP="00ED3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ED3D80" w:rsidRPr="0027381C" w:rsidRDefault="0027381C" w:rsidP="002B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81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B3EE3">
              <w:rPr>
                <w:rFonts w:ascii="Angsana New" w:hAnsi="Angsana New"/>
                <w:b/>
                <w:bCs/>
                <w:sz w:val="30"/>
                <w:szCs w:val="30"/>
              </w:rPr>
              <w:t>3,656</w:t>
            </w:r>
            <w:r w:rsidRPr="0027381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ED3D80" w:rsidRPr="00ED3D80" w:rsidRDefault="00ED3D80" w:rsidP="00ED3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ED3D80" w:rsidRPr="007A4D88" w:rsidRDefault="0027381C" w:rsidP="0027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1,899</w:t>
            </w:r>
          </w:p>
        </w:tc>
      </w:tr>
    </w:tbl>
    <w:p w:rsidR="00680729" w:rsidRPr="00865E92" w:rsidRDefault="00680729" w:rsidP="0080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sz w:val="30"/>
          <w:szCs w:val="30"/>
        </w:rPr>
      </w:pPr>
      <w:r w:rsidRPr="00865E92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865E92">
        <w:rPr>
          <w:rFonts w:ascii="Angsana New" w:hAnsi="Angsana New"/>
          <w:sz w:val="30"/>
          <w:szCs w:val="30"/>
        </w:rPr>
        <w:t xml:space="preserve"> </w:t>
      </w:r>
      <w:r w:rsidRPr="00865E92">
        <w:rPr>
          <w:rFonts w:ascii="Angsana New" w:hAnsi="Angsana New"/>
          <w:sz w:val="30"/>
          <w:szCs w:val="30"/>
          <w:cs/>
        </w:rPr>
        <w:t>มีดังนี้</w:t>
      </w:r>
    </w:p>
    <w:p w:rsidR="00680729" w:rsidRPr="00CD0D6F" w:rsidRDefault="006807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927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750"/>
        <w:gridCol w:w="1238"/>
        <w:gridCol w:w="236"/>
        <w:gridCol w:w="1188"/>
        <w:gridCol w:w="273"/>
        <w:gridCol w:w="1164"/>
        <w:gridCol w:w="260"/>
        <w:gridCol w:w="1161"/>
      </w:tblGrid>
      <w:tr w:rsidR="00C81617" w:rsidRPr="00ED3D80" w:rsidTr="00910D08">
        <w:trPr>
          <w:tblHeader/>
        </w:trPr>
        <w:tc>
          <w:tcPr>
            <w:tcW w:w="2023" w:type="pct"/>
          </w:tcPr>
          <w:p w:rsidR="00C81617" w:rsidRPr="00CD0D6F" w:rsidRDefault="00C81617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:rsidR="00C81617" w:rsidRPr="00ED3D80" w:rsidRDefault="00C81617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81617" w:rsidRPr="00ED3D80" w:rsidRDefault="00C81617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:rsidR="00C81617" w:rsidRPr="00ED3D80" w:rsidRDefault="00C81617" w:rsidP="00F3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D75" w:rsidRPr="00ED3D80" w:rsidTr="00910D08">
        <w:trPr>
          <w:tblHeader/>
        </w:trPr>
        <w:tc>
          <w:tcPr>
            <w:tcW w:w="202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0" w:type="pct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A2D75" w:rsidRPr="00ED3D80" w:rsidTr="0097667A">
        <w:trPr>
          <w:tblHeader/>
        </w:trPr>
        <w:tc>
          <w:tcPr>
            <w:tcW w:w="202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pct"/>
            <w:gridSpan w:val="7"/>
          </w:tcPr>
          <w:p w:rsidR="003A2D75" w:rsidRPr="00ED3D80" w:rsidRDefault="003A2D75" w:rsidP="003A2D7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A2D75" w:rsidRPr="00ED3D80" w:rsidTr="00910D08">
        <w:tc>
          <w:tcPr>
            <w:tcW w:w="202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68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D75" w:rsidRPr="00ED3D80" w:rsidTr="00910D08">
        <w:trPr>
          <w:trHeight w:val="362"/>
        </w:trPr>
        <w:tc>
          <w:tcPr>
            <w:tcW w:w="202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8" w:type="pct"/>
          </w:tcPr>
          <w:p w:rsidR="003A2D75" w:rsidRPr="00ED3D80" w:rsidRDefault="00003BED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188,538</w:t>
            </w: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213,503</w:t>
            </w:r>
          </w:p>
        </w:tc>
        <w:tc>
          <w:tcPr>
            <w:tcW w:w="14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3A2D75" w:rsidRPr="00ED3D80" w:rsidRDefault="00AE1982" w:rsidP="00A4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0"/>
              </w:tabs>
              <w:spacing w:after="0" w:line="240" w:lineRule="auto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185,03</w:t>
            </w:r>
            <w:r w:rsidR="00F42D8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218,055</w:t>
            </w:r>
          </w:p>
        </w:tc>
      </w:tr>
      <w:tr w:rsidR="00910D08" w:rsidRPr="00ED3D80" w:rsidTr="00910D08">
        <w:trPr>
          <w:trHeight w:val="425"/>
        </w:trPr>
        <w:tc>
          <w:tcPr>
            <w:tcW w:w="2023" w:type="pct"/>
          </w:tcPr>
          <w:p w:rsidR="00910D08" w:rsidRPr="00ED3D80" w:rsidRDefault="00910D08" w:rsidP="0091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68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910D08" w:rsidRPr="00ED3D80" w:rsidRDefault="00910D08" w:rsidP="0091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D08" w:rsidRPr="00ED3D80" w:rsidTr="00910D08">
        <w:trPr>
          <w:trHeight w:val="362"/>
        </w:trPr>
        <w:tc>
          <w:tcPr>
            <w:tcW w:w="2023" w:type="pct"/>
          </w:tcPr>
          <w:p w:rsidR="00910D08" w:rsidRPr="00ED3D80" w:rsidRDefault="00910D08" w:rsidP="0091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47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910D08" w:rsidRPr="00ED3D80" w:rsidRDefault="00910D08" w:rsidP="0091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910D08" w:rsidRPr="00ED3D80" w:rsidRDefault="00910D08" w:rsidP="0091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003BED" w:rsidRPr="00ED3D80" w:rsidTr="00910D08">
        <w:trPr>
          <w:trHeight w:val="362"/>
        </w:trPr>
        <w:tc>
          <w:tcPr>
            <w:tcW w:w="2023" w:type="pct"/>
          </w:tcPr>
          <w:p w:rsidR="00003BED" w:rsidRPr="00ED3D80" w:rsidRDefault="00003BED" w:rsidP="000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:rsidR="00003BED" w:rsidRPr="00ED3D80" w:rsidRDefault="00003BED" w:rsidP="0000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ED3D80">
              <w:rPr>
                <w:rFonts w:ascii="Angsana New" w:hAnsi="Angsana New"/>
                <w:sz w:val="30"/>
                <w:szCs w:val="30"/>
              </w:rPr>
              <w:t>,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230</w:t>
            </w:r>
          </w:p>
        </w:tc>
        <w:tc>
          <w:tcPr>
            <w:tcW w:w="127" w:type="pct"/>
          </w:tcPr>
          <w:p w:rsidR="00003BED" w:rsidRPr="00ED3D80" w:rsidRDefault="00003BED" w:rsidP="0000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003BED" w:rsidRPr="00ED3D80" w:rsidRDefault="00003BED" w:rsidP="0000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03BED" w:rsidRPr="00ED3D80" w:rsidRDefault="00003BED" w:rsidP="0000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003BED" w:rsidRPr="00ED3D80" w:rsidRDefault="00003BED" w:rsidP="00A4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0"/>
              </w:tabs>
              <w:spacing w:after="0" w:line="240" w:lineRule="auto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2,434</w:t>
            </w:r>
          </w:p>
        </w:tc>
        <w:tc>
          <w:tcPr>
            <w:tcW w:w="140" w:type="pct"/>
          </w:tcPr>
          <w:p w:rsidR="00003BED" w:rsidRPr="00ED3D80" w:rsidRDefault="00003BED" w:rsidP="0000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03BED" w:rsidRPr="00ED3D80" w:rsidRDefault="00003BED" w:rsidP="0000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2FCA" w:rsidRPr="00ED3D80" w:rsidTr="00910D08">
        <w:trPr>
          <w:trHeight w:val="352"/>
        </w:trPr>
        <w:tc>
          <w:tcPr>
            <w:tcW w:w="2023" w:type="pct"/>
          </w:tcPr>
          <w:p w:rsidR="00862FCA" w:rsidRPr="00ED3D80" w:rsidRDefault="00862FCA" w:rsidP="0086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:rsidR="00862FCA" w:rsidRPr="00ED3D80" w:rsidRDefault="00003BED" w:rsidP="0091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199,768</w:t>
            </w:r>
          </w:p>
        </w:tc>
        <w:tc>
          <w:tcPr>
            <w:tcW w:w="127" w:type="pct"/>
          </w:tcPr>
          <w:p w:rsidR="00862FCA" w:rsidRPr="00ED3D80" w:rsidRDefault="00862FCA" w:rsidP="0086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862FCA" w:rsidRPr="00ED3D80" w:rsidRDefault="00910D08" w:rsidP="0086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213,701</w:t>
            </w:r>
          </w:p>
        </w:tc>
        <w:tc>
          <w:tcPr>
            <w:tcW w:w="147" w:type="pct"/>
          </w:tcPr>
          <w:p w:rsidR="00862FCA" w:rsidRPr="00ED3D80" w:rsidRDefault="00862FCA" w:rsidP="0086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862FCA" w:rsidRPr="00ED3D80" w:rsidRDefault="00AE1982" w:rsidP="0086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187,46</w:t>
            </w:r>
            <w:r w:rsidR="00F42D8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:rsidR="00862FCA" w:rsidRPr="00ED3D80" w:rsidRDefault="00862FCA" w:rsidP="0086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862FCA" w:rsidRPr="00ED3D80" w:rsidRDefault="00910D08" w:rsidP="0086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218,433</w:t>
            </w:r>
          </w:p>
        </w:tc>
      </w:tr>
      <w:tr w:rsidR="001B3EAE" w:rsidRPr="00ED3D80" w:rsidTr="00910D08">
        <w:trPr>
          <w:trHeight w:val="407"/>
        </w:trPr>
        <w:tc>
          <w:tcPr>
            <w:tcW w:w="2023" w:type="pct"/>
          </w:tcPr>
          <w:p w:rsidR="001B3EAE" w:rsidRPr="00ED3D80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ประมาณการรับคืนนิตยสาร</w:t>
            </w:r>
          </w:p>
        </w:tc>
        <w:tc>
          <w:tcPr>
            <w:tcW w:w="668" w:type="pct"/>
            <w:vAlign w:val="bottom"/>
          </w:tcPr>
          <w:p w:rsidR="001B3EAE" w:rsidRPr="00ED3D80" w:rsidRDefault="00862FCA" w:rsidP="0080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(23,91</w:t>
            </w:r>
            <w:r w:rsidR="00804519">
              <w:rPr>
                <w:rFonts w:ascii="Angsana New" w:hAnsi="Angsana New"/>
                <w:sz w:val="30"/>
                <w:szCs w:val="30"/>
              </w:rPr>
              <w:t>0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  <w:tc>
          <w:tcPr>
            <w:tcW w:w="147" w:type="pct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1B3EAE" w:rsidRPr="00ED3D80" w:rsidRDefault="00910D08" w:rsidP="0080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(23,91</w:t>
            </w:r>
            <w:r w:rsidR="00804519">
              <w:rPr>
                <w:rFonts w:ascii="Angsana New" w:hAnsi="Angsana New"/>
                <w:sz w:val="30"/>
                <w:szCs w:val="30"/>
              </w:rPr>
              <w:t>0</w:t>
            </w:r>
            <w:r w:rsidRPr="00ED3D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:rsidR="001B3EAE" w:rsidRPr="00ED3D80" w:rsidRDefault="001B3EAE" w:rsidP="00A4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1B3EAE" w:rsidRPr="00ED3D80" w:rsidRDefault="001B3EAE" w:rsidP="00A4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(31,726)</w:t>
            </w:r>
          </w:p>
        </w:tc>
      </w:tr>
      <w:tr w:rsidR="001B3EAE" w:rsidRPr="00FF38E5" w:rsidTr="00910D08">
        <w:tc>
          <w:tcPr>
            <w:tcW w:w="2023" w:type="pct"/>
          </w:tcPr>
          <w:p w:rsidR="001B3EAE" w:rsidRPr="00ED3D80" w:rsidRDefault="001B3EAE" w:rsidP="001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:rsidR="001B3EAE" w:rsidRPr="00ED3D80" w:rsidRDefault="00003BED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175,85</w:t>
            </w:r>
            <w:r w:rsidR="00A431B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181,975</w:t>
            </w:r>
          </w:p>
        </w:tc>
        <w:tc>
          <w:tcPr>
            <w:tcW w:w="147" w:type="pct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1B3EAE" w:rsidRPr="00ED3D80" w:rsidRDefault="00AE1982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163,55</w:t>
            </w:r>
            <w:r w:rsidR="00F42D8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:rsidR="001B3EAE" w:rsidRPr="00ED3D80" w:rsidRDefault="001B3EAE" w:rsidP="001B3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:rsidR="001B3EAE" w:rsidRPr="00CD0D6F" w:rsidRDefault="001B3EAE" w:rsidP="00A4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186,707</w:t>
            </w:r>
          </w:p>
        </w:tc>
      </w:tr>
    </w:tbl>
    <w:p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241"/>
        <w:gridCol w:w="237"/>
        <w:gridCol w:w="1184"/>
        <w:gridCol w:w="271"/>
        <w:gridCol w:w="1164"/>
        <w:gridCol w:w="258"/>
        <w:gridCol w:w="1160"/>
      </w:tblGrid>
      <w:tr w:rsidR="003A2D75" w:rsidRPr="00ED3D80" w:rsidTr="004338E1">
        <w:tc>
          <w:tcPr>
            <w:tcW w:w="203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6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D75" w:rsidRPr="00ED3D80" w:rsidTr="004338E1">
        <w:tc>
          <w:tcPr>
            <w:tcW w:w="203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7" w:type="pct"/>
          </w:tcPr>
          <w:p w:rsidR="003A2D75" w:rsidRPr="00ED3D80" w:rsidRDefault="002F61FD" w:rsidP="00A4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26</w:t>
            </w:r>
            <w:r w:rsidR="00A431BE">
              <w:rPr>
                <w:rFonts w:ascii="Angsana New" w:hAnsi="Angsana New"/>
                <w:sz w:val="30"/>
                <w:szCs w:val="30"/>
              </w:rPr>
              <w:t>2,428</w:t>
            </w: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A2D75" w:rsidRPr="00ED3D80" w:rsidRDefault="00777C94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226,141</w:t>
            </w:r>
          </w:p>
        </w:tc>
        <w:tc>
          <w:tcPr>
            <w:tcW w:w="14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A2D75" w:rsidRPr="00ED3D80" w:rsidRDefault="00947BC4" w:rsidP="00A4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17</w:t>
            </w:r>
            <w:r w:rsidR="00A431BE">
              <w:rPr>
                <w:rFonts w:ascii="Angsana New" w:hAnsi="Angsana New"/>
                <w:sz w:val="30"/>
                <w:szCs w:val="30"/>
              </w:rPr>
              <w:t>0,85</w:t>
            </w:r>
            <w:r w:rsidR="0085797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A2D75" w:rsidRPr="00ED3D80" w:rsidRDefault="003A2D75" w:rsidP="0077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</w:t>
            </w:r>
            <w:r w:rsidR="00777C94">
              <w:rPr>
                <w:rFonts w:ascii="Angsana New" w:hAnsi="Angsana New"/>
                <w:sz w:val="30"/>
                <w:szCs w:val="30"/>
              </w:rPr>
              <w:t>91,855</w:t>
            </w:r>
          </w:p>
        </w:tc>
      </w:tr>
      <w:tr w:rsidR="003A2D75" w:rsidRPr="00ED3D80" w:rsidTr="004338E1">
        <w:tc>
          <w:tcPr>
            <w:tcW w:w="203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:rsidR="003A2D75" w:rsidRPr="00ED3D80" w:rsidRDefault="003A2D75" w:rsidP="00947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A2D75" w:rsidRPr="00ED3D80" w:rsidRDefault="003A2D75" w:rsidP="00947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D75" w:rsidRPr="00ED3D80" w:rsidTr="004338E1">
        <w:tc>
          <w:tcPr>
            <w:tcW w:w="203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:rsidR="003A2D75" w:rsidRPr="00ED3D80" w:rsidRDefault="002F61FD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41,387</w:t>
            </w: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A2D75" w:rsidRPr="00ED3D80" w:rsidRDefault="003A2D75" w:rsidP="00857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42,2</w:t>
            </w:r>
            <w:r w:rsidR="0085797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A2D75" w:rsidRPr="00ED3D80" w:rsidRDefault="00947BC4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19,623</w:t>
            </w:r>
          </w:p>
        </w:tc>
        <w:tc>
          <w:tcPr>
            <w:tcW w:w="139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33,816</w:t>
            </w:r>
          </w:p>
        </w:tc>
      </w:tr>
      <w:tr w:rsidR="003A2D75" w:rsidRPr="00ED3D80" w:rsidTr="004338E1">
        <w:tc>
          <w:tcPr>
            <w:tcW w:w="203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:rsidR="003A2D75" w:rsidRPr="00ED3D80" w:rsidRDefault="002F61FD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3,822</w:t>
            </w: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  <w:tc>
          <w:tcPr>
            <w:tcW w:w="14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A2D75" w:rsidRPr="00ED3D80" w:rsidRDefault="00947BC4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2,058</w:t>
            </w:r>
          </w:p>
        </w:tc>
        <w:tc>
          <w:tcPr>
            <w:tcW w:w="139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6,326</w:t>
            </w:r>
          </w:p>
        </w:tc>
      </w:tr>
      <w:tr w:rsidR="003A2D75" w:rsidRPr="00ED3D80" w:rsidTr="004338E1">
        <w:tc>
          <w:tcPr>
            <w:tcW w:w="203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:rsidR="003A2D75" w:rsidRPr="00ED3D80" w:rsidRDefault="002F61FD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4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A2D75" w:rsidRPr="00ED3D80" w:rsidRDefault="00947BC4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139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3A2D75" w:rsidRPr="00ED3D80" w:rsidTr="004338E1">
        <w:tc>
          <w:tcPr>
            <w:tcW w:w="203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3A2D75" w:rsidRPr="00ED3D80" w:rsidRDefault="002F61FD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7,903</w:t>
            </w: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12,077</w:t>
            </w:r>
          </w:p>
        </w:tc>
        <w:tc>
          <w:tcPr>
            <w:tcW w:w="14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3A2D75" w:rsidRPr="00ED3D80" w:rsidRDefault="00947BC4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7,73</w:t>
            </w:r>
            <w:r w:rsidR="00003BE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9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12,077</w:t>
            </w:r>
          </w:p>
        </w:tc>
      </w:tr>
      <w:tr w:rsidR="003A2D75" w:rsidRPr="00ED3D80" w:rsidTr="004338E1">
        <w:tc>
          <w:tcPr>
            <w:tcW w:w="203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3A2D75" w:rsidRPr="00ED3D80" w:rsidRDefault="00003BED" w:rsidP="00A4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431BE">
              <w:rPr>
                <w:rFonts w:ascii="Angsana New" w:hAnsi="Angsana New"/>
                <w:b/>
                <w:bCs/>
                <w:sz w:val="30"/>
                <w:szCs w:val="30"/>
              </w:rPr>
              <w:t>8,105</w:t>
            </w: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3A2D75" w:rsidRPr="00ED3D80" w:rsidRDefault="00777C94" w:rsidP="0077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287,874</w:t>
            </w:r>
          </w:p>
        </w:tc>
        <w:tc>
          <w:tcPr>
            <w:tcW w:w="14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3A2D75" w:rsidRPr="00ED3D80" w:rsidRDefault="00A431BE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201,35</w:t>
            </w:r>
            <w:r w:rsidR="008579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3A2D75" w:rsidRPr="00ED3D80" w:rsidRDefault="003A2D75" w:rsidP="00777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77C94">
              <w:rPr>
                <w:rFonts w:ascii="Angsana New" w:hAnsi="Angsana New"/>
                <w:b/>
                <w:bCs/>
                <w:sz w:val="30"/>
                <w:szCs w:val="30"/>
              </w:rPr>
              <w:t>44,790</w:t>
            </w:r>
          </w:p>
        </w:tc>
      </w:tr>
      <w:tr w:rsidR="003A2D75" w:rsidRPr="00ED3D80" w:rsidTr="004338E1">
        <w:tc>
          <w:tcPr>
            <w:tcW w:w="203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67" w:type="pct"/>
          </w:tcPr>
          <w:p w:rsidR="003A2D75" w:rsidRPr="00ED3D80" w:rsidRDefault="00947BC4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18,339</w:t>
            </w:r>
          </w:p>
        </w:tc>
        <w:tc>
          <w:tcPr>
            <w:tcW w:w="127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3A2D75" w:rsidRPr="00ED3D80" w:rsidRDefault="00777C94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8,375</w:t>
            </w:r>
          </w:p>
        </w:tc>
        <w:tc>
          <w:tcPr>
            <w:tcW w:w="146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3A2D75" w:rsidRPr="00ED3D80" w:rsidRDefault="00947BC4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139" w:type="pct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3A2D75" w:rsidRPr="00ED3D80" w:rsidRDefault="00777C94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3A2D75" w:rsidRPr="00ED3D80" w:rsidTr="004338E1">
        <w:tc>
          <w:tcPr>
            <w:tcW w:w="2033" w:type="pct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:rsidR="003A2D75" w:rsidRPr="00ED3D80" w:rsidRDefault="00947BC4" w:rsidP="00A5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A549D6">
              <w:rPr>
                <w:rFonts w:ascii="Angsana New" w:hAnsi="Angsana New"/>
                <w:b/>
                <w:bCs/>
                <w:sz w:val="30"/>
                <w:szCs w:val="30"/>
              </w:rPr>
              <w:t>6,444</w:t>
            </w:r>
          </w:p>
        </w:tc>
        <w:tc>
          <w:tcPr>
            <w:tcW w:w="127" w:type="pct"/>
            <w:vAlign w:val="bottom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:rsidR="003A2D75" w:rsidRPr="00ED3D80" w:rsidRDefault="003A2D75" w:rsidP="00A33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296,24</w:t>
            </w:r>
            <w:r w:rsidR="00C27E4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  <w:vAlign w:val="bottom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3A2D75" w:rsidRPr="00ED3D80" w:rsidRDefault="002A69EE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202,20</w:t>
            </w:r>
            <w:r w:rsidR="00A549D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9" w:type="pct"/>
            <w:vAlign w:val="bottom"/>
          </w:tcPr>
          <w:p w:rsidR="003A2D75" w:rsidRPr="00ED3D80" w:rsidRDefault="003A2D75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:rsidR="003A2D75" w:rsidRPr="00ED3D80" w:rsidRDefault="003A2D75" w:rsidP="003A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245,677</w:t>
            </w:r>
          </w:p>
        </w:tc>
      </w:tr>
      <w:tr w:rsidR="00D14E28" w:rsidRPr="00ED3D80" w:rsidTr="004338E1">
        <w:tc>
          <w:tcPr>
            <w:tcW w:w="2033" w:type="pct"/>
          </w:tcPr>
          <w:p w:rsidR="00D14E28" w:rsidRPr="00ED3D80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:rsidR="00D14E28" w:rsidRPr="00ED3D80" w:rsidRDefault="00947BC4" w:rsidP="00A3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(9,112)</w:t>
            </w:r>
          </w:p>
        </w:tc>
        <w:tc>
          <w:tcPr>
            <w:tcW w:w="127" w:type="pct"/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14E28" w:rsidRPr="00ED3D80" w:rsidRDefault="00D14E28" w:rsidP="00A33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after="0" w:line="240" w:lineRule="auto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(6,816)</w:t>
            </w:r>
          </w:p>
        </w:tc>
        <w:tc>
          <w:tcPr>
            <w:tcW w:w="146" w:type="pct"/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D14E28" w:rsidRPr="00ED3D80" w:rsidRDefault="00947BC4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(9,112)</w:t>
            </w:r>
          </w:p>
        </w:tc>
        <w:tc>
          <w:tcPr>
            <w:tcW w:w="139" w:type="pct"/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(6,816)</w:t>
            </w:r>
          </w:p>
        </w:tc>
      </w:tr>
      <w:tr w:rsidR="00D14E28" w:rsidRPr="00ED3D80" w:rsidTr="004338E1">
        <w:tc>
          <w:tcPr>
            <w:tcW w:w="2033" w:type="pct"/>
          </w:tcPr>
          <w:p w:rsidR="00D14E28" w:rsidRPr="00ED3D80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:rsidR="00D14E28" w:rsidRPr="00ED3D80" w:rsidRDefault="00947BC4" w:rsidP="00A3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(11,221)</w:t>
            </w:r>
          </w:p>
        </w:tc>
        <w:tc>
          <w:tcPr>
            <w:tcW w:w="127" w:type="pct"/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D14E28" w:rsidRPr="00ED3D80" w:rsidRDefault="00D14E28" w:rsidP="00A33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after="0" w:line="240" w:lineRule="auto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(7,235)</w:t>
            </w:r>
          </w:p>
        </w:tc>
        <w:tc>
          <w:tcPr>
            <w:tcW w:w="146" w:type="pct"/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D14E28" w:rsidRPr="00ED3D80" w:rsidRDefault="00947BC4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(9,099)</w:t>
            </w:r>
          </w:p>
        </w:tc>
        <w:tc>
          <w:tcPr>
            <w:tcW w:w="139" w:type="pct"/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(7,235)</w:t>
            </w:r>
          </w:p>
        </w:tc>
      </w:tr>
      <w:tr w:rsidR="00D14E28" w:rsidRPr="00ED3D80" w:rsidTr="004338E1">
        <w:tc>
          <w:tcPr>
            <w:tcW w:w="2033" w:type="pct"/>
          </w:tcPr>
          <w:p w:rsidR="00D14E28" w:rsidRPr="00ED3D80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:rsidR="00D14E28" w:rsidRPr="00ED3D80" w:rsidRDefault="00947BC4" w:rsidP="00A4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431BE">
              <w:rPr>
                <w:rFonts w:ascii="Angsana New" w:hAnsi="Angsana New"/>
                <w:b/>
                <w:bCs/>
                <w:sz w:val="30"/>
                <w:szCs w:val="30"/>
              </w:rPr>
              <w:t>6,111</w:t>
            </w:r>
          </w:p>
        </w:tc>
        <w:tc>
          <w:tcPr>
            <w:tcW w:w="127" w:type="pct"/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D14E28" w:rsidRPr="00ED3D80" w:rsidRDefault="00D14E28" w:rsidP="0097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282,19</w:t>
            </w:r>
            <w:r w:rsidR="0097667A" w:rsidRPr="00ED3D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:rsidR="00D14E28" w:rsidRPr="00ED3D80" w:rsidRDefault="00947BC4" w:rsidP="00A4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A431BE">
              <w:rPr>
                <w:rFonts w:ascii="Angsana New" w:hAnsi="Angsana New"/>
                <w:b/>
                <w:bCs/>
                <w:sz w:val="30"/>
                <w:szCs w:val="30"/>
              </w:rPr>
              <w:t>3,99</w:t>
            </w:r>
            <w:r w:rsidR="00F42D8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:rsidR="00D14E28" w:rsidRPr="00ED3D80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231,626</w:t>
            </w:r>
          </w:p>
        </w:tc>
      </w:tr>
      <w:tr w:rsidR="00D14E28" w:rsidRPr="00ED3D80" w:rsidTr="004338E1">
        <w:trPr>
          <w:trHeight w:val="190"/>
        </w:trPr>
        <w:tc>
          <w:tcPr>
            <w:tcW w:w="2033" w:type="pct"/>
          </w:tcPr>
          <w:p w:rsidR="00D14E28" w:rsidRPr="00003BED" w:rsidRDefault="00D14E28" w:rsidP="0071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D14E28" w:rsidRPr="00003BED" w:rsidRDefault="00D14E28" w:rsidP="0071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27" w:type="pct"/>
          </w:tcPr>
          <w:p w:rsidR="00D14E28" w:rsidRPr="00003BED" w:rsidRDefault="00D14E28" w:rsidP="0071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D14E28" w:rsidRPr="00003BED" w:rsidRDefault="00D14E28" w:rsidP="0071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46" w:type="pct"/>
          </w:tcPr>
          <w:p w:rsidR="00D14E28" w:rsidRPr="00003BED" w:rsidRDefault="00D14E28" w:rsidP="0071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D14E28" w:rsidRPr="00003BED" w:rsidRDefault="00D14E28" w:rsidP="0071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39" w:type="pct"/>
          </w:tcPr>
          <w:p w:rsidR="00D14E28" w:rsidRPr="00003BED" w:rsidRDefault="00D14E28" w:rsidP="0071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D14E28" w:rsidRPr="00003BED" w:rsidRDefault="00D14E28" w:rsidP="0071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</w:tr>
      <w:tr w:rsidR="00003BED" w:rsidRPr="00CD0D6F" w:rsidTr="004338E1">
        <w:tc>
          <w:tcPr>
            <w:tcW w:w="2033" w:type="pct"/>
          </w:tcPr>
          <w:p w:rsidR="00003BED" w:rsidRPr="00ED3D80" w:rsidRDefault="00003BED" w:rsidP="000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:rsidR="00003BED" w:rsidRPr="00ED3D80" w:rsidRDefault="00003BED" w:rsidP="0080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804519">
              <w:rPr>
                <w:rFonts w:ascii="Angsana New" w:hAnsi="Angsana New"/>
                <w:b/>
                <w:bCs/>
                <w:sz w:val="30"/>
                <w:szCs w:val="30"/>
              </w:rPr>
              <w:t>1,969</w:t>
            </w:r>
          </w:p>
        </w:tc>
        <w:tc>
          <w:tcPr>
            <w:tcW w:w="127" w:type="pct"/>
            <w:vAlign w:val="bottom"/>
          </w:tcPr>
          <w:p w:rsidR="00003BED" w:rsidRPr="00ED3D80" w:rsidRDefault="00003BED" w:rsidP="0000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:rsidR="00003BED" w:rsidRPr="00ED3D80" w:rsidRDefault="00003BED" w:rsidP="000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464,173</w:t>
            </w:r>
          </w:p>
        </w:tc>
        <w:tc>
          <w:tcPr>
            <w:tcW w:w="146" w:type="pct"/>
            <w:vAlign w:val="bottom"/>
          </w:tcPr>
          <w:p w:rsidR="00003BED" w:rsidRPr="00ED3D80" w:rsidRDefault="00003BED" w:rsidP="0000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:rsidR="00003BED" w:rsidRPr="00ED3D80" w:rsidRDefault="00003BED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624E1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804519">
              <w:rPr>
                <w:rFonts w:ascii="Angsana New" w:hAnsi="Angsana New"/>
                <w:b/>
                <w:bCs/>
                <w:sz w:val="30"/>
                <w:szCs w:val="30"/>
              </w:rPr>
              <w:t>,551</w:t>
            </w:r>
          </w:p>
        </w:tc>
        <w:tc>
          <w:tcPr>
            <w:tcW w:w="139" w:type="pct"/>
            <w:vAlign w:val="bottom"/>
          </w:tcPr>
          <w:p w:rsidR="00003BED" w:rsidRPr="00ED3D80" w:rsidRDefault="00003BED" w:rsidP="0000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:rsidR="00003BED" w:rsidRPr="00CD0D6F" w:rsidRDefault="00003BED" w:rsidP="00003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</w:rPr>
              <w:t>418,333</w:t>
            </w:r>
          </w:p>
        </w:tc>
      </w:tr>
    </w:tbl>
    <w:p w:rsidR="00BA5CAE" w:rsidRPr="004338E1" w:rsidRDefault="00BA5CAE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p w:rsidR="00680729" w:rsidRDefault="00680729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74D5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D74D58">
        <w:rPr>
          <w:rFonts w:ascii="Angsana New" w:hAnsi="Angsana New"/>
          <w:sz w:val="30"/>
          <w:szCs w:val="30"/>
          <w:cs/>
        </w:rPr>
        <w:t>กลุ่ม</w:t>
      </w:r>
      <w:r w:rsidRPr="00D74D5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702FB1" w:rsidRPr="00D74D58">
        <w:rPr>
          <w:rFonts w:ascii="Angsana New" w:hAnsi="Angsana New"/>
          <w:sz w:val="30"/>
          <w:szCs w:val="30"/>
          <w:cs/>
        </w:rPr>
        <w:t>มีระยะเว</w:t>
      </w:r>
      <w:r w:rsidR="00702FB1" w:rsidRPr="00D74D58">
        <w:rPr>
          <w:rFonts w:ascii="Angsana New" w:hAnsi="Angsana New" w:hint="cs"/>
          <w:sz w:val="30"/>
          <w:szCs w:val="30"/>
          <w:cs/>
        </w:rPr>
        <w:t>ลา</w:t>
      </w:r>
      <w:r w:rsidR="00D76D4A" w:rsidRPr="00D74D58">
        <w:rPr>
          <w:rFonts w:ascii="Angsana New" w:hAnsi="Angsana New" w:hint="cs"/>
          <w:sz w:val="30"/>
          <w:szCs w:val="30"/>
          <w:cs/>
        </w:rPr>
        <w:t>ตั้งแต่</w:t>
      </w:r>
      <w:r w:rsidR="00702FB1" w:rsidRPr="00D74D58">
        <w:rPr>
          <w:rFonts w:ascii="Angsana New" w:hAnsi="Angsana New" w:hint="cs"/>
          <w:sz w:val="30"/>
          <w:szCs w:val="30"/>
          <w:cs/>
        </w:rPr>
        <w:t xml:space="preserve"> </w:t>
      </w:r>
      <w:r w:rsidR="00702FB1" w:rsidRPr="00D74D58">
        <w:rPr>
          <w:rFonts w:ascii="Angsana New" w:hAnsi="Angsana New"/>
          <w:sz w:val="30"/>
          <w:szCs w:val="30"/>
        </w:rPr>
        <w:t xml:space="preserve">30 </w:t>
      </w:r>
      <w:r w:rsidR="00D76D4A" w:rsidRPr="00D74D58">
        <w:rPr>
          <w:rFonts w:ascii="Angsana New" w:hAnsi="Angsana New" w:hint="cs"/>
          <w:sz w:val="30"/>
          <w:szCs w:val="30"/>
          <w:cs/>
        </w:rPr>
        <w:t>ถึง</w:t>
      </w:r>
      <w:r w:rsidR="00702FB1" w:rsidRPr="00D74D58">
        <w:rPr>
          <w:rFonts w:ascii="Angsana New" w:hAnsi="Angsana New"/>
          <w:sz w:val="30"/>
          <w:szCs w:val="30"/>
        </w:rPr>
        <w:t xml:space="preserve"> 120</w:t>
      </w:r>
      <w:r w:rsidRPr="00D74D58">
        <w:rPr>
          <w:rFonts w:ascii="Angsana New" w:hAnsi="Angsana New"/>
          <w:sz w:val="30"/>
          <w:szCs w:val="30"/>
        </w:rPr>
        <w:t xml:space="preserve"> </w:t>
      </w:r>
      <w:r w:rsidRPr="00D74D58">
        <w:rPr>
          <w:rFonts w:ascii="Angsana New" w:hAnsi="Angsana New"/>
          <w:sz w:val="30"/>
          <w:szCs w:val="30"/>
          <w:cs/>
        </w:rPr>
        <w:t>วัน</w:t>
      </w:r>
    </w:p>
    <w:p w:rsidR="00CD0D6F" w:rsidRDefault="00CD0D6F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2A69EE" w:rsidRDefault="002A69EE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F53E3F" w:rsidRPr="003B58D8" w:rsidRDefault="00F53E3F" w:rsidP="00F5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301360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301360">
        <w:rPr>
          <w:rFonts w:ascii="Angsana New" w:hAnsi="Angsana New"/>
          <w:b/>
          <w:bCs/>
          <w:sz w:val="30"/>
          <w:szCs w:val="30"/>
        </w:rPr>
        <w:tab/>
      </w:r>
      <w:r w:rsidRPr="00301360">
        <w:rPr>
          <w:rFonts w:ascii="Angsana New" w:hAnsi="Angsana New" w:hint="cs"/>
          <w:b/>
          <w:bCs/>
          <w:sz w:val="30"/>
          <w:szCs w:val="30"/>
          <w:cs/>
        </w:rPr>
        <w:t>ลูกหนี้อื่น</w:t>
      </w:r>
    </w:p>
    <w:p w:rsidR="00F53E3F" w:rsidRPr="0071651C" w:rsidRDefault="00F53E3F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56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763"/>
        <w:gridCol w:w="1094"/>
        <w:gridCol w:w="256"/>
        <w:gridCol w:w="1134"/>
        <w:gridCol w:w="236"/>
        <w:gridCol w:w="1134"/>
        <w:gridCol w:w="236"/>
        <w:gridCol w:w="1134"/>
        <w:gridCol w:w="236"/>
        <w:gridCol w:w="1133"/>
      </w:tblGrid>
      <w:tr w:rsidR="00F20B25" w:rsidRPr="009B30C1" w:rsidTr="00F20B25">
        <w:tc>
          <w:tcPr>
            <w:tcW w:w="2763" w:type="dxa"/>
            <w:vAlign w:val="bottom"/>
          </w:tcPr>
          <w:p w:rsidR="00F20B25" w:rsidRPr="007A4D88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F20B25" w:rsidRPr="007A4D88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F20B25" w:rsidRPr="007A4D88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0B25" w:rsidRPr="009B30C1" w:rsidTr="00F20B25">
        <w:tc>
          <w:tcPr>
            <w:tcW w:w="2763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6" w:type="dxa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20B25" w:rsidRPr="009B30C1" w:rsidTr="00CD05D3">
        <w:tc>
          <w:tcPr>
            <w:tcW w:w="2763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3" w:type="dxa"/>
            <w:gridSpan w:val="7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30C1" w:rsidRPr="009B30C1" w:rsidTr="00CD05D3">
        <w:tc>
          <w:tcPr>
            <w:tcW w:w="2763" w:type="dxa"/>
          </w:tcPr>
          <w:p w:rsidR="009B30C1" w:rsidRPr="009B30C1" w:rsidRDefault="009B30C1" w:rsidP="009B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4" w:type="dxa"/>
            <w:vAlign w:val="bottom"/>
          </w:tcPr>
          <w:p w:rsidR="009B30C1" w:rsidRPr="0091701E" w:rsidRDefault="009B30C1" w:rsidP="009B3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701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56" w:type="dxa"/>
          </w:tcPr>
          <w:p w:rsidR="009B30C1" w:rsidRPr="009B30C1" w:rsidRDefault="009B30C1" w:rsidP="009B3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B30C1" w:rsidRPr="009B30C1" w:rsidRDefault="00CF1BB2" w:rsidP="00CF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9B30C1" w:rsidRPr="009B30C1" w:rsidRDefault="009B30C1" w:rsidP="009B3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B30C1" w:rsidRPr="009B30C1" w:rsidRDefault="009B30C1" w:rsidP="009B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0C1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36" w:type="dxa"/>
            <w:vAlign w:val="bottom"/>
          </w:tcPr>
          <w:p w:rsidR="009B30C1" w:rsidRPr="009B30C1" w:rsidRDefault="009B30C1" w:rsidP="009B3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B30C1" w:rsidRPr="009B30C1" w:rsidRDefault="009B30C1" w:rsidP="009B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30C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F1BB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9B30C1" w:rsidRPr="009B30C1" w:rsidRDefault="009B30C1" w:rsidP="009B3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9B30C1" w:rsidRPr="009B30C1" w:rsidRDefault="009B30C1" w:rsidP="009B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0C1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</w:tr>
      <w:tr w:rsidR="00CD05D3" w:rsidRPr="009B30C1" w:rsidTr="00CD05D3">
        <w:tc>
          <w:tcPr>
            <w:tcW w:w="2763" w:type="dxa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5D3" w:rsidRPr="009B30C1" w:rsidTr="00CD05D3">
        <w:tc>
          <w:tcPr>
            <w:tcW w:w="2763" w:type="dxa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94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16CE" w:rsidRPr="009B30C1" w:rsidTr="00E8301F">
        <w:tc>
          <w:tcPr>
            <w:tcW w:w="2763" w:type="dxa"/>
          </w:tcPr>
          <w:p w:rsidR="006916CE" w:rsidRPr="009B30C1" w:rsidRDefault="006916C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094" w:type="dxa"/>
            <w:vAlign w:val="bottom"/>
          </w:tcPr>
          <w:p w:rsidR="006916CE" w:rsidRPr="009B30C1" w:rsidRDefault="006916CE" w:rsidP="00E8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6916CE" w:rsidRPr="009B30C1" w:rsidRDefault="006916CE" w:rsidP="00E8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916CE" w:rsidRDefault="006916CE" w:rsidP="00E8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15,788</w:t>
            </w:r>
          </w:p>
        </w:tc>
        <w:tc>
          <w:tcPr>
            <w:tcW w:w="236" w:type="dxa"/>
            <w:vAlign w:val="bottom"/>
          </w:tcPr>
          <w:p w:rsidR="006916CE" w:rsidRPr="009B30C1" w:rsidRDefault="006916CE" w:rsidP="00E8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916CE" w:rsidRPr="009B30C1" w:rsidRDefault="006916C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130,147</w:t>
            </w:r>
          </w:p>
        </w:tc>
        <w:tc>
          <w:tcPr>
            <w:tcW w:w="236" w:type="dxa"/>
            <w:vAlign w:val="bottom"/>
          </w:tcPr>
          <w:p w:rsidR="006916CE" w:rsidRPr="009B30C1" w:rsidRDefault="006916CE" w:rsidP="00E8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916CE" w:rsidRDefault="006916C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36" w:type="dxa"/>
            <w:vAlign w:val="bottom"/>
          </w:tcPr>
          <w:p w:rsidR="006916CE" w:rsidRPr="009B30C1" w:rsidRDefault="006916CE" w:rsidP="00E8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6916CE" w:rsidRPr="009B30C1" w:rsidRDefault="006916C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F20B25" w:rsidRPr="009B30C1" w:rsidTr="00CD05D3">
        <w:tc>
          <w:tcPr>
            <w:tcW w:w="2763" w:type="dxa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94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9B30C1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13,700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29,773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9B30C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5,722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7,123</w:t>
            </w:r>
          </w:p>
        </w:tc>
      </w:tr>
      <w:tr w:rsidR="00F20B25" w:rsidRPr="009B30C1" w:rsidTr="00F20B25">
        <w:tc>
          <w:tcPr>
            <w:tcW w:w="2763" w:type="dxa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ลูกหนี้เงินทดรองจ่าย</w:t>
            </w:r>
          </w:p>
        </w:tc>
        <w:tc>
          <w:tcPr>
            <w:tcW w:w="1094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9B30C1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3,468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3,440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9B30C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1,700</w:t>
            </w:r>
          </w:p>
        </w:tc>
      </w:tr>
      <w:tr w:rsidR="006916CE" w:rsidRPr="009B30C1" w:rsidTr="00E8301F">
        <w:tc>
          <w:tcPr>
            <w:tcW w:w="2763" w:type="dxa"/>
          </w:tcPr>
          <w:p w:rsidR="006916CE" w:rsidRPr="009B30C1" w:rsidRDefault="006916CE" w:rsidP="00E8301F">
            <w:pPr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เงินประกันและเงินมัดจำ</w:t>
            </w:r>
          </w:p>
        </w:tc>
        <w:tc>
          <w:tcPr>
            <w:tcW w:w="1094" w:type="dxa"/>
            <w:vAlign w:val="bottom"/>
          </w:tcPr>
          <w:p w:rsidR="006916CE" w:rsidRPr="009B30C1" w:rsidRDefault="006916CE" w:rsidP="00E8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6916CE" w:rsidRPr="009B30C1" w:rsidRDefault="006916C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916CE" w:rsidRPr="009B30C1" w:rsidRDefault="006916C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3,170</w:t>
            </w:r>
          </w:p>
        </w:tc>
        <w:tc>
          <w:tcPr>
            <w:tcW w:w="236" w:type="dxa"/>
            <w:vAlign w:val="bottom"/>
          </w:tcPr>
          <w:p w:rsidR="006916CE" w:rsidRPr="009B30C1" w:rsidRDefault="006916CE" w:rsidP="00E8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916CE" w:rsidRPr="009B30C1" w:rsidRDefault="006916C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2,077</w:t>
            </w:r>
          </w:p>
        </w:tc>
        <w:tc>
          <w:tcPr>
            <w:tcW w:w="236" w:type="dxa"/>
            <w:vAlign w:val="bottom"/>
          </w:tcPr>
          <w:p w:rsidR="006916CE" w:rsidRPr="009B30C1" w:rsidRDefault="006916CE" w:rsidP="00E8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916CE" w:rsidRPr="009B30C1" w:rsidRDefault="006916C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236" w:type="dxa"/>
            <w:vAlign w:val="bottom"/>
          </w:tcPr>
          <w:p w:rsidR="006916CE" w:rsidRPr="009B30C1" w:rsidRDefault="006916CE" w:rsidP="00E8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6916CE" w:rsidRPr="009B30C1" w:rsidRDefault="006916CE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F20B25" w:rsidRPr="009B30C1" w:rsidTr="003E0F2D">
        <w:tc>
          <w:tcPr>
            <w:tcW w:w="2763" w:type="dxa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94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9B30C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</w:t>
            </w:r>
            <w:r w:rsidR="00CF1BB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9B30C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/>
                <w:sz w:val="30"/>
                <w:szCs w:val="30"/>
              </w:rPr>
              <w:t>1,05</w:t>
            </w:r>
            <w:r w:rsidR="00CF1BB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F20B25" w:rsidRPr="009B30C1" w:rsidRDefault="009B30C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2,213</w:t>
            </w:r>
          </w:p>
        </w:tc>
      </w:tr>
      <w:tr w:rsidR="00F20B25" w:rsidRPr="009B30C1" w:rsidTr="003E0F2D">
        <w:tc>
          <w:tcPr>
            <w:tcW w:w="2763" w:type="dxa"/>
          </w:tcPr>
          <w:p w:rsidR="00F20B25" w:rsidRPr="009B30C1" w:rsidRDefault="00F20B25" w:rsidP="00EE14B9">
            <w:pPr>
              <w:rPr>
                <w:rFonts w:ascii="Angsana New" w:hAnsi="Angsana New"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94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20B25" w:rsidRPr="009B30C1" w:rsidRDefault="00BC6ED0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5,405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20B25" w:rsidRPr="009B30C1" w:rsidRDefault="00BC6ED0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20B25" w:rsidRPr="009B30C1" w:rsidRDefault="00BC6ED0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4,575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F20B25" w:rsidRPr="009B30C1" w:rsidRDefault="00BC6ED0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2,947</w:t>
            </w:r>
          </w:p>
        </w:tc>
      </w:tr>
      <w:tr w:rsidR="00CD05D3" w:rsidRPr="009B30C1" w:rsidTr="003E0F2D">
        <w:tc>
          <w:tcPr>
            <w:tcW w:w="2763" w:type="dxa"/>
            <w:vAlign w:val="bottom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5D3" w:rsidRPr="009B30C1" w:rsidRDefault="00CF1BB2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42,727</w:t>
            </w: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5D3" w:rsidRPr="009B30C1" w:rsidRDefault="006916C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169,377</w:t>
            </w: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5D3" w:rsidRPr="009B30C1" w:rsidRDefault="00CF1BB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13,955</w:t>
            </w: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5D3" w:rsidRPr="009B30C1" w:rsidRDefault="00CF1BB2" w:rsidP="00CB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14,882</w:t>
            </w:r>
          </w:p>
        </w:tc>
      </w:tr>
      <w:tr w:rsidR="00CD05D3" w:rsidRPr="009B30C1" w:rsidTr="003E0F2D">
        <w:tc>
          <w:tcPr>
            <w:tcW w:w="2763" w:type="dxa"/>
            <w:vAlign w:val="bottom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D05D3" w:rsidRPr="009B30C1" w:rsidRDefault="00CD05D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D05D3" w:rsidRPr="009B30C1" w:rsidRDefault="00CD05D3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CD05D3" w:rsidRPr="009B30C1" w:rsidRDefault="00CD05D3" w:rsidP="00CB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0B25" w:rsidRPr="005A6DB6" w:rsidTr="00CD05D3">
        <w:tc>
          <w:tcPr>
            <w:tcW w:w="2763" w:type="dxa"/>
            <w:vAlign w:val="bottom"/>
          </w:tcPr>
          <w:p w:rsidR="00F20B25" w:rsidRPr="009B30C1" w:rsidRDefault="00F20B25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0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F20B25" w:rsidRPr="009B30C1" w:rsidRDefault="009B30C1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42,730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F20B25" w:rsidRPr="009B30C1" w:rsidRDefault="006916C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169,695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F20B25" w:rsidRPr="009B30C1" w:rsidRDefault="009B30C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14,038</w:t>
            </w:r>
          </w:p>
        </w:tc>
        <w:tc>
          <w:tcPr>
            <w:tcW w:w="236" w:type="dxa"/>
            <w:vAlign w:val="bottom"/>
          </w:tcPr>
          <w:p w:rsidR="00F20B25" w:rsidRPr="009B30C1" w:rsidRDefault="00F20B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F20B25" w:rsidRPr="000932ED" w:rsidRDefault="00F20B25" w:rsidP="00CB2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30C1">
              <w:rPr>
                <w:rFonts w:ascii="Angsana New" w:hAnsi="Angsana New"/>
                <w:b/>
                <w:bCs/>
                <w:sz w:val="30"/>
                <w:szCs w:val="30"/>
              </w:rPr>
              <w:t>15,200</w:t>
            </w:r>
          </w:p>
        </w:tc>
      </w:tr>
    </w:tbl>
    <w:p w:rsidR="000D769D" w:rsidRDefault="000D769D" w:rsidP="00F5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26B6A" w:rsidRPr="00F53E3F" w:rsidRDefault="00F53E3F" w:rsidP="00F5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F53E3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:rsidR="00C26B6A" w:rsidRPr="009A0289" w:rsidRDefault="00C26B6A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763"/>
        <w:gridCol w:w="1350"/>
        <w:gridCol w:w="1107"/>
        <w:gridCol w:w="243"/>
        <w:gridCol w:w="1152"/>
        <w:gridCol w:w="243"/>
        <w:gridCol w:w="1125"/>
        <w:gridCol w:w="243"/>
        <w:gridCol w:w="1134"/>
      </w:tblGrid>
      <w:tr w:rsidR="009A0289" w:rsidRPr="007A4D88" w:rsidTr="0071651C">
        <w:tc>
          <w:tcPr>
            <w:tcW w:w="2763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289" w:rsidRPr="007A4D88" w:rsidTr="0071651C">
        <w:tc>
          <w:tcPr>
            <w:tcW w:w="2763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3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A0289" w:rsidRPr="007A4D88" w:rsidTr="0071651C">
        <w:tc>
          <w:tcPr>
            <w:tcW w:w="2763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37D" w:rsidRPr="007A4D88" w:rsidTr="0071651C">
        <w:tc>
          <w:tcPr>
            <w:tcW w:w="2763" w:type="dxa"/>
          </w:tcPr>
          <w:p w:rsidR="0078037D" w:rsidRPr="00CF48FB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1350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78037D" w:rsidRPr="00673096" w:rsidRDefault="0078037D" w:rsidP="00BC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178,666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78037D" w:rsidRPr="007A4D88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206,479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78037D" w:rsidRPr="00673096" w:rsidRDefault="0078037D" w:rsidP="00BC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178,666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8037D" w:rsidRPr="007A4D88" w:rsidRDefault="0078037D" w:rsidP="00BC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206,479</w:t>
            </w:r>
          </w:p>
        </w:tc>
      </w:tr>
      <w:tr w:rsidR="0078037D" w:rsidRPr="007A4D88" w:rsidTr="0071651C">
        <w:tc>
          <w:tcPr>
            <w:tcW w:w="2763" w:type="dxa"/>
          </w:tcPr>
          <w:p w:rsidR="0078037D" w:rsidRPr="00CF48FB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78037D" w:rsidRPr="00673096" w:rsidRDefault="0078037D" w:rsidP="00BC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12,863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78037D" w:rsidRPr="007A4D88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9,073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78037D" w:rsidRPr="00673096" w:rsidRDefault="0078037D" w:rsidP="00BC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12,863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8037D" w:rsidRPr="007A4D88" w:rsidRDefault="0078037D" w:rsidP="00BC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9,073</w:t>
            </w:r>
          </w:p>
        </w:tc>
      </w:tr>
      <w:tr w:rsidR="0078037D" w:rsidRPr="007A4D88" w:rsidTr="0071651C">
        <w:tc>
          <w:tcPr>
            <w:tcW w:w="2763" w:type="dxa"/>
          </w:tcPr>
          <w:p w:rsidR="0078037D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78037D" w:rsidRPr="00673096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20,148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78037D" w:rsidRPr="007A4D88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27,450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78037D" w:rsidRPr="00673096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20,148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8037D" w:rsidRPr="007A4D88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27,450</w:t>
            </w:r>
          </w:p>
        </w:tc>
      </w:tr>
      <w:tr w:rsidR="0078037D" w:rsidRPr="007A4D88" w:rsidTr="0071651C">
        <w:tc>
          <w:tcPr>
            <w:tcW w:w="2763" w:type="dxa"/>
          </w:tcPr>
          <w:p w:rsidR="0078037D" w:rsidRPr="00CF48FB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วัสดุการพิมพ์</w:t>
            </w:r>
          </w:p>
        </w:tc>
        <w:tc>
          <w:tcPr>
            <w:tcW w:w="1350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78037D" w:rsidRPr="00673096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18,559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78037D" w:rsidRPr="007A4D88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78037D" w:rsidRPr="00673096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18,559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8037D" w:rsidRPr="007A4D88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</w:tr>
      <w:tr w:rsidR="0078037D" w:rsidRPr="007A4D88" w:rsidTr="0071651C">
        <w:tc>
          <w:tcPr>
            <w:tcW w:w="2763" w:type="dxa"/>
          </w:tcPr>
          <w:p w:rsidR="0078037D" w:rsidRPr="00CF48FB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350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78037D" w:rsidRPr="00673096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78037D" w:rsidRPr="007A4D88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1,770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78037D" w:rsidRPr="00673096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  <w:tc>
          <w:tcPr>
            <w:tcW w:w="243" w:type="dxa"/>
            <w:vAlign w:val="bottom"/>
          </w:tcPr>
          <w:p w:rsidR="0078037D" w:rsidRPr="007A4D88" w:rsidRDefault="0078037D" w:rsidP="00780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8037D" w:rsidRPr="007A4D88" w:rsidRDefault="0078037D" w:rsidP="00780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1,770</w:t>
            </w:r>
          </w:p>
        </w:tc>
      </w:tr>
      <w:tr w:rsidR="00DB0F47" w:rsidRPr="007A4D88" w:rsidTr="0071651C">
        <w:tc>
          <w:tcPr>
            <w:tcW w:w="2763" w:type="dxa"/>
          </w:tcPr>
          <w:p w:rsidR="00DB0F47" w:rsidRPr="00CF48FB" w:rsidRDefault="00DB0F47" w:rsidP="00DB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รายการโทรทัศน์ผลิตเสร็จแล้ว</w:t>
            </w:r>
          </w:p>
        </w:tc>
        <w:tc>
          <w:tcPr>
            <w:tcW w:w="1350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DB0F47" w:rsidRPr="00673096" w:rsidRDefault="0078037D" w:rsidP="00DB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43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DB0F47" w:rsidRPr="007A4D88" w:rsidRDefault="00DB0F47" w:rsidP="00DB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243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0F47" w:rsidRPr="007A4D88" w:rsidTr="0071651C">
        <w:tc>
          <w:tcPr>
            <w:tcW w:w="2763" w:type="dxa"/>
          </w:tcPr>
          <w:p w:rsidR="00DB0F47" w:rsidRPr="001B62FD" w:rsidRDefault="00DB0F47" w:rsidP="00DB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รายการโทรทัศน์ระหว่างผลิต</w:t>
            </w:r>
          </w:p>
        </w:tc>
        <w:tc>
          <w:tcPr>
            <w:tcW w:w="1350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DB0F47" w:rsidRPr="00673096" w:rsidRDefault="0078037D" w:rsidP="00DB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3,733</w:t>
            </w:r>
          </w:p>
        </w:tc>
        <w:tc>
          <w:tcPr>
            <w:tcW w:w="243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DB0F47" w:rsidRPr="007A4D88" w:rsidRDefault="00DB0F47" w:rsidP="00DB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3,524</w:t>
            </w:r>
          </w:p>
        </w:tc>
        <w:tc>
          <w:tcPr>
            <w:tcW w:w="243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DB0F47" w:rsidRPr="007A4D88" w:rsidRDefault="00DB0F47" w:rsidP="00DB0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0289" w:rsidRPr="005A6DB6" w:rsidTr="0071651C">
        <w:tc>
          <w:tcPr>
            <w:tcW w:w="2763" w:type="dxa"/>
            <w:vAlign w:val="bottom"/>
          </w:tcPr>
          <w:p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0289" w:rsidRPr="007A4D88" w:rsidRDefault="0078037D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236,682</w:t>
            </w:r>
          </w:p>
        </w:tc>
        <w:tc>
          <w:tcPr>
            <w:tcW w:w="243" w:type="dxa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0289" w:rsidRPr="007A4D88" w:rsidRDefault="00B0627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270,335</w:t>
            </w:r>
          </w:p>
        </w:tc>
        <w:tc>
          <w:tcPr>
            <w:tcW w:w="243" w:type="dxa"/>
            <w:vAlign w:val="bottom"/>
          </w:tcPr>
          <w:p w:rsidR="009A0289" w:rsidRPr="00673096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0289" w:rsidRPr="00673096" w:rsidRDefault="00113750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232,400</w:t>
            </w:r>
          </w:p>
        </w:tc>
        <w:tc>
          <w:tcPr>
            <w:tcW w:w="243" w:type="dxa"/>
            <w:vAlign w:val="bottom"/>
          </w:tcPr>
          <w:p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0289" w:rsidRPr="000932ED" w:rsidRDefault="00B0627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265,472</w:t>
            </w:r>
          </w:p>
        </w:tc>
      </w:tr>
    </w:tbl>
    <w:p w:rsidR="00C26B6A" w:rsidRDefault="00C26B6A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E66B73" w:rsidRPr="003B58D8" w:rsidRDefault="00F53E3F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0A1D5E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B61489" w:rsidRPr="000A1D5E">
        <w:rPr>
          <w:rFonts w:ascii="Angsana New" w:hAnsi="Angsana New"/>
          <w:b/>
          <w:bCs/>
          <w:sz w:val="30"/>
          <w:szCs w:val="30"/>
        </w:rPr>
        <w:tab/>
      </w:r>
      <w:r w:rsidR="00904B54" w:rsidRPr="000A1D5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904B54" w:rsidRPr="000A1D5E">
        <w:rPr>
          <w:rFonts w:ascii="Angsana New" w:hAnsi="Angsana New" w:hint="cs"/>
          <w:b/>
          <w:bCs/>
          <w:sz w:val="30"/>
          <w:szCs w:val="30"/>
          <w:cs/>
        </w:rPr>
        <w:t>ร่</w:t>
      </w:r>
      <w:r w:rsidR="0037155F" w:rsidRPr="000A1D5E">
        <w:rPr>
          <w:rFonts w:ascii="Angsana New" w:hAnsi="Angsana New"/>
          <w:b/>
          <w:bCs/>
          <w:sz w:val="30"/>
          <w:szCs w:val="30"/>
          <w:cs/>
        </w:rPr>
        <w:t>วม</w:t>
      </w:r>
    </w:p>
    <w:p w:rsidR="00E15BF0" w:rsidRPr="000A1D5E" w:rsidRDefault="00E15BF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6"/>
        <w:gridCol w:w="1144"/>
        <w:gridCol w:w="274"/>
        <w:gridCol w:w="1083"/>
        <w:gridCol w:w="274"/>
        <w:gridCol w:w="1081"/>
        <w:gridCol w:w="274"/>
        <w:gridCol w:w="1064"/>
      </w:tblGrid>
      <w:tr w:rsidR="009964D7" w:rsidRPr="003B58D8" w:rsidTr="004E64C6">
        <w:tc>
          <w:tcPr>
            <w:tcW w:w="2198" w:type="pct"/>
          </w:tcPr>
          <w:p w:rsidR="009964D7" w:rsidRPr="003B58D8" w:rsidRDefault="009964D7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4D7" w:rsidRPr="003B58D8" w:rsidTr="004E64C6">
        <w:tc>
          <w:tcPr>
            <w:tcW w:w="2198" w:type="pct"/>
          </w:tcPr>
          <w:p w:rsidR="009964D7" w:rsidRPr="003B58D8" w:rsidRDefault="009964D7" w:rsidP="003A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:rsidR="009964D7" w:rsidRPr="003B58D8" w:rsidRDefault="00AA1EAA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9964D7" w:rsidRPr="003B58D8" w:rsidRDefault="009964D7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964D7" w:rsidRPr="003B58D8" w:rsidRDefault="007B639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</w:rPr>
              <w:t>255</w:t>
            </w:r>
            <w:r w:rsidR="00AA1EAA" w:rsidRPr="003B58D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:rsidR="009964D7" w:rsidRPr="003B58D8" w:rsidRDefault="009964D7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964D7" w:rsidRPr="003B58D8" w:rsidRDefault="00AA1EAA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9964D7" w:rsidRPr="003B58D8" w:rsidRDefault="009964D7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9964D7" w:rsidRPr="003B58D8" w:rsidRDefault="007B6394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</w:rPr>
              <w:t>255</w:t>
            </w:r>
            <w:r w:rsidR="00AA1EAA" w:rsidRPr="003B58D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964D7" w:rsidRPr="003B58D8" w:rsidTr="00B0627D">
        <w:trPr>
          <w:trHeight w:val="380"/>
        </w:trPr>
        <w:tc>
          <w:tcPr>
            <w:tcW w:w="2198" w:type="pct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2" w:type="pct"/>
            <w:gridSpan w:val="7"/>
          </w:tcPr>
          <w:p w:rsidR="009964D7" w:rsidRPr="003B58D8" w:rsidRDefault="009964D7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64C6" w:rsidRPr="003B58D8" w:rsidTr="004E64C6">
        <w:tc>
          <w:tcPr>
            <w:tcW w:w="2198" w:type="pct"/>
          </w:tcPr>
          <w:p w:rsidR="004E64C6" w:rsidRPr="003B58D8" w:rsidRDefault="004E64C6" w:rsidP="004E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B58D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B58D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17" w:type="pct"/>
            <w:vAlign w:val="bottom"/>
          </w:tcPr>
          <w:p w:rsidR="004E64C6" w:rsidRPr="003B58D8" w:rsidRDefault="00BE4135" w:rsidP="00F76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12,90</w:t>
            </w:r>
            <w:r w:rsidR="00F76AA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13,800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4E64C6" w:rsidRPr="003B58D8" w:rsidTr="004E64C6">
        <w:tc>
          <w:tcPr>
            <w:tcW w:w="2198" w:type="pct"/>
          </w:tcPr>
          <w:p w:rsidR="004E64C6" w:rsidRPr="003B58D8" w:rsidRDefault="004E64C6" w:rsidP="004E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17" w:type="pct"/>
            <w:vAlign w:val="bottom"/>
          </w:tcPr>
          <w:p w:rsidR="004E64C6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4E64C6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13,800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4E64C6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4E64C6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13,800</w:t>
            </w:r>
          </w:p>
        </w:tc>
      </w:tr>
      <w:tr w:rsidR="004E64C6" w:rsidRPr="003B58D8" w:rsidTr="004E64C6">
        <w:tc>
          <w:tcPr>
            <w:tcW w:w="2198" w:type="pct"/>
          </w:tcPr>
          <w:p w:rsidR="004E64C6" w:rsidRPr="003B58D8" w:rsidRDefault="004E64C6" w:rsidP="004E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58D8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B58D8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สุทธิจากเงินลงทุนในบริษัทร่วม</w:t>
            </w:r>
          </w:p>
        </w:tc>
        <w:tc>
          <w:tcPr>
            <w:tcW w:w="617" w:type="pct"/>
            <w:vAlign w:val="bottom"/>
          </w:tcPr>
          <w:p w:rsidR="004E64C6" w:rsidRPr="003B58D8" w:rsidRDefault="00F76AA0" w:rsidP="00EC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(651</w:t>
            </w:r>
            <w:r w:rsidR="00EC0C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4E64C6" w:rsidRPr="003B58D8" w:rsidRDefault="004E64C6" w:rsidP="004E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(892)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4C6" w:rsidRPr="003B58D8" w:rsidTr="004E64C6">
        <w:tc>
          <w:tcPr>
            <w:tcW w:w="2198" w:type="pct"/>
          </w:tcPr>
          <w:p w:rsidR="004E64C6" w:rsidRPr="003B58D8" w:rsidRDefault="004E64C6" w:rsidP="004E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58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58D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64C6" w:rsidRPr="003B58D8" w:rsidRDefault="00BE4135" w:rsidP="00EC0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C0C44">
              <w:rPr>
                <w:rFonts w:ascii="Angsana New" w:hAnsi="Angsana New"/>
                <w:b/>
                <w:bCs/>
                <w:sz w:val="30"/>
                <w:szCs w:val="30"/>
              </w:rPr>
              <w:t>5,257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64C6" w:rsidRPr="00AC3A8D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12,908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64C6" w:rsidRPr="00D14E2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16,800</w:t>
            </w:r>
          </w:p>
        </w:tc>
        <w:tc>
          <w:tcPr>
            <w:tcW w:w="148" w:type="pct"/>
            <w:vAlign w:val="bottom"/>
          </w:tcPr>
          <w:p w:rsidR="004E64C6" w:rsidRPr="003B58D8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64C6" w:rsidRPr="00AC3A8D" w:rsidRDefault="004E64C6" w:rsidP="004E6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A8D">
              <w:rPr>
                <w:rFonts w:ascii="Angsana New" w:hAnsi="Angsana New"/>
                <w:b/>
                <w:bCs/>
                <w:sz w:val="30"/>
                <w:szCs w:val="30"/>
              </w:rPr>
              <w:t>13,800</w:t>
            </w:r>
          </w:p>
        </w:tc>
      </w:tr>
    </w:tbl>
    <w:p w:rsidR="009964D7" w:rsidRPr="00DE1EE6" w:rsidRDefault="009964D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390082" w:rsidRPr="003A7846" w:rsidRDefault="003A7846" w:rsidP="003A7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A784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7846">
        <w:rPr>
          <w:rFonts w:ascii="Angsana New" w:hAnsi="Angsana New"/>
          <w:color w:val="000000"/>
          <w:spacing w:val="-6"/>
          <w:sz w:val="30"/>
          <w:szCs w:val="30"/>
        </w:rPr>
        <w:t xml:space="preserve">12 </w:t>
      </w:r>
      <w:r w:rsidRPr="003A7846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Pr="003A784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3A7846">
        <w:rPr>
          <w:rFonts w:ascii="Angsana New" w:hAnsi="Angsana New"/>
          <w:color w:val="000000"/>
          <w:spacing w:val="-6"/>
          <w:sz w:val="30"/>
          <w:szCs w:val="30"/>
        </w:rPr>
        <w:t>2560</w:t>
      </w:r>
      <w:r w:rsidRPr="003A784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3A784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บริษัทได้ลงทุนในบริษัท </w:t>
      </w:r>
      <w:r w:rsidRPr="003A784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เรียล ฮีโร่ มวยไทย </w:t>
      </w:r>
      <w:r w:rsidRPr="003A7846">
        <w:rPr>
          <w:rFonts w:ascii="Angsana New" w:hAnsi="Angsana New"/>
          <w:color w:val="000000"/>
          <w:spacing w:val="-6"/>
          <w:sz w:val="30"/>
          <w:szCs w:val="30"/>
          <w:cs/>
        </w:rPr>
        <w:t>จำกัด</w:t>
      </w:r>
      <w:r w:rsidR="00D673A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3A7846">
        <w:rPr>
          <w:rFonts w:ascii="Angsana New" w:hAnsi="Angsana New"/>
          <w:color w:val="000000"/>
          <w:spacing w:val="-6"/>
          <w:sz w:val="30"/>
          <w:szCs w:val="30"/>
          <w:cs/>
        </w:rPr>
        <w:t>ซึ่งเป็นบริษัทที่จัดตั้งขึ้นในประเทศไทย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673A2">
        <w:rPr>
          <w:rFonts w:ascii="Angsana New" w:hAnsi="Angsana New" w:hint="cs"/>
          <w:color w:val="000000"/>
          <w:sz w:val="30"/>
          <w:szCs w:val="30"/>
          <w:cs/>
        </w:rPr>
        <w:t>ในอัตรา</w:t>
      </w:r>
      <w:r>
        <w:rPr>
          <w:rFonts w:ascii="Angsana New" w:hAnsi="Angsana New"/>
          <w:color w:val="000000"/>
          <w:sz w:val="30"/>
          <w:szCs w:val="30"/>
          <w:cs/>
        </w:rPr>
        <w:t>ร้อยล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ะ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3A7846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846">
        <w:rPr>
          <w:rFonts w:ascii="Angsana New" w:hAnsi="Angsana New"/>
          <w:color w:val="000000"/>
          <w:sz w:val="30"/>
          <w:szCs w:val="30"/>
          <w:cs/>
        </w:rPr>
        <w:t>ของทุนที</w:t>
      </w:r>
      <w:r>
        <w:rPr>
          <w:rFonts w:ascii="Angsana New" w:hAnsi="Angsana New"/>
          <w:color w:val="000000"/>
          <w:sz w:val="30"/>
          <w:szCs w:val="30"/>
          <w:cs/>
        </w:rPr>
        <w:t>่ออกและชำระแล้ว  เป็นจำนวนเงิน</w:t>
      </w:r>
      <w:r>
        <w:rPr>
          <w:rFonts w:ascii="Angsana New" w:hAnsi="Angsana New"/>
          <w:color w:val="000000"/>
          <w:sz w:val="30"/>
          <w:szCs w:val="30"/>
        </w:rPr>
        <w:t xml:space="preserve"> 3.00 </w:t>
      </w:r>
      <w:r w:rsidRPr="003A7846">
        <w:rPr>
          <w:rFonts w:ascii="Angsana New" w:hAnsi="Angsana New"/>
          <w:color w:val="000000"/>
          <w:sz w:val="30"/>
          <w:szCs w:val="30"/>
          <w:cs/>
        </w:rPr>
        <w:t xml:space="preserve">ล้านบาท บริษัท </w:t>
      </w:r>
      <w:r>
        <w:rPr>
          <w:rFonts w:ascii="Angsana New" w:hAnsi="Angsana New" w:hint="cs"/>
          <w:color w:val="000000"/>
          <w:sz w:val="30"/>
          <w:szCs w:val="30"/>
          <w:cs/>
        </w:rPr>
        <w:t>เรียล ฮีโร่ มวยไทย</w:t>
      </w:r>
      <w:r w:rsidRPr="003A7846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  <w:r w:rsidR="00D673A2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Pr="003A7846">
        <w:rPr>
          <w:rFonts w:ascii="Angsana New" w:hAnsi="Angsana New"/>
          <w:color w:val="000000"/>
          <w:sz w:val="30"/>
          <w:szCs w:val="30"/>
          <w:cs/>
        </w:rPr>
        <w:t>จึงกลายเป็น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บริษัทร่วม</w:t>
      </w:r>
      <w:r>
        <w:rPr>
          <w:rFonts w:ascii="Angsana New" w:hAnsi="Angsana New"/>
          <w:color w:val="000000"/>
          <w:sz w:val="30"/>
          <w:szCs w:val="30"/>
          <w:cs/>
        </w:rPr>
        <w:t>ของ</w:t>
      </w:r>
      <w:r w:rsidRPr="003A7846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</w:p>
    <w:p w:rsidR="009964D7" w:rsidRPr="00C218AD" w:rsidRDefault="00A50A5E" w:rsidP="000A1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9964D7" w:rsidRPr="00C218AD" w:rsidSect="007101C5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  <w:r w:rsidRPr="003B58D8">
        <w:rPr>
          <w:rFonts w:ascii="Angsana New" w:hAnsi="Angsana New" w:hint="cs"/>
          <w:sz w:val="30"/>
          <w:szCs w:val="30"/>
          <w:cs/>
        </w:rPr>
        <w:tab/>
      </w:r>
    </w:p>
    <w:p w:rsidR="001D2209" w:rsidRDefault="00420A85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="00904B54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Pr="00D659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บริษัทร่วม </w:t>
      </w:r>
      <w:r w:rsidRPr="00D659FF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7B6394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A52873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A52873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D8269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A1EAA">
        <w:rPr>
          <w:rFonts w:ascii="Angsana New" w:hAnsi="Angsana New" w:cs="Angsana New" w:hint="cs"/>
          <w:sz w:val="30"/>
          <w:szCs w:val="30"/>
          <w:cs/>
          <w:lang w:val="en-US" w:bidi="th-TH"/>
        </w:rPr>
        <w:t>25</w:t>
      </w:r>
      <w:r w:rsidR="00AA1EAA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E15BF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7B6394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B6394" w:rsidRPr="004D5660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AA1EAA" w:rsidRPr="004D5660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5B310E" w:rsidRPr="004D566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D5660">
        <w:rPr>
          <w:rFonts w:ascii="Angsana New" w:hAnsi="Angsana New" w:cs="Angsana New"/>
          <w:sz w:val="30"/>
          <w:szCs w:val="30"/>
          <w:cs/>
          <w:lang w:val="en-US" w:bidi="th-TH"/>
        </w:rPr>
        <w:t>มีดัง</w:t>
      </w:r>
      <w:r w:rsidRPr="00D659FF">
        <w:rPr>
          <w:rFonts w:ascii="Angsana New" w:hAnsi="Angsana New" w:cs="Angsana New"/>
          <w:sz w:val="30"/>
          <w:szCs w:val="30"/>
          <w:cs/>
          <w:lang w:val="en-US" w:bidi="th-TH"/>
        </w:rPr>
        <w:t>นี้</w:t>
      </w:r>
    </w:p>
    <w:p w:rsidR="00CF6499" w:rsidRPr="00D31B94" w:rsidRDefault="00CF6499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474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2531"/>
        <w:gridCol w:w="1069"/>
        <w:gridCol w:w="1080"/>
        <w:gridCol w:w="1080"/>
        <w:gridCol w:w="198"/>
        <w:gridCol w:w="1062"/>
        <w:gridCol w:w="180"/>
        <w:gridCol w:w="1080"/>
        <w:gridCol w:w="185"/>
        <w:gridCol w:w="1075"/>
        <w:gridCol w:w="185"/>
        <w:gridCol w:w="985"/>
        <w:gridCol w:w="183"/>
        <w:gridCol w:w="1077"/>
      </w:tblGrid>
      <w:tr w:rsidR="00F6365F" w:rsidRPr="00E50A0C" w:rsidTr="00282710">
        <w:trPr>
          <w:cantSplit/>
          <w:trHeight w:val="70"/>
          <w:tblHeader/>
        </w:trPr>
        <w:tc>
          <w:tcPr>
            <w:tcW w:w="2779" w:type="dxa"/>
          </w:tcPr>
          <w:p w:rsidR="00F6365F" w:rsidRPr="00E50A0C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F6365F" w:rsidRPr="00E50A0C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39" w:type="dxa"/>
            <w:gridSpan w:val="13"/>
          </w:tcPr>
          <w:p w:rsidR="00F6365F" w:rsidRPr="00F6365F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636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E83017" w:rsidRPr="00E50A0C" w:rsidTr="00282710">
        <w:trPr>
          <w:cantSplit/>
          <w:trHeight w:val="70"/>
          <w:tblHeader/>
        </w:trPr>
        <w:tc>
          <w:tcPr>
            <w:tcW w:w="2779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49" w:type="dxa"/>
            <w:gridSpan w:val="2"/>
          </w:tcPr>
          <w:p w:rsidR="00E83017" w:rsidRPr="00E50A0C" w:rsidRDefault="00F94E43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</w:tr>
      <w:tr w:rsidR="00E83017" w:rsidRPr="00E50A0C" w:rsidTr="00282710">
        <w:trPr>
          <w:cantSplit/>
          <w:trHeight w:val="70"/>
          <w:tblHeader/>
        </w:trPr>
        <w:tc>
          <w:tcPr>
            <w:tcW w:w="2779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49" w:type="dxa"/>
            <w:gridSpan w:val="2"/>
          </w:tcPr>
          <w:p w:rsidR="00E83017" w:rsidRPr="00E50A0C" w:rsidRDefault="00F94E43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="00E83017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D8269A" w:rsidRPr="00E50A0C" w:rsidTr="00282710">
        <w:trPr>
          <w:cantSplit/>
          <w:trHeight w:val="70"/>
          <w:tblHeader/>
        </w:trPr>
        <w:tc>
          <w:tcPr>
            <w:tcW w:w="2779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98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8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3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D8269A" w:rsidRPr="00E50A0C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</w:tr>
      <w:tr w:rsidR="00D8269A" w:rsidRPr="00E50A0C" w:rsidTr="00282710">
        <w:trPr>
          <w:cantSplit/>
        </w:trPr>
        <w:tc>
          <w:tcPr>
            <w:tcW w:w="2779" w:type="dxa"/>
          </w:tcPr>
          <w:p w:rsidR="00D8269A" w:rsidRPr="00E50A0C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1" w:type="dxa"/>
            <w:vAlign w:val="bottom"/>
          </w:tcPr>
          <w:p w:rsidR="00D8269A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2"/>
            <w:vAlign w:val="bottom"/>
          </w:tcPr>
          <w:p w:rsidR="00D8269A" w:rsidRPr="00E83017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7290" w:type="dxa"/>
            <w:gridSpan w:val="11"/>
            <w:vAlign w:val="bottom"/>
          </w:tcPr>
          <w:p w:rsidR="00D8269A" w:rsidRPr="00E83017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D14E28" w:rsidRPr="00E50A0C" w:rsidTr="00282710">
        <w:trPr>
          <w:cantSplit/>
        </w:trPr>
        <w:tc>
          <w:tcPr>
            <w:tcW w:w="2779" w:type="dxa"/>
          </w:tcPr>
          <w:p w:rsidR="00D14E28" w:rsidRPr="00E50A0C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คาโดคาวะ อมรินทร์ จำกัด</w:t>
            </w:r>
          </w:p>
        </w:tc>
        <w:tc>
          <w:tcPr>
            <w:tcW w:w="2531" w:type="dxa"/>
            <w:vAlign w:val="bottom"/>
          </w:tcPr>
          <w:p w:rsidR="00D14E28" w:rsidRPr="00E50A0C" w:rsidRDefault="00D14E28" w:rsidP="00282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69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0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0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98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:rsidR="00D14E28" w:rsidRPr="00E50A0C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D14E28" w:rsidRPr="00B9366A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5" w:type="dxa"/>
            <w:vAlign w:val="bottom"/>
          </w:tcPr>
          <w:p w:rsidR="00D14E28" w:rsidRPr="00B9366A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:rsidR="00D14E28" w:rsidRPr="00B9366A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5" w:type="dxa"/>
            <w:vAlign w:val="bottom"/>
          </w:tcPr>
          <w:p w:rsidR="00D14E28" w:rsidRPr="00B9366A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vAlign w:val="bottom"/>
          </w:tcPr>
          <w:p w:rsidR="00D14E28" w:rsidRPr="00943EBE" w:rsidRDefault="00D14E28" w:rsidP="0002724A">
            <w:pPr>
              <w:pStyle w:val="acctfourfigures"/>
              <w:tabs>
                <w:tab w:val="clear" w:pos="765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43E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C117F9" w:rsidRPr="00943E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3,03</w:t>
            </w:r>
            <w:r w:rsidR="0002724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:rsidR="00D14E28" w:rsidRPr="00B9366A" w:rsidRDefault="00D14E28" w:rsidP="00D14E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vAlign w:val="bottom"/>
          </w:tcPr>
          <w:p w:rsidR="00D14E28" w:rsidRPr="00B9366A" w:rsidRDefault="00D14E28" w:rsidP="00F76A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12,90</w:t>
            </w:r>
            <w:r w:rsidR="00F76AA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943EBE" w:rsidRPr="00E50A0C" w:rsidTr="00282710">
        <w:trPr>
          <w:cantSplit/>
        </w:trPr>
        <w:tc>
          <w:tcPr>
            <w:tcW w:w="2779" w:type="dxa"/>
          </w:tcPr>
          <w:p w:rsidR="00943EBE" w:rsidRPr="00E50A0C" w:rsidRDefault="00943EBE" w:rsidP="0094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เรียล ฮีโร่ มวยไทย จำกัด</w:t>
            </w:r>
          </w:p>
        </w:tc>
        <w:tc>
          <w:tcPr>
            <w:tcW w:w="2531" w:type="dxa"/>
            <w:vAlign w:val="bottom"/>
          </w:tcPr>
          <w:p w:rsidR="00943EBE" w:rsidRDefault="00943EBE" w:rsidP="00282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ผลิตรายการกีฬาเพื่อออกอากาศ</w:t>
            </w:r>
            <w:r w:rsidR="00282710">
              <w:rPr>
                <w:rFonts w:ascii="Angsana New" w:hAnsi="Angsana New" w:hint="cs"/>
                <w:sz w:val="26"/>
                <w:szCs w:val="26"/>
                <w:cs/>
              </w:rPr>
              <w:t>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ละจำหน่ายผ่านสื่อต่างๆ</w:t>
            </w:r>
          </w:p>
        </w:tc>
        <w:tc>
          <w:tcPr>
            <w:tcW w:w="1069" w:type="dxa"/>
            <w:vAlign w:val="bottom"/>
          </w:tcPr>
          <w:p w:rsidR="00282710" w:rsidRPr="00E50A0C" w:rsidRDefault="00943EBE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D673A2" w:rsidRDefault="00D673A2" w:rsidP="00943E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82710" w:rsidRPr="00E50A0C" w:rsidRDefault="000D6E4A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D673A2" w:rsidRDefault="00D673A2" w:rsidP="00943E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282710" w:rsidRDefault="00943EBE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98" w:type="dxa"/>
            <w:vAlign w:val="bottom"/>
          </w:tcPr>
          <w:p w:rsidR="00943EBE" w:rsidRPr="00E50A0C" w:rsidRDefault="00943EBE" w:rsidP="00943E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D673A2" w:rsidRDefault="00D673A2" w:rsidP="00943E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282710" w:rsidRDefault="000D6E4A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43EBE" w:rsidRPr="00E50A0C" w:rsidRDefault="00943EBE" w:rsidP="00943E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673A2" w:rsidRDefault="00D673A2" w:rsidP="00943E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282710" w:rsidRPr="00831ED5" w:rsidRDefault="00943EBE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943EBE" w:rsidRPr="00E50A0C" w:rsidRDefault="00943EBE" w:rsidP="00943E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D673A2" w:rsidRDefault="00D673A2" w:rsidP="0094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282710" w:rsidRPr="00B917C4" w:rsidRDefault="00943EBE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vAlign w:val="bottom"/>
          </w:tcPr>
          <w:p w:rsidR="00943EBE" w:rsidRPr="00E50A0C" w:rsidRDefault="00943EBE" w:rsidP="00943E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73A2" w:rsidRDefault="00D673A2" w:rsidP="00340493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282710" w:rsidRPr="00943EBE" w:rsidRDefault="0002724A" w:rsidP="00D673A2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2,219</w:t>
            </w:r>
          </w:p>
        </w:tc>
        <w:tc>
          <w:tcPr>
            <w:tcW w:w="183" w:type="dxa"/>
            <w:vAlign w:val="bottom"/>
          </w:tcPr>
          <w:p w:rsidR="00943EBE" w:rsidRPr="00E50A0C" w:rsidRDefault="00943EBE" w:rsidP="00943E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D673A2" w:rsidRDefault="00D673A2" w:rsidP="00943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340493" w:rsidRPr="00B917C4" w:rsidRDefault="00943EBE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64C6" w:rsidRPr="00B9366A" w:rsidTr="00282710">
        <w:trPr>
          <w:cantSplit/>
        </w:trPr>
        <w:tc>
          <w:tcPr>
            <w:tcW w:w="2779" w:type="dxa"/>
          </w:tcPr>
          <w:p w:rsidR="004E64C6" w:rsidRPr="00B9366A" w:rsidRDefault="004E64C6" w:rsidP="004E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3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31" w:type="dxa"/>
            <w:vAlign w:val="bottom"/>
          </w:tcPr>
          <w:p w:rsidR="004E64C6" w:rsidRPr="00B9366A" w:rsidRDefault="004E64C6" w:rsidP="004E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vAlign w:val="bottom"/>
          </w:tcPr>
          <w:p w:rsidR="004E64C6" w:rsidRPr="00B9366A" w:rsidRDefault="004E64C6" w:rsidP="004E6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E64C6" w:rsidRPr="00B9366A" w:rsidRDefault="004E64C6" w:rsidP="004E6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E64C6" w:rsidRPr="00B9366A" w:rsidRDefault="004E64C6" w:rsidP="004E6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4E64C6" w:rsidRPr="00B9366A" w:rsidRDefault="004E64C6" w:rsidP="004E6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4E64C6" w:rsidRPr="00B9366A" w:rsidRDefault="004E64C6" w:rsidP="004E64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E64C6" w:rsidRPr="00B9366A" w:rsidRDefault="004E64C6" w:rsidP="004E64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64C6" w:rsidRPr="00B9366A" w:rsidRDefault="004E64C6" w:rsidP="004E64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85" w:type="dxa"/>
            <w:vAlign w:val="bottom"/>
          </w:tcPr>
          <w:p w:rsidR="004E64C6" w:rsidRPr="00B9366A" w:rsidRDefault="004E64C6" w:rsidP="004E64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64C6" w:rsidRPr="00B9366A" w:rsidRDefault="004E64C6" w:rsidP="004E64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5" w:type="dxa"/>
            <w:vAlign w:val="bottom"/>
          </w:tcPr>
          <w:p w:rsidR="004E64C6" w:rsidRPr="00B9366A" w:rsidRDefault="004E64C6" w:rsidP="004E64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64C6" w:rsidRPr="00282710" w:rsidRDefault="00943EBE" w:rsidP="00943EBE">
            <w:pPr>
              <w:pStyle w:val="acctfourfigures"/>
              <w:tabs>
                <w:tab w:val="clear" w:pos="765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271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15,257</w:t>
            </w:r>
          </w:p>
        </w:tc>
        <w:tc>
          <w:tcPr>
            <w:tcW w:w="183" w:type="dxa"/>
            <w:vAlign w:val="bottom"/>
          </w:tcPr>
          <w:p w:rsidR="004E64C6" w:rsidRPr="00B9366A" w:rsidRDefault="004E64C6" w:rsidP="004E64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64C6" w:rsidRPr="00B9366A" w:rsidRDefault="004E64C6" w:rsidP="00F76AA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12,90</w:t>
            </w:r>
            <w:r w:rsidR="00F76AA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</w:tr>
    </w:tbl>
    <w:p w:rsidR="00EA4860" w:rsidRPr="00D31B94" w:rsidRDefault="00EA48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1512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2520"/>
        <w:gridCol w:w="821"/>
        <w:gridCol w:w="810"/>
        <w:gridCol w:w="900"/>
        <w:gridCol w:w="180"/>
        <w:gridCol w:w="900"/>
        <w:gridCol w:w="180"/>
        <w:gridCol w:w="900"/>
        <w:gridCol w:w="180"/>
        <w:gridCol w:w="900"/>
        <w:gridCol w:w="191"/>
        <w:gridCol w:w="709"/>
        <w:gridCol w:w="178"/>
        <w:gridCol w:w="722"/>
        <w:gridCol w:w="180"/>
        <w:gridCol w:w="990"/>
        <w:gridCol w:w="180"/>
        <w:gridCol w:w="900"/>
      </w:tblGrid>
      <w:tr w:rsidR="00D673A2" w:rsidRPr="00E50A0C" w:rsidTr="00D673A2">
        <w:trPr>
          <w:cantSplit/>
          <w:trHeight w:val="70"/>
          <w:tblHeader/>
        </w:trPr>
        <w:tc>
          <w:tcPr>
            <w:tcW w:w="2779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21" w:type="dxa"/>
            <w:gridSpan w:val="17"/>
          </w:tcPr>
          <w:p w:rsidR="00D673A2" w:rsidRPr="00D673A2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673A2" w:rsidRPr="00E50A0C" w:rsidTr="00D673A2">
        <w:trPr>
          <w:cantSplit/>
          <w:trHeight w:val="70"/>
          <w:tblHeader/>
        </w:trPr>
        <w:tc>
          <w:tcPr>
            <w:tcW w:w="2779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31" w:type="dxa"/>
            <w:gridSpan w:val="2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9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2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D673A2" w:rsidRPr="00E50A0C" w:rsidTr="00D673A2">
        <w:trPr>
          <w:cantSplit/>
          <w:trHeight w:val="70"/>
          <w:tblHeader/>
        </w:trPr>
        <w:tc>
          <w:tcPr>
            <w:tcW w:w="2779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631" w:type="dxa"/>
            <w:gridSpan w:val="2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9" w:type="dxa"/>
            <w:gridSpan w:val="3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D673A2" w:rsidRP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D673A2" w:rsidRPr="00E50A0C" w:rsidTr="00D673A2">
        <w:trPr>
          <w:cantSplit/>
          <w:trHeight w:val="70"/>
          <w:tblHeader/>
        </w:trPr>
        <w:tc>
          <w:tcPr>
            <w:tcW w:w="2779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81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90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8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91" w:type="dxa"/>
          </w:tcPr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  <w:tc>
          <w:tcPr>
            <w:tcW w:w="180" w:type="dxa"/>
          </w:tcPr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2559</w:t>
            </w:r>
          </w:p>
        </w:tc>
      </w:tr>
      <w:tr w:rsidR="00D673A2" w:rsidRPr="00E50A0C" w:rsidTr="00D673A2">
        <w:trPr>
          <w:cantSplit/>
        </w:trPr>
        <w:tc>
          <w:tcPr>
            <w:tcW w:w="2779" w:type="dxa"/>
          </w:tcPr>
          <w:p w:rsidR="00D673A2" w:rsidRPr="00E50A0C" w:rsidRDefault="00D673A2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vAlign w:val="bottom"/>
          </w:tcPr>
          <w:p w:rsidR="00D673A2" w:rsidRDefault="00D673A2" w:rsidP="00282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1" w:type="dxa"/>
            <w:gridSpan w:val="2"/>
            <w:vAlign w:val="bottom"/>
          </w:tcPr>
          <w:p w:rsidR="00D673A2" w:rsidRPr="00D673A2" w:rsidRDefault="00D673A2" w:rsidP="00D14E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8190" w:type="dxa"/>
            <w:gridSpan w:val="15"/>
            <w:vAlign w:val="bottom"/>
          </w:tcPr>
          <w:p w:rsidR="00D673A2" w:rsidRP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673A2" w:rsidRPr="00E50A0C" w:rsidTr="00D673A2">
        <w:trPr>
          <w:cantSplit/>
        </w:trPr>
        <w:tc>
          <w:tcPr>
            <w:tcW w:w="2779" w:type="dxa"/>
          </w:tcPr>
          <w:p w:rsidR="00D673A2" w:rsidRPr="00E50A0C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คาโดคาวะ อมรินทร์ จำกัด</w:t>
            </w:r>
          </w:p>
        </w:tc>
        <w:tc>
          <w:tcPr>
            <w:tcW w:w="2520" w:type="dxa"/>
            <w:vAlign w:val="bottom"/>
          </w:tcPr>
          <w:p w:rsidR="00D673A2" w:rsidRPr="00E50A0C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821" w:type="dxa"/>
            <w:vAlign w:val="bottom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810" w:type="dxa"/>
            <w:vAlign w:val="bottom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900" w:type="dxa"/>
            <w:vAlign w:val="bottom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91" w:type="dxa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:rsidR="00D673A2" w:rsidRP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D673A2" w:rsidRPr="00B9366A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dxa"/>
          </w:tcPr>
          <w:p w:rsidR="00D673A2" w:rsidRPr="00B9366A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</w:tr>
      <w:tr w:rsidR="00D673A2" w:rsidRPr="00E50A0C" w:rsidTr="00D673A2">
        <w:trPr>
          <w:cantSplit/>
        </w:trPr>
        <w:tc>
          <w:tcPr>
            <w:tcW w:w="2779" w:type="dxa"/>
          </w:tcPr>
          <w:p w:rsidR="00D673A2" w:rsidRPr="00E50A0C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เรียล ฮีโร่ มวยไทย จำกัด</w:t>
            </w:r>
          </w:p>
        </w:tc>
        <w:tc>
          <w:tcPr>
            <w:tcW w:w="2520" w:type="dxa"/>
            <w:vAlign w:val="bottom"/>
          </w:tcPr>
          <w:p w:rsid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821" w:type="dxa"/>
            <w:vAlign w:val="bottom"/>
          </w:tcPr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810" w:type="dxa"/>
            <w:vAlign w:val="bottom"/>
          </w:tcPr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673A2" w:rsidRPr="00831ED5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D673A2" w:rsidRPr="00B917C4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1" w:type="dxa"/>
          </w:tcPr>
          <w:p w:rsid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D673A2" w:rsidRPr="00831ED5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:rsidR="00D673A2" w:rsidRPr="00E50A0C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D673A2" w:rsidRPr="00B917C4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73A2" w:rsidRPr="00B9366A" w:rsidTr="00D673A2">
        <w:trPr>
          <w:cantSplit/>
        </w:trPr>
        <w:tc>
          <w:tcPr>
            <w:tcW w:w="2779" w:type="dxa"/>
          </w:tcPr>
          <w:p w:rsidR="00D673A2" w:rsidRPr="00B9366A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3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:rsidR="00D673A2" w:rsidRPr="00B9366A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1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8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91" w:type="dxa"/>
          </w:tcPr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D673A2" w:rsidRP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3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D673A2" w:rsidRP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D673A2" w:rsidRPr="00D673A2" w:rsidRDefault="00D673A2" w:rsidP="00D67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3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80" w:type="dxa"/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73A2" w:rsidRPr="00B9366A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13,800</w:t>
            </w:r>
          </w:p>
        </w:tc>
      </w:tr>
    </w:tbl>
    <w:p w:rsidR="00E83017" w:rsidRPr="00D31B94" w:rsidRDefault="00E830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EA4860" w:rsidRPr="009D572F" w:rsidRDefault="00D673A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EA4860" w:rsidRPr="009D572F" w:rsidSect="00621170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 w:hint="cs"/>
          <w:sz w:val="30"/>
          <w:szCs w:val="30"/>
          <w:cs/>
          <w:lang w:val="en-GB"/>
        </w:rPr>
        <w:t>บริษัทร่วมข้างต้นดำเนินธุรกิจในประเทศไทย กลุ่ม</w:t>
      </w:r>
      <w:r w:rsidR="00D542EF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5E39AF" w:rsidRPr="005E39AF" w:rsidRDefault="005E39AF" w:rsidP="005E39AF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E39AF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E39AF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:rsidR="005E39AF" w:rsidRDefault="005E39AF" w:rsidP="005E3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1132"/>
        <w:gridCol w:w="236"/>
        <w:gridCol w:w="1080"/>
        <w:gridCol w:w="270"/>
        <w:gridCol w:w="1080"/>
        <w:gridCol w:w="270"/>
        <w:gridCol w:w="1080"/>
      </w:tblGrid>
      <w:tr w:rsidR="005E39AF" w:rsidRPr="00FB7080" w:rsidTr="00EE14B9">
        <w:tc>
          <w:tcPr>
            <w:tcW w:w="3960" w:type="dxa"/>
          </w:tcPr>
          <w:p w:rsidR="005E39AF" w:rsidRPr="006116C6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5E39AF" w:rsidRPr="005A4A3C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3A321B" w:rsidRDefault="005E39AF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08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3A321B">
              <w:rPr>
                <w:rFonts w:ascii="Angsana New" w:hAnsi="Angsana New" w:hint="cs"/>
                <w:sz w:val="30"/>
                <w:szCs w:val="30"/>
                <w:cs/>
              </w:rPr>
              <w:t xml:space="preserve">คาโดคาวะ </w:t>
            </w:r>
          </w:p>
          <w:p w:rsidR="005E39AF" w:rsidRPr="00FB7080" w:rsidRDefault="003A321B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อมรินทร์</w:t>
            </w:r>
            <w:r w:rsidR="005E39AF" w:rsidRPr="00FB7080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:rsidR="005E39AF" w:rsidRPr="00FB7080" w:rsidRDefault="005E39AF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24317" w:rsidRDefault="00824317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เรียล ฮีโร่</w:t>
            </w:r>
          </w:p>
          <w:p w:rsidR="005E39AF" w:rsidRPr="00FB7080" w:rsidRDefault="00824317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มวยไทย </w:t>
            </w:r>
            <w:r w:rsidR="005E39AF" w:rsidRPr="00FB708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5E39AF" w:rsidRPr="00FB7080" w:rsidTr="00EE14B9">
        <w:tc>
          <w:tcPr>
            <w:tcW w:w="3960" w:type="dxa"/>
          </w:tcPr>
          <w:p w:rsidR="005E39AF" w:rsidRPr="00FB7080" w:rsidRDefault="005E39AF" w:rsidP="00EE14B9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70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A32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70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="003A32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70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A32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70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="003A32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5E39AF" w:rsidRPr="00FB7080" w:rsidTr="00D673A2">
        <w:trPr>
          <w:trHeight w:val="209"/>
        </w:trPr>
        <w:tc>
          <w:tcPr>
            <w:tcW w:w="3960" w:type="dxa"/>
          </w:tcPr>
          <w:p w:rsidR="005E39AF" w:rsidRPr="00FB7080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48" w:type="dxa"/>
            <w:gridSpan w:val="7"/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B708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673A2" w:rsidRPr="00FB7080" w:rsidTr="00D673A2">
        <w:trPr>
          <w:trHeight w:val="254"/>
        </w:trPr>
        <w:tc>
          <w:tcPr>
            <w:tcW w:w="3960" w:type="dxa"/>
          </w:tcPr>
          <w:p w:rsidR="00D673A2" w:rsidRPr="00D673A2" w:rsidRDefault="00D673A2" w:rsidP="00EE14B9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3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70" w:type="dxa"/>
          </w:tcPr>
          <w:p w:rsidR="00D673A2" w:rsidRPr="00FB7080" w:rsidRDefault="00D673A2" w:rsidP="00EE14B9">
            <w:pPr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</w:tcPr>
          <w:p w:rsidR="00D673A2" w:rsidRDefault="00D673A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673A2" w:rsidRPr="00FB7080" w:rsidRDefault="00D673A2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673A2" w:rsidRDefault="00D673A2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673A2" w:rsidRPr="00FB7080" w:rsidRDefault="00D673A2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673A2" w:rsidRDefault="00D673A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D673A2" w:rsidRPr="00FB7080" w:rsidRDefault="00D673A2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673A2" w:rsidRDefault="00D673A2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39AF" w:rsidRPr="00EA53B7" w:rsidTr="00D673A2">
        <w:trPr>
          <w:trHeight w:val="254"/>
        </w:trPr>
        <w:tc>
          <w:tcPr>
            <w:tcW w:w="3960" w:type="dxa"/>
          </w:tcPr>
          <w:p w:rsidR="005E39AF" w:rsidRPr="00EA53B7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A53B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:rsidR="005E39AF" w:rsidRPr="00EA53B7" w:rsidRDefault="005E39AF" w:rsidP="00EE14B9">
            <w:pPr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5E39AF" w:rsidRPr="00EA53B7" w:rsidRDefault="007C167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53B7">
              <w:rPr>
                <w:rFonts w:ascii="Angsana New" w:hAnsi="Angsana New"/>
                <w:sz w:val="30"/>
                <w:szCs w:val="30"/>
              </w:rPr>
              <w:t>28,679</w:t>
            </w:r>
          </w:p>
        </w:tc>
        <w:tc>
          <w:tcPr>
            <w:tcW w:w="236" w:type="dxa"/>
          </w:tcPr>
          <w:p w:rsidR="005E39AF" w:rsidRPr="00EA53B7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E39AF" w:rsidRPr="00EA53B7" w:rsidRDefault="00A95AB8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53B7">
              <w:rPr>
                <w:rFonts w:ascii="Angsana New" w:hAnsi="Angsana New"/>
                <w:sz w:val="30"/>
                <w:szCs w:val="30"/>
              </w:rPr>
              <w:t>2,167</w:t>
            </w:r>
          </w:p>
        </w:tc>
        <w:tc>
          <w:tcPr>
            <w:tcW w:w="270" w:type="dxa"/>
            <w:shd w:val="clear" w:color="auto" w:fill="auto"/>
          </w:tcPr>
          <w:p w:rsidR="005E39AF" w:rsidRPr="00EA53B7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E39AF" w:rsidRPr="00EA53B7" w:rsidRDefault="0084328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A53B7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:rsidR="005E39AF" w:rsidRPr="00EA53B7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E39AF" w:rsidRPr="00EA53B7" w:rsidRDefault="00FB7B16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53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39AF" w:rsidRPr="00EA53B7" w:rsidTr="00D673A2">
        <w:tc>
          <w:tcPr>
            <w:tcW w:w="3960" w:type="dxa"/>
          </w:tcPr>
          <w:p w:rsidR="005E39AF" w:rsidRPr="00EA53B7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A53B7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กำไรขาดทุนเบ็ดเสร็จรวม</w:t>
            </w:r>
            <w:r w:rsidRPr="00EA53B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A53B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EA53B7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:rsidR="005E39AF" w:rsidRPr="00EA53B7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</w:tcPr>
          <w:p w:rsidR="005E39AF" w:rsidRPr="00EA53B7" w:rsidRDefault="007C167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53B7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36" w:type="dxa"/>
          </w:tcPr>
          <w:p w:rsidR="005E39AF" w:rsidRPr="00EA53B7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5E39AF" w:rsidRPr="00EA53B7" w:rsidRDefault="00390559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53B7">
              <w:rPr>
                <w:rFonts w:ascii="Angsana New" w:hAnsi="Angsana New"/>
                <w:sz w:val="30"/>
                <w:szCs w:val="30"/>
              </w:rPr>
              <w:t>(1,940)</w:t>
            </w:r>
          </w:p>
        </w:tc>
        <w:tc>
          <w:tcPr>
            <w:tcW w:w="270" w:type="dxa"/>
            <w:shd w:val="clear" w:color="auto" w:fill="auto"/>
          </w:tcPr>
          <w:p w:rsidR="005E39AF" w:rsidRPr="00EA53B7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5E39AF" w:rsidRPr="00EA53B7" w:rsidRDefault="0084328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A53B7">
              <w:rPr>
                <w:rFonts w:ascii="Angsana New" w:hAnsi="Angsana New"/>
                <w:sz w:val="30"/>
                <w:szCs w:val="30"/>
                <w:lang w:val="en-GB"/>
              </w:rPr>
              <w:t>(2,603)</w:t>
            </w:r>
          </w:p>
        </w:tc>
        <w:tc>
          <w:tcPr>
            <w:tcW w:w="270" w:type="dxa"/>
          </w:tcPr>
          <w:p w:rsidR="005E39AF" w:rsidRPr="00EA53B7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:rsidR="005E39AF" w:rsidRPr="00EA53B7" w:rsidRDefault="00FB7B16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A53B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5E39AF" w:rsidRPr="00FB7080" w:rsidTr="00D673A2">
        <w:trPr>
          <w:trHeight w:hRule="exact" w:val="259"/>
        </w:trPr>
        <w:tc>
          <w:tcPr>
            <w:tcW w:w="3960" w:type="dxa"/>
          </w:tcPr>
          <w:p w:rsidR="005E39AF" w:rsidRPr="00FB7080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E39AF" w:rsidRPr="00FB7080" w:rsidRDefault="005E39AF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</w:tcPr>
          <w:p w:rsidR="005E39AF" w:rsidRPr="00FB7080" w:rsidRDefault="005E39AF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E39AF" w:rsidRPr="00FB7080" w:rsidTr="00D673A2">
        <w:tc>
          <w:tcPr>
            <w:tcW w:w="3960" w:type="dxa"/>
          </w:tcPr>
          <w:p w:rsidR="005E39AF" w:rsidRPr="00D673A2" w:rsidRDefault="005E39AF" w:rsidP="00EE14B9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3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</w:t>
            </w:r>
          </w:p>
        </w:tc>
        <w:tc>
          <w:tcPr>
            <w:tcW w:w="270" w:type="dxa"/>
          </w:tcPr>
          <w:p w:rsidR="005E39AF" w:rsidRPr="00D673A2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</w:tcPr>
          <w:p w:rsidR="005E39AF" w:rsidRPr="00D673A2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E39AF" w:rsidRPr="00D673A2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:rsidR="005E39AF" w:rsidRPr="00D673A2" w:rsidRDefault="005E39AF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E39AF" w:rsidRPr="00D673A2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:rsidR="005E39AF" w:rsidRPr="00D673A2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5E39AF" w:rsidRPr="00D673A2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:rsidR="005E39AF" w:rsidRPr="00D673A2" w:rsidRDefault="005E39AF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5E39AF" w:rsidRPr="00FB7080" w:rsidTr="00D673A2">
        <w:tc>
          <w:tcPr>
            <w:tcW w:w="3960" w:type="dxa"/>
          </w:tcPr>
          <w:p w:rsidR="005E39AF" w:rsidRPr="00D673A2" w:rsidRDefault="005E39AF" w:rsidP="00EE14B9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3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270" w:type="dxa"/>
          </w:tcPr>
          <w:p w:rsidR="005E39AF" w:rsidRPr="00D673A2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5E39AF" w:rsidRPr="00D673A2" w:rsidRDefault="007C167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3A2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36" w:type="dxa"/>
          </w:tcPr>
          <w:p w:rsidR="005E39AF" w:rsidRPr="00D673A2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E39AF" w:rsidRPr="00D673A2" w:rsidRDefault="00390559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3A2">
              <w:rPr>
                <w:rFonts w:ascii="Angsana New" w:hAnsi="Angsana New"/>
                <w:b/>
                <w:bCs/>
                <w:sz w:val="30"/>
                <w:szCs w:val="30"/>
              </w:rPr>
              <w:t>(892)</w:t>
            </w:r>
          </w:p>
        </w:tc>
        <w:tc>
          <w:tcPr>
            <w:tcW w:w="270" w:type="dxa"/>
            <w:shd w:val="clear" w:color="auto" w:fill="auto"/>
          </w:tcPr>
          <w:p w:rsidR="005E39AF" w:rsidRPr="00D673A2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E39AF" w:rsidRPr="00D673A2" w:rsidRDefault="0084328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673A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(781)</w:t>
            </w:r>
          </w:p>
        </w:tc>
        <w:tc>
          <w:tcPr>
            <w:tcW w:w="270" w:type="dxa"/>
          </w:tcPr>
          <w:p w:rsidR="005E39AF" w:rsidRPr="00D673A2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E39AF" w:rsidRPr="00D673A2" w:rsidRDefault="00FB7B16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673A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5E39AF" w:rsidRPr="00FB7080" w:rsidTr="00D673A2">
        <w:tc>
          <w:tcPr>
            <w:tcW w:w="3960" w:type="dxa"/>
          </w:tcPr>
          <w:p w:rsidR="005E39AF" w:rsidRPr="00FB7080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E39AF" w:rsidRPr="00FB7080" w:rsidRDefault="005E39AF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3718E" w:rsidRPr="00FB7080" w:rsidTr="00EE14B9">
        <w:tc>
          <w:tcPr>
            <w:tcW w:w="3960" w:type="dxa"/>
          </w:tcPr>
          <w:p w:rsidR="00F3718E" w:rsidRPr="00F3718E" w:rsidRDefault="00F3718E" w:rsidP="00EE14B9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1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</w:tcPr>
          <w:p w:rsidR="00F3718E" w:rsidRPr="00FB7080" w:rsidRDefault="00F3718E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718E" w:rsidRDefault="00F3718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3718E" w:rsidRPr="00FB7080" w:rsidRDefault="00F3718E" w:rsidP="00EE14B9">
            <w:pPr>
              <w:pStyle w:val="AccPolicyalternative"/>
            </w:pPr>
          </w:p>
        </w:tc>
        <w:tc>
          <w:tcPr>
            <w:tcW w:w="1080" w:type="dxa"/>
          </w:tcPr>
          <w:p w:rsidR="00F3718E" w:rsidRDefault="00F3718E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3718E" w:rsidRPr="00FB7080" w:rsidRDefault="00F3718E" w:rsidP="00EE14B9">
            <w:pPr>
              <w:pStyle w:val="AccPolicyalternative"/>
            </w:pPr>
          </w:p>
        </w:tc>
        <w:tc>
          <w:tcPr>
            <w:tcW w:w="1080" w:type="dxa"/>
          </w:tcPr>
          <w:p w:rsidR="00F3718E" w:rsidRDefault="00F3718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F3718E" w:rsidRPr="00FB7080" w:rsidRDefault="00F3718E" w:rsidP="00EE14B9">
            <w:pPr>
              <w:pStyle w:val="AccPolicyalternative"/>
            </w:pPr>
          </w:p>
        </w:tc>
        <w:tc>
          <w:tcPr>
            <w:tcW w:w="1080" w:type="dxa"/>
          </w:tcPr>
          <w:p w:rsidR="00F3718E" w:rsidRDefault="00F3718E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E39AF" w:rsidRPr="00FB7080" w:rsidTr="00EE14B9">
        <w:tc>
          <w:tcPr>
            <w:tcW w:w="3960" w:type="dxa"/>
          </w:tcPr>
          <w:p w:rsidR="005E39AF" w:rsidRPr="00FB7080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B7080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5E39AF" w:rsidRPr="00FB7080" w:rsidRDefault="00470D5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39,644</w:t>
            </w:r>
          </w:p>
        </w:tc>
        <w:tc>
          <w:tcPr>
            <w:tcW w:w="236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</w:tcPr>
          <w:p w:rsidR="005E39AF" w:rsidRPr="00FB7080" w:rsidRDefault="00390559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31,352</w:t>
            </w:r>
          </w:p>
        </w:tc>
        <w:tc>
          <w:tcPr>
            <w:tcW w:w="270" w:type="dxa"/>
            <w:shd w:val="clear" w:color="auto" w:fill="auto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</w:tcPr>
          <w:p w:rsidR="005E39AF" w:rsidRPr="00FB7080" w:rsidRDefault="0084328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7,611</w:t>
            </w:r>
          </w:p>
        </w:tc>
        <w:tc>
          <w:tcPr>
            <w:tcW w:w="270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</w:tcPr>
          <w:p w:rsidR="005E39AF" w:rsidRPr="00FB7080" w:rsidRDefault="00FB7B16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5E39AF" w:rsidRPr="00FB7080" w:rsidTr="00F3718E">
        <w:tc>
          <w:tcPr>
            <w:tcW w:w="3960" w:type="dxa"/>
          </w:tcPr>
          <w:p w:rsidR="005E39AF" w:rsidRPr="00FB7080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B7080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5E39AF" w:rsidRPr="00FB7080" w:rsidRDefault="00470D5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36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</w:tcPr>
          <w:p w:rsidR="005E39AF" w:rsidRPr="00FB7080" w:rsidRDefault="00390559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</w:tcPr>
          <w:p w:rsidR="005E39AF" w:rsidRPr="00FB7080" w:rsidRDefault="0084328B" w:rsidP="0084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</w:tcPr>
          <w:p w:rsidR="005E39AF" w:rsidRPr="00FB7080" w:rsidRDefault="00FB7B16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5E39AF" w:rsidRPr="00FB7080" w:rsidTr="00EE14B9">
        <w:tc>
          <w:tcPr>
            <w:tcW w:w="3960" w:type="dxa"/>
          </w:tcPr>
          <w:p w:rsidR="005E39AF" w:rsidRPr="00FB7080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B7080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5E39AF" w:rsidRPr="00FB7080" w:rsidRDefault="00470D5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(12,129)</w:t>
            </w:r>
          </w:p>
        </w:tc>
        <w:tc>
          <w:tcPr>
            <w:tcW w:w="236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</w:tcPr>
          <w:p w:rsidR="005E39AF" w:rsidRPr="00FB7080" w:rsidRDefault="00390559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(4,010)</w:t>
            </w:r>
          </w:p>
        </w:tc>
        <w:tc>
          <w:tcPr>
            <w:tcW w:w="270" w:type="dxa"/>
            <w:shd w:val="clear" w:color="auto" w:fill="auto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  <w:shd w:val="clear" w:color="auto" w:fill="auto"/>
          </w:tcPr>
          <w:p w:rsidR="005E39AF" w:rsidRPr="00FB7080" w:rsidRDefault="0084328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(213)</w:t>
            </w:r>
          </w:p>
        </w:tc>
        <w:tc>
          <w:tcPr>
            <w:tcW w:w="270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</w:tcPr>
          <w:p w:rsidR="005E39AF" w:rsidRPr="00FB7080" w:rsidRDefault="00FB7B16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5E39AF" w:rsidRPr="00FB7080" w:rsidTr="00F3718E">
        <w:tc>
          <w:tcPr>
            <w:tcW w:w="3960" w:type="dxa"/>
          </w:tcPr>
          <w:p w:rsidR="005E39AF" w:rsidRPr="00FB7080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FB7080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E39AF" w:rsidRPr="00FB7080" w:rsidRDefault="00470D5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  <w:tc>
          <w:tcPr>
            <w:tcW w:w="236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E39AF" w:rsidRPr="00FB7080" w:rsidRDefault="00390559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E39AF" w:rsidRPr="00FB7080" w:rsidRDefault="0084328B" w:rsidP="0084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E39AF" w:rsidRPr="00FB7080" w:rsidRDefault="00FB7B16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5E39AF" w:rsidRPr="00F3718E" w:rsidTr="00F3718E">
        <w:tc>
          <w:tcPr>
            <w:tcW w:w="3960" w:type="dxa"/>
          </w:tcPr>
          <w:p w:rsidR="005E39AF" w:rsidRPr="00F3718E" w:rsidRDefault="005E39AF" w:rsidP="00EE14B9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1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="00253844" w:rsidRPr="00F3718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253844" w:rsidRPr="00F371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="00253844" w:rsidRPr="00F3718E">
              <w:rPr>
                <w:rFonts w:ascii="Angsana New" w:hAnsi="Angsana New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:rsidR="005E39AF" w:rsidRPr="00F3718E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5E39AF" w:rsidRPr="00F3718E" w:rsidRDefault="00470D5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18E">
              <w:rPr>
                <w:rFonts w:ascii="Angsana New" w:hAnsi="Angsana New"/>
                <w:b/>
                <w:bCs/>
                <w:sz w:val="30"/>
                <w:szCs w:val="30"/>
              </w:rPr>
              <w:t>28,344</w:t>
            </w:r>
          </w:p>
        </w:tc>
        <w:tc>
          <w:tcPr>
            <w:tcW w:w="236" w:type="dxa"/>
          </w:tcPr>
          <w:p w:rsidR="005E39AF" w:rsidRPr="00F3718E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E39AF" w:rsidRPr="00F3718E" w:rsidRDefault="00390559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18E">
              <w:rPr>
                <w:rFonts w:ascii="Angsana New" w:hAnsi="Angsana New"/>
                <w:b/>
                <w:bCs/>
                <w:sz w:val="30"/>
                <w:szCs w:val="30"/>
              </w:rPr>
              <w:t>28,060</w:t>
            </w:r>
          </w:p>
        </w:tc>
        <w:tc>
          <w:tcPr>
            <w:tcW w:w="270" w:type="dxa"/>
            <w:shd w:val="clear" w:color="auto" w:fill="auto"/>
          </w:tcPr>
          <w:p w:rsidR="005E39AF" w:rsidRPr="00F3718E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39AF" w:rsidRPr="00F3718E" w:rsidRDefault="0084328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3718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7,398</w:t>
            </w:r>
          </w:p>
        </w:tc>
        <w:tc>
          <w:tcPr>
            <w:tcW w:w="270" w:type="dxa"/>
          </w:tcPr>
          <w:p w:rsidR="005E39AF" w:rsidRPr="00F3718E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E39AF" w:rsidRPr="00F3718E" w:rsidRDefault="00FB7B16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3718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5E39AF" w:rsidRPr="00FB7080" w:rsidTr="00F3718E">
        <w:trPr>
          <w:trHeight w:hRule="exact" w:val="259"/>
        </w:trPr>
        <w:tc>
          <w:tcPr>
            <w:tcW w:w="3960" w:type="dxa"/>
          </w:tcPr>
          <w:p w:rsidR="005E39AF" w:rsidRPr="00FB7080" w:rsidRDefault="005E39AF" w:rsidP="00EE14B9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E39AF" w:rsidRPr="00FB7080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E39AF" w:rsidRPr="00FB7080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270" w:type="dxa"/>
          </w:tcPr>
          <w:p w:rsidR="005E39AF" w:rsidRPr="00FB7080" w:rsidRDefault="005E39AF" w:rsidP="00EE14B9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E39AF" w:rsidRPr="00FB7B16" w:rsidRDefault="005E39AF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5E39AF" w:rsidRPr="00FB7080" w:rsidTr="00F3718E">
        <w:tc>
          <w:tcPr>
            <w:tcW w:w="3960" w:type="dxa"/>
          </w:tcPr>
          <w:p w:rsidR="005E39AF" w:rsidRPr="00253844" w:rsidRDefault="00253844" w:rsidP="00EE14B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70" w:type="dxa"/>
          </w:tcPr>
          <w:p w:rsidR="005E39AF" w:rsidRPr="00253844" w:rsidRDefault="005E39AF" w:rsidP="00EE14B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5E39AF" w:rsidRPr="00253844" w:rsidRDefault="00470D53" w:rsidP="00027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13,03</w:t>
            </w:r>
            <w:r w:rsidR="0002724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5E39AF" w:rsidRPr="00253844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E39AF" w:rsidRPr="00390559" w:rsidRDefault="00390559" w:rsidP="0039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559">
              <w:rPr>
                <w:rFonts w:ascii="Angsana New" w:hAnsi="Angsana New"/>
                <w:b/>
                <w:bCs/>
                <w:sz w:val="30"/>
                <w:szCs w:val="30"/>
              </w:rPr>
              <w:t>12,90</w:t>
            </w:r>
            <w:r w:rsidR="0002724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5E39AF" w:rsidRPr="00253844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E39AF" w:rsidRPr="0084328B" w:rsidRDefault="0002724A" w:rsidP="0084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2,219</w:t>
            </w:r>
          </w:p>
        </w:tc>
        <w:tc>
          <w:tcPr>
            <w:tcW w:w="270" w:type="dxa"/>
          </w:tcPr>
          <w:p w:rsidR="005E39AF" w:rsidRPr="00253844" w:rsidRDefault="005E39AF" w:rsidP="00EE14B9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E39AF" w:rsidRPr="00FB7B16" w:rsidRDefault="00FB7B16" w:rsidP="00FB7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B7B1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:rsidR="005E39AF" w:rsidRDefault="005E39AF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3718E" w:rsidRDefault="00F3718E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60451" w:rsidRDefault="00012F3A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0E38AD">
        <w:rPr>
          <w:rFonts w:ascii="Angsana New" w:hAnsi="Angsana New"/>
          <w:b/>
          <w:bCs/>
          <w:sz w:val="30"/>
          <w:szCs w:val="30"/>
        </w:rPr>
        <w:tab/>
      </w:r>
      <w:r w:rsidR="00F60451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F60451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:rsidR="008C7F62" w:rsidRPr="002B7679" w:rsidRDefault="008C7F6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61"/>
        <w:gridCol w:w="1416"/>
        <w:gridCol w:w="283"/>
        <w:gridCol w:w="1420"/>
      </w:tblGrid>
      <w:tr w:rsidR="00F31145" w:rsidRPr="00F23BB3" w:rsidTr="007579A4">
        <w:trPr>
          <w:trHeight w:val="397"/>
        </w:trPr>
        <w:tc>
          <w:tcPr>
            <w:tcW w:w="6061" w:type="dxa"/>
          </w:tcPr>
          <w:p w:rsidR="00F31145" w:rsidRPr="00F23BB3" w:rsidRDefault="00F31145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vAlign w:val="bottom"/>
          </w:tcPr>
          <w:p w:rsidR="00F31145" w:rsidRDefault="00F31145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145" w:rsidRPr="00F23BB3" w:rsidTr="007579A4">
        <w:trPr>
          <w:trHeight w:val="397"/>
        </w:trPr>
        <w:tc>
          <w:tcPr>
            <w:tcW w:w="6061" w:type="dxa"/>
          </w:tcPr>
          <w:p w:rsidR="00F31145" w:rsidRPr="00F23BB3" w:rsidRDefault="00F31145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vAlign w:val="bottom"/>
          </w:tcPr>
          <w:p w:rsidR="00F31145" w:rsidRDefault="002B7679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vAlign w:val="bottom"/>
          </w:tcPr>
          <w:p w:rsidR="00F31145" w:rsidRPr="00F23BB3" w:rsidRDefault="00F31145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F31145" w:rsidRDefault="007B6394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2B767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31145" w:rsidRPr="00F23BB3" w:rsidTr="007579A4">
        <w:trPr>
          <w:trHeight w:val="397"/>
        </w:trPr>
        <w:tc>
          <w:tcPr>
            <w:tcW w:w="6061" w:type="dxa"/>
          </w:tcPr>
          <w:p w:rsidR="00F31145" w:rsidRPr="00F23BB3" w:rsidRDefault="00F31145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vAlign w:val="bottom"/>
          </w:tcPr>
          <w:p w:rsidR="00F31145" w:rsidRDefault="00F31145" w:rsidP="007B6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B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2B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4D35" w:rsidRPr="00F23BB3" w:rsidTr="007579A4">
        <w:trPr>
          <w:trHeight w:val="397"/>
        </w:trPr>
        <w:tc>
          <w:tcPr>
            <w:tcW w:w="6061" w:type="dxa"/>
          </w:tcPr>
          <w:p w:rsidR="00054D35" w:rsidRPr="00F23BB3" w:rsidRDefault="00054D35" w:rsidP="00054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3BB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3BB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6" w:type="dxa"/>
          </w:tcPr>
          <w:p w:rsidR="00054D35" w:rsidRPr="00F23BB3" w:rsidRDefault="00800D45" w:rsidP="0005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1,799,9</w:t>
            </w:r>
            <w:r w:rsidR="00D14E28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3" w:type="dxa"/>
          </w:tcPr>
          <w:p w:rsidR="00054D35" w:rsidRPr="00F23BB3" w:rsidRDefault="00054D35" w:rsidP="0005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</w:tcPr>
          <w:p w:rsidR="00054D35" w:rsidRPr="00F23BB3" w:rsidRDefault="00D14E28" w:rsidP="00F37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1,199,9</w:t>
            </w:r>
            <w:r w:rsidR="00F3718E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D14E28" w:rsidRPr="00F23BB3" w:rsidTr="007579A4">
        <w:trPr>
          <w:trHeight w:val="397"/>
        </w:trPr>
        <w:tc>
          <w:tcPr>
            <w:tcW w:w="6061" w:type="dxa"/>
          </w:tcPr>
          <w:p w:rsidR="00D14E28" w:rsidRPr="00F23BB3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6528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16" w:type="dxa"/>
          </w:tcPr>
          <w:p w:rsidR="00D14E28" w:rsidRPr="00F23BB3" w:rsidRDefault="00800D45" w:rsidP="00195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195780">
              <w:rPr>
                <w:rFonts w:ascii="Angsana New" w:hAnsi="Angsana New"/>
                <w:sz w:val="30"/>
                <w:szCs w:val="30"/>
              </w:rPr>
              <w:t>824,946</w:t>
            </w:r>
          </w:p>
        </w:tc>
        <w:tc>
          <w:tcPr>
            <w:tcW w:w="283" w:type="dxa"/>
          </w:tcPr>
          <w:p w:rsidR="00D14E28" w:rsidRPr="00F23BB3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</w:tcPr>
          <w:p w:rsidR="00D14E28" w:rsidRPr="00F23BB3" w:rsidRDefault="00614956" w:rsidP="00614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</w:tr>
      <w:tr w:rsidR="00D14E28" w:rsidRPr="002B75DA" w:rsidTr="007579A4">
        <w:trPr>
          <w:trHeight w:val="397"/>
        </w:trPr>
        <w:tc>
          <w:tcPr>
            <w:tcW w:w="6061" w:type="dxa"/>
          </w:tcPr>
          <w:p w:rsidR="00D14E28" w:rsidRPr="008A14D5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14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6149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6149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:rsidR="00D14E28" w:rsidRPr="008A14D5" w:rsidRDefault="00195780" w:rsidP="00195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3,624,892</w:t>
            </w:r>
          </w:p>
        </w:tc>
        <w:tc>
          <w:tcPr>
            <w:tcW w:w="283" w:type="dxa"/>
          </w:tcPr>
          <w:p w:rsidR="00D14E28" w:rsidRPr="00F23BB3" w:rsidRDefault="00D14E28" w:rsidP="00D14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:rsidR="00D14E28" w:rsidRPr="00D14E28" w:rsidRDefault="00D14E28" w:rsidP="00F37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28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1495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3718E">
              <w:rPr>
                <w:rFonts w:ascii="Angsana New" w:hAnsi="Angsana New"/>
                <w:b/>
                <w:bCs/>
                <w:sz w:val="30"/>
                <w:szCs w:val="30"/>
              </w:rPr>
              <w:t>99,946</w:t>
            </w:r>
          </w:p>
        </w:tc>
      </w:tr>
    </w:tbl>
    <w:p w:rsidR="00B75C41" w:rsidRPr="0077783C" w:rsidRDefault="00B75C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:rsidR="001121DC" w:rsidRPr="009E6D80" w:rsidRDefault="00CB3A9C" w:rsidP="00BC6E1D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3718E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F3718E">
        <w:rPr>
          <w:rFonts w:ascii="Angsana New" w:hAnsi="Angsana New"/>
          <w:spacing w:val="-8"/>
          <w:sz w:val="30"/>
          <w:szCs w:val="30"/>
        </w:rPr>
        <w:t xml:space="preserve">31 </w:t>
      </w:r>
      <w:r w:rsidRPr="00F3718E">
        <w:rPr>
          <w:rFonts w:ascii="Angsana New" w:hAnsi="Angsana New" w:hint="cs"/>
          <w:spacing w:val="-8"/>
          <w:sz w:val="30"/>
          <w:szCs w:val="30"/>
          <w:cs/>
        </w:rPr>
        <w:t xml:space="preserve">ตุลาคม </w:t>
      </w:r>
      <w:r w:rsidRPr="00F3718E">
        <w:rPr>
          <w:rFonts w:ascii="Angsana New" w:hAnsi="Angsana New"/>
          <w:spacing w:val="-8"/>
          <w:sz w:val="30"/>
          <w:szCs w:val="30"/>
        </w:rPr>
        <w:t>2560</w:t>
      </w:r>
      <w:r w:rsidR="009E6D80" w:rsidRPr="00F3718E">
        <w:rPr>
          <w:rFonts w:ascii="Angsana New" w:hAnsi="Angsana New"/>
          <w:spacing w:val="-8"/>
          <w:sz w:val="30"/>
          <w:szCs w:val="30"/>
        </w:rPr>
        <w:t xml:space="preserve"> </w:t>
      </w:r>
      <w:r w:rsidR="009E6D80" w:rsidRPr="00F3718E">
        <w:rPr>
          <w:rFonts w:ascii="Angsana New" w:hAnsi="Angsana New" w:hint="cs"/>
          <w:spacing w:val="-8"/>
          <w:sz w:val="30"/>
          <w:szCs w:val="30"/>
          <w:cs/>
        </w:rPr>
        <w:t>บริษัทได้จดทะเบียนจัดตั้งบริษัท อมรินทร์ มีเดีย แอนด์ คอมเมิร์ซ</w:t>
      </w:r>
      <w:r w:rsidR="00F3718E" w:rsidRPr="00F3718E">
        <w:rPr>
          <w:rFonts w:ascii="Angsana New" w:hAnsi="Angsana New"/>
          <w:spacing w:val="-8"/>
          <w:sz w:val="30"/>
          <w:szCs w:val="30"/>
        </w:rPr>
        <w:t xml:space="preserve"> </w:t>
      </w:r>
      <w:r w:rsidR="00F3718E" w:rsidRPr="00F3718E">
        <w:rPr>
          <w:rFonts w:ascii="Angsana New" w:hAnsi="Angsana New" w:hint="cs"/>
          <w:spacing w:val="-8"/>
          <w:sz w:val="30"/>
          <w:szCs w:val="30"/>
          <w:cs/>
        </w:rPr>
        <w:t>จำกัด</w:t>
      </w:r>
      <w:r w:rsidR="009E6D80" w:rsidRPr="00F3718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300DC3" w:rsidRPr="00F3718E">
        <w:rPr>
          <w:rFonts w:ascii="Angsana New" w:hAnsi="Angsana New" w:hint="cs"/>
          <w:spacing w:val="-8"/>
          <w:sz w:val="30"/>
          <w:szCs w:val="30"/>
          <w:cs/>
        </w:rPr>
        <w:t>เป็นบริษัทย่อย</w:t>
      </w:r>
      <w:r w:rsidR="00F3718E">
        <w:rPr>
          <w:rFonts w:ascii="Angsana New" w:hAnsi="Angsana New" w:hint="cs"/>
          <w:spacing w:val="-8"/>
          <w:sz w:val="30"/>
          <w:szCs w:val="30"/>
          <w:cs/>
        </w:rPr>
        <w:t xml:space="preserve">            </w:t>
      </w:r>
      <w:r w:rsidR="0057243F" w:rsidRPr="00F3718E">
        <w:rPr>
          <w:rFonts w:ascii="Angsana New" w:hAnsi="Angsana New" w:hint="cs"/>
          <w:spacing w:val="-6"/>
          <w:sz w:val="30"/>
          <w:szCs w:val="30"/>
          <w:cs/>
        </w:rPr>
        <w:t>แห่งใหม่</w:t>
      </w:r>
      <w:r w:rsidR="00300DC3" w:rsidRPr="00F3718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E6D80" w:rsidRPr="00F3718E">
        <w:rPr>
          <w:rFonts w:ascii="Angsana New" w:hAnsi="Angsana New" w:hint="cs"/>
          <w:spacing w:val="-6"/>
          <w:sz w:val="30"/>
          <w:szCs w:val="30"/>
          <w:cs/>
        </w:rPr>
        <w:t xml:space="preserve">โดยมีทุนจดทะเบียนจำนวน </w:t>
      </w:r>
      <w:r w:rsidR="009E6D80" w:rsidRPr="00F3718E">
        <w:rPr>
          <w:rFonts w:ascii="Angsana New" w:hAnsi="Angsana New"/>
          <w:spacing w:val="-6"/>
          <w:sz w:val="30"/>
          <w:szCs w:val="30"/>
        </w:rPr>
        <w:t xml:space="preserve">100.00 </w:t>
      </w:r>
      <w:r w:rsidR="009E6D80" w:rsidRPr="00F3718E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(จำนวน </w:t>
      </w:r>
      <w:r w:rsidR="009E6D80" w:rsidRPr="00F3718E">
        <w:rPr>
          <w:rFonts w:ascii="Angsana New" w:hAnsi="Angsana New"/>
          <w:spacing w:val="-6"/>
          <w:sz w:val="30"/>
          <w:szCs w:val="30"/>
        </w:rPr>
        <w:t xml:space="preserve">10,000,000 </w:t>
      </w:r>
      <w:r w:rsidR="009E6D80" w:rsidRPr="00F3718E">
        <w:rPr>
          <w:rFonts w:ascii="Angsana New" w:hAnsi="Angsana New" w:hint="cs"/>
          <w:spacing w:val="-6"/>
          <w:sz w:val="30"/>
          <w:szCs w:val="30"/>
          <w:cs/>
        </w:rPr>
        <w:t xml:space="preserve">หุ้น มูลค่าหุ้นละ </w:t>
      </w:r>
      <w:r w:rsidR="005334A8" w:rsidRPr="00F3718E">
        <w:rPr>
          <w:rFonts w:ascii="Angsana New" w:hAnsi="Angsana New"/>
          <w:spacing w:val="-6"/>
          <w:sz w:val="30"/>
          <w:szCs w:val="30"/>
        </w:rPr>
        <w:t>10</w:t>
      </w:r>
      <w:r w:rsidR="009E6D80" w:rsidRPr="00F3718E">
        <w:rPr>
          <w:rFonts w:ascii="Angsana New" w:hAnsi="Angsana New"/>
          <w:spacing w:val="-6"/>
          <w:sz w:val="30"/>
          <w:szCs w:val="30"/>
        </w:rPr>
        <w:t xml:space="preserve"> </w:t>
      </w:r>
      <w:r w:rsidR="009E6D80" w:rsidRPr="00F3718E">
        <w:rPr>
          <w:rFonts w:ascii="Angsana New" w:hAnsi="Angsana New" w:hint="cs"/>
          <w:spacing w:val="-6"/>
          <w:sz w:val="30"/>
          <w:szCs w:val="30"/>
          <w:cs/>
        </w:rPr>
        <w:t xml:space="preserve">บาท) </w:t>
      </w:r>
      <w:r w:rsidR="00300DC3" w:rsidRPr="00F3718E">
        <w:rPr>
          <w:rFonts w:ascii="Angsana New" w:hAnsi="Angsana New" w:hint="cs"/>
          <w:spacing w:val="-6"/>
          <w:sz w:val="30"/>
          <w:szCs w:val="30"/>
          <w:cs/>
        </w:rPr>
        <w:t>บริษัทย่อยดังกล่าว</w:t>
      </w:r>
      <w:r w:rsidR="00300DC3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="00311402">
        <w:rPr>
          <w:rFonts w:ascii="Angsana New" w:hAnsi="Angsana New" w:hint="cs"/>
          <w:sz w:val="30"/>
          <w:szCs w:val="30"/>
          <w:cs/>
        </w:rPr>
        <w:t xml:space="preserve">มีทุนที่ออกและชำระแล้วคิดเป็นร้อยละ </w:t>
      </w:r>
      <w:r w:rsidR="00311402">
        <w:rPr>
          <w:rFonts w:ascii="Angsana New" w:hAnsi="Angsana New"/>
          <w:sz w:val="30"/>
          <w:szCs w:val="30"/>
        </w:rPr>
        <w:t xml:space="preserve">25 </w:t>
      </w:r>
      <w:r w:rsidR="0031140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11402">
        <w:rPr>
          <w:rFonts w:ascii="Angsana New" w:hAnsi="Angsana New"/>
          <w:sz w:val="30"/>
          <w:szCs w:val="30"/>
        </w:rPr>
        <w:t xml:space="preserve">25.00 </w:t>
      </w:r>
      <w:r w:rsidR="00F3718E">
        <w:rPr>
          <w:rFonts w:ascii="Angsana New" w:hAnsi="Angsana New" w:hint="cs"/>
          <w:sz w:val="30"/>
          <w:szCs w:val="30"/>
          <w:cs/>
        </w:rPr>
        <w:t>ล้านบาท</w:t>
      </w:r>
      <w:r w:rsidR="009E6D80" w:rsidRPr="009E6D80">
        <w:rPr>
          <w:rFonts w:ascii="Angsana New" w:hAnsi="Angsana New"/>
          <w:sz w:val="30"/>
          <w:szCs w:val="30"/>
          <w:cs/>
        </w:rPr>
        <w:t xml:space="preserve"> ดังนั้น ณ วันที่ 31 ธั</w:t>
      </w:r>
      <w:r w:rsidR="009E6D80">
        <w:rPr>
          <w:rFonts w:ascii="Angsana New" w:hAnsi="Angsana New"/>
          <w:sz w:val="30"/>
          <w:szCs w:val="30"/>
          <w:cs/>
        </w:rPr>
        <w:t>นวาคม 2560</w:t>
      </w:r>
      <w:r w:rsidR="00300DC3">
        <w:rPr>
          <w:rFonts w:ascii="Angsana New" w:hAnsi="Angsana New" w:hint="cs"/>
          <w:sz w:val="30"/>
          <w:szCs w:val="30"/>
          <w:cs/>
        </w:rPr>
        <w:t xml:space="preserve"> </w:t>
      </w:r>
      <w:r w:rsidR="009E6D80">
        <w:rPr>
          <w:rFonts w:ascii="Angsana New" w:hAnsi="Angsana New"/>
          <w:sz w:val="30"/>
          <w:szCs w:val="30"/>
          <w:cs/>
        </w:rPr>
        <w:t>กลุ่มบริษัท</w:t>
      </w:r>
      <w:r w:rsidR="00F3718E">
        <w:rPr>
          <w:rFonts w:ascii="Angsana New" w:hAnsi="Angsana New" w:hint="cs"/>
          <w:sz w:val="30"/>
          <w:szCs w:val="30"/>
          <w:cs/>
        </w:rPr>
        <w:t xml:space="preserve">       </w:t>
      </w:r>
      <w:r w:rsidR="009E6D80">
        <w:rPr>
          <w:rFonts w:ascii="Angsana New" w:hAnsi="Angsana New"/>
          <w:sz w:val="30"/>
          <w:szCs w:val="30"/>
          <w:cs/>
        </w:rPr>
        <w:t>มี</w:t>
      </w:r>
      <w:r w:rsidR="009E6D80" w:rsidRPr="009E6D80">
        <w:rPr>
          <w:rFonts w:ascii="Angsana New" w:hAnsi="Angsana New"/>
          <w:sz w:val="30"/>
          <w:szCs w:val="30"/>
          <w:cs/>
        </w:rPr>
        <w:t>ส่ว</w:t>
      </w:r>
      <w:r w:rsidR="009E6D80">
        <w:rPr>
          <w:rFonts w:ascii="Angsana New" w:hAnsi="Angsana New"/>
          <w:sz w:val="30"/>
          <w:szCs w:val="30"/>
          <w:cs/>
        </w:rPr>
        <w:t>นได้เสียในบริษัท อมริ</w:t>
      </w:r>
      <w:r w:rsidR="009E6D80">
        <w:rPr>
          <w:rFonts w:ascii="Angsana New" w:hAnsi="Angsana New" w:hint="cs"/>
          <w:sz w:val="30"/>
          <w:szCs w:val="30"/>
          <w:cs/>
        </w:rPr>
        <w:t>นทร์ มีเดีย แอนด์ คอมเมิร์ซ</w:t>
      </w:r>
      <w:r w:rsidR="00311402">
        <w:rPr>
          <w:rFonts w:ascii="Angsana New" w:hAnsi="Angsana New"/>
          <w:sz w:val="30"/>
          <w:szCs w:val="30"/>
          <w:cs/>
        </w:rPr>
        <w:t xml:space="preserve"> จำกัด</w:t>
      </w:r>
      <w:r w:rsidR="00F3718E">
        <w:rPr>
          <w:rFonts w:ascii="Angsana New" w:hAnsi="Angsana New" w:hint="cs"/>
          <w:sz w:val="30"/>
          <w:szCs w:val="30"/>
          <w:cs/>
        </w:rPr>
        <w:t xml:space="preserve"> </w:t>
      </w:r>
      <w:r w:rsidR="009E6D80" w:rsidRPr="009E6D80">
        <w:rPr>
          <w:rFonts w:ascii="Angsana New" w:hAnsi="Angsana New"/>
          <w:sz w:val="30"/>
          <w:szCs w:val="30"/>
          <w:cs/>
        </w:rPr>
        <w:t>ในร้อยละ 99.99</w:t>
      </w:r>
    </w:p>
    <w:p w:rsidR="001121DC" w:rsidRDefault="001121DC" w:rsidP="00BC6E1D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green"/>
        </w:rPr>
      </w:pPr>
    </w:p>
    <w:p w:rsidR="006E4408" w:rsidRPr="00BC6E1D" w:rsidRDefault="00BC6E1D" w:rsidP="00BC6E1D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121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121DC">
        <w:rPr>
          <w:rFonts w:ascii="Angsana New" w:hAnsi="Angsana New"/>
          <w:sz w:val="30"/>
          <w:szCs w:val="30"/>
        </w:rPr>
        <w:t xml:space="preserve">18 </w:t>
      </w:r>
      <w:r w:rsidRPr="001121D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121DC">
        <w:rPr>
          <w:rFonts w:ascii="Angsana New" w:hAnsi="Angsana New"/>
          <w:sz w:val="30"/>
          <w:szCs w:val="30"/>
        </w:rPr>
        <w:t xml:space="preserve">2560 </w:t>
      </w:r>
      <w:r w:rsidRPr="001121DC">
        <w:rPr>
          <w:rFonts w:ascii="Angsana New" w:hAnsi="Angsana New" w:hint="cs"/>
          <w:sz w:val="30"/>
          <w:szCs w:val="30"/>
          <w:cs/>
        </w:rPr>
        <w:t xml:space="preserve">บริษัท อมรินทร์ เทเลวิชั่น จำกัด ซึ่งเป็นบริษัทย่อย </w:t>
      </w:r>
      <w:r w:rsidRPr="001121DC">
        <w:rPr>
          <w:rFonts w:ascii="Angsana New" w:hAnsi="Angsana New"/>
          <w:sz w:val="30"/>
          <w:szCs w:val="30"/>
          <w:cs/>
        </w:rPr>
        <w:t>ได้จดทะเบียนเพิ่มทุนโดยการออกหุ้นสามัญใหม่</w:t>
      </w:r>
      <w:r w:rsidRPr="001121DC">
        <w:rPr>
          <w:rFonts w:ascii="Angsana New" w:hAnsi="Angsana New" w:hint="cs"/>
          <w:sz w:val="30"/>
          <w:szCs w:val="30"/>
          <w:cs/>
        </w:rPr>
        <w:t xml:space="preserve">ให้แก่ผู้ถือหุ้นเดิมตามสัดส่วนการถือหุ้น </w:t>
      </w:r>
      <w:r w:rsidRPr="001121DC">
        <w:rPr>
          <w:rFonts w:ascii="Angsana New" w:hAnsi="Angsana New"/>
          <w:sz w:val="30"/>
          <w:szCs w:val="30"/>
          <w:cs/>
        </w:rPr>
        <w:t>จำนวน 1</w:t>
      </w:r>
      <w:r w:rsidRPr="001121DC">
        <w:rPr>
          <w:rFonts w:ascii="Angsana New" w:hAnsi="Angsana New"/>
          <w:sz w:val="30"/>
          <w:szCs w:val="30"/>
        </w:rPr>
        <w:t>,8</w:t>
      </w:r>
      <w:r w:rsidRPr="001121DC">
        <w:rPr>
          <w:rFonts w:ascii="Angsana New" w:hAnsi="Angsana New"/>
          <w:sz w:val="30"/>
          <w:szCs w:val="30"/>
          <w:cs/>
        </w:rPr>
        <w:t>00</w:t>
      </w:r>
      <w:r w:rsidRPr="001121DC">
        <w:rPr>
          <w:rFonts w:ascii="Angsana New" w:hAnsi="Angsana New"/>
          <w:sz w:val="30"/>
          <w:szCs w:val="30"/>
        </w:rPr>
        <w:t xml:space="preserve">.00 </w:t>
      </w:r>
      <w:r w:rsidRPr="001121DC">
        <w:rPr>
          <w:rFonts w:ascii="Angsana New" w:hAnsi="Angsana New" w:hint="cs"/>
          <w:sz w:val="30"/>
          <w:szCs w:val="30"/>
          <w:cs/>
        </w:rPr>
        <w:t xml:space="preserve">ล้านบาท (จำนวน </w:t>
      </w:r>
      <w:r w:rsidRPr="001121DC">
        <w:rPr>
          <w:rFonts w:ascii="Angsana New" w:hAnsi="Angsana New"/>
          <w:sz w:val="30"/>
          <w:szCs w:val="30"/>
        </w:rPr>
        <w:t xml:space="preserve">18,000,000 </w:t>
      </w:r>
      <w:r w:rsidRPr="001121DC">
        <w:rPr>
          <w:rFonts w:ascii="Angsana New" w:hAnsi="Angsana New" w:hint="cs"/>
          <w:sz w:val="30"/>
          <w:szCs w:val="30"/>
          <w:cs/>
        </w:rPr>
        <w:t>หุ้น</w:t>
      </w:r>
      <w:r w:rsidRPr="001121DC">
        <w:rPr>
          <w:rFonts w:ascii="Angsana New" w:hAnsi="Angsana New"/>
          <w:sz w:val="30"/>
          <w:szCs w:val="30"/>
          <w:cs/>
        </w:rPr>
        <w:t xml:space="preserve"> มูลค่าหุ้นละ 1</w:t>
      </w:r>
      <w:r w:rsidRPr="001121DC">
        <w:rPr>
          <w:rFonts w:ascii="Angsana New" w:hAnsi="Angsana New"/>
          <w:sz w:val="30"/>
          <w:szCs w:val="30"/>
        </w:rPr>
        <w:t xml:space="preserve">00 </w:t>
      </w:r>
      <w:r w:rsidRPr="001121DC">
        <w:rPr>
          <w:rFonts w:ascii="Angsana New" w:hAnsi="Angsana New" w:hint="cs"/>
          <w:sz w:val="30"/>
          <w:szCs w:val="30"/>
          <w:cs/>
        </w:rPr>
        <w:t>บาท</w:t>
      </w:r>
      <w:r w:rsidRPr="001121DC">
        <w:rPr>
          <w:rFonts w:ascii="Angsana New" w:hAnsi="Angsana New"/>
          <w:sz w:val="30"/>
          <w:szCs w:val="30"/>
        </w:rPr>
        <w:t xml:space="preserve">) </w:t>
      </w:r>
      <w:r w:rsidRPr="001121DC">
        <w:rPr>
          <w:rFonts w:ascii="Angsana New" w:hAnsi="Angsana New" w:hint="cs"/>
          <w:sz w:val="30"/>
          <w:szCs w:val="30"/>
          <w:cs/>
        </w:rPr>
        <w:t>ทั้งนี้บริษั</w:t>
      </w:r>
      <w:r w:rsidR="006C3EF7" w:rsidRPr="001121DC">
        <w:rPr>
          <w:rFonts w:ascii="Angsana New" w:hAnsi="Angsana New" w:hint="cs"/>
          <w:sz w:val="30"/>
          <w:szCs w:val="30"/>
          <w:cs/>
        </w:rPr>
        <w:t xml:space="preserve">ทได้ชำระค่าหุ้นจนครบจำนวนแล้ว ดังนั้น ณ วันที่ </w:t>
      </w:r>
      <w:r w:rsidR="006C3EF7" w:rsidRPr="001121DC">
        <w:rPr>
          <w:rFonts w:ascii="Angsana New" w:hAnsi="Angsana New"/>
          <w:sz w:val="30"/>
          <w:szCs w:val="30"/>
        </w:rPr>
        <w:t>3</w:t>
      </w:r>
      <w:r w:rsidR="00696564" w:rsidRPr="001121DC">
        <w:rPr>
          <w:rFonts w:ascii="Angsana New" w:hAnsi="Angsana New"/>
          <w:sz w:val="30"/>
          <w:szCs w:val="30"/>
        </w:rPr>
        <w:t>1</w:t>
      </w:r>
      <w:r w:rsidR="006C3EF7" w:rsidRPr="001121DC">
        <w:rPr>
          <w:rFonts w:ascii="Angsana New" w:hAnsi="Angsana New"/>
          <w:sz w:val="30"/>
          <w:szCs w:val="30"/>
        </w:rPr>
        <w:t xml:space="preserve"> </w:t>
      </w:r>
      <w:r w:rsidR="00696564" w:rsidRPr="001121DC">
        <w:rPr>
          <w:rFonts w:ascii="Angsana New" w:hAnsi="Angsana New" w:hint="cs"/>
          <w:sz w:val="30"/>
          <w:szCs w:val="30"/>
          <w:cs/>
        </w:rPr>
        <w:t>ธันวาคม</w:t>
      </w:r>
      <w:r w:rsidR="006C3EF7" w:rsidRPr="001121DC">
        <w:rPr>
          <w:rFonts w:ascii="Angsana New" w:hAnsi="Angsana New" w:hint="cs"/>
          <w:sz w:val="30"/>
          <w:szCs w:val="30"/>
          <w:cs/>
        </w:rPr>
        <w:t xml:space="preserve"> </w:t>
      </w:r>
      <w:r w:rsidR="006C3EF7" w:rsidRPr="001121DC">
        <w:rPr>
          <w:rFonts w:ascii="Angsana New" w:hAnsi="Angsana New"/>
          <w:sz w:val="30"/>
          <w:szCs w:val="30"/>
        </w:rPr>
        <w:t xml:space="preserve">2560 </w:t>
      </w:r>
      <w:r w:rsidRPr="001121DC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6C3EF7" w:rsidRPr="001121DC">
        <w:rPr>
          <w:rFonts w:ascii="Angsana New" w:hAnsi="Angsana New"/>
          <w:sz w:val="30"/>
          <w:szCs w:val="30"/>
        </w:rPr>
        <w:t xml:space="preserve">        </w:t>
      </w:r>
      <w:r w:rsidRPr="001121DC">
        <w:rPr>
          <w:rFonts w:ascii="Angsana New" w:hAnsi="Angsana New" w:hint="cs"/>
          <w:sz w:val="30"/>
          <w:szCs w:val="30"/>
          <w:cs/>
        </w:rPr>
        <w:t>ส่วนได้เสียในบริษั</w:t>
      </w:r>
      <w:r w:rsidR="006C3EF7" w:rsidRPr="001121DC">
        <w:rPr>
          <w:rFonts w:ascii="Angsana New" w:hAnsi="Angsana New" w:hint="cs"/>
          <w:sz w:val="30"/>
          <w:szCs w:val="30"/>
          <w:cs/>
        </w:rPr>
        <w:t>ท อมรินทร์ เทเลวิชั่น จำกัด ใน</w:t>
      </w:r>
      <w:r w:rsidRPr="001121DC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1121DC">
        <w:rPr>
          <w:rFonts w:ascii="Angsana New" w:hAnsi="Angsana New"/>
          <w:sz w:val="30"/>
          <w:szCs w:val="30"/>
        </w:rPr>
        <w:t>99.99</w:t>
      </w:r>
      <w:r>
        <w:rPr>
          <w:rFonts w:ascii="Angsana New" w:hAnsi="Angsana New"/>
          <w:sz w:val="30"/>
          <w:szCs w:val="30"/>
        </w:rPr>
        <w:t xml:space="preserve"> </w:t>
      </w:r>
    </w:p>
    <w:p w:rsidR="00912F11" w:rsidRDefault="00912F11" w:rsidP="007B671E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D1354D" w:rsidRDefault="00537CF7" w:rsidP="007B671E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9656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696564" w:rsidRPr="00696564">
        <w:rPr>
          <w:rFonts w:ascii="Angsana New" w:hAnsi="Angsana New" w:cs="Angsana New"/>
          <w:sz w:val="30"/>
          <w:szCs w:val="30"/>
          <w:lang w:val="en-US" w:bidi="th-TH"/>
        </w:rPr>
        <w:t>21</w:t>
      </w:r>
      <w:r w:rsidRPr="0069656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96564" w:rsidRPr="00696564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69656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96564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696564" w:rsidRPr="00696564">
        <w:rPr>
          <w:rFonts w:ascii="Angsana New" w:hAnsi="Angsana New" w:cs="Angsana New"/>
          <w:sz w:val="30"/>
          <w:szCs w:val="30"/>
          <w:lang w:val="en-US" w:bidi="th-TH"/>
        </w:rPr>
        <w:t>59</w:t>
      </w:r>
      <w:r w:rsidRPr="0069656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9656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 อมรินทร์ เทเลวิชั่น จำกัด ซึ่งเป็นบริษัทย่อย ได้จดทะเบียนเพิ่มทุนโดยการออกหุ้นสามัญใหม่ให้แก่ผู้ถือหุ้นเดิมตามสัดส่วนการถือหุ้น จำนวน </w:t>
      </w:r>
      <w:r w:rsidR="00696564" w:rsidRPr="00696564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696564">
        <w:rPr>
          <w:rFonts w:ascii="Angsana New" w:hAnsi="Angsana New" w:cs="Angsana New"/>
          <w:sz w:val="30"/>
          <w:szCs w:val="30"/>
          <w:lang w:val="en-US" w:bidi="th-TH"/>
        </w:rPr>
        <w:t xml:space="preserve">0.00 </w:t>
      </w:r>
      <w:r w:rsidRPr="0069656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(จำนวน </w:t>
      </w:r>
      <w:r w:rsidR="00696564" w:rsidRPr="00696564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696564">
        <w:rPr>
          <w:rFonts w:ascii="Angsana New" w:hAnsi="Angsana New" w:cs="Angsana New"/>
          <w:sz w:val="30"/>
          <w:szCs w:val="30"/>
          <w:lang w:val="en-US" w:bidi="th-TH"/>
        </w:rPr>
        <w:t xml:space="preserve">,000,000 </w:t>
      </w:r>
      <w:r w:rsidRPr="00696564">
        <w:rPr>
          <w:rFonts w:ascii="Angsana New" w:hAnsi="Angsana New" w:cs="Angsana New"/>
          <w:sz w:val="30"/>
          <w:szCs w:val="30"/>
          <w:cs/>
          <w:lang w:val="en-US" w:bidi="th-TH"/>
        </w:rPr>
        <w:t>หุ้น มูลค่า</w:t>
      </w:r>
      <w:r w:rsidR="00F3718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       </w:t>
      </w:r>
      <w:r w:rsidRPr="0069656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หุ้นละ </w:t>
      </w:r>
      <w:r w:rsidRPr="00696564">
        <w:rPr>
          <w:rFonts w:ascii="Angsana New" w:hAnsi="Angsana New" w:cs="Angsana New"/>
          <w:sz w:val="30"/>
          <w:szCs w:val="30"/>
          <w:lang w:val="en-US" w:bidi="th-TH"/>
        </w:rPr>
        <w:t xml:space="preserve">100 </w:t>
      </w:r>
      <w:r w:rsidRPr="0069656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บาท) ทั้งนี้บริษัทได้ชำระค่าหุ้นจนครบจำนวนแล้ว ดังนั้น ณ วันที่ </w:t>
      </w:r>
      <w:r w:rsidRPr="00696564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696564" w:rsidRPr="00696564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69656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96564" w:rsidRPr="00696564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69656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96564" w:rsidRPr="00696564">
        <w:rPr>
          <w:rFonts w:ascii="Angsana New" w:hAnsi="Angsana New" w:cs="Angsana New"/>
          <w:sz w:val="30"/>
          <w:szCs w:val="30"/>
          <w:lang w:val="en-US" w:bidi="th-TH"/>
        </w:rPr>
        <w:t>2559</w:t>
      </w:r>
      <w:r w:rsidRPr="0069656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9656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กลุ่มบริษัทมี        </w:t>
      </w:r>
      <w:r w:rsidR="00696564" w:rsidRPr="0069656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   </w:t>
      </w:r>
      <w:r w:rsidRPr="0069656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ส่วนได้เสียในบริษัท อมรินทร์ เทเลวิชั่น จำกัด ในร้อยละ </w:t>
      </w:r>
      <w:r w:rsidRPr="00696564">
        <w:rPr>
          <w:rFonts w:ascii="Angsana New" w:hAnsi="Angsana New" w:cs="Angsana New"/>
          <w:sz w:val="30"/>
          <w:szCs w:val="30"/>
          <w:lang w:val="en-US" w:bidi="th-TH"/>
        </w:rPr>
        <w:t>99.99</w:t>
      </w:r>
    </w:p>
    <w:p w:rsidR="00D1354D" w:rsidRPr="00912F11" w:rsidRDefault="00D1354D" w:rsidP="007B671E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1F4130" w:rsidRPr="00297B72" w:rsidRDefault="001F413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97B72" w:rsidRDefault="00297B7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  <w:sectPr w:rsidR="00297B72" w:rsidSect="001F413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F60451" w:rsidRPr="00420468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:rsidR="000E38AD" w:rsidRDefault="000E38AD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ในบริษัทย่อย 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7B6394"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70246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D8269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0246F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D8269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7783C">
        <w:rPr>
          <w:rFonts w:ascii="Angsana New" w:hAnsi="Angsana New" w:cs="Angsana New" w:hint="cs"/>
          <w:sz w:val="30"/>
          <w:szCs w:val="30"/>
          <w:cs/>
          <w:lang w:bidi="th-TH"/>
        </w:rPr>
        <w:t>25</w:t>
      </w:r>
      <w:r w:rsidR="0077783C">
        <w:rPr>
          <w:rFonts w:ascii="Angsana New" w:hAnsi="Angsana New" w:cs="Angsana New"/>
          <w:sz w:val="30"/>
          <w:szCs w:val="30"/>
          <w:lang w:bidi="th-TH"/>
        </w:rPr>
        <w:t>60</w:t>
      </w:r>
      <w:r w:rsidR="00185E75"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="007B6394">
        <w:rPr>
          <w:rFonts w:ascii="Angsana New" w:hAnsi="Angsana New" w:cs="Angsana New"/>
          <w:sz w:val="30"/>
          <w:szCs w:val="30"/>
          <w:lang w:val="en-US" w:bidi="th-TH"/>
        </w:rPr>
        <w:t>255</w:t>
      </w:r>
      <w:r w:rsidR="0077783C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185E75"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6553F3" w:rsidRDefault="006553F3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890"/>
        <w:gridCol w:w="1080"/>
        <w:gridCol w:w="99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9C743B" w:rsidRPr="0069331B" w:rsidTr="00AC7C3C">
        <w:trPr>
          <w:cantSplit/>
          <w:tblHeader/>
        </w:trPr>
        <w:tc>
          <w:tcPr>
            <w:tcW w:w="2160" w:type="dxa"/>
            <w:vAlign w:val="bottom"/>
          </w:tcPr>
          <w:p w:rsidR="009C743B" w:rsidRPr="0069331B" w:rsidRDefault="009C743B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:rsidR="009C743B" w:rsidRPr="00F226CB" w:rsidRDefault="009C743B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90" w:type="dxa"/>
            <w:gridSpan w:val="17"/>
            <w:vAlign w:val="bottom"/>
          </w:tcPr>
          <w:p w:rsidR="009C743B" w:rsidRPr="00F94E43" w:rsidRDefault="009C743B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F94E43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D286E" w:rsidRPr="0069331B" w:rsidTr="00F37156">
        <w:trPr>
          <w:cantSplit/>
          <w:tblHeader/>
        </w:trPr>
        <w:tc>
          <w:tcPr>
            <w:tcW w:w="2160" w:type="dxa"/>
            <w:vAlign w:val="bottom"/>
          </w:tcPr>
          <w:p w:rsidR="008D286E" w:rsidRPr="0069331B" w:rsidRDefault="008D286E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vAlign w:val="bottom"/>
          </w:tcPr>
          <w:p w:rsidR="008D286E" w:rsidRPr="00F226C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2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D8269A" w:rsidRPr="0069331B" w:rsidTr="00F37156">
        <w:trPr>
          <w:cantSplit/>
          <w:trHeight w:val="270"/>
          <w:tblHeader/>
        </w:trPr>
        <w:tc>
          <w:tcPr>
            <w:tcW w:w="2160" w:type="dxa"/>
          </w:tcPr>
          <w:p w:rsidR="00D8269A" w:rsidRPr="0069331B" w:rsidRDefault="00D8269A" w:rsidP="00D8269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:rsidR="00D8269A" w:rsidRPr="00F226CB" w:rsidRDefault="00D8269A" w:rsidP="00D8269A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990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990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D8269A" w:rsidRPr="0069331B" w:rsidTr="00F37156">
        <w:trPr>
          <w:cantSplit/>
          <w:trHeight w:val="270"/>
        </w:trPr>
        <w:tc>
          <w:tcPr>
            <w:tcW w:w="2160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:rsidR="00D8269A" w:rsidRPr="00F226C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D8269A" w:rsidRPr="008D286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D8269A" w:rsidRPr="008D286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8D286E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D14E28" w:rsidRPr="0069331B" w:rsidTr="00F37156">
        <w:trPr>
          <w:cantSplit/>
          <w:trHeight w:val="270"/>
        </w:trPr>
        <w:tc>
          <w:tcPr>
            <w:tcW w:w="2160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1890" w:type="dxa"/>
          </w:tcPr>
          <w:p w:rsidR="00D14E28" w:rsidRPr="00F226C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26C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1080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3,600</w:t>
            </w:r>
            <w:r w:rsidR="00AD5B52"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990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1,800</w:t>
            </w:r>
            <w:r w:rsidR="00AD5B52"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78" w:type="dxa"/>
          </w:tcPr>
          <w:p w:rsidR="00D14E28" w:rsidRPr="0069331B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1,799,946</w:t>
            </w:r>
          </w:p>
        </w:tc>
        <w:tc>
          <w:tcPr>
            <w:tcW w:w="178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14E28" w:rsidRPr="00AB0762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1,799,946</w:t>
            </w:r>
          </w:p>
        </w:tc>
      </w:tr>
      <w:tr w:rsidR="00FA42EE" w:rsidRPr="0069331B" w:rsidTr="00F37156">
        <w:trPr>
          <w:cantSplit/>
          <w:trHeight w:val="270"/>
        </w:trPr>
        <w:tc>
          <w:tcPr>
            <w:tcW w:w="2160" w:type="dxa"/>
          </w:tcPr>
          <w:p w:rsidR="00FA42EE" w:rsidRPr="0069331B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0CE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อมรินทร์ มีเดีย แอนด์ คอมเมิร์ซ จำกัด</w:t>
            </w:r>
          </w:p>
        </w:tc>
        <w:tc>
          <w:tcPr>
            <w:tcW w:w="1890" w:type="dxa"/>
          </w:tcPr>
          <w:p w:rsidR="009C743B" w:rsidRDefault="009C743B" w:rsidP="00F3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91" w:hanging="191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A42EE" w:rsidRPr="00F226CB" w:rsidRDefault="00F37156" w:rsidP="00F3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91" w:hanging="191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1080" w:type="dxa"/>
          </w:tcPr>
          <w:p w:rsidR="009C743B" w:rsidRDefault="009C743B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A42EE" w:rsidRPr="0069331B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:rsidR="009C743B" w:rsidRDefault="009C743B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A42EE" w:rsidRPr="0069331B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FA42EE" w:rsidRPr="0069331B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43B" w:rsidRDefault="009C743B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A42EE" w:rsidRDefault="00262179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FA42EE"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990" w:type="dxa"/>
          </w:tcPr>
          <w:p w:rsidR="009C743B" w:rsidRDefault="00FA42EE" w:rsidP="0069754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</w:p>
          <w:p w:rsidR="00FA42EE" w:rsidRPr="0069331B" w:rsidRDefault="00FA42EE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78" w:type="dxa"/>
          </w:tcPr>
          <w:p w:rsidR="00FA42EE" w:rsidRPr="0069331B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9C743B" w:rsidRDefault="009C743B" w:rsidP="00DA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A42EE" w:rsidRPr="00AB0762" w:rsidRDefault="00DA61BA" w:rsidP="00DA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25,000</w:t>
            </w:r>
          </w:p>
        </w:tc>
        <w:tc>
          <w:tcPr>
            <w:tcW w:w="178" w:type="dxa"/>
          </w:tcPr>
          <w:p w:rsidR="00FA42EE" w:rsidRPr="00AB0762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C743B" w:rsidRDefault="00FA42EE" w:rsidP="0069754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B0762">
              <w:rPr>
                <w:rFonts w:ascii="Angsana New" w:hAnsi="Angsana New"/>
                <w:sz w:val="24"/>
                <w:szCs w:val="24"/>
              </w:rPr>
              <w:tab/>
            </w:r>
            <w:r w:rsidRPr="00AB0762">
              <w:rPr>
                <w:rFonts w:ascii="Angsana New" w:hAnsi="Angsana New"/>
                <w:sz w:val="24"/>
                <w:szCs w:val="24"/>
              </w:rPr>
              <w:tab/>
            </w:r>
          </w:p>
          <w:p w:rsidR="00FA42EE" w:rsidRPr="00AB0762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6"/>
                <w:tab w:val="left" w:pos="64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</w:t>
            </w:r>
            <w:r w:rsidR="00FA42EE" w:rsidRPr="00AB07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FA42EE" w:rsidRPr="00AB0762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9C743B" w:rsidRDefault="009C743B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A42EE" w:rsidRPr="0069331B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FA42EE" w:rsidRPr="00AB0762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9C743B" w:rsidRDefault="009C743B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A42EE" w:rsidRPr="0069331B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FA42EE" w:rsidRPr="00AB0762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9C743B" w:rsidRDefault="009C743B" w:rsidP="00DA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FA42EE" w:rsidRPr="00AB0762" w:rsidRDefault="00DA61BA" w:rsidP="00DA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25,000</w:t>
            </w:r>
          </w:p>
        </w:tc>
        <w:tc>
          <w:tcPr>
            <w:tcW w:w="178" w:type="dxa"/>
          </w:tcPr>
          <w:p w:rsidR="00FA42EE" w:rsidRPr="00AB0762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C743B" w:rsidRDefault="009C743B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A42EE" w:rsidRPr="0069331B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42EE" w:rsidRPr="0070246F" w:rsidTr="00F37156">
        <w:trPr>
          <w:cantSplit/>
          <w:trHeight w:val="270"/>
        </w:trPr>
        <w:tc>
          <w:tcPr>
            <w:tcW w:w="2160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0246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FA42EE" w:rsidRPr="0070246F" w:rsidRDefault="00FA42EE" w:rsidP="00DA6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3,624,89</w:t>
            </w:r>
            <w:r w:rsidR="00DA61B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A42EE" w:rsidRPr="00B046B1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46B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1,799,946</w:t>
            </w:r>
          </w:p>
        </w:tc>
        <w:tc>
          <w:tcPr>
            <w:tcW w:w="178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3,624,89</w:t>
            </w:r>
            <w:r w:rsidR="00DA61B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FA42EE" w:rsidRPr="0070246F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A42EE" w:rsidRPr="00B046B1" w:rsidRDefault="00FA42EE" w:rsidP="00FA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046B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1,799,946</w:t>
            </w:r>
          </w:p>
        </w:tc>
      </w:tr>
    </w:tbl>
    <w:p w:rsidR="00621170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</w:pPr>
    </w:p>
    <w:p w:rsidR="00621170" w:rsidRPr="008D286E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14A05" w:rsidRDefault="0077783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4E067A" w:rsidRPr="003E0CBF">
        <w:rPr>
          <w:rFonts w:ascii="Angsana New" w:hAnsi="Angsana New" w:hint="cs"/>
          <w:sz w:val="30"/>
          <w:szCs w:val="30"/>
          <w:cs/>
        </w:rPr>
        <w:t>ดำเนินธุรกิจในประเทศไทย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 w:rsidRPr="0077783C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414A05" w:rsidRPr="00414A05" w:rsidRDefault="00414A05" w:rsidP="00414A05">
      <w:pPr>
        <w:rPr>
          <w:rFonts w:ascii="Angsana New" w:hAnsi="Angsana New"/>
          <w:sz w:val="30"/>
          <w:szCs w:val="30"/>
          <w:cs/>
        </w:rPr>
      </w:pPr>
    </w:p>
    <w:p w:rsidR="00414A05" w:rsidRPr="0086605C" w:rsidRDefault="0086605C" w:rsidP="0086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6605C">
        <w:rPr>
          <w:rFonts w:ascii="Angsana New" w:hAnsi="Angsana New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>2560</w:t>
      </w:r>
      <w:r w:rsidRPr="0086605C">
        <w:rPr>
          <w:rFonts w:ascii="Angsana New" w:hAnsi="Angsana New"/>
          <w:sz w:val="30"/>
          <w:szCs w:val="30"/>
        </w:rPr>
        <w:t xml:space="preserve"> </w:t>
      </w:r>
      <w:r w:rsidRPr="0086605C">
        <w:rPr>
          <w:rFonts w:ascii="Angsana New" w:hAnsi="Angsana New"/>
          <w:sz w:val="30"/>
          <w:szCs w:val="30"/>
          <w:cs/>
        </w:rPr>
        <w:t>บริษัทได้ทำการทดสอบการด้อยค่าและการประมาณมูลค่าที่คาดว่าจะได้รับคืน การประมาณมูลค่าที่คาดว่าจะได้รับคืนอ้างอิ</w:t>
      </w:r>
      <w:r w:rsidR="009C743B">
        <w:rPr>
          <w:rFonts w:ascii="Angsana New" w:hAnsi="Angsana New"/>
          <w:sz w:val="30"/>
          <w:szCs w:val="30"/>
          <w:cs/>
        </w:rPr>
        <w:t>งจากมูลค่าจากการใช้ของสินทรัพย์</w:t>
      </w:r>
      <w:r w:rsidRPr="0086605C">
        <w:rPr>
          <w:rFonts w:ascii="Angsana New" w:hAnsi="Angsana New"/>
          <w:sz w:val="30"/>
          <w:szCs w:val="30"/>
          <w:cs/>
        </w:rPr>
        <w:t>หรือมูลค่ายุติธรรมของสินทรัพย์หักต้นทุนในการขาย แล้วแต่อย่างใดจะสูงกว่า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ซึ่งได้เปิดเผยไว้ในหมายเหตุประกอบงบการเงินข้อ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15</w:t>
      </w:r>
    </w:p>
    <w:p w:rsidR="004073DC" w:rsidRDefault="004073DC" w:rsidP="00414A05">
      <w:pPr>
        <w:rPr>
          <w:rFonts w:ascii="Angsana New" w:hAnsi="Angsana New"/>
          <w:sz w:val="30"/>
          <w:szCs w:val="30"/>
        </w:rPr>
      </w:pPr>
    </w:p>
    <w:p w:rsidR="004073DC" w:rsidRDefault="004073DC" w:rsidP="00414A05">
      <w:pPr>
        <w:rPr>
          <w:rFonts w:ascii="Angsana New" w:hAnsi="Angsana New"/>
          <w:sz w:val="30"/>
          <w:szCs w:val="30"/>
        </w:rPr>
      </w:pPr>
    </w:p>
    <w:p w:rsidR="00F37156" w:rsidRDefault="00F37156" w:rsidP="00414A05">
      <w:pPr>
        <w:rPr>
          <w:rFonts w:ascii="Angsana New" w:hAnsi="Angsana New"/>
          <w:sz w:val="30"/>
          <w:szCs w:val="30"/>
        </w:rPr>
      </w:pPr>
    </w:p>
    <w:p w:rsidR="009D35BD" w:rsidRDefault="009D35BD" w:rsidP="00414A05">
      <w:pPr>
        <w:rPr>
          <w:rFonts w:ascii="Angsana New" w:hAnsi="Angsana New"/>
          <w:sz w:val="30"/>
          <w:szCs w:val="30"/>
        </w:rPr>
      </w:pPr>
    </w:p>
    <w:p w:rsidR="004073DC" w:rsidRDefault="004073DC" w:rsidP="00414A05">
      <w:pPr>
        <w:rPr>
          <w:rFonts w:ascii="Angsana New" w:hAnsi="Angsana New"/>
          <w:sz w:val="30"/>
          <w:szCs w:val="30"/>
        </w:rPr>
      </w:pPr>
    </w:p>
    <w:p w:rsidR="00486626" w:rsidRDefault="00486626" w:rsidP="00414A05">
      <w:pPr>
        <w:rPr>
          <w:rFonts w:ascii="Angsana New" w:hAnsi="Angsana New"/>
          <w:sz w:val="30"/>
          <w:szCs w:val="30"/>
        </w:rPr>
      </w:pPr>
    </w:p>
    <w:p w:rsidR="00104FE5" w:rsidRDefault="00104FE5" w:rsidP="0010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B62D0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ระยะยาว</w:t>
      </w:r>
    </w:p>
    <w:p w:rsidR="00104FE5" w:rsidRPr="00460B09" w:rsidRDefault="00104FE5" w:rsidP="00104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:rsidR="007F52EF" w:rsidRDefault="000A7A9C" w:rsidP="007F5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เงินลงทุนระยะยาว</w:t>
      </w:r>
      <w:r w:rsidR="007F52EF" w:rsidRPr="000A7A9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F52EF" w:rsidRPr="000A7A9C">
        <w:rPr>
          <w:rFonts w:ascii="Angsana New" w:hAnsi="Angsana New"/>
          <w:sz w:val="30"/>
          <w:szCs w:val="30"/>
        </w:rPr>
        <w:t xml:space="preserve">31 </w:t>
      </w:r>
      <w:r w:rsidR="007F52EF" w:rsidRPr="000A7A9C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43E6">
        <w:rPr>
          <w:rFonts w:ascii="Angsana New" w:hAnsi="Angsana New"/>
          <w:sz w:val="30"/>
          <w:szCs w:val="30"/>
        </w:rPr>
        <w:t>2560</w:t>
      </w:r>
      <w:r w:rsidR="007F52EF" w:rsidRPr="000A7A9C">
        <w:rPr>
          <w:rFonts w:ascii="Angsana New" w:hAnsi="Angsana New"/>
          <w:sz w:val="30"/>
          <w:szCs w:val="30"/>
        </w:rPr>
        <w:t xml:space="preserve"> </w:t>
      </w:r>
      <w:r w:rsidR="007F52EF" w:rsidRPr="000A7A9C">
        <w:rPr>
          <w:rFonts w:ascii="Angsana New" w:hAnsi="Angsana New"/>
          <w:sz w:val="30"/>
          <w:szCs w:val="30"/>
          <w:cs/>
        </w:rPr>
        <w:t xml:space="preserve">และ </w:t>
      </w:r>
      <w:r w:rsidR="001643E6">
        <w:rPr>
          <w:rFonts w:ascii="Angsana New" w:hAnsi="Angsana New"/>
          <w:sz w:val="30"/>
          <w:szCs w:val="30"/>
        </w:rPr>
        <w:t>2559</w:t>
      </w:r>
      <w:r w:rsidR="00402EC9"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และเงินปันผลรับจากเงินลงทุนสำหรับแต่ละปี </w:t>
      </w:r>
      <w:r w:rsidR="007F52EF" w:rsidRPr="000A7A9C">
        <w:rPr>
          <w:rFonts w:ascii="Angsana New" w:hAnsi="Angsana New"/>
          <w:sz w:val="30"/>
          <w:szCs w:val="30"/>
          <w:cs/>
        </w:rPr>
        <w:t>มีดังนี้</w:t>
      </w:r>
    </w:p>
    <w:p w:rsidR="007F52EF" w:rsidRPr="00460B09" w:rsidRDefault="007F52EF" w:rsidP="007F5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890"/>
        <w:gridCol w:w="810"/>
        <w:gridCol w:w="270"/>
        <w:gridCol w:w="81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990"/>
        <w:gridCol w:w="270"/>
        <w:gridCol w:w="990"/>
      </w:tblGrid>
      <w:tr w:rsidR="00402EC9" w:rsidRPr="00CE1B17" w:rsidTr="00402EC9">
        <w:tc>
          <w:tcPr>
            <w:tcW w:w="315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10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CE1B1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CE1B1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/ </w:t>
            </w:r>
            <w:r w:rsidRPr="00CE1B1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402EC9" w:rsidRPr="00CE1B17" w:rsidTr="00402EC9">
        <w:tc>
          <w:tcPr>
            <w:tcW w:w="315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</w:tc>
        <w:tc>
          <w:tcPr>
            <w:tcW w:w="2340" w:type="dxa"/>
            <w:gridSpan w:val="3"/>
            <w:vAlign w:val="bottom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2EC9" w:rsidRPr="00CE1B17" w:rsidDel="00685444" w:rsidTr="00402EC9">
        <w:tc>
          <w:tcPr>
            <w:tcW w:w="315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2EC9" w:rsidRPr="00CE1B17" w:rsidRDefault="009C743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  <w:r w:rsidR="00402EC9" w:rsidRPr="00CE1B17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0" w:type="dxa"/>
            <w:gridSpan w:val="3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2340" w:type="dxa"/>
            <w:gridSpan w:val="3"/>
            <w:vAlign w:val="bottom"/>
          </w:tcPr>
          <w:p w:rsidR="00402EC9" w:rsidRPr="00CE1B17" w:rsidDel="00685444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402EC9" w:rsidRPr="00CE1B17" w:rsidDel="00685444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402EC9" w:rsidRPr="00CE1B17" w:rsidTr="00402EC9">
        <w:tc>
          <w:tcPr>
            <w:tcW w:w="315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 w:hint="cs"/>
                <w:sz w:val="26"/>
                <w:szCs w:val="26"/>
                <w:cs/>
              </w:rPr>
              <w:t>255</w:t>
            </w:r>
            <w:r w:rsidRPr="00CE1B1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8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 w:hint="cs"/>
                <w:sz w:val="26"/>
                <w:szCs w:val="26"/>
                <w:cs/>
              </w:rPr>
              <w:t>255</w:t>
            </w:r>
            <w:r w:rsidRPr="00CE1B1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402EC9" w:rsidRPr="00CE1B17" w:rsidTr="00402EC9">
        <w:tc>
          <w:tcPr>
            <w:tcW w:w="5040" w:type="dxa"/>
            <w:gridSpan w:val="2"/>
          </w:tcPr>
          <w:p w:rsidR="00402EC9" w:rsidRPr="00CE1B17" w:rsidRDefault="00402EC9" w:rsidP="0090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402EC9" w:rsidRPr="00402EC9" w:rsidRDefault="00402EC9" w:rsidP="00402EC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402EC9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402EC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7650" w:type="dxa"/>
            <w:gridSpan w:val="11"/>
          </w:tcPr>
          <w:p w:rsidR="00402EC9" w:rsidRPr="00402EC9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2EC9" w:rsidRPr="00CE1B17" w:rsidTr="00402EC9">
        <w:tc>
          <w:tcPr>
            <w:tcW w:w="5040" w:type="dxa"/>
            <w:gridSpan w:val="2"/>
          </w:tcPr>
          <w:p w:rsidR="00402EC9" w:rsidRPr="00CE1B17" w:rsidRDefault="00402EC9" w:rsidP="0090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E1B1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02EC9" w:rsidRPr="00CE1B17" w:rsidTr="00402EC9">
        <w:tc>
          <w:tcPr>
            <w:tcW w:w="3150" w:type="dxa"/>
          </w:tcPr>
          <w:p w:rsidR="00402EC9" w:rsidRPr="00CE1B17" w:rsidRDefault="00402EC9" w:rsidP="00B7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E1B17">
              <w:rPr>
                <w:rFonts w:ascii="Angsana New" w:hAnsi="Angsana New" w:hint="cs"/>
                <w:sz w:val="26"/>
                <w:szCs w:val="26"/>
                <w:cs/>
              </w:rPr>
              <w:t>อมรินทร์ บุ๊ค เซ็นเตอร์ จำกัด</w:t>
            </w:r>
          </w:p>
        </w:tc>
        <w:tc>
          <w:tcPr>
            <w:tcW w:w="1890" w:type="dxa"/>
            <w:vAlign w:val="center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E1B1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81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 w:cstheme="minorBidi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19</w:t>
            </w:r>
            <w:r w:rsidRPr="00CE1B17">
              <w:rPr>
                <w:rFonts w:ascii="Angsana New" w:hAnsi="Angsana New" w:cstheme="minorBidi"/>
                <w:sz w:val="26"/>
                <w:szCs w:val="26"/>
                <w:lang w:val="en-US" w:bidi="th-TH"/>
              </w:rPr>
              <w:t>.00</w:t>
            </w:r>
          </w:p>
        </w:tc>
        <w:tc>
          <w:tcPr>
            <w:tcW w:w="27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19.00</w:t>
            </w:r>
          </w:p>
        </w:tc>
        <w:tc>
          <w:tcPr>
            <w:tcW w:w="108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27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27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</w:tcPr>
          <w:p w:rsidR="00402EC9" w:rsidRPr="00CE1B17" w:rsidRDefault="00402EC9" w:rsidP="00EE14B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2EC9" w:rsidRPr="00CE1B17" w:rsidTr="00402EC9">
        <w:tc>
          <w:tcPr>
            <w:tcW w:w="3150" w:type="dxa"/>
          </w:tcPr>
          <w:p w:rsidR="00402EC9" w:rsidRPr="00CE1B17" w:rsidRDefault="00402EC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 w:hint="cs"/>
                <w:sz w:val="26"/>
                <w:szCs w:val="26"/>
                <w:cs/>
              </w:rPr>
              <w:t>บริษัท ดับบลิวพีเอส (ประเทศไทย)</w:t>
            </w:r>
            <w:r w:rsidRPr="00CE1B1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1B1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  <w:vAlign w:val="center"/>
          </w:tcPr>
          <w:p w:rsidR="00402EC9" w:rsidRPr="00CE1B17" w:rsidRDefault="00402EC9" w:rsidP="00CE1B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E1B1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บริการงานพิมพ์</w:t>
            </w:r>
          </w:p>
        </w:tc>
        <w:tc>
          <w:tcPr>
            <w:tcW w:w="81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0.50</w:t>
            </w:r>
          </w:p>
        </w:tc>
        <w:tc>
          <w:tcPr>
            <w:tcW w:w="270" w:type="dxa"/>
          </w:tcPr>
          <w:p w:rsidR="00402EC9" w:rsidRPr="00CE1B17" w:rsidRDefault="00402EC9" w:rsidP="00B7413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0.50</w:t>
            </w:r>
          </w:p>
        </w:tc>
        <w:tc>
          <w:tcPr>
            <w:tcW w:w="108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:rsidR="00402EC9" w:rsidRPr="00CE1B17" w:rsidRDefault="00402EC9" w:rsidP="00B7413F">
            <w:pPr>
              <w:pStyle w:val="acctfourfigures"/>
              <w:tabs>
                <w:tab w:val="clear" w:pos="765"/>
                <w:tab w:val="decimal" w:pos="652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402EC9" w:rsidRPr="00CE1B17" w:rsidRDefault="00402EC9" w:rsidP="00402E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:rsidR="00402EC9" w:rsidRPr="00CE1B17" w:rsidRDefault="00402EC9" w:rsidP="00B7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270" w:type="dxa"/>
          </w:tcPr>
          <w:p w:rsidR="00402EC9" w:rsidRPr="00CE1B17" w:rsidRDefault="00402EC9" w:rsidP="00B7413F">
            <w:pPr>
              <w:pStyle w:val="acctfourfigures"/>
              <w:tabs>
                <w:tab w:val="clear" w:pos="765"/>
                <w:tab w:val="decimal" w:pos="652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 w:cs="Times New Roman"/>
                <w:sz w:val="26"/>
                <w:szCs w:val="26"/>
              </w:rPr>
            </w:pPr>
            <w:r w:rsidRPr="00CE1B17">
              <w:rPr>
                <w:rFonts w:ascii="Angsana New" w:hAnsi="Angsana New" w:cs="Times New Roman"/>
                <w:sz w:val="26"/>
                <w:szCs w:val="26"/>
              </w:rPr>
              <w:t>2,500</w:t>
            </w:r>
          </w:p>
        </w:tc>
        <w:tc>
          <w:tcPr>
            <w:tcW w:w="270" w:type="dxa"/>
          </w:tcPr>
          <w:p w:rsidR="00402EC9" w:rsidRPr="00CE1B17" w:rsidRDefault="00402EC9" w:rsidP="00B7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402EC9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:rsidR="00402EC9" w:rsidRPr="00402EC9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402EC9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</w:tr>
      <w:tr w:rsidR="00402EC9" w:rsidRPr="00CE1B17" w:rsidTr="00402EC9">
        <w:tc>
          <w:tcPr>
            <w:tcW w:w="3150" w:type="dxa"/>
          </w:tcPr>
          <w:p w:rsidR="00BF3CB8" w:rsidRDefault="00402EC9" w:rsidP="009D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15" w:hanging="162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  <w:cs/>
              </w:rPr>
              <w:t>บริษัท ประชารัฐรักสามัคคี</w:t>
            </w:r>
            <w:r w:rsidR="00BF3CB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F3CB8">
              <w:rPr>
                <w:rFonts w:ascii="Angsana New" w:hAnsi="Angsana New" w:hint="cs"/>
                <w:sz w:val="26"/>
                <w:szCs w:val="26"/>
                <w:cs/>
              </w:rPr>
              <w:t>วิสาหกิจเพื่อ</w:t>
            </w:r>
          </w:p>
          <w:p w:rsidR="00402EC9" w:rsidRPr="00CE1B17" w:rsidRDefault="00BF3CB8" w:rsidP="00BF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15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สังคม</w:t>
            </w:r>
            <w:r w:rsidR="00402EC9" w:rsidRPr="00CE1B17">
              <w:rPr>
                <w:rFonts w:ascii="Angsana New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890" w:type="dxa"/>
            <w:vAlign w:val="center"/>
          </w:tcPr>
          <w:p w:rsidR="00402EC9" w:rsidRPr="00CE1B17" w:rsidRDefault="00402EC9" w:rsidP="00CE1B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1B1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วิสาหกิจเพื่อสังคม</w:t>
            </w:r>
          </w:p>
          <w:p w:rsidR="00402EC9" w:rsidRPr="00CE1B17" w:rsidRDefault="00402EC9" w:rsidP="00402EC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2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E1B1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ขายสินค้า การบริการ</w:t>
            </w:r>
          </w:p>
        </w:tc>
        <w:tc>
          <w:tcPr>
            <w:tcW w:w="810" w:type="dxa"/>
          </w:tcPr>
          <w:p w:rsidR="009C743B" w:rsidRDefault="009C743B" w:rsidP="00402E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 w:cstheme="minorBidi"/>
                <w:sz w:val="26"/>
                <w:szCs w:val="26"/>
                <w:lang w:val="en-US" w:bidi="th-TH"/>
              </w:rPr>
            </w:pPr>
          </w:p>
          <w:p w:rsidR="00402EC9" w:rsidRPr="00CE1B17" w:rsidRDefault="00FF33D8" w:rsidP="00402E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402EC9"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.00</w:t>
            </w: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:rsidR="009C743B" w:rsidRDefault="009C743B" w:rsidP="00402E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 w:cstheme="minorBidi"/>
                <w:sz w:val="26"/>
                <w:szCs w:val="26"/>
                <w:lang w:val="en-US" w:bidi="th-TH"/>
              </w:rPr>
            </w:pPr>
          </w:p>
          <w:p w:rsidR="00402EC9" w:rsidRPr="00CE1B17" w:rsidRDefault="00FF33D8" w:rsidP="00402EC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</w:tcPr>
          <w:p w:rsidR="009C743B" w:rsidRDefault="009C743B" w:rsidP="00870A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theme="minorBidi"/>
                <w:sz w:val="26"/>
                <w:szCs w:val="26"/>
                <w:lang w:val="en-US" w:bidi="th-TH"/>
              </w:rPr>
            </w:pPr>
          </w:p>
          <w:p w:rsidR="00402EC9" w:rsidRPr="00CE1B17" w:rsidRDefault="00870ACB" w:rsidP="00870A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="00402EC9"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 w:rsidR="00402EC9" w:rsidRPr="00CE1B17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C743B" w:rsidRDefault="009C743B" w:rsidP="00FF33D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 w:cstheme="minorBidi"/>
                <w:sz w:val="26"/>
                <w:szCs w:val="26"/>
                <w:lang w:val="en-US" w:bidi="th-TH"/>
              </w:rPr>
            </w:pPr>
          </w:p>
          <w:p w:rsidR="00402EC9" w:rsidRPr="00CE1B17" w:rsidRDefault="00FF33D8" w:rsidP="00FF33D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C743B" w:rsidRDefault="009C743B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 w:rsidRPr="00CE1B17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C743B" w:rsidRDefault="009C743B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</w:p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02EC9" w:rsidRPr="00CE1B17" w:rsidRDefault="00402EC9" w:rsidP="00D2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C743B" w:rsidRDefault="009C743B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</w:p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02EC9" w:rsidRPr="00CE1B17" w:rsidRDefault="00402EC9" w:rsidP="00D2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C743B" w:rsidRDefault="009C743B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2EC9" w:rsidRPr="00CE1B17" w:rsidTr="00402EC9">
        <w:tc>
          <w:tcPr>
            <w:tcW w:w="3150" w:type="dxa"/>
          </w:tcPr>
          <w:p w:rsidR="00402EC9" w:rsidRPr="00CE1B17" w:rsidRDefault="00402EC9" w:rsidP="00D2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1B1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vAlign w:val="center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1B17">
              <w:rPr>
                <w:rFonts w:ascii="Angsana New" w:hAnsi="Angsana New"/>
                <w:b/>
                <w:bCs/>
                <w:sz w:val="26"/>
                <w:szCs w:val="26"/>
              </w:rPr>
              <w:t>5,400</w:t>
            </w: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1B17">
              <w:rPr>
                <w:rFonts w:ascii="Angsana New" w:hAnsi="Angsana New"/>
                <w:b/>
                <w:bCs/>
                <w:sz w:val="26"/>
                <w:szCs w:val="26"/>
              </w:rPr>
              <w:t>4,400</w:t>
            </w:r>
          </w:p>
        </w:tc>
        <w:tc>
          <w:tcPr>
            <w:tcW w:w="270" w:type="dxa"/>
          </w:tcPr>
          <w:p w:rsidR="00402EC9" w:rsidRPr="00CE1B17" w:rsidRDefault="00402EC9" w:rsidP="00D2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02EC9" w:rsidRPr="00402EC9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2EC9"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:rsidR="00402EC9" w:rsidRPr="00402EC9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02EC9" w:rsidRPr="00402EC9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2EC9">
              <w:rPr>
                <w:rFonts w:ascii="Angsana New" w:hAnsi="Angsana New"/>
                <w:b/>
                <w:bCs/>
                <w:sz w:val="26"/>
                <w:szCs w:val="26"/>
              </w:rPr>
              <w:t>125</w:t>
            </w:r>
          </w:p>
        </w:tc>
      </w:tr>
      <w:tr w:rsidR="00402EC9" w:rsidRPr="00CE1B17" w:rsidTr="00402EC9">
        <w:trPr>
          <w:trHeight w:val="152"/>
        </w:trPr>
        <w:tc>
          <w:tcPr>
            <w:tcW w:w="3150" w:type="dxa"/>
          </w:tcPr>
          <w:p w:rsidR="00402EC9" w:rsidRPr="00CE1B17" w:rsidRDefault="00402EC9" w:rsidP="00D2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center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2EC9" w:rsidRPr="00CE1B17" w:rsidTr="00402EC9">
        <w:tc>
          <w:tcPr>
            <w:tcW w:w="3150" w:type="dxa"/>
          </w:tcPr>
          <w:p w:rsidR="00402EC9" w:rsidRPr="00CE1B17" w:rsidRDefault="00402EC9" w:rsidP="00D2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E1B1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ตราสารหนี้ที่ถือจนครบกำหนด</w:t>
            </w:r>
          </w:p>
        </w:tc>
        <w:tc>
          <w:tcPr>
            <w:tcW w:w="1890" w:type="dxa"/>
            <w:vAlign w:val="center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D2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2EC9" w:rsidRPr="00CE1B17" w:rsidTr="00402EC9">
        <w:tc>
          <w:tcPr>
            <w:tcW w:w="3150" w:type="dxa"/>
          </w:tcPr>
          <w:p w:rsidR="00402EC9" w:rsidRPr="00CE1B17" w:rsidRDefault="00402EC9" w:rsidP="003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6"/>
                <w:szCs w:val="26"/>
                <w:cs/>
              </w:rPr>
            </w:pPr>
            <w:r w:rsidRPr="00CE1B17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890" w:type="dxa"/>
            <w:vAlign w:val="center"/>
          </w:tcPr>
          <w:p w:rsidR="00402EC9" w:rsidRPr="00CE1B17" w:rsidRDefault="00402EC9" w:rsidP="003E564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402EC9" w:rsidRPr="00CE1B17" w:rsidRDefault="00402EC9" w:rsidP="003E564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CE1B17" w:rsidRDefault="00402EC9" w:rsidP="003E564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402EC9" w:rsidRPr="00CE1B17" w:rsidRDefault="00402EC9" w:rsidP="003E564D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02EC9" w:rsidRPr="00CE1B17" w:rsidRDefault="00402EC9" w:rsidP="003E56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02EC9" w:rsidRPr="00CE1B17" w:rsidRDefault="00402EC9" w:rsidP="003E56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CE1B17" w:rsidRDefault="00402EC9" w:rsidP="003E56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402EC9" w:rsidRPr="00CE1B17" w:rsidRDefault="00402EC9" w:rsidP="003E564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1B17">
              <w:rPr>
                <w:rFonts w:ascii="Angsana New" w:hAnsi="Angsana New"/>
                <w:b/>
                <w:bCs/>
                <w:sz w:val="26"/>
                <w:szCs w:val="26"/>
              </w:rPr>
              <w:t>10,037</w:t>
            </w:r>
          </w:p>
        </w:tc>
        <w:tc>
          <w:tcPr>
            <w:tcW w:w="270" w:type="dxa"/>
          </w:tcPr>
          <w:p w:rsidR="00402EC9" w:rsidRPr="00CE1B17" w:rsidRDefault="00402EC9" w:rsidP="003E564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02EC9" w:rsidRPr="00CE1B17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1B17">
              <w:rPr>
                <w:rFonts w:ascii="Angsana New" w:hAnsi="Angsana New"/>
                <w:b/>
                <w:bCs/>
                <w:sz w:val="26"/>
                <w:szCs w:val="26"/>
              </w:rPr>
              <w:t>10,028</w:t>
            </w:r>
          </w:p>
        </w:tc>
        <w:tc>
          <w:tcPr>
            <w:tcW w:w="270" w:type="dxa"/>
          </w:tcPr>
          <w:p w:rsidR="00402EC9" w:rsidRPr="00CE1B17" w:rsidRDefault="00402EC9" w:rsidP="003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402EC9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2EC9" w:rsidRPr="00402EC9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02EC9" w:rsidRPr="00402EC9" w:rsidRDefault="00402EC9" w:rsidP="00402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460B09" w:rsidRPr="00460B09" w:rsidRDefault="00460B09" w:rsidP="00FF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:rsidR="00414A05" w:rsidRDefault="00D56509" w:rsidP="00FF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 w:rsidR="000A7A9C">
        <w:rPr>
          <w:rFonts w:ascii="Angsana New" w:hAnsi="Angsana New" w:hint="cs"/>
          <w:sz w:val="30"/>
          <w:szCs w:val="30"/>
          <w:cs/>
        </w:rPr>
        <w:t xml:space="preserve">เงินลงทุนในพันธบัตรรัฐบาลอายุ </w:t>
      </w:r>
      <w:r w:rsidR="000A7A9C">
        <w:rPr>
          <w:rFonts w:ascii="Angsana New" w:hAnsi="Angsana New"/>
          <w:sz w:val="30"/>
          <w:szCs w:val="30"/>
        </w:rPr>
        <w:t xml:space="preserve">3 </w:t>
      </w:r>
      <w:r w:rsidR="000A7A9C">
        <w:rPr>
          <w:rFonts w:ascii="Angsana New" w:hAnsi="Angsana New" w:hint="cs"/>
          <w:sz w:val="30"/>
          <w:szCs w:val="30"/>
          <w:cs/>
        </w:rPr>
        <w:t xml:space="preserve">ปี มีอัตราดอกเบี้ยร้อยละ </w:t>
      </w:r>
      <w:r>
        <w:rPr>
          <w:rFonts w:ascii="Angsana New" w:hAnsi="Angsana New"/>
          <w:sz w:val="30"/>
          <w:szCs w:val="30"/>
        </w:rPr>
        <w:t>1.77</w:t>
      </w:r>
      <w:r w:rsidR="000A7A9C">
        <w:rPr>
          <w:rFonts w:ascii="Angsana New" w:hAnsi="Angsana New"/>
          <w:sz w:val="30"/>
          <w:szCs w:val="30"/>
        </w:rPr>
        <w:t xml:space="preserve"> </w:t>
      </w:r>
      <w:r w:rsidR="000A7A9C">
        <w:rPr>
          <w:rFonts w:ascii="Angsana New" w:hAnsi="Angsana New" w:hint="cs"/>
          <w:sz w:val="30"/>
          <w:szCs w:val="30"/>
          <w:cs/>
        </w:rPr>
        <w:t>ต่อปี</w:t>
      </w:r>
      <w:r>
        <w:rPr>
          <w:rFonts w:ascii="Angsana New" w:hAnsi="Angsana New"/>
          <w:sz w:val="30"/>
          <w:szCs w:val="30"/>
        </w:rPr>
        <w:t xml:space="preserve"> </w:t>
      </w:r>
      <w:r w:rsidRPr="00D56509">
        <w:rPr>
          <w:rFonts w:ascii="Angsana New" w:hAnsi="Angsana New"/>
          <w:i/>
          <w:iCs/>
          <w:sz w:val="30"/>
          <w:szCs w:val="30"/>
        </w:rPr>
        <w:t xml:space="preserve">(2559: </w:t>
      </w:r>
      <w:r w:rsidRPr="00D5650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D56509">
        <w:rPr>
          <w:rFonts w:ascii="Angsana New" w:hAnsi="Angsana New"/>
          <w:i/>
          <w:iCs/>
          <w:sz w:val="30"/>
          <w:szCs w:val="30"/>
        </w:rPr>
        <w:t xml:space="preserve">3.25 </w:t>
      </w:r>
      <w:r w:rsidRPr="00D56509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="000A7A9C">
        <w:rPr>
          <w:rFonts w:ascii="Angsana New" w:hAnsi="Angsana New" w:hint="cs"/>
          <w:sz w:val="30"/>
          <w:szCs w:val="30"/>
          <w:cs/>
        </w:rPr>
        <w:t xml:space="preserve"> ซึ่งราคาทุนส่วนหนึ่ง</w:t>
      </w:r>
      <w:r w:rsidR="000A7A9C" w:rsidRPr="00E8661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A7A9C" w:rsidRPr="00E8661C">
        <w:rPr>
          <w:rFonts w:ascii="Angsana New" w:hAnsi="Angsana New"/>
          <w:sz w:val="30"/>
          <w:szCs w:val="30"/>
        </w:rPr>
        <w:t xml:space="preserve">7.30 </w:t>
      </w:r>
      <w:r w:rsidR="000A7A9C" w:rsidRPr="00E866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E1259" w:rsidRPr="00E8661C">
        <w:rPr>
          <w:rFonts w:ascii="Angsana New" w:hAnsi="Angsana New" w:hint="cs"/>
          <w:sz w:val="30"/>
          <w:szCs w:val="30"/>
          <w:cs/>
        </w:rPr>
        <w:t>ใช้</w:t>
      </w:r>
      <w:r w:rsidR="009E1259">
        <w:rPr>
          <w:rFonts w:ascii="Angsana New" w:hAnsi="Angsana New" w:hint="cs"/>
          <w:sz w:val="30"/>
          <w:szCs w:val="30"/>
          <w:cs/>
        </w:rPr>
        <w:t xml:space="preserve">เป็นหลักทรัพย์ค้ำประกันการไฟฟ้า </w:t>
      </w:r>
      <w:r w:rsidR="009E1259" w:rsidRPr="009E1259">
        <w:rPr>
          <w:rFonts w:ascii="Angsana New" w:hAnsi="Angsana New"/>
          <w:i/>
          <w:iCs/>
          <w:sz w:val="30"/>
          <w:szCs w:val="30"/>
        </w:rPr>
        <w:t xml:space="preserve">(2559: 7.30 </w:t>
      </w:r>
      <w:r w:rsidR="009E1259" w:rsidRPr="009E125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CE1B17" w:rsidRDefault="00CE1B17" w:rsidP="00FF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8E7388" w:rsidRDefault="008E7388" w:rsidP="008E7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8E7388" w:rsidRPr="00402EC9" w:rsidRDefault="008E7388" w:rsidP="008E7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144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33"/>
        <w:gridCol w:w="1409"/>
        <w:gridCol w:w="239"/>
        <w:gridCol w:w="1474"/>
        <w:gridCol w:w="239"/>
        <w:gridCol w:w="1471"/>
        <w:gridCol w:w="239"/>
        <w:gridCol w:w="1471"/>
        <w:gridCol w:w="239"/>
        <w:gridCol w:w="1497"/>
        <w:gridCol w:w="239"/>
        <w:gridCol w:w="1373"/>
      </w:tblGrid>
      <w:tr w:rsidR="008E7388" w:rsidTr="008E7388">
        <w:trPr>
          <w:tblHeader/>
        </w:trPr>
        <w:tc>
          <w:tcPr>
            <w:tcW w:w="1571" w:type="pct"/>
            <w:vAlign w:val="bottom"/>
          </w:tcPr>
          <w:p w:rsidR="008E7388" w:rsidRDefault="008E738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29" w:type="pct"/>
            <w:gridSpan w:val="11"/>
            <w:vAlign w:val="bottom"/>
          </w:tcPr>
          <w:p w:rsidR="008E7388" w:rsidRPr="008E7388" w:rsidRDefault="008E738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8E7388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7388" w:rsidTr="008E7388">
        <w:trPr>
          <w:tblHeader/>
        </w:trPr>
        <w:tc>
          <w:tcPr>
            <w:tcW w:w="1571" w:type="pct"/>
            <w:vAlign w:val="bottom"/>
          </w:tcPr>
          <w:p w:rsidR="008E7388" w:rsidRDefault="008E738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  <w:hideMark/>
          </w:tcPr>
          <w:p w:rsidR="008E7388" w:rsidRDefault="008E738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3" w:type="pct"/>
            <w:vAlign w:val="bottom"/>
          </w:tcPr>
          <w:p w:rsidR="008E7388" w:rsidRDefault="008E738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511" w:type="pct"/>
            <w:vAlign w:val="bottom"/>
            <w:hideMark/>
          </w:tcPr>
          <w:p w:rsidR="008E7388" w:rsidRDefault="008E7388" w:rsidP="008E738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อาคารและ</w:t>
            </w:r>
          </w:p>
          <w:p w:rsidR="008E7388" w:rsidRDefault="008E7388" w:rsidP="008E738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ส่วนปรับปรุง</w:t>
            </w:r>
          </w:p>
          <w:p w:rsidR="008E7388" w:rsidRDefault="008E7388" w:rsidP="008E738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3" w:type="pct"/>
            <w:vAlign w:val="bottom"/>
          </w:tcPr>
          <w:p w:rsidR="008E7388" w:rsidRDefault="008E738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  <w:hideMark/>
          </w:tcPr>
          <w:p w:rsidR="008E7388" w:rsidRDefault="008E738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83" w:type="pct"/>
            <w:vAlign w:val="bottom"/>
          </w:tcPr>
          <w:p w:rsidR="008E7388" w:rsidRDefault="008E738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  <w:vAlign w:val="bottom"/>
            <w:hideMark/>
          </w:tcPr>
          <w:p w:rsidR="008E7388" w:rsidRDefault="008E738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83" w:type="pct"/>
            <w:vAlign w:val="bottom"/>
          </w:tcPr>
          <w:p w:rsidR="008E7388" w:rsidRDefault="008E738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  <w:vAlign w:val="bottom"/>
            <w:hideMark/>
          </w:tcPr>
          <w:p w:rsidR="008E7388" w:rsidRDefault="008E738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3" w:type="pct"/>
            <w:vAlign w:val="bottom"/>
          </w:tcPr>
          <w:p w:rsidR="008E7388" w:rsidRDefault="008E738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  <w:vAlign w:val="bottom"/>
            <w:hideMark/>
          </w:tcPr>
          <w:p w:rsidR="008E7388" w:rsidRDefault="008E738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</w:tr>
      <w:tr w:rsidR="008E7388" w:rsidTr="008E7388">
        <w:trPr>
          <w:tblHeader/>
        </w:trPr>
        <w:tc>
          <w:tcPr>
            <w:tcW w:w="1571" w:type="pct"/>
          </w:tcPr>
          <w:p w:rsidR="008E7388" w:rsidRDefault="008E738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9" w:type="pct"/>
            <w:gridSpan w:val="11"/>
            <w:vAlign w:val="center"/>
            <w:hideMark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7388" w:rsidTr="008E7388">
        <w:tc>
          <w:tcPr>
            <w:tcW w:w="1571" w:type="pct"/>
            <w:hideMark/>
          </w:tcPr>
          <w:p w:rsidR="008E7388" w:rsidRDefault="008E7388" w:rsidP="008E738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8" w:type="pct"/>
          </w:tcPr>
          <w:p w:rsidR="008E7388" w:rsidRDefault="008E7388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0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0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</w:tr>
      <w:tr w:rsidR="008E7388" w:rsidTr="008E7388">
        <w:tc>
          <w:tcPr>
            <w:tcW w:w="1571" w:type="pct"/>
            <w:hideMark/>
          </w:tcPr>
          <w:p w:rsidR="008E7388" w:rsidRDefault="008E7388">
            <w:pPr>
              <w:spacing w:line="240" w:lineRule="auto"/>
              <w:ind w:right="-218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sz w:val="30"/>
                <w:szCs w:val="30"/>
              </w:rPr>
              <w:t>2559</w:t>
            </w:r>
          </w:p>
        </w:tc>
        <w:tc>
          <w:tcPr>
            <w:tcW w:w="488" w:type="pct"/>
          </w:tcPr>
          <w:p w:rsidR="008E7388" w:rsidRDefault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:rsidR="008E7388" w:rsidRDefault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84,207</w:t>
            </w:r>
          </w:p>
        </w:tc>
        <w:tc>
          <w:tcPr>
            <w:tcW w:w="83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8E7388" w:rsidRDefault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2,177</w:t>
            </w:r>
          </w:p>
        </w:tc>
        <w:tc>
          <w:tcPr>
            <w:tcW w:w="83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8E7388" w:rsidRDefault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1,263</w:t>
            </w:r>
          </w:p>
        </w:tc>
        <w:tc>
          <w:tcPr>
            <w:tcW w:w="83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8E7388" w:rsidRDefault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696</w:t>
            </w:r>
          </w:p>
        </w:tc>
        <w:tc>
          <w:tcPr>
            <w:tcW w:w="83" w:type="pct"/>
          </w:tcPr>
          <w:p w:rsidR="008E7388" w:rsidRDefault="008E738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8E7388" w:rsidRPr="001643E6" w:rsidRDefault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106,41</w:t>
            </w:r>
            <w:r w:rsidR="000B442A">
              <w:rPr>
                <w:rFonts w:ascii="Angsana New" w:eastAsia="Cordia New" w:hAnsi="Angsana New"/>
                <w:sz w:val="30"/>
                <w:szCs w:val="30"/>
              </w:rPr>
              <w:t>8</w:t>
            </w:r>
          </w:p>
        </w:tc>
      </w:tr>
      <w:tr w:rsidR="001643E6" w:rsidTr="001643E6">
        <w:tc>
          <w:tcPr>
            <w:tcW w:w="1571" w:type="pct"/>
            <w:hideMark/>
          </w:tcPr>
          <w:p w:rsidR="001643E6" w:rsidRDefault="001643E6" w:rsidP="001643E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2559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 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84,207</w:t>
            </w: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2,177</w:t>
            </w: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1,263</w:t>
            </w: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106,41</w:t>
            </w:r>
            <w:r w:rsidR="000B442A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1643E6" w:rsidTr="001643E6">
        <w:tc>
          <w:tcPr>
            <w:tcW w:w="1571" w:type="pct"/>
          </w:tcPr>
          <w:p w:rsidR="001643E6" w:rsidRPr="001643E6" w:rsidRDefault="001643E6" w:rsidP="001643E6">
            <w:pPr>
              <w:spacing w:line="240" w:lineRule="auto"/>
              <w:ind w:right="-10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643E6">
              <w:rPr>
                <w:rFonts w:ascii="Angsana New" w:eastAsia="Cordi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8" w:type="pct"/>
            <w:tcBorders>
              <w:left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  <w:cs/>
              </w:rPr>
              <w:t>875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left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240" w:lineRule="auto"/>
              <w:ind w:left="-109" w:right="-556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  <w:cs/>
              </w:rPr>
              <w:t>875</w:t>
            </w:r>
          </w:p>
        </w:tc>
      </w:tr>
      <w:tr w:rsidR="001643E6" w:rsidTr="001643E6">
        <w:tc>
          <w:tcPr>
            <w:tcW w:w="1571" w:type="pct"/>
          </w:tcPr>
          <w:p w:rsidR="001643E6" w:rsidRPr="001643E6" w:rsidRDefault="000B442A" w:rsidP="001643E6">
            <w:pPr>
              <w:spacing w:line="240" w:lineRule="auto"/>
              <w:ind w:right="-106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nil"/>
            </w:tcBorders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nil"/>
            </w:tcBorders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left w:val="nil"/>
              <w:bottom w:val="single" w:sz="4" w:space="0" w:color="auto"/>
              <w:right w:val="nil"/>
            </w:tcBorders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13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>696</w:t>
            </w:r>
            <w:r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left w:val="nil"/>
              <w:bottom w:val="single" w:sz="4" w:space="0" w:color="auto"/>
              <w:right w:val="nil"/>
            </w:tcBorders>
          </w:tcPr>
          <w:p w:rsidR="001643E6" w:rsidRDefault="001643E6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23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>696</w:t>
            </w:r>
            <w:r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</w:tr>
      <w:tr w:rsidR="001643E6" w:rsidTr="008E7388">
        <w:tc>
          <w:tcPr>
            <w:tcW w:w="1571" w:type="pct"/>
            <w:hideMark/>
          </w:tcPr>
          <w:p w:rsidR="001643E6" w:rsidRDefault="001643E6" w:rsidP="001643E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85,082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2,177</w:t>
            </w: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1,263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240" w:lineRule="auto"/>
              <w:ind w:left="-109" w:right="-556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106,597</w:t>
            </w:r>
          </w:p>
        </w:tc>
      </w:tr>
      <w:tr w:rsidR="001643E6" w:rsidTr="008E7388">
        <w:tc>
          <w:tcPr>
            <w:tcW w:w="1571" w:type="pct"/>
          </w:tcPr>
          <w:p w:rsidR="001643E6" w:rsidRPr="001643E6" w:rsidRDefault="001643E6" w:rsidP="001643E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cs/>
              </w:rPr>
            </w:pP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83" w:type="pct"/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</w:rPr>
            </w:pPr>
          </w:p>
        </w:tc>
      </w:tr>
      <w:tr w:rsidR="001643E6" w:rsidTr="008E7388">
        <w:tc>
          <w:tcPr>
            <w:tcW w:w="1571" w:type="pct"/>
            <w:hideMark/>
          </w:tcPr>
          <w:p w:rsidR="001643E6" w:rsidRDefault="001643E6" w:rsidP="001643E6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8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1643E6" w:rsidTr="008E7388">
        <w:tc>
          <w:tcPr>
            <w:tcW w:w="1571" w:type="pct"/>
            <w:hideMark/>
          </w:tcPr>
          <w:p w:rsidR="001643E6" w:rsidRDefault="001643E6" w:rsidP="001643E6">
            <w:pPr>
              <w:spacing w:line="240" w:lineRule="auto"/>
              <w:ind w:right="-218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sz w:val="30"/>
                <w:szCs w:val="30"/>
              </w:rPr>
              <w:t>2559</w:t>
            </w:r>
          </w:p>
        </w:tc>
        <w:tc>
          <w:tcPr>
            <w:tcW w:w="488" w:type="pct"/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31,312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407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435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240" w:lineRule="auto"/>
              <w:ind w:left="-109" w:right="-556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32,154</w:t>
            </w:r>
          </w:p>
        </w:tc>
      </w:tr>
      <w:tr w:rsidR="001643E6" w:rsidTr="008E7388">
        <w:tc>
          <w:tcPr>
            <w:tcW w:w="1571" w:type="pct"/>
            <w:hideMark/>
          </w:tcPr>
          <w:p w:rsidR="001643E6" w:rsidRDefault="001643E6" w:rsidP="001643E6">
            <w:pPr>
              <w:spacing w:line="240" w:lineRule="auto"/>
              <w:ind w:right="-106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เสื่อมราคา</w:t>
            </w:r>
            <w:r>
              <w:rPr>
                <w:rFonts w:ascii="Angsana New" w:eastAsia="Cordi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488" w:type="pct"/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5,372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436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252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59"/>
                <w:tab w:val="left" w:pos="787"/>
                <w:tab w:val="center" w:pos="864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6,060</w:t>
            </w:r>
          </w:p>
        </w:tc>
      </w:tr>
      <w:tr w:rsidR="001643E6" w:rsidTr="00402EC9">
        <w:tc>
          <w:tcPr>
            <w:tcW w:w="1571" w:type="pct"/>
            <w:hideMark/>
          </w:tcPr>
          <w:p w:rsidR="001643E6" w:rsidRDefault="001643E6" w:rsidP="001643E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2559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P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36,684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Default="001643E6" w:rsidP="001643E6">
            <w:pPr>
              <w:tabs>
                <w:tab w:val="clear" w:pos="454"/>
                <w:tab w:val="clear" w:pos="680"/>
                <w:tab w:val="decimal" w:pos="705"/>
                <w:tab w:val="left" w:pos="759"/>
                <w:tab w:val="left" w:pos="787"/>
                <w:tab w:val="center" w:pos="864"/>
              </w:tabs>
              <w:spacing w:line="240" w:lineRule="auto"/>
              <w:ind w:left="-109" w:right="-55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3E6" w:rsidRDefault="001643E6" w:rsidP="001643E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38,214</w:t>
            </w:r>
          </w:p>
        </w:tc>
      </w:tr>
      <w:tr w:rsidR="00363302" w:rsidTr="00E44725">
        <w:tc>
          <w:tcPr>
            <w:tcW w:w="1571" w:type="pct"/>
            <w:hideMark/>
          </w:tcPr>
          <w:p w:rsidR="00363302" w:rsidRDefault="00363302" w:rsidP="00363302">
            <w:pPr>
              <w:spacing w:line="240" w:lineRule="auto"/>
              <w:ind w:right="-106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เสื่อมราคา</w:t>
            </w:r>
            <w:r>
              <w:rPr>
                <w:rFonts w:ascii="Angsana New" w:eastAsia="Cordi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488" w:type="pct"/>
          </w:tcPr>
          <w:p w:rsidR="00363302" w:rsidRPr="001643E6" w:rsidRDefault="00363302" w:rsidP="00363302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363302" w:rsidRDefault="00363302" w:rsidP="0036330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:rsidR="00363302" w:rsidRDefault="00363302" w:rsidP="0036330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5,412</w:t>
            </w:r>
          </w:p>
        </w:tc>
        <w:tc>
          <w:tcPr>
            <w:tcW w:w="83" w:type="pct"/>
          </w:tcPr>
          <w:p w:rsidR="00363302" w:rsidRDefault="00363302" w:rsidP="0036330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363302" w:rsidRDefault="00363302" w:rsidP="0036330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43</w:t>
            </w:r>
            <w:r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83" w:type="pct"/>
          </w:tcPr>
          <w:p w:rsidR="00363302" w:rsidRDefault="00363302" w:rsidP="0036330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363302" w:rsidRDefault="00363302" w:rsidP="0036330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sz w:val="30"/>
                <w:szCs w:val="30"/>
              </w:rPr>
              <w:t>25</w:t>
            </w:r>
            <w:r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83" w:type="pct"/>
          </w:tcPr>
          <w:p w:rsidR="00363302" w:rsidRDefault="00363302" w:rsidP="0036330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363302" w:rsidRPr="00363302" w:rsidRDefault="00363302" w:rsidP="00363302">
            <w:pPr>
              <w:tabs>
                <w:tab w:val="clear" w:pos="454"/>
                <w:tab w:val="clear" w:pos="680"/>
                <w:tab w:val="decimal" w:pos="705"/>
                <w:tab w:val="left" w:pos="759"/>
                <w:tab w:val="left" w:pos="787"/>
                <w:tab w:val="center" w:pos="864"/>
              </w:tabs>
              <w:spacing w:line="240" w:lineRule="auto"/>
              <w:ind w:left="-109" w:right="-556"/>
              <w:rPr>
                <w:rFonts w:ascii="Angsana New" w:eastAsia="Cordia New" w:hAnsi="Angsana New"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</w:r>
            <w:r w:rsidRPr="00363302">
              <w:rPr>
                <w:rFonts w:ascii="Angsana New" w:eastAsia="Cordi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363302" w:rsidRDefault="00363302" w:rsidP="0036330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76" w:type="pct"/>
          </w:tcPr>
          <w:p w:rsidR="00363302" w:rsidRDefault="00363302" w:rsidP="0036330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6,100</w:t>
            </w:r>
          </w:p>
        </w:tc>
      </w:tr>
      <w:tr w:rsidR="00402EC9" w:rsidTr="00E44725">
        <w:tc>
          <w:tcPr>
            <w:tcW w:w="1571" w:type="pct"/>
            <w:hideMark/>
          </w:tcPr>
          <w:p w:rsidR="00402EC9" w:rsidRDefault="00402EC9" w:rsidP="00402EC9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EC9" w:rsidRPr="001643E6" w:rsidRDefault="00402EC9" w:rsidP="00402EC9">
            <w:pPr>
              <w:tabs>
                <w:tab w:val="clear" w:pos="454"/>
                <w:tab w:val="clear" w:pos="680"/>
                <w:tab w:val="decimal" w:pos="705"/>
                <w:tab w:val="left" w:pos="770"/>
                <w:tab w:val="center" w:pos="820"/>
              </w:tabs>
              <w:spacing w:line="240" w:lineRule="auto"/>
              <w:ind w:left="-109" w:right="-55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</w:r>
            <w:r w:rsidRPr="001643E6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42,096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1,279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:rsidR="00402EC9" w:rsidRPr="00402EC9" w:rsidRDefault="00402EC9" w:rsidP="00402EC9">
            <w:pPr>
              <w:tabs>
                <w:tab w:val="clear" w:pos="454"/>
                <w:tab w:val="clear" w:pos="680"/>
                <w:tab w:val="decimal" w:pos="705"/>
                <w:tab w:val="left" w:pos="759"/>
              </w:tabs>
              <w:spacing w:line="240" w:lineRule="auto"/>
              <w:ind w:left="-109" w:right="-556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402EC9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44,314</w:t>
            </w:r>
          </w:p>
        </w:tc>
      </w:tr>
      <w:tr w:rsidR="00402EC9" w:rsidTr="00A00586">
        <w:tc>
          <w:tcPr>
            <w:tcW w:w="1571" w:type="pct"/>
            <w:hideMark/>
          </w:tcPr>
          <w:p w:rsidR="00402EC9" w:rsidRDefault="00402EC9" w:rsidP="00402EC9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88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</w:tr>
      <w:tr w:rsidR="00402EC9" w:rsidTr="008E7388">
        <w:tc>
          <w:tcPr>
            <w:tcW w:w="1571" w:type="pct"/>
            <w:hideMark/>
          </w:tcPr>
          <w:p w:rsidR="00402EC9" w:rsidRDefault="00402EC9" w:rsidP="00402EC9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48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52,895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1,770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74,264</w:t>
            </w:r>
          </w:p>
        </w:tc>
      </w:tr>
      <w:tr w:rsidR="00402EC9" w:rsidTr="008E7388">
        <w:tc>
          <w:tcPr>
            <w:tcW w:w="1571" w:type="pct"/>
            <w:hideMark/>
          </w:tcPr>
          <w:p w:rsidR="00402EC9" w:rsidRDefault="00402EC9" w:rsidP="00402EC9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2559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4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47,523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1,334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68,204</w:t>
            </w:r>
          </w:p>
        </w:tc>
      </w:tr>
      <w:tr w:rsidR="00402EC9" w:rsidTr="008E7388">
        <w:tc>
          <w:tcPr>
            <w:tcW w:w="1571" w:type="pct"/>
            <w:hideMark/>
          </w:tcPr>
          <w:p w:rsidR="00402EC9" w:rsidRDefault="00402EC9" w:rsidP="00402EC9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4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18,075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363302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42,986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283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02EC9" w:rsidRDefault="00402EC9" w:rsidP="00402EC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62,283</w:t>
            </w:r>
          </w:p>
        </w:tc>
      </w:tr>
    </w:tbl>
    <w:p w:rsidR="00E336C8" w:rsidRDefault="00E336C8" w:rsidP="008A4118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8A4118" w:rsidRPr="00CB78FC" w:rsidRDefault="008A4118" w:rsidP="008A4118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CB78FC">
        <w:rPr>
          <w:rFonts w:ascii="Angsana New" w:hAnsi="Angsana New" w:hint="cs"/>
          <w:spacing w:val="-6"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CB78FC">
        <w:rPr>
          <w:rFonts w:ascii="Angsana New" w:hAnsi="Angsana New"/>
          <w:spacing w:val="-6"/>
          <w:sz w:val="30"/>
          <w:szCs w:val="30"/>
        </w:rPr>
        <w:t xml:space="preserve">31 </w:t>
      </w:r>
      <w:r w:rsidRPr="00CB78FC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CB78FC">
        <w:rPr>
          <w:rFonts w:ascii="Angsana New" w:hAnsi="Angsana New"/>
          <w:spacing w:val="-6"/>
          <w:sz w:val="30"/>
          <w:szCs w:val="30"/>
        </w:rPr>
        <w:t xml:space="preserve">2560 </w:t>
      </w:r>
      <w:r w:rsidR="00CB78FC" w:rsidRPr="00CB78FC">
        <w:rPr>
          <w:rFonts w:ascii="Angsana New" w:hAnsi="Angsana New" w:hint="cs"/>
          <w:spacing w:val="-6"/>
          <w:sz w:val="30"/>
          <w:szCs w:val="30"/>
          <w:cs/>
        </w:rPr>
        <w:t>ประกอบด้วยที่ดิน</w:t>
      </w:r>
      <w:r w:rsidR="00CB78FC" w:rsidRPr="00CB78FC">
        <w:rPr>
          <w:rFonts w:ascii="Angsana New" w:hAnsi="Angsana New"/>
          <w:spacing w:val="-6"/>
          <w:sz w:val="30"/>
          <w:szCs w:val="30"/>
        </w:rPr>
        <w:t xml:space="preserve"> </w:t>
      </w:r>
      <w:r w:rsidRPr="00CB78FC">
        <w:rPr>
          <w:rFonts w:ascii="Angsana New" w:hAnsi="Angsana New" w:hint="cs"/>
          <w:spacing w:val="-6"/>
          <w:sz w:val="30"/>
          <w:szCs w:val="30"/>
          <w:cs/>
        </w:rPr>
        <w:t>อาคาร</w:t>
      </w:r>
      <w:r w:rsidR="00CB78FC" w:rsidRPr="00CB78FC">
        <w:rPr>
          <w:rFonts w:ascii="Angsana New" w:hAnsi="Angsana New" w:hint="cs"/>
          <w:spacing w:val="-6"/>
          <w:sz w:val="30"/>
          <w:szCs w:val="30"/>
          <w:cs/>
        </w:rPr>
        <w:t xml:space="preserve"> และอุปกรณ์</w:t>
      </w:r>
      <w:r w:rsidRPr="00CB78FC">
        <w:rPr>
          <w:rFonts w:ascii="Angsana New" w:hAnsi="Angsana New" w:hint="cs"/>
          <w:spacing w:val="-6"/>
          <w:sz w:val="30"/>
          <w:szCs w:val="30"/>
          <w:cs/>
        </w:rPr>
        <w:t>ได้ให้บริษัทย่อยเช่าเพื่อใช้เป็นที่ตั้งของสถานีโทรทัศน์ดิจิทัล</w:t>
      </w:r>
    </w:p>
    <w:p w:rsidR="008A4118" w:rsidRPr="008A4118" w:rsidRDefault="008A4118" w:rsidP="00E8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D0259" w:rsidRDefault="00E8661C" w:rsidP="008A4118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A4118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</w:t>
      </w:r>
      <w:r w:rsidR="008A4118" w:rsidRPr="008A4118">
        <w:rPr>
          <w:rFonts w:ascii="Angsana New" w:hAnsi="Angsana New"/>
          <w:sz w:val="30"/>
          <w:szCs w:val="30"/>
          <w:cs/>
        </w:rPr>
        <w:t>ณ วันที่ 31 ธันวาคม 2560 จำนวน</w:t>
      </w:r>
      <w:r w:rsidR="008A4118" w:rsidRPr="008A4118">
        <w:rPr>
          <w:rFonts w:ascii="Angsana New" w:hAnsi="Angsana New"/>
          <w:sz w:val="30"/>
          <w:szCs w:val="30"/>
        </w:rPr>
        <w:t xml:space="preserve"> 117.06</w:t>
      </w:r>
      <w:r w:rsidR="008A4118" w:rsidRPr="008A4118">
        <w:rPr>
          <w:rFonts w:ascii="Angsana New" w:hAnsi="Angsana New"/>
          <w:sz w:val="30"/>
          <w:szCs w:val="30"/>
          <w:cs/>
        </w:rPr>
        <w:t xml:space="preserve"> </w:t>
      </w:r>
      <w:r w:rsidRPr="008A411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A4118">
        <w:rPr>
          <w:rFonts w:ascii="Angsana New" w:hAnsi="Angsana New"/>
          <w:i/>
          <w:iCs/>
          <w:sz w:val="30"/>
          <w:szCs w:val="30"/>
          <w:cs/>
        </w:rPr>
        <w:t xml:space="preserve">(2559: </w:t>
      </w:r>
      <w:r w:rsidR="008A4118" w:rsidRPr="008A4118">
        <w:rPr>
          <w:rFonts w:ascii="Angsana New" w:hAnsi="Angsana New"/>
          <w:i/>
          <w:iCs/>
          <w:sz w:val="30"/>
          <w:szCs w:val="30"/>
        </w:rPr>
        <w:t>92.87</w:t>
      </w:r>
      <w:r w:rsidRPr="008A4118">
        <w:rPr>
          <w:rFonts w:ascii="Angsana New" w:hAnsi="Angsana New"/>
          <w:i/>
          <w:iCs/>
          <w:sz w:val="30"/>
          <w:szCs w:val="30"/>
        </w:rPr>
        <w:t xml:space="preserve"> </w:t>
      </w:r>
      <w:r w:rsidRPr="008A4118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8A4118">
        <w:rPr>
          <w:rFonts w:ascii="Angsana New" w:hAnsi="Angsana New"/>
          <w:sz w:val="30"/>
          <w:szCs w:val="30"/>
          <w:cs/>
        </w:rPr>
        <w:t xml:space="preserve"> ประเมินราคาโดยผู้ปร</w:t>
      </w:r>
      <w:r w:rsidR="008A4118" w:rsidRPr="008A4118">
        <w:rPr>
          <w:rFonts w:ascii="Angsana New" w:hAnsi="Angsana New"/>
          <w:sz w:val="30"/>
          <w:szCs w:val="30"/>
          <w:cs/>
        </w:rPr>
        <w:t>ะเมินราคาอิสระโดยพิจารณาราคาตาม</w:t>
      </w:r>
      <w:r w:rsidRPr="008A4118">
        <w:rPr>
          <w:rFonts w:ascii="Angsana New" w:hAnsi="Angsana New"/>
          <w:sz w:val="30"/>
          <w:szCs w:val="30"/>
          <w:cs/>
        </w:rPr>
        <w:t>เกณฑ์ของส</w:t>
      </w:r>
      <w:r w:rsidR="008A4118" w:rsidRPr="008A4118">
        <w:rPr>
          <w:rFonts w:ascii="Angsana New" w:hAnsi="Angsana New"/>
          <w:sz w:val="30"/>
          <w:szCs w:val="30"/>
          <w:cs/>
        </w:rPr>
        <w:t>ินทรัพย์ที่ใช้งานอยู่ในปัจจุบัน</w:t>
      </w:r>
      <w:r w:rsidR="008A4118" w:rsidRPr="008A4118">
        <w:rPr>
          <w:rFonts w:ascii="Angsana New" w:hAnsi="Angsana New" w:hint="cs"/>
          <w:sz w:val="30"/>
          <w:szCs w:val="30"/>
          <w:cs/>
        </w:rPr>
        <w:t>โดยวิธีการเปรียบเทียบราคาตลาดสำหรับที่ดินและวิธี</w:t>
      </w:r>
      <w:r w:rsidR="00EA53B7">
        <w:rPr>
          <w:rFonts w:ascii="Angsana New" w:hAnsi="Angsana New" w:hint="cs"/>
          <w:sz w:val="30"/>
          <w:szCs w:val="30"/>
          <w:cs/>
        </w:rPr>
        <w:t>รายได้สำหรับอาคารและอุปกรณ์</w:t>
      </w:r>
      <w:r w:rsidR="00D30A8A" w:rsidRPr="00D30A8A">
        <w:rPr>
          <w:rFonts w:ascii="Angsana New" w:hAnsi="Angsana New"/>
          <w:sz w:val="30"/>
          <w:szCs w:val="30"/>
          <w:cs/>
        </w:rPr>
        <w:t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3</w:t>
      </w:r>
    </w:p>
    <w:p w:rsidR="000B442A" w:rsidRDefault="000B442A" w:rsidP="008A4118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0B442A" w:rsidRDefault="000B442A" w:rsidP="008A4118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0B442A" w:rsidRPr="00414A05" w:rsidRDefault="000B442A" w:rsidP="000B442A">
      <w:pPr>
        <w:tabs>
          <w:tab w:val="left" w:pos="567"/>
          <w:tab w:val="left" w:pos="1134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0B442A" w:rsidRPr="00414A05" w:rsidSect="00621170">
          <w:footerReference w:type="default" r:id="rId13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:rsidR="00847A59" w:rsidRDefault="00081BDF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A18F9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081BDF" w:rsidRDefault="00081BDF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67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251"/>
        <w:gridCol w:w="992"/>
        <w:gridCol w:w="270"/>
        <w:gridCol w:w="995"/>
        <w:gridCol w:w="270"/>
        <w:gridCol w:w="1071"/>
        <w:gridCol w:w="261"/>
        <w:gridCol w:w="983"/>
        <w:gridCol w:w="258"/>
        <w:gridCol w:w="995"/>
        <w:gridCol w:w="261"/>
        <w:gridCol w:w="995"/>
        <w:gridCol w:w="258"/>
        <w:gridCol w:w="916"/>
        <w:gridCol w:w="258"/>
        <w:gridCol w:w="1010"/>
        <w:gridCol w:w="258"/>
        <w:gridCol w:w="1027"/>
        <w:gridCol w:w="258"/>
        <w:gridCol w:w="1086"/>
      </w:tblGrid>
      <w:tr w:rsidR="00081BDF" w:rsidRPr="006D13B6" w:rsidTr="002B1CF1">
        <w:trPr>
          <w:tblHeader/>
        </w:trPr>
        <w:tc>
          <w:tcPr>
            <w:tcW w:w="767" w:type="pct"/>
            <w:vAlign w:val="bottom"/>
          </w:tcPr>
          <w:p w:rsidR="00081BDF" w:rsidRPr="006D13B6" w:rsidRDefault="00081BDF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233" w:type="pct"/>
            <w:gridSpan w:val="19"/>
            <w:vAlign w:val="bottom"/>
          </w:tcPr>
          <w:p w:rsidR="00081BDF" w:rsidRPr="006D13B6" w:rsidRDefault="00081BDF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45D29" w:rsidRPr="006D13B6" w:rsidTr="002B1CF1">
        <w:trPr>
          <w:tblHeader/>
        </w:trPr>
        <w:tc>
          <w:tcPr>
            <w:tcW w:w="767" w:type="pct"/>
            <w:vAlign w:val="bottom"/>
          </w:tcPr>
          <w:p w:rsidR="00081BDF" w:rsidRPr="006D13B6" w:rsidRDefault="00081BDF" w:rsidP="00081BDF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vAlign w:val="bottom"/>
          </w:tcPr>
          <w:p w:rsidR="00081BDF" w:rsidRPr="006D13B6" w:rsidRDefault="00081BD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vAlign w:val="bottom"/>
          </w:tcPr>
          <w:p w:rsidR="00081BDF" w:rsidRPr="006D13B6" w:rsidRDefault="00081BD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:rsidR="00081BDF" w:rsidRPr="006D13B6" w:rsidRDefault="00081BD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:rsidR="00081BDF" w:rsidRPr="006D13B6" w:rsidRDefault="00081BD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2" w:type="pct"/>
            <w:vAlign w:val="bottom"/>
          </w:tcPr>
          <w:p w:rsidR="00081BDF" w:rsidRPr="006D13B6" w:rsidRDefault="00081BD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:rsidR="00081BDF" w:rsidRPr="006D13B6" w:rsidRDefault="00081BD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:rsidR="00081BDF" w:rsidRPr="006D13B6" w:rsidRDefault="00081BD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9" w:type="pct"/>
            <w:vAlign w:val="bottom"/>
          </w:tcPr>
          <w:p w:rsidR="00081BDF" w:rsidRPr="006D13B6" w:rsidRDefault="00081BD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:rsidR="00081BDF" w:rsidRPr="006D13B6" w:rsidRDefault="00081BD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อุปกรณ์</w:t>
            </w:r>
          </w:p>
          <w:p w:rsidR="00081BDF" w:rsidRPr="006D13B6" w:rsidRDefault="00081BD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ผลิตรายการ</w:t>
            </w:r>
          </w:p>
          <w:p w:rsidR="00081BDF" w:rsidRPr="006D13B6" w:rsidRDefault="00081BD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และถ่ายทอดสัญญาณ</w:t>
            </w:r>
          </w:p>
        </w:tc>
        <w:tc>
          <w:tcPr>
            <w:tcW w:w="88" w:type="pct"/>
            <w:vAlign w:val="bottom"/>
          </w:tcPr>
          <w:p w:rsidR="00081BDF" w:rsidRPr="006D13B6" w:rsidRDefault="00081BD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:rsidR="00081BDF" w:rsidRPr="006D13B6" w:rsidRDefault="00081BD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89" w:type="pct"/>
          </w:tcPr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:rsidR="00081BDF" w:rsidRPr="006D13B6" w:rsidRDefault="00081BD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:rsidR="00081BDF" w:rsidRPr="006D13B6" w:rsidRDefault="009C743B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="00081BDF"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8" w:type="pct"/>
          </w:tcPr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081BDF" w:rsidRPr="006D13B6" w:rsidRDefault="00081BDF" w:rsidP="00A951D4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8" w:type="pct"/>
          </w:tcPr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8" w:type="pct"/>
          </w:tcPr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8" w:type="pct"/>
            <w:vAlign w:val="bottom"/>
          </w:tcPr>
          <w:p w:rsidR="00081BDF" w:rsidRPr="006D13B6" w:rsidRDefault="00081BD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:rsidR="00081BDF" w:rsidRPr="006D13B6" w:rsidRDefault="00081BD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A04282" w:rsidRPr="006D13B6" w:rsidTr="002B1CF1">
        <w:tc>
          <w:tcPr>
            <w:tcW w:w="767" w:type="pct"/>
          </w:tcPr>
          <w:p w:rsidR="00A04282" w:rsidRPr="006D13B6" w:rsidRDefault="00A04282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33" w:type="pct"/>
            <w:gridSpan w:val="19"/>
          </w:tcPr>
          <w:p w:rsidR="00A04282" w:rsidRPr="006D13B6" w:rsidRDefault="00A04282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6D13B6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45D29" w:rsidRPr="006D13B6" w:rsidTr="002B1CF1">
        <w:tc>
          <w:tcPr>
            <w:tcW w:w="767" w:type="pct"/>
          </w:tcPr>
          <w:p w:rsidR="00081BDF" w:rsidRPr="006D13B6" w:rsidRDefault="00081BDF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38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9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65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9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5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8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9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081BDF" w:rsidRPr="006D13B6" w:rsidRDefault="00081BDF" w:rsidP="0063227B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:rsidR="00081BDF" w:rsidRPr="006D13B6" w:rsidRDefault="00081BDF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2B1CF1" w:rsidRPr="006D13B6" w:rsidTr="002B1CF1">
        <w:tc>
          <w:tcPr>
            <w:tcW w:w="767" w:type="pct"/>
            <w:vAlign w:val="center"/>
          </w:tcPr>
          <w:p w:rsidR="002B1CF1" w:rsidRPr="006D13B6" w:rsidRDefault="002B1CF1" w:rsidP="002B1CF1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6D13B6">
              <w:rPr>
                <w:rFonts w:ascii="Angsana New" w:eastAsia="Cordia New" w:hAnsi="Angsana New"/>
                <w:sz w:val="26"/>
                <w:szCs w:val="26"/>
              </w:rPr>
              <w:t>2559</w:t>
            </w:r>
          </w:p>
        </w:tc>
        <w:tc>
          <w:tcPr>
            <w:tcW w:w="33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184,703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2B1CF1" w:rsidP="002B1CF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607,045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1,068,666 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130,173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231,196 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356018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331,163</w:t>
            </w:r>
            <w:r w:rsidR="002B1CF1" w:rsidRPr="003E3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82,326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70,025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1,207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2,706,504 </w:t>
            </w:r>
          </w:p>
        </w:tc>
      </w:tr>
      <w:tr w:rsidR="002B1CF1" w:rsidRPr="006D13B6" w:rsidTr="002B1CF1">
        <w:tc>
          <w:tcPr>
            <w:tcW w:w="767" w:type="pct"/>
          </w:tcPr>
          <w:p w:rsidR="002B1CF1" w:rsidRPr="006D13B6" w:rsidRDefault="002B1CF1" w:rsidP="002B1CF1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38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09710A" w:rsidP="002B1CF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316</w:t>
            </w:r>
            <w:r w:rsidR="002B1CF1" w:rsidRPr="003E3959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2B1CF1" w:rsidRPr="003E3959" w:rsidRDefault="0009710A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92,188</w:t>
            </w:r>
            <w:r w:rsidR="002B1CF1" w:rsidRPr="003E3959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1,380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2B1CF1" w:rsidP="0009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4,15</w:t>
            </w:r>
            <w:r w:rsidR="0009710A" w:rsidRPr="003E3959">
              <w:rPr>
                <w:rFonts w:ascii="Angsana New" w:hAnsi="Angsana New"/>
                <w:sz w:val="26"/>
                <w:szCs w:val="26"/>
              </w:rPr>
              <w:t>2</w:t>
            </w:r>
            <w:r w:rsidRPr="003E3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2B1CF1" w:rsidP="0009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9,92</w:t>
            </w:r>
            <w:r w:rsidR="003E3959" w:rsidRPr="003E3959">
              <w:rPr>
                <w:rFonts w:ascii="Angsana New" w:hAnsi="Angsana New"/>
                <w:sz w:val="26"/>
                <w:szCs w:val="26"/>
              </w:rPr>
              <w:t>5</w:t>
            </w:r>
            <w:r w:rsidRPr="003E3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1,864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2B1CF1" w:rsidRPr="003E3959" w:rsidRDefault="0009710A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1,325</w:t>
            </w:r>
            <w:r w:rsidR="002B1CF1" w:rsidRPr="003E3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5,121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:rsidR="002B1CF1" w:rsidRPr="003E3959" w:rsidRDefault="003E3959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116,271</w:t>
            </w:r>
            <w:r w:rsidR="002B1CF1" w:rsidRPr="003E3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B1CF1" w:rsidRPr="006D13B6" w:rsidTr="002B1CF1">
        <w:tc>
          <w:tcPr>
            <w:tcW w:w="767" w:type="pct"/>
            <w:vAlign w:val="center"/>
          </w:tcPr>
          <w:p w:rsidR="002B1CF1" w:rsidRPr="006D13B6" w:rsidRDefault="002B1CF1" w:rsidP="002B1CF1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38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2B1CF1" w:rsidP="002B1CF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497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2B1CF1" w:rsidRPr="003E3959" w:rsidRDefault="002B1CF1" w:rsidP="002B1CF1">
            <w:pPr>
              <w:tabs>
                <w:tab w:val="clear" w:pos="680"/>
                <w:tab w:val="decimal" w:pos="58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(39,934)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39,528 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187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13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(511)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:rsidR="002B1CF1" w:rsidRPr="003E3959" w:rsidRDefault="0009710A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(220</w:t>
            </w:r>
            <w:r w:rsidR="002B1CF1" w:rsidRPr="003E395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B1CF1" w:rsidRPr="006D13B6" w:rsidTr="002B1CF1">
        <w:tc>
          <w:tcPr>
            <w:tcW w:w="767" w:type="pct"/>
            <w:vAlign w:val="center"/>
          </w:tcPr>
          <w:p w:rsidR="002B1CF1" w:rsidRPr="006D13B6" w:rsidRDefault="002B1CF1" w:rsidP="002B1CF1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419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decimal" w:pos="431"/>
                <w:tab w:val="center" w:pos="474"/>
                <w:tab w:val="left" w:pos="611"/>
              </w:tabs>
              <w:spacing w:line="240" w:lineRule="auto"/>
              <w:ind w:left="-109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680"/>
                <w:tab w:val="decimal" w:pos="58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(246,451)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680"/>
                <w:tab w:val="decimal" w:pos="550"/>
              </w:tabs>
              <w:spacing w:line="240" w:lineRule="auto"/>
              <w:ind w:left="-109" w:right="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(73)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(5,698)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(3,085)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(2,267)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(98)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2B1CF1" w:rsidRPr="003E3959" w:rsidRDefault="002B1CF1" w:rsidP="00637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(257,672)</w:t>
            </w:r>
          </w:p>
        </w:tc>
      </w:tr>
      <w:tr w:rsidR="002B1CF1" w:rsidRPr="006D13B6" w:rsidTr="002B1CF1">
        <w:tc>
          <w:tcPr>
            <w:tcW w:w="767" w:type="pct"/>
            <w:vAlign w:val="center"/>
          </w:tcPr>
          <w:p w:rsidR="002B1CF1" w:rsidRPr="006D13B6" w:rsidRDefault="002B1CF1" w:rsidP="002B1CF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2559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2B1CF1" w:rsidRPr="006D13B6" w:rsidRDefault="002B1CF1" w:rsidP="002B1CF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38" w:type="pct"/>
            <w:tcBorders>
              <w:top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184,703 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2B1CF1" w:rsidRPr="003E3959" w:rsidRDefault="002B1CF1" w:rsidP="002B1CF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607,85</w:t>
            </w:r>
            <w:r w:rsidR="00356018"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  <w:p w:rsidR="002B1CF1" w:rsidRPr="003E3959" w:rsidRDefault="00C7625A" w:rsidP="00C7625A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874,469</w:t>
            </w:r>
            <w:r w:rsidR="002B1CF1"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131,480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2B1CF1" w:rsidRPr="003E3959" w:rsidRDefault="00C7625A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269,178</w:t>
            </w:r>
            <w:r w:rsidR="002B1CF1"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2B1CF1" w:rsidRPr="003E3959" w:rsidRDefault="003E3959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338,190</w:t>
            </w:r>
            <w:r w:rsidR="002B1CF1"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81,923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2B1CF1" w:rsidRPr="003E3959" w:rsidRDefault="00C7625A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71,265</w:t>
            </w:r>
            <w:r w:rsidR="002B1CF1"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5,817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2,564,883 </w:t>
            </w:r>
          </w:p>
        </w:tc>
      </w:tr>
      <w:tr w:rsidR="002B1CF1" w:rsidRPr="006D13B6" w:rsidTr="002B1CF1">
        <w:tc>
          <w:tcPr>
            <w:tcW w:w="767" w:type="pct"/>
            <w:shd w:val="clear" w:color="auto" w:fill="auto"/>
            <w:vAlign w:val="center"/>
          </w:tcPr>
          <w:p w:rsidR="002B1CF1" w:rsidRPr="006D13B6" w:rsidRDefault="002B1CF1" w:rsidP="002B1CF1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38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2B1CF1" w:rsidP="002B1CF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2,527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10,650 </w:t>
            </w:r>
          </w:p>
        </w:tc>
        <w:tc>
          <w:tcPr>
            <w:tcW w:w="89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7,440 </w:t>
            </w:r>
          </w:p>
        </w:tc>
        <w:tc>
          <w:tcPr>
            <w:tcW w:w="88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9,880 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B6081B" w:rsidP="00B6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6,640</w:t>
            </w:r>
            <w:r w:rsidR="002B1CF1" w:rsidRPr="003E3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5,575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1,822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2B1CF1" w:rsidRPr="003E3959" w:rsidRDefault="00B6081B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82,509</w:t>
            </w:r>
            <w:r w:rsidR="002B1CF1" w:rsidRPr="003E3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2B1CF1" w:rsidRPr="003E3959" w:rsidRDefault="002B1CF1" w:rsidP="006D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127,04</w:t>
            </w:r>
            <w:r w:rsidR="006D13B6" w:rsidRPr="003E3959">
              <w:rPr>
                <w:rFonts w:ascii="Angsana New" w:hAnsi="Angsana New"/>
                <w:sz w:val="26"/>
                <w:szCs w:val="26"/>
              </w:rPr>
              <w:t>3</w:t>
            </w:r>
            <w:r w:rsidRPr="003E3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B1CF1" w:rsidRPr="006D13B6" w:rsidTr="0097325B">
        <w:tc>
          <w:tcPr>
            <w:tcW w:w="767" w:type="pct"/>
            <w:shd w:val="clear" w:color="auto" w:fill="auto"/>
            <w:vAlign w:val="center"/>
          </w:tcPr>
          <w:p w:rsidR="002B1CF1" w:rsidRPr="006D13B6" w:rsidRDefault="002B1CF1" w:rsidP="002B1CF1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38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2B1CF1" w:rsidP="002B1CF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706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80,733 </w:t>
            </w:r>
          </w:p>
        </w:tc>
        <w:tc>
          <w:tcPr>
            <w:tcW w:w="89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2B1CF1" w:rsidRPr="003E3959" w:rsidRDefault="008308F0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645</w:t>
            </w:r>
            <w:r w:rsidR="002B1CF1" w:rsidRPr="003E39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225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349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(82,658)</w:t>
            </w:r>
          </w:p>
        </w:tc>
        <w:tc>
          <w:tcPr>
            <w:tcW w:w="88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</w:tr>
      <w:tr w:rsidR="002B1CF1" w:rsidRPr="006D13B6" w:rsidTr="002B1CF1">
        <w:tc>
          <w:tcPr>
            <w:tcW w:w="767" w:type="pct"/>
            <w:shd w:val="clear" w:color="auto" w:fill="auto"/>
            <w:vAlign w:val="center"/>
          </w:tcPr>
          <w:p w:rsidR="002B1CF1" w:rsidRPr="006D13B6" w:rsidRDefault="002B1CF1" w:rsidP="002B1CF1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decimal" w:pos="431"/>
                <w:tab w:val="center" w:pos="474"/>
                <w:tab w:val="left" w:pos="611"/>
              </w:tabs>
              <w:spacing w:line="240" w:lineRule="auto"/>
              <w:ind w:left="-109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3E3959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680"/>
                <w:tab w:val="decimal" w:pos="58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(239)</w:t>
            </w:r>
          </w:p>
        </w:tc>
        <w:tc>
          <w:tcPr>
            <w:tcW w:w="89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550"/>
              </w:tabs>
              <w:spacing w:line="240" w:lineRule="auto"/>
              <w:ind w:left="-109" w:right="1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 (67)</w:t>
            </w:r>
          </w:p>
        </w:tc>
        <w:tc>
          <w:tcPr>
            <w:tcW w:w="88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(5,537)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(1,912)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(2,334)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2B1CF1" w:rsidRPr="003E3959" w:rsidRDefault="002B1CF1" w:rsidP="00637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 (10,089)</w:t>
            </w:r>
          </w:p>
        </w:tc>
      </w:tr>
      <w:tr w:rsidR="002B1CF1" w:rsidRPr="006D13B6" w:rsidTr="002B1CF1">
        <w:tc>
          <w:tcPr>
            <w:tcW w:w="767" w:type="pct"/>
            <w:shd w:val="clear" w:color="auto" w:fill="auto"/>
            <w:vAlign w:val="center"/>
          </w:tcPr>
          <w:p w:rsidR="002B1CF1" w:rsidRPr="006D13B6" w:rsidRDefault="002B1CF1" w:rsidP="002B1CF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184,703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611,091 </w:t>
            </w:r>
          </w:p>
        </w:tc>
        <w:tc>
          <w:tcPr>
            <w:tcW w:w="92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965,613 </w:t>
            </w:r>
          </w:p>
        </w:tc>
        <w:tc>
          <w:tcPr>
            <w:tcW w:w="89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138,853 </w:t>
            </w:r>
          </w:p>
        </w:tc>
        <w:tc>
          <w:tcPr>
            <w:tcW w:w="88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274,166 </w:t>
            </w:r>
          </w:p>
        </w:tc>
        <w:tc>
          <w:tcPr>
            <w:tcW w:w="89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2B1CF1" w:rsidRPr="003E3959" w:rsidRDefault="002B1CF1" w:rsidP="00830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343,14</w:t>
            </w:r>
            <w:r w:rsidR="003E3959" w:rsidRPr="003E395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85,164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:rsidR="002B1CF1" w:rsidRPr="003E3959" w:rsidRDefault="003E3959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73,436</w:t>
            </w:r>
            <w:r w:rsidR="002B1CF1"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2B1CF1" w:rsidRPr="003E3959" w:rsidRDefault="002B1CF1" w:rsidP="002B1CF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2B1CF1" w:rsidRPr="003E3959" w:rsidRDefault="002B1CF1" w:rsidP="003E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5,66</w:t>
            </w:r>
            <w:r w:rsidR="003E3959" w:rsidRPr="003E3959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</w:tcPr>
          <w:p w:rsidR="002B1CF1" w:rsidRPr="003E3959" w:rsidRDefault="002B1CF1" w:rsidP="002B1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1CF1" w:rsidRPr="003E3959" w:rsidRDefault="002B1CF1" w:rsidP="006D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2,681,83</w:t>
            </w:r>
            <w:r w:rsidR="006D13B6" w:rsidRPr="003E3959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3E395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45D29" w:rsidRPr="006D13B6" w:rsidTr="002B1CF1">
        <w:tc>
          <w:tcPr>
            <w:tcW w:w="767" w:type="pct"/>
            <w:shd w:val="clear" w:color="auto" w:fill="auto"/>
          </w:tcPr>
          <w:p w:rsidR="0063227B" w:rsidRPr="006D13B6" w:rsidRDefault="0063227B" w:rsidP="0063227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auto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</w:tcPr>
          <w:p w:rsidR="0063227B" w:rsidRPr="006D13B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D13B6" w:rsidRPr="006D13B6" w:rsidTr="002B1CF1">
        <w:tc>
          <w:tcPr>
            <w:tcW w:w="767" w:type="pct"/>
            <w:shd w:val="clear" w:color="auto" w:fill="auto"/>
          </w:tcPr>
          <w:p w:rsidR="006D13B6" w:rsidRPr="006D13B6" w:rsidRDefault="006D13B6" w:rsidP="0063227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33" w:type="pct"/>
            <w:gridSpan w:val="19"/>
          </w:tcPr>
          <w:p w:rsidR="006D13B6" w:rsidRPr="006D13B6" w:rsidRDefault="006D13B6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6D13B6" w:rsidRPr="006D13B6" w:rsidTr="002B1CF1">
        <w:tc>
          <w:tcPr>
            <w:tcW w:w="767" w:type="pct"/>
            <w:shd w:val="clear" w:color="auto" w:fill="auto"/>
          </w:tcPr>
          <w:p w:rsidR="006D13B6" w:rsidRPr="006D13B6" w:rsidRDefault="006D13B6" w:rsidP="0063227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33" w:type="pct"/>
            <w:gridSpan w:val="19"/>
          </w:tcPr>
          <w:p w:rsidR="006D13B6" w:rsidRPr="006D13B6" w:rsidRDefault="006D13B6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63227B" w:rsidRPr="006D13B6" w:rsidTr="002B1CF1">
        <w:tc>
          <w:tcPr>
            <w:tcW w:w="767" w:type="pct"/>
            <w:shd w:val="clear" w:color="auto" w:fill="auto"/>
          </w:tcPr>
          <w:p w:rsidR="0063227B" w:rsidRPr="00B32696" w:rsidRDefault="0063227B" w:rsidP="0063227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33" w:type="pct"/>
            <w:gridSpan w:val="19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B32696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45D29" w:rsidRPr="006D13B6" w:rsidTr="002B1CF1">
        <w:tc>
          <w:tcPr>
            <w:tcW w:w="767" w:type="pct"/>
            <w:vAlign w:val="center"/>
          </w:tcPr>
          <w:p w:rsidR="0063227B" w:rsidRPr="00B32696" w:rsidRDefault="0063227B" w:rsidP="008C3C9D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ค่า</w:t>
            </w:r>
            <w:r w:rsidRPr="00B32696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338" w:type="pct"/>
            <w:shd w:val="clear" w:color="auto" w:fill="auto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63227B" w:rsidRPr="00B32696" w:rsidRDefault="0063227B" w:rsidP="0063227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FA309A" w:rsidRPr="006D13B6" w:rsidTr="002B1CF1">
        <w:tc>
          <w:tcPr>
            <w:tcW w:w="767" w:type="pct"/>
            <w:vAlign w:val="center"/>
          </w:tcPr>
          <w:p w:rsidR="00FA309A" w:rsidRPr="00B32696" w:rsidRDefault="00FA309A" w:rsidP="00FA309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>2559</w:t>
            </w:r>
          </w:p>
        </w:tc>
        <w:tc>
          <w:tcPr>
            <w:tcW w:w="33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361,827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861,196 </w:t>
            </w:r>
          </w:p>
        </w:tc>
        <w:tc>
          <w:tcPr>
            <w:tcW w:w="8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FA309A" w:rsidRPr="00B32696" w:rsidRDefault="00073162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26,766</w:t>
            </w:r>
            <w:r w:rsidR="00FA309A" w:rsidRPr="00B3269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185,650 </w:t>
            </w:r>
          </w:p>
        </w:tc>
        <w:tc>
          <w:tcPr>
            <w:tcW w:w="8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269,707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44,982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FA309A" w:rsidRPr="00B32696" w:rsidRDefault="00565A32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52,853</w:t>
            </w:r>
            <w:r w:rsidR="00FA309A" w:rsidRPr="00B3269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1,802,98</w:t>
            </w:r>
            <w:r w:rsidR="00565A32" w:rsidRPr="00B32696">
              <w:rPr>
                <w:rFonts w:ascii="Angsana New" w:eastAsia="Cordia New" w:hAnsi="Angsana New"/>
                <w:sz w:val="26"/>
                <w:szCs w:val="26"/>
              </w:rPr>
              <w:t>1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FA309A" w:rsidRPr="006D13B6" w:rsidTr="002B1CF1">
        <w:tc>
          <w:tcPr>
            <w:tcW w:w="767" w:type="pct"/>
            <w:vAlign w:val="center"/>
          </w:tcPr>
          <w:p w:rsidR="00FA309A" w:rsidRPr="00B32696" w:rsidRDefault="00FA309A" w:rsidP="00FA309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3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30,771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FA309A" w:rsidRPr="00B32696" w:rsidRDefault="00073162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40,174</w:t>
            </w:r>
          </w:p>
        </w:tc>
        <w:tc>
          <w:tcPr>
            <w:tcW w:w="8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20,532 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15,503 </w:t>
            </w:r>
          </w:p>
        </w:tc>
        <w:tc>
          <w:tcPr>
            <w:tcW w:w="8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19,556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7,580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5,040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139,156 </w:t>
            </w:r>
          </w:p>
        </w:tc>
      </w:tr>
      <w:tr w:rsidR="00FA309A" w:rsidRPr="006D13B6" w:rsidTr="002B1CF1">
        <w:tc>
          <w:tcPr>
            <w:tcW w:w="767" w:type="pct"/>
            <w:vAlign w:val="center"/>
          </w:tcPr>
          <w:p w:rsidR="00FA309A" w:rsidRPr="00B32696" w:rsidRDefault="00FA309A" w:rsidP="00FA309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3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(39,715)</w:t>
            </w:r>
          </w:p>
        </w:tc>
        <w:tc>
          <w:tcPr>
            <w:tcW w:w="8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39,567 </w:t>
            </w:r>
          </w:p>
        </w:tc>
        <w:tc>
          <w:tcPr>
            <w:tcW w:w="89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148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-   </w:t>
            </w:r>
          </w:p>
        </w:tc>
      </w:tr>
      <w:tr w:rsidR="00FA309A" w:rsidRPr="006D13B6" w:rsidTr="002B1CF1">
        <w:tc>
          <w:tcPr>
            <w:tcW w:w="767" w:type="pct"/>
            <w:vAlign w:val="center"/>
          </w:tcPr>
          <w:p w:rsidR="00FA309A" w:rsidRPr="00B32696" w:rsidRDefault="00FA309A" w:rsidP="00FA309A">
            <w:pPr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(246,450)</w:t>
            </w:r>
          </w:p>
        </w:tc>
        <w:tc>
          <w:tcPr>
            <w:tcW w:w="8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(29)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(5,681)</w:t>
            </w:r>
          </w:p>
        </w:tc>
        <w:tc>
          <w:tcPr>
            <w:tcW w:w="89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(2,894)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(2,167)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(20)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6"/>
                <w:tab w:val="left" w:pos="444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(257,241)</w:t>
            </w:r>
          </w:p>
        </w:tc>
      </w:tr>
      <w:tr w:rsidR="00FA309A" w:rsidRPr="006D13B6" w:rsidTr="00FA309A">
        <w:tc>
          <w:tcPr>
            <w:tcW w:w="767" w:type="pct"/>
            <w:vAlign w:val="center"/>
          </w:tcPr>
          <w:p w:rsidR="00FA309A" w:rsidRPr="00B32696" w:rsidRDefault="00FA309A" w:rsidP="00FA309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2559</w:t>
            </w:r>
          </w:p>
          <w:p w:rsidR="00FA309A" w:rsidRPr="00B32696" w:rsidRDefault="00FA309A" w:rsidP="00FA309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3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392,598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vAlign w:val="center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FA309A" w:rsidRPr="00B32696" w:rsidRDefault="00B32696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615,205</w:t>
            </w:r>
            <w:r w:rsidR="00FA309A"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9" w:type="pct"/>
            <w:shd w:val="clear" w:color="auto" w:fill="auto"/>
            <w:vAlign w:val="center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FA309A" w:rsidRPr="00B32696" w:rsidRDefault="00FA309A" w:rsidP="00B3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47,26</w:t>
            </w:r>
            <w:r w:rsidR="00B32696" w:rsidRPr="00B32696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  <w:vAlign w:val="center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235,039 </w:t>
            </w:r>
          </w:p>
        </w:tc>
        <w:tc>
          <w:tcPr>
            <w:tcW w:w="89" w:type="pct"/>
            <w:vAlign w:val="center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center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286,517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50,395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FA309A" w:rsidRPr="00B32696" w:rsidRDefault="00B32696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57,873</w:t>
            </w:r>
            <w:r w:rsidR="00FA309A"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FA309A" w:rsidRPr="00B32696" w:rsidRDefault="00FA309A" w:rsidP="00FA309A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1,684,896 </w:t>
            </w:r>
          </w:p>
        </w:tc>
      </w:tr>
      <w:tr w:rsidR="00FA309A" w:rsidRPr="006D13B6" w:rsidTr="002B1CF1">
        <w:tc>
          <w:tcPr>
            <w:tcW w:w="767" w:type="pct"/>
            <w:vAlign w:val="center"/>
          </w:tcPr>
          <w:p w:rsidR="00FA309A" w:rsidRPr="00B32696" w:rsidRDefault="00FA309A" w:rsidP="00FA309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3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29,996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45,379 </w:t>
            </w:r>
          </w:p>
        </w:tc>
        <w:tc>
          <w:tcPr>
            <w:tcW w:w="8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21,274 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15,093 </w:t>
            </w:r>
          </w:p>
        </w:tc>
        <w:tc>
          <w:tcPr>
            <w:tcW w:w="8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18,409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7,409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4,511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142,071 </w:t>
            </w:r>
          </w:p>
        </w:tc>
      </w:tr>
      <w:tr w:rsidR="00FA309A" w:rsidRPr="006D13B6" w:rsidTr="002B1CF1">
        <w:tc>
          <w:tcPr>
            <w:tcW w:w="767" w:type="pct"/>
            <w:shd w:val="clear" w:color="auto" w:fill="auto"/>
            <w:vAlign w:val="center"/>
          </w:tcPr>
          <w:p w:rsidR="00FA309A" w:rsidRPr="00B32696" w:rsidRDefault="00FA309A" w:rsidP="00FA309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3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(227)</w:t>
            </w:r>
          </w:p>
        </w:tc>
        <w:tc>
          <w:tcPr>
            <w:tcW w:w="89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227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-   </w:t>
            </w:r>
          </w:p>
        </w:tc>
      </w:tr>
      <w:tr w:rsidR="00FA309A" w:rsidRPr="006D13B6" w:rsidTr="00394586">
        <w:tc>
          <w:tcPr>
            <w:tcW w:w="767" w:type="pct"/>
            <w:shd w:val="clear" w:color="auto" w:fill="auto"/>
            <w:vAlign w:val="center"/>
          </w:tcPr>
          <w:p w:rsidR="00FA309A" w:rsidRPr="00B32696" w:rsidRDefault="00FA309A" w:rsidP="00FA309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3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(13)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(5,537)</w:t>
            </w:r>
          </w:p>
        </w:tc>
        <w:tc>
          <w:tcPr>
            <w:tcW w:w="89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(1,463)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FA309A" w:rsidRPr="00B32696" w:rsidRDefault="00FA309A" w:rsidP="00B3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(1,60</w:t>
            </w:r>
            <w:r w:rsidR="00B32696" w:rsidRPr="00B32696">
              <w:rPr>
                <w:rFonts w:ascii="Angsana New" w:hAnsi="Angsana New"/>
                <w:sz w:val="26"/>
                <w:szCs w:val="26"/>
              </w:rPr>
              <w:t>5</w:t>
            </w:r>
            <w:r w:rsidRPr="00B3269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680"/>
                <w:tab w:val="clear" w:pos="907"/>
                <w:tab w:val="decimal" w:pos="246"/>
                <w:tab w:val="left" w:pos="624"/>
              </w:tabs>
              <w:spacing w:line="240" w:lineRule="auto"/>
              <w:ind w:left="-109" w:right="-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(8,618)</w:t>
            </w:r>
          </w:p>
        </w:tc>
      </w:tr>
      <w:tr w:rsidR="00FA309A" w:rsidRPr="006D13B6" w:rsidTr="002B1CF1">
        <w:tc>
          <w:tcPr>
            <w:tcW w:w="767" w:type="pct"/>
            <w:shd w:val="clear" w:color="auto" w:fill="auto"/>
            <w:vAlign w:val="center"/>
          </w:tcPr>
          <w:p w:rsidR="00FA309A" w:rsidRPr="00B32696" w:rsidRDefault="00FA309A" w:rsidP="00FA309A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422,594 </w:t>
            </w:r>
          </w:p>
        </w:tc>
        <w:tc>
          <w:tcPr>
            <w:tcW w:w="92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</w:tcPr>
          <w:p w:rsidR="00FA309A" w:rsidRPr="00B32696" w:rsidRDefault="00FA309A" w:rsidP="00B3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660,58</w:t>
            </w:r>
            <w:r w:rsidR="00B32696" w:rsidRPr="00B32696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9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09A" w:rsidRPr="00B32696" w:rsidRDefault="00B32696" w:rsidP="00B3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68,530</w:t>
            </w:r>
            <w:r w:rsidR="00FA309A"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244,368</w:t>
            </w:r>
          </w:p>
        </w:tc>
        <w:tc>
          <w:tcPr>
            <w:tcW w:w="89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303,690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FA309A" w:rsidRPr="00B32696" w:rsidRDefault="00B32696" w:rsidP="00B3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56,199</w:t>
            </w:r>
            <w:r w:rsidR="00FA309A"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:rsidR="00FA309A" w:rsidRPr="00B32696" w:rsidRDefault="00B32696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62,384</w:t>
            </w:r>
            <w:r w:rsidR="00FA309A" w:rsidRPr="00B326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</w:tcPr>
          <w:p w:rsidR="00FA309A" w:rsidRPr="00B32696" w:rsidRDefault="00FA309A" w:rsidP="00FA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:rsidR="00FA309A" w:rsidRPr="00B32696" w:rsidRDefault="00FA309A" w:rsidP="00FA309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09A" w:rsidRPr="00B32696" w:rsidRDefault="00FA309A" w:rsidP="00FA309A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1,818,349 </w:t>
            </w:r>
          </w:p>
        </w:tc>
      </w:tr>
      <w:tr w:rsidR="00645D29" w:rsidRPr="006D13B6" w:rsidTr="002B1CF1">
        <w:tc>
          <w:tcPr>
            <w:tcW w:w="767" w:type="pct"/>
            <w:shd w:val="clear" w:color="auto" w:fill="auto"/>
          </w:tcPr>
          <w:p w:rsidR="00BB1112" w:rsidRPr="00B32696" w:rsidRDefault="00BB1112" w:rsidP="00BB111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</w:tcBorders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BB1112" w:rsidRPr="00B3269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6D13B6" w:rsidRPr="006D13B6" w:rsidTr="002B1CF1">
        <w:tc>
          <w:tcPr>
            <w:tcW w:w="767" w:type="pct"/>
            <w:shd w:val="clear" w:color="auto" w:fill="auto"/>
          </w:tcPr>
          <w:p w:rsidR="006D13B6" w:rsidRPr="00B32696" w:rsidRDefault="006D13B6" w:rsidP="00BB111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6D13B6" w:rsidRPr="006D13B6" w:rsidTr="002B1CF1">
        <w:tc>
          <w:tcPr>
            <w:tcW w:w="767" w:type="pct"/>
            <w:shd w:val="clear" w:color="auto" w:fill="auto"/>
          </w:tcPr>
          <w:p w:rsidR="006D13B6" w:rsidRPr="00B32696" w:rsidRDefault="006D13B6" w:rsidP="00BB111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6D13B6" w:rsidRPr="00B3269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6D13B6" w:rsidRPr="006D13B6" w:rsidTr="002B1CF1">
        <w:tc>
          <w:tcPr>
            <w:tcW w:w="767" w:type="pct"/>
            <w:shd w:val="clear" w:color="auto" w:fill="auto"/>
          </w:tcPr>
          <w:p w:rsidR="006D13B6" w:rsidRPr="006D13B6" w:rsidRDefault="006D13B6" w:rsidP="00BB111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6D13B6" w:rsidRPr="006D13B6" w:rsidRDefault="006D13B6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645D29" w:rsidRPr="006D13B6" w:rsidTr="002B1CF1">
        <w:tc>
          <w:tcPr>
            <w:tcW w:w="767" w:type="pct"/>
            <w:shd w:val="clear" w:color="auto" w:fill="auto"/>
          </w:tcPr>
          <w:p w:rsidR="00BB1112" w:rsidRPr="006D13B6" w:rsidRDefault="00BB1112" w:rsidP="00BB111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645D29" w:rsidRPr="006D13B6" w:rsidTr="002B1CF1">
        <w:tc>
          <w:tcPr>
            <w:tcW w:w="767" w:type="pct"/>
            <w:shd w:val="clear" w:color="auto" w:fill="auto"/>
          </w:tcPr>
          <w:p w:rsidR="00BB1112" w:rsidRPr="006D13B6" w:rsidRDefault="00BB1112" w:rsidP="00BB111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BB1112" w:rsidRPr="006D13B6" w:rsidTr="002B1CF1">
        <w:trPr>
          <w:trHeight w:hRule="exact" w:val="346"/>
        </w:trPr>
        <w:tc>
          <w:tcPr>
            <w:tcW w:w="767" w:type="pct"/>
            <w:shd w:val="clear" w:color="auto" w:fill="auto"/>
          </w:tcPr>
          <w:p w:rsidR="00BB1112" w:rsidRPr="006D13B6" w:rsidRDefault="00BB1112" w:rsidP="00BB111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33" w:type="pct"/>
            <w:gridSpan w:val="19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6D13B6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45D29" w:rsidRPr="006D13B6" w:rsidTr="002B1CF1">
        <w:trPr>
          <w:trHeight w:hRule="exact" w:val="346"/>
        </w:trPr>
        <w:tc>
          <w:tcPr>
            <w:tcW w:w="767" w:type="pct"/>
            <w:shd w:val="clear" w:color="auto" w:fill="auto"/>
          </w:tcPr>
          <w:p w:rsidR="00BB1112" w:rsidRPr="006D13B6" w:rsidRDefault="00BB1112" w:rsidP="00BB111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3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645D29" w:rsidRPr="006D13B6" w:rsidTr="002B1CF1">
        <w:trPr>
          <w:trHeight w:hRule="exact" w:val="346"/>
        </w:trPr>
        <w:tc>
          <w:tcPr>
            <w:tcW w:w="767" w:type="pct"/>
            <w:shd w:val="clear" w:color="auto" w:fill="auto"/>
          </w:tcPr>
          <w:p w:rsidR="00BB1112" w:rsidRPr="006D13B6" w:rsidRDefault="00BB1112" w:rsidP="00BB1112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33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BB1112" w:rsidRPr="006D13B6" w:rsidRDefault="00BB1112" w:rsidP="00BB111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BC2636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BC2636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ของ</w:t>
            </w:r>
          </w:p>
          <w:p w:rsidR="00BC2636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ขอ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ง</w:t>
            </w:r>
          </w:p>
          <w:p w:rsidR="00BC2636" w:rsidRPr="006D13B6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BC2636" w:rsidRPr="00BC263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" w:type="pct"/>
          </w:tcPr>
          <w:p w:rsidR="00BC2636" w:rsidRPr="00BC263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39" w:type="pct"/>
          </w:tcPr>
          <w:p w:rsidR="00BC2636" w:rsidRPr="00BC263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" w:type="pct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BC2636" w:rsidRPr="006D13B6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45D29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BC2636" w:rsidRPr="00A72973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 กลุ่มบริษัท</w:t>
            </w:r>
          </w:p>
          <w:p w:rsidR="00645D29" w:rsidRPr="00A72973" w:rsidRDefault="00645D29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184,703 </w:t>
            </w:r>
          </w:p>
        </w:tc>
        <w:tc>
          <w:tcPr>
            <w:tcW w:w="92" w:type="pct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245,218 </w:t>
            </w:r>
          </w:p>
        </w:tc>
        <w:tc>
          <w:tcPr>
            <w:tcW w:w="92" w:type="pct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:rsidR="00645D29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207,470</w:t>
            </w:r>
          </w:p>
        </w:tc>
        <w:tc>
          <w:tcPr>
            <w:tcW w:w="89" w:type="pct"/>
            <w:shd w:val="clear" w:color="auto" w:fill="auto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645D29" w:rsidRPr="00A72973" w:rsidRDefault="00F81217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103,407</w:t>
            </w:r>
            <w:r w:rsidR="00645D29"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645D29" w:rsidRPr="00A72973" w:rsidRDefault="00F81217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>45,546</w:t>
            </w:r>
          </w:p>
        </w:tc>
        <w:tc>
          <w:tcPr>
            <w:tcW w:w="89" w:type="pct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645D29" w:rsidRPr="00A72973" w:rsidRDefault="00A72973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>61,325</w:t>
            </w:r>
          </w:p>
        </w:tc>
        <w:tc>
          <w:tcPr>
            <w:tcW w:w="88" w:type="pct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24,195 </w:t>
            </w:r>
          </w:p>
        </w:tc>
        <w:tc>
          <w:tcPr>
            <w:tcW w:w="88" w:type="pct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645D29" w:rsidRPr="00A72973" w:rsidRDefault="00645D29" w:rsidP="00F8121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17,17</w:t>
            </w:r>
            <w:r w:rsidR="00F81217" w:rsidRPr="00A72973">
              <w:rPr>
                <w:rFonts w:ascii="Angsana New" w:eastAsia="Cordia New" w:hAnsi="Angsana New"/>
                <w:sz w:val="26"/>
                <w:szCs w:val="26"/>
              </w:rPr>
              <w:t>2</w:t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1,207 </w:t>
            </w:r>
          </w:p>
        </w:tc>
        <w:tc>
          <w:tcPr>
            <w:tcW w:w="88" w:type="pct"/>
            <w:shd w:val="clear" w:color="auto" w:fill="auto"/>
          </w:tcPr>
          <w:p w:rsidR="00645D29" w:rsidRPr="00A72973" w:rsidRDefault="00645D29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645D29" w:rsidRPr="00A72973" w:rsidRDefault="00BC2636" w:rsidP="00645D2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="00A72973" w:rsidRPr="00A72973">
              <w:rPr>
                <w:rFonts w:ascii="Angsana New" w:eastAsia="Cordia New" w:hAnsi="Angsana New"/>
                <w:sz w:val="26"/>
                <w:szCs w:val="26"/>
              </w:rPr>
              <w:t>890,243</w:t>
            </w:r>
            <w:r w:rsidR="00645D29"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645D29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4923FC" w:rsidRPr="00A72973" w:rsidRDefault="004923FC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131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13,149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13,280 </w:t>
            </w:r>
          </w:p>
        </w:tc>
      </w:tr>
      <w:tr w:rsidR="00645D29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4923FC" w:rsidRPr="00A72973" w:rsidRDefault="004923FC" w:rsidP="00BC263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184,703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245,218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207,470</w:t>
            </w:r>
            <w:r w:rsidR="004923FC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F81217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103,407</w:t>
            </w:r>
            <w:r w:rsidR="004923FC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4923FC" w:rsidP="00F8121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  <w:r w:rsidR="00F81217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45,546</w:t>
            </w:r>
          </w:p>
        </w:tc>
        <w:tc>
          <w:tcPr>
            <w:tcW w:w="8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A72973" w:rsidP="00F8121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61,456</w:t>
            </w:r>
            <w:r w:rsidR="004923FC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37,344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F81217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17,172</w:t>
            </w:r>
            <w:r w:rsidR="004923FC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1,207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A72973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903,523</w:t>
            </w:r>
            <w:r w:rsidR="004923FC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45D29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4923FC" w:rsidRPr="00A72973" w:rsidRDefault="004923FC" w:rsidP="00BC263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2559 </w:t>
            </w:r>
          </w:p>
          <w:p w:rsidR="004923FC" w:rsidRPr="00A72973" w:rsidRDefault="004923FC" w:rsidP="00BC263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3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645D29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4923FC" w:rsidRPr="00A72973" w:rsidRDefault="004923FC" w:rsidP="00BC263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3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BC2636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BC2636" w:rsidRPr="00A72973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</w:t>
            </w: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</w:t>
            </w:r>
          </w:p>
          <w:p w:rsidR="00BC2636" w:rsidRPr="00A72973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ขอ</w:t>
            </w: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ง</w:t>
            </w:r>
          </w:p>
          <w:p w:rsidR="00BC2636" w:rsidRPr="00A72973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C2636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BC2636" w:rsidRPr="00A72973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 กลุ่มบริษัท</w:t>
            </w:r>
          </w:p>
          <w:p w:rsidR="00BC2636" w:rsidRPr="00A72973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184,703 </w:t>
            </w:r>
          </w:p>
        </w:tc>
        <w:tc>
          <w:tcPr>
            <w:tcW w:w="92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215,260 </w:t>
            </w:r>
          </w:p>
        </w:tc>
        <w:tc>
          <w:tcPr>
            <w:tcW w:w="92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175,820</w:t>
            </w:r>
          </w:p>
        </w:tc>
        <w:tc>
          <w:tcPr>
            <w:tcW w:w="89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BC2636" w:rsidRPr="00A72973" w:rsidRDefault="00BC2636" w:rsidP="00F8121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84,21</w:t>
            </w:r>
            <w:r w:rsidR="00F81217" w:rsidRPr="00A72973">
              <w:rPr>
                <w:rFonts w:ascii="Angsana New" w:eastAsia="Cordia New" w:hAnsi="Angsana New"/>
                <w:sz w:val="26"/>
                <w:szCs w:val="26"/>
              </w:rPr>
              <w:t>1</w:t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BC2636" w:rsidRPr="00A72973" w:rsidRDefault="00BC2636" w:rsidP="00F8121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="00F81217" w:rsidRPr="00A72973">
              <w:rPr>
                <w:rFonts w:ascii="Angsana New" w:eastAsia="Cordia New" w:hAnsi="Angsana New"/>
                <w:sz w:val="26"/>
                <w:szCs w:val="26"/>
              </w:rPr>
              <w:t>34,139</w:t>
            </w:r>
          </w:p>
        </w:tc>
        <w:tc>
          <w:tcPr>
            <w:tcW w:w="89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BC2636" w:rsidRPr="00A72973" w:rsidRDefault="00943D35" w:rsidP="00943D3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51,089</w:t>
            </w: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23,780 </w:t>
            </w: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13,392 </w:t>
            </w: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5,817 </w:t>
            </w:r>
          </w:p>
        </w:tc>
        <w:tc>
          <w:tcPr>
            <w:tcW w:w="8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BC2636" w:rsidRPr="00A72973" w:rsidRDefault="00943D35" w:rsidP="00943D3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788,211</w:t>
            </w:r>
            <w:r w:rsidR="00BC2636"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645D29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4923FC" w:rsidRPr="00A72973" w:rsidRDefault="004923FC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83,444 </w:t>
            </w:r>
          </w:p>
        </w:tc>
        <w:tc>
          <w:tcPr>
            <w:tcW w:w="8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4923FC" w:rsidRPr="00A72973" w:rsidRDefault="00943D35" w:rsidP="00943D3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584</w:t>
            </w:r>
            <w:r w:rsidR="004923FC"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7,748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943D3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91,7</w:t>
            </w:r>
            <w:r w:rsidR="00943D35">
              <w:rPr>
                <w:rFonts w:ascii="Angsana New" w:eastAsia="Cordia New" w:hAnsi="Angsana New"/>
                <w:sz w:val="26"/>
                <w:szCs w:val="26"/>
              </w:rPr>
              <w:t>76</w:t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645D29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4923FC" w:rsidRPr="00A72973" w:rsidRDefault="004923FC" w:rsidP="00BC263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184,703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4923FC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215,26</w:t>
            </w:r>
            <w:r w:rsidR="00BC2636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0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4923FC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</w:t>
            </w:r>
            <w:r w:rsidR="00BC2636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59,264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4923FC" w:rsidP="00F8121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84,21</w:t>
            </w:r>
            <w:r w:rsidR="00F81217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F81217" w:rsidP="00F8121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34,139</w:t>
            </w:r>
            <w:r w:rsidR="004923FC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F81217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51,673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31,528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13,392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5,817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153D5D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879,987</w:t>
            </w:r>
            <w:r w:rsidR="004923FC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645D29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4923FC" w:rsidRPr="00A72973" w:rsidRDefault="004923FC" w:rsidP="00BC2636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3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C2636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BC2636" w:rsidRPr="00A72973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</w:t>
            </w: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</w:t>
            </w:r>
          </w:p>
          <w:p w:rsidR="00BC2636" w:rsidRPr="00A72973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ขอ</w:t>
            </w: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ง</w:t>
            </w:r>
          </w:p>
          <w:p w:rsidR="00BC2636" w:rsidRPr="00A72973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C2636" w:rsidRPr="006D13B6" w:rsidTr="00BC2636">
        <w:trPr>
          <w:trHeight w:hRule="exact" w:val="346"/>
        </w:trPr>
        <w:tc>
          <w:tcPr>
            <w:tcW w:w="767" w:type="pct"/>
            <w:shd w:val="clear" w:color="auto" w:fill="auto"/>
            <w:vAlign w:val="center"/>
          </w:tcPr>
          <w:p w:rsidR="00BC2636" w:rsidRPr="00A72973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 กลุ่มบริษัท</w:t>
            </w:r>
          </w:p>
          <w:p w:rsidR="00BC2636" w:rsidRPr="00A72973" w:rsidRDefault="00BC2636" w:rsidP="00BC263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184,703 </w:t>
            </w:r>
          </w:p>
        </w:tc>
        <w:tc>
          <w:tcPr>
            <w:tcW w:w="92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188,497 </w:t>
            </w:r>
          </w:p>
        </w:tc>
        <w:tc>
          <w:tcPr>
            <w:tcW w:w="92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229,649 </w:t>
            </w:r>
          </w:p>
        </w:tc>
        <w:tc>
          <w:tcPr>
            <w:tcW w:w="89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BC2636" w:rsidRPr="00A72973" w:rsidRDefault="00BC2636" w:rsidP="00F8121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70,32</w:t>
            </w:r>
            <w:r w:rsidR="00F81217" w:rsidRPr="00A72973">
              <w:rPr>
                <w:rFonts w:ascii="Angsana New" w:eastAsia="Cordia New" w:hAnsi="Angsana New"/>
                <w:sz w:val="26"/>
                <w:szCs w:val="26"/>
              </w:rPr>
              <w:t>3</w:t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:rsidR="00BC2636" w:rsidRPr="00A72973" w:rsidRDefault="00F81217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>29,798</w:t>
            </w:r>
            <w:r w:rsidR="00BC2636"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9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:rsidR="00BC2636" w:rsidRPr="00A72973" w:rsidRDefault="00F81217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>39,050</w:t>
            </w: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</w:tcPr>
          <w:p w:rsidR="00BC2636" w:rsidRPr="00A72973" w:rsidRDefault="00BC2636" w:rsidP="00F8121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22,88</w:t>
            </w:r>
            <w:r w:rsidR="00F81217" w:rsidRPr="00A72973">
              <w:rPr>
                <w:rFonts w:ascii="Angsana New" w:eastAsia="Cordia New" w:hAnsi="Angsana New"/>
                <w:sz w:val="26"/>
                <w:szCs w:val="26"/>
              </w:rPr>
              <w:t>7</w:t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11,052 </w:t>
            </w:r>
          </w:p>
        </w:tc>
        <w:tc>
          <w:tcPr>
            <w:tcW w:w="88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5,668 </w:t>
            </w:r>
          </w:p>
        </w:tc>
        <w:tc>
          <w:tcPr>
            <w:tcW w:w="88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</w:tcPr>
          <w:p w:rsidR="00BC2636" w:rsidRPr="00A72973" w:rsidRDefault="00BC2636" w:rsidP="00BC26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781,627 </w:t>
            </w:r>
          </w:p>
        </w:tc>
      </w:tr>
      <w:tr w:rsidR="00645D29" w:rsidRPr="006D13B6" w:rsidTr="002B1CF1">
        <w:trPr>
          <w:trHeight w:hRule="exact" w:val="346"/>
        </w:trPr>
        <w:tc>
          <w:tcPr>
            <w:tcW w:w="767" w:type="pct"/>
            <w:shd w:val="clear" w:color="auto" w:fill="auto"/>
          </w:tcPr>
          <w:p w:rsidR="004923FC" w:rsidRPr="00A72973" w:rsidRDefault="004923FC" w:rsidP="004923FC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75,380 </w:t>
            </w:r>
          </w:p>
        </w:tc>
        <w:tc>
          <w:tcPr>
            <w:tcW w:w="8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403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6,078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:rsidR="004923FC" w:rsidRPr="00A72973" w:rsidRDefault="004923FC" w:rsidP="0049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72973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</w:rPr>
              <w:t xml:space="preserve"> 81,861 </w:t>
            </w:r>
          </w:p>
        </w:tc>
      </w:tr>
      <w:tr w:rsidR="00645D29" w:rsidRPr="006D13B6" w:rsidTr="002B1CF1">
        <w:trPr>
          <w:trHeight w:hRule="exact" w:val="346"/>
        </w:trPr>
        <w:tc>
          <w:tcPr>
            <w:tcW w:w="767" w:type="pct"/>
            <w:shd w:val="clear" w:color="auto" w:fill="auto"/>
          </w:tcPr>
          <w:p w:rsidR="004923FC" w:rsidRPr="00A72973" w:rsidRDefault="004923FC" w:rsidP="004923FC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184,703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188,497 </w:t>
            </w:r>
          </w:p>
        </w:tc>
        <w:tc>
          <w:tcPr>
            <w:tcW w:w="92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BC2636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305,029</w:t>
            </w:r>
          </w:p>
        </w:tc>
        <w:tc>
          <w:tcPr>
            <w:tcW w:w="89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F81217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70,323</w:t>
            </w:r>
            <w:r w:rsidR="004923FC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4923FC" w:rsidP="00F8121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  <w:r w:rsidR="00F81217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29,798</w:t>
            </w:r>
          </w:p>
        </w:tc>
        <w:tc>
          <w:tcPr>
            <w:tcW w:w="89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F81217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39,453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F81217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28,965</w:t>
            </w:r>
            <w:r w:rsidR="004923FC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11,052 </w:t>
            </w:r>
          </w:p>
        </w:tc>
        <w:tc>
          <w:tcPr>
            <w:tcW w:w="88" w:type="pct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</w:tcPr>
          <w:p w:rsidR="004923FC" w:rsidRPr="00A72973" w:rsidRDefault="00BC2636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5,668</w:t>
            </w:r>
            <w:r w:rsidR="004923FC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" w:type="pct"/>
            <w:shd w:val="clear" w:color="auto" w:fill="auto"/>
          </w:tcPr>
          <w:p w:rsidR="004923FC" w:rsidRPr="00A72973" w:rsidRDefault="004923FC" w:rsidP="004923F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23FC" w:rsidRPr="00A72973" w:rsidRDefault="004923FC" w:rsidP="006D13B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863,48</w:t>
            </w:r>
            <w:r w:rsidR="006D13B6"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  <w:r w:rsidRPr="00A7297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A97915" w:rsidRPr="00BB1112" w:rsidRDefault="00A97915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12"/>
          <w:szCs w:val="12"/>
        </w:rPr>
      </w:pPr>
    </w:p>
    <w:tbl>
      <w:tblPr>
        <w:tblW w:w="1438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52"/>
        <w:gridCol w:w="1083"/>
        <w:gridCol w:w="266"/>
        <w:gridCol w:w="1093"/>
        <w:gridCol w:w="247"/>
        <w:gridCol w:w="1102"/>
        <w:gridCol w:w="247"/>
        <w:gridCol w:w="1093"/>
        <w:gridCol w:w="245"/>
        <w:gridCol w:w="1105"/>
        <w:gridCol w:w="247"/>
        <w:gridCol w:w="1093"/>
        <w:gridCol w:w="247"/>
        <w:gridCol w:w="1099"/>
        <w:gridCol w:w="247"/>
        <w:gridCol w:w="1185"/>
        <w:gridCol w:w="247"/>
        <w:gridCol w:w="1188"/>
      </w:tblGrid>
      <w:tr w:rsidR="00F22F11" w:rsidRPr="00A72973" w:rsidTr="00F22F11">
        <w:trPr>
          <w:tblHeader/>
        </w:trPr>
        <w:tc>
          <w:tcPr>
            <w:tcW w:w="817" w:type="pct"/>
            <w:vAlign w:val="bottom"/>
          </w:tcPr>
          <w:p w:rsidR="00F22F11" w:rsidRPr="00A72973" w:rsidRDefault="00F22F11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17"/>
            <w:vAlign w:val="bottom"/>
          </w:tcPr>
          <w:p w:rsidR="00F22F11" w:rsidRPr="00A72973" w:rsidRDefault="00F22F11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2F11" w:rsidRPr="00A72973" w:rsidTr="00F22F11">
        <w:trPr>
          <w:tblHeader/>
        </w:trPr>
        <w:tc>
          <w:tcPr>
            <w:tcW w:w="817" w:type="pct"/>
            <w:vAlign w:val="bottom"/>
          </w:tcPr>
          <w:p w:rsidR="00F22F11" w:rsidRPr="00A72973" w:rsidRDefault="00F22F11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76" w:type="pct"/>
            <w:vAlign w:val="bottom"/>
          </w:tcPr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vAlign w:val="bottom"/>
          </w:tcPr>
          <w:p w:rsidR="00F22F11" w:rsidRPr="00A72973" w:rsidRDefault="00F22F11" w:rsidP="00EE14B9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6" w:type="pct"/>
            <w:vAlign w:val="bottom"/>
          </w:tcPr>
          <w:p w:rsidR="00F22F11" w:rsidRPr="00A72973" w:rsidRDefault="00F22F11" w:rsidP="00EE14B9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:rsidR="00A72973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6" w:type="pct"/>
            <w:vAlign w:val="bottom"/>
          </w:tcPr>
          <w:p w:rsidR="00F22F11" w:rsidRPr="00A72973" w:rsidRDefault="00F22F11" w:rsidP="00EE14B9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:rsidR="00F22F11" w:rsidRPr="00A72973" w:rsidRDefault="00F22F11" w:rsidP="00EE14B9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5" w:type="pct"/>
            <w:vAlign w:val="bottom"/>
          </w:tcPr>
          <w:p w:rsidR="00F22F11" w:rsidRPr="00A72973" w:rsidRDefault="00F22F11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:rsidR="00F22F11" w:rsidRPr="00A72973" w:rsidRDefault="00F22F11" w:rsidP="00F22F11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เครื่องตกแต่ง ติดตั้งและ</w:t>
            </w:r>
          </w:p>
          <w:p w:rsidR="00F22F11" w:rsidRPr="00A72973" w:rsidRDefault="009C743B" w:rsidP="00F22F11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="00F22F11"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6" w:type="pct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6" w:type="pct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6" w:type="pct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F22F11" w:rsidRPr="00A72973" w:rsidRDefault="00F22F11" w:rsidP="00F22F11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</w:t>
            </w:r>
          </w:p>
          <w:p w:rsidR="00F22F11" w:rsidRPr="00A72973" w:rsidRDefault="00F22F11" w:rsidP="00F22F11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ระหว่าง</w:t>
            </w:r>
          </w:p>
          <w:p w:rsidR="00F22F11" w:rsidRPr="00A72973" w:rsidRDefault="00F22F11" w:rsidP="00F22F11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6" w:type="pct"/>
            <w:vAlign w:val="bottom"/>
          </w:tcPr>
          <w:p w:rsidR="00F22F11" w:rsidRPr="00A72973" w:rsidRDefault="00F22F11" w:rsidP="00EE14B9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vAlign w:val="bottom"/>
          </w:tcPr>
          <w:p w:rsidR="00F22F11" w:rsidRPr="00A72973" w:rsidRDefault="00F22F11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F22F11" w:rsidRPr="00A72973" w:rsidTr="00F22F11">
        <w:tc>
          <w:tcPr>
            <w:tcW w:w="817" w:type="pct"/>
          </w:tcPr>
          <w:p w:rsidR="00F22F11" w:rsidRPr="00A02BC2" w:rsidRDefault="00F22F11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17"/>
          </w:tcPr>
          <w:p w:rsidR="00F22F11" w:rsidRPr="00A02BC2" w:rsidRDefault="00F22F11" w:rsidP="00F22F1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02BC2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22F11" w:rsidRPr="00A72973" w:rsidTr="00A72973">
        <w:tc>
          <w:tcPr>
            <w:tcW w:w="817" w:type="pct"/>
            <w:vAlign w:val="center"/>
          </w:tcPr>
          <w:p w:rsidR="00F22F11" w:rsidRPr="00A02BC2" w:rsidRDefault="00F22F11" w:rsidP="00A72973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76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0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6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3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6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0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5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84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:rsidR="00F22F11" w:rsidRPr="00A02BC2" w:rsidRDefault="00F22F11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A72973" w:rsidRPr="00A72973" w:rsidTr="00A72973">
        <w:tc>
          <w:tcPr>
            <w:tcW w:w="817" w:type="pct"/>
            <w:vAlign w:val="center"/>
          </w:tcPr>
          <w:p w:rsidR="00A72973" w:rsidRPr="00A02BC2" w:rsidRDefault="00A72973" w:rsidP="00A72973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>2559</w:t>
            </w:r>
          </w:p>
        </w:tc>
        <w:tc>
          <w:tcPr>
            <w:tcW w:w="37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522,838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1,068,666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197,168 </w:t>
            </w:r>
          </w:p>
        </w:tc>
        <w:tc>
          <w:tcPr>
            <w:tcW w:w="85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296,343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71,320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56,524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511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:rsidR="00A72973" w:rsidRPr="00A02BC2" w:rsidRDefault="009B4236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2,379,998</w:t>
            </w:r>
            <w:r w:rsidR="00A72973" w:rsidRPr="00A02BC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A72973" w:rsidRPr="00A72973" w:rsidTr="00A72973">
        <w:tc>
          <w:tcPr>
            <w:tcW w:w="817" w:type="pct"/>
            <w:vAlign w:val="center"/>
          </w:tcPr>
          <w:p w:rsidR="00A72973" w:rsidRPr="00A02BC2" w:rsidRDefault="00A72973" w:rsidP="00A72973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76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9B423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31</w:t>
            </w:r>
            <w:r w:rsidR="009B4236" w:rsidRPr="00A02BC2"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A72973" w:rsidRPr="00A02BC2" w:rsidRDefault="009B4236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92,188</w:t>
            </w:r>
            <w:r w:rsidR="00A72973" w:rsidRPr="00A02BC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3,361 </w:t>
            </w:r>
          </w:p>
        </w:tc>
        <w:tc>
          <w:tcPr>
            <w:tcW w:w="85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</w:tcPr>
          <w:p w:rsidR="00A72973" w:rsidRPr="00A02BC2" w:rsidRDefault="00A02BC2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7,626</w:t>
            </w:r>
            <w:r w:rsidR="00A72973" w:rsidRPr="00A02BC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1,864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5,121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:rsidR="00A72973" w:rsidRPr="00A02BC2" w:rsidRDefault="009B4236" w:rsidP="00A02BC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110,47</w:t>
            </w:r>
            <w:r w:rsidR="00A02BC2" w:rsidRPr="00A02BC2"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="00A72973" w:rsidRPr="00A02BC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A72973" w:rsidRPr="00A72973" w:rsidTr="00A72973">
        <w:tc>
          <w:tcPr>
            <w:tcW w:w="817" w:type="pct"/>
            <w:vAlign w:val="center"/>
          </w:tcPr>
          <w:p w:rsidR="00A72973" w:rsidRPr="00A02BC2" w:rsidRDefault="00A72973" w:rsidP="00A72973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497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(39,934)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9B4236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39,528</w:t>
            </w:r>
            <w:r w:rsidR="00A72973" w:rsidRPr="00A02BC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187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13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A72973" w:rsidRPr="00A02BC2" w:rsidRDefault="00A72973" w:rsidP="00A72973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(511)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:rsidR="00A72973" w:rsidRPr="00A02BC2" w:rsidRDefault="009B4236" w:rsidP="00A72973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(220</w:t>
            </w:r>
            <w:r w:rsidR="00A72973" w:rsidRPr="00A02BC2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A72973" w:rsidRPr="00A72973" w:rsidTr="00A72973">
        <w:tc>
          <w:tcPr>
            <w:tcW w:w="817" w:type="pct"/>
            <w:vAlign w:val="center"/>
          </w:tcPr>
          <w:p w:rsidR="00A72973" w:rsidRPr="00A02BC2" w:rsidRDefault="00A72973" w:rsidP="00A72973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A02BC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(246,451)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(5,698)</w:t>
            </w:r>
          </w:p>
        </w:tc>
        <w:tc>
          <w:tcPr>
            <w:tcW w:w="85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(2,907)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(2,267)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 </w:t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(257,323)</w:t>
            </w:r>
          </w:p>
        </w:tc>
      </w:tr>
      <w:tr w:rsidR="00A72973" w:rsidRPr="00A72973" w:rsidTr="00A72973">
        <w:tc>
          <w:tcPr>
            <w:tcW w:w="817" w:type="pct"/>
            <w:vAlign w:val="center"/>
          </w:tcPr>
          <w:p w:rsidR="00A72973" w:rsidRPr="00A02BC2" w:rsidRDefault="00A72973" w:rsidP="00A72973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2559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A72973" w:rsidRPr="00A02BC2" w:rsidRDefault="00A72973" w:rsidP="00A72973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166,628 </w:t>
            </w:r>
          </w:p>
        </w:tc>
        <w:tc>
          <w:tcPr>
            <w:tcW w:w="9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A72973" w:rsidRPr="00A02BC2" w:rsidRDefault="00A02BC2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523,651</w:t>
            </w:r>
            <w:r w:rsidR="00A72973"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A72973" w:rsidRPr="00A02BC2" w:rsidRDefault="00A02BC2" w:rsidP="00A0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hAnsi="Angsana New"/>
                <w:b/>
                <w:bCs/>
                <w:sz w:val="26"/>
                <w:szCs w:val="26"/>
              </w:rPr>
              <w:t>874,469</w:t>
            </w:r>
            <w:r w:rsidR="00A72973"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A72973" w:rsidRPr="00A02BC2" w:rsidRDefault="00A02BC2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hAnsi="Angsana New"/>
                <w:b/>
                <w:bCs/>
                <w:sz w:val="26"/>
                <w:szCs w:val="26"/>
              </w:rPr>
              <w:t>234,359</w:t>
            </w:r>
            <w:r w:rsidR="00A72973"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A72973" w:rsidRPr="00A02BC2" w:rsidRDefault="00A02BC2" w:rsidP="00A0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301,249</w:t>
            </w:r>
            <w:r w:rsidR="00A72973"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70,917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56,537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5,121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A72973" w:rsidRPr="00A02BC2" w:rsidRDefault="009B4236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2,232,931</w:t>
            </w:r>
            <w:r w:rsidR="00A72973"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72973" w:rsidRPr="00A72973" w:rsidTr="00A72973">
        <w:tc>
          <w:tcPr>
            <w:tcW w:w="817" w:type="pct"/>
            <w:shd w:val="clear" w:color="auto" w:fill="auto"/>
            <w:vAlign w:val="center"/>
          </w:tcPr>
          <w:p w:rsidR="00A72973" w:rsidRPr="00A02BC2" w:rsidRDefault="00A72973" w:rsidP="00A72973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76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2,347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10,650 </w:t>
            </w:r>
          </w:p>
        </w:tc>
        <w:tc>
          <w:tcPr>
            <w:tcW w:w="86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3,381 </w:t>
            </w:r>
          </w:p>
        </w:tc>
        <w:tc>
          <w:tcPr>
            <w:tcW w:w="85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4,844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7F2078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5,542</w:t>
            </w:r>
            <w:r w:rsidR="00A72973" w:rsidRPr="00A02BC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1,456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A72973" w:rsidRPr="00A02BC2" w:rsidRDefault="007F2078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82,509</w:t>
            </w:r>
            <w:r w:rsidR="00A72973" w:rsidRPr="00A02BC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72973" w:rsidRPr="00A02BC2" w:rsidRDefault="009B4236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110,729</w:t>
            </w:r>
            <w:r w:rsidR="00A72973" w:rsidRPr="00A02BC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A72973" w:rsidRPr="00A72973" w:rsidTr="00A72973">
        <w:tc>
          <w:tcPr>
            <w:tcW w:w="817" w:type="pct"/>
            <w:shd w:val="clear" w:color="auto" w:fill="auto"/>
            <w:vAlign w:val="center"/>
          </w:tcPr>
          <w:p w:rsidR="00A72973" w:rsidRPr="00A02BC2" w:rsidRDefault="00A72973" w:rsidP="00A72973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10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80,733 </w:t>
            </w:r>
          </w:p>
        </w:tc>
        <w:tc>
          <w:tcPr>
            <w:tcW w:w="86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72973" w:rsidRPr="00A02BC2" w:rsidRDefault="00A72973" w:rsidP="007F2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64</w:t>
            </w:r>
            <w:r w:rsidR="007F2078" w:rsidRPr="00A02BC2">
              <w:rPr>
                <w:rFonts w:ascii="Angsana New" w:hAnsi="Angsana New"/>
                <w:sz w:val="26"/>
                <w:szCs w:val="26"/>
              </w:rPr>
              <w:t>5</w:t>
            </w:r>
            <w:r w:rsidRPr="00A02BC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225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349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A72973" w:rsidRPr="00A02BC2" w:rsidRDefault="00A72973" w:rsidP="00A72973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(81,962)</w:t>
            </w:r>
          </w:p>
        </w:tc>
        <w:tc>
          <w:tcPr>
            <w:tcW w:w="86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A72973" w:rsidRPr="00A72973" w:rsidTr="00A72973">
        <w:tc>
          <w:tcPr>
            <w:tcW w:w="817" w:type="pct"/>
            <w:shd w:val="clear" w:color="auto" w:fill="auto"/>
            <w:vAlign w:val="center"/>
          </w:tcPr>
          <w:p w:rsidR="00A72973" w:rsidRPr="00A02BC2" w:rsidRDefault="00A72973" w:rsidP="00A72973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A02BC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(239)</w:t>
            </w:r>
          </w:p>
        </w:tc>
        <w:tc>
          <w:tcPr>
            <w:tcW w:w="86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(5,537)</w:t>
            </w:r>
          </w:p>
        </w:tc>
        <w:tc>
          <w:tcPr>
            <w:tcW w:w="85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2BC2">
              <w:rPr>
                <w:rFonts w:ascii="Angsana New" w:hAnsi="Angsana New"/>
                <w:sz w:val="26"/>
                <w:szCs w:val="26"/>
              </w:rPr>
              <w:t xml:space="preserve"> (1,125)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(2,334)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 (9,235)</w:t>
            </w:r>
          </w:p>
        </w:tc>
      </w:tr>
      <w:tr w:rsidR="00A72973" w:rsidRPr="00A72973" w:rsidTr="00A72973">
        <w:tc>
          <w:tcPr>
            <w:tcW w:w="817" w:type="pct"/>
            <w:shd w:val="clear" w:color="auto" w:fill="auto"/>
            <w:vAlign w:val="center"/>
          </w:tcPr>
          <w:p w:rsidR="00A72973" w:rsidRPr="00A02BC2" w:rsidRDefault="00A72973" w:rsidP="00A72973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</w:tcPr>
          <w:p w:rsidR="00A72973" w:rsidRPr="00A02BC2" w:rsidRDefault="00A02BC2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526,008</w:t>
            </w:r>
            <w:r w:rsidR="00A72973"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965,613 </w:t>
            </w:r>
          </w:p>
        </w:tc>
        <w:tc>
          <w:tcPr>
            <w:tcW w:w="86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973" w:rsidRPr="00A02BC2" w:rsidRDefault="00A72973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232,848 </w:t>
            </w:r>
          </w:p>
        </w:tc>
        <w:tc>
          <w:tcPr>
            <w:tcW w:w="85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973" w:rsidRPr="00A02BC2" w:rsidRDefault="00A02BC2" w:rsidP="00A72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305,193</w:t>
            </w:r>
            <w:r w:rsidR="00A72973" w:rsidRPr="00A02BC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</w:tcPr>
          <w:p w:rsidR="00A72973" w:rsidRPr="00A02BC2" w:rsidRDefault="00A02BC2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74,125</w:t>
            </w:r>
            <w:r w:rsidR="00A72973"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58,342 </w:t>
            </w:r>
          </w:p>
        </w:tc>
        <w:tc>
          <w:tcPr>
            <w:tcW w:w="86" w:type="pct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:rsidR="00A72973" w:rsidRPr="00A02BC2" w:rsidRDefault="00A02BC2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5,668</w:t>
            </w:r>
            <w:r w:rsidR="00A72973"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2973" w:rsidRPr="00A02BC2" w:rsidRDefault="00A72973" w:rsidP="00A7297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2,334,425 </w:t>
            </w:r>
          </w:p>
        </w:tc>
      </w:tr>
      <w:tr w:rsidR="00A2034B" w:rsidRPr="00A72973" w:rsidTr="00F22F11">
        <w:tc>
          <w:tcPr>
            <w:tcW w:w="817" w:type="pct"/>
            <w:shd w:val="clear" w:color="auto" w:fill="auto"/>
          </w:tcPr>
          <w:p w:rsidR="00A2034B" w:rsidRPr="00A02BC2" w:rsidRDefault="00A2034B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</w:tcPr>
          <w:p w:rsidR="00A2034B" w:rsidRPr="00A02BC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72973" w:rsidRPr="00A72973" w:rsidTr="00F22F11">
        <w:tc>
          <w:tcPr>
            <w:tcW w:w="817" w:type="pct"/>
            <w:shd w:val="clear" w:color="auto" w:fill="auto"/>
          </w:tcPr>
          <w:p w:rsidR="00A72973" w:rsidRPr="00A02BC2" w:rsidRDefault="00A72973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shd w:val="clear" w:color="auto" w:fill="auto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72973" w:rsidRPr="00A02BC2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72973" w:rsidRPr="00A72973" w:rsidTr="00F22F11">
        <w:tc>
          <w:tcPr>
            <w:tcW w:w="817" w:type="pct"/>
            <w:shd w:val="clear" w:color="auto" w:fill="auto"/>
          </w:tcPr>
          <w:p w:rsidR="00A72973" w:rsidRPr="00A72973" w:rsidRDefault="00A72973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72973" w:rsidRPr="00A72973" w:rsidTr="00F22F11">
        <w:tc>
          <w:tcPr>
            <w:tcW w:w="817" w:type="pct"/>
            <w:shd w:val="clear" w:color="auto" w:fill="auto"/>
          </w:tcPr>
          <w:p w:rsidR="00A72973" w:rsidRPr="00A72973" w:rsidRDefault="00A72973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72973" w:rsidRPr="00A72973" w:rsidRDefault="00A72973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2034B" w:rsidRPr="00A72973" w:rsidTr="00F22F11">
        <w:tc>
          <w:tcPr>
            <w:tcW w:w="817" w:type="pct"/>
            <w:shd w:val="clear" w:color="auto" w:fill="auto"/>
          </w:tcPr>
          <w:p w:rsidR="00A2034B" w:rsidRPr="00A72973" w:rsidRDefault="00A2034B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2034B" w:rsidRPr="00A72973" w:rsidTr="00F22F11">
        <w:tc>
          <w:tcPr>
            <w:tcW w:w="817" w:type="pct"/>
            <w:shd w:val="clear" w:color="auto" w:fill="auto"/>
          </w:tcPr>
          <w:p w:rsidR="00A2034B" w:rsidRPr="00A72973" w:rsidRDefault="00A2034B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A2034B" w:rsidRPr="00A72973" w:rsidTr="00F22F11">
        <w:tc>
          <w:tcPr>
            <w:tcW w:w="817" w:type="pct"/>
          </w:tcPr>
          <w:p w:rsidR="00A2034B" w:rsidRPr="00A72973" w:rsidRDefault="00A2034B" w:rsidP="00A2034B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17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72973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2034B" w:rsidRPr="00A72973" w:rsidTr="00F22F11">
        <w:tc>
          <w:tcPr>
            <w:tcW w:w="817" w:type="pct"/>
          </w:tcPr>
          <w:p w:rsidR="00A2034B" w:rsidRPr="00A72973" w:rsidRDefault="00A2034B" w:rsidP="00A2034B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ค่า</w:t>
            </w:r>
            <w:r w:rsidRPr="00A72973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37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76071" w:rsidRPr="00A72973" w:rsidTr="000A7413">
        <w:tc>
          <w:tcPr>
            <w:tcW w:w="817" w:type="pct"/>
            <w:vAlign w:val="center"/>
          </w:tcPr>
          <w:p w:rsidR="00376071" w:rsidRPr="00C56022" w:rsidRDefault="00376071" w:rsidP="00376071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>2559</w:t>
            </w:r>
          </w:p>
        </w:tc>
        <w:tc>
          <w:tcPr>
            <w:tcW w:w="37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330,515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861,196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174,391 </w:t>
            </w:r>
          </w:p>
        </w:tc>
        <w:tc>
          <w:tcPr>
            <w:tcW w:w="85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259,721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42,262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49,026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1,717,111 </w:t>
            </w:r>
          </w:p>
        </w:tc>
      </w:tr>
      <w:tr w:rsidR="00376071" w:rsidRPr="00A72973" w:rsidTr="000A7413">
        <w:tc>
          <w:tcPr>
            <w:tcW w:w="817" w:type="pct"/>
            <w:vAlign w:val="center"/>
          </w:tcPr>
          <w:p w:rsidR="00376071" w:rsidRPr="00C56022" w:rsidRDefault="00376071" w:rsidP="00376071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7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25,399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376071" w:rsidRPr="00C56022" w:rsidRDefault="00376071" w:rsidP="0044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40,17</w:t>
            </w:r>
            <w:r w:rsidR="00446DCF" w:rsidRPr="00C56022">
              <w:rPr>
                <w:rFonts w:ascii="Angsana New" w:hAnsi="Angsana New"/>
                <w:sz w:val="26"/>
                <w:szCs w:val="26"/>
              </w:rPr>
              <w:t>4</w:t>
            </w:r>
            <w:r w:rsidRPr="00C5602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8,769 </w:t>
            </w:r>
          </w:p>
        </w:tc>
        <w:tc>
          <w:tcPr>
            <w:tcW w:w="85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376071" w:rsidRPr="00C56022" w:rsidRDefault="00376071" w:rsidP="00C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12,31</w:t>
            </w:r>
            <w:r w:rsidR="00C56022" w:rsidRPr="00C56022">
              <w:rPr>
                <w:rFonts w:ascii="Angsana New" w:hAnsi="Angsana New"/>
                <w:sz w:val="26"/>
                <w:szCs w:val="26"/>
              </w:rPr>
              <w:t>5</w:t>
            </w:r>
            <w:r w:rsidRPr="00C5602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5,795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2,187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94,639 </w:t>
            </w:r>
          </w:p>
        </w:tc>
      </w:tr>
      <w:tr w:rsidR="00376071" w:rsidRPr="00A72973" w:rsidTr="000A7413">
        <w:tc>
          <w:tcPr>
            <w:tcW w:w="817" w:type="pct"/>
            <w:vAlign w:val="center"/>
          </w:tcPr>
          <w:p w:rsidR="00376071" w:rsidRPr="00C56022" w:rsidRDefault="00376071" w:rsidP="00376071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(39,715)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39,567 </w:t>
            </w:r>
          </w:p>
        </w:tc>
        <w:tc>
          <w:tcPr>
            <w:tcW w:w="85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148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  </w:t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376071" w:rsidRPr="00A72973" w:rsidTr="000A7413">
        <w:tc>
          <w:tcPr>
            <w:tcW w:w="817" w:type="pct"/>
            <w:vAlign w:val="center"/>
          </w:tcPr>
          <w:p w:rsidR="00376071" w:rsidRPr="00C56022" w:rsidRDefault="00376071" w:rsidP="00376071">
            <w:pPr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(246,450)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(5,681)</w:t>
            </w:r>
          </w:p>
        </w:tc>
        <w:tc>
          <w:tcPr>
            <w:tcW w:w="85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(2,856)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(2,167)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(257,154)</w:t>
            </w:r>
          </w:p>
        </w:tc>
      </w:tr>
      <w:tr w:rsidR="00376071" w:rsidRPr="00A72973" w:rsidTr="000A7413">
        <w:tc>
          <w:tcPr>
            <w:tcW w:w="817" w:type="pct"/>
            <w:vAlign w:val="center"/>
          </w:tcPr>
          <w:p w:rsidR="00376071" w:rsidRPr="00C56022" w:rsidRDefault="00376071" w:rsidP="0037607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2559 </w:t>
            </w:r>
          </w:p>
          <w:p w:rsidR="00376071" w:rsidRPr="00C56022" w:rsidRDefault="00376071" w:rsidP="0037607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</w:p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355,914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6071" w:rsidRPr="00C56022" w:rsidRDefault="00C56022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615,205</w:t>
            </w:r>
            <w:r w:rsidR="00376071"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217,046 </w:t>
            </w:r>
          </w:p>
        </w:tc>
        <w:tc>
          <w:tcPr>
            <w:tcW w:w="85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76071" w:rsidRPr="00C56022" w:rsidRDefault="00C56022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269,328</w:t>
            </w:r>
            <w:r w:rsidR="00376071"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45,890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51,213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1,554,596 </w:t>
            </w:r>
          </w:p>
        </w:tc>
      </w:tr>
      <w:tr w:rsidR="00376071" w:rsidRPr="00A72973" w:rsidTr="000A7413">
        <w:tc>
          <w:tcPr>
            <w:tcW w:w="817" w:type="pct"/>
            <w:vAlign w:val="center"/>
          </w:tcPr>
          <w:p w:rsidR="00376071" w:rsidRPr="00C56022" w:rsidRDefault="00376071" w:rsidP="00376071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7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24,584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45,379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376071" w:rsidRPr="00C56022" w:rsidRDefault="00376071" w:rsidP="00C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7,68</w:t>
            </w:r>
            <w:r w:rsidR="00C56022" w:rsidRPr="00C56022">
              <w:rPr>
                <w:rFonts w:ascii="Angsana New" w:hAnsi="Angsana New"/>
                <w:sz w:val="26"/>
                <w:szCs w:val="26"/>
              </w:rPr>
              <w:t>7</w:t>
            </w:r>
            <w:r w:rsidRPr="00C5602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10,982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5,620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1,545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95,797 </w:t>
            </w:r>
          </w:p>
        </w:tc>
      </w:tr>
      <w:tr w:rsidR="00376071" w:rsidRPr="00A72973" w:rsidTr="000A7413">
        <w:tc>
          <w:tcPr>
            <w:tcW w:w="817" w:type="pct"/>
            <w:shd w:val="clear" w:color="auto" w:fill="auto"/>
            <w:vAlign w:val="center"/>
          </w:tcPr>
          <w:p w:rsidR="00376071" w:rsidRPr="00C56022" w:rsidRDefault="00376071" w:rsidP="00376071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7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(227)</w:t>
            </w:r>
          </w:p>
        </w:tc>
        <w:tc>
          <w:tcPr>
            <w:tcW w:w="85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227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376071" w:rsidRPr="00A72973" w:rsidTr="000A7413">
        <w:tc>
          <w:tcPr>
            <w:tcW w:w="817" w:type="pct"/>
            <w:shd w:val="clear" w:color="auto" w:fill="auto"/>
            <w:vAlign w:val="center"/>
          </w:tcPr>
          <w:p w:rsidR="00376071" w:rsidRPr="00C56022" w:rsidRDefault="00376071" w:rsidP="00376071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(5,537)</w:t>
            </w:r>
          </w:p>
        </w:tc>
        <w:tc>
          <w:tcPr>
            <w:tcW w:w="85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376071" w:rsidRPr="00C56022" w:rsidRDefault="00376071" w:rsidP="00C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(1,06</w:t>
            </w:r>
            <w:r w:rsidR="00C56022" w:rsidRPr="00C56022">
              <w:rPr>
                <w:rFonts w:ascii="Angsana New" w:hAnsi="Angsana New"/>
                <w:sz w:val="26"/>
                <w:szCs w:val="26"/>
              </w:rPr>
              <w:t>5</w:t>
            </w:r>
            <w:r w:rsidRPr="00C560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376071" w:rsidRPr="00C56022" w:rsidRDefault="00C56022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(1,605</w:t>
            </w:r>
            <w:r w:rsidR="00376071" w:rsidRPr="00C56022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 (8,207)</w:t>
            </w:r>
          </w:p>
        </w:tc>
      </w:tr>
      <w:tr w:rsidR="00376071" w:rsidRPr="00A72973" w:rsidTr="000A7413">
        <w:tc>
          <w:tcPr>
            <w:tcW w:w="817" w:type="pct"/>
            <w:shd w:val="clear" w:color="auto" w:fill="auto"/>
            <w:vAlign w:val="center"/>
          </w:tcPr>
          <w:p w:rsidR="00376071" w:rsidRPr="00C56022" w:rsidRDefault="00376071" w:rsidP="00376071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380,498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376071" w:rsidRPr="00C56022" w:rsidRDefault="00376071" w:rsidP="00C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660,58</w:t>
            </w:r>
            <w:r w:rsidR="00C56022" w:rsidRPr="00C5602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071" w:rsidRPr="00C56022" w:rsidRDefault="00C56022" w:rsidP="00C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218,969</w:t>
            </w:r>
            <w:r w:rsidR="00376071"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071" w:rsidRPr="00C56022" w:rsidRDefault="00376071" w:rsidP="00C5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279,47</w:t>
            </w:r>
            <w:r w:rsidR="00C56022" w:rsidRPr="00C5602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C560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</w:tcPr>
          <w:p w:rsidR="00376071" w:rsidRPr="00C56022" w:rsidRDefault="00376071" w:rsidP="00C5602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49,90</w:t>
            </w:r>
            <w:r w:rsidR="00C56022"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52,758 </w:t>
            </w:r>
          </w:p>
        </w:tc>
        <w:tc>
          <w:tcPr>
            <w:tcW w:w="86" w:type="pct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:rsidR="00376071" w:rsidRPr="00C56022" w:rsidRDefault="00376071" w:rsidP="0037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6071" w:rsidRPr="00C56022" w:rsidRDefault="00376071" w:rsidP="0037607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1,642,186 </w:t>
            </w:r>
          </w:p>
        </w:tc>
      </w:tr>
      <w:tr w:rsidR="00A2034B" w:rsidRPr="00A72973" w:rsidTr="00A97915">
        <w:tc>
          <w:tcPr>
            <w:tcW w:w="817" w:type="pct"/>
            <w:shd w:val="clear" w:color="auto" w:fill="auto"/>
          </w:tcPr>
          <w:p w:rsidR="00A2034B" w:rsidRPr="00C56022" w:rsidRDefault="00A2034B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shd w:val="clear" w:color="auto" w:fill="auto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2034B" w:rsidRPr="00C56022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A2034B" w:rsidRPr="00A72973" w:rsidTr="00A97915">
        <w:tc>
          <w:tcPr>
            <w:tcW w:w="817" w:type="pct"/>
            <w:shd w:val="clear" w:color="auto" w:fill="auto"/>
          </w:tcPr>
          <w:p w:rsidR="00A2034B" w:rsidRPr="00A72973" w:rsidRDefault="00A2034B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8719EF" w:rsidRPr="00A72973" w:rsidTr="00A97915">
        <w:tc>
          <w:tcPr>
            <w:tcW w:w="817" w:type="pct"/>
            <w:shd w:val="clear" w:color="auto" w:fill="auto"/>
          </w:tcPr>
          <w:p w:rsidR="008719EF" w:rsidRPr="00A72973" w:rsidRDefault="008719EF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4C3FC8" w:rsidRPr="00A72973" w:rsidTr="00A97915">
        <w:tc>
          <w:tcPr>
            <w:tcW w:w="817" w:type="pct"/>
            <w:shd w:val="clear" w:color="auto" w:fill="auto"/>
          </w:tcPr>
          <w:p w:rsidR="004C3FC8" w:rsidRPr="00A72973" w:rsidRDefault="004C3FC8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shd w:val="clear" w:color="auto" w:fill="auto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4C3FC8" w:rsidRPr="00A72973" w:rsidRDefault="004C3FC8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8719EF" w:rsidRPr="00A72973" w:rsidTr="00A97915">
        <w:tc>
          <w:tcPr>
            <w:tcW w:w="817" w:type="pct"/>
            <w:shd w:val="clear" w:color="auto" w:fill="auto"/>
          </w:tcPr>
          <w:p w:rsidR="008719EF" w:rsidRPr="00A72973" w:rsidRDefault="008719EF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6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8719EF" w:rsidRPr="00A72973" w:rsidRDefault="008719EF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A2034B" w:rsidRPr="00A72973" w:rsidTr="00EE14B9">
        <w:tc>
          <w:tcPr>
            <w:tcW w:w="817" w:type="pct"/>
            <w:shd w:val="clear" w:color="auto" w:fill="auto"/>
          </w:tcPr>
          <w:p w:rsidR="00A2034B" w:rsidRPr="00A72973" w:rsidRDefault="00A2034B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83" w:type="pct"/>
            <w:gridSpan w:val="17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72973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2034B" w:rsidRPr="00A72973" w:rsidTr="00413CB1">
        <w:tc>
          <w:tcPr>
            <w:tcW w:w="817" w:type="pct"/>
            <w:shd w:val="clear" w:color="auto" w:fill="auto"/>
          </w:tcPr>
          <w:p w:rsidR="00A2034B" w:rsidRPr="00A72973" w:rsidRDefault="00A2034B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7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2034B" w:rsidRPr="00A72973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A2034B" w:rsidRPr="00A72973" w:rsidTr="00413CB1">
        <w:tc>
          <w:tcPr>
            <w:tcW w:w="817" w:type="pct"/>
            <w:shd w:val="clear" w:color="auto" w:fill="auto"/>
          </w:tcPr>
          <w:p w:rsidR="00A2034B" w:rsidRPr="001F025E" w:rsidRDefault="00A2034B" w:rsidP="00A2034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376" w:type="pct"/>
            <w:shd w:val="clear" w:color="auto" w:fill="auto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A2034B" w:rsidRPr="001F025E" w:rsidRDefault="00A2034B" w:rsidP="00A2034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F73378" w:rsidRPr="00A72973" w:rsidTr="00413CB1">
        <w:tc>
          <w:tcPr>
            <w:tcW w:w="817" w:type="pct"/>
            <w:shd w:val="clear" w:color="auto" w:fill="auto"/>
          </w:tcPr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7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192,323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F73378" w:rsidRPr="001F025E" w:rsidRDefault="00C56022" w:rsidP="00C5602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207,470</w:t>
            </w:r>
            <w:r w:rsidR="00F73378"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F73378" w:rsidRPr="001F025E" w:rsidRDefault="00C0520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>22,777</w:t>
            </w:r>
          </w:p>
        </w:tc>
        <w:tc>
          <w:tcPr>
            <w:tcW w:w="85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F73378" w:rsidRPr="001F025E" w:rsidRDefault="00C05202" w:rsidP="00C0520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>36,491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15,909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7,498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511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649,607 </w:t>
            </w:r>
          </w:p>
        </w:tc>
      </w:tr>
      <w:tr w:rsidR="00F73378" w:rsidRPr="00A72973" w:rsidTr="00413CB1">
        <w:tc>
          <w:tcPr>
            <w:tcW w:w="817" w:type="pct"/>
            <w:shd w:val="clear" w:color="auto" w:fill="auto"/>
          </w:tcPr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131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13,149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clear" w:pos="907"/>
                <w:tab w:val="decimal" w:pos="705"/>
                <w:tab w:val="left" w:pos="90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13,280 </w:t>
            </w:r>
          </w:p>
        </w:tc>
      </w:tr>
      <w:tr w:rsidR="00F73378" w:rsidRPr="00A72973" w:rsidTr="00C56022">
        <w:trPr>
          <w:trHeight w:val="314"/>
        </w:trPr>
        <w:tc>
          <w:tcPr>
            <w:tcW w:w="817" w:type="pct"/>
            <w:shd w:val="clear" w:color="auto" w:fill="auto"/>
          </w:tcPr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192,323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C56022" w:rsidP="00C5602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207,470</w:t>
            </w:r>
            <w:r w:rsidR="00F73378"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C0520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22,777</w:t>
            </w:r>
          </w:p>
        </w:tc>
        <w:tc>
          <w:tcPr>
            <w:tcW w:w="85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C0520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36,622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29,058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7,498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511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662,887 </w:t>
            </w:r>
          </w:p>
        </w:tc>
      </w:tr>
      <w:tr w:rsidR="00F73378" w:rsidRPr="00A72973" w:rsidTr="00413CB1">
        <w:tc>
          <w:tcPr>
            <w:tcW w:w="817" w:type="pct"/>
            <w:shd w:val="clear" w:color="auto" w:fill="auto"/>
          </w:tcPr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2559 </w:t>
            </w:r>
          </w:p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76" w:type="pct"/>
            <w:tcBorders>
              <w:top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F73378" w:rsidRPr="00A72973" w:rsidTr="00413CB1">
        <w:tc>
          <w:tcPr>
            <w:tcW w:w="817" w:type="pct"/>
            <w:shd w:val="clear" w:color="auto" w:fill="auto"/>
          </w:tcPr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7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F73378" w:rsidRPr="001F025E" w:rsidRDefault="00C5602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167,737</w:t>
            </w:r>
            <w:r w:rsidR="00F73378"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F73378" w:rsidRPr="001F025E" w:rsidRDefault="00F73378" w:rsidP="00C5602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</w:t>
            </w:r>
            <w:r w:rsidR="00C56022" w:rsidRPr="001F025E">
              <w:rPr>
                <w:rFonts w:ascii="Angsana New" w:eastAsia="Cordia New" w:hAnsi="Angsana New"/>
                <w:sz w:val="26"/>
                <w:szCs w:val="26"/>
              </w:rPr>
              <w:t>75,820</w:t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F73378" w:rsidRPr="001F025E" w:rsidRDefault="00C0520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>17,313</w:t>
            </w:r>
          </w:p>
        </w:tc>
        <w:tc>
          <w:tcPr>
            <w:tcW w:w="85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F73378" w:rsidRPr="001F025E" w:rsidRDefault="00943D35" w:rsidP="00943D3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31,337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17,279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5,324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5,121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F73378" w:rsidRPr="001F025E" w:rsidRDefault="00943D35" w:rsidP="00943D3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586,559</w:t>
            </w:r>
            <w:r w:rsidR="00F73378"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F73378" w:rsidRPr="00A72973" w:rsidTr="00413CB1">
        <w:tc>
          <w:tcPr>
            <w:tcW w:w="817" w:type="pct"/>
            <w:shd w:val="clear" w:color="auto" w:fill="auto"/>
          </w:tcPr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83,444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F73378" w:rsidP="00943D3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="00943D35">
              <w:rPr>
                <w:rFonts w:ascii="Angsana New" w:eastAsia="Cordia New" w:hAnsi="Angsana New"/>
                <w:sz w:val="26"/>
                <w:szCs w:val="26"/>
              </w:rPr>
              <w:t>584</w:t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7,748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943D35" w:rsidP="00943D3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91,776</w:t>
            </w:r>
            <w:r w:rsidR="00F73378"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F73378" w:rsidRPr="00A72973" w:rsidTr="00413CB1">
        <w:tc>
          <w:tcPr>
            <w:tcW w:w="817" w:type="pct"/>
            <w:shd w:val="clear" w:color="auto" w:fill="auto"/>
          </w:tcPr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C5602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167,737</w:t>
            </w:r>
            <w:r w:rsidR="00F73378"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F73378" w:rsidP="00C5602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</w:t>
            </w:r>
            <w:r w:rsidR="00C56022"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59,264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C0520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17,313</w:t>
            </w:r>
          </w:p>
        </w:tc>
        <w:tc>
          <w:tcPr>
            <w:tcW w:w="85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C0520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31,921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25,027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5,324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5,121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F73378" w:rsidP="004C3FC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678,33</w:t>
            </w:r>
            <w:r w:rsidR="004C3FC8"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73378" w:rsidRPr="00A72973" w:rsidTr="00413CB1">
        <w:tc>
          <w:tcPr>
            <w:tcW w:w="817" w:type="pct"/>
            <w:shd w:val="clear" w:color="auto" w:fill="auto"/>
          </w:tcPr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376" w:type="pct"/>
            <w:tcBorders>
              <w:top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F73378" w:rsidRPr="00A72973" w:rsidTr="00413CB1">
        <w:tc>
          <w:tcPr>
            <w:tcW w:w="817" w:type="pct"/>
            <w:shd w:val="clear" w:color="auto" w:fill="auto"/>
          </w:tcPr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7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F73378" w:rsidRPr="001F025E" w:rsidRDefault="00F73378" w:rsidP="00C5602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145,51</w:t>
            </w:r>
            <w:r w:rsidR="00C56022" w:rsidRPr="001F025E"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:rsidR="00F73378" w:rsidRPr="001F025E" w:rsidRDefault="00F73378" w:rsidP="00C56022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2</w:t>
            </w:r>
            <w:r w:rsidR="00C56022" w:rsidRPr="001F025E">
              <w:rPr>
                <w:rFonts w:ascii="Angsana New" w:eastAsia="Cordia New" w:hAnsi="Angsana New"/>
                <w:sz w:val="26"/>
                <w:szCs w:val="26"/>
              </w:rPr>
              <w:t>29,649</w:t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shd w:val="clear" w:color="auto" w:fill="auto"/>
          </w:tcPr>
          <w:p w:rsidR="00F73378" w:rsidRPr="001F025E" w:rsidRDefault="00C0520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>13,879</w:t>
            </w:r>
          </w:p>
        </w:tc>
        <w:tc>
          <w:tcPr>
            <w:tcW w:w="85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:rsidR="00F73378" w:rsidRPr="001F025E" w:rsidRDefault="001F025E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>25,318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18,142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5,584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:rsidR="00F73378" w:rsidRPr="001F025E" w:rsidRDefault="00691F23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5,668</w:t>
            </w:r>
            <w:r w:rsidR="00F73378"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:rsidR="00F73378" w:rsidRPr="001F025E" w:rsidRDefault="00C40454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610,378</w:t>
            </w:r>
            <w:r w:rsidR="00F73378" w:rsidRPr="001F025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</w:tr>
      <w:tr w:rsidR="00F73378" w:rsidRPr="00A72973" w:rsidTr="00413CB1">
        <w:tc>
          <w:tcPr>
            <w:tcW w:w="817" w:type="pct"/>
            <w:shd w:val="clear" w:color="auto" w:fill="auto"/>
          </w:tcPr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75,380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403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6,078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F73378" w:rsidRPr="001F025E" w:rsidRDefault="00F73378" w:rsidP="00F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81,861 </w:t>
            </w:r>
          </w:p>
        </w:tc>
      </w:tr>
      <w:tr w:rsidR="00F73378" w:rsidRPr="00A72973" w:rsidTr="00413CB1">
        <w:tc>
          <w:tcPr>
            <w:tcW w:w="817" w:type="pct"/>
            <w:shd w:val="clear" w:color="auto" w:fill="auto"/>
          </w:tcPr>
          <w:p w:rsidR="00F73378" w:rsidRPr="001F025E" w:rsidRDefault="00F73378" w:rsidP="00F7337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166,628 </w:t>
            </w:r>
          </w:p>
        </w:tc>
        <w:tc>
          <w:tcPr>
            <w:tcW w:w="92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C5602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145,510</w:t>
            </w:r>
            <w:r w:rsidR="00F73378"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C5602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305,029</w:t>
            </w:r>
            <w:r w:rsidR="00F73378"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C05202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13,879</w:t>
            </w:r>
          </w:p>
        </w:tc>
        <w:tc>
          <w:tcPr>
            <w:tcW w:w="85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1F025E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25,721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24,220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5,584 </w:t>
            </w:r>
          </w:p>
        </w:tc>
        <w:tc>
          <w:tcPr>
            <w:tcW w:w="86" w:type="pct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:rsidR="00F73378" w:rsidRPr="001F025E" w:rsidRDefault="00691F23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5,668</w:t>
            </w:r>
            <w:r w:rsidR="00F73378"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F73378" w:rsidRPr="001F025E" w:rsidRDefault="00F7337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78" w:rsidRPr="001F025E" w:rsidRDefault="004C3FC8" w:rsidP="00F7337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692,239</w:t>
            </w:r>
            <w:r w:rsidR="00F73378"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081BDF" w:rsidRPr="00081BDF" w:rsidRDefault="00081BDF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  <w:cs/>
        </w:rPr>
        <w:sectPr w:rsidR="00081BDF" w:rsidRPr="00081BDF" w:rsidSect="00847A59">
          <w:headerReference w:type="default" r:id="rId14"/>
          <w:footerReference w:type="default" r:id="rId15"/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:rsidR="00816CED" w:rsidRPr="00816CED" w:rsidRDefault="00816CED" w:rsidP="00816CED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35D51">
        <w:rPr>
          <w:rFonts w:ascii="Angsana New" w:hAnsi="Angsana New"/>
          <w:sz w:val="30"/>
          <w:szCs w:val="30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31 ธันวาคม 25</w:t>
      </w:r>
      <w:r w:rsidRPr="00835D51">
        <w:rPr>
          <w:rFonts w:ascii="Angsana New" w:hAnsi="Angsana New"/>
          <w:sz w:val="30"/>
          <w:szCs w:val="30"/>
        </w:rPr>
        <w:t>60</w:t>
      </w:r>
      <w:r w:rsidRPr="00835D51">
        <w:rPr>
          <w:rFonts w:ascii="Angsana New" w:hAnsi="Angsana New"/>
          <w:sz w:val="30"/>
          <w:szCs w:val="30"/>
          <w:cs/>
        </w:rPr>
        <w:t xml:space="preserve"> มีจำนวน </w:t>
      </w:r>
      <w:r w:rsidR="00FC679D">
        <w:rPr>
          <w:rFonts w:ascii="Angsana New" w:hAnsi="Angsana New"/>
          <w:sz w:val="30"/>
          <w:szCs w:val="30"/>
        </w:rPr>
        <w:t>1,122</w:t>
      </w:r>
      <w:r w:rsidR="009C743B">
        <w:rPr>
          <w:rFonts w:ascii="Angsana New" w:hAnsi="Angsana New"/>
          <w:sz w:val="30"/>
          <w:szCs w:val="30"/>
        </w:rPr>
        <w:t>.</w:t>
      </w:r>
      <w:r w:rsidR="00FC679D">
        <w:rPr>
          <w:rFonts w:ascii="Angsana New" w:hAnsi="Angsana New"/>
          <w:sz w:val="30"/>
          <w:szCs w:val="30"/>
        </w:rPr>
        <w:t>43</w:t>
      </w:r>
      <w:r w:rsidRPr="00835D51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835D51" w:rsidRPr="00835D51">
        <w:rPr>
          <w:rFonts w:ascii="Angsana New" w:hAnsi="Angsana New"/>
          <w:sz w:val="30"/>
          <w:szCs w:val="30"/>
        </w:rPr>
        <w:t>1,115.67</w:t>
      </w:r>
      <w:r w:rsidRPr="00835D51">
        <w:rPr>
          <w:rFonts w:ascii="Angsana New" w:hAnsi="Angsana New"/>
          <w:sz w:val="30"/>
          <w:szCs w:val="30"/>
          <w:cs/>
        </w:rPr>
        <w:t xml:space="preserve"> </w:t>
      </w:r>
      <w:r w:rsidR="009C743B">
        <w:rPr>
          <w:rFonts w:ascii="Angsana New" w:hAnsi="Angsana New"/>
          <w:sz w:val="30"/>
          <w:szCs w:val="30"/>
        </w:rPr>
        <w:t xml:space="preserve">               </w:t>
      </w:r>
      <w:r w:rsidRPr="00835D51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835D51">
        <w:rPr>
          <w:rFonts w:ascii="Angsana New" w:hAnsi="Angsana New"/>
          <w:i/>
          <w:iCs/>
          <w:sz w:val="30"/>
          <w:szCs w:val="30"/>
          <w:cs/>
        </w:rPr>
        <w:t>(255</w:t>
      </w:r>
      <w:r w:rsidRPr="00835D51">
        <w:rPr>
          <w:rFonts w:ascii="Angsana New" w:hAnsi="Angsana New"/>
          <w:i/>
          <w:iCs/>
          <w:sz w:val="30"/>
          <w:szCs w:val="30"/>
        </w:rPr>
        <w:t>9</w:t>
      </w:r>
      <w:r w:rsidRPr="00835D5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E15F5">
        <w:rPr>
          <w:rFonts w:ascii="Angsana New" w:hAnsi="Angsana New"/>
          <w:i/>
          <w:iCs/>
          <w:sz w:val="30"/>
          <w:szCs w:val="30"/>
        </w:rPr>
        <w:t>1,074.78</w:t>
      </w:r>
      <w:r w:rsidRPr="00835D51">
        <w:rPr>
          <w:rFonts w:ascii="Angsana New" w:hAnsi="Angsana New"/>
          <w:i/>
          <w:iCs/>
          <w:sz w:val="30"/>
          <w:szCs w:val="30"/>
          <w:cs/>
        </w:rPr>
        <w:t xml:space="preserve">  ล้านบาท</w:t>
      </w:r>
      <w:r w:rsidR="009C743B">
        <w:rPr>
          <w:rFonts w:ascii="Angsana New" w:hAnsi="Angsana New"/>
          <w:i/>
          <w:iCs/>
          <w:sz w:val="30"/>
          <w:szCs w:val="30"/>
        </w:rPr>
        <w:t xml:space="preserve"> </w:t>
      </w:r>
      <w:r w:rsidR="002513F3">
        <w:rPr>
          <w:rFonts w:ascii="Angsana New" w:hAnsi="Angsana New" w:hint="cs"/>
          <w:i/>
          <w:iCs/>
          <w:sz w:val="30"/>
          <w:szCs w:val="30"/>
          <w:cs/>
        </w:rPr>
        <w:t>สำหรับงบการเงินรวมและงบการเงินเฉพาะกิจการ</w:t>
      </w:r>
      <w:r w:rsidRPr="00835D51">
        <w:rPr>
          <w:rFonts w:ascii="Angsana New" w:hAnsi="Angsana New"/>
          <w:i/>
          <w:iCs/>
          <w:sz w:val="30"/>
          <w:szCs w:val="30"/>
          <w:cs/>
        </w:rPr>
        <w:t>)</w:t>
      </w:r>
      <w:r w:rsidRPr="00816CED">
        <w:rPr>
          <w:rFonts w:ascii="Angsana New" w:hAnsi="Angsana New"/>
          <w:sz w:val="30"/>
          <w:szCs w:val="30"/>
          <w:cs/>
        </w:rPr>
        <w:t xml:space="preserve"> </w:t>
      </w:r>
    </w:p>
    <w:p w:rsidR="00A97915" w:rsidRDefault="00A97915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012F3A" w:rsidRDefault="00012F3A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012F3A">
        <w:rPr>
          <w:rFonts w:ascii="Angsana New" w:hAnsi="Angsana New"/>
          <w:b/>
          <w:sz w:val="30"/>
          <w:szCs w:val="30"/>
        </w:rPr>
        <w:t>1</w:t>
      </w:r>
      <w:r w:rsidR="003A18F9">
        <w:rPr>
          <w:rFonts w:ascii="Angsana New" w:hAnsi="Angsana New"/>
          <w:b/>
          <w:sz w:val="30"/>
          <w:szCs w:val="30"/>
        </w:rPr>
        <w:t>4</w:t>
      </w:r>
      <w:r w:rsidRPr="00012F3A">
        <w:rPr>
          <w:rFonts w:ascii="Angsana New" w:hAnsi="Angsana New"/>
          <w:bCs/>
          <w:sz w:val="30"/>
          <w:szCs w:val="30"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ที่ดิน</w:t>
      </w:r>
      <w:r w:rsidR="003A18F9">
        <w:rPr>
          <w:rFonts w:ascii="Angsana New" w:hAnsi="Angsana New" w:hint="cs"/>
          <w:bCs/>
          <w:sz w:val="30"/>
          <w:szCs w:val="30"/>
          <w:cs/>
        </w:rPr>
        <w:t>รอการพัฒนา</w:t>
      </w:r>
    </w:p>
    <w:p w:rsidR="003A18F9" w:rsidRDefault="003A18F9" w:rsidP="00666096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:rsidR="00666096" w:rsidRDefault="00666096" w:rsidP="00666096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6096">
        <w:rPr>
          <w:rFonts w:ascii="Angsana New" w:hAnsi="Angsana New" w:hint="cs"/>
          <w:sz w:val="30"/>
          <w:szCs w:val="30"/>
          <w:cs/>
        </w:rPr>
        <w:t xml:space="preserve">ที่ดินรอการพัฒนามีวัตถุประสงค์เพื่อการขยายโรงงานเพื่ออนาคตซึ่งตั้งแต่ปี </w:t>
      </w:r>
      <w:r w:rsidRPr="00666096">
        <w:rPr>
          <w:rFonts w:ascii="Angsana New" w:hAnsi="Angsana New"/>
          <w:sz w:val="30"/>
          <w:szCs w:val="30"/>
        </w:rPr>
        <w:t xml:space="preserve">2553 </w:t>
      </w:r>
      <w:r>
        <w:rPr>
          <w:rFonts w:ascii="Angsana New" w:hAnsi="Angsana New" w:hint="cs"/>
          <w:sz w:val="30"/>
          <w:szCs w:val="30"/>
          <w:cs/>
        </w:rPr>
        <w:t>บริษัทชะลอการขยายโรงงานออกไป และขณะนี้อยู่ระหว่างการประเมินสถานการณ์สภาพเศรษฐกิจที่เหมาะสมในการขยายโรงงาน</w:t>
      </w:r>
    </w:p>
    <w:p w:rsidR="00012F3A" w:rsidRDefault="00012F3A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F202C2" w:rsidRPr="00F202C2" w:rsidRDefault="003A18F9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15</w:t>
      </w:r>
      <w:r w:rsidR="00F202C2" w:rsidRPr="00F202C2">
        <w:rPr>
          <w:rFonts w:ascii="Angsana New" w:hAnsi="Angsana New"/>
          <w:bCs/>
          <w:sz w:val="30"/>
          <w:szCs w:val="30"/>
          <w:cs/>
        </w:rPr>
        <w:tab/>
        <w:t>ใบอนุญาตให้ใช้คลื่นความถี่</w:t>
      </w:r>
      <w:r w:rsidR="00F94E43">
        <w:rPr>
          <w:rFonts w:ascii="Angsana New" w:hAnsi="Angsana New" w:hint="cs"/>
          <w:bCs/>
          <w:sz w:val="30"/>
          <w:szCs w:val="30"/>
          <w:cs/>
        </w:rPr>
        <w:t>และประกอบกิจการ</w:t>
      </w:r>
      <w:r w:rsidR="00F202C2" w:rsidRPr="00F202C2">
        <w:rPr>
          <w:rFonts w:ascii="Angsana New" w:hAnsi="Angsana New"/>
          <w:bCs/>
          <w:sz w:val="30"/>
          <w:szCs w:val="30"/>
          <w:cs/>
        </w:rPr>
        <w:t>โทรทัศน์</w:t>
      </w:r>
    </w:p>
    <w:p w:rsidR="00F202C2" w:rsidRPr="00666096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8"/>
        <w:gridCol w:w="1440"/>
      </w:tblGrid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666096" w:rsidRPr="00666096" w:rsidRDefault="00666096" w:rsidP="00666096">
            <w:pPr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60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</w:t>
            </w:r>
            <w:r w:rsidRPr="006660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666096" w:rsidRPr="00F84E84" w:rsidRDefault="00666096" w:rsidP="00EE14B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66096" w:rsidRPr="00F84E84" w:rsidRDefault="00666096" w:rsidP="00EE14B9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3,093,859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3,093,859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3,093,859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666096" w:rsidRPr="00F84E84" w:rsidRDefault="00666096" w:rsidP="00EE14B9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666096" w:rsidRPr="00F84E84" w:rsidRDefault="00666096" w:rsidP="00EE14B9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347,200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206,257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553,457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666096" w:rsidRPr="00F84E84" w:rsidRDefault="004657E7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206,257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666096" w:rsidRPr="00F84E84" w:rsidRDefault="004657E7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759,714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:rsidR="00666096" w:rsidRPr="00F84E84" w:rsidRDefault="00666096" w:rsidP="00EE14B9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666096" w:rsidRPr="00F84E84" w:rsidRDefault="00666096" w:rsidP="00EE14B9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1 มกราคม 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2,746,659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2,540,402</w:t>
            </w:r>
          </w:p>
        </w:tc>
      </w:tr>
      <w:tr w:rsidR="00666096" w:rsidRPr="00F84E84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66096" w:rsidRPr="00F84E84" w:rsidRDefault="00004F47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2,334,145</w:t>
            </w:r>
          </w:p>
        </w:tc>
      </w:tr>
    </w:tbl>
    <w:p w:rsidR="00666096" w:rsidRDefault="00666096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24"/>
          <w:szCs w:val="24"/>
        </w:rPr>
      </w:pPr>
    </w:p>
    <w:p w:rsidR="00666096" w:rsidRDefault="00666096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24"/>
          <w:szCs w:val="24"/>
        </w:rPr>
      </w:pPr>
    </w:p>
    <w:p w:rsidR="004D453F" w:rsidRPr="00830C55" w:rsidRDefault="009C743B" w:rsidP="004D453F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C743B">
        <w:rPr>
          <w:rFonts w:ascii="Angsana New" w:hAnsi="Angsana New"/>
          <w:sz w:val="30"/>
          <w:szCs w:val="30"/>
          <w:cs/>
        </w:rPr>
        <w:lastRenderedPageBreak/>
        <w:t>เมื่อวันที่ 25 เมษายน 2557</w:t>
      </w:r>
      <w:r>
        <w:rPr>
          <w:rFonts w:ascii="Angsana New" w:hAnsi="Angsana New"/>
          <w:sz w:val="30"/>
          <w:szCs w:val="30"/>
        </w:rPr>
        <w:t xml:space="preserve"> </w:t>
      </w:r>
      <w:r w:rsidR="00324541">
        <w:rPr>
          <w:rFonts w:ascii="Angsana New" w:hAnsi="Angsana New" w:hint="cs"/>
          <w:sz w:val="30"/>
          <w:szCs w:val="30"/>
          <w:cs/>
        </w:rPr>
        <w:t>บริษัท อมรินทร์ เทเลวิชั่น จำกัด ซึ่งเป็น</w:t>
      </w:r>
      <w:r w:rsidR="004D453F" w:rsidRPr="005E5714">
        <w:rPr>
          <w:rFonts w:ascii="Angsana New" w:hAnsi="Angsana New" w:hint="cs"/>
          <w:sz w:val="30"/>
          <w:szCs w:val="30"/>
          <w:cs/>
        </w:rPr>
        <w:t>บริษัท</w:t>
      </w:r>
      <w:r w:rsidR="004D453F">
        <w:rPr>
          <w:rFonts w:ascii="Angsana New" w:hAnsi="Angsana New" w:hint="cs"/>
          <w:sz w:val="30"/>
          <w:szCs w:val="30"/>
          <w:cs/>
        </w:rPr>
        <w:t>ย่อย</w:t>
      </w:r>
      <w:r w:rsidR="004D453F" w:rsidRPr="005E5714">
        <w:rPr>
          <w:rFonts w:ascii="Angsana New" w:hAnsi="Angsana New"/>
          <w:sz w:val="30"/>
          <w:szCs w:val="30"/>
          <w:cs/>
        </w:rPr>
        <w:t>ได้รับใบอนุญาตให้ใช้คลื่นความถี่</w:t>
      </w:r>
      <w:r w:rsidR="004D453F" w:rsidRPr="00324541">
        <w:rPr>
          <w:rFonts w:ascii="Angsana New" w:hAnsi="Angsana New" w:hint="cs"/>
          <w:spacing w:val="-6"/>
          <w:sz w:val="30"/>
          <w:szCs w:val="30"/>
          <w:cs/>
        </w:rPr>
        <w:t>เพื่อให้บริการโทรทัศน์</w:t>
      </w:r>
      <w:r w:rsidR="004D453F" w:rsidRPr="00324541">
        <w:rPr>
          <w:rFonts w:ascii="Angsana New" w:hAnsi="Angsana New"/>
          <w:spacing w:val="-6"/>
          <w:sz w:val="30"/>
          <w:szCs w:val="30"/>
          <w:cs/>
        </w:rPr>
        <w:t>ในระบบดิจิ</w:t>
      </w:r>
      <w:r w:rsidR="004D453F" w:rsidRPr="00324541">
        <w:rPr>
          <w:rFonts w:ascii="Angsana New" w:hAnsi="Angsana New" w:hint="cs"/>
          <w:spacing w:val="-6"/>
          <w:sz w:val="30"/>
          <w:szCs w:val="30"/>
          <w:cs/>
        </w:rPr>
        <w:t>ทัลประเภทบริการทางธุรกิจระดับชาติ หมวด</w:t>
      </w:r>
      <w:r w:rsidR="00746E5D">
        <w:rPr>
          <w:rFonts w:ascii="Angsana New" w:hAnsi="Angsana New" w:hint="cs"/>
          <w:spacing w:val="-6"/>
          <w:sz w:val="30"/>
          <w:szCs w:val="30"/>
          <w:cs/>
        </w:rPr>
        <w:t>หมู่</w:t>
      </w:r>
      <w:r w:rsidR="004D453F" w:rsidRPr="00324541">
        <w:rPr>
          <w:rFonts w:ascii="Angsana New" w:hAnsi="Angsana New" w:hint="cs"/>
          <w:spacing w:val="-6"/>
          <w:sz w:val="30"/>
          <w:szCs w:val="30"/>
          <w:cs/>
        </w:rPr>
        <w:t>ทั่วไป</w:t>
      </w:r>
      <w:r w:rsidR="00746E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D453F" w:rsidRPr="00324541">
        <w:rPr>
          <w:rFonts w:ascii="Angsana New" w:hAnsi="Angsana New" w:hint="cs"/>
          <w:spacing w:val="-6"/>
          <w:sz w:val="30"/>
          <w:szCs w:val="30"/>
          <w:cs/>
        </w:rPr>
        <w:t>แบบความคมชัดสูง</w:t>
      </w:r>
      <w:r>
        <w:rPr>
          <w:rFonts w:ascii="Angsana New" w:hAnsi="Angsana New"/>
          <w:sz w:val="30"/>
          <w:szCs w:val="30"/>
        </w:rPr>
        <w:t xml:space="preserve">               </w:t>
      </w:r>
      <w:r w:rsidR="004D453F">
        <w:rPr>
          <w:rFonts w:ascii="Angsana New" w:hAnsi="Angsana New" w:hint="cs"/>
          <w:sz w:val="30"/>
          <w:szCs w:val="30"/>
          <w:cs/>
        </w:rPr>
        <w:t>โดย</w:t>
      </w:r>
      <w:r w:rsidR="004D453F" w:rsidRPr="005E5714">
        <w:rPr>
          <w:rFonts w:ascii="Angsana New" w:hAnsi="Angsana New"/>
          <w:sz w:val="30"/>
          <w:szCs w:val="30"/>
          <w:cs/>
        </w:rPr>
        <w:t xml:space="preserve">มีระยะเวลา 15 ปี </w:t>
      </w:r>
      <w:r w:rsidR="004D453F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="004D453F">
        <w:rPr>
          <w:rFonts w:ascii="Angsana New" w:hAnsi="Angsana New"/>
          <w:sz w:val="30"/>
          <w:szCs w:val="30"/>
        </w:rPr>
        <w:t xml:space="preserve">25 </w:t>
      </w:r>
      <w:r w:rsidR="004D453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D453F">
        <w:rPr>
          <w:rFonts w:ascii="Angsana New" w:hAnsi="Angsana New"/>
          <w:sz w:val="30"/>
          <w:szCs w:val="30"/>
        </w:rPr>
        <w:t xml:space="preserve">2557 </w:t>
      </w:r>
      <w:r w:rsidR="004D453F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D453F">
        <w:rPr>
          <w:rFonts w:ascii="Angsana New" w:hAnsi="Angsana New"/>
          <w:sz w:val="30"/>
          <w:szCs w:val="30"/>
        </w:rPr>
        <w:t xml:space="preserve">24 </w:t>
      </w:r>
      <w:r w:rsidR="004D453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D453F">
        <w:rPr>
          <w:rFonts w:ascii="Angsana New" w:hAnsi="Angsana New"/>
          <w:sz w:val="30"/>
          <w:szCs w:val="30"/>
        </w:rPr>
        <w:t xml:space="preserve">2572 </w:t>
      </w:r>
      <w:r w:rsidR="004D453F" w:rsidRPr="005E5714">
        <w:rPr>
          <w:rFonts w:ascii="Angsana New" w:hAnsi="Angsana New"/>
          <w:spacing w:val="-6"/>
          <w:sz w:val="30"/>
          <w:szCs w:val="30"/>
          <w:cs/>
        </w:rPr>
        <w:t xml:space="preserve">ในราคาประมูลรวม </w:t>
      </w:r>
      <w:r w:rsidR="004D453F" w:rsidRPr="005E5714">
        <w:rPr>
          <w:rFonts w:ascii="Angsana New" w:hAnsi="Angsana New"/>
          <w:spacing w:val="-6"/>
          <w:sz w:val="30"/>
          <w:szCs w:val="30"/>
        </w:rPr>
        <w:t>3,320</w:t>
      </w:r>
      <w:r w:rsidR="00324541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877535">
        <w:rPr>
          <w:rFonts w:ascii="Angsana New" w:hAnsi="Angsana New"/>
          <w:spacing w:val="-6"/>
          <w:sz w:val="30"/>
          <w:szCs w:val="30"/>
          <w:cs/>
        </w:rPr>
        <w:br/>
      </w:r>
      <w:r w:rsidR="004D453F" w:rsidRPr="005E5714">
        <w:rPr>
          <w:rFonts w:ascii="Angsana New" w:hAnsi="Angsana New" w:hint="cs"/>
          <w:spacing w:val="-6"/>
          <w:sz w:val="30"/>
          <w:szCs w:val="30"/>
          <w:cs/>
        </w:rPr>
        <w:t>(ไม่รวมภาษีมูลค</w:t>
      </w:r>
      <w:r w:rsidR="004D453F">
        <w:rPr>
          <w:rFonts w:ascii="Angsana New" w:hAnsi="Angsana New" w:hint="cs"/>
          <w:spacing w:val="-6"/>
          <w:sz w:val="30"/>
          <w:szCs w:val="30"/>
          <w:cs/>
        </w:rPr>
        <w:t>่าเพิ่ม) โดย</w:t>
      </w:r>
      <w:r w:rsidR="004D453F" w:rsidRPr="005E5714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4D453F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="004D453F" w:rsidRPr="005E5714">
        <w:rPr>
          <w:rFonts w:ascii="Angsana New" w:hAnsi="Angsana New" w:hint="cs"/>
          <w:sz w:val="30"/>
          <w:szCs w:val="30"/>
          <w:cs/>
        </w:rPr>
        <w:t>จะต้องชำระค่าธรรมเนียมใบอนุญาต</w:t>
      </w:r>
      <w:r w:rsidR="004D453F">
        <w:rPr>
          <w:rFonts w:ascii="Angsana New" w:hAnsi="Angsana New" w:hint="cs"/>
          <w:sz w:val="30"/>
          <w:szCs w:val="30"/>
          <w:cs/>
        </w:rPr>
        <w:t xml:space="preserve">ดังกล่าวให้กับสำนักงานคณะกรรมการกิจการกระจายเสียง กิจการโทรทัศน์และกิจการโทรคมนาคมแห่งชาติ (“สำนักงาน กสทช.”) </w:t>
      </w:r>
      <w:r w:rsidR="004D453F" w:rsidRPr="005E5714">
        <w:rPr>
          <w:rFonts w:ascii="Angsana New" w:hAnsi="Angsana New" w:hint="cs"/>
          <w:sz w:val="30"/>
          <w:szCs w:val="30"/>
          <w:cs/>
        </w:rPr>
        <w:t xml:space="preserve">ภายใน </w:t>
      </w:r>
      <w:r w:rsidR="004D453F" w:rsidRPr="005E5714">
        <w:rPr>
          <w:rFonts w:ascii="Angsana New" w:hAnsi="Angsana New"/>
          <w:sz w:val="30"/>
          <w:szCs w:val="30"/>
        </w:rPr>
        <w:t xml:space="preserve">5 </w:t>
      </w:r>
      <w:r w:rsidR="004D453F" w:rsidRPr="005E5714">
        <w:rPr>
          <w:rFonts w:ascii="Angsana New" w:hAnsi="Angsana New" w:hint="cs"/>
          <w:sz w:val="30"/>
          <w:szCs w:val="30"/>
          <w:cs/>
        </w:rPr>
        <w:t xml:space="preserve">ปี </w:t>
      </w:r>
    </w:p>
    <w:p w:rsidR="00B55C4B" w:rsidRPr="009C743B" w:rsidRDefault="00B55C4B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154C5E" w:rsidRDefault="00154C5E" w:rsidP="00154C5E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652378">
        <w:rPr>
          <w:rFonts w:ascii="Angsana New" w:hAnsi="Angsana New"/>
          <w:sz w:val="30"/>
          <w:szCs w:val="30"/>
          <w:cs/>
        </w:rPr>
        <w:t>เมื่อวันที่ 20 ธันวาคม 2559 คณะรักษาความสงบแห่งชาติ (</w:t>
      </w:r>
      <w:r w:rsidRPr="00652378">
        <w:rPr>
          <w:rFonts w:ascii="Angsana New" w:hAnsi="Angsana New"/>
          <w:sz w:val="30"/>
          <w:szCs w:val="30"/>
        </w:rPr>
        <w:t>“</w:t>
      </w:r>
      <w:r w:rsidRPr="00652378">
        <w:rPr>
          <w:rFonts w:ascii="Angsana New" w:hAnsi="Angsana New"/>
          <w:sz w:val="30"/>
          <w:szCs w:val="30"/>
          <w:cs/>
        </w:rPr>
        <w:t>คสช.</w:t>
      </w:r>
      <w:r w:rsidRPr="00652378">
        <w:rPr>
          <w:rFonts w:ascii="Angsana New" w:hAnsi="Angsana New"/>
          <w:sz w:val="30"/>
          <w:szCs w:val="30"/>
        </w:rPr>
        <w:t xml:space="preserve">”) </w:t>
      </w:r>
      <w:r w:rsidRPr="00652378">
        <w:rPr>
          <w:rFonts w:ascii="Angsana New" w:hAnsi="Angsana New"/>
          <w:sz w:val="30"/>
          <w:szCs w:val="30"/>
          <w:cs/>
        </w:rPr>
        <w:t>ออกคำสั่งตามมาตรา 44 เรื่อง มาตรการส่งเสริมการประกอบกิจการวิทยุกระจายเสียง วิทยุโทรทัศน์ และกิจการโทรคมนาคม เพื่อประโยชน์สาธารณะ โดยให้ผู้รับใบอนุญาตรายใดที่ไม่สามารถปฏิบัติตามหลักเกณฑ์การชำระค่าธรรมเนียมใบอนุญาตในส่วนที่เหลือตั้งแต่งวดที่สี่เป็นต้นไป ตามหลักเกณฑ์ วิธีการ และเงื่อนไขที่กำหนดเริ่มแรก แจ้งเป็นหนังสือไปยังสำนักงาน กสทช. ล่วงหน้าก่อนวันครบกำหนดชำระค่าธรรมเนียมใบอนุญาตตามที่กำหนดไว้ในประกาศ ในกรณีที่สำนักงาน กสทช. พิจารณาแล้วเห็นเป็นการสมควรก็ให้ผู้รับใบอนุญาตรายนั้นชำระค่าธรรมเนียมใบอนุญาตในส่วนที่เหลือทั้งหมดตามหลักเกณฑ์ วิธีการ และเงื่อนไขที่กำหนดไว้ในคำสั่งนี้ ซึ่งกำหนดให้ขยายการชำระค่าธรรมเนียมใบอนุญาตในส่วนที่เหลือ 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652378">
        <w:rPr>
          <w:rFonts w:ascii="Angsana New" w:hAnsi="Angsana New"/>
          <w:sz w:val="30"/>
          <w:szCs w:val="30"/>
          <w:cs/>
        </w:rPr>
        <w:t>ได้รับหนังสือ</w:t>
      </w:r>
      <w:r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>
        <w:rPr>
          <w:rFonts w:ascii="Angsana New" w:hAnsi="Angsana New"/>
          <w:sz w:val="30"/>
          <w:szCs w:val="30"/>
        </w:rPr>
        <w:t xml:space="preserve">29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2560 </w:t>
      </w:r>
      <w:r w:rsidRPr="00652378">
        <w:rPr>
          <w:rFonts w:ascii="Angsana New" w:hAnsi="Angsana New"/>
          <w:sz w:val="30"/>
          <w:szCs w:val="30"/>
          <w:cs/>
        </w:rPr>
        <w:t>จากสำนักงาน กสทช. เห็นชอบให้บริษัท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652378">
        <w:rPr>
          <w:rFonts w:ascii="Angsana New" w:hAnsi="Angsana New"/>
          <w:sz w:val="30"/>
          <w:szCs w:val="30"/>
          <w:cs/>
        </w:rPr>
        <w:t>ชำระค่าธรรมเนียมใบอนุญาตในส่วนที่เหลือทั้งหมดพร้อมทั้งดอกเบี้ย ตามหลักเกณฑ์ วิธีการ และเงื่อนไขที่กำหนดไว้ในบัญชีท้ายคำสั่งดังกล่าว</w:t>
      </w:r>
    </w:p>
    <w:p w:rsidR="00154C5E" w:rsidRPr="009C743B" w:rsidRDefault="00154C5E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154C5E" w:rsidRPr="00414DD5" w:rsidRDefault="00154C5E" w:rsidP="00154C5E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414DD5">
        <w:rPr>
          <w:rFonts w:ascii="Angsana New" w:hAnsi="Angsana New" w:hint="cs"/>
          <w:sz w:val="30"/>
          <w:szCs w:val="30"/>
          <w:cs/>
        </w:rPr>
        <w:t>รายละเอียด</w:t>
      </w:r>
      <w:r>
        <w:rPr>
          <w:rFonts w:ascii="Angsana New" w:hAnsi="Angsana New" w:hint="cs"/>
          <w:sz w:val="30"/>
          <w:szCs w:val="30"/>
          <w:cs/>
        </w:rPr>
        <w:t>การชำระค่าธรรมเนียมใบอนุญาตของบริษัท</w:t>
      </w:r>
      <w:r w:rsidR="00BB1347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>ให้กับสำนักงาน กสทช.</w:t>
      </w:r>
      <w:r w:rsidR="009C743B">
        <w:rPr>
          <w:rFonts w:ascii="Angsana New" w:hAnsi="Angsana New"/>
          <w:sz w:val="30"/>
          <w:szCs w:val="30"/>
        </w:rPr>
        <w:t xml:space="preserve"> </w:t>
      </w:r>
      <w:r w:rsidR="009C743B">
        <w:rPr>
          <w:rFonts w:ascii="Angsana New" w:hAnsi="Angsana New" w:hint="cs"/>
          <w:sz w:val="30"/>
          <w:szCs w:val="30"/>
          <w:cs/>
        </w:rPr>
        <w:t xml:space="preserve">ตามที่ได้รับความเห็นชอบจาก </w:t>
      </w:r>
      <w:r w:rsidR="00EA53B7">
        <w:rPr>
          <w:rFonts w:ascii="Angsana New" w:hAnsi="Angsana New" w:hint="cs"/>
          <w:sz w:val="30"/>
          <w:szCs w:val="30"/>
          <w:cs/>
        </w:rPr>
        <w:t xml:space="preserve">สำนักงาน </w:t>
      </w:r>
      <w:r w:rsidR="009C743B">
        <w:rPr>
          <w:rFonts w:ascii="Angsana New" w:hAnsi="Angsana New" w:hint="cs"/>
          <w:sz w:val="30"/>
          <w:szCs w:val="30"/>
          <w:cs/>
        </w:rPr>
        <w:t>กสทช</w:t>
      </w:r>
      <w:r w:rsidR="009C743B">
        <w:rPr>
          <w:rFonts w:ascii="Angsana New" w:hAnsi="Angsana New"/>
          <w:sz w:val="30"/>
          <w:szCs w:val="30"/>
        </w:rPr>
        <w:t xml:space="preserve">. </w:t>
      </w:r>
      <w:r w:rsidR="009C743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C743B">
        <w:rPr>
          <w:rFonts w:ascii="Angsana New" w:hAnsi="Angsana New"/>
          <w:sz w:val="30"/>
          <w:szCs w:val="30"/>
        </w:rPr>
        <w:t xml:space="preserve">29 </w:t>
      </w:r>
      <w:r w:rsidR="009C743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743B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54C5E" w:rsidRPr="009C743B" w:rsidRDefault="00154C5E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green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920"/>
        <w:gridCol w:w="1332"/>
      </w:tblGrid>
      <w:tr w:rsidR="00154C5E" w:rsidRPr="005E5714" w:rsidTr="00F77A13">
        <w:trPr>
          <w:trHeight w:val="254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:rsidR="00154C5E" w:rsidRPr="000E22F2" w:rsidRDefault="00154C5E" w:rsidP="005C65D0">
            <w:pPr>
              <w:spacing w:line="240" w:lineRule="auto"/>
              <w:ind w:right="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22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22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54C5E" w:rsidRPr="005E5714" w:rsidTr="00F77A13">
        <w:trPr>
          <w:trHeight w:val="182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1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นับแต่วันที่ได้รับหนังสือแจ้งการเป็นผู้ชนะการประมูล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936.0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2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นับแต่วันครบกำหนดระยะเวลา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3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2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4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3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256.5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5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4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256.5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 w:rsidRPr="000E22F2">
              <w:rPr>
                <w:rFonts w:ascii="Angsana New" w:hAnsi="Angsana New"/>
                <w:sz w:val="30"/>
                <w:szCs w:val="30"/>
              </w:rPr>
              <w:t>6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 w:rsidRPr="000E22F2">
              <w:rPr>
                <w:rFonts w:ascii="Angsana New" w:hAnsi="Angsana New"/>
                <w:sz w:val="30"/>
                <w:szCs w:val="30"/>
              </w:rPr>
              <w:t>5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E22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22F2">
              <w:rPr>
                <w:rFonts w:ascii="Angsana New" w:hAnsi="Angsana New" w:hint="cs"/>
                <w:sz w:val="30"/>
                <w:szCs w:val="30"/>
                <w:cs/>
              </w:rPr>
              <w:t>วัน นับแต่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วันครบกำหนดระยะเวลา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E22F2">
              <w:rPr>
                <w:rFonts w:ascii="Angsana New" w:hAnsi="Angsana New"/>
                <w:sz w:val="30"/>
                <w:szCs w:val="30"/>
                <w:cs/>
              </w:rPr>
              <w:t xml:space="preserve"> ปี ที่ได้รับใบอนุญาต</w:t>
            </w:r>
            <w:r w:rsidRPr="000E22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181.0</w:t>
            </w:r>
          </w:p>
        </w:tc>
      </w:tr>
      <w:tr w:rsidR="00154C5E" w:rsidRPr="005E5714" w:rsidTr="00F77A13">
        <w:trPr>
          <w:trHeight w:val="397"/>
        </w:trPr>
        <w:tc>
          <w:tcPr>
            <w:tcW w:w="7920" w:type="dxa"/>
          </w:tcPr>
          <w:p w:rsidR="00154C5E" w:rsidRPr="000E22F2" w:rsidRDefault="00154C5E" w:rsidP="005C65D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2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154C5E" w:rsidRPr="000E22F2" w:rsidRDefault="00603BB7" w:rsidP="005C65D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3,320.0</w:t>
            </w:r>
          </w:p>
        </w:tc>
      </w:tr>
    </w:tbl>
    <w:p w:rsidR="00154C5E" w:rsidRPr="009C743B" w:rsidRDefault="00154C5E" w:rsidP="00B5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E46F27" w:rsidRPr="000D771E" w:rsidRDefault="00E46F27" w:rsidP="00E46F27">
      <w:pPr>
        <w:spacing w:line="240" w:lineRule="auto"/>
        <w:ind w:left="567" w:right="-29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4E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A4EFD">
        <w:rPr>
          <w:rFonts w:ascii="Angsana New" w:hAnsi="Angsana New"/>
          <w:sz w:val="30"/>
          <w:szCs w:val="30"/>
        </w:rPr>
        <w:t>3</w:t>
      </w:r>
      <w:r w:rsidR="00B077C2">
        <w:rPr>
          <w:rFonts w:ascii="Angsana New" w:hAnsi="Angsana New"/>
          <w:sz w:val="30"/>
          <w:szCs w:val="30"/>
        </w:rPr>
        <w:t xml:space="preserve">1 </w:t>
      </w:r>
      <w:r w:rsidR="00B077C2">
        <w:rPr>
          <w:rFonts w:ascii="Angsana New" w:hAnsi="Angsana New" w:hint="cs"/>
          <w:sz w:val="30"/>
          <w:szCs w:val="30"/>
          <w:cs/>
        </w:rPr>
        <w:t>ธันวาคม</w:t>
      </w:r>
      <w:r w:rsidRPr="00DA4EFD">
        <w:rPr>
          <w:rFonts w:ascii="Angsana New" w:hAnsi="Angsana New" w:hint="cs"/>
          <w:sz w:val="30"/>
          <w:szCs w:val="30"/>
          <w:cs/>
        </w:rPr>
        <w:t xml:space="preserve"> </w:t>
      </w:r>
      <w:r w:rsidRPr="00DA4EFD">
        <w:rPr>
          <w:rFonts w:ascii="Angsana New" w:hAnsi="Angsana New"/>
          <w:sz w:val="30"/>
          <w:szCs w:val="30"/>
        </w:rPr>
        <w:t>2560</w:t>
      </w:r>
      <w:r w:rsidRPr="00DA4EFD">
        <w:rPr>
          <w:rFonts w:ascii="Angsana New" w:hAnsi="Angsana New" w:hint="cs"/>
          <w:sz w:val="30"/>
          <w:szCs w:val="30"/>
          <w:cs/>
        </w:rPr>
        <w:t xml:space="preserve"> บริษัทย่อยมียอดคงเหลือของ</w:t>
      </w:r>
      <w:r w:rsidRPr="00DA4EFD">
        <w:rPr>
          <w:rFonts w:ascii="Angsana New" w:hAnsi="Angsana New"/>
          <w:sz w:val="30"/>
          <w:szCs w:val="30"/>
          <w:cs/>
        </w:rPr>
        <w:t>หนังสือค้ำประกันจากสถาบันการเงินที่ได้วางไว้</w:t>
      </w:r>
      <w:r w:rsidRPr="00DA4EFD">
        <w:rPr>
          <w:rFonts w:ascii="Angsana New" w:hAnsi="Angsana New" w:hint="cs"/>
          <w:sz w:val="30"/>
          <w:szCs w:val="30"/>
          <w:cs/>
        </w:rPr>
        <w:t>เพื่อค้ำประกันการชำระเงินค่าธรรมเนียมส่วนที่เหลือให้กับส</w:t>
      </w:r>
      <w:r>
        <w:rPr>
          <w:rFonts w:ascii="Angsana New" w:hAnsi="Angsana New" w:hint="cs"/>
          <w:sz w:val="30"/>
          <w:szCs w:val="30"/>
          <w:cs/>
        </w:rPr>
        <w:t>ำนักงาน กสทช. จำน</w:t>
      </w:r>
      <w:r w:rsidRPr="00B710DC">
        <w:rPr>
          <w:rFonts w:ascii="Angsana New" w:hAnsi="Angsana New" w:hint="cs"/>
          <w:sz w:val="30"/>
          <w:szCs w:val="30"/>
          <w:cs/>
        </w:rPr>
        <w:t>วน</w:t>
      </w:r>
      <w:r w:rsidRPr="00B710DC">
        <w:rPr>
          <w:rFonts w:ascii="Angsana New" w:hAnsi="Angsana New"/>
          <w:sz w:val="30"/>
          <w:szCs w:val="30"/>
        </w:rPr>
        <w:t xml:space="preserve"> 1,049.14  </w:t>
      </w:r>
      <w:r w:rsidRPr="00B710DC">
        <w:rPr>
          <w:rFonts w:ascii="Angsana New" w:hAnsi="Angsana New" w:hint="cs"/>
          <w:sz w:val="30"/>
          <w:szCs w:val="30"/>
          <w:cs/>
        </w:rPr>
        <w:t>ล้</w:t>
      </w:r>
      <w:r w:rsidRPr="00DA4EFD">
        <w:rPr>
          <w:rFonts w:ascii="Angsana New" w:hAnsi="Angsana New" w:hint="cs"/>
          <w:sz w:val="30"/>
          <w:szCs w:val="30"/>
          <w:cs/>
        </w:rPr>
        <w:t>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0D771E">
        <w:rPr>
          <w:rFonts w:ascii="Angsana New" w:hAnsi="Angsana New"/>
          <w:i/>
          <w:iCs/>
          <w:sz w:val="30"/>
          <w:szCs w:val="30"/>
        </w:rPr>
        <w:t>(</w:t>
      </w:r>
      <w:r w:rsidR="00B077C2">
        <w:rPr>
          <w:rFonts w:ascii="Angsana New" w:hAnsi="Angsana New"/>
          <w:i/>
          <w:iCs/>
          <w:sz w:val="30"/>
          <w:szCs w:val="30"/>
        </w:rPr>
        <w:t>2559:</w:t>
      </w:r>
      <w:r w:rsidR="00B077C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0D771E">
        <w:rPr>
          <w:rFonts w:ascii="Angsana New" w:hAnsi="Angsana New"/>
          <w:i/>
          <w:iCs/>
          <w:sz w:val="30"/>
          <w:szCs w:val="30"/>
        </w:rPr>
        <w:t>1,323.59</w:t>
      </w:r>
      <w:r w:rsidRPr="000D771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:rsidR="00B077C2" w:rsidRPr="00F84E84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4E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การพิจารณาการด้อยค่าของใบอนุญาตให้ใช้คลื่นความถี่และประกอบกิจการโทรทัศน์</w:t>
      </w:r>
      <w:r w:rsidR="009C743B">
        <w:rPr>
          <w:rFonts w:ascii="Angsana New" w:hAnsi="Angsana New" w:hint="cs"/>
          <w:i/>
          <w:iCs/>
          <w:sz w:val="30"/>
          <w:szCs w:val="30"/>
          <w:cs/>
        </w:rPr>
        <w:t>ในงบการเงินรวมและ          เงินลงทุนในบริษัทย่อยในงบการเงินเฉพาะกิจการ</w:t>
      </w:r>
    </w:p>
    <w:p w:rsidR="00B077C2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017DA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4E84">
        <w:rPr>
          <w:rFonts w:ascii="Angsana New" w:hAnsi="Angsana New" w:hint="cs"/>
          <w:sz w:val="30"/>
          <w:szCs w:val="30"/>
          <w:cs/>
        </w:rPr>
        <w:t>ผู้บริหารของบริษัท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F84E84">
        <w:rPr>
          <w:rFonts w:ascii="Angsana New" w:hAnsi="Angsana New" w:hint="cs"/>
          <w:sz w:val="30"/>
          <w:szCs w:val="30"/>
          <w:cs/>
        </w:rPr>
        <w:t>ด้ทดสอบการด้อยค่าของมูลค่าตามบัญชีของใบอนุญาตให้ใช้คลื่นความถี่และประกอบกิจการโทรทัศน์</w:t>
      </w:r>
      <w:r w:rsidR="009C743B">
        <w:rPr>
          <w:rFonts w:ascii="Angsana New" w:hAnsi="Angsana New" w:hint="cs"/>
          <w:sz w:val="30"/>
          <w:szCs w:val="30"/>
          <w:cs/>
        </w:rPr>
        <w:t xml:space="preserve">ในงบการเงินรวมและเงินลงทุนในบริษัทย่อยในงบการเงินเฉพาะกิจการ </w:t>
      </w:r>
      <w:r w:rsidRPr="00F84E84">
        <w:rPr>
          <w:rFonts w:ascii="Angsana New" w:hAnsi="Angsana New" w:hint="cs"/>
          <w:sz w:val="30"/>
          <w:szCs w:val="30"/>
          <w:cs/>
        </w:rPr>
        <w:t>โดยมูลค่าที่คาดว่าจะได้รับคืนพิจารณาจากมูลค่าจากการใช้</w:t>
      </w:r>
      <w:r w:rsidR="009C743B">
        <w:rPr>
          <w:rFonts w:ascii="Angsana New" w:hAnsi="Angsana New" w:hint="cs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ซึ่งประมาณจากการคิดลดกระแสเงินสดที่คาดว่าจะได้รับในอนาคตที่เกิดขึ้นจากการใช้สินทรัพย์นั้น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โดยประมาณการตามแผนการดำเนินธุรกิจ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077C2" w:rsidRDefault="003017DA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ข้อสมมติ</w:t>
      </w:r>
      <w:r w:rsidR="009C743B">
        <w:rPr>
          <w:rFonts w:ascii="Angsana New" w:hAnsi="Angsana New" w:hint="cs"/>
          <w:sz w:val="30"/>
          <w:szCs w:val="30"/>
          <w:cs/>
        </w:rPr>
        <w:t>หลัก</w:t>
      </w:r>
      <w:r w:rsidRPr="003017DA">
        <w:rPr>
          <w:rFonts w:ascii="Angsana New" w:hAnsi="Angsana New"/>
          <w:sz w:val="30"/>
          <w:szCs w:val="30"/>
          <w:cs/>
        </w:rPr>
        <w:t>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:rsidR="003017DA" w:rsidRDefault="003017DA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9C743B" w:rsidRPr="001C2CB4" w:rsidTr="009C743B">
        <w:trPr>
          <w:tblHeader/>
        </w:trPr>
        <w:tc>
          <w:tcPr>
            <w:tcW w:w="7200" w:type="dxa"/>
          </w:tcPr>
          <w:p w:rsidR="009C743B" w:rsidRPr="006E4BD6" w:rsidRDefault="009C743B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:rsidR="009C743B" w:rsidRPr="009C743B" w:rsidRDefault="009C743B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C74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:rsidR="009C743B" w:rsidRPr="009C743B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43B" w:rsidRPr="001C2CB4" w:rsidTr="009C743B">
        <w:trPr>
          <w:tblHeader/>
        </w:trPr>
        <w:tc>
          <w:tcPr>
            <w:tcW w:w="7200" w:type="dxa"/>
          </w:tcPr>
          <w:p w:rsidR="009C743B" w:rsidRPr="006E4BD6" w:rsidRDefault="009C743B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:rsidR="009C743B" w:rsidRPr="006E4BD6" w:rsidRDefault="009C743B" w:rsidP="00E83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C743B" w:rsidRPr="001C2CB4" w:rsidTr="009C743B">
        <w:tc>
          <w:tcPr>
            <w:tcW w:w="7200" w:type="dxa"/>
            <w:shd w:val="clear" w:color="auto" w:fill="auto"/>
          </w:tcPr>
          <w:p w:rsidR="009C743B" w:rsidRPr="006E4BD6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9C743B" w:rsidRPr="009C743B" w:rsidRDefault="009C743B" w:rsidP="009C743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C74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C743B" w:rsidRPr="001C2CB4" w:rsidTr="009C743B">
        <w:tc>
          <w:tcPr>
            <w:tcW w:w="7200" w:type="dxa"/>
            <w:shd w:val="clear" w:color="auto" w:fill="auto"/>
          </w:tcPr>
          <w:p w:rsidR="009C743B" w:rsidRPr="006E4BD6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0" w:type="dxa"/>
            <w:vAlign w:val="bottom"/>
          </w:tcPr>
          <w:p w:rsidR="009C743B" w:rsidRPr="003017DA" w:rsidRDefault="009C743B" w:rsidP="009C743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12.00</w:t>
            </w:r>
          </w:p>
        </w:tc>
      </w:tr>
      <w:tr w:rsidR="009C743B" w:rsidRPr="001C2CB4" w:rsidTr="009C743B">
        <w:tc>
          <w:tcPr>
            <w:tcW w:w="7200" w:type="dxa"/>
            <w:shd w:val="clear" w:color="auto" w:fill="auto"/>
          </w:tcPr>
          <w:p w:rsidR="009C743B" w:rsidRPr="006E4BD6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980" w:type="dxa"/>
            <w:vAlign w:val="bottom"/>
          </w:tcPr>
          <w:p w:rsidR="009C743B" w:rsidRDefault="009C743B" w:rsidP="009C743B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3.00</w:t>
            </w:r>
          </w:p>
        </w:tc>
      </w:tr>
    </w:tbl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077C2" w:rsidRPr="00F84E84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4E84">
        <w:rPr>
          <w:rFonts w:ascii="Angsana New" w:hAnsi="Angsana New" w:hint="cs"/>
          <w:sz w:val="30"/>
          <w:szCs w:val="30"/>
          <w:cs/>
        </w:rPr>
        <w:t>ข้อสมมติเหล่านี้มาจาก</w:t>
      </w:r>
      <w:r>
        <w:rPr>
          <w:rFonts w:ascii="Angsana New" w:hAnsi="Angsana New" w:hint="cs"/>
          <w:sz w:val="30"/>
          <w:szCs w:val="30"/>
          <w:cs/>
        </w:rPr>
        <w:t>ดุลยพินิจของผู้บริหารของบริษัท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และอยู่บนพื้นฐานของประสบการณ์ในอดีตและแผนการดำเนินธุรกิจ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รวมถึงการคาดการณ์ในอนาคตที่เชื่อว่าสมเหตุสมผลในสถานการณ์ปัจจุบัน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โดยหากมีการเปลี่ยนแปลงของข้อมูล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หรือมีข้อมูลใหม่ที่ชัดเจนขึ้น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อาจทำให้เกิดผลกระทบต่อการเปลี่ยนแปลงของข้อสมมติ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คิดลดตลอดจนความอ่อนไหวของข้อสมมุติต่อมูลค่าที่คาดว่าจะได้รับคืน</w:t>
      </w:r>
    </w:p>
    <w:p w:rsidR="00B077C2" w:rsidRPr="00FE0AF4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077C2" w:rsidRDefault="00B077C2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4E84">
        <w:rPr>
          <w:rFonts w:ascii="Angsana New" w:hAnsi="Angsana New" w:hint="cs"/>
          <w:sz w:val="30"/>
          <w:szCs w:val="30"/>
          <w:cs/>
        </w:rPr>
        <w:t>จากการทดสอบการด้อยค่าดังกล่าว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มูลค่าที่คาดว่าจะได้รับคืนสูงกว่ามูลค่าตามบัญชี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="009C743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84E84">
        <w:rPr>
          <w:rFonts w:ascii="Angsana New" w:hAnsi="Angsana New" w:hint="cs"/>
          <w:sz w:val="30"/>
          <w:szCs w:val="30"/>
          <w:cs/>
        </w:rPr>
        <w:t>บริษัทจึง</w:t>
      </w:r>
      <w:r w:rsidR="009C743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84E84">
        <w:rPr>
          <w:rFonts w:ascii="Angsana New" w:hAnsi="Angsana New" w:hint="cs"/>
          <w:sz w:val="30"/>
          <w:szCs w:val="30"/>
          <w:cs/>
        </w:rPr>
        <w:t>ไม่รับรู้ขาดทุนจากการด้อยค่าในงบการเงินรวม</w:t>
      </w:r>
      <w:r w:rsidR="009C743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C743B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C743B" w:rsidRPr="00F84E84" w:rsidRDefault="009C743B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90068" w:rsidRDefault="00B90068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16</w:t>
      </w:r>
      <w:r w:rsidRPr="00FE2C1F">
        <w:rPr>
          <w:rFonts w:ascii="Angsana New" w:hAnsi="Angsana New"/>
          <w:b/>
          <w:sz w:val="30"/>
          <w:szCs w:val="30"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ลิขสิทธิ์หนังสือ</w:t>
      </w:r>
    </w:p>
    <w:p w:rsidR="00B90068" w:rsidRDefault="00B90068" w:rsidP="00B077C2">
      <w:pPr>
        <w:tabs>
          <w:tab w:val="clear" w:pos="454"/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60"/>
        <w:gridCol w:w="1170"/>
        <w:gridCol w:w="254"/>
        <w:gridCol w:w="1186"/>
      </w:tblGrid>
      <w:tr w:rsidR="00A634B2" w:rsidRPr="0033661A" w:rsidTr="00EE14B9">
        <w:trPr>
          <w:cantSplit/>
        </w:trPr>
        <w:tc>
          <w:tcPr>
            <w:tcW w:w="513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634B2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</w:p>
          <w:p w:rsidR="00A634B2" w:rsidRPr="0033661A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4B2" w:rsidRPr="0033661A" w:rsidTr="006D2AE7">
        <w:trPr>
          <w:cantSplit/>
        </w:trPr>
        <w:tc>
          <w:tcPr>
            <w:tcW w:w="513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A634B2" w:rsidRPr="00816C1D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634B2" w:rsidRPr="0033661A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661A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54" w:type="dxa"/>
          </w:tcPr>
          <w:p w:rsidR="00A634B2" w:rsidRPr="0033661A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:rsidR="00A634B2" w:rsidRPr="0033661A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661A">
              <w:rPr>
                <w:rFonts w:asciiTheme="majorBidi" w:hAnsiTheme="majorBidi" w:cstheme="majorBidi"/>
                <w:bCs/>
                <w:sz w:val="30"/>
                <w:szCs w:val="30"/>
              </w:rPr>
              <w:t>2559</w:t>
            </w:r>
          </w:p>
        </w:tc>
      </w:tr>
      <w:tr w:rsidR="00A634B2" w:rsidRPr="0033661A" w:rsidTr="00EE14B9">
        <w:trPr>
          <w:cantSplit/>
        </w:trPr>
        <w:tc>
          <w:tcPr>
            <w:tcW w:w="5130" w:type="dxa"/>
          </w:tcPr>
          <w:p w:rsidR="00A634B2" w:rsidRPr="0033661A" w:rsidRDefault="00A634B2" w:rsidP="00EE14B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634B2" w:rsidRPr="0033661A" w:rsidRDefault="00A634B2" w:rsidP="00EE14B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A634B2" w:rsidRPr="0033661A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634B2" w:rsidRPr="0033661A" w:rsidRDefault="00A634B2" w:rsidP="00EE14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r w:rsidRPr="003366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34B2" w:rsidRPr="0033661A" w:rsidTr="006D2AE7">
        <w:trPr>
          <w:cantSplit/>
        </w:trPr>
        <w:tc>
          <w:tcPr>
            <w:tcW w:w="5130" w:type="dxa"/>
          </w:tcPr>
          <w:p w:rsidR="00A634B2" w:rsidRPr="0033661A" w:rsidRDefault="00A634B2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:rsidR="00A634B2" w:rsidRPr="0033661A" w:rsidRDefault="00A634B2" w:rsidP="00EE14B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A634B2" w:rsidRPr="0033661A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634B2" w:rsidRPr="0033661A" w:rsidRDefault="005B3147" w:rsidP="005B314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3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29,339</w:t>
            </w:r>
          </w:p>
        </w:tc>
        <w:tc>
          <w:tcPr>
            <w:tcW w:w="254" w:type="dxa"/>
          </w:tcPr>
          <w:p w:rsidR="00A634B2" w:rsidRPr="0033661A" w:rsidRDefault="00A634B2" w:rsidP="00EE14B9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A634B2" w:rsidRPr="0033661A" w:rsidRDefault="00A634B2" w:rsidP="00A634B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32,383</w:t>
            </w:r>
          </w:p>
        </w:tc>
      </w:tr>
      <w:tr w:rsidR="00A634B2" w:rsidRPr="0033661A" w:rsidTr="006D2AE7">
        <w:trPr>
          <w:cantSplit/>
        </w:trPr>
        <w:tc>
          <w:tcPr>
            <w:tcW w:w="5130" w:type="dxa"/>
          </w:tcPr>
          <w:p w:rsidR="00A634B2" w:rsidRPr="0033661A" w:rsidRDefault="00A634B2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A634B2" w:rsidRPr="0033661A" w:rsidRDefault="00A634B2" w:rsidP="00EE14B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A634B2" w:rsidRPr="0033661A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634B2" w:rsidRPr="0033661A" w:rsidRDefault="006D2AE7" w:rsidP="00EE14B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24,113</w:t>
            </w:r>
          </w:p>
        </w:tc>
        <w:tc>
          <w:tcPr>
            <w:tcW w:w="254" w:type="dxa"/>
          </w:tcPr>
          <w:p w:rsidR="00A634B2" w:rsidRPr="0033661A" w:rsidRDefault="00A634B2" w:rsidP="00EE14B9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A634B2" w:rsidRPr="0033661A" w:rsidRDefault="00A634B2" w:rsidP="00A634B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39,139</w:t>
            </w:r>
          </w:p>
        </w:tc>
      </w:tr>
      <w:tr w:rsidR="00A634B2" w:rsidRPr="0033661A" w:rsidTr="006D2AE7">
        <w:trPr>
          <w:cantSplit/>
        </w:trPr>
        <w:tc>
          <w:tcPr>
            <w:tcW w:w="5130" w:type="dxa"/>
          </w:tcPr>
          <w:p w:rsidR="00A634B2" w:rsidRPr="0033661A" w:rsidRDefault="00A634B2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:rsidR="00A634B2" w:rsidRPr="0033661A" w:rsidRDefault="00A634B2" w:rsidP="00EE14B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A634B2" w:rsidRPr="0033661A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634B2" w:rsidRPr="0033661A" w:rsidRDefault="006D2AE7" w:rsidP="00EE14B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(19,742</w:t>
            </w:r>
            <w:r w:rsidR="005B3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4" w:type="dxa"/>
          </w:tcPr>
          <w:p w:rsidR="00A634B2" w:rsidRPr="0033661A" w:rsidRDefault="00A634B2" w:rsidP="00EE14B9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A634B2" w:rsidRDefault="00A634B2" w:rsidP="00A634B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(38,391)</w:t>
            </w:r>
          </w:p>
        </w:tc>
      </w:tr>
      <w:tr w:rsidR="00A634B2" w:rsidRPr="0033661A" w:rsidTr="006D2AE7">
        <w:trPr>
          <w:cantSplit/>
        </w:trPr>
        <w:tc>
          <w:tcPr>
            <w:tcW w:w="5130" w:type="dxa"/>
          </w:tcPr>
          <w:p w:rsidR="00A634B2" w:rsidRPr="0033661A" w:rsidRDefault="00A634B2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A634B2" w:rsidRPr="0033661A" w:rsidRDefault="00A634B2" w:rsidP="00EE14B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A634B2" w:rsidRPr="0033661A" w:rsidRDefault="00A634B2" w:rsidP="00EE14B9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634B2" w:rsidRPr="0033661A" w:rsidRDefault="005B3147" w:rsidP="00EE14B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(1,004)</w:t>
            </w:r>
          </w:p>
        </w:tc>
        <w:tc>
          <w:tcPr>
            <w:tcW w:w="254" w:type="dxa"/>
          </w:tcPr>
          <w:p w:rsidR="00A634B2" w:rsidRPr="0033661A" w:rsidRDefault="00A634B2" w:rsidP="00EE14B9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:rsidR="00A634B2" w:rsidRDefault="00A634B2" w:rsidP="00A634B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(3,792)</w:t>
            </w:r>
          </w:p>
        </w:tc>
      </w:tr>
      <w:tr w:rsidR="00A634B2" w:rsidRPr="00E906D3" w:rsidTr="006D2AE7">
        <w:trPr>
          <w:cantSplit/>
        </w:trPr>
        <w:tc>
          <w:tcPr>
            <w:tcW w:w="5130" w:type="dxa"/>
          </w:tcPr>
          <w:p w:rsidR="00A634B2" w:rsidRPr="00816C1D" w:rsidRDefault="009F7E2F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A634B2" w:rsidRPr="00816C1D" w:rsidRDefault="00A634B2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A634B2" w:rsidRPr="00816C1D" w:rsidRDefault="00A634B2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634B2" w:rsidRPr="00816C1D" w:rsidRDefault="005B3147" w:rsidP="00EE14B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32,706</w:t>
            </w:r>
          </w:p>
        </w:tc>
        <w:tc>
          <w:tcPr>
            <w:tcW w:w="254" w:type="dxa"/>
          </w:tcPr>
          <w:p w:rsidR="00A634B2" w:rsidRPr="00816C1D" w:rsidRDefault="00A634B2" w:rsidP="00EE14B9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A634B2" w:rsidRPr="00816C1D" w:rsidRDefault="00A634B2" w:rsidP="00A634B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29,339</w:t>
            </w:r>
          </w:p>
        </w:tc>
      </w:tr>
    </w:tbl>
    <w:p w:rsidR="002D11C8" w:rsidRDefault="002D11C8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9C743B" w:rsidRPr="009C743B" w:rsidRDefault="009C743B" w:rsidP="009C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9C743B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การพิจารณาการด้อยค่าของลิขสิทธิ์หนังสือ</w:t>
      </w:r>
    </w:p>
    <w:p w:rsidR="009C743B" w:rsidRDefault="009C743B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4263CE" w:rsidRPr="004263CE" w:rsidRDefault="009C743B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4263CE" w:rsidRPr="004263CE">
        <w:rPr>
          <w:rFonts w:ascii="Angsana New" w:hAnsi="Angsana New"/>
          <w:sz w:val="30"/>
          <w:szCs w:val="30"/>
          <w:cs/>
          <w:lang w:val="en-GB"/>
        </w:rPr>
        <w:t>บริษัทได้ทดสอบการด้อยค่าและประมาณมูลค่าที่คาดว่าจะได้รับคืน</w:t>
      </w:r>
      <w:r>
        <w:rPr>
          <w:rFonts w:ascii="Angsana New" w:hAnsi="Angsana New" w:hint="cs"/>
          <w:sz w:val="30"/>
          <w:szCs w:val="30"/>
          <w:cs/>
          <w:lang w:val="en-GB"/>
        </w:rPr>
        <w:t>ของลิขสิทธิ์หนังสือ</w:t>
      </w:r>
      <w:r w:rsidR="004263CE" w:rsidRPr="004263CE">
        <w:rPr>
          <w:rFonts w:ascii="Angsana New" w:hAnsi="Angsana New"/>
          <w:sz w:val="30"/>
          <w:szCs w:val="30"/>
          <w:cs/>
          <w:lang w:val="en-GB"/>
        </w:rPr>
        <w:t xml:space="preserve"> การประมาณมูลค่า</w:t>
      </w:r>
      <w:r>
        <w:rPr>
          <w:rFonts w:ascii="Angsana New" w:hAnsi="Angsana New"/>
          <w:sz w:val="30"/>
          <w:szCs w:val="30"/>
          <w:lang w:val="en-GB"/>
        </w:rPr>
        <w:t xml:space="preserve">               </w:t>
      </w:r>
      <w:r w:rsidR="004263CE" w:rsidRPr="004263CE">
        <w:rPr>
          <w:rFonts w:ascii="Angsana New" w:hAnsi="Angsana New"/>
          <w:sz w:val="30"/>
          <w:szCs w:val="30"/>
          <w:cs/>
          <w:lang w:val="en-GB"/>
        </w:rPr>
        <w:t>ที่คาดว่าจะได้รับคืน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อ้างอิงจากมูลค่าจากการใช้ของสินทรัพย์ หรือมูลค่ายุติธรรมของสินทรัพย์หักต้นทุนในการขาย </w:t>
      </w:r>
      <w:r>
        <w:rPr>
          <w:rFonts w:ascii="Angsana New" w:hAnsi="Angsana New"/>
          <w:spacing w:val="-6"/>
          <w:sz w:val="30"/>
          <w:szCs w:val="30"/>
          <w:lang w:val="en-GB"/>
        </w:rPr>
        <w:t xml:space="preserve">      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>แล้วแต่อย่างใดจะสูงกว่า</w:t>
      </w:r>
    </w:p>
    <w:p w:rsidR="004263CE" w:rsidRPr="004263CE" w:rsidRDefault="004263CE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C743B" w:rsidRDefault="009C743B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ข้อสมมติหลัก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>ที่ใช้ในการประมาณมูลค่าที่คาดว่าจะได้รับคืน</w:t>
      </w: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แสดงในตารางต่อไป</w:t>
      </w:r>
      <w:r w:rsidR="004263CE" w:rsidRPr="004263C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Pr="009C743B">
        <w:rPr>
          <w:rFonts w:ascii="Angsana New" w:hAnsi="Angsana New"/>
          <w:spacing w:val="-6"/>
          <w:sz w:val="30"/>
          <w:szCs w:val="30"/>
          <w:cs/>
          <w:lang w:val="en-GB"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:rsidR="009C743B" w:rsidRDefault="009C743B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9C743B" w:rsidRPr="001C2CB4" w:rsidTr="004E6784">
        <w:trPr>
          <w:tblHeader/>
        </w:trPr>
        <w:tc>
          <w:tcPr>
            <w:tcW w:w="7200" w:type="dxa"/>
          </w:tcPr>
          <w:p w:rsidR="009C743B" w:rsidRPr="006E4BD6" w:rsidRDefault="009C743B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:rsidR="009C743B" w:rsidRPr="009C743B" w:rsidRDefault="009C743B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C74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:rsidR="009C743B" w:rsidRPr="009C743B" w:rsidRDefault="009C743B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43B" w:rsidRPr="001C2CB4" w:rsidTr="004E6784">
        <w:trPr>
          <w:tblHeader/>
        </w:trPr>
        <w:tc>
          <w:tcPr>
            <w:tcW w:w="7200" w:type="dxa"/>
          </w:tcPr>
          <w:p w:rsidR="009C743B" w:rsidRPr="006E4BD6" w:rsidRDefault="009C743B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:rsidR="009C743B" w:rsidRPr="006E4BD6" w:rsidRDefault="009C743B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C743B" w:rsidRPr="001C2CB4" w:rsidTr="004E6784">
        <w:tc>
          <w:tcPr>
            <w:tcW w:w="7200" w:type="dxa"/>
            <w:shd w:val="clear" w:color="auto" w:fill="auto"/>
          </w:tcPr>
          <w:p w:rsidR="009C743B" w:rsidRPr="006E4BD6" w:rsidRDefault="009C743B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9C743B" w:rsidRPr="009C743B" w:rsidRDefault="009C743B" w:rsidP="004E678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9C74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C743B" w:rsidRPr="001C2CB4" w:rsidTr="004E6784">
        <w:tc>
          <w:tcPr>
            <w:tcW w:w="7200" w:type="dxa"/>
            <w:shd w:val="clear" w:color="auto" w:fill="auto"/>
          </w:tcPr>
          <w:p w:rsidR="009C743B" w:rsidRPr="006E4BD6" w:rsidRDefault="009C743B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0" w:type="dxa"/>
            <w:vAlign w:val="bottom"/>
          </w:tcPr>
          <w:p w:rsidR="009C743B" w:rsidRPr="003017DA" w:rsidRDefault="009C743B" w:rsidP="004E678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8.52</w:t>
            </w:r>
          </w:p>
        </w:tc>
      </w:tr>
      <w:tr w:rsidR="009C743B" w:rsidRPr="001C2CB4" w:rsidTr="004E6784">
        <w:tc>
          <w:tcPr>
            <w:tcW w:w="7200" w:type="dxa"/>
            <w:shd w:val="clear" w:color="auto" w:fill="auto"/>
          </w:tcPr>
          <w:p w:rsidR="009C743B" w:rsidRPr="006E4BD6" w:rsidRDefault="009C743B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980" w:type="dxa"/>
            <w:vAlign w:val="bottom"/>
          </w:tcPr>
          <w:p w:rsidR="009C743B" w:rsidRDefault="009C743B" w:rsidP="009C743B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0</w:t>
            </w:r>
          </w:p>
        </w:tc>
      </w:tr>
    </w:tbl>
    <w:p w:rsidR="004263CE" w:rsidRPr="004263CE" w:rsidRDefault="004263CE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4263CE" w:rsidRPr="004263CE" w:rsidRDefault="004263CE" w:rsidP="00426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4263CE">
        <w:rPr>
          <w:rFonts w:ascii="Angsana New" w:hAnsi="Angsana New" w:hint="cs"/>
          <w:sz w:val="30"/>
          <w:szCs w:val="30"/>
          <w:cs/>
          <w:lang w:val="en-GB"/>
        </w:rPr>
        <w:t>จากการทดสอบการด้อยค่าดังกล่าว</w:t>
      </w:r>
      <w:r w:rsidRPr="004263C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63CE">
        <w:rPr>
          <w:rFonts w:ascii="Angsana New" w:hAnsi="Angsana New" w:hint="cs"/>
          <w:sz w:val="30"/>
          <w:szCs w:val="30"/>
          <w:cs/>
          <w:lang w:val="en-GB"/>
        </w:rPr>
        <w:t>มูลค่าที่คาดว่าจะได้รับคืนสูงกว่ามูลค่าตามบัญชี</w:t>
      </w:r>
      <w:r w:rsidRPr="004263C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263CE">
        <w:rPr>
          <w:rFonts w:ascii="Angsana New" w:hAnsi="Angsana New" w:hint="cs"/>
          <w:sz w:val="30"/>
          <w:szCs w:val="30"/>
          <w:cs/>
          <w:lang w:val="en-GB"/>
        </w:rPr>
        <w:t>บริษัทจึงไม่รับรู้ขาดทุนจากการด้อยค่าในงบการเงินรวม</w:t>
      </w:r>
      <w:r>
        <w:rPr>
          <w:rFonts w:ascii="Angsana New" w:hAnsi="Angsana New" w:hint="cs"/>
          <w:sz w:val="30"/>
          <w:szCs w:val="30"/>
          <w:cs/>
          <w:lang w:val="en-GB"/>
        </w:rPr>
        <w:t>และงบการเงินเฉพาะกิจการ</w:t>
      </w:r>
    </w:p>
    <w:p w:rsidR="00F77E51" w:rsidRDefault="00F77E51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604103" w:rsidRDefault="00604103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875506" w:rsidRDefault="00875506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1</w:t>
      </w:r>
      <w:r w:rsidR="00B90068">
        <w:rPr>
          <w:rFonts w:ascii="Angsana New" w:hAnsi="Angsana New"/>
          <w:b/>
          <w:sz w:val="30"/>
          <w:szCs w:val="30"/>
        </w:rPr>
        <w:t>7</w:t>
      </w:r>
      <w:r w:rsidRPr="00FE2C1F">
        <w:rPr>
          <w:rFonts w:ascii="Angsana New" w:hAnsi="Angsana New"/>
          <w:b/>
          <w:sz w:val="30"/>
          <w:szCs w:val="30"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สินทรัพย์ไม่มีตัวตนอื่น</w:t>
      </w:r>
    </w:p>
    <w:p w:rsidR="00875506" w:rsidRDefault="00875506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88" w:type="dxa"/>
        <w:tblInd w:w="43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270"/>
        <w:gridCol w:w="1260"/>
        <w:gridCol w:w="270"/>
        <w:gridCol w:w="1260"/>
        <w:gridCol w:w="236"/>
        <w:gridCol w:w="270"/>
        <w:gridCol w:w="934"/>
      </w:tblGrid>
      <w:tr w:rsidR="002D11C8" w:rsidRPr="00960352" w:rsidTr="001C6A63">
        <w:trPr>
          <w:cantSplit/>
          <w:trHeight w:val="420"/>
        </w:trPr>
        <w:tc>
          <w:tcPr>
            <w:tcW w:w="3528" w:type="dxa"/>
            <w:vAlign w:val="bottom"/>
          </w:tcPr>
          <w:p w:rsidR="002D11C8" w:rsidRPr="00960352" w:rsidRDefault="002D11C8" w:rsidP="00EE14B9">
            <w:pPr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8"/>
            <w:vAlign w:val="bottom"/>
          </w:tcPr>
          <w:p w:rsidR="002D11C8" w:rsidRPr="002D11C8" w:rsidRDefault="002D11C8" w:rsidP="00EE14B9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11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vAlign w:val="bottom"/>
          </w:tcPr>
          <w:p w:rsidR="002D11C8" w:rsidRPr="00960352" w:rsidRDefault="002D11C8" w:rsidP="00EE14B9">
            <w:pPr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D11C8" w:rsidRPr="00960352" w:rsidRDefault="002D11C8" w:rsidP="00EE14B9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D11C8" w:rsidRPr="00960352" w:rsidRDefault="002D11C8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D11C8" w:rsidRPr="00960352" w:rsidRDefault="002D11C8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D11C8" w:rsidRPr="00960352" w:rsidRDefault="002D11C8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11C8" w:rsidRPr="00960352" w:rsidRDefault="002D11C8" w:rsidP="00EE14B9">
            <w:pPr>
              <w:spacing w:line="240" w:lineRule="auto"/>
              <w:ind w:left="-108" w:right="-1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36" w:type="dxa"/>
          </w:tcPr>
          <w:p w:rsidR="002D11C8" w:rsidRPr="00960352" w:rsidRDefault="002D11C8" w:rsidP="00EE14B9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2D11C8" w:rsidRPr="00960352" w:rsidRDefault="002D11C8" w:rsidP="00EE14B9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vAlign w:val="bottom"/>
          </w:tcPr>
          <w:p w:rsidR="002D11C8" w:rsidRPr="00960352" w:rsidRDefault="002D11C8" w:rsidP="0049133F">
            <w:pPr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D11C8" w:rsidRPr="00960352" w:rsidRDefault="002D11C8" w:rsidP="0049133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:rsidR="002D11C8" w:rsidRPr="00960352" w:rsidRDefault="002D11C8" w:rsidP="0049133F">
            <w:pPr>
              <w:tabs>
                <w:tab w:val="clear" w:pos="907"/>
                <w:tab w:val="decimal" w:pos="88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D11C8" w:rsidRPr="00960352" w:rsidRDefault="002D11C8" w:rsidP="0049133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70" w:type="dxa"/>
            <w:vAlign w:val="bottom"/>
          </w:tcPr>
          <w:p w:rsidR="002D11C8" w:rsidRPr="00960352" w:rsidRDefault="002D11C8" w:rsidP="0049133F">
            <w:pPr>
              <w:tabs>
                <w:tab w:val="clear" w:pos="907"/>
                <w:tab w:val="decimal" w:pos="88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11C8" w:rsidRPr="00960352" w:rsidRDefault="002D11C8" w:rsidP="0049133F">
            <w:pPr>
              <w:spacing w:line="240" w:lineRule="auto"/>
              <w:ind w:left="-108" w:right="-1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:rsidR="002D11C8" w:rsidRPr="00960352" w:rsidRDefault="002D11C8" w:rsidP="0049133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2D11C8" w:rsidRPr="00960352" w:rsidRDefault="002D11C8" w:rsidP="0049133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vAlign w:val="bottom"/>
          </w:tcPr>
          <w:p w:rsidR="002D11C8" w:rsidRPr="00960352" w:rsidRDefault="002D11C8" w:rsidP="0049133F">
            <w:pPr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D11C8" w:rsidRPr="00960352" w:rsidRDefault="002D11C8" w:rsidP="0049133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:rsidR="002D11C8" w:rsidRPr="00960352" w:rsidRDefault="002D11C8" w:rsidP="0049133F">
            <w:pPr>
              <w:tabs>
                <w:tab w:val="clear" w:pos="907"/>
                <w:tab w:val="decimal" w:pos="88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D11C8" w:rsidRPr="00960352" w:rsidRDefault="002D11C8" w:rsidP="0049133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vAlign w:val="bottom"/>
          </w:tcPr>
          <w:p w:rsidR="002D11C8" w:rsidRPr="00960352" w:rsidRDefault="002D11C8" w:rsidP="0049133F">
            <w:pPr>
              <w:tabs>
                <w:tab w:val="clear" w:pos="907"/>
                <w:tab w:val="decimal" w:pos="88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11C8" w:rsidRPr="00960352" w:rsidRDefault="002D11C8" w:rsidP="0049133F">
            <w:pPr>
              <w:spacing w:line="240" w:lineRule="auto"/>
              <w:ind w:left="-108" w:right="-1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โทรทัศน์</w:t>
            </w:r>
          </w:p>
        </w:tc>
        <w:tc>
          <w:tcPr>
            <w:tcW w:w="236" w:type="dxa"/>
          </w:tcPr>
          <w:p w:rsidR="002D11C8" w:rsidRPr="00960352" w:rsidRDefault="002D11C8" w:rsidP="0049133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2D11C8" w:rsidRPr="00960352" w:rsidRDefault="002D11C8" w:rsidP="0049133F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C3980" w:rsidRPr="00960352" w:rsidTr="001C6A63">
        <w:trPr>
          <w:cantSplit/>
          <w:trHeight w:val="420"/>
        </w:trPr>
        <w:tc>
          <w:tcPr>
            <w:tcW w:w="3528" w:type="dxa"/>
            <w:vAlign w:val="bottom"/>
          </w:tcPr>
          <w:p w:rsidR="008C3980" w:rsidRPr="00960352" w:rsidRDefault="008C3980" w:rsidP="00EE14B9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8"/>
            <w:vAlign w:val="bottom"/>
          </w:tcPr>
          <w:p w:rsidR="008C3980" w:rsidRPr="008C3980" w:rsidRDefault="008C3980" w:rsidP="008C3980">
            <w:pPr>
              <w:tabs>
                <w:tab w:val="clear" w:pos="5387"/>
                <w:tab w:val="left" w:pos="51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39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vAlign w:val="bottom"/>
          </w:tcPr>
          <w:p w:rsidR="002D11C8" w:rsidRPr="00960352" w:rsidRDefault="002D11C8" w:rsidP="00EE14B9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:rsidR="002D11C8" w:rsidRPr="00960352" w:rsidRDefault="002D11C8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11C8" w:rsidRPr="00960352" w:rsidRDefault="002D11C8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11C8" w:rsidRPr="00960352" w:rsidRDefault="002D11C8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D11C8" w:rsidRPr="00960352" w:rsidRDefault="002D11C8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D11C8" w:rsidRPr="00960352" w:rsidRDefault="002D11C8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D11C8" w:rsidRPr="00960352" w:rsidRDefault="002D11C8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2D11C8" w:rsidRPr="00960352" w:rsidRDefault="002D11C8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6035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6035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6035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2D11C8" w:rsidRPr="0049133F" w:rsidRDefault="00AC39FF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76,07</w:t>
            </w:r>
            <w:r w:rsidR="001C6A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D11C8"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1,540 </w:t>
            </w:r>
          </w:p>
        </w:tc>
        <w:tc>
          <w:tcPr>
            <w:tcW w:w="270" w:type="dxa"/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33,811 </w:t>
            </w:r>
          </w:p>
        </w:tc>
        <w:tc>
          <w:tcPr>
            <w:tcW w:w="236" w:type="dxa"/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2D11C8" w:rsidRPr="0049133F" w:rsidRDefault="002D11C8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111,42</w:t>
            </w:r>
            <w:r w:rsidR="001C6A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5,728 </w:t>
            </w:r>
          </w:p>
        </w:tc>
        <w:tc>
          <w:tcPr>
            <w:tcW w:w="270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</w:p>
        </w:tc>
        <w:tc>
          <w:tcPr>
            <w:tcW w:w="270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21,140 </w:t>
            </w:r>
          </w:p>
        </w:tc>
        <w:tc>
          <w:tcPr>
            <w:tcW w:w="236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</w:tcPr>
          <w:p w:rsidR="002D11C8" w:rsidRPr="0049133F" w:rsidRDefault="002D11C8" w:rsidP="00AC39F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26,</w:t>
            </w:r>
            <w:r w:rsidR="00AC3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  <w:r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2D11C8" w:rsidRPr="00615401" w:rsidRDefault="007C62B6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single" w:sz="4" w:space="0" w:color="auto"/>
            </w:tcBorders>
          </w:tcPr>
          <w:p w:rsidR="002D11C8" w:rsidRPr="00615401" w:rsidRDefault="007C62B6" w:rsidP="007C62B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(783)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left="90" w:right="-28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2559 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D11C8" w:rsidRPr="0049133F" w:rsidRDefault="002D11C8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81,01</w:t>
            </w:r>
            <w:r w:rsidR="001C6A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4913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1,540 </w:t>
            </w:r>
          </w:p>
        </w:tc>
        <w:tc>
          <w:tcPr>
            <w:tcW w:w="270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54,951 </w:t>
            </w:r>
          </w:p>
        </w:tc>
        <w:tc>
          <w:tcPr>
            <w:tcW w:w="236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D11C8" w:rsidRPr="0049133F" w:rsidRDefault="002D11C8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13</w:t>
            </w:r>
            <w:r w:rsidR="006442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7,50</w:t>
            </w:r>
            <w:r w:rsidR="001C6A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nil"/>
            </w:tcBorders>
          </w:tcPr>
          <w:p w:rsidR="002D11C8" w:rsidRPr="0049133F" w:rsidRDefault="009D4FA3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823</w:t>
            </w:r>
            <w:r w:rsidR="002D11C8"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</w:p>
        </w:tc>
        <w:tc>
          <w:tcPr>
            <w:tcW w:w="270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2D11C8" w:rsidRPr="00615401" w:rsidRDefault="00F7043E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C62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,37</w:t>
            </w:r>
            <w:r w:rsidR="001C6A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</w:tcPr>
          <w:p w:rsidR="002D11C8" w:rsidRPr="0049133F" w:rsidRDefault="00E02452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442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8,20</w:t>
            </w:r>
            <w:r w:rsidR="001C6A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D11C8" w:rsidRPr="004913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D11C8" w:rsidRPr="0049133F" w:rsidRDefault="0064429A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81,84</w:t>
            </w:r>
            <w:r w:rsidR="001C6A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1,540 </w:t>
            </w:r>
          </w:p>
        </w:tc>
        <w:tc>
          <w:tcPr>
            <w:tcW w:w="270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D11C8" w:rsidRPr="0049133F" w:rsidRDefault="002D11C8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</w:t>
            </w:r>
            <w:r w:rsidR="006442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12,3</w:t>
            </w:r>
            <w:r w:rsidR="001C6A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4913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bottom w:val="nil"/>
            </w:tcBorders>
          </w:tcPr>
          <w:p w:rsidR="002D11C8" w:rsidRPr="0049133F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11C8" w:rsidRPr="0049133F" w:rsidRDefault="002D11C8" w:rsidP="0064429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913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19</w:t>
            </w:r>
            <w:r w:rsidR="006442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5,710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 255</w:t>
            </w:r>
            <w:r w:rsidRPr="0096035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615401" w:rsidRDefault="002D11C8" w:rsidP="00063A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59,22</w:t>
            </w:r>
            <w:r w:rsidR="00063A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248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13,411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</w:tcPr>
          <w:p w:rsidR="002D11C8" w:rsidRPr="00615401" w:rsidRDefault="002D11C8" w:rsidP="00063A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72,88</w:t>
            </w:r>
            <w:r w:rsidR="00063A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615401" w:rsidRDefault="0028725A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154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18,670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</w:tcPr>
          <w:p w:rsidR="002D11C8" w:rsidRPr="00615401" w:rsidRDefault="002D11C8" w:rsidP="0028725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</w:t>
            </w:r>
            <w:r w:rsidR="002872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7,066</w:t>
            </w:r>
          </w:p>
        </w:tc>
      </w:tr>
      <w:tr w:rsidR="00E84FF6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E84FF6" w:rsidRPr="00960352" w:rsidRDefault="00E84FF6" w:rsidP="00E84FF6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E84FF6" w:rsidRPr="00615401" w:rsidRDefault="00E84FF6" w:rsidP="00DA485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</w:t>
            </w:r>
            <w:r w:rsidR="00DA4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84FF6" w:rsidRPr="00615401" w:rsidRDefault="00E84FF6" w:rsidP="00E84FF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E84FF6" w:rsidRPr="00615401" w:rsidRDefault="00E84FF6" w:rsidP="00E84FF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84FF6" w:rsidRPr="0049133F" w:rsidRDefault="00E84FF6" w:rsidP="00E84FF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E84FF6" w:rsidRPr="00615401" w:rsidRDefault="00E84FF6" w:rsidP="00E84FF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84FF6" w:rsidRPr="0049133F" w:rsidRDefault="00E84FF6" w:rsidP="00E84FF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single" w:sz="4" w:space="0" w:color="auto"/>
            </w:tcBorders>
          </w:tcPr>
          <w:p w:rsidR="00E84FF6" w:rsidRPr="00615401" w:rsidRDefault="00E84FF6" w:rsidP="00DA485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</w:t>
            </w:r>
            <w:r w:rsidR="00DA4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left="90" w:right="-288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2559 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D11C8" w:rsidRPr="00615401" w:rsidRDefault="00DA4856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66,68</w:t>
            </w:r>
            <w:r w:rsidR="001C6A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402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D11C8" w:rsidRPr="00615401" w:rsidRDefault="00DA4856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32,081</w:t>
            </w:r>
            <w:r w:rsidR="002D11C8"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  <w:p w:rsidR="002D11C8" w:rsidRPr="00615401" w:rsidRDefault="001C6A63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99,169</w:t>
            </w:r>
            <w:r w:rsidR="002D11C8"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615401" w:rsidRDefault="002D11C8" w:rsidP="00AC39F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6,33</w:t>
            </w:r>
            <w:r w:rsidR="00AC3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154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615401" w:rsidRDefault="00063AC6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22,4</w:t>
            </w:r>
            <w:r w:rsidR="002D11C8" w:rsidRPr="00615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</w:tcPr>
          <w:p w:rsidR="002D11C8" w:rsidRPr="00615401" w:rsidRDefault="00C67E83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28,944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D11C8" w:rsidRPr="00615401" w:rsidRDefault="00DA4856" w:rsidP="00063A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73,01</w:t>
            </w:r>
            <w:r w:rsidR="00063A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D11C8"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556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D11C8" w:rsidRPr="00615401" w:rsidRDefault="00063AC6" w:rsidP="00063A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54,5</w:t>
            </w:r>
            <w:r w:rsidR="002D11C8"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D11C8"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11C8" w:rsidRPr="00615401" w:rsidRDefault="002D11C8" w:rsidP="0064429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</w:t>
            </w:r>
            <w:r w:rsidR="006442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28,113</w:t>
            </w: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1 มกราคม 255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2D11C8" w:rsidRPr="00615401" w:rsidRDefault="006C6242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16,84</w:t>
            </w:r>
            <w:r w:rsidR="001C6A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1,292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20,400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double" w:sz="4" w:space="0" w:color="auto"/>
            </w:tcBorders>
          </w:tcPr>
          <w:p w:rsidR="002D11C8" w:rsidRPr="00615401" w:rsidRDefault="00DA4856" w:rsidP="001C6A6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38,53</w:t>
            </w:r>
            <w:r w:rsidR="001C6A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D11C8"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2D11C8" w:rsidRPr="00960352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left="90" w:right="-288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9603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603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 มกราคม 25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2D11C8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D11C8" w:rsidRPr="00615401" w:rsidRDefault="006C6242" w:rsidP="00DF42A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14,33</w:t>
            </w:r>
            <w:r w:rsidR="00DF42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2D11C8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1,138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2D11C8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D11C8" w:rsidRPr="00615401" w:rsidRDefault="00DA4856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22,870</w:t>
            </w:r>
            <w:r w:rsidR="002D11C8"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2D11C8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F42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38,339</w:t>
            </w: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2D11C8" w:rsidRPr="00255619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2D11C8" w:rsidRPr="00960352" w:rsidRDefault="002D11C8" w:rsidP="00C17D51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2D11C8" w:rsidRPr="00615401" w:rsidRDefault="00DA4856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8,824</w:t>
            </w:r>
            <w:r w:rsidR="002D11C8"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984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2D11C8" w:rsidRPr="00615401" w:rsidRDefault="009D4FA3" w:rsidP="00063A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</w:t>
            </w:r>
            <w:r w:rsidR="00063A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="002D11C8"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2D11C8" w:rsidRPr="00615401" w:rsidRDefault="002D11C8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5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67,597 </w:t>
            </w:r>
          </w:p>
        </w:tc>
      </w:tr>
      <w:tr w:rsidR="007C62B6" w:rsidRPr="00255619" w:rsidTr="001C6A63">
        <w:trPr>
          <w:cantSplit/>
          <w:trHeight w:val="420"/>
        </w:trPr>
        <w:tc>
          <w:tcPr>
            <w:tcW w:w="3528" w:type="dxa"/>
            <w:tcBorders>
              <w:bottom w:val="nil"/>
            </w:tcBorders>
            <w:vAlign w:val="bottom"/>
          </w:tcPr>
          <w:p w:rsidR="007C62B6" w:rsidRPr="00960352" w:rsidRDefault="007C62B6" w:rsidP="00C17D51">
            <w:pPr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7C62B6" w:rsidRPr="00615401" w:rsidRDefault="007C62B6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C62B6" w:rsidRPr="00615401" w:rsidRDefault="007C62B6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7C62B6" w:rsidRPr="00615401" w:rsidRDefault="007C62B6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C62B6" w:rsidRPr="00615401" w:rsidRDefault="007C62B6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7C62B6" w:rsidRPr="00615401" w:rsidRDefault="007C62B6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C62B6" w:rsidRPr="00615401" w:rsidRDefault="007C62B6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nil"/>
            </w:tcBorders>
          </w:tcPr>
          <w:p w:rsidR="007C62B6" w:rsidRPr="00615401" w:rsidRDefault="007C62B6" w:rsidP="00C17D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</w:tcPr>
          <w:p w:rsidR="001C6A63" w:rsidRPr="00F84E84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6" w:type="dxa"/>
            <w:gridSpan w:val="4"/>
            <w:vAlign w:val="bottom"/>
          </w:tcPr>
          <w:p w:rsidR="001C6A63" w:rsidRPr="00960352" w:rsidRDefault="001C6A63" w:rsidP="009F4759">
            <w:pPr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</w:t>
            </w:r>
            <w:r w:rsidRPr="009603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6" w:type="dxa"/>
            <w:gridSpan w:val="4"/>
            <w:vAlign w:val="bottom"/>
          </w:tcPr>
          <w:p w:rsidR="001C6A63" w:rsidRPr="00960352" w:rsidRDefault="001C6A63" w:rsidP="009F475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6" w:type="dxa"/>
            <w:gridSpan w:val="4"/>
            <w:vAlign w:val="bottom"/>
          </w:tcPr>
          <w:p w:rsidR="001C6A63" w:rsidRPr="00960352" w:rsidRDefault="001C6A63" w:rsidP="009F475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36" w:type="dxa"/>
            <w:gridSpan w:val="4"/>
            <w:tcBorders>
              <w:bottom w:val="nil"/>
            </w:tcBorders>
            <w:vAlign w:val="bottom"/>
          </w:tcPr>
          <w:p w:rsidR="001C6A63" w:rsidRPr="00960352" w:rsidRDefault="001C6A63" w:rsidP="009F4759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255</w:t>
            </w:r>
            <w:r w:rsidRPr="0096035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36" w:type="dxa"/>
            <w:gridSpan w:val="4"/>
            <w:tcBorders>
              <w:bottom w:val="nil"/>
            </w:tcBorders>
          </w:tcPr>
          <w:p w:rsidR="001C6A63" w:rsidRPr="00960352" w:rsidRDefault="00B908C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63,223</w:t>
            </w:r>
            <w:r w:rsidR="001C6A63" w:rsidRPr="009603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vAlign w:val="bottom"/>
          </w:tcPr>
          <w:p w:rsidR="001C6A63" w:rsidRPr="00960352" w:rsidRDefault="001C6A63" w:rsidP="009F4759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36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0352">
              <w:rPr>
                <w:rFonts w:ascii="Angsana New" w:hAnsi="Angsana New"/>
                <w:sz w:val="30"/>
                <w:szCs w:val="30"/>
              </w:rPr>
              <w:t xml:space="preserve"> 5,667 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vAlign w:val="bottom"/>
          </w:tcPr>
          <w:p w:rsidR="001C6A63" w:rsidRPr="00960352" w:rsidRDefault="00B908C3" w:rsidP="009F4759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36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0352">
              <w:rPr>
                <w:rFonts w:ascii="Angsana New" w:hAnsi="Angsana New"/>
                <w:sz w:val="30"/>
                <w:szCs w:val="30"/>
              </w:rPr>
              <w:t xml:space="preserve"> (783)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36" w:type="dxa"/>
            <w:gridSpan w:val="4"/>
            <w:tcBorders>
              <w:top w:val="single" w:sz="4" w:space="0" w:color="auto"/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68,107 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vAlign w:val="bottom"/>
          </w:tcPr>
          <w:p w:rsidR="001C6A63" w:rsidRPr="00960352" w:rsidRDefault="001C6A63" w:rsidP="009F4759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36" w:type="dxa"/>
            <w:gridSpan w:val="4"/>
            <w:tcBorders>
              <w:top w:val="nil"/>
              <w:bottom w:val="single" w:sz="4" w:space="0" w:color="auto"/>
            </w:tcBorders>
          </w:tcPr>
          <w:p w:rsidR="001C6A63" w:rsidRPr="00960352" w:rsidRDefault="00B908C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190</w:t>
            </w:r>
            <w:r w:rsidR="001C6A63" w:rsidRPr="009603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36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</w:t>
            </w:r>
            <w:r w:rsidR="00B908C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6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36" w:type="dxa"/>
            <w:gridSpan w:val="4"/>
            <w:tcBorders>
              <w:top w:val="nil"/>
              <w:bottom w:val="nil"/>
            </w:tcBorders>
            <w:vAlign w:val="bottom"/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255</w:t>
            </w:r>
            <w:r w:rsidRPr="0096035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36" w:type="dxa"/>
            <w:gridSpan w:val="4"/>
            <w:tcBorders>
              <w:top w:val="nil"/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352">
              <w:rPr>
                <w:rFonts w:ascii="Angsana New" w:hAnsi="Angsana New"/>
                <w:sz w:val="30"/>
                <w:szCs w:val="30"/>
              </w:rPr>
              <w:t>54,089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36" w:type="dxa"/>
            <w:gridSpan w:val="4"/>
            <w:tcBorders>
              <w:top w:val="nil"/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5,496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  <w:vAlign w:val="bottom"/>
          </w:tcPr>
          <w:p w:rsidR="001C6A63" w:rsidRPr="00960352" w:rsidRDefault="00B908C3" w:rsidP="009F4759">
            <w:pPr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36" w:type="dxa"/>
            <w:gridSpan w:val="4"/>
            <w:tcBorders>
              <w:top w:val="nil"/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0352">
              <w:rPr>
                <w:rFonts w:ascii="Angsana New" w:hAnsi="Angsana New"/>
                <w:sz w:val="30"/>
                <w:szCs w:val="30"/>
              </w:rPr>
              <w:t xml:space="preserve"> (783)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36" w:type="dxa"/>
            <w:gridSpan w:val="4"/>
            <w:tcBorders>
              <w:top w:val="single" w:sz="4" w:space="0" w:color="auto"/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58,802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36" w:type="dxa"/>
            <w:gridSpan w:val="4"/>
            <w:tcBorders>
              <w:top w:val="nil"/>
              <w:bottom w:val="single" w:sz="4" w:space="0" w:color="auto"/>
            </w:tcBorders>
          </w:tcPr>
          <w:p w:rsidR="001C6A63" w:rsidRPr="00960352" w:rsidRDefault="001C6A63" w:rsidP="00B908C3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0352">
              <w:rPr>
                <w:rFonts w:ascii="Angsana New" w:hAnsi="Angsana New"/>
                <w:sz w:val="30"/>
                <w:szCs w:val="30"/>
              </w:rPr>
              <w:t xml:space="preserve"> 4,198</w:t>
            </w:r>
          </w:p>
        </w:tc>
      </w:tr>
      <w:tr w:rsidR="001C6A63" w:rsidRPr="0012208F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36" w:type="dxa"/>
            <w:gridSpan w:val="4"/>
            <w:tcBorders>
              <w:top w:val="single" w:sz="4" w:space="0" w:color="auto"/>
              <w:bottom w:val="nil"/>
            </w:tcBorders>
          </w:tcPr>
          <w:p w:rsidR="001C6A63" w:rsidRPr="0012208F" w:rsidRDefault="001C6A63" w:rsidP="00B908C3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0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63,000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36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36" w:type="dxa"/>
            <w:gridSpan w:val="4"/>
            <w:tcBorders>
              <w:top w:val="nil"/>
              <w:bottom w:val="nil"/>
            </w:tcBorders>
            <w:vAlign w:val="bottom"/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3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1 มกราคม 255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36" w:type="dxa"/>
            <w:gridSpan w:val="4"/>
            <w:tcBorders>
              <w:top w:val="nil"/>
              <w:bottom w:val="double" w:sz="4" w:space="0" w:color="auto"/>
            </w:tcBorders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9,134 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036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9,305 </w:t>
            </w:r>
          </w:p>
        </w:tc>
      </w:tr>
      <w:tr w:rsidR="001C6A63" w:rsidRPr="00960352" w:rsidTr="001C6A63">
        <w:trPr>
          <w:gridAfter w:val="1"/>
          <w:wAfter w:w="934" w:type="dxa"/>
          <w:cantSplit/>
          <w:trHeight w:val="420"/>
        </w:trPr>
        <w:tc>
          <w:tcPr>
            <w:tcW w:w="6318" w:type="dxa"/>
            <w:gridSpan w:val="4"/>
            <w:tcBorders>
              <w:bottom w:val="nil"/>
            </w:tcBorders>
          </w:tcPr>
          <w:p w:rsidR="001C6A63" w:rsidRPr="00960352" w:rsidRDefault="001C6A63" w:rsidP="009F475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036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1C6A63" w:rsidRPr="00960352" w:rsidRDefault="001C6A63" w:rsidP="009F475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3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5,297 </w:t>
            </w:r>
          </w:p>
        </w:tc>
      </w:tr>
    </w:tbl>
    <w:p w:rsidR="00C67E83" w:rsidRDefault="00C67E83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</w:p>
    <w:p w:rsidR="00C67E83" w:rsidRDefault="00C67E83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</w:p>
    <w:p w:rsidR="00C67E83" w:rsidRDefault="00C67E83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</w:p>
    <w:p w:rsidR="00C67E83" w:rsidRDefault="00C67E83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</w:p>
    <w:p w:rsidR="001C6A63" w:rsidRDefault="001C6A63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</w:p>
    <w:p w:rsidR="001C6A63" w:rsidRDefault="001C6A63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</w:p>
    <w:p w:rsidR="001C6A63" w:rsidRDefault="001C6A63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</w:p>
    <w:p w:rsidR="00C17D51" w:rsidRDefault="00C17D51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</w:p>
    <w:p w:rsidR="00875506" w:rsidRDefault="00875506" w:rsidP="008755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  <w:cs/>
        </w:rPr>
      </w:pPr>
      <w:r w:rsidRPr="009A7905">
        <w:rPr>
          <w:rFonts w:ascii="Angsana New" w:hAnsi="Angsana New"/>
          <w:b/>
          <w:sz w:val="30"/>
          <w:szCs w:val="30"/>
        </w:rPr>
        <w:lastRenderedPageBreak/>
        <w:t>1</w:t>
      </w:r>
      <w:r w:rsidR="00B90068" w:rsidRPr="009A7905">
        <w:rPr>
          <w:rFonts w:ascii="Angsana New" w:hAnsi="Angsana New"/>
          <w:b/>
          <w:sz w:val="30"/>
          <w:szCs w:val="30"/>
        </w:rPr>
        <w:t>8</w:t>
      </w:r>
      <w:r w:rsidRPr="009A7905">
        <w:rPr>
          <w:rFonts w:ascii="Angsana New" w:hAnsi="Angsana New"/>
          <w:b/>
          <w:sz w:val="30"/>
          <w:szCs w:val="30"/>
        </w:rPr>
        <w:tab/>
      </w:r>
      <w:r w:rsidRPr="009A7905">
        <w:rPr>
          <w:rFonts w:ascii="Angsana New" w:hAnsi="Angsana New" w:hint="cs"/>
          <w:bCs/>
          <w:sz w:val="30"/>
          <w:szCs w:val="30"/>
          <w:cs/>
        </w:rPr>
        <w:t>ภาษีเงินได้รอการตัดบัญชี</w:t>
      </w:r>
    </w:p>
    <w:p w:rsidR="00666096" w:rsidRDefault="0066609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66096" w:rsidRPr="001A6D18" w:rsidRDefault="001A6D18" w:rsidP="001A6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1A6D18">
        <w:rPr>
          <w:rFonts w:ascii="Angsana New" w:hAnsi="Angsana New"/>
          <w:sz w:val="30"/>
          <w:szCs w:val="30"/>
          <w:cs/>
          <w:lang w:val="en-GB"/>
        </w:rPr>
        <w:t>สินทรัพย์และหนี้สินภาษีเงินได้รอการตัดบัญชี ณ วันที่ 31 ธันวาคม มีดังนี้</w:t>
      </w:r>
    </w:p>
    <w:p w:rsidR="00666096" w:rsidRDefault="0066609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9"/>
        <w:gridCol w:w="1062"/>
        <w:gridCol w:w="21"/>
        <w:gridCol w:w="271"/>
        <w:gridCol w:w="1084"/>
        <w:gridCol w:w="253"/>
        <w:gridCol w:w="1058"/>
        <w:gridCol w:w="262"/>
        <w:gridCol w:w="1091"/>
      </w:tblGrid>
      <w:tr w:rsidR="006209C5" w:rsidRPr="00D669F1" w:rsidTr="006209C5">
        <w:trPr>
          <w:trHeight w:val="413"/>
        </w:trPr>
        <w:tc>
          <w:tcPr>
            <w:tcW w:w="2275" w:type="pct"/>
          </w:tcPr>
          <w:p w:rsidR="006209C5" w:rsidRPr="002A43D6" w:rsidRDefault="006209C5" w:rsidP="00EE14B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5" w:type="pct"/>
            <w:gridSpan w:val="8"/>
          </w:tcPr>
          <w:p w:rsidR="006209C5" w:rsidRPr="00D669F1" w:rsidRDefault="006209C5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6D18" w:rsidRPr="00D669F1" w:rsidTr="006209C5">
        <w:trPr>
          <w:trHeight w:val="413"/>
        </w:trPr>
        <w:tc>
          <w:tcPr>
            <w:tcW w:w="2275" w:type="pct"/>
          </w:tcPr>
          <w:p w:rsidR="001A6D18" w:rsidRPr="00D669F1" w:rsidRDefault="001A6D18" w:rsidP="00EE14B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4"/>
          </w:tcPr>
          <w:p w:rsidR="001A6D18" w:rsidRPr="00D669F1" w:rsidRDefault="001A6D18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" w:type="pct"/>
          </w:tcPr>
          <w:p w:rsidR="001A6D18" w:rsidRPr="00D669F1" w:rsidRDefault="001A6D18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1A6D18" w:rsidRPr="00D669F1" w:rsidRDefault="001A6D18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A6D18" w:rsidRPr="00D669F1" w:rsidTr="006209C5">
        <w:trPr>
          <w:trHeight w:val="413"/>
        </w:trPr>
        <w:tc>
          <w:tcPr>
            <w:tcW w:w="2275" w:type="pct"/>
          </w:tcPr>
          <w:p w:rsidR="001A6D18" w:rsidRPr="00D669F1" w:rsidRDefault="001A6D18" w:rsidP="00EE14B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gridSpan w:val="2"/>
          </w:tcPr>
          <w:p w:rsidR="001A6D18" w:rsidRPr="00D669F1" w:rsidRDefault="001A6D18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9F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1A6D18" w:rsidRPr="00D669F1" w:rsidRDefault="001A6D18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1A6D18" w:rsidRPr="00D669F1" w:rsidRDefault="001A6D18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D669F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:rsidR="001A6D18" w:rsidRPr="00D669F1" w:rsidRDefault="001A6D18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1A6D18" w:rsidRPr="00D669F1" w:rsidRDefault="001A6D18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D669F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0" w:type="pct"/>
          </w:tcPr>
          <w:p w:rsidR="001A6D18" w:rsidRPr="00D669F1" w:rsidRDefault="001A6D18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A6D18" w:rsidRPr="00D669F1" w:rsidRDefault="001A6D18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D669F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A6D18" w:rsidRPr="00D669F1" w:rsidTr="00EE14B9">
        <w:trPr>
          <w:trHeight w:val="429"/>
        </w:trPr>
        <w:tc>
          <w:tcPr>
            <w:tcW w:w="2275" w:type="pct"/>
          </w:tcPr>
          <w:p w:rsidR="001A6D18" w:rsidRPr="00D669F1" w:rsidRDefault="001A6D18" w:rsidP="00EE14B9">
            <w:pPr>
              <w:spacing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5" w:type="pct"/>
            <w:gridSpan w:val="8"/>
          </w:tcPr>
          <w:p w:rsidR="001A6D18" w:rsidRPr="00D669F1" w:rsidRDefault="001A6D18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69F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69F1" w:rsidRPr="00D669F1" w:rsidTr="006209C5">
        <w:trPr>
          <w:trHeight w:val="305"/>
        </w:trPr>
        <w:tc>
          <w:tcPr>
            <w:tcW w:w="2275" w:type="pct"/>
          </w:tcPr>
          <w:p w:rsidR="00D669F1" w:rsidRPr="00D669F1" w:rsidRDefault="00D669F1" w:rsidP="00D669F1">
            <w:pPr>
              <w:rPr>
                <w:rFonts w:ascii="Angsana New" w:hAnsi="Angsana New"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:rsidR="00D669F1" w:rsidRPr="00D669F1" w:rsidRDefault="00D669F1" w:rsidP="00D669F1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52,602</w:t>
            </w:r>
          </w:p>
        </w:tc>
        <w:tc>
          <w:tcPr>
            <w:tcW w:w="156" w:type="pct"/>
            <w:gridSpan w:val="2"/>
          </w:tcPr>
          <w:p w:rsidR="00D669F1" w:rsidRPr="00D669F1" w:rsidRDefault="00D669F1" w:rsidP="00D669F1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D669F1" w:rsidRPr="00D669F1" w:rsidRDefault="00D669F1" w:rsidP="00D669F1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46,084</w:t>
            </w:r>
          </w:p>
        </w:tc>
        <w:tc>
          <w:tcPr>
            <w:tcW w:w="135" w:type="pct"/>
          </w:tcPr>
          <w:p w:rsidR="00D669F1" w:rsidRPr="00D669F1" w:rsidRDefault="00D669F1" w:rsidP="00D669F1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D669F1" w:rsidRPr="00D669F1" w:rsidRDefault="00D669F1" w:rsidP="00D669F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D669F1" w:rsidRPr="00D669F1" w:rsidRDefault="00D669F1" w:rsidP="00D669F1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D669F1" w:rsidRPr="00D669F1" w:rsidRDefault="00D669F1" w:rsidP="00D669F1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69F1" w:rsidRPr="00D669F1" w:rsidTr="006209C5">
        <w:trPr>
          <w:trHeight w:val="305"/>
        </w:trPr>
        <w:tc>
          <w:tcPr>
            <w:tcW w:w="2275" w:type="pct"/>
          </w:tcPr>
          <w:p w:rsidR="00D669F1" w:rsidRPr="00D669F1" w:rsidRDefault="00D669F1" w:rsidP="00D669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D669F1" w:rsidRPr="00D669F1" w:rsidRDefault="00D669F1" w:rsidP="00D669F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6" w:type="pct"/>
            <w:gridSpan w:val="2"/>
          </w:tcPr>
          <w:p w:rsidR="00D669F1" w:rsidRPr="00D669F1" w:rsidRDefault="00D669F1" w:rsidP="00D669F1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D669F1" w:rsidRPr="00D669F1" w:rsidRDefault="00D669F1" w:rsidP="00D669F1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:rsidR="00D669F1" w:rsidRPr="00D669F1" w:rsidRDefault="00D669F1" w:rsidP="00D669F1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D669F1" w:rsidRPr="00D669F1" w:rsidRDefault="00D669F1" w:rsidP="00D669F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D669F1" w:rsidRPr="00D669F1" w:rsidRDefault="00D669F1" w:rsidP="00D669F1">
            <w:pPr>
              <w:tabs>
                <w:tab w:val="decimal" w:pos="789"/>
                <w:tab w:val="decimal" w:pos="8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D669F1" w:rsidRPr="00D669F1" w:rsidRDefault="00D669F1" w:rsidP="00D669F1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69F1" w:rsidRPr="002A43D6" w:rsidTr="006209C5">
        <w:trPr>
          <w:trHeight w:val="413"/>
        </w:trPr>
        <w:tc>
          <w:tcPr>
            <w:tcW w:w="2275" w:type="pct"/>
          </w:tcPr>
          <w:p w:rsidR="00D669F1" w:rsidRPr="00D669F1" w:rsidRDefault="00D669F1" w:rsidP="00666EFF">
            <w:pP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D669F1" w:rsidRPr="00D669F1" w:rsidRDefault="00D669F1" w:rsidP="00D669F1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52,602</w:t>
            </w:r>
          </w:p>
        </w:tc>
        <w:tc>
          <w:tcPr>
            <w:tcW w:w="156" w:type="pct"/>
            <w:gridSpan w:val="2"/>
          </w:tcPr>
          <w:p w:rsidR="00D669F1" w:rsidRPr="00D669F1" w:rsidRDefault="00D669F1" w:rsidP="00D669F1">
            <w:pPr>
              <w:tabs>
                <w:tab w:val="decimal" w:pos="778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D669F1" w:rsidRPr="00D669F1" w:rsidRDefault="00D669F1" w:rsidP="00D669F1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46,084</w:t>
            </w:r>
          </w:p>
        </w:tc>
        <w:tc>
          <w:tcPr>
            <w:tcW w:w="135" w:type="pct"/>
          </w:tcPr>
          <w:p w:rsidR="00D669F1" w:rsidRPr="00D669F1" w:rsidRDefault="00D669F1" w:rsidP="00D669F1">
            <w:pPr>
              <w:tabs>
                <w:tab w:val="decimal" w:pos="864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D669F1" w:rsidRPr="00D669F1" w:rsidRDefault="00D669F1" w:rsidP="00D669F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D669F1" w:rsidRPr="00D669F1" w:rsidRDefault="00D669F1" w:rsidP="00D669F1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D669F1" w:rsidRPr="00202890" w:rsidRDefault="00D669F1" w:rsidP="00D669F1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1A6D18" w:rsidRDefault="001A6D18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9"/>
        <w:gridCol w:w="1062"/>
        <w:gridCol w:w="21"/>
        <w:gridCol w:w="271"/>
        <w:gridCol w:w="1084"/>
        <w:gridCol w:w="253"/>
        <w:gridCol w:w="1058"/>
        <w:gridCol w:w="262"/>
        <w:gridCol w:w="1091"/>
      </w:tblGrid>
      <w:tr w:rsidR="006209C5" w:rsidRPr="003C1B89" w:rsidTr="006209C5">
        <w:trPr>
          <w:trHeight w:val="413"/>
        </w:trPr>
        <w:tc>
          <w:tcPr>
            <w:tcW w:w="2275" w:type="pct"/>
          </w:tcPr>
          <w:p w:rsidR="006209C5" w:rsidRPr="002A43D6" w:rsidRDefault="006209C5" w:rsidP="00EE14B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5" w:type="pct"/>
            <w:gridSpan w:val="8"/>
          </w:tcPr>
          <w:p w:rsidR="006209C5" w:rsidRPr="003C1B89" w:rsidRDefault="006209C5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9C5" w:rsidRPr="003C1B89" w:rsidTr="006209C5">
        <w:trPr>
          <w:trHeight w:val="413"/>
        </w:trPr>
        <w:tc>
          <w:tcPr>
            <w:tcW w:w="2275" w:type="pct"/>
          </w:tcPr>
          <w:p w:rsidR="006209C5" w:rsidRPr="003C1B89" w:rsidRDefault="006209C5" w:rsidP="00EE14B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4"/>
          </w:tcPr>
          <w:p w:rsidR="006209C5" w:rsidRPr="003C1B89" w:rsidRDefault="006209C5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" w:type="pct"/>
          </w:tcPr>
          <w:p w:rsidR="006209C5" w:rsidRPr="003C1B89" w:rsidRDefault="006209C5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6209C5" w:rsidRPr="003C1B89" w:rsidRDefault="006209C5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209C5" w:rsidRPr="003C1B89" w:rsidTr="006209C5">
        <w:trPr>
          <w:trHeight w:val="413"/>
        </w:trPr>
        <w:tc>
          <w:tcPr>
            <w:tcW w:w="2275" w:type="pct"/>
          </w:tcPr>
          <w:p w:rsidR="006209C5" w:rsidRPr="003C1B89" w:rsidRDefault="006209C5" w:rsidP="00EE14B9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gridSpan w:val="2"/>
          </w:tcPr>
          <w:p w:rsidR="006209C5" w:rsidRPr="003C1B89" w:rsidRDefault="006209C5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B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6209C5" w:rsidRPr="003C1B89" w:rsidRDefault="006209C5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6209C5" w:rsidRPr="003C1B89" w:rsidRDefault="006209C5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3C1B8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:rsidR="006209C5" w:rsidRPr="003C1B89" w:rsidRDefault="006209C5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6209C5" w:rsidRPr="003C1B89" w:rsidRDefault="006209C5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C1B8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0" w:type="pct"/>
          </w:tcPr>
          <w:p w:rsidR="006209C5" w:rsidRPr="003C1B89" w:rsidRDefault="006209C5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6209C5" w:rsidRPr="003C1B89" w:rsidRDefault="006209C5" w:rsidP="00EE14B9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3C1B8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209C5" w:rsidRPr="003C1B89" w:rsidTr="00EE14B9">
        <w:trPr>
          <w:trHeight w:val="429"/>
        </w:trPr>
        <w:tc>
          <w:tcPr>
            <w:tcW w:w="2275" w:type="pct"/>
          </w:tcPr>
          <w:p w:rsidR="006209C5" w:rsidRPr="003C1B89" w:rsidRDefault="006209C5" w:rsidP="00EE14B9">
            <w:pPr>
              <w:spacing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5" w:type="pct"/>
            <w:gridSpan w:val="8"/>
          </w:tcPr>
          <w:p w:rsidR="006209C5" w:rsidRPr="003C1B89" w:rsidRDefault="006209C5" w:rsidP="00EE14B9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1B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890" w:rsidRPr="003C1B89" w:rsidTr="006209C5">
        <w:trPr>
          <w:trHeight w:val="305"/>
        </w:trPr>
        <w:tc>
          <w:tcPr>
            <w:tcW w:w="2275" w:type="pct"/>
          </w:tcPr>
          <w:p w:rsidR="00202890" w:rsidRPr="003C1B89" w:rsidRDefault="00202890" w:rsidP="00202890">
            <w:pPr>
              <w:rPr>
                <w:rFonts w:ascii="Angsana New" w:hAnsi="Angsana New"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:rsidR="00202890" w:rsidRPr="003C1B89" w:rsidRDefault="000F503C" w:rsidP="000F503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38,565</w:t>
            </w:r>
          </w:p>
        </w:tc>
        <w:tc>
          <w:tcPr>
            <w:tcW w:w="156" w:type="pct"/>
            <w:gridSpan w:val="2"/>
          </w:tcPr>
          <w:p w:rsidR="00202890" w:rsidRPr="003C1B89" w:rsidRDefault="00202890" w:rsidP="00202890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202890" w:rsidRPr="003C1B89" w:rsidRDefault="00202890" w:rsidP="0020289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37,395</w:t>
            </w:r>
          </w:p>
        </w:tc>
        <w:tc>
          <w:tcPr>
            <w:tcW w:w="135" w:type="pct"/>
          </w:tcPr>
          <w:p w:rsidR="00202890" w:rsidRPr="003C1B89" w:rsidRDefault="00202890" w:rsidP="00202890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202890" w:rsidRPr="003C1B89" w:rsidRDefault="000F503C" w:rsidP="000F50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(3,127)</w:t>
            </w:r>
          </w:p>
        </w:tc>
        <w:tc>
          <w:tcPr>
            <w:tcW w:w="140" w:type="pct"/>
          </w:tcPr>
          <w:p w:rsidR="00202890" w:rsidRPr="003C1B89" w:rsidRDefault="00202890" w:rsidP="00202890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202890" w:rsidRPr="003C1B89" w:rsidRDefault="00202890" w:rsidP="0020289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(2,083)</w:t>
            </w:r>
          </w:p>
        </w:tc>
      </w:tr>
      <w:tr w:rsidR="00202890" w:rsidRPr="003C1B89" w:rsidTr="006209C5">
        <w:trPr>
          <w:trHeight w:val="305"/>
        </w:trPr>
        <w:tc>
          <w:tcPr>
            <w:tcW w:w="2275" w:type="pct"/>
          </w:tcPr>
          <w:p w:rsidR="00202890" w:rsidRPr="003C1B89" w:rsidRDefault="00202890" w:rsidP="002028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202890" w:rsidRPr="003C1B89" w:rsidRDefault="000F503C" w:rsidP="000F503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(3,127)</w:t>
            </w:r>
          </w:p>
        </w:tc>
        <w:tc>
          <w:tcPr>
            <w:tcW w:w="156" w:type="pct"/>
            <w:gridSpan w:val="2"/>
          </w:tcPr>
          <w:p w:rsidR="00202890" w:rsidRPr="003C1B89" w:rsidRDefault="00202890" w:rsidP="00202890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202890" w:rsidRPr="003C1B89" w:rsidRDefault="00202890" w:rsidP="0020289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(2,083)</w:t>
            </w:r>
          </w:p>
        </w:tc>
        <w:tc>
          <w:tcPr>
            <w:tcW w:w="135" w:type="pct"/>
          </w:tcPr>
          <w:p w:rsidR="00202890" w:rsidRPr="003C1B89" w:rsidRDefault="00202890" w:rsidP="00202890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202890" w:rsidRPr="003C1B89" w:rsidRDefault="000F503C" w:rsidP="000F503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3,127</w:t>
            </w:r>
          </w:p>
        </w:tc>
        <w:tc>
          <w:tcPr>
            <w:tcW w:w="140" w:type="pct"/>
          </w:tcPr>
          <w:p w:rsidR="00202890" w:rsidRPr="003C1B89" w:rsidRDefault="00202890" w:rsidP="00202890">
            <w:pPr>
              <w:tabs>
                <w:tab w:val="decimal" w:pos="789"/>
                <w:tab w:val="decimal" w:pos="8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202890" w:rsidRPr="003C1B89" w:rsidRDefault="00202890" w:rsidP="0020289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2,083</w:t>
            </w:r>
          </w:p>
        </w:tc>
      </w:tr>
      <w:tr w:rsidR="00202890" w:rsidRPr="002A43D6" w:rsidTr="006209C5">
        <w:trPr>
          <w:trHeight w:val="413"/>
        </w:trPr>
        <w:tc>
          <w:tcPr>
            <w:tcW w:w="2275" w:type="pct"/>
          </w:tcPr>
          <w:p w:rsidR="00202890" w:rsidRPr="003C1B89" w:rsidRDefault="00202890" w:rsidP="00202890">
            <w:pP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202890" w:rsidRPr="003C1B89" w:rsidRDefault="000F503C" w:rsidP="000F503C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35,438</w:t>
            </w:r>
          </w:p>
        </w:tc>
        <w:tc>
          <w:tcPr>
            <w:tcW w:w="156" w:type="pct"/>
            <w:gridSpan w:val="2"/>
          </w:tcPr>
          <w:p w:rsidR="00202890" w:rsidRPr="003C1B89" w:rsidRDefault="00202890" w:rsidP="00202890">
            <w:pPr>
              <w:tabs>
                <w:tab w:val="decimal" w:pos="778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202890" w:rsidRPr="003C1B89" w:rsidRDefault="00202890" w:rsidP="00202890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35,312</w:t>
            </w:r>
          </w:p>
        </w:tc>
        <w:tc>
          <w:tcPr>
            <w:tcW w:w="135" w:type="pct"/>
          </w:tcPr>
          <w:p w:rsidR="00202890" w:rsidRPr="003C1B89" w:rsidRDefault="00202890" w:rsidP="00202890">
            <w:pPr>
              <w:tabs>
                <w:tab w:val="decimal" w:pos="864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202890" w:rsidRPr="003C1B89" w:rsidRDefault="000F503C" w:rsidP="000F503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02890" w:rsidRPr="003C1B89" w:rsidRDefault="00202890" w:rsidP="00202890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202890" w:rsidRPr="0025625D" w:rsidRDefault="00202890" w:rsidP="00202890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666096" w:rsidRDefault="0066609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61215" w:rsidRDefault="00161215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61215" w:rsidRDefault="00161215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61215" w:rsidRDefault="00161215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61215" w:rsidRDefault="00161215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61215" w:rsidRDefault="00161215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61215" w:rsidRDefault="00161215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61215" w:rsidRDefault="00161215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61215" w:rsidRDefault="00161215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61215" w:rsidRDefault="00161215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17D51" w:rsidRDefault="00C17D51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17D51" w:rsidRDefault="00C17D51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C17D51" w:rsidRDefault="00C17D51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25625D" w:rsidRDefault="0025625D" w:rsidP="001C6A63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625D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:rsidR="0025625D" w:rsidRDefault="0025625D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69"/>
        <w:gridCol w:w="1261"/>
        <w:gridCol w:w="270"/>
        <w:gridCol w:w="1170"/>
      </w:tblGrid>
      <w:tr w:rsidR="00161215" w:rsidRPr="007541AF" w:rsidTr="00161215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161215" w:rsidRPr="00E33F25" w:rsidRDefault="00161215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61215" w:rsidRPr="00E33F25" w:rsidRDefault="00161215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161215" w:rsidRPr="00E33F25" w:rsidRDefault="00161215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161215" w:rsidRPr="007541AF" w:rsidRDefault="00161215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161215" w:rsidRPr="007541AF" w:rsidRDefault="00161215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61215" w:rsidRPr="007541AF" w:rsidRDefault="00161215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62BD3" w:rsidRPr="007541AF" w:rsidTr="00161215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662BD3" w:rsidRPr="007541AF" w:rsidRDefault="00662BD3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662BD3" w:rsidRPr="007541AF" w:rsidRDefault="00662BD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7541A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541AF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7541AF">
              <w:rPr>
                <w:rFonts w:ascii="Angsana New" w:hAnsi="Angsana New"/>
                <w:sz w:val="30"/>
                <w:szCs w:val="30"/>
              </w:rPr>
              <w:t>)</w:t>
            </w:r>
            <w:r w:rsidRPr="007541AF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62BD3" w:rsidRPr="007541AF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662BD3" w:rsidRPr="007541AF" w:rsidRDefault="00662BD3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62BD3" w:rsidRPr="007541AF" w:rsidRDefault="00662BD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662BD3" w:rsidRPr="007541AF" w:rsidRDefault="00662BD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62BD3" w:rsidRPr="007541AF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662BD3" w:rsidRPr="007541AF" w:rsidRDefault="00662BD3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2BD3" w:rsidRPr="007541AF" w:rsidRDefault="00662BD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62BD3" w:rsidRPr="007541AF" w:rsidRDefault="00662BD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662BD3" w:rsidRPr="007541AF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662BD3" w:rsidRPr="007541AF" w:rsidRDefault="00662BD3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2BD3" w:rsidRPr="007541AF" w:rsidRDefault="00662BD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62BD3" w:rsidRPr="007541AF" w:rsidRDefault="00662BD3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62BD3" w:rsidRPr="007541AF" w:rsidRDefault="00662BD3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662BD3" w:rsidRPr="007541AF" w:rsidTr="00EE14B9">
        <w:trPr>
          <w:trHeight w:val="420"/>
        </w:trPr>
        <w:tc>
          <w:tcPr>
            <w:tcW w:w="3510" w:type="dxa"/>
            <w:vAlign w:val="bottom"/>
          </w:tcPr>
          <w:p w:rsidR="00662BD3" w:rsidRPr="007541AF" w:rsidRDefault="00662BD3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662BD3" w:rsidRPr="007541AF" w:rsidRDefault="00662BD3" w:rsidP="00EE14B9">
            <w:pPr>
              <w:jc w:val="center"/>
              <w:rPr>
                <w:sz w:val="30"/>
                <w:szCs w:val="30"/>
              </w:rPr>
            </w:pPr>
            <w:r w:rsidRPr="00754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BD3" w:rsidRPr="007541AF" w:rsidTr="00EE14B9">
        <w:trPr>
          <w:trHeight w:val="420"/>
        </w:trPr>
        <w:tc>
          <w:tcPr>
            <w:tcW w:w="3510" w:type="dxa"/>
            <w:vAlign w:val="bottom"/>
          </w:tcPr>
          <w:p w:rsidR="00662BD3" w:rsidRPr="007541AF" w:rsidRDefault="00662BD3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662BD3" w:rsidRPr="007541AF" w:rsidRDefault="00662BD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62BD3" w:rsidRPr="007541AF" w:rsidRDefault="00662BD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2BD3" w:rsidRPr="007541AF" w:rsidRDefault="00662BD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662BD3" w:rsidRPr="007541AF" w:rsidRDefault="00662BD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662BD3" w:rsidRPr="007541AF" w:rsidRDefault="00662BD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62BD3" w:rsidRPr="007541AF" w:rsidRDefault="00662BD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62BD3" w:rsidRPr="007541AF" w:rsidRDefault="00662BD3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5F5C" w:rsidRPr="007541AF" w:rsidTr="00BC0C3B">
        <w:trPr>
          <w:trHeight w:val="420"/>
        </w:trPr>
        <w:tc>
          <w:tcPr>
            <w:tcW w:w="3510" w:type="dxa"/>
            <w:vAlign w:val="bottom"/>
          </w:tcPr>
          <w:p w:rsidR="00B95F5C" w:rsidRPr="007541AF" w:rsidRDefault="00B95F5C" w:rsidP="00B95F5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7541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541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B95F5C" w:rsidRPr="007541AF" w:rsidRDefault="00B95F5C" w:rsidP="00B95F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</w:tcPr>
          <w:p w:rsidR="000810FA" w:rsidRPr="007541AF" w:rsidRDefault="000810FA" w:rsidP="00B95F5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95F5C" w:rsidRPr="007541AF" w:rsidRDefault="00B95F5C" w:rsidP="00B95F5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8,963</w:t>
            </w:r>
          </w:p>
        </w:tc>
        <w:tc>
          <w:tcPr>
            <w:tcW w:w="270" w:type="dxa"/>
            <w:vAlign w:val="bottom"/>
          </w:tcPr>
          <w:p w:rsidR="00B95F5C" w:rsidRPr="007541AF" w:rsidRDefault="00B95F5C" w:rsidP="00B95F5C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95F5C" w:rsidRPr="007541AF" w:rsidRDefault="000D1087" w:rsidP="000D10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(334)</w:t>
            </w:r>
          </w:p>
        </w:tc>
        <w:tc>
          <w:tcPr>
            <w:tcW w:w="269" w:type="dxa"/>
            <w:vAlign w:val="bottom"/>
          </w:tcPr>
          <w:p w:rsidR="00B95F5C" w:rsidRPr="007541AF" w:rsidRDefault="00B95F5C" w:rsidP="00B95F5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95F5C" w:rsidRPr="007541AF" w:rsidRDefault="000D1087" w:rsidP="00B95F5C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95F5C" w:rsidRPr="007541AF" w:rsidRDefault="00B95F5C" w:rsidP="00B95F5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95F5C" w:rsidRPr="007541AF" w:rsidRDefault="000810FA" w:rsidP="000810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8,629</w:t>
            </w:r>
          </w:p>
        </w:tc>
      </w:tr>
      <w:tr w:rsidR="00D669F1" w:rsidRPr="007541AF" w:rsidTr="00BC0C3B">
        <w:trPr>
          <w:trHeight w:val="420"/>
        </w:trPr>
        <w:tc>
          <w:tcPr>
            <w:tcW w:w="3510" w:type="dxa"/>
            <w:vAlign w:val="bottom"/>
          </w:tcPr>
          <w:p w:rsidR="00D669F1" w:rsidRPr="007541AF" w:rsidRDefault="00D669F1" w:rsidP="00D669F1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7541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D669F1" w:rsidRPr="007541AF" w:rsidRDefault="00D669F1" w:rsidP="00D669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</w:tcPr>
          <w:p w:rsidR="00D669F1" w:rsidRPr="007541AF" w:rsidRDefault="00D669F1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669F1" w:rsidRPr="007541AF" w:rsidRDefault="00D669F1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5,585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69F1" w:rsidRPr="007541AF" w:rsidRDefault="000D1087" w:rsidP="000D10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69" w:type="dxa"/>
            <w:vAlign w:val="bottom"/>
          </w:tcPr>
          <w:p w:rsidR="00D669F1" w:rsidRPr="007541AF" w:rsidRDefault="00D669F1" w:rsidP="00D669F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669F1" w:rsidRPr="007541AF" w:rsidRDefault="000D1087" w:rsidP="00D669F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69F1" w:rsidRPr="007541AF" w:rsidRDefault="000810FA" w:rsidP="000810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6,018</w:t>
            </w:r>
          </w:p>
        </w:tc>
      </w:tr>
      <w:tr w:rsidR="00D669F1" w:rsidRPr="007541AF" w:rsidTr="00BC0C3B">
        <w:trPr>
          <w:trHeight w:val="420"/>
        </w:trPr>
        <w:tc>
          <w:tcPr>
            <w:tcW w:w="3510" w:type="dxa"/>
            <w:vAlign w:val="bottom"/>
          </w:tcPr>
          <w:p w:rsidR="00D669F1" w:rsidRPr="007541AF" w:rsidRDefault="00D669F1" w:rsidP="00D669F1">
            <w:pPr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:rsidR="00D669F1" w:rsidRPr="007541AF" w:rsidRDefault="00D669F1" w:rsidP="00D669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41AF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350" w:type="dxa"/>
          </w:tcPr>
          <w:p w:rsidR="00D669F1" w:rsidRPr="007541AF" w:rsidRDefault="00D669F1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669F1" w:rsidRPr="007541AF" w:rsidRDefault="00D669F1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11,348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69F1" w:rsidRPr="007541AF" w:rsidRDefault="000D1087" w:rsidP="000D10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5,642</w:t>
            </w:r>
          </w:p>
        </w:tc>
        <w:tc>
          <w:tcPr>
            <w:tcW w:w="269" w:type="dxa"/>
            <w:vAlign w:val="bottom"/>
          </w:tcPr>
          <w:p w:rsidR="00D669F1" w:rsidRPr="007541AF" w:rsidRDefault="00D669F1" w:rsidP="00D669F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669F1" w:rsidRPr="007541AF" w:rsidRDefault="000D1087" w:rsidP="00D669F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69F1" w:rsidRPr="007541AF" w:rsidRDefault="000810FA" w:rsidP="000810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16,990</w:t>
            </w:r>
          </w:p>
        </w:tc>
      </w:tr>
      <w:tr w:rsidR="00D669F1" w:rsidRPr="007541AF" w:rsidTr="00BC0C3B">
        <w:trPr>
          <w:trHeight w:val="420"/>
        </w:trPr>
        <w:tc>
          <w:tcPr>
            <w:tcW w:w="3510" w:type="dxa"/>
            <w:vAlign w:val="bottom"/>
          </w:tcPr>
          <w:p w:rsidR="00D669F1" w:rsidRPr="007541AF" w:rsidRDefault="00D669F1" w:rsidP="00D669F1">
            <w:pPr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D669F1" w:rsidRPr="007541AF" w:rsidRDefault="00D669F1" w:rsidP="00D669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350" w:type="dxa"/>
          </w:tcPr>
          <w:p w:rsidR="00D669F1" w:rsidRPr="007541AF" w:rsidRDefault="00D669F1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669F1" w:rsidRPr="007541AF" w:rsidRDefault="00D669F1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24,080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69F1" w:rsidRPr="007541AF" w:rsidRDefault="000D1087" w:rsidP="000D10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1,920</w:t>
            </w:r>
          </w:p>
        </w:tc>
        <w:tc>
          <w:tcPr>
            <w:tcW w:w="269" w:type="dxa"/>
            <w:vAlign w:val="bottom"/>
          </w:tcPr>
          <w:p w:rsidR="00D669F1" w:rsidRPr="007541AF" w:rsidRDefault="00D669F1" w:rsidP="00D669F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669F1" w:rsidRPr="007541AF" w:rsidRDefault="000D1087" w:rsidP="000D1087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69F1" w:rsidRPr="007541AF" w:rsidRDefault="000810FA" w:rsidP="000810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26,000</w:t>
            </w:r>
          </w:p>
        </w:tc>
      </w:tr>
      <w:tr w:rsidR="00662BD3" w:rsidRPr="007541AF" w:rsidTr="00EE14B9">
        <w:trPr>
          <w:trHeight w:val="420"/>
        </w:trPr>
        <w:tc>
          <w:tcPr>
            <w:tcW w:w="3510" w:type="dxa"/>
            <w:vAlign w:val="bottom"/>
          </w:tcPr>
          <w:p w:rsidR="00662BD3" w:rsidRPr="007541AF" w:rsidRDefault="00662BD3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BD3" w:rsidRPr="007541AF" w:rsidRDefault="00D669F1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49,976</w:t>
            </w: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BD3" w:rsidRPr="007541AF" w:rsidRDefault="007541AF" w:rsidP="000D10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7,661</w:t>
            </w:r>
          </w:p>
        </w:tc>
        <w:tc>
          <w:tcPr>
            <w:tcW w:w="269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BD3" w:rsidRPr="007541AF" w:rsidRDefault="000D1087" w:rsidP="000D1087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BD3" w:rsidRPr="007541AF" w:rsidRDefault="000810FA" w:rsidP="000810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57,637</w:t>
            </w:r>
          </w:p>
        </w:tc>
      </w:tr>
      <w:tr w:rsidR="00662BD3" w:rsidRPr="007541AF" w:rsidTr="00EE14B9">
        <w:trPr>
          <w:trHeight w:val="420"/>
        </w:trPr>
        <w:tc>
          <w:tcPr>
            <w:tcW w:w="3510" w:type="dxa"/>
            <w:vAlign w:val="bottom"/>
          </w:tcPr>
          <w:p w:rsidR="00662BD3" w:rsidRPr="007541AF" w:rsidRDefault="00662BD3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662BD3" w:rsidRPr="007541AF" w:rsidRDefault="00662BD3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2BD3" w:rsidRPr="007541AF" w:rsidRDefault="00662BD3" w:rsidP="00EE14B9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62BD3" w:rsidRPr="007541AF" w:rsidRDefault="00662BD3" w:rsidP="00EE14B9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BD3" w:rsidRPr="007541AF" w:rsidTr="00EE14B9">
        <w:trPr>
          <w:trHeight w:val="420"/>
        </w:trPr>
        <w:tc>
          <w:tcPr>
            <w:tcW w:w="3510" w:type="dxa"/>
            <w:vAlign w:val="bottom"/>
          </w:tcPr>
          <w:p w:rsidR="00662BD3" w:rsidRPr="007541AF" w:rsidRDefault="00662BD3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662BD3" w:rsidRPr="007541AF" w:rsidRDefault="00662BD3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62BD3" w:rsidRPr="007541AF" w:rsidRDefault="00662BD3" w:rsidP="00EE14B9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62BD3" w:rsidRPr="007541AF" w:rsidRDefault="00662BD3" w:rsidP="00EE14B9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9F1" w:rsidRPr="007541AF" w:rsidTr="00BC0C3B">
        <w:trPr>
          <w:trHeight w:val="420"/>
        </w:trPr>
        <w:tc>
          <w:tcPr>
            <w:tcW w:w="3510" w:type="dxa"/>
            <w:vAlign w:val="bottom"/>
          </w:tcPr>
          <w:p w:rsidR="00D669F1" w:rsidRPr="007541AF" w:rsidRDefault="00D669F1" w:rsidP="00D669F1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7541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D669F1" w:rsidRPr="007541AF" w:rsidRDefault="00D669F1" w:rsidP="00D669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754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</w:tcPr>
          <w:p w:rsidR="000810FA" w:rsidRPr="007541AF" w:rsidRDefault="000810FA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669F1" w:rsidRPr="007541AF" w:rsidRDefault="00D669F1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(1,809)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69F1" w:rsidRPr="007541AF" w:rsidRDefault="007541AF" w:rsidP="007541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(100)</w:t>
            </w:r>
          </w:p>
        </w:tc>
        <w:tc>
          <w:tcPr>
            <w:tcW w:w="269" w:type="dxa"/>
            <w:vAlign w:val="bottom"/>
          </w:tcPr>
          <w:p w:rsidR="00D669F1" w:rsidRPr="007541AF" w:rsidRDefault="00D669F1" w:rsidP="00D669F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669F1" w:rsidRPr="007541AF" w:rsidRDefault="007541AF" w:rsidP="00D669F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69F1" w:rsidRPr="007541AF" w:rsidRDefault="000810FA" w:rsidP="000810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(1,909)</w:t>
            </w:r>
          </w:p>
        </w:tc>
      </w:tr>
      <w:tr w:rsidR="00D669F1" w:rsidRPr="007541AF" w:rsidTr="00BC0C3B">
        <w:trPr>
          <w:trHeight w:val="420"/>
        </w:trPr>
        <w:tc>
          <w:tcPr>
            <w:tcW w:w="3510" w:type="dxa"/>
            <w:vAlign w:val="bottom"/>
          </w:tcPr>
          <w:p w:rsidR="00D669F1" w:rsidRPr="007541AF" w:rsidRDefault="00D669F1" w:rsidP="00D669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41AF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</w:tcPr>
          <w:p w:rsidR="00D669F1" w:rsidRPr="007541AF" w:rsidRDefault="00D669F1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(2,083)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69F1" w:rsidRPr="007541AF" w:rsidRDefault="007541AF" w:rsidP="007541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(1,043)</w:t>
            </w:r>
          </w:p>
        </w:tc>
        <w:tc>
          <w:tcPr>
            <w:tcW w:w="269" w:type="dxa"/>
            <w:vAlign w:val="bottom"/>
          </w:tcPr>
          <w:p w:rsidR="00D669F1" w:rsidRPr="007541AF" w:rsidRDefault="00D669F1" w:rsidP="00D669F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D669F1" w:rsidRPr="007541AF" w:rsidRDefault="007541AF" w:rsidP="00D669F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4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69F1" w:rsidRPr="007541AF" w:rsidRDefault="000810FA" w:rsidP="000810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(3,126)</w:t>
            </w:r>
          </w:p>
        </w:tc>
      </w:tr>
      <w:tr w:rsidR="00D669F1" w:rsidRPr="007541AF" w:rsidTr="00BC0C3B">
        <w:trPr>
          <w:trHeight w:val="420"/>
        </w:trPr>
        <w:tc>
          <w:tcPr>
            <w:tcW w:w="3510" w:type="dxa"/>
            <w:vAlign w:val="bottom"/>
          </w:tcPr>
          <w:p w:rsidR="00D669F1" w:rsidRPr="007541AF" w:rsidRDefault="00D669F1" w:rsidP="00D669F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D669F1" w:rsidRPr="007541AF" w:rsidRDefault="00D669F1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(3,892)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69F1" w:rsidRPr="007541AF" w:rsidRDefault="007541AF" w:rsidP="007541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(1,143)</w:t>
            </w:r>
          </w:p>
        </w:tc>
        <w:tc>
          <w:tcPr>
            <w:tcW w:w="269" w:type="dxa"/>
            <w:vAlign w:val="bottom"/>
          </w:tcPr>
          <w:p w:rsidR="00D669F1" w:rsidRPr="007541AF" w:rsidRDefault="00D669F1" w:rsidP="00D669F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69F1" w:rsidRPr="007541AF" w:rsidRDefault="007541AF" w:rsidP="00D669F1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669F1" w:rsidRPr="007541AF" w:rsidRDefault="00D669F1" w:rsidP="00D669F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69F1" w:rsidRPr="007541AF" w:rsidRDefault="000810FA" w:rsidP="000810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(5,035)</w:t>
            </w:r>
          </w:p>
        </w:tc>
      </w:tr>
      <w:tr w:rsidR="00662BD3" w:rsidRPr="007541AF" w:rsidTr="00EE14B9">
        <w:trPr>
          <w:trHeight w:val="420"/>
        </w:trPr>
        <w:tc>
          <w:tcPr>
            <w:tcW w:w="3510" w:type="dxa"/>
            <w:vAlign w:val="bottom"/>
          </w:tcPr>
          <w:p w:rsidR="00662BD3" w:rsidRPr="007541AF" w:rsidRDefault="00662BD3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62BD3" w:rsidRPr="007541AF" w:rsidRDefault="00662BD3" w:rsidP="00EE14B9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62BD3" w:rsidRPr="007541AF" w:rsidRDefault="00662BD3" w:rsidP="007541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62BD3" w:rsidRPr="007541AF" w:rsidRDefault="00662BD3" w:rsidP="00EE14B9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2BD3" w:rsidRPr="00E33F25" w:rsidTr="00EE14B9">
        <w:trPr>
          <w:trHeight w:val="420"/>
        </w:trPr>
        <w:tc>
          <w:tcPr>
            <w:tcW w:w="3510" w:type="dxa"/>
            <w:vAlign w:val="bottom"/>
          </w:tcPr>
          <w:p w:rsidR="00662BD3" w:rsidRPr="007541AF" w:rsidRDefault="00662BD3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662BD3" w:rsidRPr="007541AF" w:rsidRDefault="00D669F1" w:rsidP="00D66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46,084</w:t>
            </w: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62BD3" w:rsidRPr="007541AF" w:rsidRDefault="007541AF" w:rsidP="007541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6,518</w:t>
            </w:r>
          </w:p>
        </w:tc>
        <w:tc>
          <w:tcPr>
            <w:tcW w:w="269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662BD3" w:rsidRPr="007541AF" w:rsidRDefault="007541AF" w:rsidP="007541AF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62BD3" w:rsidRPr="007541AF" w:rsidRDefault="00662BD3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62BD3" w:rsidRPr="000810FA" w:rsidRDefault="000810FA" w:rsidP="000810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52,602</w:t>
            </w:r>
          </w:p>
        </w:tc>
      </w:tr>
    </w:tbl>
    <w:p w:rsidR="0025625D" w:rsidRDefault="0025625D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E4D3B" w:rsidRDefault="00BE4D3B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E4D3B" w:rsidRDefault="00BE4D3B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04276" w:rsidRDefault="0010427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04276" w:rsidRDefault="0010427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69"/>
        <w:gridCol w:w="1261"/>
        <w:gridCol w:w="270"/>
        <w:gridCol w:w="1170"/>
      </w:tblGrid>
      <w:tr w:rsidR="00BE4D3B" w:rsidRPr="00982700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E33F25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E33F25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E33F25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27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4D3B" w:rsidRPr="00982700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982700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2700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98270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8270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982700">
              <w:rPr>
                <w:rFonts w:ascii="Angsana New" w:hAnsi="Angsana New"/>
                <w:sz w:val="30"/>
                <w:szCs w:val="30"/>
              </w:rPr>
              <w:t>)</w:t>
            </w:r>
            <w:r w:rsidRPr="00982700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4D3B" w:rsidRPr="00982700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982700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2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2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E4D3B" w:rsidRPr="00982700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982700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70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82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2700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2700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2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BE4D3B" w:rsidRPr="00982700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982700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700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270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982700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2700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982700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700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BE4D3B" w:rsidRPr="00982700" w:rsidTr="00EE14B9">
        <w:trPr>
          <w:trHeight w:val="420"/>
        </w:trPr>
        <w:tc>
          <w:tcPr>
            <w:tcW w:w="3510" w:type="dxa"/>
            <w:vAlign w:val="bottom"/>
          </w:tcPr>
          <w:p w:rsidR="00BE4D3B" w:rsidRPr="00982700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BE4D3B" w:rsidRPr="00982700" w:rsidRDefault="00BE4D3B" w:rsidP="00EE14B9">
            <w:pPr>
              <w:jc w:val="center"/>
              <w:rPr>
                <w:sz w:val="30"/>
                <w:szCs w:val="30"/>
              </w:rPr>
            </w:pPr>
            <w:r w:rsidRPr="009827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4D3B" w:rsidRPr="00982700" w:rsidTr="00EE14B9">
        <w:trPr>
          <w:trHeight w:val="420"/>
        </w:trPr>
        <w:tc>
          <w:tcPr>
            <w:tcW w:w="3510" w:type="dxa"/>
            <w:vAlign w:val="bottom"/>
          </w:tcPr>
          <w:p w:rsidR="00BE4D3B" w:rsidRPr="00982700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27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BE4D3B" w:rsidRPr="00982700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4D3B" w:rsidRPr="00982700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D3B" w:rsidRPr="00982700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BE4D3B" w:rsidRPr="00982700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BE4D3B" w:rsidRPr="00982700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4D3B" w:rsidRPr="00982700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4D3B" w:rsidRPr="00982700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4D3B" w:rsidRPr="00982700" w:rsidTr="00EE14B9">
        <w:trPr>
          <w:trHeight w:val="420"/>
        </w:trPr>
        <w:tc>
          <w:tcPr>
            <w:tcW w:w="3510" w:type="dxa"/>
            <w:vAlign w:val="bottom"/>
          </w:tcPr>
          <w:p w:rsidR="001871AE" w:rsidRPr="001871AE" w:rsidRDefault="00BE4D3B" w:rsidP="00EE14B9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270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187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71AE" w:rsidRPr="001871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871AE" w:rsidRPr="001871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BE4D3B" w:rsidRPr="00982700" w:rsidRDefault="001871AE" w:rsidP="00EE14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871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  <w:vAlign w:val="bottom"/>
          </w:tcPr>
          <w:p w:rsidR="00BE4D3B" w:rsidRPr="00982700" w:rsidRDefault="00060FAC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8,581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982700" w:rsidRDefault="00982700" w:rsidP="009827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69" w:type="dxa"/>
            <w:vAlign w:val="bottom"/>
          </w:tcPr>
          <w:p w:rsidR="00BE4D3B" w:rsidRPr="00982700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982700" w:rsidRDefault="009944B0" w:rsidP="00EE14B9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27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982700" w:rsidRDefault="009944B0" w:rsidP="00CF36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8,963</w:t>
            </w:r>
          </w:p>
        </w:tc>
      </w:tr>
      <w:tr w:rsidR="00060FAC" w:rsidRPr="005B3147" w:rsidTr="00EE14B9">
        <w:trPr>
          <w:trHeight w:val="420"/>
        </w:trPr>
        <w:tc>
          <w:tcPr>
            <w:tcW w:w="3510" w:type="dxa"/>
            <w:vAlign w:val="bottom"/>
          </w:tcPr>
          <w:p w:rsidR="00060FAC" w:rsidRPr="00982700" w:rsidRDefault="00060FAC" w:rsidP="00060FA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2700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9827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270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27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060FAC" w:rsidRPr="00982700" w:rsidRDefault="00060FAC" w:rsidP="00060F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8270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9827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:rsidR="00060FAC" w:rsidRPr="00982700" w:rsidRDefault="00060FAC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4,655</w:t>
            </w:r>
          </w:p>
        </w:tc>
        <w:tc>
          <w:tcPr>
            <w:tcW w:w="270" w:type="dxa"/>
            <w:vAlign w:val="bottom"/>
          </w:tcPr>
          <w:p w:rsidR="00060FAC" w:rsidRPr="00982700" w:rsidRDefault="00060FAC" w:rsidP="00060FAC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0FAC" w:rsidRPr="00982700" w:rsidRDefault="00982700" w:rsidP="009827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269" w:type="dxa"/>
            <w:vAlign w:val="bottom"/>
          </w:tcPr>
          <w:p w:rsidR="00060FAC" w:rsidRPr="00982700" w:rsidRDefault="00060FAC" w:rsidP="00060FA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060FAC" w:rsidRPr="00982700" w:rsidRDefault="009944B0" w:rsidP="00060FAC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27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60FAC" w:rsidRPr="00982700" w:rsidRDefault="00060FAC" w:rsidP="00060FA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60FAC" w:rsidRPr="009944B0" w:rsidRDefault="009944B0" w:rsidP="00060F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5,58</w:t>
            </w:r>
            <w:r w:rsidR="00982700"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E4D3B" w:rsidRPr="005B3147" w:rsidTr="00060FAC">
        <w:trPr>
          <w:trHeight w:val="420"/>
        </w:trPr>
        <w:tc>
          <w:tcPr>
            <w:tcW w:w="3510" w:type="dxa"/>
            <w:vAlign w:val="bottom"/>
          </w:tcPr>
          <w:p w:rsidR="00BE4D3B" w:rsidRPr="00982700" w:rsidRDefault="00BE4D3B" w:rsidP="00EE14B9">
            <w:pPr>
              <w:rPr>
                <w:rFonts w:ascii="Angsana New" w:hAnsi="Angsana New"/>
                <w:sz w:val="30"/>
                <w:szCs w:val="30"/>
              </w:rPr>
            </w:pPr>
            <w:r w:rsidRPr="00982700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:rsidR="00BE4D3B" w:rsidRPr="00982700" w:rsidRDefault="00BE4D3B" w:rsidP="00EE14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8270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82700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350" w:type="dxa"/>
            <w:vAlign w:val="bottom"/>
          </w:tcPr>
          <w:p w:rsidR="00BE4D3B" w:rsidRPr="00982700" w:rsidRDefault="00060FAC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4,638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982700" w:rsidRDefault="00982700" w:rsidP="009827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6,710</w:t>
            </w:r>
          </w:p>
        </w:tc>
        <w:tc>
          <w:tcPr>
            <w:tcW w:w="269" w:type="dxa"/>
            <w:vAlign w:val="bottom"/>
          </w:tcPr>
          <w:p w:rsidR="00BE4D3B" w:rsidRPr="00982700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982700" w:rsidRDefault="009944B0" w:rsidP="00EE14B9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27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9944B0" w:rsidRDefault="009944B0" w:rsidP="00CF36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11,34</w:t>
            </w:r>
            <w:r w:rsidR="00982700"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BE4D3B" w:rsidRPr="00982700" w:rsidTr="00060FAC">
        <w:trPr>
          <w:trHeight w:val="420"/>
        </w:trPr>
        <w:tc>
          <w:tcPr>
            <w:tcW w:w="3510" w:type="dxa"/>
            <w:vAlign w:val="bottom"/>
          </w:tcPr>
          <w:p w:rsidR="00BE4D3B" w:rsidRPr="00982700" w:rsidRDefault="00BE4D3B" w:rsidP="00EE14B9">
            <w:pPr>
              <w:rPr>
                <w:rFonts w:ascii="Angsana New" w:hAnsi="Angsana New"/>
                <w:sz w:val="30"/>
                <w:szCs w:val="30"/>
              </w:rPr>
            </w:pPr>
            <w:r w:rsidRPr="0098270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BE4D3B" w:rsidRPr="00982700" w:rsidRDefault="00BE4D3B" w:rsidP="00EE14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82700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350" w:type="dxa"/>
            <w:vAlign w:val="bottom"/>
          </w:tcPr>
          <w:p w:rsidR="00BE4D3B" w:rsidRPr="00982700" w:rsidRDefault="00060FAC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23,783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982700" w:rsidRDefault="00982700" w:rsidP="009827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1,153</w:t>
            </w:r>
          </w:p>
        </w:tc>
        <w:tc>
          <w:tcPr>
            <w:tcW w:w="269" w:type="dxa"/>
            <w:vAlign w:val="bottom"/>
          </w:tcPr>
          <w:p w:rsidR="00BE4D3B" w:rsidRPr="00982700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982700" w:rsidRDefault="009944B0" w:rsidP="00EE14B9">
            <w:pPr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2700">
              <w:rPr>
                <w:rFonts w:ascii="Angsana New" w:hAnsi="Angsana New"/>
                <w:sz w:val="30"/>
                <w:szCs w:val="30"/>
              </w:rPr>
              <w:t>(856)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982700" w:rsidRDefault="009944B0" w:rsidP="00CF36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24,080</w:t>
            </w:r>
          </w:p>
        </w:tc>
      </w:tr>
      <w:tr w:rsidR="00060FAC" w:rsidRPr="00982700" w:rsidTr="00060FAC">
        <w:trPr>
          <w:trHeight w:val="420"/>
        </w:trPr>
        <w:tc>
          <w:tcPr>
            <w:tcW w:w="3510" w:type="dxa"/>
            <w:vAlign w:val="bottom"/>
          </w:tcPr>
          <w:p w:rsidR="00060FAC" w:rsidRPr="00982700" w:rsidRDefault="00060FAC" w:rsidP="00EE14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8270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60FAC" w:rsidRPr="00982700" w:rsidRDefault="00060FAC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169,362</w:t>
            </w:r>
          </w:p>
        </w:tc>
        <w:tc>
          <w:tcPr>
            <w:tcW w:w="270" w:type="dxa"/>
            <w:vAlign w:val="bottom"/>
          </w:tcPr>
          <w:p w:rsidR="00060FAC" w:rsidRPr="00982700" w:rsidRDefault="00060FAC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60FAC" w:rsidRPr="00982700" w:rsidRDefault="00982700" w:rsidP="009827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(169,362)</w:t>
            </w:r>
          </w:p>
        </w:tc>
        <w:tc>
          <w:tcPr>
            <w:tcW w:w="269" w:type="dxa"/>
            <w:vAlign w:val="bottom"/>
          </w:tcPr>
          <w:p w:rsidR="00060FAC" w:rsidRPr="00982700" w:rsidRDefault="00060FAC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060FAC" w:rsidRPr="00982700" w:rsidRDefault="009944B0" w:rsidP="009944B0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27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060FAC" w:rsidRPr="00982700" w:rsidRDefault="00060FAC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60FAC" w:rsidRPr="00982700" w:rsidRDefault="009944B0" w:rsidP="009944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E4D3B" w:rsidRPr="005B3147" w:rsidTr="00060FAC">
        <w:trPr>
          <w:trHeight w:val="420"/>
        </w:trPr>
        <w:tc>
          <w:tcPr>
            <w:tcW w:w="3510" w:type="dxa"/>
            <w:vAlign w:val="bottom"/>
          </w:tcPr>
          <w:p w:rsidR="00BE4D3B" w:rsidRPr="00982700" w:rsidRDefault="00BE4D3B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982700" w:rsidRDefault="00C25E64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211,019</w:t>
            </w:r>
          </w:p>
        </w:tc>
        <w:tc>
          <w:tcPr>
            <w:tcW w:w="270" w:type="dxa"/>
            <w:vAlign w:val="bottom"/>
          </w:tcPr>
          <w:p w:rsidR="00BE4D3B" w:rsidRPr="00982700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982700" w:rsidRDefault="00982700" w:rsidP="009827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(160,187</w:t>
            </w:r>
            <w:r w:rsidRPr="009827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:rsidR="00BE4D3B" w:rsidRPr="00982700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982700" w:rsidRDefault="009944B0" w:rsidP="00C92EBA">
            <w:pPr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700">
              <w:rPr>
                <w:rFonts w:ascii="Angsana New" w:hAnsi="Angsana New"/>
                <w:b/>
                <w:bCs/>
                <w:sz w:val="30"/>
                <w:szCs w:val="30"/>
              </w:rPr>
              <w:t>(856)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E4D3B" w:rsidRPr="00982700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C25E64" w:rsidRDefault="009944B0" w:rsidP="00CF36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27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49,97</w:t>
            </w:r>
            <w:r w:rsidR="00982700" w:rsidRPr="009827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BE4D3B" w:rsidRPr="00317E16" w:rsidTr="00EE14B9">
        <w:trPr>
          <w:trHeight w:val="420"/>
        </w:trPr>
        <w:tc>
          <w:tcPr>
            <w:tcW w:w="3510" w:type="dxa"/>
            <w:vAlign w:val="bottom"/>
          </w:tcPr>
          <w:p w:rsidR="00BE4D3B" w:rsidRPr="00317E16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BE4D3B" w:rsidRPr="00317E16" w:rsidRDefault="00BE4D3B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E4D3B" w:rsidRPr="00317E16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317E16" w:rsidRDefault="00BE4D3B" w:rsidP="00EE14B9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317E16" w:rsidRDefault="00BE4D3B" w:rsidP="00CF36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4D3B" w:rsidRPr="00317E16" w:rsidTr="00EE14B9">
        <w:trPr>
          <w:trHeight w:val="420"/>
        </w:trPr>
        <w:tc>
          <w:tcPr>
            <w:tcW w:w="3510" w:type="dxa"/>
            <w:vAlign w:val="bottom"/>
          </w:tcPr>
          <w:p w:rsidR="00BE4D3B" w:rsidRPr="00317E16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7E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BE4D3B" w:rsidRPr="00317E16" w:rsidRDefault="00BE4D3B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E4D3B" w:rsidRPr="00317E16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317E16" w:rsidRDefault="00BE4D3B" w:rsidP="00EE14B9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317E16" w:rsidRDefault="00BE4D3B" w:rsidP="00CF36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60FAC" w:rsidRPr="00317E16" w:rsidTr="00EE14B9">
        <w:trPr>
          <w:trHeight w:val="420"/>
        </w:trPr>
        <w:tc>
          <w:tcPr>
            <w:tcW w:w="3510" w:type="dxa"/>
            <w:vAlign w:val="bottom"/>
          </w:tcPr>
          <w:p w:rsidR="00060FAC" w:rsidRPr="00317E16" w:rsidRDefault="00060FAC" w:rsidP="00060FA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7E16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317E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7E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17E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060FAC" w:rsidRPr="00317E16" w:rsidRDefault="00060FAC" w:rsidP="00060F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17E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317E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:rsidR="00060FAC" w:rsidRPr="00317E16" w:rsidRDefault="00C25E64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(1,107)</w:t>
            </w:r>
          </w:p>
        </w:tc>
        <w:tc>
          <w:tcPr>
            <w:tcW w:w="270" w:type="dxa"/>
            <w:vAlign w:val="bottom"/>
          </w:tcPr>
          <w:p w:rsidR="00060FAC" w:rsidRPr="00317E16" w:rsidRDefault="00060FAC" w:rsidP="00060FAC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0FAC" w:rsidRPr="00317E16" w:rsidRDefault="00317E16" w:rsidP="00317E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(702)</w:t>
            </w:r>
          </w:p>
        </w:tc>
        <w:tc>
          <w:tcPr>
            <w:tcW w:w="269" w:type="dxa"/>
            <w:vAlign w:val="bottom"/>
          </w:tcPr>
          <w:p w:rsidR="00060FAC" w:rsidRPr="00317E16" w:rsidRDefault="00060FAC" w:rsidP="00060FA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060FAC" w:rsidRPr="00317E16" w:rsidRDefault="00C92EBA" w:rsidP="00060FAC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E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60FAC" w:rsidRPr="00317E16" w:rsidRDefault="00060FAC" w:rsidP="00060FA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60FAC" w:rsidRPr="00317E16" w:rsidRDefault="009944B0" w:rsidP="00060F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(1,809)</w:t>
            </w:r>
          </w:p>
        </w:tc>
      </w:tr>
      <w:tr w:rsidR="00060FAC" w:rsidRPr="00317E16" w:rsidTr="00EE14B9">
        <w:trPr>
          <w:trHeight w:val="420"/>
        </w:trPr>
        <w:tc>
          <w:tcPr>
            <w:tcW w:w="3510" w:type="dxa"/>
            <w:vAlign w:val="bottom"/>
          </w:tcPr>
          <w:p w:rsidR="00060FAC" w:rsidRPr="00317E16" w:rsidRDefault="00060FAC" w:rsidP="00060FAC">
            <w:pPr>
              <w:rPr>
                <w:rFonts w:ascii="Angsana New" w:hAnsi="Angsana New"/>
                <w:sz w:val="30"/>
                <w:szCs w:val="30"/>
              </w:rPr>
            </w:pPr>
            <w:r w:rsidRPr="00317E16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  <w:vAlign w:val="bottom"/>
          </w:tcPr>
          <w:p w:rsidR="00060FAC" w:rsidRPr="00317E16" w:rsidRDefault="00C25E64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(1,466)</w:t>
            </w:r>
          </w:p>
        </w:tc>
        <w:tc>
          <w:tcPr>
            <w:tcW w:w="270" w:type="dxa"/>
            <w:vAlign w:val="bottom"/>
          </w:tcPr>
          <w:p w:rsidR="00060FAC" w:rsidRPr="00317E16" w:rsidRDefault="00060FAC" w:rsidP="00060FAC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0FAC" w:rsidRPr="00317E16" w:rsidRDefault="00317E16" w:rsidP="00317E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(617)</w:t>
            </w:r>
          </w:p>
        </w:tc>
        <w:tc>
          <w:tcPr>
            <w:tcW w:w="269" w:type="dxa"/>
            <w:vAlign w:val="bottom"/>
          </w:tcPr>
          <w:p w:rsidR="00060FAC" w:rsidRPr="00317E16" w:rsidRDefault="00060FAC" w:rsidP="00060FA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060FAC" w:rsidRPr="00317E16" w:rsidRDefault="00C92EBA" w:rsidP="00060FAC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E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60FAC" w:rsidRPr="00317E16" w:rsidRDefault="00060FAC" w:rsidP="00060FA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60FAC" w:rsidRPr="00317E16" w:rsidRDefault="009944B0" w:rsidP="00060FA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(2,083)</w:t>
            </w:r>
          </w:p>
        </w:tc>
      </w:tr>
      <w:tr w:rsidR="00BE4D3B" w:rsidRPr="00317E16" w:rsidTr="00EE14B9">
        <w:trPr>
          <w:trHeight w:val="420"/>
        </w:trPr>
        <w:tc>
          <w:tcPr>
            <w:tcW w:w="3510" w:type="dxa"/>
            <w:vAlign w:val="bottom"/>
          </w:tcPr>
          <w:p w:rsidR="00BE4D3B" w:rsidRPr="00317E16" w:rsidRDefault="00BE4D3B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E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317E16" w:rsidRDefault="00C25E64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(2,573)</w:t>
            </w:r>
          </w:p>
        </w:tc>
        <w:tc>
          <w:tcPr>
            <w:tcW w:w="270" w:type="dxa"/>
            <w:vAlign w:val="bottom"/>
          </w:tcPr>
          <w:p w:rsidR="00BE4D3B" w:rsidRPr="00317E16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317E16" w:rsidRDefault="00317E16" w:rsidP="00317E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(1,319)</w:t>
            </w:r>
          </w:p>
        </w:tc>
        <w:tc>
          <w:tcPr>
            <w:tcW w:w="269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317E16" w:rsidRDefault="00C92EBA" w:rsidP="00EE14B9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E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317E16" w:rsidRDefault="009944B0" w:rsidP="00CF36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(3,892)</w:t>
            </w:r>
          </w:p>
        </w:tc>
      </w:tr>
      <w:tr w:rsidR="00BE4D3B" w:rsidRPr="00317E16" w:rsidTr="00EE14B9">
        <w:trPr>
          <w:trHeight w:val="420"/>
        </w:trPr>
        <w:tc>
          <w:tcPr>
            <w:tcW w:w="3510" w:type="dxa"/>
            <w:vAlign w:val="bottom"/>
          </w:tcPr>
          <w:p w:rsidR="00BE4D3B" w:rsidRPr="00317E16" w:rsidRDefault="00BE4D3B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E4D3B" w:rsidRPr="00317E16" w:rsidRDefault="00BE4D3B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E4D3B" w:rsidRPr="00317E16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E4D3B" w:rsidRPr="00317E16" w:rsidRDefault="00BE4D3B" w:rsidP="00317E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E4D3B" w:rsidRPr="00317E16" w:rsidRDefault="00BE4D3B" w:rsidP="00EE14B9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4D3B" w:rsidRPr="00E33F25" w:rsidTr="00EE14B9">
        <w:trPr>
          <w:trHeight w:val="420"/>
        </w:trPr>
        <w:tc>
          <w:tcPr>
            <w:tcW w:w="3510" w:type="dxa"/>
            <w:vAlign w:val="bottom"/>
          </w:tcPr>
          <w:p w:rsidR="00BE4D3B" w:rsidRPr="00317E16" w:rsidRDefault="00BE4D3B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E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E4D3B" w:rsidRPr="00317E16" w:rsidRDefault="00C25E64" w:rsidP="00060FA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208,446</w:t>
            </w:r>
          </w:p>
        </w:tc>
        <w:tc>
          <w:tcPr>
            <w:tcW w:w="270" w:type="dxa"/>
            <w:vAlign w:val="bottom"/>
          </w:tcPr>
          <w:p w:rsidR="00BE4D3B" w:rsidRPr="00317E16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E4D3B" w:rsidRPr="00317E16" w:rsidRDefault="00317E16" w:rsidP="00317E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(161,506)</w:t>
            </w:r>
          </w:p>
        </w:tc>
        <w:tc>
          <w:tcPr>
            <w:tcW w:w="269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BE4D3B" w:rsidRPr="00317E16" w:rsidRDefault="00C92EBA" w:rsidP="00C92EBA">
            <w:pPr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E16">
              <w:rPr>
                <w:rFonts w:ascii="Angsana New" w:hAnsi="Angsana New"/>
                <w:b/>
                <w:bCs/>
                <w:sz w:val="30"/>
                <w:szCs w:val="30"/>
              </w:rPr>
              <w:t>(856)</w:t>
            </w:r>
          </w:p>
        </w:tc>
        <w:tc>
          <w:tcPr>
            <w:tcW w:w="270" w:type="dxa"/>
            <w:vAlign w:val="bottom"/>
          </w:tcPr>
          <w:p w:rsidR="00BE4D3B" w:rsidRPr="00317E16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E4D3B" w:rsidRPr="00CF363C" w:rsidRDefault="00982700" w:rsidP="00CF36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17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46,084</w:t>
            </w:r>
          </w:p>
        </w:tc>
      </w:tr>
    </w:tbl>
    <w:p w:rsidR="005321AA" w:rsidRDefault="005321AA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04276" w:rsidRDefault="0010427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04276" w:rsidRDefault="0010427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04276" w:rsidRDefault="0010427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04276" w:rsidRDefault="0010427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04276" w:rsidRDefault="0010427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69"/>
        <w:gridCol w:w="1261"/>
        <w:gridCol w:w="270"/>
        <w:gridCol w:w="1170"/>
      </w:tblGrid>
      <w:tr w:rsidR="00BE4D3B" w:rsidRPr="00DA2D9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E33F25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E33F25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E33F25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DA2D9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BE4D3B" w:rsidRPr="00DA2D9C" w:rsidRDefault="00BE4D3B" w:rsidP="00EE14B9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4D3B" w:rsidRPr="00DA2D9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5F5C" w:rsidRPr="00DA2D9C" w:rsidTr="00EE14B9">
        <w:trPr>
          <w:trHeight w:val="420"/>
        </w:trPr>
        <w:tc>
          <w:tcPr>
            <w:tcW w:w="3510" w:type="dxa"/>
            <w:vAlign w:val="bottom"/>
          </w:tcPr>
          <w:p w:rsidR="00B95F5C" w:rsidRPr="00DA2D9C" w:rsidRDefault="00B95F5C" w:rsidP="00B95F5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B95F5C" w:rsidRPr="00DA2D9C" w:rsidRDefault="00B95F5C" w:rsidP="00B95F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  <w:vAlign w:val="bottom"/>
          </w:tcPr>
          <w:p w:rsidR="00B95F5C" w:rsidRPr="00DA2D9C" w:rsidRDefault="00B95F5C" w:rsidP="00B95F5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8,963</w:t>
            </w:r>
          </w:p>
        </w:tc>
        <w:tc>
          <w:tcPr>
            <w:tcW w:w="270" w:type="dxa"/>
            <w:vAlign w:val="bottom"/>
          </w:tcPr>
          <w:p w:rsidR="00B95F5C" w:rsidRPr="00DA2D9C" w:rsidRDefault="00B95F5C" w:rsidP="00B95F5C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95F5C" w:rsidRPr="00DA2D9C" w:rsidRDefault="00236FEC" w:rsidP="00236FE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(731)</w:t>
            </w:r>
          </w:p>
        </w:tc>
        <w:tc>
          <w:tcPr>
            <w:tcW w:w="269" w:type="dxa"/>
            <w:vAlign w:val="bottom"/>
          </w:tcPr>
          <w:p w:rsidR="00B95F5C" w:rsidRPr="00DA2D9C" w:rsidRDefault="00B95F5C" w:rsidP="00B95F5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95F5C" w:rsidRPr="00DA2D9C" w:rsidRDefault="00D546FB" w:rsidP="00B95F5C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95F5C" w:rsidRPr="00DA2D9C" w:rsidRDefault="00B95F5C" w:rsidP="00B95F5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95F5C" w:rsidRPr="00DA2D9C" w:rsidRDefault="00D546FB" w:rsidP="00A315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8,232</w:t>
            </w:r>
          </w:p>
        </w:tc>
      </w:tr>
      <w:tr w:rsidR="00976D13" w:rsidRPr="00DA2D9C" w:rsidTr="00EE14B9">
        <w:trPr>
          <w:trHeight w:val="420"/>
        </w:trPr>
        <w:tc>
          <w:tcPr>
            <w:tcW w:w="3510" w:type="dxa"/>
            <w:vAlign w:val="bottom"/>
          </w:tcPr>
          <w:p w:rsidR="00976D13" w:rsidRPr="00DA2D9C" w:rsidRDefault="00976D13" w:rsidP="00976D13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976D13" w:rsidRPr="00DA2D9C" w:rsidRDefault="00976D13" w:rsidP="00976D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:rsidR="00976D13" w:rsidRPr="00DA2D9C" w:rsidRDefault="00976D13" w:rsidP="00976D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5,585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76D13" w:rsidRPr="00DA2D9C" w:rsidRDefault="00236FEC" w:rsidP="00236FE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269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76D13" w:rsidRPr="00DA2D9C" w:rsidRDefault="00D546FB" w:rsidP="00976D1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76D13" w:rsidRPr="00DA2D9C" w:rsidRDefault="00D546FB" w:rsidP="00A315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6,019</w:t>
            </w:r>
          </w:p>
        </w:tc>
      </w:tr>
      <w:tr w:rsidR="00976D13" w:rsidRPr="00DA2D9C" w:rsidTr="00EE14B9">
        <w:trPr>
          <w:trHeight w:val="420"/>
        </w:trPr>
        <w:tc>
          <w:tcPr>
            <w:tcW w:w="3510" w:type="dxa"/>
            <w:vAlign w:val="bottom"/>
          </w:tcPr>
          <w:p w:rsidR="00976D13" w:rsidRPr="00DA2D9C" w:rsidRDefault="00976D13" w:rsidP="00976D13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976D13" w:rsidRPr="00DA2D9C" w:rsidRDefault="00976D13" w:rsidP="00976D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350" w:type="dxa"/>
            <w:vAlign w:val="bottom"/>
          </w:tcPr>
          <w:p w:rsidR="00976D13" w:rsidRPr="00DA2D9C" w:rsidRDefault="00976D13" w:rsidP="00976D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22,847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76D13" w:rsidRPr="00DA2D9C" w:rsidRDefault="00236FEC" w:rsidP="00236FE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1,467</w:t>
            </w:r>
          </w:p>
        </w:tc>
        <w:tc>
          <w:tcPr>
            <w:tcW w:w="269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76D13" w:rsidRPr="00DA2D9C" w:rsidRDefault="00D546FB" w:rsidP="00D546F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76D13" w:rsidRPr="00DA2D9C" w:rsidRDefault="00D546FB" w:rsidP="00A315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24,314</w:t>
            </w:r>
          </w:p>
        </w:tc>
      </w:tr>
      <w:tr w:rsidR="00976D13" w:rsidRPr="00DA2D9C" w:rsidTr="00EE14B9">
        <w:trPr>
          <w:trHeight w:val="420"/>
        </w:trPr>
        <w:tc>
          <w:tcPr>
            <w:tcW w:w="3510" w:type="dxa"/>
            <w:vAlign w:val="bottom"/>
          </w:tcPr>
          <w:p w:rsidR="00976D13" w:rsidRPr="00DA2D9C" w:rsidRDefault="00976D13" w:rsidP="00976D1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6D13" w:rsidRPr="00DA2D9C" w:rsidRDefault="00976D13" w:rsidP="00976D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37,395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6D13" w:rsidRPr="00DA2D9C" w:rsidRDefault="00236FEC" w:rsidP="00236FE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1,170</w:t>
            </w:r>
          </w:p>
        </w:tc>
        <w:tc>
          <w:tcPr>
            <w:tcW w:w="269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6D13" w:rsidRPr="00DA2D9C" w:rsidRDefault="00D546FB" w:rsidP="00D546FB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6D13" w:rsidRPr="00DA2D9C" w:rsidRDefault="00A315CF" w:rsidP="00A315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38,565</w:t>
            </w: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BE4D3B" w:rsidRPr="00DA2D9C" w:rsidRDefault="00BE4D3B" w:rsidP="00976D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DA2D9C" w:rsidRDefault="00BE4D3B" w:rsidP="00EE14B9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BE4D3B" w:rsidRPr="00DA2D9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DA2D9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BE4D3B" w:rsidP="00A315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4D3B" w:rsidRPr="00DA2D9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DA2D9C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BE4D3B" w:rsidRPr="00DA2D9C" w:rsidRDefault="00BE4D3B" w:rsidP="00976D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DA2D9C" w:rsidRDefault="00BE4D3B" w:rsidP="00EE14B9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BE4D3B" w:rsidRPr="00DA2D9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DA2D9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4D3B" w:rsidRPr="00DA2D9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DA2D9C" w:rsidRDefault="00BE4D3B" w:rsidP="00A315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6D13" w:rsidRPr="00DA2D9C" w:rsidTr="00EE14B9">
        <w:trPr>
          <w:trHeight w:val="420"/>
        </w:trPr>
        <w:tc>
          <w:tcPr>
            <w:tcW w:w="3510" w:type="dxa"/>
            <w:vAlign w:val="bottom"/>
          </w:tcPr>
          <w:p w:rsidR="00976D13" w:rsidRPr="00DA2D9C" w:rsidRDefault="00976D13" w:rsidP="00976D13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</w:tcPr>
          <w:p w:rsidR="00976D13" w:rsidRPr="00DA2D9C" w:rsidRDefault="00976D13" w:rsidP="00976D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(2,083)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76D13" w:rsidRPr="00DA2D9C" w:rsidRDefault="00DA2D9C" w:rsidP="00DA2D9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(1,044)</w:t>
            </w:r>
          </w:p>
        </w:tc>
        <w:tc>
          <w:tcPr>
            <w:tcW w:w="269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976D13" w:rsidRPr="00DA2D9C" w:rsidRDefault="00D546FB" w:rsidP="00976D1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76D13" w:rsidRPr="00DA2D9C" w:rsidRDefault="00D546FB" w:rsidP="00A315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(3,127)</w:t>
            </w:r>
          </w:p>
        </w:tc>
      </w:tr>
      <w:tr w:rsidR="00976D13" w:rsidRPr="00DA2D9C" w:rsidTr="00EE14B9">
        <w:trPr>
          <w:trHeight w:val="420"/>
        </w:trPr>
        <w:tc>
          <w:tcPr>
            <w:tcW w:w="3510" w:type="dxa"/>
            <w:vAlign w:val="bottom"/>
          </w:tcPr>
          <w:p w:rsidR="00976D13" w:rsidRPr="00DA2D9C" w:rsidRDefault="00976D13" w:rsidP="00976D1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76D13" w:rsidRPr="00DA2D9C" w:rsidRDefault="00976D13" w:rsidP="00976D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(2,083)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6D13" w:rsidRPr="00DA2D9C" w:rsidRDefault="00DA2D9C" w:rsidP="00DA2D9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(1,044)</w:t>
            </w:r>
          </w:p>
        </w:tc>
        <w:tc>
          <w:tcPr>
            <w:tcW w:w="269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6D13" w:rsidRPr="00DA2D9C" w:rsidRDefault="00D546FB" w:rsidP="00976D13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6D13" w:rsidRPr="00DA2D9C" w:rsidRDefault="00A315CF" w:rsidP="00A315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(3,127)</w:t>
            </w:r>
          </w:p>
        </w:tc>
      </w:tr>
      <w:tr w:rsidR="00976D13" w:rsidRPr="00DA2D9C" w:rsidTr="00EE14B9">
        <w:trPr>
          <w:trHeight w:val="420"/>
        </w:trPr>
        <w:tc>
          <w:tcPr>
            <w:tcW w:w="3510" w:type="dxa"/>
            <w:vAlign w:val="bottom"/>
          </w:tcPr>
          <w:p w:rsidR="00976D13" w:rsidRPr="00DA2D9C" w:rsidRDefault="00976D13" w:rsidP="00976D1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76D13" w:rsidRPr="00DA2D9C" w:rsidRDefault="00976D13" w:rsidP="00976D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76D13" w:rsidRPr="00DA2D9C" w:rsidRDefault="00976D13" w:rsidP="00976D13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76D13" w:rsidRPr="00DA2D9C" w:rsidRDefault="00976D13" w:rsidP="00A315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6D13" w:rsidRPr="00E33F25" w:rsidTr="00EE14B9">
        <w:trPr>
          <w:trHeight w:val="420"/>
        </w:trPr>
        <w:tc>
          <w:tcPr>
            <w:tcW w:w="3510" w:type="dxa"/>
            <w:vAlign w:val="bottom"/>
          </w:tcPr>
          <w:p w:rsidR="00976D13" w:rsidRPr="00DA2D9C" w:rsidRDefault="00976D13" w:rsidP="00976D1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76D13" w:rsidRPr="00DA2D9C" w:rsidRDefault="00976D13" w:rsidP="00976D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35,312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976D13" w:rsidRPr="00DA2D9C" w:rsidRDefault="00DA2D9C" w:rsidP="00DA2D9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69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976D13" w:rsidRPr="00DA2D9C" w:rsidRDefault="00D546FB" w:rsidP="00D546FB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76D13" w:rsidRPr="00DA2D9C" w:rsidRDefault="00976D13" w:rsidP="00976D1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76D13" w:rsidRPr="00A315CF" w:rsidRDefault="00A315CF" w:rsidP="00A315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2D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35,438</w:t>
            </w:r>
          </w:p>
        </w:tc>
      </w:tr>
    </w:tbl>
    <w:p w:rsidR="0025625D" w:rsidRDefault="0025625D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04276" w:rsidRDefault="0010427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04276" w:rsidRDefault="0010427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104276" w:rsidRDefault="00104276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321AA" w:rsidRDefault="005321AA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321AA" w:rsidRDefault="005321AA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321AA" w:rsidRDefault="005321AA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321AA" w:rsidRDefault="005321AA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321AA" w:rsidRDefault="005321AA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321AA" w:rsidRDefault="005321AA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321AA" w:rsidRDefault="005321AA" w:rsidP="004D453F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69"/>
        <w:gridCol w:w="1261"/>
        <w:gridCol w:w="270"/>
        <w:gridCol w:w="1170"/>
      </w:tblGrid>
      <w:tr w:rsidR="00BE4D3B" w:rsidRPr="00CF363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E33F25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E33F25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E33F25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6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4D3B" w:rsidRPr="00CF363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363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CF363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F363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F363C">
              <w:rPr>
                <w:rFonts w:ascii="Angsana New" w:hAnsi="Angsana New"/>
                <w:sz w:val="30"/>
                <w:szCs w:val="30"/>
              </w:rPr>
              <w:t>)</w:t>
            </w:r>
            <w:r w:rsidRPr="00CF363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4D3B" w:rsidRPr="00CF363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6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6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E4D3B" w:rsidRPr="00CF363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6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F36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363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363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6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BE4D3B" w:rsidRPr="00CF363C" w:rsidTr="00EE14B9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63C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63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CF363C" w:rsidRDefault="00BE4D3B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363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CF363C" w:rsidRDefault="00BE4D3B" w:rsidP="00EE14B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63C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BE4D3B" w:rsidRPr="00CF363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BE4D3B" w:rsidRPr="00CF363C" w:rsidRDefault="00BE4D3B" w:rsidP="00EE14B9">
            <w:pPr>
              <w:jc w:val="center"/>
              <w:rPr>
                <w:sz w:val="30"/>
                <w:szCs w:val="30"/>
              </w:rPr>
            </w:pPr>
            <w:r w:rsidRPr="00CF36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4D3B" w:rsidRPr="00CF363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6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BE4D3B" w:rsidRPr="00CF363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4D3B" w:rsidRPr="00CF363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D3B" w:rsidRPr="00CF363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BE4D3B" w:rsidRPr="00CF363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:rsidR="00BE4D3B" w:rsidRPr="00CF363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4D3B" w:rsidRPr="00CF363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E4D3B" w:rsidRPr="00CF363C" w:rsidRDefault="00BE4D3B" w:rsidP="00EE14B9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5F5C" w:rsidRPr="00CF363C" w:rsidTr="00EE14B9">
        <w:trPr>
          <w:trHeight w:val="420"/>
        </w:trPr>
        <w:tc>
          <w:tcPr>
            <w:tcW w:w="3510" w:type="dxa"/>
            <w:vAlign w:val="bottom"/>
          </w:tcPr>
          <w:p w:rsidR="00B95F5C" w:rsidRPr="001871AE" w:rsidRDefault="00B95F5C" w:rsidP="00B95F5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270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71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871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:rsidR="00B95F5C" w:rsidRPr="00982700" w:rsidRDefault="00B95F5C" w:rsidP="00B95F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871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  <w:vAlign w:val="bottom"/>
          </w:tcPr>
          <w:p w:rsidR="00B95F5C" w:rsidRPr="00CF363C" w:rsidRDefault="00B95F5C" w:rsidP="00B95F5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8,581</w:t>
            </w:r>
          </w:p>
        </w:tc>
        <w:tc>
          <w:tcPr>
            <w:tcW w:w="270" w:type="dxa"/>
            <w:vAlign w:val="bottom"/>
          </w:tcPr>
          <w:p w:rsidR="00B95F5C" w:rsidRPr="00CF363C" w:rsidRDefault="00B95F5C" w:rsidP="00B95F5C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95F5C" w:rsidRPr="00CF363C" w:rsidRDefault="00B95F5C" w:rsidP="00B95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69" w:type="dxa"/>
            <w:vAlign w:val="bottom"/>
          </w:tcPr>
          <w:p w:rsidR="00B95F5C" w:rsidRPr="00CF363C" w:rsidRDefault="00B95F5C" w:rsidP="00B95F5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95F5C" w:rsidRPr="00CF363C" w:rsidRDefault="00B95F5C" w:rsidP="00B95F5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B95F5C" w:rsidRPr="00CF363C" w:rsidRDefault="00B95F5C" w:rsidP="00B95F5C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95F5C" w:rsidRPr="00CF363C" w:rsidRDefault="00B95F5C" w:rsidP="00B95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8,963</w:t>
            </w:r>
          </w:p>
        </w:tc>
      </w:tr>
      <w:tr w:rsidR="005321AA" w:rsidRPr="00CF363C" w:rsidTr="00EE14B9">
        <w:trPr>
          <w:trHeight w:val="420"/>
        </w:trPr>
        <w:tc>
          <w:tcPr>
            <w:tcW w:w="3510" w:type="dxa"/>
            <w:vAlign w:val="bottom"/>
          </w:tcPr>
          <w:p w:rsidR="005321AA" w:rsidRPr="00CF363C" w:rsidRDefault="005321AA" w:rsidP="005321AA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363C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CF36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36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F36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:rsidR="005321AA" w:rsidRPr="00CF363C" w:rsidRDefault="005321AA" w:rsidP="005321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F363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CF36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:rsidR="005321AA" w:rsidRPr="00CF363C" w:rsidRDefault="00B2391E" w:rsidP="00B2391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4,655</w:t>
            </w:r>
          </w:p>
        </w:tc>
        <w:tc>
          <w:tcPr>
            <w:tcW w:w="270" w:type="dxa"/>
            <w:vAlign w:val="bottom"/>
          </w:tcPr>
          <w:p w:rsidR="005321AA" w:rsidRPr="00CF363C" w:rsidRDefault="005321AA" w:rsidP="005321AA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1AA" w:rsidRPr="00CF363C" w:rsidRDefault="006D7634" w:rsidP="006D76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269" w:type="dxa"/>
            <w:vAlign w:val="bottom"/>
          </w:tcPr>
          <w:p w:rsidR="005321AA" w:rsidRPr="00CF363C" w:rsidRDefault="005321AA" w:rsidP="005321AA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321AA" w:rsidRPr="00CF363C" w:rsidRDefault="006D7634" w:rsidP="006D763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321AA" w:rsidRPr="00CF363C" w:rsidRDefault="005321AA" w:rsidP="005321AA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321AA" w:rsidRPr="00CF363C" w:rsidRDefault="00B2391E" w:rsidP="00B23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5,58</w:t>
            </w:r>
            <w:r w:rsidR="006D7634"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E4D3B" w:rsidRPr="00CF363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sz w:val="30"/>
                <w:szCs w:val="30"/>
              </w:rPr>
            </w:pPr>
            <w:r w:rsidRPr="00CF363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BE4D3B" w:rsidRPr="00CF363C" w:rsidRDefault="00BE4D3B" w:rsidP="00EE14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F363C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1350" w:type="dxa"/>
            <w:vAlign w:val="bottom"/>
          </w:tcPr>
          <w:p w:rsidR="00BE4D3B" w:rsidRPr="00CF363C" w:rsidRDefault="00B2391E" w:rsidP="00B2391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22,898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CF363C" w:rsidRDefault="006D7634" w:rsidP="006D76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69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CF363C" w:rsidRDefault="006D7634" w:rsidP="006D763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(856)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CF363C" w:rsidRDefault="00B2391E" w:rsidP="00B23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22,847</w:t>
            </w:r>
          </w:p>
        </w:tc>
      </w:tr>
      <w:tr w:rsidR="00BE4D3B" w:rsidRPr="00CF363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6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CF363C" w:rsidRDefault="00B2391E" w:rsidP="00B2391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36,134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CF363C" w:rsidRDefault="006D7634" w:rsidP="006D76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2,117</w:t>
            </w:r>
          </w:p>
        </w:tc>
        <w:tc>
          <w:tcPr>
            <w:tcW w:w="269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CF363C" w:rsidRDefault="006D7634" w:rsidP="006D763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(856)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CF363C" w:rsidRDefault="00B2391E" w:rsidP="00B23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37,39</w:t>
            </w:r>
            <w:r w:rsidR="006D7634"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BE4D3B" w:rsidRPr="00CF363C" w:rsidTr="00C17D51">
        <w:trPr>
          <w:trHeight w:val="109"/>
        </w:trPr>
        <w:tc>
          <w:tcPr>
            <w:tcW w:w="3510" w:type="dxa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50" w:type="dxa"/>
            <w:vAlign w:val="bottom"/>
          </w:tcPr>
          <w:p w:rsidR="00BE4D3B" w:rsidRPr="00CF363C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:rsidR="00BE4D3B" w:rsidRPr="00CF363C" w:rsidRDefault="00BE4D3B" w:rsidP="006D76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1" w:type="dxa"/>
            <w:vAlign w:val="bottom"/>
          </w:tcPr>
          <w:p w:rsidR="00BE4D3B" w:rsidRPr="00CF363C" w:rsidRDefault="00BE4D3B" w:rsidP="006D763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:rsidR="00BE4D3B" w:rsidRPr="00CF363C" w:rsidRDefault="00BE4D3B" w:rsidP="00B23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BE4D3B" w:rsidRPr="00CF363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6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BE4D3B" w:rsidRPr="00CF363C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4D3B" w:rsidRPr="00CF363C" w:rsidRDefault="00BE4D3B" w:rsidP="006D76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BE4D3B" w:rsidRPr="00CF363C" w:rsidRDefault="00BE4D3B" w:rsidP="006D763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E4D3B" w:rsidRPr="00CF363C" w:rsidRDefault="00BE4D3B" w:rsidP="00B23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321AA" w:rsidRPr="00CF363C" w:rsidTr="00EE14B9">
        <w:trPr>
          <w:trHeight w:val="420"/>
        </w:trPr>
        <w:tc>
          <w:tcPr>
            <w:tcW w:w="3510" w:type="dxa"/>
            <w:vAlign w:val="bottom"/>
          </w:tcPr>
          <w:p w:rsidR="005321AA" w:rsidRPr="00CF363C" w:rsidRDefault="005321AA" w:rsidP="005321AA">
            <w:pPr>
              <w:rPr>
                <w:rFonts w:ascii="Angsana New" w:hAnsi="Angsana New"/>
                <w:sz w:val="30"/>
                <w:szCs w:val="30"/>
              </w:rPr>
            </w:pPr>
            <w:r w:rsidRPr="00CF363C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  <w:vAlign w:val="bottom"/>
          </w:tcPr>
          <w:p w:rsidR="005321AA" w:rsidRPr="00CF363C" w:rsidRDefault="00B2391E" w:rsidP="00B2391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(1,466)</w:t>
            </w:r>
          </w:p>
        </w:tc>
        <w:tc>
          <w:tcPr>
            <w:tcW w:w="270" w:type="dxa"/>
            <w:vAlign w:val="bottom"/>
          </w:tcPr>
          <w:p w:rsidR="005321AA" w:rsidRPr="00CF363C" w:rsidRDefault="005321AA" w:rsidP="005321AA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1AA" w:rsidRPr="00CF363C" w:rsidRDefault="006D7634" w:rsidP="006D76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(617)</w:t>
            </w:r>
          </w:p>
        </w:tc>
        <w:tc>
          <w:tcPr>
            <w:tcW w:w="269" w:type="dxa"/>
            <w:vAlign w:val="bottom"/>
          </w:tcPr>
          <w:p w:rsidR="005321AA" w:rsidRPr="00CF363C" w:rsidRDefault="005321AA" w:rsidP="005321AA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:rsidR="005321AA" w:rsidRPr="00CF363C" w:rsidRDefault="006D7634" w:rsidP="006D763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321AA" w:rsidRPr="00CF363C" w:rsidRDefault="005321AA" w:rsidP="005321AA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321AA" w:rsidRPr="00CF363C" w:rsidRDefault="00B2391E" w:rsidP="00B23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(2,083)</w:t>
            </w:r>
          </w:p>
        </w:tc>
      </w:tr>
      <w:tr w:rsidR="00BE4D3B" w:rsidRPr="00CF363C" w:rsidTr="00EE14B9">
        <w:trPr>
          <w:trHeight w:val="420"/>
        </w:trPr>
        <w:tc>
          <w:tcPr>
            <w:tcW w:w="3510" w:type="dxa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6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CF363C" w:rsidRDefault="00B2391E" w:rsidP="00B2391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(1,466)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CF363C" w:rsidRDefault="006D7634" w:rsidP="006D76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(617)</w:t>
            </w:r>
          </w:p>
        </w:tc>
        <w:tc>
          <w:tcPr>
            <w:tcW w:w="269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CF363C" w:rsidRDefault="006D7634" w:rsidP="006D763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4D3B" w:rsidRPr="00CF363C" w:rsidRDefault="00B2391E" w:rsidP="00B23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(2,083)</w:t>
            </w:r>
          </w:p>
        </w:tc>
      </w:tr>
      <w:tr w:rsidR="00BE4D3B" w:rsidRPr="00CF363C" w:rsidTr="00084EBF">
        <w:trPr>
          <w:trHeight w:val="77"/>
        </w:trPr>
        <w:tc>
          <w:tcPr>
            <w:tcW w:w="3510" w:type="dxa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E4D3B" w:rsidRPr="00CF363C" w:rsidRDefault="00BE4D3B" w:rsidP="00B2391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E4D3B" w:rsidRPr="00CF363C" w:rsidRDefault="00BE4D3B" w:rsidP="006D76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BE4D3B" w:rsidRPr="00CF363C" w:rsidRDefault="00BE4D3B" w:rsidP="006D763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E4D3B" w:rsidRPr="00CF363C" w:rsidRDefault="00BE4D3B" w:rsidP="00B23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BE4D3B" w:rsidRPr="00E33F25" w:rsidTr="00EE14B9">
        <w:trPr>
          <w:trHeight w:val="420"/>
        </w:trPr>
        <w:tc>
          <w:tcPr>
            <w:tcW w:w="3510" w:type="dxa"/>
            <w:vAlign w:val="bottom"/>
          </w:tcPr>
          <w:p w:rsidR="00BE4D3B" w:rsidRPr="00CF363C" w:rsidRDefault="00BE4D3B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6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E4D3B" w:rsidRPr="00CF363C" w:rsidRDefault="00B2391E" w:rsidP="00B2391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34,668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E4D3B" w:rsidRPr="00CF363C" w:rsidRDefault="006D7634" w:rsidP="006D76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69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:rsidR="00BE4D3B" w:rsidRPr="00CF363C" w:rsidRDefault="006D7634" w:rsidP="006D763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(856)</w:t>
            </w:r>
          </w:p>
        </w:tc>
        <w:tc>
          <w:tcPr>
            <w:tcW w:w="270" w:type="dxa"/>
            <w:vAlign w:val="bottom"/>
          </w:tcPr>
          <w:p w:rsidR="00BE4D3B" w:rsidRPr="00CF363C" w:rsidRDefault="00BE4D3B" w:rsidP="00EE14B9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E4D3B" w:rsidRPr="00B2391E" w:rsidRDefault="00B2391E" w:rsidP="006D763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35,31</w:t>
            </w:r>
            <w:r w:rsidR="006D7634" w:rsidRPr="00CF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:rsidR="000D4054" w:rsidRDefault="000D4054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254D35" w:rsidRPr="00254D35" w:rsidRDefault="00254D35" w:rsidP="00254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54D35">
        <w:rPr>
          <w:rFonts w:ascii="Angsana New" w:hAnsi="Angsana New" w:hint="cs"/>
          <w:sz w:val="30"/>
          <w:szCs w:val="30"/>
          <w:cs/>
          <w:lang w:val="en-GB"/>
        </w:rPr>
        <w:t>สิ</w:t>
      </w:r>
      <w:r w:rsidRPr="00254D35">
        <w:rPr>
          <w:rFonts w:ascii="Angsana New" w:hAnsi="Angsana New"/>
          <w:sz w:val="30"/>
          <w:szCs w:val="30"/>
          <w:cs/>
          <w:lang w:val="en-GB"/>
        </w:rPr>
        <w:t>นทรัพย์ภาษีเงินได้</w:t>
      </w:r>
      <w:r>
        <w:rPr>
          <w:rFonts w:ascii="Angsana New" w:hAnsi="Angsana New"/>
          <w:sz w:val="30"/>
          <w:szCs w:val="30"/>
          <w:cs/>
          <w:lang w:val="en-GB"/>
        </w:rPr>
        <w:t xml:space="preserve">รอการตัดบัญชีที่ยังไม่ได้รับรู้ </w:t>
      </w:r>
      <w:r w:rsidRPr="00254D35">
        <w:rPr>
          <w:rFonts w:ascii="Angsana New" w:hAnsi="Angsana New"/>
          <w:sz w:val="30"/>
          <w:szCs w:val="30"/>
          <w:cs/>
          <w:lang w:val="en-GB"/>
        </w:rPr>
        <w:t xml:space="preserve">เกิดจากรายการดังต่อไปนี้  </w:t>
      </w:r>
    </w:p>
    <w:p w:rsidR="00254D35" w:rsidRDefault="00254D35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6"/>
        <w:gridCol w:w="1089"/>
        <w:gridCol w:w="275"/>
        <w:gridCol w:w="992"/>
        <w:gridCol w:w="267"/>
        <w:gridCol w:w="1081"/>
        <w:gridCol w:w="275"/>
        <w:gridCol w:w="1063"/>
      </w:tblGrid>
      <w:tr w:rsidR="00254D35" w:rsidRPr="00666EFF" w:rsidTr="00BC0C3B">
        <w:trPr>
          <w:trHeight w:val="420"/>
          <w:tblHeader/>
        </w:trPr>
        <w:tc>
          <w:tcPr>
            <w:tcW w:w="2286" w:type="pct"/>
            <w:vAlign w:val="bottom"/>
          </w:tcPr>
          <w:p w:rsidR="00254D35" w:rsidRPr="007A3F8C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35" w:rsidRPr="00666EFF" w:rsidTr="00BC0C3B">
        <w:trPr>
          <w:trHeight w:val="420"/>
          <w:tblHeader/>
        </w:trPr>
        <w:tc>
          <w:tcPr>
            <w:tcW w:w="2286" w:type="pct"/>
            <w:vAlign w:val="bottom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F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F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4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F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F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54D35" w:rsidRPr="00666EFF" w:rsidTr="00254D35">
        <w:trPr>
          <w:trHeight w:val="420"/>
          <w:tblHeader/>
        </w:trPr>
        <w:tc>
          <w:tcPr>
            <w:tcW w:w="2286" w:type="pct"/>
            <w:vAlign w:val="bottom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4" w:type="pct"/>
            <w:gridSpan w:val="7"/>
          </w:tcPr>
          <w:p w:rsidR="00254D35" w:rsidRPr="00666EFF" w:rsidRDefault="00254D35" w:rsidP="00BC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6E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4D35" w:rsidRPr="00254D35" w:rsidTr="00254D35">
        <w:trPr>
          <w:trHeight w:val="420"/>
        </w:trPr>
        <w:tc>
          <w:tcPr>
            <w:tcW w:w="2286" w:type="pct"/>
            <w:vAlign w:val="bottom"/>
          </w:tcPr>
          <w:p w:rsidR="00254D35" w:rsidRPr="00666EFF" w:rsidRDefault="00254D35" w:rsidP="00BC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EF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254D35" w:rsidRPr="00666EFF" w:rsidRDefault="008B3396" w:rsidP="0066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425,515</w:t>
            </w:r>
          </w:p>
        </w:tc>
        <w:tc>
          <w:tcPr>
            <w:tcW w:w="148" w:type="pct"/>
          </w:tcPr>
          <w:p w:rsidR="00254D35" w:rsidRPr="00666EFF" w:rsidRDefault="00254D35" w:rsidP="00BC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254D35" w:rsidRPr="00666EFF" w:rsidRDefault="008B3396" w:rsidP="00BC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359,431</w:t>
            </w:r>
          </w:p>
        </w:tc>
        <w:tc>
          <w:tcPr>
            <w:tcW w:w="144" w:type="pct"/>
          </w:tcPr>
          <w:p w:rsidR="00254D35" w:rsidRPr="00666EFF" w:rsidRDefault="00254D35" w:rsidP="00BC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254D35" w:rsidRPr="00666EFF" w:rsidRDefault="00254D35" w:rsidP="00BC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254D35" w:rsidRPr="00666EFF" w:rsidRDefault="00254D35" w:rsidP="00BC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254D35" w:rsidRPr="00254D35" w:rsidRDefault="00254D35" w:rsidP="0025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54D35" w:rsidRPr="00254D35" w:rsidRDefault="00254D35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:rsidR="00254D35" w:rsidRPr="000C6EAC" w:rsidRDefault="000C6EAC" w:rsidP="000C6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t xml:space="preserve">ขาดทุนทางภาษีจะสิ้นอายุในปี </w:t>
      </w:r>
      <w:r>
        <w:rPr>
          <w:rFonts w:ascii="Angsana New" w:hAnsi="Angsana New"/>
          <w:sz w:val="30"/>
          <w:szCs w:val="30"/>
          <w:lang w:val="en-GB"/>
        </w:rPr>
        <w:t>2565</w:t>
      </w:r>
      <w:r w:rsidRPr="000C6EAC">
        <w:rPr>
          <w:rFonts w:ascii="Angsana New" w:hAnsi="Angsana New"/>
          <w:sz w:val="30"/>
          <w:szCs w:val="30"/>
          <w:cs/>
          <w:lang w:val="en-GB"/>
        </w:rPr>
        <w:t xml:space="preserve"> ผลแตกต่างชั่วคราวที่ใช้หักภาษีที่ยังไ</w:t>
      </w:r>
      <w:r>
        <w:rPr>
          <w:rFonts w:ascii="Angsana New" w:hAnsi="Angsana New"/>
          <w:sz w:val="30"/>
          <w:szCs w:val="30"/>
          <w:cs/>
          <w:lang w:val="en-GB"/>
        </w:rPr>
        <w:t>ม่สิ้นอายุตามกฎหมายเกี่ยวกับภาษ</w:t>
      </w:r>
      <w:r>
        <w:rPr>
          <w:rFonts w:ascii="Angsana New" w:hAnsi="Angsana New" w:hint="cs"/>
          <w:sz w:val="30"/>
          <w:szCs w:val="30"/>
          <w:cs/>
          <w:lang w:val="en-GB"/>
        </w:rPr>
        <w:t>ีเ</w:t>
      </w:r>
      <w:r>
        <w:rPr>
          <w:rFonts w:ascii="Angsana New" w:hAnsi="Angsana New"/>
          <w:sz w:val="30"/>
          <w:szCs w:val="30"/>
          <w:cs/>
          <w:lang w:val="en-GB"/>
        </w:rPr>
        <w:t xml:space="preserve">งินได้ปัจจุบันนั้น </w:t>
      </w:r>
      <w:r w:rsidRPr="000C6EAC">
        <w:rPr>
          <w:rFonts w:ascii="Angsana New" w:hAnsi="Angsana New"/>
          <w:sz w:val="30"/>
          <w:szCs w:val="30"/>
          <w:cs/>
          <w:lang w:val="en-GB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      </w:t>
      </w:r>
      <w:r>
        <w:rPr>
          <w:rFonts w:ascii="Angsana New" w:hAnsi="Angsana New"/>
          <w:sz w:val="30"/>
          <w:szCs w:val="30"/>
          <w:cs/>
          <w:lang w:val="en-GB"/>
        </w:rPr>
        <w:t>ความเป็นได้ค่อนข้างแน่ว่า</w:t>
      </w:r>
      <w:r w:rsidRPr="000C6EAC">
        <w:rPr>
          <w:rFonts w:ascii="Angsana New" w:hAnsi="Angsana New"/>
          <w:sz w:val="30"/>
          <w:szCs w:val="30"/>
          <w:cs/>
          <w:lang w:val="en-GB"/>
        </w:rPr>
        <w:t>กลุ่มบริษัทจะมีกำไรทางภาษีเพียงพอที่จะใช้ประโยชน์ทางภาษีดังกล่าว</w:t>
      </w:r>
    </w:p>
    <w:p w:rsidR="00254D35" w:rsidRDefault="00254D35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8712B8" w:rsidRDefault="00875506" w:rsidP="008A1C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1</w:t>
      </w:r>
      <w:r w:rsidR="00E863DA">
        <w:rPr>
          <w:rFonts w:ascii="Angsana New" w:hAnsi="Angsana New"/>
          <w:b/>
          <w:sz w:val="30"/>
          <w:szCs w:val="30"/>
        </w:rPr>
        <w:t>9</w:t>
      </w:r>
      <w:r w:rsidR="00BC3604" w:rsidRPr="00FE2C1F">
        <w:rPr>
          <w:rFonts w:ascii="Angsana New" w:hAnsi="Angsana New"/>
          <w:b/>
          <w:sz w:val="30"/>
          <w:szCs w:val="30"/>
        </w:rPr>
        <w:tab/>
      </w:r>
      <w:r w:rsidR="0077783C" w:rsidRPr="00FE2C1F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:rsidR="005E1241" w:rsidRPr="008A1C92" w:rsidRDefault="005E1241" w:rsidP="008A1C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sz w:val="24"/>
          <w:szCs w:val="24"/>
          <w:lang w:val="en-GB" w:bidi="ar-SA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1"/>
        <w:gridCol w:w="1077"/>
        <w:gridCol w:w="275"/>
        <w:gridCol w:w="992"/>
        <w:gridCol w:w="267"/>
        <w:gridCol w:w="1081"/>
        <w:gridCol w:w="275"/>
        <w:gridCol w:w="1063"/>
      </w:tblGrid>
      <w:tr w:rsidR="002B3A2C" w:rsidRPr="00ED6A6B" w:rsidTr="00BA119A">
        <w:trPr>
          <w:trHeight w:val="420"/>
          <w:tblHeader/>
        </w:trPr>
        <w:tc>
          <w:tcPr>
            <w:tcW w:w="2286" w:type="pct"/>
            <w:vAlign w:val="bottom"/>
          </w:tcPr>
          <w:p w:rsidR="002B3A2C" w:rsidRPr="007A3F8C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4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A2C" w:rsidRPr="00ED6A6B" w:rsidTr="00BA119A">
        <w:trPr>
          <w:trHeight w:val="420"/>
          <w:tblHeader/>
        </w:trPr>
        <w:tc>
          <w:tcPr>
            <w:tcW w:w="2286" w:type="pct"/>
            <w:vAlign w:val="bottom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2B3A2C" w:rsidRPr="00ED6A6B" w:rsidRDefault="0051565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255</w:t>
            </w:r>
            <w:r w:rsidR="00515653" w:rsidRPr="00ED6A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2B3A2C" w:rsidRPr="00ED6A6B" w:rsidRDefault="0051565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255</w:t>
            </w:r>
            <w:r w:rsidR="00515653" w:rsidRPr="00ED6A6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B3A2C" w:rsidRPr="00ED6A6B" w:rsidTr="002B3A2C">
        <w:trPr>
          <w:trHeight w:val="420"/>
          <w:tblHeader/>
        </w:trPr>
        <w:tc>
          <w:tcPr>
            <w:tcW w:w="2286" w:type="pct"/>
            <w:vAlign w:val="bottom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4" w:type="pct"/>
            <w:gridSpan w:val="8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A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3A2C" w:rsidRPr="00ED6A6B" w:rsidTr="00BA119A">
        <w:trPr>
          <w:trHeight w:val="420"/>
        </w:trPr>
        <w:tc>
          <w:tcPr>
            <w:tcW w:w="2286" w:type="pct"/>
            <w:vAlign w:val="bottom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6" w:type="pct"/>
            <w:gridSpan w:val="2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A2C" w:rsidRPr="00ED6A6B" w:rsidTr="009C743B">
        <w:trPr>
          <w:trHeight w:val="420"/>
        </w:trPr>
        <w:tc>
          <w:tcPr>
            <w:tcW w:w="2286" w:type="pct"/>
            <w:shd w:val="clear" w:color="auto" w:fill="auto"/>
            <w:vAlign w:val="bottom"/>
          </w:tcPr>
          <w:p w:rsidR="002B3A2C" w:rsidRPr="00ED6A6B" w:rsidRDefault="002B3A2C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86" w:type="pct"/>
            <w:gridSpan w:val="2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2B3A2C" w:rsidRPr="00ED6A6B" w:rsidRDefault="002B3A2C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A6B" w:rsidRPr="00ED6A6B" w:rsidTr="009C743B">
        <w:trPr>
          <w:trHeight w:val="420"/>
        </w:trPr>
        <w:tc>
          <w:tcPr>
            <w:tcW w:w="2286" w:type="pct"/>
            <w:shd w:val="clear" w:color="auto" w:fill="auto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586" w:type="pct"/>
            <w:gridSpan w:val="2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550,000</w:t>
            </w: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ED6A6B" w:rsidRPr="00ED6A6B" w:rsidTr="009C743B">
        <w:trPr>
          <w:trHeight w:val="109"/>
        </w:trPr>
        <w:tc>
          <w:tcPr>
            <w:tcW w:w="2286" w:type="pct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6" w:type="pct"/>
            <w:gridSpan w:val="2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3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8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7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9C743B" w:rsidRPr="00ED6A6B" w:rsidTr="009C743B">
        <w:trPr>
          <w:trHeight w:val="420"/>
        </w:trPr>
        <w:tc>
          <w:tcPr>
            <w:tcW w:w="2292" w:type="pct"/>
            <w:gridSpan w:val="2"/>
            <w:vAlign w:val="bottom"/>
          </w:tcPr>
          <w:p w:rsidR="009C743B" w:rsidRPr="00ED6A6B" w:rsidRDefault="009C743B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580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743B" w:rsidRPr="00ED6A6B" w:rsidTr="009C743B">
        <w:trPr>
          <w:trHeight w:val="420"/>
        </w:trPr>
        <w:tc>
          <w:tcPr>
            <w:tcW w:w="2292" w:type="pct"/>
            <w:gridSpan w:val="2"/>
            <w:vAlign w:val="bottom"/>
          </w:tcPr>
          <w:p w:rsidR="009C743B" w:rsidRPr="00ED6A6B" w:rsidRDefault="009C743B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6A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6A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6A6B">
              <w:rPr>
                <w:rFonts w:ascii="Angsana New" w:hAnsi="Angsana New"/>
                <w:sz w:val="30"/>
                <w:szCs w:val="30"/>
              </w:rPr>
              <w:tab/>
            </w:r>
            <w:r w:rsidRPr="00ED6A6B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ED6A6B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ED6A6B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0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196,655</w:t>
            </w:r>
          </w:p>
        </w:tc>
        <w:tc>
          <w:tcPr>
            <w:tcW w:w="144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9C743B" w:rsidRPr="00ED6A6B" w:rsidRDefault="009C743B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196,655</w:t>
            </w:r>
          </w:p>
        </w:tc>
      </w:tr>
      <w:tr w:rsidR="009C743B" w:rsidRPr="009C743B" w:rsidTr="009C743B">
        <w:trPr>
          <w:trHeight w:hRule="exact" w:val="115"/>
        </w:trPr>
        <w:tc>
          <w:tcPr>
            <w:tcW w:w="2292" w:type="pct"/>
            <w:gridSpan w:val="2"/>
            <w:vAlign w:val="bottom"/>
          </w:tcPr>
          <w:p w:rsidR="009C743B" w:rsidRPr="009C743B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0" w:type="pct"/>
          </w:tcPr>
          <w:p w:rsidR="009C743B" w:rsidRPr="009C743B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</w:tcPr>
          <w:p w:rsidR="009C743B" w:rsidRPr="009C743B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34" w:type="pct"/>
          </w:tcPr>
          <w:p w:rsidR="009C743B" w:rsidRPr="009C743B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" w:type="pct"/>
          </w:tcPr>
          <w:p w:rsidR="009C743B" w:rsidRPr="009C743B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82" w:type="pct"/>
          </w:tcPr>
          <w:p w:rsidR="009C743B" w:rsidRPr="009C743B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</w:tcPr>
          <w:p w:rsidR="009C743B" w:rsidRPr="009C743B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72" w:type="pct"/>
          </w:tcPr>
          <w:p w:rsidR="009C743B" w:rsidRPr="009C743B" w:rsidRDefault="009C743B" w:rsidP="009C7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ED6A6B" w:rsidRPr="00ED6A6B" w:rsidTr="009C743B">
        <w:trPr>
          <w:trHeight w:val="420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80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A6B" w:rsidRPr="00ED6A6B" w:rsidTr="00E45400">
        <w:trPr>
          <w:trHeight w:val="420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6A6B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580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A6B" w:rsidRPr="00ED6A6B" w:rsidTr="00E45400">
        <w:trPr>
          <w:trHeight w:val="420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6A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6A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6A6B">
              <w:rPr>
                <w:rFonts w:ascii="Angsana New" w:hAnsi="Angsana New"/>
                <w:sz w:val="30"/>
                <w:szCs w:val="30"/>
              </w:rPr>
              <w:tab/>
            </w:r>
            <w:r w:rsidRPr="00ED6A6B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0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5400" w:rsidRPr="00ED6A6B" w:rsidTr="005E1241">
        <w:trPr>
          <w:trHeight w:hRule="exact" w:val="115"/>
        </w:trPr>
        <w:tc>
          <w:tcPr>
            <w:tcW w:w="2292" w:type="pct"/>
            <w:gridSpan w:val="2"/>
            <w:vAlign w:val="bottom"/>
          </w:tcPr>
          <w:p w:rsidR="00E45400" w:rsidRDefault="00E45400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:rsidR="00E45400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E45400" w:rsidRPr="00ED6A6B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:rsidR="00E45400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E45400" w:rsidRPr="00ED6A6B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E45400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E45400" w:rsidRPr="00ED6A6B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:rsidR="00E45400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5400" w:rsidRPr="005E1241" w:rsidTr="005E1241">
        <w:trPr>
          <w:trHeight w:val="420"/>
        </w:trPr>
        <w:tc>
          <w:tcPr>
            <w:tcW w:w="2292" w:type="pct"/>
            <w:gridSpan w:val="2"/>
            <w:vAlign w:val="bottom"/>
          </w:tcPr>
          <w:p w:rsidR="00E45400" w:rsidRPr="005E1241" w:rsidRDefault="00E45400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E1241">
              <w:rPr>
                <w:rFonts w:ascii="Angsana New" w:hAnsi="Angsana New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580" w:type="pct"/>
          </w:tcPr>
          <w:p w:rsidR="00E45400" w:rsidRPr="005E1241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8" w:type="pct"/>
          </w:tcPr>
          <w:p w:rsidR="00E45400" w:rsidRPr="005E1241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45400" w:rsidRPr="005E1241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45400" w:rsidRPr="005E1241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45400" w:rsidRPr="005E1241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8" w:type="pct"/>
          </w:tcPr>
          <w:p w:rsidR="00E45400" w:rsidRPr="005E1241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45400" w:rsidRPr="005E1241" w:rsidRDefault="00E45400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6A6B" w:rsidRPr="005E1241" w:rsidTr="005E1241">
        <w:trPr>
          <w:trHeight w:val="172"/>
        </w:trPr>
        <w:tc>
          <w:tcPr>
            <w:tcW w:w="2292" w:type="pct"/>
            <w:gridSpan w:val="2"/>
            <w:vAlign w:val="bottom"/>
          </w:tcPr>
          <w:p w:rsidR="00ED6A6B" w:rsidRPr="005E1241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80" w:type="pct"/>
            <w:vAlign w:val="bottom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8" w:type="pct"/>
            <w:vAlign w:val="bottom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4" w:type="pct"/>
            <w:vAlign w:val="bottom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pct"/>
            <w:vAlign w:val="bottom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2" w:type="pct"/>
            <w:vAlign w:val="bottom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8" w:type="pct"/>
            <w:vAlign w:val="bottom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2" w:type="pct"/>
            <w:vAlign w:val="bottom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D6A6B" w:rsidRPr="005E1241" w:rsidTr="005E1241">
        <w:trPr>
          <w:trHeight w:val="420"/>
        </w:trPr>
        <w:tc>
          <w:tcPr>
            <w:tcW w:w="2292" w:type="pct"/>
            <w:gridSpan w:val="2"/>
            <w:vAlign w:val="bottom"/>
          </w:tcPr>
          <w:p w:rsidR="00ED6A6B" w:rsidRPr="005E1241" w:rsidRDefault="00ED6A6B" w:rsidP="005E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5E1241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5E1241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สัญญาเช่าการเงินส่วนที่ถึง</w:t>
            </w:r>
          </w:p>
        </w:tc>
        <w:tc>
          <w:tcPr>
            <w:tcW w:w="580" w:type="pct"/>
          </w:tcPr>
          <w:p w:rsidR="00ED6A6B" w:rsidRPr="005E1241" w:rsidRDefault="00ED6A6B" w:rsidP="005E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5E1241" w:rsidRDefault="00ED6A6B" w:rsidP="005E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D6A6B" w:rsidRPr="005E1241" w:rsidRDefault="00ED6A6B" w:rsidP="005E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D6A6B" w:rsidRPr="005E1241" w:rsidRDefault="00ED6A6B" w:rsidP="005E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D6A6B" w:rsidRPr="005E1241" w:rsidRDefault="00ED6A6B" w:rsidP="005E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5E1241" w:rsidRDefault="00ED6A6B" w:rsidP="005E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D6A6B" w:rsidRPr="005E1241" w:rsidRDefault="00ED6A6B" w:rsidP="005E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A6B" w:rsidRPr="005E1241" w:rsidTr="005E1241">
        <w:trPr>
          <w:trHeight w:val="420"/>
        </w:trPr>
        <w:tc>
          <w:tcPr>
            <w:tcW w:w="2292" w:type="pct"/>
            <w:gridSpan w:val="2"/>
            <w:vAlign w:val="bottom"/>
          </w:tcPr>
          <w:p w:rsidR="00ED6A6B" w:rsidRPr="005E1241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16,17</w:t>
            </w:r>
            <w:r w:rsidR="008A1C92" w:rsidRPr="005E12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15,815</w:t>
            </w:r>
          </w:p>
        </w:tc>
        <w:tc>
          <w:tcPr>
            <w:tcW w:w="144" w:type="pct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16,17</w:t>
            </w:r>
            <w:r w:rsidR="008A1C92" w:rsidRPr="005E12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15,815</w:t>
            </w:r>
          </w:p>
        </w:tc>
      </w:tr>
      <w:tr w:rsidR="00ED6A6B" w:rsidRPr="00ED6A6B" w:rsidTr="005E1241">
        <w:trPr>
          <w:trHeight w:val="127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ED6A6B" w:rsidRPr="00ED6A6B" w:rsidTr="008A1C92">
        <w:trPr>
          <w:trHeight w:val="420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5E1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 w:rsidR="005E12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ED6A6B" w:rsidRPr="00ED6A6B" w:rsidRDefault="008A1C92" w:rsidP="008A1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D6A6B">
              <w:rPr>
                <w:rFonts w:ascii="Angsana New" w:hAnsi="Angsana New"/>
                <w:b/>
                <w:bCs/>
                <w:sz w:val="30"/>
                <w:szCs w:val="30"/>
              </w:rPr>
              <w:t>16,17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</w:rPr>
              <w:t>1,032,470</w:t>
            </w: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ED6A6B" w:rsidRPr="00ED6A6B" w:rsidRDefault="008A1C92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D6A6B">
              <w:rPr>
                <w:rFonts w:ascii="Angsana New" w:hAnsi="Angsana New"/>
                <w:b/>
                <w:bCs/>
                <w:sz w:val="30"/>
                <w:szCs w:val="30"/>
              </w:rPr>
              <w:t>16,17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</w:rPr>
              <w:t>312,470</w:t>
            </w:r>
          </w:p>
        </w:tc>
      </w:tr>
      <w:tr w:rsidR="00ED6A6B" w:rsidRPr="00ED6A6B" w:rsidTr="00BA119A">
        <w:trPr>
          <w:trHeight w:val="53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80" w:type="pct"/>
            <w:vAlign w:val="bottom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8" w:type="pct"/>
            <w:vAlign w:val="bottom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4" w:type="pct"/>
            <w:vAlign w:val="bottom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pct"/>
            <w:vAlign w:val="bottom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82" w:type="pct"/>
            <w:vAlign w:val="bottom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8" w:type="pct"/>
            <w:vAlign w:val="bottom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72" w:type="pct"/>
            <w:vAlign w:val="bottom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D6A6B" w:rsidRPr="00ED6A6B" w:rsidTr="00BA119A">
        <w:trPr>
          <w:trHeight w:val="420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6A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0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A6B" w:rsidRPr="00ED6A6B" w:rsidTr="005E1241">
        <w:trPr>
          <w:trHeight w:val="420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6A6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80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A6B" w:rsidRPr="00ED6A6B" w:rsidTr="005E1241">
        <w:trPr>
          <w:trHeight w:val="420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6A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6A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6A6B">
              <w:rPr>
                <w:rFonts w:ascii="Angsana New" w:hAnsi="Angsana New"/>
                <w:sz w:val="30"/>
                <w:szCs w:val="30"/>
              </w:rPr>
              <w:tab/>
            </w:r>
            <w:r w:rsidRPr="00ED6A6B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0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1,070,000</w:t>
            </w: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6A6B" w:rsidRPr="00ED6A6B" w:rsidTr="004378F5">
        <w:trPr>
          <w:trHeight w:hRule="exact" w:val="173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241" w:rsidRPr="005E1241" w:rsidTr="005E1241">
        <w:trPr>
          <w:trHeight w:val="420"/>
        </w:trPr>
        <w:tc>
          <w:tcPr>
            <w:tcW w:w="2292" w:type="pct"/>
            <w:gridSpan w:val="2"/>
            <w:vAlign w:val="bottom"/>
          </w:tcPr>
          <w:p w:rsidR="005E1241" w:rsidRPr="005E1241" w:rsidRDefault="005E1241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E1241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80" w:type="pct"/>
          </w:tcPr>
          <w:p w:rsidR="005E1241" w:rsidRPr="005E1241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E1241" w:rsidRPr="005E1241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E1241" w:rsidRPr="005E1241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4" w:type="pct"/>
          </w:tcPr>
          <w:p w:rsidR="005E1241" w:rsidRPr="005E1241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E1241" w:rsidRPr="005E1241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E1241" w:rsidRPr="005E1241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5E1241" w:rsidRPr="005E1241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5E1241" w:rsidRPr="005E1241" w:rsidTr="005E1241">
        <w:trPr>
          <w:trHeight w:hRule="exact" w:val="115"/>
        </w:trPr>
        <w:tc>
          <w:tcPr>
            <w:tcW w:w="2292" w:type="pct"/>
            <w:gridSpan w:val="2"/>
            <w:vAlign w:val="bottom"/>
          </w:tcPr>
          <w:p w:rsidR="005E1241" w:rsidRPr="005E1241" w:rsidRDefault="005E1241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:rsidR="005E1241" w:rsidRPr="005E1241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E1241" w:rsidRPr="005E1241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E1241" w:rsidRPr="005E1241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E1241" w:rsidRPr="005E1241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E1241" w:rsidRPr="005E1241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E1241" w:rsidRPr="005E1241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5E1241" w:rsidRPr="005E1241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A6B" w:rsidRPr="005E1241" w:rsidTr="005E1241">
        <w:trPr>
          <w:trHeight w:val="420"/>
        </w:trPr>
        <w:tc>
          <w:tcPr>
            <w:tcW w:w="2292" w:type="pct"/>
            <w:gridSpan w:val="2"/>
            <w:vAlign w:val="bottom"/>
          </w:tcPr>
          <w:p w:rsidR="00ED6A6B" w:rsidRPr="005E1241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E1241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5E1241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5E1241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580" w:type="pct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48,685</w:t>
            </w:r>
          </w:p>
        </w:tc>
        <w:tc>
          <w:tcPr>
            <w:tcW w:w="148" w:type="pct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64,048</w:t>
            </w:r>
          </w:p>
        </w:tc>
        <w:tc>
          <w:tcPr>
            <w:tcW w:w="144" w:type="pct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48,685</w:t>
            </w:r>
          </w:p>
        </w:tc>
        <w:tc>
          <w:tcPr>
            <w:tcW w:w="148" w:type="pct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ED6A6B" w:rsidRPr="005E1241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5E1241">
              <w:rPr>
                <w:rFonts w:ascii="Angsana New" w:hAnsi="Angsana New"/>
                <w:sz w:val="30"/>
                <w:szCs w:val="30"/>
              </w:rPr>
              <w:t>64,048</w:t>
            </w:r>
          </w:p>
        </w:tc>
      </w:tr>
      <w:tr w:rsidR="00ED6A6B" w:rsidRPr="00ED6A6B" w:rsidTr="005E1241">
        <w:trPr>
          <w:trHeight w:val="118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ED6A6B" w:rsidRPr="007A3F8C" w:rsidTr="005E1241">
        <w:trPr>
          <w:trHeight w:val="420"/>
        </w:trPr>
        <w:tc>
          <w:tcPr>
            <w:tcW w:w="2292" w:type="pct"/>
            <w:gridSpan w:val="2"/>
            <w:vAlign w:val="bottom"/>
          </w:tcPr>
          <w:p w:rsidR="00ED6A6B" w:rsidRPr="00ED6A6B" w:rsidRDefault="00ED6A6B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48,685</w:t>
            </w: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</w:rPr>
              <w:t>1,334,048</w:t>
            </w:r>
          </w:p>
        </w:tc>
        <w:tc>
          <w:tcPr>
            <w:tcW w:w="144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48,685</w:t>
            </w:r>
          </w:p>
        </w:tc>
        <w:tc>
          <w:tcPr>
            <w:tcW w:w="148" w:type="pct"/>
          </w:tcPr>
          <w:p w:rsidR="00ED6A6B" w:rsidRPr="00ED6A6B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ED6A6B" w:rsidRPr="009A5BF4" w:rsidRDefault="00ED6A6B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A6B">
              <w:rPr>
                <w:rFonts w:ascii="Angsana New" w:hAnsi="Angsana New"/>
                <w:b/>
                <w:bCs/>
                <w:sz w:val="30"/>
                <w:szCs w:val="30"/>
              </w:rPr>
              <w:t>264,048</w:t>
            </w:r>
          </w:p>
        </w:tc>
      </w:tr>
      <w:tr w:rsidR="005E1241" w:rsidRPr="007A3F8C" w:rsidTr="005E1241">
        <w:trPr>
          <w:trHeight w:hRule="exact" w:val="115"/>
        </w:trPr>
        <w:tc>
          <w:tcPr>
            <w:tcW w:w="2292" w:type="pct"/>
            <w:gridSpan w:val="2"/>
            <w:vAlign w:val="bottom"/>
          </w:tcPr>
          <w:p w:rsidR="005E1241" w:rsidRPr="00ED6A6B" w:rsidRDefault="005E1241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:rsidR="005E1241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5E1241" w:rsidRPr="00ED6A6B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:rsidR="005E1241" w:rsidRPr="00ED6A6B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5E1241" w:rsidRPr="00ED6A6B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5E1241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5E1241" w:rsidRPr="00ED6A6B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:rsidR="005E1241" w:rsidRPr="00ED6A6B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E1241" w:rsidRPr="007A3F8C" w:rsidTr="005E1241">
        <w:trPr>
          <w:trHeight w:val="420"/>
        </w:trPr>
        <w:tc>
          <w:tcPr>
            <w:tcW w:w="2292" w:type="pct"/>
            <w:gridSpan w:val="2"/>
            <w:vAlign w:val="bottom"/>
          </w:tcPr>
          <w:p w:rsidR="005E1241" w:rsidRPr="00ED6A6B" w:rsidRDefault="005E1241" w:rsidP="00ED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5E1241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264,857</w:t>
            </w:r>
          </w:p>
        </w:tc>
        <w:tc>
          <w:tcPr>
            <w:tcW w:w="148" w:type="pct"/>
          </w:tcPr>
          <w:p w:rsidR="005E1241" w:rsidRPr="00ED6A6B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5E1241" w:rsidRPr="00ED6A6B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2,366,518</w:t>
            </w:r>
          </w:p>
        </w:tc>
        <w:tc>
          <w:tcPr>
            <w:tcW w:w="144" w:type="pct"/>
          </w:tcPr>
          <w:p w:rsidR="005E1241" w:rsidRPr="00ED6A6B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5E1241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264,857</w:t>
            </w:r>
          </w:p>
        </w:tc>
        <w:tc>
          <w:tcPr>
            <w:tcW w:w="148" w:type="pct"/>
          </w:tcPr>
          <w:p w:rsidR="005E1241" w:rsidRPr="00ED6A6B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5E1241" w:rsidRPr="00ED6A6B" w:rsidRDefault="005E1241" w:rsidP="00ED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576,518</w:t>
            </w:r>
          </w:p>
        </w:tc>
      </w:tr>
    </w:tbl>
    <w:p w:rsidR="005E1241" w:rsidRDefault="005E1241" w:rsidP="0052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E1241" w:rsidRDefault="005E1241" w:rsidP="0052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E1241" w:rsidRDefault="005E1241" w:rsidP="0052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E1241" w:rsidRDefault="005E1241" w:rsidP="0052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66394" w:rsidRDefault="00515653" w:rsidP="0052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515653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                 ณ วันที่ </w:t>
      </w:r>
      <w:r w:rsidRPr="00515653">
        <w:rPr>
          <w:rFonts w:ascii="Angsana New" w:hAnsi="Angsana New"/>
          <w:sz w:val="30"/>
          <w:szCs w:val="30"/>
          <w:lang w:val="en-GB"/>
        </w:rPr>
        <w:t xml:space="preserve">31 </w:t>
      </w:r>
      <w:r w:rsidRPr="00515653">
        <w:rPr>
          <w:rFonts w:ascii="Angsana New" w:hAnsi="Angsana New"/>
          <w:sz w:val="30"/>
          <w:szCs w:val="30"/>
          <w:cs/>
          <w:lang w:val="en-GB"/>
        </w:rPr>
        <w:t>ธันวาคม ได้ดังนี้</w:t>
      </w:r>
    </w:p>
    <w:p w:rsidR="00D66394" w:rsidRDefault="00D66394" w:rsidP="00871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68"/>
        <w:gridCol w:w="1083"/>
        <w:gridCol w:w="270"/>
        <w:gridCol w:w="990"/>
        <w:gridCol w:w="270"/>
        <w:gridCol w:w="1080"/>
      </w:tblGrid>
      <w:tr w:rsidR="00104FB2" w:rsidRPr="000D5600" w:rsidTr="00104FB2">
        <w:tc>
          <w:tcPr>
            <w:tcW w:w="2254" w:type="pct"/>
            <w:shd w:val="clear" w:color="auto" w:fill="auto"/>
          </w:tcPr>
          <w:p w:rsidR="00104FB2" w:rsidRPr="000D5600" w:rsidRDefault="00104FB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:rsidR="00104FB2" w:rsidRPr="000D5600" w:rsidRDefault="00104FB2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D560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:rsidR="00104FB2" w:rsidRPr="000D5600" w:rsidRDefault="00104FB2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3"/>
          </w:tcPr>
          <w:p w:rsidR="00104FB2" w:rsidRPr="000D5600" w:rsidRDefault="00104FB2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D5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04FB2" w:rsidRPr="000D5600" w:rsidTr="00104FB2">
        <w:tc>
          <w:tcPr>
            <w:tcW w:w="2254" w:type="pct"/>
            <w:shd w:val="clear" w:color="auto" w:fill="auto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04FB2" w:rsidRPr="000D5600" w:rsidTr="00104FB2">
        <w:tc>
          <w:tcPr>
            <w:tcW w:w="2254" w:type="pct"/>
            <w:shd w:val="clear" w:color="auto" w:fill="auto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  <w:shd w:val="clear" w:color="auto" w:fill="auto"/>
          </w:tcPr>
          <w:p w:rsidR="00104FB2" w:rsidRPr="00104FB2" w:rsidRDefault="00104FB2" w:rsidP="00104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FB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F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4FB2" w:rsidRPr="000D5600" w:rsidTr="00104FB2">
        <w:tc>
          <w:tcPr>
            <w:tcW w:w="2254" w:type="pct"/>
            <w:shd w:val="clear" w:color="auto" w:fill="auto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0D560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9" w:type="pct"/>
            <w:shd w:val="clear" w:color="auto" w:fill="auto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6" w:type="pct"/>
            <w:shd w:val="clear" w:color="auto" w:fill="auto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1,016,655</w:t>
            </w:r>
          </w:p>
        </w:tc>
        <w:tc>
          <w:tcPr>
            <w:tcW w:w="147" w:type="pct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104FB2" w:rsidRPr="000D5600" w:rsidRDefault="00104FB2" w:rsidP="00104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7" w:type="pct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296,655</w:t>
            </w:r>
          </w:p>
        </w:tc>
      </w:tr>
      <w:tr w:rsidR="00104FB2" w:rsidRPr="000D5600" w:rsidTr="00104FB2">
        <w:tc>
          <w:tcPr>
            <w:tcW w:w="2254" w:type="pct"/>
            <w:shd w:val="clear" w:color="auto" w:fill="auto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60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</w:t>
            </w:r>
            <w:r w:rsidR="005E12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5600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89" w:type="pct"/>
            <w:shd w:val="clear" w:color="auto" w:fill="auto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906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1,270,000</w:t>
            </w:r>
          </w:p>
        </w:tc>
        <w:tc>
          <w:tcPr>
            <w:tcW w:w="147" w:type="pct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9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104FB2" w:rsidRPr="000D5600" w:rsidRDefault="00104FB2" w:rsidP="00104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906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0D5600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104FB2" w:rsidRPr="00E51F06" w:rsidTr="00104FB2">
        <w:tc>
          <w:tcPr>
            <w:tcW w:w="2254" w:type="pct"/>
            <w:shd w:val="clear" w:color="auto" w:fill="auto"/>
          </w:tcPr>
          <w:p w:rsidR="00104FB2" w:rsidRPr="000D5600" w:rsidRDefault="00104FB2" w:rsidP="000D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00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6" w:type="pct"/>
            <w:shd w:val="clear" w:color="auto" w:fill="auto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00">
              <w:rPr>
                <w:rFonts w:ascii="Angsana New" w:hAnsi="Angsana New"/>
                <w:b/>
                <w:bCs/>
                <w:sz w:val="30"/>
                <w:szCs w:val="30"/>
              </w:rPr>
              <w:t>2,286,655</w:t>
            </w:r>
          </w:p>
        </w:tc>
        <w:tc>
          <w:tcPr>
            <w:tcW w:w="147" w:type="pct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104FB2" w:rsidRPr="000D5600" w:rsidRDefault="00104FB2" w:rsidP="00104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00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7" w:type="pct"/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104FB2" w:rsidRPr="000D5600" w:rsidRDefault="00104FB2" w:rsidP="000D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00">
              <w:rPr>
                <w:rFonts w:ascii="Angsana New" w:hAnsi="Angsana New"/>
                <w:b/>
                <w:bCs/>
                <w:sz w:val="30"/>
                <w:szCs w:val="30"/>
              </w:rPr>
              <w:t>496,655</w:t>
            </w:r>
          </w:p>
        </w:tc>
      </w:tr>
    </w:tbl>
    <w:p w:rsidR="00D66394" w:rsidRDefault="00D66394" w:rsidP="00871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 w:bidi="ar-SA"/>
        </w:rPr>
      </w:pPr>
    </w:p>
    <w:p w:rsidR="00574997" w:rsidRDefault="00574997" w:rsidP="0057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FE2C1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เงินกู้ยืมระยะ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สั้น</w:t>
      </w:r>
    </w:p>
    <w:p w:rsidR="00574997" w:rsidRDefault="00574997" w:rsidP="0057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:rsidR="00574997" w:rsidRPr="00E8427A" w:rsidRDefault="00574997" w:rsidP="0057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574997">
        <w:rPr>
          <w:rFonts w:ascii="Angsana New" w:hAnsi="Angsana New"/>
          <w:sz w:val="30"/>
          <w:szCs w:val="30"/>
          <w:cs/>
          <w:lang w:val="en-GB"/>
        </w:rPr>
        <w:t>ณ วันที่ 31 ธันวาคม 25</w:t>
      </w:r>
      <w:r w:rsidR="003B7278" w:rsidRPr="00E8427A">
        <w:rPr>
          <w:rFonts w:ascii="Angsana New" w:hAnsi="Angsana New"/>
          <w:sz w:val="30"/>
          <w:szCs w:val="30"/>
          <w:lang w:val="en-GB"/>
        </w:rPr>
        <w:t>59</w:t>
      </w:r>
      <w:r w:rsidRPr="00574997">
        <w:rPr>
          <w:rFonts w:ascii="Angsana New" w:hAnsi="Angsana New"/>
          <w:sz w:val="30"/>
          <w:szCs w:val="30"/>
          <w:cs/>
          <w:lang w:val="en-GB"/>
        </w:rPr>
        <w:t xml:space="preserve"> กลุ่มบริษัทและบริษัทได้ทำ</w:t>
      </w:r>
      <w:r>
        <w:rPr>
          <w:rFonts w:ascii="Angsana New" w:hAnsi="Angsana New" w:hint="cs"/>
          <w:sz w:val="30"/>
          <w:szCs w:val="30"/>
          <w:cs/>
          <w:lang w:val="en-GB"/>
        </w:rPr>
        <w:t>ตั๋วสัญญาใช้เงิน</w:t>
      </w:r>
      <w:r w:rsidRPr="00574997">
        <w:rPr>
          <w:rFonts w:ascii="Angsana New" w:hAnsi="Angsana New"/>
          <w:sz w:val="30"/>
          <w:szCs w:val="30"/>
          <w:cs/>
          <w:lang w:val="en-GB"/>
        </w:rPr>
        <w:t>กับสถาบันการเงิน</w:t>
      </w:r>
      <w:r w:rsidR="00434E0D">
        <w:rPr>
          <w:rFonts w:ascii="Angsana New" w:hAnsi="Angsana New" w:hint="cs"/>
          <w:sz w:val="30"/>
          <w:szCs w:val="30"/>
          <w:cs/>
          <w:lang w:val="en-GB"/>
        </w:rPr>
        <w:t>ในประเทศหลายแห่ง</w:t>
      </w:r>
      <w:r w:rsidRPr="00E8427A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จำนวน </w:t>
      </w:r>
      <w:r w:rsidRPr="00E8427A">
        <w:rPr>
          <w:rFonts w:ascii="Angsana New" w:hAnsi="Angsana New"/>
          <w:spacing w:val="-6"/>
          <w:sz w:val="30"/>
          <w:szCs w:val="30"/>
          <w:lang w:val="en-GB"/>
        </w:rPr>
        <w:t>550.00</w:t>
      </w:r>
      <w:r w:rsidRPr="00E8427A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ล้านบาท และ </w:t>
      </w:r>
      <w:r w:rsidRPr="00E8427A">
        <w:rPr>
          <w:rFonts w:ascii="Angsana New" w:hAnsi="Angsana New"/>
          <w:spacing w:val="-6"/>
          <w:sz w:val="30"/>
          <w:szCs w:val="30"/>
          <w:lang w:val="en-GB"/>
        </w:rPr>
        <w:t>100.00</w:t>
      </w:r>
      <w:r w:rsidRPr="00E8427A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ล้านบาท ตามลำดับ</w:t>
      </w:r>
      <w:r w:rsidR="00434E0D" w:rsidRPr="00E8427A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Pr="00E8427A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เงินกู้ยืมดังกล่าวมีดอกเบี้ยในอัตราร้อยละ </w:t>
      </w:r>
      <w:r w:rsidR="00BF7A35" w:rsidRPr="00E8427A">
        <w:rPr>
          <w:rFonts w:ascii="Angsana New" w:hAnsi="Angsana New"/>
          <w:spacing w:val="-6"/>
          <w:sz w:val="30"/>
          <w:szCs w:val="30"/>
          <w:lang w:val="en-GB"/>
        </w:rPr>
        <w:t>3.30</w:t>
      </w:r>
      <w:r w:rsidRPr="00E8427A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ถึง</w:t>
      </w:r>
      <w:r w:rsidR="00BF7A35" w:rsidRPr="00E8427A">
        <w:rPr>
          <w:rFonts w:ascii="Angsana New" w:hAnsi="Angsana New"/>
          <w:spacing w:val="-6"/>
          <w:sz w:val="30"/>
          <w:szCs w:val="30"/>
          <w:lang w:val="en-GB"/>
        </w:rPr>
        <w:t xml:space="preserve"> 3.85</w:t>
      </w:r>
      <w:r w:rsidRPr="00E8427A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ต่อปี </w:t>
      </w:r>
    </w:p>
    <w:p w:rsidR="00574997" w:rsidRDefault="00574997" w:rsidP="00871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74997" w:rsidRDefault="00A71365" w:rsidP="00A71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5E1241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ณ วันที่ </w:t>
      </w:r>
      <w:r w:rsidRPr="005E1241">
        <w:rPr>
          <w:rFonts w:ascii="Angsana New" w:hAnsi="Angsana New"/>
          <w:spacing w:val="-6"/>
          <w:sz w:val="30"/>
          <w:szCs w:val="30"/>
          <w:lang w:val="en-GB"/>
        </w:rPr>
        <w:t xml:space="preserve">31 </w:t>
      </w:r>
      <w:r w:rsidRPr="005E1241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ธันวาคม </w:t>
      </w:r>
      <w:r w:rsidRPr="005E1241">
        <w:rPr>
          <w:rFonts w:ascii="Angsana New" w:hAnsi="Angsana New"/>
          <w:spacing w:val="-6"/>
          <w:sz w:val="30"/>
          <w:szCs w:val="30"/>
          <w:lang w:val="en-GB"/>
        </w:rPr>
        <w:t xml:space="preserve">2559 </w:t>
      </w:r>
      <w:r w:rsidRPr="005E1241">
        <w:rPr>
          <w:rFonts w:ascii="Angsana New" w:hAnsi="Angsana New"/>
          <w:spacing w:val="-6"/>
          <w:sz w:val="30"/>
          <w:szCs w:val="30"/>
          <w:cs/>
          <w:lang w:val="en-GB"/>
        </w:rPr>
        <w:t>บริษัท</w:t>
      </w:r>
      <w:r w:rsidR="003B7278" w:rsidRPr="005E1241">
        <w:rPr>
          <w:rFonts w:ascii="Angsana New" w:hAnsi="Angsana New" w:hint="cs"/>
          <w:spacing w:val="-6"/>
          <w:sz w:val="30"/>
          <w:szCs w:val="30"/>
          <w:cs/>
          <w:lang w:val="en-GB"/>
        </w:rPr>
        <w:t>มี</w:t>
      </w:r>
      <w:r w:rsidRPr="005E1241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สัญญากู้ยืมเงินระยะสั้นกับบุคคลจำนวน </w:t>
      </w:r>
      <w:r w:rsidR="005E1241" w:rsidRPr="005E1241">
        <w:rPr>
          <w:rFonts w:ascii="Angsana New" w:hAnsi="Angsana New"/>
          <w:spacing w:val="-6"/>
          <w:sz w:val="30"/>
          <w:szCs w:val="30"/>
        </w:rPr>
        <w:t>19</w:t>
      </w:r>
      <w:r w:rsidR="00455552">
        <w:rPr>
          <w:rFonts w:ascii="Angsana New" w:hAnsi="Angsana New"/>
          <w:spacing w:val="-6"/>
          <w:sz w:val="30"/>
          <w:szCs w:val="30"/>
        </w:rPr>
        <w:t>6</w:t>
      </w:r>
      <w:r w:rsidR="005E1241" w:rsidRPr="005E1241">
        <w:rPr>
          <w:rFonts w:ascii="Angsana New" w:hAnsi="Angsana New"/>
          <w:spacing w:val="-6"/>
          <w:sz w:val="30"/>
          <w:szCs w:val="30"/>
        </w:rPr>
        <w:t>.66</w:t>
      </w:r>
      <w:r w:rsidRPr="005E1241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5E1241">
        <w:rPr>
          <w:rFonts w:ascii="Angsana New" w:hAnsi="Angsana New"/>
          <w:spacing w:val="-6"/>
          <w:sz w:val="30"/>
          <w:szCs w:val="30"/>
          <w:cs/>
          <w:lang w:val="en-GB"/>
        </w:rPr>
        <w:t>ล้านบาท โดยเงินกู้ยืมดังกล่าวเป็น</w:t>
      </w:r>
      <w:r w:rsidR="005E1241">
        <w:rPr>
          <w:rFonts w:ascii="Angsana New" w:hAnsi="Angsana New"/>
          <w:sz w:val="30"/>
          <w:szCs w:val="30"/>
          <w:lang w:val="en-GB"/>
        </w:rPr>
        <w:t xml:space="preserve">     </w:t>
      </w:r>
      <w:r w:rsidRPr="00A71365">
        <w:rPr>
          <w:rFonts w:ascii="Angsana New" w:hAnsi="Angsana New"/>
          <w:sz w:val="30"/>
          <w:szCs w:val="30"/>
          <w:cs/>
          <w:lang w:val="en-GB"/>
        </w:rPr>
        <w:t xml:space="preserve">ตั๋วแลกเงิน และมีอัตราดอกเบี้ยร้อยละ </w:t>
      </w:r>
      <w:r w:rsidR="00534D1D">
        <w:rPr>
          <w:rFonts w:ascii="Angsana New" w:hAnsi="Angsana New"/>
          <w:sz w:val="30"/>
          <w:szCs w:val="30"/>
          <w:lang w:val="en-GB"/>
        </w:rPr>
        <w:t>3.7</w:t>
      </w:r>
      <w:r w:rsidR="003B7278" w:rsidRPr="003B7278">
        <w:rPr>
          <w:rFonts w:ascii="Angsana New" w:hAnsi="Angsana New"/>
          <w:sz w:val="30"/>
          <w:szCs w:val="30"/>
          <w:lang w:val="en-GB"/>
        </w:rPr>
        <w:t>0</w:t>
      </w:r>
      <w:r w:rsidRPr="003B7278">
        <w:rPr>
          <w:rFonts w:ascii="Angsana New" w:hAnsi="Angsana New"/>
          <w:sz w:val="30"/>
          <w:szCs w:val="30"/>
          <w:lang w:val="en-GB"/>
        </w:rPr>
        <w:t xml:space="preserve"> </w:t>
      </w:r>
      <w:r w:rsidRPr="003B7278">
        <w:rPr>
          <w:rFonts w:ascii="Angsana New" w:hAnsi="Angsana New"/>
          <w:sz w:val="30"/>
          <w:szCs w:val="30"/>
          <w:cs/>
          <w:lang w:val="en-GB"/>
        </w:rPr>
        <w:t xml:space="preserve">ถึง </w:t>
      </w:r>
      <w:r w:rsidR="003B7278" w:rsidRPr="003B7278">
        <w:rPr>
          <w:rFonts w:ascii="Angsana New" w:hAnsi="Angsana New"/>
          <w:sz w:val="30"/>
          <w:szCs w:val="30"/>
          <w:lang w:val="en-GB"/>
        </w:rPr>
        <w:t>3.90</w:t>
      </w:r>
      <w:r w:rsidRPr="003B7278">
        <w:rPr>
          <w:rFonts w:ascii="Angsana New" w:hAnsi="Angsana New"/>
          <w:sz w:val="30"/>
          <w:szCs w:val="30"/>
          <w:lang w:val="en-GB"/>
        </w:rPr>
        <w:t xml:space="preserve"> </w:t>
      </w:r>
      <w:r w:rsidRPr="003B7278">
        <w:rPr>
          <w:rFonts w:ascii="Angsana New" w:hAnsi="Angsana New"/>
          <w:sz w:val="30"/>
          <w:szCs w:val="30"/>
          <w:cs/>
          <w:lang w:val="en-GB"/>
        </w:rPr>
        <w:t>ต่อปี</w:t>
      </w:r>
    </w:p>
    <w:p w:rsidR="00574997" w:rsidRPr="00FE2C1F" w:rsidRDefault="00574997" w:rsidP="00871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rtl/>
          <w:cs/>
          <w:lang w:val="en-GB" w:bidi="ar-SA"/>
        </w:rPr>
      </w:pPr>
    </w:p>
    <w:p w:rsidR="00376E23" w:rsidRDefault="00CF0B5A" w:rsidP="00CF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FE2C1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เงินกู้ยืมระยะยาวจากสถาบันการเงิน</w:t>
      </w:r>
    </w:p>
    <w:p w:rsidR="00CF0B5A" w:rsidRPr="00FE2C1F" w:rsidRDefault="00376E23" w:rsidP="00CF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FE2C1F">
        <w:rPr>
          <w:rFonts w:ascii="Angsana New" w:hAnsi="Angsana New"/>
          <w:sz w:val="30"/>
          <w:szCs w:val="30"/>
          <w:lang w:val="en-GB"/>
        </w:rPr>
        <w:t xml:space="preserve"> </w:t>
      </w:r>
    </w:p>
    <w:p w:rsidR="008712B8" w:rsidRPr="004579B2" w:rsidRDefault="008712B8" w:rsidP="00457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</w:rPr>
      </w:pPr>
      <w:r w:rsidRPr="00FE2C1F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FE2C1F">
        <w:rPr>
          <w:rFonts w:ascii="Angsana New" w:hAnsi="Angsana New" w:hint="cs"/>
          <w:sz w:val="30"/>
          <w:szCs w:val="30"/>
          <w:cs/>
          <w:lang w:val="en-GB"/>
        </w:rPr>
        <w:t>ย่อยของบริษัท</w:t>
      </w:r>
      <w:r w:rsidRPr="00FE2C1F">
        <w:rPr>
          <w:rFonts w:ascii="Angsana New" w:hAnsi="Angsana New"/>
          <w:sz w:val="30"/>
          <w:szCs w:val="30"/>
          <w:cs/>
          <w:lang w:val="en-GB"/>
        </w:rPr>
        <w:t>มีสัญญาเงินกู้ระยะยาวกับสถาบันการเงินในประเทศแห่งหนึ่ง โดยมี</w:t>
      </w:r>
      <w:r w:rsidR="00F94E43" w:rsidRPr="00FE2C1F">
        <w:rPr>
          <w:rFonts w:ascii="Angsana New" w:hAnsi="Angsana New" w:hint="cs"/>
          <w:sz w:val="30"/>
          <w:szCs w:val="30"/>
          <w:cs/>
          <w:lang w:val="en-GB"/>
        </w:rPr>
        <w:t>วงเงิน</w:t>
      </w:r>
      <w:r w:rsidRPr="00FE2C1F">
        <w:rPr>
          <w:rFonts w:ascii="Angsana New" w:hAnsi="Angsana New"/>
          <w:sz w:val="30"/>
          <w:szCs w:val="30"/>
          <w:cs/>
          <w:lang w:val="en-GB"/>
        </w:rPr>
        <w:t xml:space="preserve">จำนวน </w:t>
      </w:r>
      <w:r w:rsidRPr="00FE2C1F">
        <w:rPr>
          <w:rFonts w:ascii="Angsana New" w:hAnsi="Angsana New"/>
          <w:sz w:val="30"/>
          <w:szCs w:val="30"/>
          <w:lang w:val="en-GB"/>
        </w:rPr>
        <w:t>2,490</w:t>
      </w:r>
      <w:r w:rsidR="00896209" w:rsidRPr="00FE2C1F">
        <w:rPr>
          <w:rFonts w:ascii="Angsana New" w:hAnsi="Angsana New"/>
          <w:sz w:val="30"/>
          <w:szCs w:val="30"/>
          <w:cs/>
          <w:lang w:val="en-GB"/>
        </w:rPr>
        <w:t xml:space="preserve"> ล้า</w:t>
      </w:r>
      <w:r w:rsidR="00E057E9">
        <w:rPr>
          <w:rFonts w:ascii="Angsana New" w:hAnsi="Angsana New" w:hint="cs"/>
          <w:sz w:val="30"/>
          <w:szCs w:val="30"/>
          <w:cs/>
          <w:lang w:val="en-GB"/>
        </w:rPr>
        <w:t>น</w:t>
      </w:r>
      <w:r w:rsidRPr="00FE2C1F">
        <w:rPr>
          <w:rFonts w:ascii="Angsana New" w:hAnsi="Angsana New"/>
          <w:sz w:val="30"/>
          <w:szCs w:val="30"/>
          <w:cs/>
          <w:lang w:val="en-GB"/>
        </w:rPr>
        <w:t>บาทเพื่อนำไปชำระค่าธรรมเนียมใบอนุญาตให้ใช้คลื่นความถี่และประกอบกิจการโทรทัศน์ต่อสำนักงาน กสทช. โดย</w:t>
      </w:r>
      <w:r w:rsidR="009D0B26" w:rsidRPr="00FE2C1F">
        <w:rPr>
          <w:rFonts w:ascii="Angsana New" w:hAnsi="Angsana New"/>
          <w:sz w:val="30"/>
          <w:szCs w:val="30"/>
          <w:cs/>
          <w:lang w:val="en-GB"/>
        </w:rPr>
        <w:t>มี</w:t>
      </w:r>
      <w:r w:rsidR="004579B2">
        <w:rPr>
          <w:rFonts w:ascii="Angsana New" w:hAnsi="Angsana New" w:hint="cs"/>
          <w:sz w:val="30"/>
          <w:szCs w:val="30"/>
          <w:cs/>
          <w:lang w:val="en-GB"/>
        </w:rPr>
        <w:t xml:space="preserve">     </w:t>
      </w:r>
      <w:r w:rsidR="004579B2">
        <w:rPr>
          <w:rFonts w:ascii="Angsana New" w:hAnsi="Angsana New" w:hint="cs"/>
          <w:sz w:val="30"/>
          <w:szCs w:val="30"/>
          <w:cs/>
        </w:rPr>
        <w:t>การ</w:t>
      </w:r>
      <w:r w:rsidR="009D0B26" w:rsidRPr="00FE2C1F">
        <w:rPr>
          <w:rFonts w:ascii="Angsana New" w:hAnsi="Angsana New"/>
          <w:sz w:val="30"/>
          <w:szCs w:val="30"/>
          <w:cs/>
          <w:lang w:val="en-GB"/>
        </w:rPr>
        <w:t>ชำระคืนเงินต้น</w:t>
      </w:r>
      <w:r w:rsidR="004579B2">
        <w:rPr>
          <w:rFonts w:ascii="Angsana New" w:hAnsi="Angsana New" w:hint="cs"/>
          <w:sz w:val="30"/>
          <w:szCs w:val="30"/>
          <w:cs/>
          <w:lang w:val="en-GB"/>
        </w:rPr>
        <w:t xml:space="preserve">งวดแรกในเดือนมีนาคม </w:t>
      </w:r>
      <w:r w:rsidR="004579B2">
        <w:rPr>
          <w:rFonts w:ascii="Angsana New" w:hAnsi="Angsana New"/>
          <w:sz w:val="30"/>
          <w:szCs w:val="30"/>
        </w:rPr>
        <w:t xml:space="preserve">2559 </w:t>
      </w:r>
      <w:r w:rsidR="004579B2">
        <w:rPr>
          <w:rFonts w:ascii="Angsana New" w:hAnsi="Angsana New" w:hint="cs"/>
          <w:sz w:val="30"/>
          <w:szCs w:val="30"/>
          <w:cs/>
        </w:rPr>
        <w:t xml:space="preserve">โดยชำระเงินต้นพร้อมดอกเบี้ยจำนวน </w:t>
      </w:r>
      <w:r w:rsidR="004579B2">
        <w:rPr>
          <w:rFonts w:ascii="Angsana New" w:hAnsi="Angsana New"/>
          <w:sz w:val="30"/>
          <w:szCs w:val="30"/>
        </w:rPr>
        <w:t xml:space="preserve">72 </w:t>
      </w:r>
      <w:r w:rsidR="00205B82">
        <w:rPr>
          <w:rFonts w:ascii="Angsana New" w:hAnsi="Angsana New" w:hint="cs"/>
          <w:sz w:val="30"/>
          <w:szCs w:val="30"/>
          <w:cs/>
        </w:rPr>
        <w:t>งวด และ</w:t>
      </w:r>
      <w:r w:rsidR="004579B2">
        <w:rPr>
          <w:rFonts w:ascii="Angsana New" w:hAnsi="Angsana New" w:hint="cs"/>
          <w:sz w:val="30"/>
          <w:szCs w:val="30"/>
          <w:cs/>
        </w:rPr>
        <w:t>มีจำนวนเงินและอัตราดอกเบี้ยตามเงื่อนไข</w:t>
      </w:r>
      <w:r w:rsidRPr="00FE2C1F">
        <w:rPr>
          <w:rFonts w:ascii="Angsana New" w:hAnsi="Angsana New"/>
          <w:sz w:val="30"/>
          <w:szCs w:val="30"/>
          <w:cs/>
          <w:lang w:val="en-GB"/>
        </w:rPr>
        <w:t xml:space="preserve">ที่ระบุไว้ในสัญญา </w:t>
      </w:r>
    </w:p>
    <w:p w:rsidR="008712B8" w:rsidRPr="00FE2C1F" w:rsidRDefault="008712B8" w:rsidP="00FE2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56569" w:rsidRDefault="008712B8" w:rsidP="00FE2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  <w:r w:rsidRPr="00FE2C1F">
        <w:rPr>
          <w:rFonts w:ascii="Angsana New" w:hAnsi="Angsana New"/>
          <w:sz w:val="30"/>
          <w:szCs w:val="30"/>
          <w:cs/>
          <w:lang w:val="en-GB"/>
        </w:rPr>
        <w:t>สัญญาเงินกู้ยืมดังกล่าว</w:t>
      </w:r>
      <w:r w:rsidR="009D0B26" w:rsidRPr="00FE2C1F">
        <w:rPr>
          <w:rFonts w:ascii="Angsana New" w:hAnsi="Angsana New" w:hint="cs"/>
          <w:sz w:val="30"/>
          <w:szCs w:val="30"/>
          <w:cs/>
          <w:lang w:val="en-GB"/>
        </w:rPr>
        <w:t>ค้ำประกันโดย</w:t>
      </w:r>
      <w:r w:rsidRPr="00FE2C1F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FE2C1F">
        <w:rPr>
          <w:rFonts w:ascii="Angsana New" w:hAnsi="Angsana New"/>
          <w:sz w:val="30"/>
          <w:szCs w:val="30"/>
          <w:cs/>
          <w:lang w:val="en-GB"/>
        </w:rPr>
        <w:t xml:space="preserve"> บริษัทและบริษัท</w:t>
      </w:r>
      <w:r w:rsidRPr="00FE2C1F">
        <w:rPr>
          <w:rFonts w:ascii="Angsana New" w:hAnsi="Angsana New" w:hint="cs"/>
          <w:sz w:val="30"/>
          <w:szCs w:val="30"/>
          <w:cs/>
          <w:lang w:val="en-GB"/>
        </w:rPr>
        <w:t>ย่อย</w:t>
      </w:r>
      <w:r w:rsidRPr="00FE2C1F">
        <w:rPr>
          <w:rFonts w:ascii="Angsana New" w:hAnsi="Angsana New"/>
          <w:sz w:val="30"/>
          <w:szCs w:val="30"/>
          <w:cs/>
          <w:lang w:val="en-GB"/>
        </w:rPr>
        <w:t xml:space="preserve">จะต้องปฏิบัติตามข้อกำหนดต่างๆ ในสัญญา เช่น </w:t>
      </w:r>
      <w:r w:rsidR="00831D8F" w:rsidRPr="00FE2C1F">
        <w:rPr>
          <w:rFonts w:ascii="Angsana New" w:hAnsi="Angsana New"/>
          <w:sz w:val="30"/>
          <w:szCs w:val="30"/>
          <w:cs/>
          <w:lang w:val="en-GB"/>
        </w:rPr>
        <w:t>กา</w:t>
      </w:r>
      <w:r w:rsidR="00831D8F" w:rsidRPr="00FE2C1F">
        <w:rPr>
          <w:rFonts w:ascii="Angsana New" w:hAnsi="Angsana New" w:hint="cs"/>
          <w:sz w:val="30"/>
          <w:szCs w:val="30"/>
          <w:cs/>
          <w:lang w:val="en-GB"/>
        </w:rPr>
        <w:t>ร</w:t>
      </w:r>
      <w:r w:rsidRPr="00FE2C1F">
        <w:rPr>
          <w:rFonts w:ascii="Angsana New" w:hAnsi="Angsana New"/>
          <w:sz w:val="30"/>
          <w:szCs w:val="30"/>
          <w:cs/>
          <w:lang w:val="en-GB"/>
        </w:rPr>
        <w:t>รักษาอัตราส่วนทางการเงินในส่วนของความสามารถในการชำระคืนหนี้สินและอัตราส่วนของหนี้สินรวมต่อ</w:t>
      </w:r>
      <w:r w:rsidR="0028375B">
        <w:rPr>
          <w:rFonts w:ascii="Angsana New" w:hAnsi="Angsana New"/>
          <w:sz w:val="30"/>
          <w:szCs w:val="30"/>
          <w:cs/>
          <w:lang w:val="en-GB"/>
        </w:rPr>
        <w:br/>
      </w:r>
      <w:r w:rsidRPr="00FE2C1F">
        <w:rPr>
          <w:rFonts w:ascii="Angsana New" w:hAnsi="Angsana New"/>
          <w:sz w:val="30"/>
          <w:szCs w:val="30"/>
          <w:cs/>
          <w:lang w:val="en-GB"/>
        </w:rPr>
        <w:t>ส่วนของผู้ถือหุ้น</w:t>
      </w:r>
    </w:p>
    <w:p w:rsidR="00104276" w:rsidRPr="00FE2C1F" w:rsidRDefault="00104276" w:rsidP="00FE2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4579B2" w:rsidRDefault="00757D90" w:rsidP="00757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  <w:r w:rsidRPr="00757D90">
        <w:rPr>
          <w:rFonts w:ascii="Angsana New" w:hAnsi="Angsana New"/>
          <w:sz w:val="30"/>
          <w:szCs w:val="30"/>
          <w:cs/>
          <w:lang w:val="en-GB"/>
        </w:rPr>
        <w:t>ในระหว่าง</w:t>
      </w:r>
      <w:r w:rsidR="004E1F0A">
        <w:rPr>
          <w:rFonts w:ascii="Angsana New" w:hAnsi="Angsana New" w:hint="cs"/>
          <w:sz w:val="30"/>
          <w:szCs w:val="30"/>
          <w:cs/>
          <w:lang w:val="en-GB"/>
        </w:rPr>
        <w:t>ปี</w:t>
      </w:r>
      <w:r w:rsidRPr="00757D90">
        <w:rPr>
          <w:rFonts w:ascii="Angsana New" w:hAnsi="Angsana New"/>
          <w:sz w:val="30"/>
          <w:szCs w:val="30"/>
          <w:cs/>
          <w:lang w:val="en-GB"/>
        </w:rPr>
        <w:t xml:space="preserve">สิ้นสุดวันที่ </w:t>
      </w:r>
      <w:r w:rsidR="004E1F0A">
        <w:rPr>
          <w:rFonts w:ascii="Angsana New" w:hAnsi="Angsana New"/>
          <w:sz w:val="30"/>
          <w:szCs w:val="30"/>
          <w:lang w:val="en-GB"/>
        </w:rPr>
        <w:t>3</w:t>
      </w:r>
      <w:r w:rsidR="004E1F0A">
        <w:rPr>
          <w:rFonts w:ascii="Angsana New" w:hAnsi="Angsana New"/>
          <w:sz w:val="30"/>
          <w:szCs w:val="30"/>
        </w:rPr>
        <w:t xml:space="preserve">1 </w:t>
      </w:r>
      <w:r w:rsidR="004E1F0A">
        <w:rPr>
          <w:rFonts w:ascii="Angsana New" w:hAnsi="Angsana New" w:hint="cs"/>
          <w:sz w:val="30"/>
          <w:szCs w:val="30"/>
          <w:cs/>
        </w:rPr>
        <w:t>ธันวาคม</w:t>
      </w:r>
      <w:r w:rsidRPr="00757D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57D90">
        <w:rPr>
          <w:rFonts w:ascii="Angsana New" w:hAnsi="Angsana New"/>
          <w:sz w:val="30"/>
          <w:szCs w:val="30"/>
          <w:lang w:val="en-GB"/>
        </w:rPr>
        <w:t xml:space="preserve">2560 </w:t>
      </w:r>
      <w:r w:rsidRPr="00757D90">
        <w:rPr>
          <w:rFonts w:ascii="Angsana New" w:hAnsi="Angsana New"/>
          <w:sz w:val="30"/>
          <w:szCs w:val="30"/>
          <w:cs/>
          <w:lang w:val="en-GB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GB"/>
        </w:rPr>
        <w:t>ย่อย</w:t>
      </w:r>
      <w:r>
        <w:rPr>
          <w:rFonts w:ascii="Angsana New" w:hAnsi="Angsana New"/>
          <w:sz w:val="30"/>
          <w:szCs w:val="30"/>
          <w:cs/>
          <w:lang w:val="en-GB"/>
        </w:rPr>
        <w:t>ได้ชำ</w:t>
      </w:r>
      <w:r w:rsidRPr="00757D90">
        <w:rPr>
          <w:rFonts w:ascii="Angsana New" w:hAnsi="Angsana New"/>
          <w:sz w:val="30"/>
          <w:szCs w:val="30"/>
          <w:cs/>
          <w:lang w:val="en-GB"/>
        </w:rPr>
        <w:t>ระคืนเงินกู้ยืมดังกล่าวแล้วทั้งจ</w:t>
      </w:r>
      <w:r>
        <w:rPr>
          <w:rFonts w:ascii="Angsana New" w:hAnsi="Angsana New" w:hint="cs"/>
          <w:sz w:val="30"/>
          <w:szCs w:val="30"/>
          <w:cs/>
          <w:lang w:val="en-GB"/>
        </w:rPr>
        <w:t>ำ</w:t>
      </w:r>
      <w:r w:rsidRPr="00757D90">
        <w:rPr>
          <w:rFonts w:ascii="Angsana New" w:hAnsi="Angsana New"/>
          <w:sz w:val="30"/>
          <w:szCs w:val="30"/>
          <w:cs/>
          <w:lang w:val="en-GB"/>
        </w:rPr>
        <w:t>นวน</w:t>
      </w:r>
    </w:p>
    <w:p w:rsidR="00E8427A" w:rsidRDefault="00E8427A" w:rsidP="00757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74997" w:rsidRDefault="00574997" w:rsidP="0057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54C3A">
        <w:rPr>
          <w:rFonts w:ascii="Angsana New" w:hAnsi="Angsana New"/>
          <w:sz w:val="30"/>
          <w:szCs w:val="30"/>
          <w:cs/>
          <w:lang w:val="en-GB"/>
        </w:rPr>
        <w:lastRenderedPageBreak/>
        <w:t>ณ วันที่ 31 ธันวาคม 25</w:t>
      </w:r>
      <w:r w:rsidR="00F67C21" w:rsidRPr="00C54C3A">
        <w:rPr>
          <w:rFonts w:ascii="Angsana New" w:hAnsi="Angsana New"/>
          <w:sz w:val="30"/>
          <w:szCs w:val="30"/>
          <w:lang w:val="en-GB"/>
        </w:rPr>
        <w:t>60</w:t>
      </w:r>
      <w:r w:rsidR="00E8427A" w:rsidRPr="00C54C3A">
        <w:rPr>
          <w:rFonts w:ascii="Angsana New" w:hAnsi="Angsana New"/>
          <w:sz w:val="30"/>
          <w:szCs w:val="30"/>
          <w:lang w:val="en-GB"/>
        </w:rPr>
        <w:t xml:space="preserve"> </w:t>
      </w:r>
      <w:r w:rsidRPr="00C54C3A">
        <w:rPr>
          <w:rFonts w:ascii="Angsana New" w:hAnsi="Angsana New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="00C54C3A" w:rsidRPr="00C54C3A">
        <w:rPr>
          <w:rFonts w:ascii="Angsana New" w:hAnsi="Angsana New"/>
          <w:sz w:val="30"/>
          <w:szCs w:val="30"/>
          <w:lang w:val="en-GB"/>
        </w:rPr>
        <w:t xml:space="preserve"> 697.58</w:t>
      </w:r>
      <w:r w:rsidRPr="00C54C3A">
        <w:rPr>
          <w:rFonts w:ascii="Angsana New" w:hAnsi="Angsana New"/>
          <w:sz w:val="30"/>
          <w:szCs w:val="30"/>
          <w:cs/>
          <w:lang w:val="en-GB"/>
        </w:rPr>
        <w:t xml:space="preserve"> ล้านบาท และ </w:t>
      </w:r>
      <w:r w:rsidR="00C54C3A" w:rsidRPr="00C54C3A">
        <w:rPr>
          <w:rFonts w:ascii="Angsana New" w:hAnsi="Angsana New"/>
          <w:sz w:val="30"/>
          <w:szCs w:val="30"/>
          <w:lang w:val="en-GB"/>
        </w:rPr>
        <w:t xml:space="preserve">1.85          </w:t>
      </w:r>
      <w:r w:rsidRPr="00C54C3A">
        <w:rPr>
          <w:rFonts w:ascii="Angsana New" w:hAnsi="Angsana New"/>
          <w:sz w:val="30"/>
          <w:szCs w:val="30"/>
          <w:cs/>
          <w:lang w:val="en-GB"/>
        </w:rPr>
        <w:t>ล้าน</w:t>
      </w:r>
      <w:r w:rsidR="00C54C3A" w:rsidRPr="00C54C3A">
        <w:rPr>
          <w:rFonts w:ascii="Angsana New" w:hAnsi="Angsana New" w:hint="cs"/>
          <w:sz w:val="30"/>
          <w:szCs w:val="30"/>
          <w:cs/>
          <w:lang w:val="en-GB"/>
        </w:rPr>
        <w:t xml:space="preserve">เหรียญสหรัฐอเมริกา 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>(255</w:t>
      </w:r>
      <w:r w:rsidR="00F67C21" w:rsidRPr="00C54C3A">
        <w:rPr>
          <w:rFonts w:ascii="Angsana New" w:hAnsi="Angsana New"/>
          <w:i/>
          <w:iCs/>
          <w:sz w:val="30"/>
          <w:szCs w:val="30"/>
          <w:lang w:val="en-GB"/>
        </w:rPr>
        <w:t>9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E8427A" w:rsidRPr="00C54C3A">
        <w:rPr>
          <w:rFonts w:ascii="Angsana New" w:hAnsi="Angsana New"/>
          <w:i/>
          <w:iCs/>
          <w:sz w:val="30"/>
          <w:szCs w:val="30"/>
          <w:lang w:val="en-GB"/>
        </w:rPr>
        <w:t>591.6</w:t>
      </w:r>
      <w:r w:rsidR="00C54C3A" w:rsidRPr="00C54C3A">
        <w:rPr>
          <w:rFonts w:ascii="Angsana New" w:hAnsi="Angsana New"/>
          <w:i/>
          <w:iCs/>
          <w:sz w:val="30"/>
          <w:szCs w:val="30"/>
        </w:rPr>
        <w:t>2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</w:t>
      </w:r>
      <w:r w:rsidR="00E8427A" w:rsidRPr="00C54C3A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E8427A" w:rsidRPr="00C54C3A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และ </w:t>
      </w:r>
      <w:r w:rsidR="00E8427A" w:rsidRPr="00C54C3A">
        <w:rPr>
          <w:rFonts w:ascii="Angsana New" w:hAnsi="Angsana New"/>
          <w:i/>
          <w:iCs/>
          <w:sz w:val="30"/>
          <w:szCs w:val="30"/>
        </w:rPr>
        <w:t xml:space="preserve">1.85 </w:t>
      </w:r>
      <w:r w:rsidR="00E8427A" w:rsidRPr="00C54C3A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>)</w:t>
      </w:r>
    </w:p>
    <w:p w:rsidR="00104276" w:rsidRPr="004E6859" w:rsidRDefault="00104276" w:rsidP="0057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E7637" w:rsidRPr="002E7637" w:rsidRDefault="002E7637" w:rsidP="002E7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2E7637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หนี้สินตามสัญญาเช่าการเงิน</w:t>
      </w:r>
    </w:p>
    <w:p w:rsidR="002E7637" w:rsidRDefault="002E7637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E7637" w:rsidRPr="002E7637" w:rsidRDefault="002E7637" w:rsidP="002E7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  <w:r w:rsidRPr="002E7637">
        <w:rPr>
          <w:rFonts w:ascii="Angsana New" w:hAnsi="Angsana New"/>
          <w:sz w:val="30"/>
          <w:szCs w:val="30"/>
          <w:cs/>
          <w:lang w:val="en-GB"/>
        </w:rPr>
        <w:t>หนี้สิน</w:t>
      </w:r>
      <w:r w:rsidRPr="002E7637">
        <w:rPr>
          <w:rFonts w:ascii="Angsana New" w:hAnsi="Angsana New" w:hint="cs"/>
          <w:sz w:val="30"/>
          <w:szCs w:val="30"/>
          <w:cs/>
          <w:lang w:val="en-GB"/>
        </w:rPr>
        <w:t>ตาม</w:t>
      </w:r>
      <w:r w:rsidRPr="002E7637">
        <w:rPr>
          <w:rFonts w:ascii="Angsana New" w:hAnsi="Angsana New"/>
          <w:sz w:val="30"/>
          <w:szCs w:val="30"/>
          <w:cs/>
          <w:lang w:val="en-GB"/>
        </w:rPr>
        <w:t>สัญญาเช่าการเงิน ณ วันที่ 31 ธันวาคม มีรายละเอียดดังนี้</w:t>
      </w:r>
    </w:p>
    <w:p w:rsidR="002E7637" w:rsidRPr="004E6859" w:rsidRDefault="002E7637" w:rsidP="002E7637">
      <w:pPr>
        <w:pStyle w:val="block"/>
        <w:spacing w:after="0" w:line="240" w:lineRule="auto"/>
        <w:jc w:val="both"/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</w:tblGrid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616CE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:rsidR="002E7637" w:rsidRPr="0013642B" w:rsidRDefault="002E7637" w:rsidP="00EE14B9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Pr="0013642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/ </w:t>
            </w: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5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642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gridSpan w:val="5"/>
          </w:tcPr>
          <w:p w:rsidR="002E7637" w:rsidRPr="0013642B" w:rsidRDefault="002E7637" w:rsidP="00EE14B9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เงินขั้นต่ำที่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เงินขั้นต่ำที่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:rsidR="002E7637" w:rsidRPr="0013642B" w:rsidRDefault="002E7637" w:rsidP="00EE14B9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00" w:type="dxa"/>
          </w:tcPr>
          <w:p w:rsidR="002E7637" w:rsidRPr="0013642B" w:rsidRDefault="00A016B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19,669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0439AC" w:rsidP="00C54C3A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(3,497)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13642B" w:rsidP="0004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16,17</w:t>
            </w:r>
            <w:r w:rsidR="000439A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13642B" w:rsidP="0004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13642B">
              <w:rPr>
                <w:rFonts w:ascii="Angsana New" w:hAnsi="Angsana New"/>
                <w:sz w:val="26"/>
                <w:szCs w:val="26"/>
              </w:rPr>
              <w:t>19,954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0439AC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642B" w:rsidRPr="0013642B">
              <w:rPr>
                <w:rFonts w:ascii="Angsana New" w:hAnsi="Angsana New"/>
                <w:sz w:val="26"/>
                <w:szCs w:val="26"/>
                <w:lang w:val="en-US"/>
              </w:rPr>
              <w:t>4,139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13642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13642B">
              <w:rPr>
                <w:rFonts w:ascii="Angsana New" w:hAnsi="Angsana New"/>
                <w:sz w:val="26"/>
                <w:szCs w:val="26"/>
              </w:rPr>
              <w:t>15,815</w:t>
            </w:r>
          </w:p>
        </w:tc>
      </w:tr>
      <w:tr w:rsidR="002E7637" w:rsidRPr="0013642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0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C54C3A">
            <w:pPr>
              <w:pStyle w:val="a2"/>
              <w:tabs>
                <w:tab w:val="decimal" w:pos="594"/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C5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7637" w:rsidRPr="0013642B" w:rsidTr="002E7637">
        <w:trPr>
          <w:cantSplit/>
          <w:trHeight w:val="74"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E7637" w:rsidRPr="0013642B" w:rsidRDefault="00A016B6" w:rsidP="00A0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5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54,435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E7637" w:rsidRPr="0013642B" w:rsidRDefault="000439AC" w:rsidP="00C54C3A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A016B6">
              <w:rPr>
                <w:rFonts w:ascii="Angsana New" w:hAnsi="Angsana New"/>
                <w:sz w:val="26"/>
                <w:szCs w:val="26"/>
                <w:lang w:val="en-US"/>
              </w:rPr>
              <w:t>5,750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E7637" w:rsidRPr="0013642B" w:rsidRDefault="0013642B" w:rsidP="00C5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48,685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E7637" w:rsidRPr="0013642B" w:rsidRDefault="0013642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13642B">
              <w:rPr>
                <w:rFonts w:ascii="Angsana New" w:hAnsi="Angsana New"/>
                <w:sz w:val="26"/>
                <w:szCs w:val="26"/>
              </w:rPr>
              <w:t>73,132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E7637" w:rsidRPr="0013642B" w:rsidRDefault="000439AC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13642B" w:rsidRPr="0013642B">
              <w:rPr>
                <w:rFonts w:ascii="Angsana New" w:hAnsi="Angsana New"/>
                <w:sz w:val="26"/>
                <w:szCs w:val="26"/>
                <w:lang w:val="en-US"/>
              </w:rPr>
              <w:t>9,084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E7637" w:rsidRPr="0013642B" w:rsidRDefault="0013642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13642B">
              <w:rPr>
                <w:rFonts w:ascii="Angsana New" w:hAnsi="Angsana New"/>
                <w:sz w:val="26"/>
                <w:szCs w:val="26"/>
              </w:rPr>
              <w:t>64,048</w:t>
            </w:r>
          </w:p>
        </w:tc>
      </w:tr>
      <w:tr w:rsidR="002E7637" w:rsidRPr="00616CEB" w:rsidTr="002E7637">
        <w:trPr>
          <w:cantSplit/>
        </w:trPr>
        <w:tc>
          <w:tcPr>
            <w:tcW w:w="2538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E7637" w:rsidRPr="0013642B" w:rsidRDefault="00A016B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74,104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E7637" w:rsidRPr="0013642B" w:rsidRDefault="000439AC" w:rsidP="00C54C3A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5E124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9,247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E7637" w:rsidRPr="0013642B" w:rsidRDefault="0013642B" w:rsidP="0004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A016B6">
              <w:rPr>
                <w:rFonts w:ascii="Angsana New" w:hAnsi="Angsana New"/>
                <w:b/>
                <w:bCs/>
                <w:sz w:val="26"/>
                <w:szCs w:val="26"/>
              </w:rPr>
              <w:t>4,85</w:t>
            </w:r>
            <w:r w:rsidR="000439A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E7637" w:rsidRPr="0013642B" w:rsidRDefault="0013642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</w:rPr>
              <w:t>93,086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E7637" w:rsidRPr="0013642B" w:rsidRDefault="000439AC" w:rsidP="00EE14B9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13642B" w:rsidRPr="0013642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13,223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E7637" w:rsidRPr="00147CAA" w:rsidRDefault="0013642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</w:rPr>
              <w:t>79,863</w:t>
            </w:r>
          </w:p>
        </w:tc>
      </w:tr>
    </w:tbl>
    <w:p w:rsidR="0037741E" w:rsidRPr="004E6859" w:rsidRDefault="0037741E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376E23" w:rsidRPr="00376E23" w:rsidRDefault="00376E23" w:rsidP="0037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376E23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หุ้นกู้</w:t>
      </w:r>
    </w:p>
    <w:p w:rsidR="00376E23" w:rsidRDefault="00376E2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376E23" w:rsidRDefault="00376E23" w:rsidP="0037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sz w:val="30"/>
          <w:szCs w:val="30"/>
          <w:lang w:val="en-GB"/>
        </w:rPr>
      </w:pPr>
      <w:r w:rsidRPr="00376E23">
        <w:rPr>
          <w:rFonts w:ascii="Angsana New" w:hAnsi="Angsana New"/>
          <w:sz w:val="30"/>
          <w:szCs w:val="30"/>
          <w:cs/>
          <w:lang w:val="en-GB"/>
        </w:rPr>
        <w:t>ณ วันที่ 31 ธันวาคม 25</w:t>
      </w:r>
      <w:r w:rsidRPr="00376E23">
        <w:rPr>
          <w:rFonts w:ascii="Angsana New" w:hAnsi="Angsana New"/>
          <w:sz w:val="30"/>
          <w:szCs w:val="30"/>
        </w:rPr>
        <w:t>60</w:t>
      </w:r>
      <w:r w:rsidRPr="00376E23">
        <w:rPr>
          <w:rFonts w:ascii="Angsana New" w:hAnsi="Angsana New"/>
          <w:sz w:val="30"/>
          <w:szCs w:val="30"/>
          <w:cs/>
          <w:lang w:val="en-GB"/>
        </w:rPr>
        <w:t xml:space="preserve"> บริษัทมีหุ้นกู้ประเภทไม่ด้อยสิทธิและไม่มีหลักประกัน จำนวนรวม </w:t>
      </w:r>
      <w:r w:rsidR="0078604F">
        <w:rPr>
          <w:rFonts w:ascii="Angsana New" w:hAnsi="Angsana New"/>
          <w:sz w:val="30"/>
          <w:szCs w:val="30"/>
          <w:lang w:val="en-GB"/>
        </w:rPr>
        <w:t>200</w:t>
      </w:r>
      <w:r w:rsidR="00BF3CB8">
        <w:rPr>
          <w:rFonts w:ascii="Angsana New" w:hAnsi="Angsana New"/>
          <w:sz w:val="30"/>
          <w:szCs w:val="30"/>
        </w:rPr>
        <w:t>.00</w:t>
      </w:r>
      <w:r w:rsidRPr="00376E23">
        <w:rPr>
          <w:rFonts w:ascii="Angsana New" w:hAnsi="Angsana New"/>
          <w:sz w:val="30"/>
          <w:szCs w:val="30"/>
          <w:cs/>
          <w:lang w:val="en-GB"/>
        </w:rPr>
        <w:t xml:space="preserve"> ล้านบาท </w:t>
      </w:r>
      <w:r w:rsidR="0078604F">
        <w:rPr>
          <w:rFonts w:ascii="Angsana New" w:hAnsi="Angsana New"/>
          <w:sz w:val="30"/>
          <w:szCs w:val="30"/>
          <w:lang w:val="en-GB"/>
        </w:rPr>
        <w:br/>
      </w:r>
      <w:r w:rsidRPr="00376E23">
        <w:rPr>
          <w:rFonts w:ascii="Angsana New" w:hAnsi="Angsana New"/>
          <w:i/>
          <w:iCs/>
          <w:sz w:val="30"/>
          <w:szCs w:val="30"/>
          <w:cs/>
          <w:lang w:val="en-GB"/>
        </w:rPr>
        <w:t>(255</w:t>
      </w:r>
      <w:r w:rsidRPr="00376E23">
        <w:rPr>
          <w:rFonts w:ascii="Angsana New" w:hAnsi="Angsana New"/>
          <w:i/>
          <w:iCs/>
          <w:sz w:val="30"/>
          <w:szCs w:val="30"/>
          <w:lang w:val="en-GB"/>
        </w:rPr>
        <w:t>9</w:t>
      </w:r>
      <w:r w:rsidRPr="00376E23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: </w:t>
      </w:r>
      <w:r w:rsidRPr="00376E23">
        <w:rPr>
          <w:rFonts w:ascii="Angsana New" w:hAnsi="Angsana New"/>
          <w:i/>
          <w:iCs/>
          <w:sz w:val="30"/>
          <w:szCs w:val="30"/>
          <w:lang w:val="en-GB"/>
        </w:rPr>
        <w:t>20</w:t>
      </w:r>
      <w:r w:rsidRPr="00376E23">
        <w:rPr>
          <w:rFonts w:ascii="Angsana New" w:hAnsi="Angsana New"/>
          <w:i/>
          <w:iCs/>
          <w:sz w:val="30"/>
          <w:szCs w:val="30"/>
          <w:cs/>
          <w:lang w:val="en-GB"/>
        </w:rPr>
        <w:t>0</w:t>
      </w:r>
      <w:r w:rsidRPr="00376E23">
        <w:rPr>
          <w:rFonts w:ascii="Angsana New" w:hAnsi="Angsana New"/>
          <w:i/>
          <w:iCs/>
          <w:sz w:val="30"/>
          <w:szCs w:val="30"/>
          <w:lang w:val="en-GB"/>
        </w:rPr>
        <w:t>.00</w:t>
      </w:r>
      <w:r w:rsidRPr="00376E23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ล้านบาท)</w:t>
      </w:r>
      <w:r w:rsidRPr="00376E23">
        <w:rPr>
          <w:rFonts w:ascii="Angsana New" w:hAnsi="Angsana New"/>
          <w:sz w:val="30"/>
          <w:szCs w:val="30"/>
          <w:cs/>
          <w:lang w:val="en-GB"/>
        </w:rPr>
        <w:t xml:space="preserve"> ดังนี้</w:t>
      </w:r>
    </w:p>
    <w:p w:rsidR="00376E23" w:rsidRPr="004E6859" w:rsidRDefault="00376E2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69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28"/>
        <w:gridCol w:w="1328"/>
        <w:gridCol w:w="256"/>
        <w:gridCol w:w="1318"/>
        <w:gridCol w:w="946"/>
        <w:gridCol w:w="1854"/>
      </w:tblGrid>
      <w:tr w:rsidR="00376E23" w:rsidRPr="0078604F" w:rsidTr="005E1241">
        <w:trPr>
          <w:trHeight w:val="416"/>
          <w:tblHeader/>
        </w:trPr>
        <w:tc>
          <w:tcPr>
            <w:tcW w:w="1228" w:type="dxa"/>
          </w:tcPr>
          <w:p w:rsidR="00376E23" w:rsidRPr="00795C21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  <w:p w:rsidR="00376E23" w:rsidRPr="00795C21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78604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หุ้นกู้เลขที่</w:t>
            </w:r>
          </w:p>
        </w:tc>
        <w:tc>
          <w:tcPr>
            <w:tcW w:w="1328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78604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เงินต้น</w:t>
            </w:r>
          </w:p>
        </w:tc>
        <w:tc>
          <w:tcPr>
            <w:tcW w:w="256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18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ร้อยละต่อปี</w:t>
            </w:r>
          </w:p>
        </w:tc>
        <w:tc>
          <w:tcPr>
            <w:tcW w:w="946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อายุ</w:t>
            </w:r>
          </w:p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54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กำหนด</w:t>
            </w:r>
          </w:p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ไถ่ถอน</w:t>
            </w:r>
          </w:p>
        </w:tc>
      </w:tr>
      <w:tr w:rsidR="00376E23" w:rsidRPr="0078604F" w:rsidTr="005E1241">
        <w:trPr>
          <w:trHeight w:val="416"/>
        </w:trPr>
        <w:tc>
          <w:tcPr>
            <w:tcW w:w="1228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28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56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18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46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54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376E23" w:rsidRPr="0078604F" w:rsidTr="005E1241">
        <w:trPr>
          <w:trHeight w:val="416"/>
        </w:trPr>
        <w:tc>
          <w:tcPr>
            <w:tcW w:w="1228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</w:t>
            </w:r>
            <w:r w:rsidRPr="0078604F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/</w:t>
            </w:r>
            <w:r w:rsidR="0078604F" w:rsidRPr="0078604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328" w:type="dxa"/>
          </w:tcPr>
          <w:p w:rsidR="00376E23" w:rsidRPr="0078604F" w:rsidRDefault="0078604F" w:rsidP="0078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094"/>
                <w:tab w:val="left" w:pos="1274"/>
                <w:tab w:val="left" w:pos="1454"/>
                <w:tab w:val="left" w:pos="1634"/>
              </w:tabs>
              <w:ind w:left="-86" w:right="-612" w:firstLine="370"/>
              <w:rPr>
                <w:rFonts w:ascii="Angsana New" w:hAnsi="Angsana New"/>
                <w:bCs/>
                <w:sz w:val="30"/>
                <w:szCs w:val="30"/>
              </w:rPr>
            </w:pPr>
            <w:r w:rsidRPr="0078604F">
              <w:rPr>
                <w:rFonts w:ascii="Angsana New" w:hAnsi="Angsana New"/>
                <w:bCs/>
                <w:sz w:val="30"/>
                <w:szCs w:val="30"/>
              </w:rPr>
              <w:t>100,000</w:t>
            </w:r>
          </w:p>
        </w:tc>
        <w:tc>
          <w:tcPr>
            <w:tcW w:w="256" w:type="dxa"/>
          </w:tcPr>
          <w:p w:rsidR="00376E23" w:rsidRPr="0078604F" w:rsidRDefault="00376E23" w:rsidP="00EE14B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18" w:type="dxa"/>
          </w:tcPr>
          <w:p w:rsidR="00376E23" w:rsidRPr="0078604F" w:rsidRDefault="00376E23" w:rsidP="00EE14B9">
            <w:pPr>
              <w:pStyle w:val="block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4.</w:t>
            </w:r>
            <w:r w:rsidR="0078604F" w:rsidRPr="0078604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946" w:type="dxa"/>
          </w:tcPr>
          <w:p w:rsidR="00376E23" w:rsidRPr="0078604F" w:rsidRDefault="0078604F" w:rsidP="00EE14B9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78604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</w:t>
            </w:r>
            <w:r w:rsidR="00376E23" w:rsidRPr="0078604F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="00376E23" w:rsidRPr="0078604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4" w:type="dxa"/>
          </w:tcPr>
          <w:p w:rsidR="00376E23" w:rsidRPr="005E1241" w:rsidRDefault="00C54C3A" w:rsidP="005E1241">
            <w:pPr>
              <w:pStyle w:val="block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44" w:right="99" w:hanging="360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5E124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5E124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      </w:t>
            </w:r>
            <w:r w:rsidRPr="005E124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78604F" w:rsidRPr="005E124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</w:t>
            </w:r>
            <w:r w:rsidR="00376E23" w:rsidRPr="005E124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 </w:t>
            </w:r>
            <w:r w:rsidR="005E1241" w:rsidRPr="005E124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  <w:r w:rsidR="0078604F" w:rsidRPr="005E1241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5E124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</w:t>
            </w:r>
            <w:r w:rsidR="0078604F" w:rsidRPr="005E124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61</w:t>
            </w:r>
          </w:p>
        </w:tc>
      </w:tr>
      <w:tr w:rsidR="0078604F" w:rsidRPr="0078604F" w:rsidTr="005E1241">
        <w:trPr>
          <w:trHeight w:val="416"/>
        </w:trPr>
        <w:tc>
          <w:tcPr>
            <w:tcW w:w="1228" w:type="dxa"/>
          </w:tcPr>
          <w:p w:rsidR="0078604F" w:rsidRPr="0078604F" w:rsidRDefault="0078604F" w:rsidP="007860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</w:t>
            </w:r>
            <w:r w:rsidRPr="0078604F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/</w:t>
            </w:r>
            <w:r w:rsidRPr="0078604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78604F" w:rsidRPr="0078604F" w:rsidRDefault="0078604F" w:rsidP="0078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094"/>
                <w:tab w:val="left" w:pos="1274"/>
                <w:tab w:val="left" w:pos="1454"/>
                <w:tab w:val="left" w:pos="1634"/>
              </w:tabs>
              <w:ind w:left="-86" w:right="-612" w:firstLine="370"/>
              <w:rPr>
                <w:rFonts w:ascii="Angsana New" w:hAnsi="Angsana New"/>
                <w:bCs/>
                <w:sz w:val="30"/>
                <w:szCs w:val="30"/>
              </w:rPr>
            </w:pPr>
            <w:r w:rsidRPr="0078604F">
              <w:rPr>
                <w:rFonts w:ascii="Angsana New" w:hAnsi="Angsana New"/>
                <w:bCs/>
                <w:sz w:val="30"/>
                <w:szCs w:val="30"/>
              </w:rPr>
              <w:t>100,000</w:t>
            </w:r>
          </w:p>
        </w:tc>
        <w:tc>
          <w:tcPr>
            <w:tcW w:w="256" w:type="dxa"/>
          </w:tcPr>
          <w:p w:rsidR="0078604F" w:rsidRPr="0078604F" w:rsidRDefault="0078604F" w:rsidP="007860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18" w:type="dxa"/>
          </w:tcPr>
          <w:p w:rsidR="0078604F" w:rsidRPr="0078604F" w:rsidRDefault="0078604F" w:rsidP="0078604F">
            <w:pPr>
              <w:pStyle w:val="block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4.60</w:t>
            </w:r>
          </w:p>
        </w:tc>
        <w:tc>
          <w:tcPr>
            <w:tcW w:w="946" w:type="dxa"/>
          </w:tcPr>
          <w:p w:rsidR="0078604F" w:rsidRPr="0078604F" w:rsidRDefault="0078604F" w:rsidP="0078604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8604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</w:t>
            </w:r>
            <w:r w:rsidRPr="0078604F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 xml:space="preserve"> </w:t>
            </w:r>
            <w:r w:rsidRPr="0078604F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4" w:type="dxa"/>
          </w:tcPr>
          <w:p w:rsidR="0078604F" w:rsidRPr="005E1241" w:rsidRDefault="00C54C3A" w:rsidP="005E1241">
            <w:pPr>
              <w:pStyle w:val="block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44" w:right="-6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5E124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78604F" w:rsidRPr="005E124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13</w:t>
            </w:r>
            <w:r w:rsidR="005E1241" w:rsidRPr="005E124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5E1241" w:rsidRPr="005E124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ธันวาคม</w:t>
            </w:r>
            <w:r w:rsidR="0078604F" w:rsidRPr="005E1241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5E124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</w:t>
            </w:r>
            <w:r w:rsidR="0078604F" w:rsidRPr="005E124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61</w:t>
            </w:r>
          </w:p>
        </w:tc>
      </w:tr>
      <w:tr w:rsidR="0078604F" w:rsidRPr="00376E23" w:rsidTr="005E1241">
        <w:trPr>
          <w:trHeight w:val="416"/>
        </w:trPr>
        <w:tc>
          <w:tcPr>
            <w:tcW w:w="1228" w:type="dxa"/>
          </w:tcPr>
          <w:p w:rsidR="0078604F" w:rsidRPr="0078604F" w:rsidRDefault="0078604F" w:rsidP="007860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78604F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:rsidR="0078604F" w:rsidRPr="00C54C3A" w:rsidRDefault="0078604F" w:rsidP="0078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094"/>
                <w:tab w:val="left" w:pos="1274"/>
                <w:tab w:val="left" w:pos="1454"/>
                <w:tab w:val="left" w:pos="1634"/>
              </w:tabs>
              <w:ind w:left="-86" w:right="-612" w:firstLine="370"/>
              <w:rPr>
                <w:rFonts w:ascii="Angsana New" w:hAnsi="Angsana New"/>
                <w:b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sz w:val="30"/>
                <w:szCs w:val="30"/>
              </w:rPr>
              <w:t>200,000</w:t>
            </w:r>
          </w:p>
        </w:tc>
        <w:tc>
          <w:tcPr>
            <w:tcW w:w="256" w:type="dxa"/>
          </w:tcPr>
          <w:p w:rsidR="0078604F" w:rsidRPr="00376E23" w:rsidRDefault="0078604F" w:rsidP="007860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both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8" w:type="dxa"/>
          </w:tcPr>
          <w:p w:rsidR="0078604F" w:rsidRPr="00376E23" w:rsidRDefault="0078604F" w:rsidP="007860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46" w:type="dxa"/>
          </w:tcPr>
          <w:p w:rsidR="0078604F" w:rsidRPr="00376E23" w:rsidRDefault="0078604F" w:rsidP="0078604F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54" w:type="dxa"/>
          </w:tcPr>
          <w:p w:rsidR="0078604F" w:rsidRPr="00376E23" w:rsidRDefault="0078604F" w:rsidP="0078604F">
            <w:pPr>
              <w:pStyle w:val="block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</w:tr>
    </w:tbl>
    <w:p w:rsidR="00104276" w:rsidRDefault="00C17D51" w:rsidP="00C17D51">
      <w:pPr>
        <w:spacing w:line="240" w:lineRule="auto"/>
        <w:ind w:left="567" w:right="-207"/>
        <w:jc w:val="thaiDistribute"/>
        <w:rPr>
          <w:rFonts w:ascii="Angsana New" w:hAnsi="Angsana New"/>
          <w:sz w:val="30"/>
          <w:szCs w:val="30"/>
        </w:rPr>
      </w:pPr>
      <w:r w:rsidRPr="00C17D51">
        <w:rPr>
          <w:rFonts w:ascii="Angsana New" w:hAnsi="Angsana New"/>
          <w:sz w:val="16"/>
          <w:szCs w:val="16"/>
        </w:rPr>
        <w:br/>
      </w:r>
    </w:p>
    <w:p w:rsidR="00104276" w:rsidRDefault="00104276" w:rsidP="00C17D51">
      <w:pPr>
        <w:spacing w:line="240" w:lineRule="auto"/>
        <w:ind w:left="567" w:right="-207"/>
        <w:jc w:val="thaiDistribute"/>
        <w:rPr>
          <w:rFonts w:ascii="Angsana New" w:hAnsi="Angsana New"/>
          <w:sz w:val="30"/>
          <w:szCs w:val="30"/>
        </w:rPr>
      </w:pPr>
    </w:p>
    <w:p w:rsidR="0037741E" w:rsidRPr="00D200E9" w:rsidRDefault="0037741E" w:rsidP="00377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Pr="00D200E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37741E" w:rsidRPr="005E1241" w:rsidRDefault="0037741E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1"/>
        <w:gridCol w:w="1076"/>
        <w:gridCol w:w="271"/>
        <w:gridCol w:w="1083"/>
        <w:gridCol w:w="259"/>
        <w:gridCol w:w="1161"/>
        <w:gridCol w:w="271"/>
        <w:gridCol w:w="1096"/>
      </w:tblGrid>
      <w:tr w:rsidR="00905568" w:rsidRPr="00E51F06" w:rsidTr="00EE14B9">
        <w:tc>
          <w:tcPr>
            <w:tcW w:w="2245" w:type="pct"/>
          </w:tcPr>
          <w:p w:rsidR="00905568" w:rsidRPr="00E51F06" w:rsidRDefault="0090556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:rsidR="00905568" w:rsidRPr="00E51F06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905568" w:rsidRPr="00E51F06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:rsidR="00905568" w:rsidRPr="00E51F06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568" w:rsidRPr="00E51F06" w:rsidTr="00EE14B9">
        <w:tc>
          <w:tcPr>
            <w:tcW w:w="2245" w:type="pct"/>
          </w:tcPr>
          <w:p w:rsidR="00905568" w:rsidRPr="00E51F06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905568" w:rsidRPr="006E594F" w:rsidRDefault="0090556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905568" w:rsidRPr="006E594F" w:rsidRDefault="0090556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905568" w:rsidRPr="006E594F" w:rsidRDefault="0090556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7" w:type="pct"/>
          </w:tcPr>
          <w:p w:rsidR="00905568" w:rsidRPr="006E594F" w:rsidRDefault="0090556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05568" w:rsidRPr="006E594F" w:rsidRDefault="0090556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905568" w:rsidRPr="006E594F" w:rsidRDefault="0090556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05568" w:rsidRPr="006E594F" w:rsidRDefault="0090556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05568" w:rsidRPr="00E51F06" w:rsidTr="00EE14B9">
        <w:tc>
          <w:tcPr>
            <w:tcW w:w="2245" w:type="pct"/>
          </w:tcPr>
          <w:p w:rsidR="00905568" w:rsidRPr="00E51F06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5" w:type="pct"/>
            <w:gridSpan w:val="7"/>
          </w:tcPr>
          <w:p w:rsidR="00905568" w:rsidRPr="00E51F06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5568" w:rsidRPr="00E51F06" w:rsidTr="00EE14B9">
        <w:tc>
          <w:tcPr>
            <w:tcW w:w="2245" w:type="pct"/>
          </w:tcPr>
          <w:p w:rsidR="00905568" w:rsidRPr="00E51F06" w:rsidRDefault="0090556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68" w:type="pct"/>
          </w:tcPr>
          <w:p w:rsidR="00905568" w:rsidRPr="00BA769A" w:rsidRDefault="002726E0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143" w:type="pct"/>
          </w:tcPr>
          <w:p w:rsidR="00905568" w:rsidRPr="002B0AA5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905568" w:rsidRPr="002F5F77" w:rsidRDefault="00DC5826" w:rsidP="00DC5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37" w:type="pct"/>
          </w:tcPr>
          <w:p w:rsidR="00905568" w:rsidRPr="002B0AA5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05568" w:rsidRPr="00BA769A" w:rsidRDefault="004918BC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16,714</w:t>
            </w:r>
          </w:p>
        </w:tc>
        <w:tc>
          <w:tcPr>
            <w:tcW w:w="143" w:type="pct"/>
          </w:tcPr>
          <w:p w:rsidR="00905568" w:rsidRPr="002B0AA5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05568" w:rsidRPr="002B0AA5" w:rsidRDefault="00DC5826" w:rsidP="00DC5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12,015</w:t>
            </w:r>
          </w:p>
        </w:tc>
      </w:tr>
      <w:tr w:rsidR="00905568" w:rsidRPr="00E51F06" w:rsidTr="00EE14B9">
        <w:tc>
          <w:tcPr>
            <w:tcW w:w="2245" w:type="pct"/>
          </w:tcPr>
          <w:p w:rsidR="00905568" w:rsidRPr="00E51F06" w:rsidRDefault="0090556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68" w:type="pct"/>
          </w:tcPr>
          <w:p w:rsidR="00905568" w:rsidRPr="00BA769A" w:rsidRDefault="002726E0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116,664</w:t>
            </w:r>
          </w:p>
        </w:tc>
        <w:tc>
          <w:tcPr>
            <w:tcW w:w="143" w:type="pct"/>
          </w:tcPr>
          <w:p w:rsidR="00905568" w:rsidRPr="002B0AA5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905568" w:rsidRPr="009A5BF4" w:rsidRDefault="002B2893" w:rsidP="00DC5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152,9</w:t>
            </w:r>
            <w:r w:rsidR="00DC5826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7" w:type="pct"/>
          </w:tcPr>
          <w:p w:rsidR="00905568" w:rsidRPr="002B0AA5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905568" w:rsidRPr="00BA769A" w:rsidRDefault="004918BC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108,445</w:t>
            </w:r>
          </w:p>
        </w:tc>
        <w:tc>
          <w:tcPr>
            <w:tcW w:w="143" w:type="pct"/>
          </w:tcPr>
          <w:p w:rsidR="00905568" w:rsidRPr="002B0AA5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05568" w:rsidRPr="009A5BF4" w:rsidRDefault="00DC5826" w:rsidP="00DC5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150,025</w:t>
            </w:r>
          </w:p>
        </w:tc>
      </w:tr>
      <w:tr w:rsidR="00905568" w:rsidRPr="00E51F06" w:rsidTr="00EE14B9">
        <w:tc>
          <w:tcPr>
            <w:tcW w:w="2245" w:type="pct"/>
          </w:tcPr>
          <w:p w:rsidR="00905568" w:rsidRPr="00E51F06" w:rsidRDefault="0090556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905568" w:rsidRPr="00C54C3A" w:rsidRDefault="002726E0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118,206</w:t>
            </w:r>
          </w:p>
        </w:tc>
        <w:tc>
          <w:tcPr>
            <w:tcW w:w="143" w:type="pct"/>
          </w:tcPr>
          <w:p w:rsidR="00905568" w:rsidRPr="002B0AA5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905568" w:rsidRPr="00574997" w:rsidRDefault="002B2893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153,579</w:t>
            </w:r>
          </w:p>
        </w:tc>
        <w:tc>
          <w:tcPr>
            <w:tcW w:w="137" w:type="pct"/>
          </w:tcPr>
          <w:p w:rsidR="00905568" w:rsidRPr="002B0AA5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905568" w:rsidRPr="002F5F77" w:rsidRDefault="00E8661C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125,1</w:t>
            </w:r>
            <w:r w:rsidR="005B3147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3" w:type="pct"/>
          </w:tcPr>
          <w:p w:rsidR="00905568" w:rsidRPr="002B0AA5" w:rsidRDefault="0090556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905568" w:rsidRPr="00574997" w:rsidRDefault="005B314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162,040</w:t>
            </w:r>
          </w:p>
        </w:tc>
      </w:tr>
    </w:tbl>
    <w:p w:rsidR="00084EBF" w:rsidRPr="005E1241" w:rsidRDefault="00084EBF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270FB7" w:rsidRPr="00D200E9" w:rsidRDefault="00270FB7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21</w:t>
      </w:r>
      <w:r w:rsidRPr="00D200E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:rsidR="00270FB7" w:rsidRPr="005E1241" w:rsidRDefault="00270FB7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075"/>
        <w:gridCol w:w="272"/>
        <w:gridCol w:w="1088"/>
        <w:gridCol w:w="261"/>
        <w:gridCol w:w="1164"/>
        <w:gridCol w:w="272"/>
        <w:gridCol w:w="1085"/>
      </w:tblGrid>
      <w:tr w:rsidR="005E1241" w:rsidRPr="005B3147" w:rsidTr="005E1241">
        <w:tc>
          <w:tcPr>
            <w:tcW w:w="1477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2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3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1241" w:rsidRPr="005B3147" w:rsidTr="005E1241">
        <w:tc>
          <w:tcPr>
            <w:tcW w:w="1477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2" w:type="pct"/>
          </w:tcPr>
          <w:p w:rsidR="005E1241" w:rsidRPr="005E1241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12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9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8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E1241" w:rsidRPr="005B3147" w:rsidTr="005E1241">
        <w:tc>
          <w:tcPr>
            <w:tcW w:w="1477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2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1241" w:rsidRPr="005B3147" w:rsidTr="005E1241">
        <w:tc>
          <w:tcPr>
            <w:tcW w:w="1477" w:type="pct"/>
          </w:tcPr>
          <w:p w:rsidR="005E1241" w:rsidRPr="00D81237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62" w:type="pct"/>
          </w:tcPr>
          <w:p w:rsidR="005E1241" w:rsidRPr="005E1241" w:rsidRDefault="005E1241" w:rsidP="005E12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7"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E124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9" w:type="pct"/>
            <w:tcBorders>
              <w:bottom w:val="single" w:sz="2" w:space="0" w:color="auto"/>
            </w:tcBorders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7,272</w:t>
            </w:r>
          </w:p>
        </w:tc>
        <w:tc>
          <w:tcPr>
            <w:tcW w:w="144" w:type="pct"/>
          </w:tcPr>
          <w:p w:rsidR="005E1241" w:rsidRPr="00C54C3A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2" w:space="0" w:color="auto"/>
            </w:tcBorders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5E1241" w:rsidRPr="00C54C3A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2" w:space="0" w:color="auto"/>
            </w:tcBorders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7,318</w:t>
            </w:r>
          </w:p>
        </w:tc>
        <w:tc>
          <w:tcPr>
            <w:tcW w:w="144" w:type="pct"/>
          </w:tcPr>
          <w:p w:rsidR="005E1241" w:rsidRPr="00C54C3A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2" w:space="0" w:color="auto"/>
            </w:tcBorders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E1241" w:rsidRPr="005B3147" w:rsidTr="005E1241">
        <w:tc>
          <w:tcPr>
            <w:tcW w:w="1477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2" w:space="0" w:color="auto"/>
            </w:tcBorders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E1241" w:rsidRPr="00433252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241" w:rsidRPr="005B3147" w:rsidTr="005E1241">
        <w:tc>
          <w:tcPr>
            <w:tcW w:w="1477" w:type="pct"/>
          </w:tcPr>
          <w:p w:rsidR="005E1241" w:rsidRPr="00D81237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762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E1241" w:rsidRPr="00433252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1241" w:rsidRPr="005B3147" w:rsidTr="004E6784">
        <w:tc>
          <w:tcPr>
            <w:tcW w:w="1477" w:type="pct"/>
          </w:tcPr>
          <w:p w:rsidR="005E1241" w:rsidRPr="00433252" w:rsidRDefault="005E1241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762" w:type="pct"/>
          </w:tcPr>
          <w:p w:rsidR="005E1241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5E1241" w:rsidRPr="00433252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51,423</w:t>
            </w:r>
          </w:p>
        </w:tc>
        <w:tc>
          <w:tcPr>
            <w:tcW w:w="144" w:type="pct"/>
          </w:tcPr>
          <w:p w:rsidR="005E1241" w:rsidRPr="00433252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E1241" w:rsidRPr="00433252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47,490</w:t>
            </w:r>
          </w:p>
        </w:tc>
        <w:tc>
          <w:tcPr>
            <w:tcW w:w="138" w:type="pct"/>
          </w:tcPr>
          <w:p w:rsidR="005E1241" w:rsidRPr="00433252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E1241" w:rsidRPr="00433252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40,496</w:t>
            </w:r>
          </w:p>
        </w:tc>
        <w:tc>
          <w:tcPr>
            <w:tcW w:w="144" w:type="pct"/>
          </w:tcPr>
          <w:p w:rsidR="005E1241" w:rsidRPr="00433252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5E1241" w:rsidRPr="00433252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41,088</w:t>
            </w:r>
          </w:p>
        </w:tc>
      </w:tr>
      <w:tr w:rsidR="005E1241" w:rsidRPr="009232B1" w:rsidTr="005E1241">
        <w:tc>
          <w:tcPr>
            <w:tcW w:w="1477" w:type="pct"/>
          </w:tcPr>
          <w:p w:rsidR="005E1241" w:rsidRPr="009232B1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32B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62" w:type="pct"/>
          </w:tcPr>
          <w:p w:rsidR="005E1241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5E1241" w:rsidRPr="009232B1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17,573</w:t>
            </w:r>
          </w:p>
        </w:tc>
        <w:tc>
          <w:tcPr>
            <w:tcW w:w="144" w:type="pct"/>
          </w:tcPr>
          <w:p w:rsidR="005E1241" w:rsidRPr="009232B1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E1241" w:rsidRPr="009232B1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14,977</w:t>
            </w:r>
          </w:p>
        </w:tc>
        <w:tc>
          <w:tcPr>
            <w:tcW w:w="138" w:type="pct"/>
          </w:tcPr>
          <w:p w:rsidR="005E1241" w:rsidRPr="009232B1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E1241" w:rsidRPr="009232B1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14,262</w:t>
            </w:r>
          </w:p>
        </w:tc>
        <w:tc>
          <w:tcPr>
            <w:tcW w:w="144" w:type="pct"/>
          </w:tcPr>
          <w:p w:rsidR="005E1241" w:rsidRPr="009232B1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5E1241" w:rsidRPr="009232B1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32B1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,679</w:t>
            </w:r>
          </w:p>
        </w:tc>
      </w:tr>
      <w:tr w:rsidR="005E1241" w:rsidRPr="005B3147" w:rsidTr="005E1241">
        <w:tc>
          <w:tcPr>
            <w:tcW w:w="1477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762" w:type="pct"/>
          </w:tcPr>
          <w:p w:rsidR="005E1241" w:rsidRPr="00433252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5E1241" w:rsidRPr="00433252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3,211</w:t>
            </w: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5E1241" w:rsidRPr="00433252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975</w:t>
            </w:r>
          </w:p>
        </w:tc>
        <w:tc>
          <w:tcPr>
            <w:tcW w:w="138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5E1241" w:rsidRPr="00433252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5E1241" w:rsidRPr="005B3147" w:rsidTr="005E1241">
        <w:tc>
          <w:tcPr>
            <w:tcW w:w="1477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762" w:type="pct"/>
          </w:tcPr>
          <w:p w:rsidR="005E1241" w:rsidRPr="00433252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5E1241" w:rsidRPr="00433252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5,18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E1241" w:rsidRPr="00433252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3,561</w:t>
            </w:r>
          </w:p>
        </w:tc>
        <w:tc>
          <w:tcPr>
            <w:tcW w:w="138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5E1241" w:rsidRPr="00433252" w:rsidRDefault="005E1241" w:rsidP="00DC5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2,70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5E1241" w:rsidRPr="00433252" w:rsidRDefault="005E1241" w:rsidP="00DC5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sz w:val="30"/>
                <w:szCs w:val="30"/>
              </w:rPr>
              <w:t>2,48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E1241" w:rsidRPr="00E51F06" w:rsidTr="005E1241">
        <w:tc>
          <w:tcPr>
            <w:tcW w:w="1477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2" w:type="pct"/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77,395</w:t>
            </w: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67,003</w:t>
            </w:r>
          </w:p>
        </w:tc>
        <w:tc>
          <w:tcPr>
            <w:tcW w:w="138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:rsidR="005E1241" w:rsidRPr="00C54C3A" w:rsidRDefault="005E1241" w:rsidP="00E24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58,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:rsidR="005E1241" w:rsidRPr="00433252" w:rsidRDefault="005E1241" w:rsidP="00DC5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58,088</w:t>
            </w:r>
          </w:p>
        </w:tc>
      </w:tr>
      <w:tr w:rsidR="005E1241" w:rsidRPr="00E51F06" w:rsidTr="005E1241">
        <w:tc>
          <w:tcPr>
            <w:tcW w:w="1477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2" w:type="pct"/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5E1241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E1241" w:rsidRPr="00E51F06" w:rsidTr="005E1241">
        <w:tc>
          <w:tcPr>
            <w:tcW w:w="1477" w:type="pct"/>
          </w:tcPr>
          <w:p w:rsidR="005E1241" w:rsidRPr="00433252" w:rsidRDefault="005E1241" w:rsidP="00BC0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2" w:type="pct"/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84,667</w:t>
            </w: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5E1241" w:rsidRPr="00C54C3A" w:rsidRDefault="005E1241" w:rsidP="00C54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67,003</w:t>
            </w:r>
          </w:p>
        </w:tc>
        <w:tc>
          <w:tcPr>
            <w:tcW w:w="138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5E1241" w:rsidRPr="00C54C3A" w:rsidRDefault="005E1241" w:rsidP="00DC5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C3A">
              <w:rPr>
                <w:rFonts w:ascii="Angsana New" w:hAnsi="Angsana New"/>
                <w:b/>
                <w:bCs/>
                <w:sz w:val="30"/>
                <w:szCs w:val="30"/>
              </w:rPr>
              <w:t>65,59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5E1241" w:rsidRPr="00433252" w:rsidRDefault="005E1241" w:rsidP="00BC0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58,088</w:t>
            </w:r>
          </w:p>
        </w:tc>
      </w:tr>
      <w:tr w:rsidR="005E1241" w:rsidRPr="005B3147" w:rsidTr="005E1241">
        <w:tc>
          <w:tcPr>
            <w:tcW w:w="1477" w:type="pct"/>
          </w:tcPr>
          <w:p w:rsidR="005E1241" w:rsidRPr="00433252" w:rsidRDefault="005E124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2" w:type="pct"/>
          </w:tcPr>
          <w:p w:rsidR="005E1241" w:rsidRPr="00433252" w:rsidRDefault="005E1241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:rsidR="005E1241" w:rsidRPr="00433252" w:rsidRDefault="005E1241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5E1241" w:rsidRPr="00433252" w:rsidRDefault="005E1241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:rsidR="005E1241" w:rsidRPr="00433252" w:rsidRDefault="005E1241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5E1241" w:rsidRDefault="005E1241" w:rsidP="006B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1241" w:rsidRDefault="005E1241" w:rsidP="006B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1241" w:rsidRDefault="005E1241" w:rsidP="006B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1241" w:rsidRDefault="005E1241" w:rsidP="006B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1241" w:rsidRDefault="005E1241" w:rsidP="006B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1241" w:rsidRDefault="005E1241" w:rsidP="006B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76E23" w:rsidRPr="005E1241" w:rsidRDefault="006B2D9B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22</w:t>
      </w:r>
      <w:r w:rsidRPr="00D200E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1"/>
        <w:gridCol w:w="1076"/>
        <w:gridCol w:w="271"/>
        <w:gridCol w:w="1083"/>
        <w:gridCol w:w="259"/>
        <w:gridCol w:w="1161"/>
        <w:gridCol w:w="271"/>
        <w:gridCol w:w="1096"/>
      </w:tblGrid>
      <w:tr w:rsidR="00DC0517" w:rsidRPr="005B3147" w:rsidTr="00EE14B9">
        <w:tc>
          <w:tcPr>
            <w:tcW w:w="2245" w:type="pct"/>
          </w:tcPr>
          <w:p w:rsidR="00DC0517" w:rsidRPr="00E51F06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:rsidR="00DC0517" w:rsidRPr="00DC408A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0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DC0517" w:rsidRPr="005B3147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5" w:type="pct"/>
            <w:gridSpan w:val="3"/>
          </w:tcPr>
          <w:p w:rsidR="00DC0517" w:rsidRPr="009041CA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517" w:rsidRPr="005B3147" w:rsidTr="00EE14B9">
        <w:tc>
          <w:tcPr>
            <w:tcW w:w="2245" w:type="pct"/>
          </w:tcPr>
          <w:p w:rsidR="00DC0517" w:rsidRPr="005B3147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:rsidR="00DC0517" w:rsidRPr="00304BA6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BA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DC0517" w:rsidRPr="005B3147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DC0517" w:rsidRPr="00DC408A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408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7" w:type="pct"/>
          </w:tcPr>
          <w:p w:rsidR="00DC0517" w:rsidRPr="005B3147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DC0517" w:rsidRPr="009041CA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DC0517" w:rsidRPr="009041CA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DC0517" w:rsidRPr="009041CA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C0517" w:rsidRPr="005B3147" w:rsidTr="00EE14B9">
        <w:tc>
          <w:tcPr>
            <w:tcW w:w="2245" w:type="pct"/>
          </w:tcPr>
          <w:p w:rsidR="00DC0517" w:rsidRPr="005B3147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55" w:type="pct"/>
            <w:gridSpan w:val="7"/>
          </w:tcPr>
          <w:p w:rsidR="00DC0517" w:rsidRPr="00304BA6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1241" w:rsidRPr="005B3147" w:rsidTr="004E6784">
        <w:tc>
          <w:tcPr>
            <w:tcW w:w="2245" w:type="pct"/>
          </w:tcPr>
          <w:p w:rsidR="005E1241" w:rsidRPr="009041CA" w:rsidRDefault="005E1241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  <w:cs/>
              </w:rPr>
              <w:t>ค่าบทความและลิขสิทธิ์ค้างจ่าย</w:t>
            </w:r>
          </w:p>
        </w:tc>
        <w:tc>
          <w:tcPr>
            <w:tcW w:w="568" w:type="pct"/>
          </w:tcPr>
          <w:p w:rsidR="005E1241" w:rsidRPr="00304BA6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304BA6">
              <w:rPr>
                <w:rFonts w:ascii="Angsana New" w:hAnsi="Angsana New"/>
                <w:sz w:val="30"/>
                <w:szCs w:val="30"/>
              </w:rPr>
              <w:t>63,854</w:t>
            </w:r>
          </w:p>
        </w:tc>
        <w:tc>
          <w:tcPr>
            <w:tcW w:w="143" w:type="pct"/>
          </w:tcPr>
          <w:p w:rsidR="005E1241" w:rsidRPr="005B3147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5E1241" w:rsidRPr="00DC408A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C408A">
              <w:rPr>
                <w:rFonts w:ascii="Angsana New" w:hAnsi="Angsana New"/>
                <w:sz w:val="30"/>
                <w:szCs w:val="30"/>
              </w:rPr>
              <w:t>61,129</w:t>
            </w:r>
          </w:p>
        </w:tc>
        <w:tc>
          <w:tcPr>
            <w:tcW w:w="137" w:type="pct"/>
          </w:tcPr>
          <w:p w:rsidR="005E1241" w:rsidRPr="005B3147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5E1241" w:rsidRPr="009041CA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</w:rPr>
              <w:t>63,854</w:t>
            </w:r>
          </w:p>
        </w:tc>
        <w:tc>
          <w:tcPr>
            <w:tcW w:w="143" w:type="pct"/>
          </w:tcPr>
          <w:p w:rsidR="005E1241" w:rsidRPr="009041CA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E1241" w:rsidRPr="009041CA" w:rsidRDefault="005E1241" w:rsidP="004E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</w:rPr>
              <w:t>61,129</w:t>
            </w:r>
          </w:p>
        </w:tc>
      </w:tr>
      <w:tr w:rsidR="009041CA" w:rsidRPr="005B3147" w:rsidTr="00EE14B9">
        <w:tc>
          <w:tcPr>
            <w:tcW w:w="2245" w:type="pct"/>
          </w:tcPr>
          <w:p w:rsidR="009041CA" w:rsidRPr="009041CA" w:rsidRDefault="009041CA" w:rsidP="009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568" w:type="pct"/>
          </w:tcPr>
          <w:p w:rsidR="009041CA" w:rsidRPr="00304BA6" w:rsidRDefault="00304BA6" w:rsidP="0030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304BA6">
              <w:rPr>
                <w:rFonts w:ascii="Angsana New" w:hAnsi="Angsana New"/>
                <w:sz w:val="30"/>
                <w:szCs w:val="30"/>
              </w:rPr>
              <w:t>3,313</w:t>
            </w:r>
          </w:p>
        </w:tc>
        <w:tc>
          <w:tcPr>
            <w:tcW w:w="143" w:type="pct"/>
          </w:tcPr>
          <w:p w:rsidR="009041CA" w:rsidRPr="005B3147" w:rsidRDefault="009041CA" w:rsidP="0090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9041CA" w:rsidRPr="00DC408A" w:rsidRDefault="00DC408A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DC408A">
              <w:rPr>
                <w:rFonts w:ascii="Angsana New" w:hAnsi="Angsana New"/>
                <w:sz w:val="30"/>
                <w:szCs w:val="30"/>
              </w:rPr>
              <w:t>3,414</w:t>
            </w:r>
          </w:p>
        </w:tc>
        <w:tc>
          <w:tcPr>
            <w:tcW w:w="137" w:type="pct"/>
          </w:tcPr>
          <w:p w:rsidR="009041CA" w:rsidRPr="005B3147" w:rsidRDefault="009041CA" w:rsidP="0090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9041CA" w:rsidRPr="009041CA" w:rsidRDefault="009041CA" w:rsidP="0090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</w:rPr>
              <w:t>2,991</w:t>
            </w:r>
          </w:p>
        </w:tc>
        <w:tc>
          <w:tcPr>
            <w:tcW w:w="143" w:type="pct"/>
          </w:tcPr>
          <w:p w:rsidR="009041CA" w:rsidRPr="009041CA" w:rsidRDefault="009041CA" w:rsidP="0090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041CA" w:rsidRPr="009041CA" w:rsidRDefault="009041CA" w:rsidP="0090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</w:rPr>
              <w:t>3,082</w:t>
            </w:r>
          </w:p>
        </w:tc>
      </w:tr>
      <w:tr w:rsidR="009041CA" w:rsidRPr="005B3147" w:rsidTr="00EE14B9">
        <w:tc>
          <w:tcPr>
            <w:tcW w:w="2245" w:type="pct"/>
          </w:tcPr>
          <w:p w:rsidR="009041CA" w:rsidRPr="009041CA" w:rsidRDefault="009041CA" w:rsidP="0090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68" w:type="pct"/>
          </w:tcPr>
          <w:p w:rsidR="009041CA" w:rsidRPr="00304BA6" w:rsidRDefault="00304BA6" w:rsidP="0030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304BA6">
              <w:rPr>
                <w:rFonts w:ascii="Angsana New" w:hAnsi="Angsana New"/>
                <w:sz w:val="30"/>
                <w:szCs w:val="30"/>
              </w:rPr>
              <w:t>3,309</w:t>
            </w:r>
          </w:p>
        </w:tc>
        <w:tc>
          <w:tcPr>
            <w:tcW w:w="143" w:type="pct"/>
          </w:tcPr>
          <w:p w:rsidR="009041CA" w:rsidRPr="005B3147" w:rsidRDefault="009041CA" w:rsidP="0090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9041CA" w:rsidRPr="00DC408A" w:rsidRDefault="00DC408A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DC408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37" w:type="pct"/>
          </w:tcPr>
          <w:p w:rsidR="009041CA" w:rsidRPr="005B3147" w:rsidRDefault="009041CA" w:rsidP="0090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9041CA" w:rsidRPr="009041CA" w:rsidRDefault="009041CA" w:rsidP="0090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143" w:type="pct"/>
          </w:tcPr>
          <w:p w:rsidR="009041CA" w:rsidRPr="009041CA" w:rsidRDefault="009041CA" w:rsidP="0090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041CA" w:rsidRPr="009041CA" w:rsidRDefault="009041CA" w:rsidP="00C63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DC408A" w:rsidRPr="005B3147" w:rsidTr="00EE14B9">
        <w:tc>
          <w:tcPr>
            <w:tcW w:w="2245" w:type="pct"/>
          </w:tcPr>
          <w:p w:rsidR="00DC408A" w:rsidRPr="009041CA" w:rsidRDefault="00DC408A" w:rsidP="00DC4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68" w:type="pct"/>
          </w:tcPr>
          <w:p w:rsidR="00DC408A" w:rsidRPr="00304BA6" w:rsidRDefault="00D8622C" w:rsidP="0030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58,747</w:t>
            </w:r>
          </w:p>
        </w:tc>
        <w:tc>
          <w:tcPr>
            <w:tcW w:w="143" w:type="pct"/>
          </w:tcPr>
          <w:p w:rsidR="00DC408A" w:rsidRPr="005B3147" w:rsidRDefault="00DC408A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</w:tcPr>
          <w:p w:rsidR="00DC408A" w:rsidRPr="00DC408A" w:rsidRDefault="00DC408A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DC408A">
              <w:rPr>
                <w:rFonts w:ascii="Angsana New" w:hAnsi="Angsana New"/>
                <w:sz w:val="30"/>
                <w:szCs w:val="30"/>
              </w:rPr>
              <w:t>25,70</w:t>
            </w:r>
            <w:r w:rsidR="00C63A1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:rsidR="00DC408A" w:rsidRPr="005B3147" w:rsidRDefault="00DC408A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:rsidR="00DC408A" w:rsidRPr="009041CA" w:rsidRDefault="00D8622C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27,567</w:t>
            </w:r>
          </w:p>
        </w:tc>
        <w:tc>
          <w:tcPr>
            <w:tcW w:w="143" w:type="pct"/>
          </w:tcPr>
          <w:p w:rsidR="00DC408A" w:rsidRPr="009041CA" w:rsidRDefault="00DC408A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DC408A" w:rsidRPr="009041CA" w:rsidRDefault="00DC408A" w:rsidP="00C63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041CA">
              <w:rPr>
                <w:rFonts w:ascii="Angsana New" w:hAnsi="Angsana New"/>
                <w:sz w:val="30"/>
                <w:szCs w:val="30"/>
              </w:rPr>
              <w:t>14,23</w:t>
            </w:r>
            <w:r w:rsidR="00C63A1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C408A" w:rsidRPr="00E51F06" w:rsidTr="00EE14B9">
        <w:tc>
          <w:tcPr>
            <w:tcW w:w="2245" w:type="pct"/>
          </w:tcPr>
          <w:p w:rsidR="00DC408A" w:rsidRPr="005E1241" w:rsidRDefault="00DC408A" w:rsidP="00DC4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1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DC408A" w:rsidRPr="00304BA6" w:rsidRDefault="00D8622C" w:rsidP="0030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129,223</w:t>
            </w:r>
          </w:p>
        </w:tc>
        <w:tc>
          <w:tcPr>
            <w:tcW w:w="143" w:type="pct"/>
          </w:tcPr>
          <w:p w:rsidR="00DC408A" w:rsidRPr="002B0AA5" w:rsidRDefault="00DC408A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DC408A" w:rsidRPr="00C63A11" w:rsidRDefault="00DC408A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A11">
              <w:rPr>
                <w:rFonts w:ascii="Angsana New" w:hAnsi="Angsana New"/>
                <w:b/>
                <w:bCs/>
                <w:sz w:val="30"/>
                <w:szCs w:val="30"/>
              </w:rPr>
              <w:t>91,24</w:t>
            </w:r>
            <w:r w:rsidR="00C63A11" w:rsidRPr="00C63A1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:rsidR="00DC408A" w:rsidRPr="00C63A11" w:rsidRDefault="00DC408A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DC408A" w:rsidRPr="00C63A11" w:rsidRDefault="00D8622C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A11">
              <w:rPr>
                <w:rFonts w:ascii="Angsana New" w:hAnsi="Angsana New"/>
                <w:b/>
                <w:bCs/>
                <w:sz w:val="30"/>
                <w:szCs w:val="30"/>
              </w:rPr>
              <w:t>95,075</w:t>
            </w:r>
          </w:p>
        </w:tc>
        <w:tc>
          <w:tcPr>
            <w:tcW w:w="143" w:type="pct"/>
          </w:tcPr>
          <w:p w:rsidR="00DC408A" w:rsidRPr="00C63A11" w:rsidRDefault="00DC408A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DC408A" w:rsidRPr="00C63A11" w:rsidRDefault="00DC408A" w:rsidP="00DC4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A11">
              <w:rPr>
                <w:rFonts w:ascii="Angsana New" w:hAnsi="Angsana New"/>
                <w:b/>
                <w:bCs/>
                <w:sz w:val="30"/>
                <w:szCs w:val="30"/>
              </w:rPr>
              <w:t>79,10</w:t>
            </w:r>
            <w:r w:rsidR="00C63A11" w:rsidRPr="00C63A1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C17D51" w:rsidRPr="005E1241" w:rsidRDefault="00C17D51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270FB7" w:rsidRPr="00D200E9" w:rsidRDefault="00270FB7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6B2D9B">
        <w:rPr>
          <w:rFonts w:ascii="Angsana New" w:hAnsi="Angsana New"/>
          <w:b/>
          <w:bCs/>
          <w:sz w:val="30"/>
          <w:szCs w:val="30"/>
        </w:rPr>
        <w:t>3</w:t>
      </w:r>
      <w:r w:rsidRPr="00D200E9">
        <w:rPr>
          <w:rFonts w:ascii="Angsana New" w:hAnsi="Angsana New"/>
          <w:b/>
          <w:bCs/>
          <w:sz w:val="30"/>
          <w:szCs w:val="30"/>
          <w:cs/>
        </w:rPr>
        <w:tab/>
      </w:r>
      <w:r w:rsidRPr="00270FB7">
        <w:rPr>
          <w:rFonts w:ascii="Angsana New" w:hAnsi="Angsana New"/>
          <w:b/>
          <w:bCs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</w:p>
    <w:p w:rsidR="00270FB7" w:rsidRPr="005E1241" w:rsidRDefault="00270FB7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270FB7" w:rsidRPr="002D0B33" w:rsidRDefault="00270FB7" w:rsidP="00270FB7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D0B33">
        <w:rPr>
          <w:rFonts w:ascii="Angsana New" w:hAnsi="Angsana New" w:hint="cs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Pr="002D0B33">
        <w:rPr>
          <w:rFonts w:ascii="Angsana New" w:hAnsi="Angsana New"/>
          <w:sz w:val="30"/>
          <w:szCs w:val="30"/>
          <w:cs/>
        </w:rPr>
        <w:t xml:space="preserve"> </w:t>
      </w:r>
      <w:r w:rsidRPr="002D0B33">
        <w:rPr>
          <w:rFonts w:ascii="Angsana New" w:hAnsi="Angsana New" w:hint="cs"/>
          <w:sz w:val="30"/>
          <w:szCs w:val="30"/>
          <w:cs/>
        </w:rPr>
        <w:t>ณ</w:t>
      </w:r>
      <w:r w:rsidRPr="002D0B33">
        <w:rPr>
          <w:rFonts w:ascii="Angsana New" w:hAnsi="Angsana New"/>
          <w:sz w:val="30"/>
          <w:szCs w:val="30"/>
          <w:cs/>
        </w:rPr>
        <w:t xml:space="preserve"> </w:t>
      </w:r>
      <w:r w:rsidRPr="002D0B33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2D0B33">
        <w:rPr>
          <w:rFonts w:ascii="Angsana New" w:hAnsi="Angsana New"/>
          <w:sz w:val="30"/>
          <w:szCs w:val="30"/>
        </w:rPr>
        <w:t xml:space="preserve">31 </w:t>
      </w:r>
      <w:r w:rsidRPr="002D0B33">
        <w:rPr>
          <w:rFonts w:ascii="Angsana New" w:hAnsi="Angsana New" w:hint="cs"/>
          <w:sz w:val="30"/>
          <w:szCs w:val="30"/>
          <w:cs/>
        </w:rPr>
        <w:t>ธันวาคม</w:t>
      </w:r>
      <w:r w:rsidRPr="002D0B33">
        <w:rPr>
          <w:rFonts w:ascii="Angsana New" w:hAnsi="Angsana New"/>
          <w:sz w:val="30"/>
          <w:szCs w:val="30"/>
          <w:cs/>
        </w:rPr>
        <w:t xml:space="preserve"> </w:t>
      </w:r>
      <w:r w:rsidRPr="002D0B33">
        <w:rPr>
          <w:rFonts w:ascii="Angsana New" w:hAnsi="Angsana New" w:hint="cs"/>
          <w:sz w:val="30"/>
          <w:szCs w:val="30"/>
          <w:cs/>
        </w:rPr>
        <w:t>มีรายละเอียด</w:t>
      </w:r>
      <w:r w:rsidRPr="002D0B33">
        <w:rPr>
          <w:rFonts w:ascii="Angsana New" w:hAnsi="Angsana New"/>
          <w:sz w:val="30"/>
          <w:szCs w:val="30"/>
          <w:cs/>
        </w:rPr>
        <w:t xml:space="preserve"> </w:t>
      </w:r>
      <w:r w:rsidRPr="002D0B33">
        <w:rPr>
          <w:rFonts w:ascii="Angsana New" w:hAnsi="Angsana New" w:hint="cs"/>
          <w:sz w:val="30"/>
          <w:szCs w:val="30"/>
          <w:cs/>
        </w:rPr>
        <w:t>ดังนี้</w:t>
      </w:r>
    </w:p>
    <w:p w:rsidR="00270FB7" w:rsidRPr="005E1241" w:rsidRDefault="00270FB7" w:rsidP="00270FB7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810"/>
        <w:gridCol w:w="236"/>
        <w:gridCol w:w="990"/>
        <w:gridCol w:w="236"/>
        <w:gridCol w:w="990"/>
        <w:gridCol w:w="236"/>
        <w:gridCol w:w="822"/>
        <w:gridCol w:w="270"/>
        <w:gridCol w:w="1068"/>
      </w:tblGrid>
      <w:tr w:rsidR="00270FB7" w:rsidRPr="0004399C" w:rsidTr="00EE14B9">
        <w:trPr>
          <w:cantSplit/>
        </w:trPr>
        <w:tc>
          <w:tcPr>
            <w:tcW w:w="2340" w:type="dxa"/>
          </w:tcPr>
          <w:p w:rsidR="00270FB7" w:rsidRPr="005E5714" w:rsidRDefault="00270FB7" w:rsidP="00EE14B9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96" w:type="dxa"/>
            <w:gridSpan w:val="5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86" w:type="dxa"/>
            <w:gridSpan w:val="5"/>
          </w:tcPr>
          <w:p w:rsidR="00270FB7" w:rsidRPr="0004399C" w:rsidRDefault="00270FB7" w:rsidP="00EE14B9">
            <w:pPr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399C">
              <w:rPr>
                <w:rFonts w:ascii="Angsana New" w:hAnsi="Angsana New" w:hint="cs"/>
                <w:sz w:val="26"/>
                <w:szCs w:val="26"/>
                <w:cs/>
              </w:rPr>
              <w:t>255</w:t>
            </w:r>
            <w:r w:rsidRPr="0004399C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270FB7" w:rsidRPr="0004399C" w:rsidTr="00EE14B9">
        <w:trPr>
          <w:cantSplit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270FB7" w:rsidRPr="0004399C" w:rsidTr="00EE14B9">
        <w:trPr>
          <w:cantSplit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</w:tr>
      <w:tr w:rsidR="00270FB7" w:rsidRPr="0004399C" w:rsidTr="00EE14B9">
        <w:trPr>
          <w:cantSplit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270FB7" w:rsidRPr="0004399C" w:rsidRDefault="00270FB7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04399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</w:tr>
      <w:tr w:rsidR="00270FB7" w:rsidRPr="0004399C" w:rsidTr="00EE14B9">
        <w:trPr>
          <w:cantSplit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18" w:type="dxa"/>
            <w:gridSpan w:val="11"/>
          </w:tcPr>
          <w:p w:rsidR="00270FB7" w:rsidRPr="0004399C" w:rsidRDefault="00270FB7" w:rsidP="00EE14B9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70FB7" w:rsidRPr="005B3147" w:rsidTr="00EE14B9">
        <w:trPr>
          <w:cantSplit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:rsidR="00270FB7" w:rsidRPr="0004399C" w:rsidRDefault="0062110C" w:rsidP="0062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256,500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04399C" w:rsidRPr="0004399C" w:rsidRDefault="005E1241" w:rsidP="0004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4399C" w:rsidRPr="0004399C">
              <w:rPr>
                <w:rFonts w:ascii="Angsana New" w:hAnsi="Angsana New"/>
                <w:sz w:val="26"/>
                <w:szCs w:val="26"/>
              </w:rPr>
              <w:t>12,105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0FB7" w:rsidRPr="0004399C" w:rsidRDefault="009D63E7" w:rsidP="00FA0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2</w:t>
            </w:r>
            <w:r w:rsidR="00FA0D89" w:rsidRPr="0004399C">
              <w:rPr>
                <w:rFonts w:ascii="Angsana New" w:hAnsi="Angsana New"/>
                <w:sz w:val="26"/>
                <w:szCs w:val="26"/>
              </w:rPr>
              <w:t>44,395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513,000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270FB7" w:rsidRPr="0004399C" w:rsidRDefault="005E1241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70FB7" w:rsidRPr="0004399C">
              <w:rPr>
                <w:rFonts w:ascii="Angsana New" w:hAnsi="Angsana New"/>
                <w:sz w:val="26"/>
                <w:szCs w:val="26"/>
              </w:rPr>
              <w:t>54,304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270FB7" w:rsidRPr="0004399C" w:rsidRDefault="00270FB7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458,696</w:t>
            </w:r>
          </w:p>
        </w:tc>
      </w:tr>
      <w:tr w:rsidR="00270FB7" w:rsidRPr="0004399C" w:rsidTr="00EE14B9">
        <w:trPr>
          <w:cantSplit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:rsidR="00270FB7" w:rsidRPr="0004399C" w:rsidRDefault="00270FB7" w:rsidP="0062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270FB7" w:rsidRPr="0004399C" w:rsidRDefault="00270FB7" w:rsidP="009D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0FB7" w:rsidRPr="0004399C" w:rsidRDefault="00270FB7" w:rsidP="009D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270FB7" w:rsidRPr="0004399C" w:rsidRDefault="00270FB7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270FB7" w:rsidRPr="0004399C" w:rsidRDefault="00270FB7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0FB7" w:rsidRPr="005B3147" w:rsidTr="00EE14B9">
        <w:trPr>
          <w:cantSplit/>
          <w:trHeight w:val="74"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399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:rsidR="00270FB7" w:rsidRPr="0004399C" w:rsidRDefault="00D56AE1" w:rsidP="0062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724,000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270FB7" w:rsidRPr="0004399C" w:rsidRDefault="005E1241" w:rsidP="009D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4399C" w:rsidRPr="0004399C">
              <w:rPr>
                <w:rFonts w:ascii="Angsana New" w:hAnsi="Angsana New"/>
                <w:sz w:val="26"/>
                <w:szCs w:val="26"/>
              </w:rPr>
              <w:t>73,554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70FB7" w:rsidRPr="0004399C" w:rsidRDefault="009D63E7" w:rsidP="009D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650,446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70FB7" w:rsidRPr="0004399C" w:rsidRDefault="00270FB7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724,000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:rsidR="00270FB7" w:rsidRPr="0004399C" w:rsidRDefault="005E1241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70FB7" w:rsidRPr="0004399C">
              <w:rPr>
                <w:rFonts w:ascii="Angsana New" w:hAnsi="Angsana New"/>
                <w:sz w:val="26"/>
                <w:szCs w:val="26"/>
              </w:rPr>
              <w:t>74,646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:rsidR="00270FB7" w:rsidRPr="0004399C" w:rsidRDefault="00270FB7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68"/>
              <w:rPr>
                <w:rFonts w:ascii="Angsana New" w:hAnsi="Angsana New"/>
                <w:sz w:val="26"/>
                <w:szCs w:val="26"/>
              </w:rPr>
            </w:pPr>
            <w:r w:rsidRPr="0004399C">
              <w:rPr>
                <w:rFonts w:ascii="Angsana New" w:hAnsi="Angsana New"/>
                <w:sz w:val="26"/>
                <w:szCs w:val="26"/>
              </w:rPr>
              <w:t>649,354</w:t>
            </w:r>
          </w:p>
        </w:tc>
      </w:tr>
      <w:tr w:rsidR="00270FB7" w:rsidRPr="005E5714" w:rsidTr="00EE14B9">
        <w:trPr>
          <w:cantSplit/>
        </w:trPr>
        <w:tc>
          <w:tcPr>
            <w:tcW w:w="2340" w:type="dxa"/>
          </w:tcPr>
          <w:p w:rsidR="00270FB7" w:rsidRPr="0004399C" w:rsidRDefault="00270FB7" w:rsidP="00EE14B9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39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70FB7" w:rsidRPr="0004399C" w:rsidRDefault="005B2808" w:rsidP="00621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399C">
              <w:rPr>
                <w:rFonts w:ascii="Angsana New" w:hAnsi="Angsana New"/>
                <w:b/>
                <w:bCs/>
                <w:sz w:val="26"/>
                <w:szCs w:val="26"/>
              </w:rPr>
              <w:t>980,500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70FB7" w:rsidRPr="0004399C" w:rsidRDefault="005E1241" w:rsidP="009D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04399C" w:rsidRPr="0004399C">
              <w:rPr>
                <w:rFonts w:ascii="Angsana New" w:hAnsi="Angsana New"/>
                <w:b/>
                <w:bCs/>
                <w:sz w:val="26"/>
                <w:szCs w:val="26"/>
              </w:rPr>
              <w:t>85,659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70FB7" w:rsidRPr="0004399C" w:rsidRDefault="0004399C" w:rsidP="009D6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399C">
              <w:rPr>
                <w:rFonts w:ascii="Angsana New" w:hAnsi="Angsana New"/>
                <w:b/>
                <w:bCs/>
                <w:sz w:val="26"/>
                <w:szCs w:val="26"/>
              </w:rPr>
              <w:t>894,841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70FB7" w:rsidRPr="0004399C" w:rsidRDefault="00270FB7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399C">
              <w:rPr>
                <w:rFonts w:ascii="Angsana New" w:hAnsi="Angsana New"/>
                <w:b/>
                <w:bCs/>
                <w:sz w:val="26"/>
                <w:szCs w:val="26"/>
              </w:rPr>
              <w:t>1,237,000</w:t>
            </w:r>
          </w:p>
        </w:tc>
        <w:tc>
          <w:tcPr>
            <w:tcW w:w="236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:rsidR="00270FB7" w:rsidRPr="0004399C" w:rsidRDefault="005E1241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270FB7" w:rsidRPr="0004399C">
              <w:rPr>
                <w:rFonts w:ascii="Angsana New" w:hAnsi="Angsana New"/>
                <w:b/>
                <w:bCs/>
                <w:sz w:val="26"/>
                <w:szCs w:val="26"/>
              </w:rPr>
              <w:t>128,950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270FB7" w:rsidRPr="0004399C" w:rsidRDefault="00270FB7" w:rsidP="00EE14B9">
            <w:pPr>
              <w:tabs>
                <w:tab w:val="clear" w:pos="680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270FB7" w:rsidRPr="00270FB7" w:rsidRDefault="00270FB7" w:rsidP="0027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399C">
              <w:rPr>
                <w:rFonts w:ascii="Angsana New" w:hAnsi="Angsana New"/>
                <w:b/>
                <w:bCs/>
                <w:sz w:val="26"/>
                <w:szCs w:val="26"/>
              </w:rPr>
              <w:t>1,108,050</w:t>
            </w:r>
          </w:p>
        </w:tc>
      </w:tr>
    </w:tbl>
    <w:p w:rsidR="00376E23" w:rsidRPr="005E1241" w:rsidRDefault="00376E2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376E23" w:rsidRPr="005E1241" w:rsidRDefault="00376E23" w:rsidP="00376E23">
      <w:pPr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E1241">
        <w:rPr>
          <w:rFonts w:ascii="Angsana New" w:hAnsi="Angsana New" w:hint="cs"/>
          <w:spacing w:val="-6"/>
          <w:sz w:val="30"/>
          <w:szCs w:val="30"/>
          <w:cs/>
        </w:rPr>
        <w:t xml:space="preserve">การเปลี่ยนแปลงของค่าใบอนุญาตให้ใช้คลื่นความถี่และประกอบกิจการโทรทัศน์ค้างจ่าย ณ วันที่ 31 ธันวาคม </w:t>
      </w:r>
      <w:r w:rsidRPr="005E1241">
        <w:rPr>
          <w:rFonts w:ascii="Angsana New" w:hAnsi="Angsana New"/>
          <w:spacing w:val="-6"/>
          <w:sz w:val="30"/>
          <w:szCs w:val="30"/>
          <w:cs/>
        </w:rPr>
        <w:br/>
      </w:r>
      <w:r w:rsidRPr="005E1241">
        <w:rPr>
          <w:rFonts w:ascii="Angsana New" w:hAnsi="Angsana New" w:hint="cs"/>
          <w:spacing w:val="-6"/>
          <w:sz w:val="30"/>
          <w:szCs w:val="30"/>
          <w:cs/>
        </w:rPr>
        <w:t>มีรายละเอียดดังนี้</w:t>
      </w:r>
    </w:p>
    <w:p w:rsidR="00376E23" w:rsidRPr="005E1241" w:rsidRDefault="00376E23" w:rsidP="00376E23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950"/>
        <w:gridCol w:w="1458"/>
        <w:gridCol w:w="1260"/>
        <w:gridCol w:w="270"/>
        <w:gridCol w:w="1260"/>
      </w:tblGrid>
      <w:tr w:rsidR="00376E23" w:rsidRPr="00926B80" w:rsidTr="00EE14B9">
        <w:tc>
          <w:tcPr>
            <w:tcW w:w="4950" w:type="dxa"/>
          </w:tcPr>
          <w:p w:rsidR="00376E23" w:rsidRPr="00926B80" w:rsidRDefault="00376E23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:rsidR="00376E23" w:rsidRPr="00A62507" w:rsidRDefault="00376E23" w:rsidP="00EE14B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2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376E23" w:rsidRPr="00926B80" w:rsidRDefault="00376E23" w:rsidP="00EE14B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76E23" w:rsidRPr="00926B80" w:rsidRDefault="00376E23" w:rsidP="00EE14B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76E23" w:rsidRPr="00926B80" w:rsidRDefault="00376E23" w:rsidP="00EE14B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B80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76E23" w:rsidRPr="00926B80" w:rsidTr="00EE14B9">
        <w:tc>
          <w:tcPr>
            <w:tcW w:w="4950" w:type="dxa"/>
          </w:tcPr>
          <w:p w:rsidR="00376E23" w:rsidRPr="00926B80" w:rsidRDefault="00376E23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:rsidR="00376E23" w:rsidRPr="00A62507" w:rsidRDefault="00376E23" w:rsidP="00EE14B9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376E23" w:rsidRPr="00926B80" w:rsidRDefault="00376E23" w:rsidP="00EE14B9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26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6E23" w:rsidRPr="00926B80" w:rsidTr="00EE14B9">
        <w:tc>
          <w:tcPr>
            <w:tcW w:w="4950" w:type="dxa"/>
          </w:tcPr>
          <w:p w:rsidR="005E1241" w:rsidRDefault="005E1241" w:rsidP="005E12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ค่าใบอนุญาตให้ใช้คลื่นความถี่และประกอบกิจการ</w:t>
            </w:r>
          </w:p>
          <w:p w:rsidR="00376E23" w:rsidRPr="00926B80" w:rsidRDefault="005E1241" w:rsidP="005E12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โทรทัศน์ค้างจ่าย</w:t>
            </w:r>
            <w:r w:rsidR="00376E23" w:rsidRPr="00926B80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="00376E23" w:rsidRPr="00926B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376E23" w:rsidRPr="00926B8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:rsidR="00376E23" w:rsidRPr="00A62507" w:rsidRDefault="00376E23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1241" w:rsidRDefault="005E1241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76E23" w:rsidRPr="00926B80" w:rsidRDefault="007422E2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1,108,050</w:t>
            </w:r>
          </w:p>
        </w:tc>
        <w:tc>
          <w:tcPr>
            <w:tcW w:w="270" w:type="dxa"/>
            <w:vAlign w:val="bottom"/>
          </w:tcPr>
          <w:p w:rsidR="00376E23" w:rsidRPr="00926B80" w:rsidRDefault="00376E23" w:rsidP="00EE14B9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E1241" w:rsidRDefault="005E1241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76E23" w:rsidRPr="00926B80" w:rsidRDefault="00321AD1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1,572,426</w:t>
            </w:r>
          </w:p>
        </w:tc>
      </w:tr>
      <w:tr w:rsidR="00376E23" w:rsidRPr="00926B80" w:rsidTr="00EE14B9">
        <w:tc>
          <w:tcPr>
            <w:tcW w:w="4950" w:type="dxa"/>
          </w:tcPr>
          <w:p w:rsidR="00376E23" w:rsidRPr="00926B80" w:rsidRDefault="00376E23" w:rsidP="005E12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B80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458" w:type="dxa"/>
          </w:tcPr>
          <w:p w:rsidR="00376E23" w:rsidRPr="00A62507" w:rsidRDefault="00376E23" w:rsidP="00EE14B9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76E23" w:rsidRPr="00926B80" w:rsidRDefault="00321AD1" w:rsidP="00EE14B9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(256,500)</w:t>
            </w:r>
          </w:p>
        </w:tc>
        <w:tc>
          <w:tcPr>
            <w:tcW w:w="270" w:type="dxa"/>
            <w:vAlign w:val="bottom"/>
          </w:tcPr>
          <w:p w:rsidR="00376E23" w:rsidRPr="00926B80" w:rsidRDefault="00376E23" w:rsidP="00EE14B9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76E23" w:rsidRPr="00926B80" w:rsidRDefault="00376E23" w:rsidP="00EE14B9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(513,000)</w:t>
            </w:r>
          </w:p>
        </w:tc>
      </w:tr>
      <w:tr w:rsidR="00376E23" w:rsidRPr="00926B80" w:rsidTr="00EE14B9">
        <w:tc>
          <w:tcPr>
            <w:tcW w:w="4950" w:type="dxa"/>
          </w:tcPr>
          <w:p w:rsidR="00376E23" w:rsidRPr="00926B80" w:rsidRDefault="00376E23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B8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58" w:type="dxa"/>
          </w:tcPr>
          <w:p w:rsidR="00376E23" w:rsidRPr="00F46F25" w:rsidRDefault="00376E23" w:rsidP="00EE14B9">
            <w:pPr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6F2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0827F0" w:rsidRPr="00F46F2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376E23" w:rsidRPr="00926B80" w:rsidRDefault="00321AD1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43,291</w:t>
            </w:r>
          </w:p>
        </w:tc>
        <w:tc>
          <w:tcPr>
            <w:tcW w:w="270" w:type="dxa"/>
            <w:vAlign w:val="bottom"/>
          </w:tcPr>
          <w:p w:rsidR="00376E23" w:rsidRPr="00926B80" w:rsidRDefault="00376E23" w:rsidP="00EE14B9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76E23" w:rsidRPr="00926B80" w:rsidRDefault="00321AD1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48,624</w:t>
            </w:r>
          </w:p>
        </w:tc>
      </w:tr>
      <w:tr w:rsidR="00376E23" w:rsidRPr="00926B80" w:rsidTr="00EE14B9">
        <w:tc>
          <w:tcPr>
            <w:tcW w:w="4950" w:type="dxa"/>
          </w:tcPr>
          <w:p w:rsidR="005E1241" w:rsidRPr="005E1241" w:rsidRDefault="005E1241" w:rsidP="005E12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1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ค่าใบอนุญาตให้ใช้คลื่นความถี่และประกอบกิจการ</w:t>
            </w:r>
          </w:p>
          <w:p w:rsidR="00376E23" w:rsidRPr="00926B80" w:rsidRDefault="005E1241" w:rsidP="005E12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1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โทรทัศน์ค้างจ่าย</w:t>
            </w:r>
            <w:r w:rsidR="00376E23" w:rsidRPr="00926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376E23" w:rsidRPr="00926B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76E23" w:rsidRPr="00926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8" w:type="dxa"/>
          </w:tcPr>
          <w:p w:rsidR="00376E23" w:rsidRPr="00A62507" w:rsidRDefault="00376E23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E1241" w:rsidRDefault="005E1241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76E23" w:rsidRPr="00926B80" w:rsidRDefault="0004399C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894,841</w:t>
            </w:r>
          </w:p>
        </w:tc>
        <w:tc>
          <w:tcPr>
            <w:tcW w:w="270" w:type="dxa"/>
            <w:vAlign w:val="bottom"/>
          </w:tcPr>
          <w:p w:rsidR="00376E23" w:rsidRPr="00926B80" w:rsidRDefault="00376E23" w:rsidP="00EE14B9">
            <w:pPr>
              <w:tabs>
                <w:tab w:val="clear" w:pos="907"/>
                <w:tab w:val="decimal" w:pos="88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E1241" w:rsidRDefault="005E1241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76E23" w:rsidRPr="00926B80" w:rsidRDefault="00376E23" w:rsidP="00EE14B9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1,108,050</w:t>
            </w:r>
          </w:p>
        </w:tc>
      </w:tr>
    </w:tbl>
    <w:p w:rsidR="00482624" w:rsidRPr="00D200E9" w:rsidRDefault="006B2D9B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24</w:t>
      </w:r>
      <w:r w:rsidR="00482624" w:rsidRPr="00D200E9">
        <w:rPr>
          <w:rFonts w:ascii="Angsana New" w:hAnsi="Angsana New"/>
          <w:b/>
          <w:bCs/>
          <w:sz w:val="30"/>
          <w:szCs w:val="30"/>
          <w:cs/>
        </w:rPr>
        <w:tab/>
      </w:r>
      <w:r w:rsidR="0048262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:rsidR="00376E23" w:rsidRDefault="00376E2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F663D9" w:rsidRPr="004D3AED" w:rsidTr="00F663D9">
        <w:trPr>
          <w:trHeight w:val="420"/>
        </w:trPr>
        <w:tc>
          <w:tcPr>
            <w:tcW w:w="3850" w:type="dxa"/>
          </w:tcPr>
          <w:p w:rsidR="00F663D9" w:rsidRPr="007A6B21" w:rsidRDefault="00F663D9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A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A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63D9" w:rsidRPr="004D3AED" w:rsidTr="00F663D9">
        <w:trPr>
          <w:trHeight w:val="420"/>
        </w:trPr>
        <w:tc>
          <w:tcPr>
            <w:tcW w:w="3850" w:type="dxa"/>
          </w:tcPr>
          <w:p w:rsidR="00F663D9" w:rsidRPr="004D3AED" w:rsidRDefault="00F663D9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F663D9" w:rsidRPr="004D3AED" w:rsidRDefault="00F663D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AE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F663D9" w:rsidRPr="004D3AED" w:rsidRDefault="00F663D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663D9" w:rsidRPr="004D3AED" w:rsidRDefault="00F663D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AE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7" w:type="dxa"/>
          </w:tcPr>
          <w:p w:rsidR="00F663D9" w:rsidRPr="004D3AED" w:rsidRDefault="00F663D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663D9" w:rsidRPr="004D3AED" w:rsidRDefault="00F663D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AE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F663D9" w:rsidRPr="004D3AED" w:rsidRDefault="00F663D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F663D9" w:rsidRPr="004D3AED" w:rsidRDefault="00F663D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AE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663D9" w:rsidRPr="004D3AED" w:rsidTr="00F663D9">
        <w:trPr>
          <w:trHeight w:val="420"/>
        </w:trPr>
        <w:tc>
          <w:tcPr>
            <w:tcW w:w="3850" w:type="dxa"/>
            <w:vAlign w:val="bottom"/>
          </w:tcPr>
          <w:p w:rsidR="00F663D9" w:rsidRPr="004D3AED" w:rsidRDefault="00F663D9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F663D9" w:rsidRPr="004D3AED" w:rsidRDefault="00F663D9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D3AE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63D9" w:rsidRPr="004D3AED" w:rsidTr="00F663D9">
        <w:trPr>
          <w:trHeight w:val="420"/>
        </w:trPr>
        <w:tc>
          <w:tcPr>
            <w:tcW w:w="3850" w:type="dxa"/>
            <w:vAlign w:val="bottom"/>
          </w:tcPr>
          <w:p w:rsidR="00F663D9" w:rsidRPr="004D3AED" w:rsidRDefault="00F663D9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3AED">
              <w:rPr>
                <w:rFonts w:ascii="Angsana New" w:hAnsi="Angsana New" w:cs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33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63D9" w:rsidRPr="004D3AED" w:rsidTr="00700016">
        <w:trPr>
          <w:trHeight w:val="420"/>
        </w:trPr>
        <w:tc>
          <w:tcPr>
            <w:tcW w:w="3850" w:type="dxa"/>
          </w:tcPr>
          <w:p w:rsidR="00F663D9" w:rsidRPr="004D3AED" w:rsidRDefault="003C6FD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D3A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</w:t>
            </w:r>
            <w:r w:rsidR="00F663D9" w:rsidRPr="004D3A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133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F663D9" w:rsidRPr="004D3AED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016" w:rsidRPr="004D3AED" w:rsidTr="00700016">
        <w:trPr>
          <w:trHeight w:val="420"/>
        </w:trPr>
        <w:tc>
          <w:tcPr>
            <w:tcW w:w="3850" w:type="dxa"/>
          </w:tcPr>
          <w:p w:rsidR="00700016" w:rsidRPr="004D3AED" w:rsidRDefault="00700016" w:rsidP="0070001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4D3AE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</w:tcPr>
          <w:p w:rsidR="00700016" w:rsidRPr="004D3AED" w:rsidRDefault="004D3AED" w:rsidP="00700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3AED">
              <w:rPr>
                <w:rFonts w:ascii="Angsana New" w:hAnsi="Angsana New"/>
                <w:sz w:val="30"/>
                <w:szCs w:val="30"/>
              </w:rPr>
              <w:t>101,419</w:t>
            </w:r>
          </w:p>
        </w:tc>
        <w:tc>
          <w:tcPr>
            <w:tcW w:w="238" w:type="dxa"/>
          </w:tcPr>
          <w:p w:rsidR="00700016" w:rsidRPr="004D3AED" w:rsidRDefault="00700016" w:rsidP="00700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00016" w:rsidRPr="004D3AED" w:rsidRDefault="005B3EA2" w:rsidP="005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D3AE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84,987</w:t>
            </w:r>
          </w:p>
        </w:tc>
        <w:tc>
          <w:tcPr>
            <w:tcW w:w="237" w:type="dxa"/>
          </w:tcPr>
          <w:p w:rsidR="00700016" w:rsidRPr="004D3AED" w:rsidRDefault="00700016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00016" w:rsidRPr="004D3AED" w:rsidRDefault="004D3AED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D3AE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94,244</w:t>
            </w:r>
          </w:p>
        </w:tc>
        <w:tc>
          <w:tcPr>
            <w:tcW w:w="237" w:type="dxa"/>
          </w:tcPr>
          <w:p w:rsidR="00700016" w:rsidRPr="004D3AED" w:rsidRDefault="00700016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700016" w:rsidRPr="004D3AED" w:rsidRDefault="005B3EA2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D3AE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79,905</w:t>
            </w:r>
          </w:p>
        </w:tc>
      </w:tr>
      <w:tr w:rsidR="00700016" w:rsidRPr="004D3AED" w:rsidTr="00700016">
        <w:trPr>
          <w:trHeight w:val="420"/>
        </w:trPr>
        <w:tc>
          <w:tcPr>
            <w:tcW w:w="3850" w:type="dxa"/>
          </w:tcPr>
          <w:p w:rsidR="00700016" w:rsidRPr="004D3AED" w:rsidRDefault="00700016" w:rsidP="007000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3AE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700016" w:rsidRPr="004D3AED" w:rsidRDefault="004D3AED" w:rsidP="00700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3AED">
              <w:rPr>
                <w:rFonts w:ascii="Angsana New" w:hAnsi="Angsana New"/>
                <w:sz w:val="30"/>
                <w:szCs w:val="30"/>
              </w:rPr>
              <w:t>28,583</w:t>
            </w:r>
          </w:p>
        </w:tc>
        <w:tc>
          <w:tcPr>
            <w:tcW w:w="238" w:type="dxa"/>
          </w:tcPr>
          <w:p w:rsidR="00700016" w:rsidRPr="004D3AED" w:rsidRDefault="00700016" w:rsidP="00700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0016" w:rsidRPr="004D3AED" w:rsidRDefault="005B3EA2" w:rsidP="005B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D3AE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35,414</w:t>
            </w:r>
          </w:p>
        </w:tc>
        <w:tc>
          <w:tcPr>
            <w:tcW w:w="237" w:type="dxa"/>
          </w:tcPr>
          <w:p w:rsidR="00700016" w:rsidRPr="004D3AED" w:rsidRDefault="00700016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0016" w:rsidRPr="004D3AED" w:rsidRDefault="004D3AED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D3AE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27,327</w:t>
            </w:r>
          </w:p>
        </w:tc>
        <w:tc>
          <w:tcPr>
            <w:tcW w:w="237" w:type="dxa"/>
          </w:tcPr>
          <w:p w:rsidR="00700016" w:rsidRPr="004D3AED" w:rsidRDefault="00700016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700016" w:rsidRPr="004D3AED" w:rsidRDefault="005B3EA2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D3AE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34,330</w:t>
            </w:r>
          </w:p>
        </w:tc>
      </w:tr>
      <w:tr w:rsidR="00700016" w:rsidRPr="005B3147" w:rsidTr="00700016">
        <w:trPr>
          <w:trHeight w:val="420"/>
        </w:trPr>
        <w:tc>
          <w:tcPr>
            <w:tcW w:w="3850" w:type="dxa"/>
          </w:tcPr>
          <w:p w:rsidR="00700016" w:rsidRPr="004D3AED" w:rsidRDefault="00700016" w:rsidP="007000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3A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700016" w:rsidRPr="004D3AED" w:rsidRDefault="004D3AED" w:rsidP="00700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3AED">
              <w:rPr>
                <w:rFonts w:ascii="Angsana New" w:hAnsi="Angsana New"/>
                <w:b/>
                <w:bCs/>
                <w:sz w:val="30"/>
                <w:szCs w:val="30"/>
              </w:rPr>
              <w:t>130,002</w:t>
            </w:r>
          </w:p>
        </w:tc>
        <w:tc>
          <w:tcPr>
            <w:tcW w:w="238" w:type="dxa"/>
          </w:tcPr>
          <w:p w:rsidR="00700016" w:rsidRPr="004D3AED" w:rsidRDefault="00700016" w:rsidP="00700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00016" w:rsidRPr="004D3AED" w:rsidRDefault="005B3EA2" w:rsidP="00700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3AED">
              <w:rPr>
                <w:rFonts w:ascii="Angsana New" w:hAnsi="Angsana New"/>
                <w:b/>
                <w:bCs/>
                <w:sz w:val="30"/>
                <w:szCs w:val="30"/>
              </w:rPr>
              <w:t>120,401</w:t>
            </w:r>
          </w:p>
        </w:tc>
        <w:tc>
          <w:tcPr>
            <w:tcW w:w="237" w:type="dxa"/>
          </w:tcPr>
          <w:p w:rsidR="00700016" w:rsidRPr="004D3AED" w:rsidRDefault="00700016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00016" w:rsidRPr="004D3AED" w:rsidRDefault="004D3AED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D3A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121,571</w:t>
            </w:r>
          </w:p>
        </w:tc>
        <w:tc>
          <w:tcPr>
            <w:tcW w:w="237" w:type="dxa"/>
          </w:tcPr>
          <w:p w:rsidR="00700016" w:rsidRPr="004D3AED" w:rsidRDefault="00700016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700016" w:rsidRPr="004D3AED" w:rsidRDefault="005B3EA2" w:rsidP="00700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D3A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114,235</w:t>
            </w:r>
          </w:p>
        </w:tc>
      </w:tr>
      <w:tr w:rsidR="003C50AA" w:rsidRPr="005B3147" w:rsidTr="00EE14B9">
        <w:trPr>
          <w:trHeight w:val="420"/>
        </w:trPr>
        <w:tc>
          <w:tcPr>
            <w:tcW w:w="3850" w:type="dxa"/>
            <w:vAlign w:val="bottom"/>
          </w:tcPr>
          <w:p w:rsidR="003C50AA" w:rsidRPr="005B3147" w:rsidRDefault="003C50AA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3C50AA" w:rsidRPr="005B3147" w:rsidRDefault="003C50AA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3C50AA" w:rsidRPr="000F3DFA" w:rsidTr="00EE14B9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3C50AA" w:rsidRPr="000F3DFA" w:rsidRDefault="003C50AA" w:rsidP="003C50A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F3DF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3D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F3DF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3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0AA" w:rsidRPr="000F3DFA" w:rsidTr="00EE14B9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3C50AA" w:rsidRPr="000F3DFA" w:rsidRDefault="003C50AA" w:rsidP="003C50A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F3D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3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0AA" w:rsidRPr="000F3DFA" w:rsidTr="00EE14B9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3C50AA" w:rsidRPr="000F3DFA" w:rsidRDefault="003C50AA" w:rsidP="003C50A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F3D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33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3C50AA" w:rsidRPr="000F3DF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DFA" w:rsidRPr="000F3DFA" w:rsidTr="003C50AA">
        <w:trPr>
          <w:trHeight w:val="420"/>
        </w:trPr>
        <w:tc>
          <w:tcPr>
            <w:tcW w:w="3850" w:type="dxa"/>
          </w:tcPr>
          <w:p w:rsidR="000F3DFA" w:rsidRPr="000F3DFA" w:rsidRDefault="000F3DFA" w:rsidP="000F3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F3DF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</w:tcPr>
          <w:p w:rsidR="000F3DFA" w:rsidRPr="000F3DFA" w:rsidRDefault="0044336A" w:rsidP="000F3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24,715</w:t>
            </w:r>
          </w:p>
        </w:tc>
        <w:tc>
          <w:tcPr>
            <w:tcW w:w="238" w:type="dxa"/>
          </w:tcPr>
          <w:p w:rsidR="000F3DFA" w:rsidRPr="000F3DFA" w:rsidRDefault="000F3DFA" w:rsidP="000F3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0F3DFA" w:rsidRPr="000F3DFA" w:rsidRDefault="000F3DFA" w:rsidP="000F3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3DFA">
              <w:rPr>
                <w:rFonts w:ascii="Angsana New" w:hAnsi="Angsana New"/>
                <w:sz w:val="30"/>
                <w:szCs w:val="30"/>
              </w:rPr>
              <w:t>14,864</w:t>
            </w:r>
          </w:p>
        </w:tc>
        <w:tc>
          <w:tcPr>
            <w:tcW w:w="237" w:type="dxa"/>
          </w:tcPr>
          <w:p w:rsidR="000F3DFA" w:rsidRPr="000F3DFA" w:rsidRDefault="000F3DF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0F3DFA" w:rsidRPr="000F3DFA" w:rsidRDefault="0044336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22,623</w:t>
            </w:r>
          </w:p>
        </w:tc>
        <w:tc>
          <w:tcPr>
            <w:tcW w:w="237" w:type="dxa"/>
          </w:tcPr>
          <w:p w:rsidR="000F3DFA" w:rsidRPr="000F3DFA" w:rsidRDefault="000F3DF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0F3DFA" w:rsidRPr="000F3DFA" w:rsidRDefault="000F3DF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F3DFA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13,139</w:t>
            </w:r>
          </w:p>
        </w:tc>
      </w:tr>
      <w:tr w:rsidR="000F3DFA" w:rsidRPr="000F3DFA" w:rsidTr="003C50AA">
        <w:trPr>
          <w:trHeight w:val="420"/>
        </w:trPr>
        <w:tc>
          <w:tcPr>
            <w:tcW w:w="3850" w:type="dxa"/>
          </w:tcPr>
          <w:p w:rsidR="000F3DFA" w:rsidRPr="000F3DFA" w:rsidRDefault="000F3DFA" w:rsidP="000F3D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F3DF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0F3DFA" w:rsidRPr="000F3DFA" w:rsidRDefault="0044336A" w:rsidP="000F3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3,776</w:t>
            </w:r>
          </w:p>
        </w:tc>
        <w:tc>
          <w:tcPr>
            <w:tcW w:w="238" w:type="dxa"/>
          </w:tcPr>
          <w:p w:rsidR="000F3DFA" w:rsidRPr="000F3DFA" w:rsidRDefault="000F3DFA" w:rsidP="000F3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3DFA" w:rsidRPr="000F3DFA" w:rsidRDefault="000F3DFA" w:rsidP="000F3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3DFA">
              <w:rPr>
                <w:rFonts w:ascii="Angsana New" w:hAnsi="Angsana New"/>
                <w:sz w:val="30"/>
                <w:szCs w:val="30"/>
              </w:rPr>
              <w:t>8,154</w:t>
            </w:r>
          </w:p>
        </w:tc>
        <w:tc>
          <w:tcPr>
            <w:tcW w:w="237" w:type="dxa"/>
          </w:tcPr>
          <w:p w:rsidR="000F3DFA" w:rsidRPr="000F3DFA" w:rsidRDefault="000F3DF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3DFA" w:rsidRPr="000F3DFA" w:rsidRDefault="0044336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3,450</w:t>
            </w:r>
          </w:p>
        </w:tc>
        <w:tc>
          <w:tcPr>
            <w:tcW w:w="237" w:type="dxa"/>
          </w:tcPr>
          <w:p w:rsidR="000F3DFA" w:rsidRPr="000F3DFA" w:rsidRDefault="000F3DF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0F3DFA" w:rsidRPr="000F3DFA" w:rsidRDefault="000F3DF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F3DFA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7,940</w:t>
            </w:r>
          </w:p>
        </w:tc>
      </w:tr>
      <w:tr w:rsidR="000F3DFA" w:rsidRPr="005B3147" w:rsidTr="003C50AA">
        <w:trPr>
          <w:trHeight w:val="420"/>
        </w:trPr>
        <w:tc>
          <w:tcPr>
            <w:tcW w:w="3850" w:type="dxa"/>
          </w:tcPr>
          <w:p w:rsidR="000F3DFA" w:rsidRPr="000F3DFA" w:rsidRDefault="000F3DFA" w:rsidP="000F3DF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3D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0F3DFA" w:rsidRPr="000F3DFA" w:rsidRDefault="000F3DFA" w:rsidP="000F3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28,491</w:t>
            </w:r>
          </w:p>
        </w:tc>
        <w:tc>
          <w:tcPr>
            <w:tcW w:w="238" w:type="dxa"/>
          </w:tcPr>
          <w:p w:rsidR="000F3DFA" w:rsidRPr="000F3DFA" w:rsidRDefault="000F3DFA" w:rsidP="000F3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F3DFA" w:rsidRPr="000F3DFA" w:rsidRDefault="000F3DFA" w:rsidP="000F3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3DFA">
              <w:rPr>
                <w:rFonts w:ascii="Angsana New" w:hAnsi="Angsana New"/>
                <w:b/>
                <w:bCs/>
                <w:sz w:val="30"/>
                <w:szCs w:val="30"/>
              </w:rPr>
              <w:t>23,018</w:t>
            </w:r>
          </w:p>
        </w:tc>
        <w:tc>
          <w:tcPr>
            <w:tcW w:w="237" w:type="dxa"/>
          </w:tcPr>
          <w:p w:rsidR="000F3DFA" w:rsidRPr="000F3DFA" w:rsidRDefault="000F3DF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F3DFA" w:rsidRPr="000F3DFA" w:rsidRDefault="000F3DF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26,073</w:t>
            </w:r>
          </w:p>
        </w:tc>
        <w:tc>
          <w:tcPr>
            <w:tcW w:w="237" w:type="dxa"/>
          </w:tcPr>
          <w:p w:rsidR="000F3DFA" w:rsidRPr="000F3DFA" w:rsidRDefault="000F3DF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0F3DFA" w:rsidRPr="000F3DFA" w:rsidRDefault="000F3DFA" w:rsidP="000F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0F3D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21,079</w:t>
            </w:r>
          </w:p>
        </w:tc>
      </w:tr>
      <w:tr w:rsidR="003C50AA" w:rsidRPr="005B3147" w:rsidTr="003C50AA">
        <w:trPr>
          <w:trHeight w:val="420"/>
        </w:trPr>
        <w:tc>
          <w:tcPr>
            <w:tcW w:w="3850" w:type="dxa"/>
          </w:tcPr>
          <w:p w:rsidR="003C50AA" w:rsidRPr="005B3147" w:rsidRDefault="003C50AA" w:rsidP="00EE14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:rsidR="003C50AA" w:rsidRPr="005B3147" w:rsidRDefault="003C50AA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:rsidR="003C50AA" w:rsidRPr="005B3147" w:rsidRDefault="003C50AA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C50AA" w:rsidRPr="005B3147" w:rsidRDefault="003C50AA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:rsidR="003C50AA" w:rsidRPr="005B3147" w:rsidRDefault="003C50AA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C50AA" w:rsidRPr="005B3147" w:rsidRDefault="003C50AA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37" w:type="dxa"/>
          </w:tcPr>
          <w:p w:rsidR="003C50AA" w:rsidRPr="005B3147" w:rsidRDefault="003C50AA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3C50AA" w:rsidRPr="005B3147" w:rsidRDefault="003C50AA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</w:tr>
      <w:tr w:rsidR="003C50AA" w:rsidRPr="0044336A" w:rsidTr="003C50AA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3C50AA" w:rsidRPr="0044336A" w:rsidRDefault="003C50AA" w:rsidP="003C50A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44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3" w:type="dxa"/>
          </w:tcPr>
          <w:p w:rsidR="003C50AA" w:rsidRPr="0044336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3C50AA" w:rsidRPr="0044336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C50AA" w:rsidRPr="0044336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3C50AA" w:rsidRPr="0044336A" w:rsidRDefault="003C50AA" w:rsidP="003C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C50AA" w:rsidRPr="0044336A" w:rsidRDefault="003C50AA" w:rsidP="003C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3C50AA" w:rsidRPr="0044336A" w:rsidRDefault="003C50AA" w:rsidP="003C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C50AA" w:rsidRPr="0044336A" w:rsidRDefault="003C50AA" w:rsidP="003C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C50AA" w:rsidRPr="0044336A" w:rsidTr="003C50AA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3C50AA" w:rsidRPr="0044336A" w:rsidRDefault="00931AA4" w:rsidP="003C50A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44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="003C50AA" w:rsidRPr="0044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จากการประมาณ</w:t>
            </w:r>
            <w:r w:rsidR="003C50AA" w:rsidRPr="0044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  <w:r w:rsidR="00A40D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133" w:type="dxa"/>
          </w:tcPr>
          <w:p w:rsidR="003C50AA" w:rsidRPr="0044336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3C50AA" w:rsidRPr="0044336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C50AA" w:rsidRPr="0044336A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3C50AA" w:rsidRPr="0044336A" w:rsidRDefault="003C50AA" w:rsidP="003C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C50AA" w:rsidRPr="0044336A" w:rsidRDefault="003C50AA" w:rsidP="003C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3C50AA" w:rsidRPr="0044336A" w:rsidRDefault="003C50AA" w:rsidP="003C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C50AA" w:rsidRPr="0044336A" w:rsidRDefault="003C50AA" w:rsidP="003C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C50AA" w:rsidRPr="007A6B21" w:rsidTr="003C50AA">
        <w:trPr>
          <w:trHeight w:val="420"/>
        </w:trPr>
        <w:tc>
          <w:tcPr>
            <w:tcW w:w="3850" w:type="dxa"/>
            <w:tcBorders>
              <w:top w:val="nil"/>
              <w:bottom w:val="nil"/>
            </w:tcBorders>
          </w:tcPr>
          <w:p w:rsidR="003C50AA" w:rsidRPr="0044336A" w:rsidRDefault="003C50AA" w:rsidP="003C50A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4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ประกันภัยที่รับรู้ใน</w:t>
            </w:r>
            <w:r w:rsidRPr="0044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:rsidR="003C50AA" w:rsidRPr="00A40D8B" w:rsidRDefault="00637D18" w:rsidP="00637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0D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-</w:t>
            </w:r>
          </w:p>
        </w:tc>
        <w:tc>
          <w:tcPr>
            <w:tcW w:w="238" w:type="dxa"/>
          </w:tcPr>
          <w:p w:rsidR="003C50AA" w:rsidRPr="00A40D8B" w:rsidRDefault="003C50AA" w:rsidP="003C50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C50AA" w:rsidRPr="00A40D8B" w:rsidRDefault="00931AA4" w:rsidP="00931AA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40D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(4,280)</w:t>
            </w:r>
          </w:p>
        </w:tc>
        <w:tc>
          <w:tcPr>
            <w:tcW w:w="237" w:type="dxa"/>
          </w:tcPr>
          <w:p w:rsidR="003C50AA" w:rsidRPr="00A40D8B" w:rsidRDefault="003C50AA" w:rsidP="003C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C50AA" w:rsidRPr="00A40D8B" w:rsidRDefault="00637D18" w:rsidP="00637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A40D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 xml:space="preserve">        -</w:t>
            </w:r>
          </w:p>
        </w:tc>
        <w:tc>
          <w:tcPr>
            <w:tcW w:w="237" w:type="dxa"/>
          </w:tcPr>
          <w:p w:rsidR="003C50AA" w:rsidRPr="00A40D8B" w:rsidRDefault="003C50AA" w:rsidP="003C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3C50AA" w:rsidRPr="00A40D8B" w:rsidRDefault="00931AA4" w:rsidP="00931AA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40D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(4,280)</w:t>
            </w:r>
          </w:p>
        </w:tc>
      </w:tr>
    </w:tbl>
    <w:p w:rsidR="00104276" w:rsidRDefault="00104276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A40D8B" w:rsidRPr="00A40D8B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A40D8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:rsidR="00A40D8B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F35517" w:rsidRPr="00F35517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F35517">
        <w:rPr>
          <w:rFonts w:ascii="Angsana New" w:hAnsi="Angsana New" w:hint="cs"/>
          <w:sz w:val="30"/>
          <w:szCs w:val="30"/>
          <w:cs/>
          <w:lang w:val="en-GB"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พ</w:t>
      </w:r>
      <w:r w:rsidRPr="00F35517">
        <w:rPr>
          <w:rFonts w:ascii="Angsana New" w:hAnsi="Angsana New"/>
          <w:sz w:val="30"/>
          <w:szCs w:val="30"/>
          <w:cs/>
          <w:lang w:val="en-GB"/>
        </w:rPr>
        <w:t>.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ศ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. 2541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</w:p>
    <w:p w:rsidR="00F35517" w:rsidRPr="009567B5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F35517" w:rsidRPr="00F35517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F35517">
        <w:rPr>
          <w:rFonts w:ascii="Angsana New" w:hAnsi="Angsana New" w:hint="cs"/>
          <w:sz w:val="30"/>
          <w:szCs w:val="30"/>
          <w:cs/>
          <w:lang w:val="en-GB"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9567B5">
        <w:rPr>
          <w:rFonts w:ascii="Angsana New" w:hAnsi="Angsana New"/>
          <w:sz w:val="30"/>
          <w:szCs w:val="30"/>
          <w:lang w:val="en-GB"/>
        </w:rPr>
        <w:t xml:space="preserve">            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ความเสี่ยงของช่วงชีวิต</w:t>
      </w:r>
      <w:r w:rsidR="00A40D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ความเสี่ยงจากอัตราดอกเบี้ยและความเสี่ยงจากตลาด</w:t>
      </w:r>
      <w:r w:rsidR="00A40D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/>
          <w:sz w:val="30"/>
          <w:szCs w:val="30"/>
          <w:cs/>
          <w:lang w:val="en-GB"/>
        </w:rPr>
        <w:t>(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เงินลงทุน</w:t>
      </w:r>
      <w:r w:rsidRPr="00F35517">
        <w:rPr>
          <w:rFonts w:ascii="Angsana New" w:hAnsi="Angsana New"/>
          <w:sz w:val="30"/>
          <w:szCs w:val="30"/>
          <w:cs/>
          <w:lang w:val="en-GB"/>
        </w:rPr>
        <w:t>)</w:t>
      </w:r>
    </w:p>
    <w:p w:rsidR="00F35517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104276" w:rsidRDefault="00104276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104276" w:rsidRDefault="00104276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F35517" w:rsidRPr="00F35517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F35517">
        <w:rPr>
          <w:rFonts w:ascii="Angsana New" w:hAnsi="Angsana New" w:hint="cs"/>
          <w:sz w:val="30"/>
          <w:szCs w:val="30"/>
          <w:cs/>
          <w:lang w:val="en-GB"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376E23" w:rsidRPr="00F35517" w:rsidRDefault="00376E2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F35517" w:rsidRPr="0044336A" w:rsidTr="00EE14B9">
        <w:trPr>
          <w:trHeight w:val="420"/>
        </w:trPr>
        <w:tc>
          <w:tcPr>
            <w:tcW w:w="3850" w:type="dxa"/>
          </w:tcPr>
          <w:p w:rsidR="00F35517" w:rsidRPr="007A6B21" w:rsidRDefault="00F35517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F35517" w:rsidRPr="0044336A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F35517" w:rsidRPr="0044336A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F35517" w:rsidRPr="0044336A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35517" w:rsidRPr="0044336A" w:rsidTr="00EE14B9">
        <w:trPr>
          <w:trHeight w:val="420"/>
        </w:trPr>
        <w:tc>
          <w:tcPr>
            <w:tcW w:w="3850" w:type="dxa"/>
          </w:tcPr>
          <w:p w:rsidR="00F35517" w:rsidRPr="0044336A" w:rsidRDefault="00F35517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F35517" w:rsidRPr="0044336A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F35517" w:rsidRPr="0044336A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44336A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7" w:type="dxa"/>
          </w:tcPr>
          <w:p w:rsidR="00F35517" w:rsidRPr="0044336A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44336A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F35517" w:rsidRPr="0044336A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5517" w:rsidRPr="0044336A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36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35517" w:rsidRPr="005B3147" w:rsidTr="00EE14B9">
        <w:trPr>
          <w:trHeight w:val="420"/>
        </w:trPr>
        <w:tc>
          <w:tcPr>
            <w:tcW w:w="3850" w:type="dxa"/>
            <w:vAlign w:val="bottom"/>
          </w:tcPr>
          <w:p w:rsidR="00F35517" w:rsidRPr="0044336A" w:rsidRDefault="00F35517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F35517" w:rsidRPr="0044336A" w:rsidRDefault="00F35517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4336A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517" w:rsidRPr="009E6A49" w:rsidTr="00EE14B9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F35517" w:rsidRPr="009E6A49" w:rsidRDefault="00F35517" w:rsidP="00EE14B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9E6A4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E6A49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9E6A4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3" w:type="dxa"/>
          </w:tcPr>
          <w:p w:rsidR="00F35517" w:rsidRPr="009E6A49" w:rsidRDefault="00D65290" w:rsidP="00EC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12</w:t>
            </w:r>
            <w:r w:rsidR="00EC433B">
              <w:rPr>
                <w:rFonts w:ascii="Angsana New" w:hAnsi="Angsana New"/>
                <w:sz w:val="30"/>
                <w:szCs w:val="30"/>
              </w:rPr>
              <w:t>0,401</w:t>
            </w:r>
          </w:p>
        </w:tc>
        <w:tc>
          <w:tcPr>
            <w:tcW w:w="238" w:type="dxa"/>
          </w:tcPr>
          <w:p w:rsidR="00F35517" w:rsidRPr="009E6A49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9E6A49" w:rsidRDefault="007A3B8B" w:rsidP="007A3B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6A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118,917</w:t>
            </w:r>
          </w:p>
        </w:tc>
        <w:tc>
          <w:tcPr>
            <w:tcW w:w="237" w:type="dxa"/>
          </w:tcPr>
          <w:p w:rsidR="00F35517" w:rsidRPr="009E6A49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9E6A49" w:rsidRDefault="0044336A" w:rsidP="009E6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E6A4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114,235</w:t>
            </w:r>
          </w:p>
        </w:tc>
        <w:tc>
          <w:tcPr>
            <w:tcW w:w="237" w:type="dxa"/>
          </w:tcPr>
          <w:p w:rsidR="00F35517" w:rsidRPr="009E6A49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5517" w:rsidRPr="009E6A49" w:rsidRDefault="00DE6CA9" w:rsidP="00A756A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6A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114,49</w:t>
            </w:r>
            <w:r w:rsidR="00A756A4" w:rsidRPr="009E6A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F35517" w:rsidRPr="009E6A49" w:rsidTr="00EE14B9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F35517" w:rsidRPr="009E6A49" w:rsidRDefault="00F35517" w:rsidP="00EE14B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33" w:type="dxa"/>
          </w:tcPr>
          <w:p w:rsidR="00F35517" w:rsidRPr="009E6A49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F35517" w:rsidRPr="009E6A49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9E6A49" w:rsidRDefault="00F35517" w:rsidP="007A3B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:rsidR="00F35517" w:rsidRPr="009E6A49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9E6A49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35517" w:rsidRPr="009E6A49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5517" w:rsidRPr="009E6A49" w:rsidRDefault="00F35517" w:rsidP="00D729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35517" w:rsidRPr="009E6A49" w:rsidTr="00EE14B9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F35517" w:rsidRPr="009E6A49" w:rsidRDefault="00F35517" w:rsidP="00F3551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33" w:type="dxa"/>
          </w:tcPr>
          <w:p w:rsidR="00F35517" w:rsidRPr="009E6A49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F35517" w:rsidRPr="009E6A49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9E6A49" w:rsidRDefault="00F35517" w:rsidP="007A3B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:rsidR="00F35517" w:rsidRPr="009E6A49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9E6A49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F35517" w:rsidRPr="009E6A49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5517" w:rsidRPr="009E6A49" w:rsidRDefault="00F35517" w:rsidP="00D729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35517" w:rsidRPr="009E6A49" w:rsidTr="00D72929">
        <w:trPr>
          <w:trHeight w:val="420"/>
        </w:trPr>
        <w:tc>
          <w:tcPr>
            <w:tcW w:w="3850" w:type="dxa"/>
          </w:tcPr>
          <w:p w:rsidR="00F35517" w:rsidRPr="009E6A49" w:rsidRDefault="00F35517" w:rsidP="00F35517">
            <w:pPr>
              <w:ind w:left="342" w:hanging="34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E6A4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9E6A4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3" w:type="dxa"/>
          </w:tcPr>
          <w:p w:rsidR="00F35517" w:rsidRPr="009E6A49" w:rsidRDefault="009E6A49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21,613</w:t>
            </w:r>
          </w:p>
        </w:tc>
        <w:tc>
          <w:tcPr>
            <w:tcW w:w="238" w:type="dxa"/>
          </w:tcPr>
          <w:p w:rsidR="00F35517" w:rsidRPr="009E6A49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9E6A49" w:rsidRDefault="007A3B8B" w:rsidP="007A3B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6A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22,686</w:t>
            </w:r>
          </w:p>
        </w:tc>
        <w:tc>
          <w:tcPr>
            <w:tcW w:w="237" w:type="dxa"/>
          </w:tcPr>
          <w:p w:rsidR="00F35517" w:rsidRPr="009E6A49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9E6A49" w:rsidRDefault="0044336A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E6A4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19,373</w:t>
            </w:r>
          </w:p>
        </w:tc>
        <w:tc>
          <w:tcPr>
            <w:tcW w:w="237" w:type="dxa"/>
          </w:tcPr>
          <w:p w:rsidR="00F35517" w:rsidRPr="009E6A49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5517" w:rsidRPr="009E6A49" w:rsidRDefault="00D72929" w:rsidP="00D729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6A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20,873</w:t>
            </w:r>
          </w:p>
        </w:tc>
      </w:tr>
      <w:tr w:rsidR="00F35517" w:rsidRPr="009E6A49" w:rsidTr="00D72929">
        <w:trPr>
          <w:trHeight w:val="420"/>
        </w:trPr>
        <w:tc>
          <w:tcPr>
            <w:tcW w:w="3850" w:type="dxa"/>
          </w:tcPr>
          <w:p w:rsidR="00F35517" w:rsidRPr="009E6A49" w:rsidRDefault="00F35517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3" w:type="dxa"/>
          </w:tcPr>
          <w:p w:rsidR="00F35517" w:rsidRPr="009E6A49" w:rsidRDefault="009E6A4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6,878</w:t>
            </w:r>
          </w:p>
        </w:tc>
        <w:tc>
          <w:tcPr>
            <w:tcW w:w="238" w:type="dxa"/>
          </w:tcPr>
          <w:p w:rsidR="00F35517" w:rsidRPr="009E6A49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9E6A49" w:rsidRDefault="007A3B8B" w:rsidP="007A3B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6A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5,038</w:t>
            </w:r>
          </w:p>
        </w:tc>
        <w:tc>
          <w:tcPr>
            <w:tcW w:w="237" w:type="dxa"/>
          </w:tcPr>
          <w:p w:rsidR="00F35517" w:rsidRPr="009E6A49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9E6A49" w:rsidRDefault="0044336A" w:rsidP="009E6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E6A4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</w:t>
            </w:r>
            <w:r w:rsidR="009E6A49" w:rsidRPr="009E6A4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700</w:t>
            </w:r>
          </w:p>
        </w:tc>
        <w:tc>
          <w:tcPr>
            <w:tcW w:w="237" w:type="dxa"/>
          </w:tcPr>
          <w:p w:rsidR="00F35517" w:rsidRPr="009E6A49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5517" w:rsidRPr="009E6A49" w:rsidRDefault="00D72929" w:rsidP="00D729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6A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4,911</w:t>
            </w:r>
          </w:p>
        </w:tc>
      </w:tr>
      <w:tr w:rsidR="00D72929" w:rsidRPr="009E6A49" w:rsidTr="00D72929">
        <w:trPr>
          <w:trHeight w:val="420"/>
        </w:trPr>
        <w:tc>
          <w:tcPr>
            <w:tcW w:w="3850" w:type="dxa"/>
          </w:tcPr>
          <w:p w:rsidR="00D72929" w:rsidRPr="009E6A49" w:rsidRDefault="00D72929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1133" w:type="dxa"/>
          </w:tcPr>
          <w:p w:rsidR="00D72929" w:rsidRPr="009E6A49" w:rsidRDefault="00D7292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D72929" w:rsidRPr="009E6A49" w:rsidRDefault="00D7292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72929" w:rsidRPr="009E6A49" w:rsidRDefault="00D72929" w:rsidP="007A3B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:rsidR="00D72929" w:rsidRPr="009E6A49" w:rsidRDefault="00D7292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D72929" w:rsidRPr="009E6A49" w:rsidRDefault="00D7292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D72929" w:rsidRPr="009E6A49" w:rsidRDefault="00D7292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D72929" w:rsidRPr="009E6A49" w:rsidRDefault="00D72929" w:rsidP="00D729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72929" w:rsidRPr="009E6A49" w:rsidTr="00D72929">
        <w:trPr>
          <w:trHeight w:val="420"/>
        </w:trPr>
        <w:tc>
          <w:tcPr>
            <w:tcW w:w="3850" w:type="dxa"/>
          </w:tcPr>
          <w:p w:rsidR="00D72929" w:rsidRPr="009E6A49" w:rsidRDefault="00D72929" w:rsidP="00D7292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D72929" w:rsidRPr="009E6A49" w:rsidRDefault="00D65290" w:rsidP="00D65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D72929" w:rsidRPr="009E6A49" w:rsidRDefault="00D7292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2929" w:rsidRPr="009E6A49" w:rsidRDefault="007A3B8B" w:rsidP="007A3B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6A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(2,353)</w:t>
            </w:r>
          </w:p>
        </w:tc>
        <w:tc>
          <w:tcPr>
            <w:tcW w:w="237" w:type="dxa"/>
          </w:tcPr>
          <w:p w:rsidR="00D72929" w:rsidRPr="009E6A49" w:rsidRDefault="00D7292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2929" w:rsidRPr="009E6A49" w:rsidRDefault="0044336A" w:rsidP="00443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9E6A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D72929" w:rsidRPr="009E6A49" w:rsidRDefault="00D7292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D72929" w:rsidRPr="009E6A49" w:rsidRDefault="00BE6A96" w:rsidP="00D729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6A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(2,353)</w:t>
            </w:r>
          </w:p>
        </w:tc>
      </w:tr>
      <w:tr w:rsidR="00F35517" w:rsidRPr="005B3147" w:rsidTr="00F35517">
        <w:trPr>
          <w:trHeight w:val="420"/>
        </w:trPr>
        <w:tc>
          <w:tcPr>
            <w:tcW w:w="3850" w:type="dxa"/>
          </w:tcPr>
          <w:p w:rsidR="00F35517" w:rsidRPr="009E6A49" w:rsidRDefault="00F35517" w:rsidP="00EE14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35517" w:rsidRPr="009E6A49" w:rsidRDefault="00EC433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28,491</w:t>
            </w:r>
          </w:p>
        </w:tc>
        <w:tc>
          <w:tcPr>
            <w:tcW w:w="238" w:type="dxa"/>
          </w:tcPr>
          <w:p w:rsidR="00F35517" w:rsidRPr="009E6A49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35517" w:rsidRPr="009E6A49" w:rsidRDefault="007A3B8B" w:rsidP="007A3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A49">
              <w:rPr>
                <w:rFonts w:ascii="Angsana New" w:hAnsi="Angsana New"/>
                <w:b/>
                <w:bCs/>
                <w:sz w:val="30"/>
                <w:szCs w:val="30"/>
              </w:rPr>
              <w:t>25,371</w:t>
            </w:r>
          </w:p>
        </w:tc>
        <w:tc>
          <w:tcPr>
            <w:tcW w:w="237" w:type="dxa"/>
          </w:tcPr>
          <w:p w:rsidR="00F35517" w:rsidRPr="009E6A49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35517" w:rsidRPr="00EC433B" w:rsidRDefault="00EC433B" w:rsidP="0044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C433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26,073</w:t>
            </w:r>
          </w:p>
        </w:tc>
        <w:tc>
          <w:tcPr>
            <w:tcW w:w="237" w:type="dxa"/>
          </w:tcPr>
          <w:p w:rsidR="00F35517" w:rsidRPr="009E6A49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F35517" w:rsidRPr="009E6A49" w:rsidRDefault="007A3B8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E6A4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23,431</w:t>
            </w:r>
          </w:p>
        </w:tc>
      </w:tr>
      <w:tr w:rsidR="00F35517" w:rsidRPr="005B3147" w:rsidTr="00EE14B9">
        <w:trPr>
          <w:trHeight w:val="420"/>
        </w:trPr>
        <w:tc>
          <w:tcPr>
            <w:tcW w:w="3850" w:type="dxa"/>
            <w:vAlign w:val="bottom"/>
          </w:tcPr>
          <w:p w:rsidR="00F35517" w:rsidRPr="005B3147" w:rsidRDefault="00F35517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F35517" w:rsidRPr="005B3147" w:rsidRDefault="00F35517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F35517" w:rsidRPr="00860430" w:rsidTr="00EE14B9">
        <w:trPr>
          <w:trHeight w:val="420"/>
        </w:trPr>
        <w:tc>
          <w:tcPr>
            <w:tcW w:w="3850" w:type="dxa"/>
          </w:tcPr>
          <w:p w:rsidR="00F35517" w:rsidRPr="00860430" w:rsidRDefault="00F35517" w:rsidP="00F35517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604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3" w:type="dxa"/>
          </w:tcPr>
          <w:p w:rsidR="00F35517" w:rsidRPr="00860430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F35517" w:rsidRPr="00860430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860430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F35517" w:rsidRPr="00860430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860430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F35517" w:rsidRPr="00860430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5517" w:rsidRPr="00860430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F35517" w:rsidRPr="00860430" w:rsidTr="00EE14B9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F35517" w:rsidRPr="00860430" w:rsidRDefault="00DE0A0B" w:rsidP="00F3551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="00F35517" w:rsidRPr="008604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จากการประมาณ</w:t>
            </w:r>
            <w:r w:rsidR="00F35517"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  <w:r w:rsidR="00A40D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133" w:type="dxa"/>
          </w:tcPr>
          <w:p w:rsidR="00F35517" w:rsidRPr="00860430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F35517" w:rsidRPr="00860430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860430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F35517" w:rsidRPr="00860430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860430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F35517" w:rsidRPr="00860430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5517" w:rsidRPr="00860430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F35517" w:rsidRPr="00860430" w:rsidTr="00F35517">
        <w:trPr>
          <w:trHeight w:val="420"/>
        </w:trPr>
        <w:tc>
          <w:tcPr>
            <w:tcW w:w="3850" w:type="dxa"/>
            <w:tcBorders>
              <w:top w:val="nil"/>
              <w:bottom w:val="nil"/>
            </w:tcBorders>
          </w:tcPr>
          <w:p w:rsidR="00F35517" w:rsidRPr="00860430" w:rsidRDefault="00F35517" w:rsidP="00F3551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8604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ประกันภัยที่รับรู้ใน</w:t>
            </w: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133" w:type="dxa"/>
          </w:tcPr>
          <w:p w:rsidR="00F35517" w:rsidRPr="00860430" w:rsidRDefault="0044336A" w:rsidP="00443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F35517" w:rsidRPr="00860430" w:rsidRDefault="00F35517" w:rsidP="00F355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860430" w:rsidRDefault="007A3B8B" w:rsidP="007A3B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04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(4,280)</w:t>
            </w:r>
          </w:p>
        </w:tc>
        <w:tc>
          <w:tcPr>
            <w:tcW w:w="237" w:type="dxa"/>
          </w:tcPr>
          <w:p w:rsidR="00F35517" w:rsidRPr="00860430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860430" w:rsidRDefault="0044336A" w:rsidP="00443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F35517" w:rsidRPr="00860430" w:rsidRDefault="00F35517" w:rsidP="00F3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5517" w:rsidRPr="00860430" w:rsidRDefault="00BE6A96" w:rsidP="00BE6A9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04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(4,280)</w:t>
            </w:r>
          </w:p>
        </w:tc>
      </w:tr>
      <w:tr w:rsidR="00F35517" w:rsidRPr="00860430" w:rsidTr="00F35517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F35517" w:rsidRPr="00860430" w:rsidRDefault="00F35517" w:rsidP="00EE14B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33" w:type="dxa"/>
          </w:tcPr>
          <w:p w:rsidR="00F35517" w:rsidRPr="00860430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F35517" w:rsidRPr="00860430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860430" w:rsidRDefault="00F35517" w:rsidP="007A3B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:rsidR="00F35517" w:rsidRPr="00860430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860430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F35517" w:rsidRPr="00860430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5517" w:rsidRPr="00860430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F35517" w:rsidRPr="005B3147" w:rsidTr="00F35517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F35517" w:rsidRPr="00860430" w:rsidRDefault="00F35517" w:rsidP="00EE14B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604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35517" w:rsidRPr="00860430" w:rsidRDefault="0044336A" w:rsidP="009E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(18,89</w:t>
            </w:r>
            <w:r w:rsidR="009E6A49">
              <w:rPr>
                <w:rFonts w:ascii="Angsana New" w:hAnsi="Angsana New"/>
                <w:sz w:val="30"/>
                <w:szCs w:val="30"/>
              </w:rPr>
              <w:t>0</w:t>
            </w:r>
            <w:r w:rsidRPr="008604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:rsidR="00F35517" w:rsidRPr="00860430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5517" w:rsidRPr="00860430" w:rsidRDefault="007A3B8B" w:rsidP="007A3B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04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(19,607)</w:t>
            </w:r>
          </w:p>
        </w:tc>
        <w:tc>
          <w:tcPr>
            <w:tcW w:w="237" w:type="dxa"/>
          </w:tcPr>
          <w:p w:rsidR="00F35517" w:rsidRPr="00860430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5517" w:rsidRPr="00860430" w:rsidRDefault="0044336A" w:rsidP="00443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860430">
              <w:rPr>
                <w:rFonts w:ascii="Angsana New" w:hAnsi="Angsana New"/>
                <w:sz w:val="30"/>
                <w:szCs w:val="30"/>
              </w:rPr>
              <w:t>(18,737)</w:t>
            </w:r>
          </w:p>
        </w:tc>
        <w:tc>
          <w:tcPr>
            <w:tcW w:w="237" w:type="dxa"/>
          </w:tcPr>
          <w:p w:rsidR="00F35517" w:rsidRPr="00860430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35517" w:rsidRPr="0044336A" w:rsidRDefault="00BE6A96" w:rsidP="00A756A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04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(19,409)</w:t>
            </w:r>
          </w:p>
        </w:tc>
      </w:tr>
      <w:tr w:rsidR="00F35517" w:rsidRPr="005B3147" w:rsidTr="00F35517">
        <w:trPr>
          <w:trHeight w:val="420"/>
        </w:trPr>
        <w:tc>
          <w:tcPr>
            <w:tcW w:w="3850" w:type="dxa"/>
            <w:tcBorders>
              <w:bottom w:val="nil"/>
            </w:tcBorders>
          </w:tcPr>
          <w:p w:rsidR="00F35517" w:rsidRPr="005B3147" w:rsidRDefault="00F35517" w:rsidP="00EE14B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35517" w:rsidRPr="005B3147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:rsidR="00F35517" w:rsidRPr="005B3147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35517" w:rsidRPr="005B3147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:rsidR="00F35517" w:rsidRPr="005B3147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35517" w:rsidRPr="005B3147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37" w:type="dxa"/>
          </w:tcPr>
          <w:p w:rsidR="00F35517" w:rsidRPr="005B3147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F35517" w:rsidRPr="005B3147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</w:tr>
      <w:tr w:rsidR="00F35517" w:rsidRPr="00F35517" w:rsidTr="00EE14B9">
        <w:trPr>
          <w:trHeight w:val="420"/>
        </w:trPr>
        <w:tc>
          <w:tcPr>
            <w:tcW w:w="3850" w:type="dxa"/>
            <w:tcBorders>
              <w:top w:val="nil"/>
              <w:bottom w:val="nil"/>
            </w:tcBorders>
          </w:tcPr>
          <w:p w:rsidR="00F35517" w:rsidRPr="009E6A49" w:rsidRDefault="00F35517" w:rsidP="00EE14B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6A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E6A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9E6A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:rsidR="00F35517" w:rsidRPr="009E6A49" w:rsidRDefault="0044336A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A49">
              <w:rPr>
                <w:rFonts w:ascii="Angsana New" w:hAnsi="Angsana New"/>
                <w:b/>
                <w:bCs/>
                <w:sz w:val="30"/>
                <w:szCs w:val="30"/>
              </w:rPr>
              <w:t>130,002</w:t>
            </w:r>
          </w:p>
        </w:tc>
        <w:tc>
          <w:tcPr>
            <w:tcW w:w="238" w:type="dxa"/>
          </w:tcPr>
          <w:p w:rsidR="00F35517" w:rsidRPr="009E6A49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35517" w:rsidRPr="009E6A49" w:rsidRDefault="007A3B8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A49">
              <w:rPr>
                <w:rFonts w:ascii="Angsana New" w:hAnsi="Angsana New"/>
                <w:b/>
                <w:bCs/>
                <w:sz w:val="30"/>
                <w:szCs w:val="30"/>
              </w:rPr>
              <w:t>120,401</w:t>
            </w:r>
          </w:p>
        </w:tc>
        <w:tc>
          <w:tcPr>
            <w:tcW w:w="237" w:type="dxa"/>
          </w:tcPr>
          <w:p w:rsidR="00F35517" w:rsidRPr="009E6A49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35517" w:rsidRPr="009E6A49" w:rsidRDefault="0044336A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E6A4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121,571</w:t>
            </w:r>
          </w:p>
        </w:tc>
        <w:tc>
          <w:tcPr>
            <w:tcW w:w="237" w:type="dxa"/>
          </w:tcPr>
          <w:p w:rsidR="00F35517" w:rsidRPr="009E6A49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F35517" w:rsidRPr="009E6A49" w:rsidRDefault="00DE0A0B" w:rsidP="00A756A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E6A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114,23</w:t>
            </w:r>
            <w:r w:rsidR="00A756A4" w:rsidRPr="009E6A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:rsidR="00482624" w:rsidRPr="00CA3F06" w:rsidRDefault="00482624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482624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F35517">
        <w:rPr>
          <w:rFonts w:ascii="Angsana New" w:hAnsi="Angsana New"/>
          <w:sz w:val="30"/>
          <w:szCs w:val="30"/>
          <w:cs/>
          <w:lang w:val="en-GB"/>
        </w:rPr>
        <w:t>กำไรจากการประมาณการตามหลักคณิตศาสตร์ประกันภัยที่</w:t>
      </w:r>
      <w:r w:rsidR="00A40D8B">
        <w:rPr>
          <w:rFonts w:ascii="Angsana New" w:hAnsi="Angsana New"/>
          <w:sz w:val="30"/>
          <w:szCs w:val="30"/>
          <w:cs/>
          <w:lang w:val="en-GB"/>
        </w:rPr>
        <w:t>รับรู้ในกำไรขาดทุนเบ็ดเสร็จอื่น</w:t>
      </w:r>
      <w:r w:rsidRPr="00F35517">
        <w:rPr>
          <w:rFonts w:ascii="Angsana New" w:hAnsi="Angsana New"/>
          <w:sz w:val="30"/>
          <w:szCs w:val="30"/>
          <w:cs/>
          <w:lang w:val="en-GB"/>
        </w:rPr>
        <w:t>เกิดขึ้นจาก</w:t>
      </w:r>
    </w:p>
    <w:p w:rsidR="00482624" w:rsidRPr="00CA3F06" w:rsidRDefault="00482624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F35517" w:rsidRPr="007945F3" w:rsidTr="00EE14B9">
        <w:trPr>
          <w:trHeight w:val="420"/>
        </w:trPr>
        <w:tc>
          <w:tcPr>
            <w:tcW w:w="3850" w:type="dxa"/>
          </w:tcPr>
          <w:p w:rsidR="00F35517" w:rsidRPr="007A6B21" w:rsidRDefault="00F35517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F35517" w:rsidRPr="007945F3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F35517" w:rsidRPr="007945F3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F35517" w:rsidRPr="007945F3" w:rsidRDefault="00F35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35517" w:rsidRPr="007945F3" w:rsidTr="00EE14B9">
        <w:trPr>
          <w:trHeight w:val="420"/>
        </w:trPr>
        <w:tc>
          <w:tcPr>
            <w:tcW w:w="3850" w:type="dxa"/>
          </w:tcPr>
          <w:p w:rsidR="00F35517" w:rsidRPr="007945F3" w:rsidRDefault="00F35517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F35517" w:rsidRPr="007945F3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F35517" w:rsidRPr="007945F3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7945F3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7" w:type="dxa"/>
          </w:tcPr>
          <w:p w:rsidR="00F35517" w:rsidRPr="007945F3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35517" w:rsidRPr="007945F3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F35517" w:rsidRPr="007945F3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F35517" w:rsidRPr="007945F3" w:rsidRDefault="00F35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35517" w:rsidRPr="007945F3" w:rsidTr="00EE14B9">
        <w:trPr>
          <w:trHeight w:val="420"/>
        </w:trPr>
        <w:tc>
          <w:tcPr>
            <w:tcW w:w="3850" w:type="dxa"/>
            <w:vAlign w:val="bottom"/>
          </w:tcPr>
          <w:p w:rsidR="00F35517" w:rsidRPr="007945F3" w:rsidRDefault="00F35517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F35517" w:rsidRPr="007945F3" w:rsidRDefault="00F35517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45F3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4D95" w:rsidRPr="007945F3" w:rsidTr="00F35517">
        <w:trPr>
          <w:trHeight w:val="420"/>
        </w:trPr>
        <w:tc>
          <w:tcPr>
            <w:tcW w:w="3850" w:type="dxa"/>
          </w:tcPr>
          <w:p w:rsidR="00394D95" w:rsidRPr="007945F3" w:rsidRDefault="00394D95" w:rsidP="00394D9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33" w:type="dxa"/>
          </w:tcPr>
          <w:p w:rsidR="00394D95" w:rsidRPr="007945F3" w:rsidRDefault="007945F3" w:rsidP="00794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394D95" w:rsidRPr="007945F3" w:rsidRDefault="00394D95" w:rsidP="00394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94D95" w:rsidRPr="007945F3" w:rsidRDefault="00053F4C" w:rsidP="00053F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(4,975</w:t>
            </w:r>
            <w:r w:rsidR="00394D95" w:rsidRPr="007945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:rsidR="00394D95" w:rsidRPr="007945F3" w:rsidRDefault="00394D95" w:rsidP="00394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94D95" w:rsidRPr="007945F3" w:rsidRDefault="007945F3" w:rsidP="00794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94D95" w:rsidRPr="007945F3" w:rsidRDefault="00394D95" w:rsidP="00394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94D95" w:rsidRPr="007945F3" w:rsidRDefault="00053F4C" w:rsidP="00053F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(4,975</w:t>
            </w:r>
            <w:r w:rsidR="00394D95" w:rsidRPr="007945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94D95" w:rsidRPr="007945F3" w:rsidTr="00EE14B9">
        <w:trPr>
          <w:trHeight w:val="420"/>
        </w:trPr>
        <w:tc>
          <w:tcPr>
            <w:tcW w:w="3850" w:type="dxa"/>
          </w:tcPr>
          <w:p w:rsidR="00394D95" w:rsidRPr="007945F3" w:rsidRDefault="00394D95" w:rsidP="00394D9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33" w:type="dxa"/>
          </w:tcPr>
          <w:p w:rsidR="00394D95" w:rsidRPr="007945F3" w:rsidRDefault="007945F3" w:rsidP="00794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394D95" w:rsidRPr="007945F3" w:rsidRDefault="00394D95" w:rsidP="00394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94D95" w:rsidRPr="007945F3" w:rsidRDefault="00394D95" w:rsidP="00394D9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5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10,329</w:t>
            </w:r>
          </w:p>
        </w:tc>
        <w:tc>
          <w:tcPr>
            <w:tcW w:w="237" w:type="dxa"/>
          </w:tcPr>
          <w:p w:rsidR="00394D95" w:rsidRPr="007945F3" w:rsidRDefault="00394D95" w:rsidP="00394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94D95" w:rsidRPr="007945F3" w:rsidRDefault="007945F3" w:rsidP="00794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94D95" w:rsidRPr="007945F3" w:rsidRDefault="00394D95" w:rsidP="00394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94D95" w:rsidRPr="007945F3" w:rsidRDefault="00394D95" w:rsidP="00394D9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5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10,329</w:t>
            </w:r>
          </w:p>
        </w:tc>
      </w:tr>
      <w:tr w:rsidR="00394D95" w:rsidRPr="007945F3" w:rsidTr="00F35517">
        <w:trPr>
          <w:trHeight w:val="420"/>
        </w:trPr>
        <w:tc>
          <w:tcPr>
            <w:tcW w:w="3850" w:type="dxa"/>
          </w:tcPr>
          <w:p w:rsidR="00394D95" w:rsidRPr="007945F3" w:rsidRDefault="00394D95" w:rsidP="00394D9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4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94D95" w:rsidRPr="007945F3" w:rsidRDefault="007945F3" w:rsidP="00794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394D95" w:rsidRPr="007945F3" w:rsidRDefault="00394D95" w:rsidP="00394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4D95" w:rsidRPr="007945F3" w:rsidRDefault="00394D95" w:rsidP="00394D9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5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(11,987)</w:t>
            </w:r>
          </w:p>
        </w:tc>
        <w:tc>
          <w:tcPr>
            <w:tcW w:w="237" w:type="dxa"/>
          </w:tcPr>
          <w:p w:rsidR="00394D95" w:rsidRPr="007945F3" w:rsidRDefault="00394D95" w:rsidP="00394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4D95" w:rsidRPr="007945F3" w:rsidRDefault="007945F3" w:rsidP="00794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  <w:r w:rsidRPr="007945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94D95" w:rsidRPr="007945F3" w:rsidRDefault="00394D95" w:rsidP="00394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394D95" w:rsidRPr="007945F3" w:rsidRDefault="00394D95" w:rsidP="00394D9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5F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(11,987)</w:t>
            </w:r>
          </w:p>
        </w:tc>
      </w:tr>
      <w:tr w:rsidR="00394D95" w:rsidRPr="00F35517" w:rsidTr="00F35517">
        <w:trPr>
          <w:trHeight w:val="420"/>
        </w:trPr>
        <w:tc>
          <w:tcPr>
            <w:tcW w:w="3850" w:type="dxa"/>
            <w:tcBorders>
              <w:top w:val="nil"/>
              <w:bottom w:val="nil"/>
            </w:tcBorders>
          </w:tcPr>
          <w:p w:rsidR="00394D95" w:rsidRPr="007945F3" w:rsidRDefault="00394D95" w:rsidP="00394D9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45F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394D95" w:rsidRPr="007945F3" w:rsidRDefault="007945F3" w:rsidP="00794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5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394D95" w:rsidRPr="007945F3" w:rsidRDefault="00394D95" w:rsidP="00394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94D95" w:rsidRPr="007945F3" w:rsidRDefault="00394D95" w:rsidP="00394D9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45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(6,633)</w:t>
            </w:r>
          </w:p>
        </w:tc>
        <w:tc>
          <w:tcPr>
            <w:tcW w:w="237" w:type="dxa"/>
          </w:tcPr>
          <w:p w:rsidR="00394D95" w:rsidRPr="007945F3" w:rsidRDefault="00394D95" w:rsidP="00394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94D95" w:rsidRPr="007945F3" w:rsidRDefault="007945F3" w:rsidP="00794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5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94D95" w:rsidRPr="007945F3" w:rsidRDefault="00394D95" w:rsidP="00394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394D95" w:rsidRPr="007945F3" w:rsidRDefault="00394D95" w:rsidP="00394D9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45F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(6,633)</w:t>
            </w:r>
          </w:p>
        </w:tc>
      </w:tr>
    </w:tbl>
    <w:p w:rsidR="00692A89" w:rsidRDefault="00692A89" w:rsidP="00CA3F06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:rsidR="00CA3F06" w:rsidRPr="00CA3F06" w:rsidRDefault="00CA3F06" w:rsidP="00CA3F06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A3F0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ข้อสมมติในการประมาณการตามหลักคณิตศาสตร์ประกันภัย</w:t>
      </w:r>
    </w:p>
    <w:p w:rsidR="00CA3F06" w:rsidRPr="00CA3F06" w:rsidRDefault="00CA3F06" w:rsidP="00CA3F06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CA3F06" w:rsidRPr="00CA3F06" w:rsidRDefault="00CA3F06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CA3F06">
        <w:rPr>
          <w:rFonts w:ascii="Angsana New" w:hAnsi="Angsana New" w:hint="cs"/>
          <w:sz w:val="30"/>
          <w:szCs w:val="30"/>
          <w:cs/>
          <w:lang w:val="en-GB"/>
        </w:rPr>
        <w:t>ข้อสมมติหลักในการประมาณการตามหลักคณิตศาสตร์ประกันภัย</w:t>
      </w:r>
      <w:r w:rsidRPr="00CA3F0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A3F06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CA3F0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A3F06">
        <w:rPr>
          <w:rFonts w:ascii="Angsana New" w:hAnsi="Angsana New" w:hint="cs"/>
          <w:sz w:val="30"/>
          <w:szCs w:val="30"/>
          <w:cs/>
          <w:lang w:val="en-GB"/>
        </w:rPr>
        <w:t>วันที่รายงาน</w:t>
      </w:r>
      <w:r w:rsidRPr="00CA3F06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CA3F06">
        <w:rPr>
          <w:rFonts w:ascii="Angsana New" w:hAnsi="Angsana New" w:hint="cs"/>
          <w:sz w:val="30"/>
          <w:szCs w:val="30"/>
          <w:cs/>
          <w:lang w:val="en-GB"/>
        </w:rPr>
        <w:t>แสดงโดยวิธีถัวเฉลี่ยถ่วงน้ำหนัก</w:t>
      </w:r>
      <w:r w:rsidRPr="00CA3F06">
        <w:rPr>
          <w:rFonts w:ascii="Angsana New" w:hAnsi="Angsana New"/>
          <w:sz w:val="30"/>
          <w:szCs w:val="30"/>
          <w:cs/>
          <w:lang w:val="en-GB"/>
        </w:rPr>
        <w:t xml:space="preserve">) </w:t>
      </w:r>
      <w:r w:rsidRPr="00CA3F06"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</w:p>
    <w:p w:rsidR="00482624" w:rsidRPr="00CA3F06" w:rsidRDefault="00482624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CA3F06" w:rsidRPr="00C55E48" w:rsidTr="00EE14B9">
        <w:trPr>
          <w:trHeight w:val="420"/>
        </w:trPr>
        <w:tc>
          <w:tcPr>
            <w:tcW w:w="3850" w:type="dxa"/>
          </w:tcPr>
          <w:p w:rsidR="00CA3F06" w:rsidRPr="007A6B21" w:rsidRDefault="00CA3F0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A3F06" w:rsidRPr="00C55E48" w:rsidTr="00EE14B9">
        <w:trPr>
          <w:trHeight w:val="420"/>
        </w:trPr>
        <w:tc>
          <w:tcPr>
            <w:tcW w:w="3850" w:type="dxa"/>
          </w:tcPr>
          <w:p w:rsidR="00CA3F06" w:rsidRPr="00C55E48" w:rsidRDefault="00CA3F0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CA3F06" w:rsidRPr="00C55E48" w:rsidRDefault="00CA3F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CA3F06" w:rsidRPr="00C55E48" w:rsidRDefault="00CA3F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A3F06" w:rsidRPr="00C55E48" w:rsidRDefault="00CA3F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7" w:type="dxa"/>
          </w:tcPr>
          <w:p w:rsidR="00CA3F06" w:rsidRPr="00C55E48" w:rsidRDefault="00CA3F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A3F06" w:rsidRPr="00C55E48" w:rsidRDefault="00CA3F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CA3F06" w:rsidRPr="00C55E48" w:rsidRDefault="00CA3F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CA3F06" w:rsidRPr="00C55E48" w:rsidRDefault="00CA3F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A3F06" w:rsidRPr="00C55E48" w:rsidTr="00EE14B9">
        <w:trPr>
          <w:trHeight w:val="420"/>
        </w:trPr>
        <w:tc>
          <w:tcPr>
            <w:tcW w:w="3850" w:type="dxa"/>
            <w:vAlign w:val="bottom"/>
          </w:tcPr>
          <w:p w:rsidR="00CA3F06" w:rsidRPr="00C55E48" w:rsidRDefault="00CA3F06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CA3F06" w:rsidRPr="00C55E48" w:rsidRDefault="00CA3F06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5E4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22AB" w:rsidRPr="00C55E48" w:rsidTr="00EE14B9">
        <w:trPr>
          <w:trHeight w:val="420"/>
        </w:trPr>
        <w:tc>
          <w:tcPr>
            <w:tcW w:w="3850" w:type="dxa"/>
          </w:tcPr>
          <w:p w:rsidR="00E622AB" w:rsidRPr="00C55E48" w:rsidRDefault="00E622AB" w:rsidP="00E622AB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5E4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33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2.23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- 2.92</w:t>
            </w:r>
          </w:p>
        </w:tc>
        <w:tc>
          <w:tcPr>
            <w:tcW w:w="238" w:type="dxa"/>
          </w:tcPr>
          <w:p w:rsidR="00E622AB" w:rsidRPr="00C55E48" w:rsidRDefault="00E622AB" w:rsidP="00E6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2.12 - 2.92</w:t>
            </w:r>
          </w:p>
        </w:tc>
        <w:tc>
          <w:tcPr>
            <w:tcW w:w="237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2.23</w:t>
            </w:r>
          </w:p>
        </w:tc>
        <w:tc>
          <w:tcPr>
            <w:tcW w:w="237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2.12</w:t>
            </w:r>
          </w:p>
        </w:tc>
      </w:tr>
      <w:tr w:rsidR="00E622AB" w:rsidRPr="00C55E48" w:rsidTr="00CA3F06">
        <w:trPr>
          <w:trHeight w:val="420"/>
        </w:trPr>
        <w:tc>
          <w:tcPr>
            <w:tcW w:w="3850" w:type="dxa"/>
          </w:tcPr>
          <w:p w:rsidR="00E622AB" w:rsidRPr="00C55E48" w:rsidRDefault="00E622AB" w:rsidP="00E622AB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5E4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3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8" w:type="dxa"/>
          </w:tcPr>
          <w:p w:rsidR="00E622AB" w:rsidRPr="00C55E48" w:rsidRDefault="00E622AB" w:rsidP="00E6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7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7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</w:tr>
      <w:tr w:rsidR="00E622AB" w:rsidRPr="004516DC" w:rsidTr="00CA3F06">
        <w:trPr>
          <w:trHeight w:val="420"/>
        </w:trPr>
        <w:tc>
          <w:tcPr>
            <w:tcW w:w="3850" w:type="dxa"/>
          </w:tcPr>
          <w:p w:rsidR="00E622AB" w:rsidRPr="00C55E48" w:rsidRDefault="00E622AB" w:rsidP="00E622A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5E48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33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34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8" w:type="dxa"/>
          </w:tcPr>
          <w:p w:rsidR="00E622AB" w:rsidRPr="00C55E48" w:rsidRDefault="00E622AB" w:rsidP="00E6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0.00 - 34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7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34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7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E622AB" w:rsidRPr="00C55E48" w:rsidRDefault="00E622AB" w:rsidP="00E6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34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</w:tr>
    </w:tbl>
    <w:p w:rsidR="00DC0517" w:rsidRPr="004C087F" w:rsidRDefault="00DC0517" w:rsidP="00CA3F06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CA3F06" w:rsidRPr="00CA3F06" w:rsidRDefault="00CA3F06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CA3F06">
        <w:rPr>
          <w:rFonts w:ascii="Angsana New" w:hAnsi="Angsana New" w:hint="cs"/>
          <w:sz w:val="30"/>
          <w:szCs w:val="30"/>
          <w:cs/>
          <w:lang w:val="en-GB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9919FC" w:rsidRPr="00A40D8B" w:rsidRDefault="00A40D8B" w:rsidP="00921C5D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  <w:lang w:val="en-GB"/>
        </w:rPr>
      </w:pPr>
      <w:r w:rsidRPr="00A40D8B">
        <w:rPr>
          <w:rFonts w:ascii="Angsana New" w:hAnsi="Angsana New" w:hint="cs"/>
          <w:sz w:val="30"/>
          <w:szCs w:val="30"/>
          <w:cs/>
          <w:lang w:val="en-GB"/>
        </w:rPr>
        <w:t xml:space="preserve">   </w:t>
      </w:r>
    </w:p>
    <w:p w:rsidR="00A40D8B" w:rsidRPr="00DC64FD" w:rsidRDefault="00A40D8B" w:rsidP="00921C5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ณ วันที่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31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ธันวาคม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2560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ระยะเวลาถัวเฉลี่ยถ่วงน้ำหนักของภาระผูกพันผลประโยชน์ที่กำหนดไว้เป็น</w:t>
      </w:r>
      <w:r w:rsidR="00DC64FD"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="00DC64FD" w:rsidRPr="00DC64FD">
        <w:rPr>
          <w:rFonts w:ascii="Angsana New" w:hAnsi="Angsana New"/>
          <w:spacing w:val="-6"/>
          <w:sz w:val="30"/>
          <w:szCs w:val="30"/>
        </w:rPr>
        <w:t xml:space="preserve">8.16 - 11.33 </w:t>
      </w:r>
      <w:r w:rsidR="00DC64FD" w:rsidRPr="00DC64FD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DC64FD">
        <w:rPr>
          <w:rFonts w:ascii="Angsana New" w:hAnsi="Angsana New" w:hint="cs"/>
          <w:sz w:val="30"/>
          <w:szCs w:val="30"/>
          <w:cs/>
        </w:rPr>
        <w:t xml:space="preserve"> </w:t>
      </w:r>
      <w:r w:rsidR="00DC64FD" w:rsidRPr="00DC64FD">
        <w:rPr>
          <w:rFonts w:ascii="Angsana New" w:hAnsi="Angsana New"/>
          <w:i/>
          <w:iCs/>
          <w:sz w:val="30"/>
          <w:szCs w:val="30"/>
        </w:rPr>
        <w:t>(2559:</w:t>
      </w:r>
      <w:r w:rsidR="00DC64FD">
        <w:rPr>
          <w:rFonts w:ascii="Angsana New" w:hAnsi="Angsana New"/>
          <w:sz w:val="24"/>
          <w:szCs w:val="24"/>
          <w:lang w:val="en-GB"/>
        </w:rPr>
        <w:t xml:space="preserve"> </w:t>
      </w:r>
      <w:r w:rsidR="00DC64FD" w:rsidRPr="00DC64FD">
        <w:rPr>
          <w:rFonts w:ascii="Angsana New" w:hAnsi="Angsana New"/>
          <w:i/>
          <w:iCs/>
          <w:sz w:val="30"/>
          <w:szCs w:val="30"/>
          <w:lang w:val="en-GB"/>
        </w:rPr>
        <w:t xml:space="preserve">8.97 - 11.33 </w:t>
      </w:r>
      <w:r w:rsidR="00DC64FD" w:rsidRPr="00DC64FD">
        <w:rPr>
          <w:rFonts w:ascii="Angsana New" w:hAnsi="Angsana New" w:hint="cs"/>
          <w:i/>
          <w:iCs/>
          <w:sz w:val="30"/>
          <w:szCs w:val="30"/>
          <w:cs/>
          <w:lang w:val="en-GB"/>
        </w:rPr>
        <w:t>ปี</w:t>
      </w:r>
      <w:r w:rsidR="00DC64FD" w:rsidRPr="00DC64FD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DC64FD" w:rsidRPr="00DC64FD">
        <w:rPr>
          <w:rFonts w:ascii="Angsana New" w:hAnsi="Angsana New"/>
          <w:sz w:val="30"/>
          <w:szCs w:val="30"/>
          <w:lang w:val="en-GB"/>
        </w:rPr>
        <w:t xml:space="preserve"> </w:t>
      </w:r>
    </w:p>
    <w:p w:rsidR="00A40D8B" w:rsidRPr="00A40D8B" w:rsidRDefault="00A40D8B" w:rsidP="00921C5D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921C5D" w:rsidRDefault="00921C5D" w:rsidP="00921C5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00E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921C5D" w:rsidRPr="004C087F" w:rsidRDefault="00921C5D" w:rsidP="00921C5D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921C5D" w:rsidRPr="00BA63FC" w:rsidRDefault="00921C5D" w:rsidP="00921C5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A63FC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BA63FC">
        <w:rPr>
          <w:rFonts w:ascii="Angsana New" w:hAnsi="Angsana New"/>
          <w:sz w:val="30"/>
          <w:szCs w:val="30"/>
          <w:cs/>
        </w:rPr>
        <w:t xml:space="preserve"> </w:t>
      </w:r>
      <w:r w:rsidRPr="00BA63FC">
        <w:rPr>
          <w:rFonts w:ascii="Angsana New" w:hAnsi="Angsana New" w:hint="cs"/>
          <w:sz w:val="30"/>
          <w:szCs w:val="30"/>
          <w:cs/>
        </w:rPr>
        <w:t>ณ</w:t>
      </w:r>
      <w:r w:rsidRPr="00BA63FC">
        <w:rPr>
          <w:rFonts w:ascii="Angsana New" w:hAnsi="Angsana New"/>
          <w:sz w:val="30"/>
          <w:szCs w:val="30"/>
          <w:cs/>
        </w:rPr>
        <w:t xml:space="preserve"> </w:t>
      </w:r>
      <w:r w:rsidRPr="00BA63FC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BA63FC">
        <w:rPr>
          <w:rFonts w:ascii="Angsana New" w:hAnsi="Angsana New"/>
          <w:sz w:val="30"/>
          <w:szCs w:val="30"/>
          <w:cs/>
        </w:rPr>
        <w:t xml:space="preserve"> </w:t>
      </w:r>
      <w:r w:rsidRPr="00BA63FC">
        <w:rPr>
          <w:rFonts w:ascii="Angsana New" w:hAnsi="Angsana New" w:hint="cs"/>
          <w:sz w:val="30"/>
          <w:szCs w:val="30"/>
          <w:cs/>
        </w:rPr>
        <w:t>โดยถือว่าข้อสมมติอื่นๆ</w:t>
      </w:r>
      <w:r w:rsidRPr="00BA63FC">
        <w:rPr>
          <w:rFonts w:ascii="Angsana New" w:hAnsi="Angsana New"/>
          <w:sz w:val="30"/>
          <w:szCs w:val="30"/>
          <w:cs/>
        </w:rPr>
        <w:t xml:space="preserve"> </w:t>
      </w:r>
      <w:r w:rsidRPr="00BA63FC">
        <w:rPr>
          <w:rFonts w:ascii="Angsana New" w:hAnsi="Angsana New" w:hint="cs"/>
          <w:sz w:val="30"/>
          <w:szCs w:val="30"/>
          <w:cs/>
        </w:rPr>
        <w:t>คงที่</w:t>
      </w:r>
      <w:r w:rsidRPr="00BA63FC">
        <w:rPr>
          <w:rFonts w:ascii="Angsana New" w:hAnsi="Angsana New"/>
          <w:sz w:val="30"/>
          <w:szCs w:val="30"/>
          <w:cs/>
        </w:rPr>
        <w:t xml:space="preserve"> </w:t>
      </w:r>
      <w:r w:rsidRPr="00BA63FC"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จะมีผลกระทบต่อภาระผูกพันของโครงการผลประโยชน์เป็นจำนวนเงินดังต่อไปนี้</w:t>
      </w:r>
    </w:p>
    <w:p w:rsidR="00CA3F06" w:rsidRPr="004C087F" w:rsidRDefault="00CA3F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33"/>
        <w:gridCol w:w="238"/>
        <w:gridCol w:w="1134"/>
        <w:gridCol w:w="237"/>
        <w:gridCol w:w="1134"/>
        <w:gridCol w:w="237"/>
        <w:gridCol w:w="1132"/>
      </w:tblGrid>
      <w:tr w:rsidR="00921C5D" w:rsidRPr="009C0BEB" w:rsidTr="00921C5D">
        <w:trPr>
          <w:trHeight w:val="420"/>
        </w:trPr>
        <w:tc>
          <w:tcPr>
            <w:tcW w:w="3978" w:type="dxa"/>
          </w:tcPr>
          <w:p w:rsidR="00921C5D" w:rsidRPr="00E52A5F" w:rsidRDefault="00921C5D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:rsidR="00921C5D" w:rsidRPr="009C0BEB" w:rsidRDefault="00921C5D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  <w:shd w:val="clear" w:color="auto" w:fill="auto"/>
          </w:tcPr>
          <w:p w:rsidR="00921C5D" w:rsidRPr="009C0BEB" w:rsidRDefault="00921C5D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shd w:val="clear" w:color="auto" w:fill="auto"/>
          </w:tcPr>
          <w:p w:rsidR="00921C5D" w:rsidRPr="009C0BEB" w:rsidRDefault="00921C5D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21C5D" w:rsidRPr="009C0BEB" w:rsidTr="00921C5D">
        <w:trPr>
          <w:trHeight w:val="420"/>
        </w:trPr>
        <w:tc>
          <w:tcPr>
            <w:tcW w:w="3978" w:type="dxa"/>
          </w:tcPr>
          <w:p w:rsidR="00921C5D" w:rsidRPr="009C0BEB" w:rsidRDefault="00921C5D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921C5D" w:rsidRPr="009C0BEB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BE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C52B57" w:rsidRPr="005B3147" w:rsidTr="00EE14B9">
        <w:trPr>
          <w:trHeight w:val="420"/>
        </w:trPr>
        <w:tc>
          <w:tcPr>
            <w:tcW w:w="3978" w:type="dxa"/>
            <w:vAlign w:val="bottom"/>
          </w:tcPr>
          <w:p w:rsidR="00C52B57" w:rsidRPr="009C0BEB" w:rsidRDefault="00C52B57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:rsidR="00C52B57" w:rsidRPr="009C0BEB" w:rsidRDefault="00C52B57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0BE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931" w:rsidRPr="00E16BEF" w:rsidTr="00921C5D">
        <w:trPr>
          <w:trHeight w:val="420"/>
        </w:trPr>
        <w:tc>
          <w:tcPr>
            <w:tcW w:w="3978" w:type="dxa"/>
          </w:tcPr>
          <w:p w:rsidR="00C03931" w:rsidRPr="00E16BEF" w:rsidRDefault="00C03931" w:rsidP="00C0393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วันที่ 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6BEF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C03931" w:rsidRPr="00E16BEF" w:rsidRDefault="00C03931" w:rsidP="00C03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C03931" w:rsidRPr="00E16BEF" w:rsidRDefault="00C03931" w:rsidP="00C0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03931" w:rsidRPr="00E16BEF" w:rsidRDefault="00C03931" w:rsidP="00C03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C03931" w:rsidRPr="00E16BEF" w:rsidRDefault="00C03931" w:rsidP="00C0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03931" w:rsidRPr="00E16BEF" w:rsidRDefault="00C03931" w:rsidP="00C03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C03931" w:rsidRPr="00E16BEF" w:rsidRDefault="00C03931" w:rsidP="00C0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C03931" w:rsidRPr="00E16BEF" w:rsidRDefault="00C03931" w:rsidP="00C039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21C5D" w:rsidRPr="00E16BEF" w:rsidTr="00921C5D">
        <w:trPr>
          <w:trHeight w:val="420"/>
        </w:trPr>
        <w:tc>
          <w:tcPr>
            <w:tcW w:w="3978" w:type="dxa"/>
          </w:tcPr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E16BEF">
              <w:rPr>
                <w:rFonts w:ascii="Angsana New" w:hAnsi="Angsana New"/>
                <w:sz w:val="30"/>
                <w:szCs w:val="30"/>
              </w:rPr>
              <w:t>1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21C5D" w:rsidRPr="00E16BEF" w:rsidRDefault="00E16BE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(7,711)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21C5D" w:rsidRPr="00E16BEF" w:rsidRDefault="00E16BE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8,736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21C5D" w:rsidRPr="00E16BEF" w:rsidRDefault="00ED3D26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(7,080)</w:t>
            </w:r>
          </w:p>
        </w:tc>
        <w:tc>
          <w:tcPr>
            <w:tcW w:w="237" w:type="dxa"/>
            <w:vAlign w:val="bottom"/>
          </w:tcPr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921C5D" w:rsidRPr="00E16BEF" w:rsidRDefault="00ED3D26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8,020</w:t>
            </w:r>
          </w:p>
        </w:tc>
      </w:tr>
      <w:tr w:rsidR="00921C5D" w:rsidRPr="00E16BEF" w:rsidTr="00921C5D">
        <w:trPr>
          <w:trHeight w:val="420"/>
        </w:trPr>
        <w:tc>
          <w:tcPr>
            <w:tcW w:w="3978" w:type="dxa"/>
          </w:tcPr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16BEF">
              <w:rPr>
                <w:rFonts w:ascii="Angsana New" w:hAnsi="Angsana New"/>
                <w:sz w:val="30"/>
                <w:szCs w:val="30"/>
              </w:rPr>
              <w:t>1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921C5D" w:rsidRPr="00E16BEF" w:rsidRDefault="00E16BE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9,572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21C5D" w:rsidRPr="00E16BEF" w:rsidRDefault="00E16BE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(8,564)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21C5D" w:rsidRPr="00E16BEF" w:rsidRDefault="0070642B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8,754</w:t>
            </w:r>
          </w:p>
        </w:tc>
        <w:tc>
          <w:tcPr>
            <w:tcW w:w="237" w:type="dxa"/>
            <w:vAlign w:val="bottom"/>
          </w:tcPr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921C5D" w:rsidRPr="00E16BEF" w:rsidRDefault="0070642B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bidi="th-TH"/>
              </w:rPr>
              <w:t>(7,839)</w:t>
            </w:r>
          </w:p>
        </w:tc>
      </w:tr>
      <w:tr w:rsidR="00921C5D" w:rsidRPr="005B3147" w:rsidTr="00921C5D">
        <w:trPr>
          <w:trHeight w:val="420"/>
        </w:trPr>
        <w:tc>
          <w:tcPr>
            <w:tcW w:w="3978" w:type="dxa"/>
          </w:tcPr>
          <w:p w:rsidR="00C03931" w:rsidRPr="00E16BE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  <w:p w:rsidR="00921C5D" w:rsidRPr="00E16BE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21C5D" w:rsidRPr="00E16BEF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921C5D" w:rsidRPr="00E16BEF">
              <w:rPr>
                <w:rFonts w:ascii="Angsana New" w:hAnsi="Angsana New"/>
                <w:sz w:val="30"/>
                <w:szCs w:val="30"/>
              </w:rPr>
              <w:t>1</w:t>
            </w:r>
            <w:r w:rsidR="00921C5D" w:rsidRPr="00E16B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vAlign w:val="bottom"/>
          </w:tcPr>
          <w:p w:rsidR="00921C5D" w:rsidRPr="00E16BEF" w:rsidRDefault="00E16BE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(7,596)</w:t>
            </w:r>
          </w:p>
        </w:tc>
        <w:tc>
          <w:tcPr>
            <w:tcW w:w="238" w:type="dxa"/>
            <w:vAlign w:val="bottom"/>
          </w:tcPr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21C5D" w:rsidRPr="00E16BEF" w:rsidRDefault="00E16BE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4,578</w:t>
            </w:r>
          </w:p>
        </w:tc>
        <w:tc>
          <w:tcPr>
            <w:tcW w:w="237" w:type="dxa"/>
            <w:vAlign w:val="bottom"/>
          </w:tcPr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921C5D" w:rsidRPr="00E16BEF" w:rsidRDefault="0070642B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(7,596)</w:t>
            </w:r>
          </w:p>
        </w:tc>
        <w:tc>
          <w:tcPr>
            <w:tcW w:w="237" w:type="dxa"/>
            <w:vAlign w:val="bottom"/>
          </w:tcPr>
          <w:p w:rsidR="00921C5D" w:rsidRPr="00E16BEF" w:rsidRDefault="00921C5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921C5D" w:rsidRPr="00E16BEF" w:rsidRDefault="0070642B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6B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4,578</w:t>
            </w:r>
          </w:p>
        </w:tc>
      </w:tr>
      <w:tr w:rsidR="004C087F" w:rsidRPr="005B3147" w:rsidTr="00921C5D">
        <w:trPr>
          <w:trHeight w:val="420"/>
        </w:trPr>
        <w:tc>
          <w:tcPr>
            <w:tcW w:w="3978" w:type="dxa"/>
          </w:tcPr>
          <w:p w:rsidR="004C087F" w:rsidRPr="005B3147" w:rsidRDefault="004C087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vAlign w:val="bottom"/>
          </w:tcPr>
          <w:p w:rsidR="004C087F" w:rsidRPr="005B3147" w:rsidRDefault="004C087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:rsidR="004C087F" w:rsidRPr="005B3147" w:rsidRDefault="004C087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4C087F" w:rsidRPr="005B3147" w:rsidRDefault="004C087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4C087F" w:rsidRPr="005B3147" w:rsidRDefault="004C087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4C087F" w:rsidRPr="005B3147" w:rsidRDefault="004C087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4C087F" w:rsidRPr="005B3147" w:rsidRDefault="004C087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vAlign w:val="bottom"/>
          </w:tcPr>
          <w:p w:rsidR="004C087F" w:rsidRPr="005B3147" w:rsidRDefault="004C087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  <w:tr w:rsidR="00DC0517" w:rsidRPr="0057314F" w:rsidTr="00EE14B9">
        <w:trPr>
          <w:trHeight w:val="420"/>
        </w:trPr>
        <w:tc>
          <w:tcPr>
            <w:tcW w:w="3978" w:type="dxa"/>
          </w:tcPr>
          <w:p w:rsidR="00DC0517" w:rsidRPr="0057314F" w:rsidRDefault="00DC0517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:rsidR="00DC0517" w:rsidRPr="0057314F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31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  <w:shd w:val="clear" w:color="auto" w:fill="auto"/>
          </w:tcPr>
          <w:p w:rsidR="00DC0517" w:rsidRPr="0057314F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shd w:val="clear" w:color="auto" w:fill="auto"/>
          </w:tcPr>
          <w:p w:rsidR="00DC0517" w:rsidRPr="0057314F" w:rsidRDefault="00DC051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31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0517" w:rsidRPr="0057314F" w:rsidTr="00EE14B9">
        <w:trPr>
          <w:trHeight w:val="420"/>
        </w:trPr>
        <w:tc>
          <w:tcPr>
            <w:tcW w:w="3978" w:type="dxa"/>
          </w:tcPr>
          <w:p w:rsidR="00DC0517" w:rsidRPr="0057314F" w:rsidRDefault="00DC0517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DC0517" w:rsidRPr="0057314F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314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C0517" w:rsidRPr="0057314F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C0517" w:rsidRPr="0057314F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314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C0517" w:rsidRPr="0057314F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C0517" w:rsidRPr="0057314F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314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:rsidR="00DC0517" w:rsidRPr="0057314F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DC0517" w:rsidRPr="0057314F" w:rsidRDefault="00DC051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314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C52B57" w:rsidRPr="0057314F" w:rsidTr="00EE14B9">
        <w:trPr>
          <w:trHeight w:val="420"/>
        </w:trPr>
        <w:tc>
          <w:tcPr>
            <w:tcW w:w="3978" w:type="dxa"/>
            <w:vAlign w:val="bottom"/>
          </w:tcPr>
          <w:p w:rsidR="00C52B57" w:rsidRPr="0057314F" w:rsidRDefault="00C52B57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:rsidR="00C52B57" w:rsidRPr="0057314F" w:rsidRDefault="00C52B57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14F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931" w:rsidRPr="0057314F" w:rsidTr="00EE14B9">
        <w:trPr>
          <w:trHeight w:val="420"/>
        </w:trPr>
        <w:tc>
          <w:tcPr>
            <w:tcW w:w="3978" w:type="dxa"/>
          </w:tcPr>
          <w:p w:rsidR="00C03931" w:rsidRPr="0057314F" w:rsidRDefault="00C03931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731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5731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วันที่ </w:t>
            </w:r>
            <w:r w:rsidRPr="005731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731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7314F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C03931" w:rsidRPr="0057314F" w:rsidRDefault="00C03931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03931" w:rsidRPr="0057314F" w:rsidRDefault="00C03931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03931" w:rsidRPr="0057314F" w:rsidRDefault="00C03931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C03931" w:rsidRPr="0057314F" w:rsidRDefault="00C03931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03931" w:rsidRPr="0057314F" w:rsidTr="00EE14B9">
        <w:trPr>
          <w:trHeight w:val="420"/>
        </w:trPr>
        <w:tc>
          <w:tcPr>
            <w:tcW w:w="3978" w:type="dxa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7314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57314F">
              <w:rPr>
                <w:rFonts w:ascii="Angsana New" w:hAnsi="Angsana New"/>
                <w:sz w:val="30"/>
                <w:szCs w:val="30"/>
              </w:rPr>
              <w:t>1</w:t>
            </w:r>
            <w:r w:rsidRPr="0057314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C03931" w:rsidRPr="0057314F" w:rsidRDefault="0057314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(7,055)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03931" w:rsidRPr="0057314F" w:rsidRDefault="0057314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bidi="th-TH"/>
              </w:rPr>
              <w:t>8,046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03931" w:rsidRPr="0057314F" w:rsidRDefault="0057314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(6,582)</w:t>
            </w:r>
          </w:p>
        </w:tc>
        <w:tc>
          <w:tcPr>
            <w:tcW w:w="237" w:type="dxa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C03931" w:rsidRPr="0057314F" w:rsidRDefault="0057314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bidi="th-TH"/>
              </w:rPr>
              <w:t>7,507</w:t>
            </w:r>
          </w:p>
        </w:tc>
      </w:tr>
      <w:tr w:rsidR="00C03931" w:rsidRPr="0057314F" w:rsidTr="00EE14B9">
        <w:trPr>
          <w:trHeight w:val="420"/>
        </w:trPr>
        <w:tc>
          <w:tcPr>
            <w:tcW w:w="3978" w:type="dxa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7314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731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7314F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57314F">
              <w:rPr>
                <w:rFonts w:ascii="Angsana New" w:hAnsi="Angsana New"/>
                <w:sz w:val="30"/>
                <w:szCs w:val="30"/>
              </w:rPr>
              <w:t>1</w:t>
            </w:r>
            <w:r w:rsidRPr="0057314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C03931" w:rsidRPr="0057314F" w:rsidRDefault="0057314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bidi="th-TH"/>
              </w:rPr>
              <w:t>7,805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03931" w:rsidRPr="0057314F" w:rsidRDefault="0057314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bidi="th-TH"/>
              </w:rPr>
              <w:t>(6,981)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03931" w:rsidRPr="0057314F" w:rsidRDefault="0057314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bidi="th-TH"/>
              </w:rPr>
              <w:t>7,247</w:t>
            </w:r>
          </w:p>
        </w:tc>
        <w:tc>
          <w:tcPr>
            <w:tcW w:w="237" w:type="dxa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C03931" w:rsidRPr="0057314F" w:rsidRDefault="0057314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bidi="th-TH"/>
              </w:rPr>
              <w:t>(6,485)</w:t>
            </w:r>
          </w:p>
        </w:tc>
      </w:tr>
      <w:tr w:rsidR="00C03931" w:rsidRPr="00E52A5F" w:rsidTr="00EE14B9">
        <w:trPr>
          <w:trHeight w:val="420"/>
        </w:trPr>
        <w:tc>
          <w:tcPr>
            <w:tcW w:w="3978" w:type="dxa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7314F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7314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7314F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57314F">
              <w:rPr>
                <w:rFonts w:ascii="Angsana New" w:hAnsi="Angsana New"/>
                <w:sz w:val="30"/>
                <w:szCs w:val="30"/>
              </w:rPr>
              <w:t>1</w:t>
            </w:r>
            <w:r w:rsidRPr="0057314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vAlign w:val="bottom"/>
          </w:tcPr>
          <w:p w:rsidR="00C03931" w:rsidRPr="0057314F" w:rsidRDefault="0057314F" w:rsidP="00ED3D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D3D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7,020</w:t>
            </w:r>
            <w:r w:rsidRPr="005731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03931" w:rsidRPr="0057314F" w:rsidRDefault="0057314F" w:rsidP="00ED3D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</w:t>
            </w:r>
            <w:r w:rsidR="00ED3D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37" w:type="dxa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C03931" w:rsidRPr="0057314F" w:rsidRDefault="0057314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(7,020)</w:t>
            </w:r>
          </w:p>
        </w:tc>
        <w:tc>
          <w:tcPr>
            <w:tcW w:w="237" w:type="dxa"/>
            <w:vAlign w:val="bottom"/>
          </w:tcPr>
          <w:p w:rsidR="00C03931" w:rsidRPr="0057314F" w:rsidRDefault="00C0393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:rsidR="00C03931" w:rsidRPr="007065F2" w:rsidRDefault="0057314F" w:rsidP="00EE14B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31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4,399</w:t>
            </w:r>
          </w:p>
        </w:tc>
      </w:tr>
    </w:tbl>
    <w:p w:rsidR="00CA3F06" w:rsidRDefault="00CA3F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CA3F06" w:rsidRPr="002E7B59" w:rsidRDefault="002E7B59" w:rsidP="002E7B59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E7B59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9919FC" w:rsidRDefault="009919FC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2624" w:rsidRPr="00D200E9" w:rsidRDefault="006B2D9B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25</w:t>
      </w:r>
      <w:r w:rsidR="00482624" w:rsidRPr="00D200E9">
        <w:rPr>
          <w:rFonts w:ascii="Angsana New" w:hAnsi="Angsana New"/>
          <w:b/>
          <w:bCs/>
          <w:sz w:val="30"/>
          <w:szCs w:val="30"/>
          <w:cs/>
        </w:rPr>
        <w:tab/>
      </w:r>
      <w:r w:rsidR="00482624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EF0B6C" w:rsidRPr="00E70F70" w:rsidRDefault="00EF0B6C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2988"/>
        <w:gridCol w:w="810"/>
        <w:gridCol w:w="1170"/>
        <w:gridCol w:w="243"/>
        <w:gridCol w:w="1197"/>
        <w:gridCol w:w="243"/>
        <w:gridCol w:w="1197"/>
        <w:gridCol w:w="236"/>
        <w:gridCol w:w="1168"/>
      </w:tblGrid>
      <w:tr w:rsidR="00894FFF" w:rsidRPr="00450CA1" w:rsidTr="00C5639D">
        <w:tc>
          <w:tcPr>
            <w:tcW w:w="2988" w:type="dxa"/>
          </w:tcPr>
          <w:p w:rsidR="00894FFF" w:rsidRPr="00B55C4B" w:rsidRDefault="00894FFF" w:rsidP="00DA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43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50CA1"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  <w:t>59</w:t>
            </w:r>
          </w:p>
        </w:tc>
      </w:tr>
      <w:tr w:rsidR="00894FFF" w:rsidRPr="00450CA1" w:rsidTr="00C5639D">
        <w:tc>
          <w:tcPr>
            <w:tcW w:w="2988" w:type="dxa"/>
          </w:tcPr>
          <w:p w:rsidR="00894FFF" w:rsidRPr="00450CA1" w:rsidRDefault="00894FFF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94FFF" w:rsidRPr="00450CA1" w:rsidTr="00C5639D">
        <w:tc>
          <w:tcPr>
            <w:tcW w:w="2988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54" w:type="dxa"/>
            <w:gridSpan w:val="7"/>
          </w:tcPr>
          <w:p w:rsidR="00894FFF" w:rsidRPr="00450CA1" w:rsidRDefault="00894FFF" w:rsidP="008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450CA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450CA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50CA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5C4B" w:rsidRPr="00450CA1" w:rsidTr="00C5639D">
        <w:tc>
          <w:tcPr>
            <w:tcW w:w="2988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B55C4B" w:rsidRPr="00450CA1" w:rsidRDefault="00B55C4B" w:rsidP="00B5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1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C5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1,040,000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1,040,000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4E0AC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="004E0AC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="004E0AC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81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BF3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right" w:pos="27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 หุ้นสามัญ</w:t>
            </w:r>
            <w:r w:rsidR="00BF3CB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1,260,000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1,260,000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D14E28" w:rsidRPr="004753B8" w:rsidRDefault="00DC64FD" w:rsidP="0047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</w:t>
            </w:r>
            <w:r w:rsidR="004753B8" w:rsidRPr="004753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:rsidR="00D14E28" w:rsidRPr="00D14E28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D14E28" w:rsidRPr="00D14E28" w:rsidRDefault="00DC64FD" w:rsidP="0047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</w:t>
            </w:r>
            <w:r w:rsidR="004753B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0,000</w:t>
            </w: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1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C5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220,000</w:t>
            </w: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450CA1">
              <w:rPr>
                <w:rFonts w:ascii="Angsana New" w:eastAsia="MS Mincho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778,282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778,282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14E28" w:rsidRPr="00450CA1" w:rsidTr="00C5639D">
        <w:tc>
          <w:tcPr>
            <w:tcW w:w="2988" w:type="dxa"/>
          </w:tcPr>
          <w:p w:rsidR="00D14E28" w:rsidRPr="00450CA1" w:rsidRDefault="00D14E28" w:rsidP="004E0AC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="004E0AC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="004E0AC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81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D14E28" w:rsidRPr="00B55C4B" w:rsidTr="00C5639D">
        <w:tc>
          <w:tcPr>
            <w:tcW w:w="2988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0CA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D14E28" w:rsidRPr="00C10674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1067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243" w:type="dxa"/>
          </w:tcPr>
          <w:p w:rsidR="00D14E28" w:rsidRPr="00450CA1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D14E28" w:rsidRPr="00D14E28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14E2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36" w:type="dxa"/>
          </w:tcPr>
          <w:p w:rsidR="00D14E28" w:rsidRPr="00D14E28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D14E28" w:rsidRPr="00D14E28" w:rsidRDefault="00D14E28" w:rsidP="00D1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14E2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220,000</w:t>
            </w:r>
          </w:p>
        </w:tc>
      </w:tr>
    </w:tbl>
    <w:p w:rsidR="006C57DD" w:rsidRPr="005A272F" w:rsidRDefault="00DC0517" w:rsidP="005A2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lastRenderedPageBreak/>
        <w:t>ใ</w:t>
      </w:r>
      <w:r w:rsidR="006C57DD" w:rsidRPr="005A272F">
        <w:rPr>
          <w:rFonts w:ascii="Angsana New" w:hAnsi="Angsana New"/>
          <w:sz w:val="30"/>
          <w:szCs w:val="30"/>
          <w:cs/>
          <w:lang w:val="en-GB"/>
        </w:rPr>
        <w:t xml:space="preserve">นการประชุมวิสามัญผู้ถือหุ้นของบริษัทเมื่อวันที่ </w:t>
      </w:r>
      <w:r w:rsidR="006C57DD" w:rsidRPr="005A272F">
        <w:rPr>
          <w:rFonts w:ascii="Angsana New" w:hAnsi="Angsana New"/>
          <w:sz w:val="30"/>
          <w:szCs w:val="30"/>
          <w:lang w:val="en-GB"/>
        </w:rPr>
        <w:t>10</w:t>
      </w:r>
      <w:r w:rsidR="00D764CE">
        <w:rPr>
          <w:rFonts w:ascii="Angsana New" w:hAnsi="Angsana New"/>
          <w:sz w:val="30"/>
          <w:szCs w:val="30"/>
          <w:cs/>
          <w:lang w:val="en-GB"/>
        </w:rPr>
        <w:t xml:space="preserve"> กุมภาพันธ์ </w:t>
      </w:r>
      <w:r w:rsidR="00D764CE" w:rsidRPr="00D764CE">
        <w:rPr>
          <w:rFonts w:ascii="Angsana New" w:hAnsi="Angsana New"/>
          <w:sz w:val="30"/>
          <w:szCs w:val="30"/>
          <w:lang w:val="en-GB"/>
        </w:rPr>
        <w:t>25</w:t>
      </w:r>
      <w:r w:rsidR="006C57DD" w:rsidRPr="005A272F">
        <w:rPr>
          <w:rFonts w:ascii="Angsana New" w:hAnsi="Angsana New"/>
          <w:sz w:val="30"/>
          <w:szCs w:val="30"/>
          <w:lang w:val="en-GB"/>
        </w:rPr>
        <w:t>60</w:t>
      </w:r>
      <w:r w:rsidR="006C57DD" w:rsidRPr="005A272F">
        <w:rPr>
          <w:rFonts w:ascii="Angsana New" w:hAnsi="Angsana New"/>
          <w:sz w:val="30"/>
          <w:szCs w:val="30"/>
          <w:cs/>
          <w:lang w:val="en-GB"/>
        </w:rPr>
        <w:t xml:space="preserve"> ที่ประชุมอนุมัติมติที่สำคัญดังนี้</w:t>
      </w:r>
      <w:r w:rsidR="006C57DD" w:rsidRPr="005A272F">
        <w:rPr>
          <w:rFonts w:ascii="Angsana New" w:hAnsi="Angsana New"/>
          <w:sz w:val="30"/>
          <w:szCs w:val="30"/>
          <w:lang w:val="en-GB"/>
        </w:rPr>
        <w:t xml:space="preserve"> </w:t>
      </w:r>
    </w:p>
    <w:p w:rsidR="005A272F" w:rsidRPr="00E70F70" w:rsidRDefault="005A272F" w:rsidP="005A2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6C57DD" w:rsidRPr="000014C8" w:rsidRDefault="005A272F" w:rsidP="005A2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(ก</w:t>
      </w:r>
      <w:r w:rsidRPr="005A272F">
        <w:rPr>
          <w:rFonts w:ascii="Angsana New" w:hAnsi="Angsana New"/>
          <w:sz w:val="30"/>
          <w:szCs w:val="30"/>
          <w:lang w:val="en-GB" w:bidi="ar-SA"/>
        </w:rPr>
        <w:t>)</w:t>
      </w:r>
      <w:r w:rsidRPr="005A272F">
        <w:rPr>
          <w:rFonts w:ascii="Angsana New" w:hAnsi="Angsana New"/>
          <w:sz w:val="30"/>
          <w:szCs w:val="30"/>
          <w:lang w:val="en-GB" w:bidi="ar-SA"/>
        </w:rPr>
        <w:tab/>
      </w:r>
      <w:r w:rsidRPr="005A272F">
        <w:rPr>
          <w:rFonts w:ascii="Angsana New" w:hAnsi="Angsana New"/>
          <w:spacing w:val="-6"/>
          <w:sz w:val="30"/>
          <w:szCs w:val="30"/>
          <w:cs/>
          <w:lang w:val="en-GB"/>
        </w:rPr>
        <w:t>อนุมัติการลดทุนจดทะเบียนของบริษัทจ</w:t>
      </w:r>
      <w:r w:rsidRPr="005A272F">
        <w:rPr>
          <w:rFonts w:ascii="Angsana New" w:hAnsi="Angsana New" w:hint="cs"/>
          <w:spacing w:val="-6"/>
          <w:sz w:val="30"/>
          <w:szCs w:val="30"/>
          <w:cs/>
          <w:lang w:val="en-GB"/>
        </w:rPr>
        <w:t>ำ</w:t>
      </w:r>
      <w:r w:rsidRPr="005A272F">
        <w:rPr>
          <w:rFonts w:ascii="Angsana New" w:hAnsi="Angsana New"/>
          <w:spacing w:val="-6"/>
          <w:sz w:val="30"/>
          <w:szCs w:val="30"/>
          <w:cs/>
          <w:lang w:val="en-GB"/>
        </w:rPr>
        <w:t>นวน</w:t>
      </w:r>
      <w:r w:rsidRPr="005A272F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5A272F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135 บาท </w:t>
      </w:r>
      <w:r w:rsidRPr="005A272F">
        <w:rPr>
          <w:rFonts w:ascii="Angsana New" w:hAnsi="Angsana New"/>
          <w:spacing w:val="-6"/>
          <w:sz w:val="30"/>
          <w:szCs w:val="30"/>
          <w:lang w:val="en-GB"/>
        </w:rPr>
        <w:t>(</w:t>
      </w:r>
      <w:r w:rsidRPr="005A272F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จำนวน </w:t>
      </w:r>
      <w:r w:rsidRPr="005A272F">
        <w:rPr>
          <w:rFonts w:ascii="Angsana New" w:hAnsi="Angsana New"/>
          <w:spacing w:val="-6"/>
          <w:sz w:val="30"/>
          <w:szCs w:val="30"/>
        </w:rPr>
        <w:t xml:space="preserve">135 </w:t>
      </w:r>
      <w:r w:rsidRPr="005A272F">
        <w:rPr>
          <w:rFonts w:ascii="Angsana New" w:hAnsi="Angsana New" w:hint="cs"/>
          <w:spacing w:val="-6"/>
          <w:sz w:val="30"/>
          <w:szCs w:val="30"/>
          <w:cs/>
        </w:rPr>
        <w:t xml:space="preserve">หุ้น มูลค่าหุ้นละ </w:t>
      </w:r>
      <w:r w:rsidRPr="005A272F">
        <w:rPr>
          <w:rFonts w:ascii="Angsana New" w:hAnsi="Angsana New"/>
          <w:spacing w:val="-6"/>
          <w:sz w:val="30"/>
          <w:szCs w:val="30"/>
        </w:rPr>
        <w:t xml:space="preserve">1 </w:t>
      </w:r>
      <w:r w:rsidRPr="005A272F">
        <w:rPr>
          <w:rFonts w:ascii="Angsana New" w:hAnsi="Angsana New" w:hint="cs"/>
          <w:spacing w:val="-6"/>
          <w:sz w:val="30"/>
          <w:szCs w:val="30"/>
          <w:cs/>
        </w:rPr>
        <w:t xml:space="preserve">บาท) </w:t>
      </w:r>
      <w:r w:rsidRPr="005A272F">
        <w:rPr>
          <w:rFonts w:ascii="Angsana New" w:hAnsi="Angsana New"/>
          <w:spacing w:val="-6"/>
          <w:sz w:val="30"/>
          <w:szCs w:val="30"/>
          <w:cs/>
          <w:lang w:val="en-GB"/>
        </w:rPr>
        <w:t>จากทุนจดทะเบียน</w:t>
      </w:r>
      <w:r>
        <w:rPr>
          <w:rFonts w:ascii="Angsana New" w:hAnsi="Angsana New"/>
          <w:sz w:val="30"/>
          <w:szCs w:val="30"/>
          <w:cs/>
          <w:lang w:val="en-GB"/>
        </w:rPr>
        <w:t>จำ</w:t>
      </w:r>
      <w:r w:rsidRPr="005A272F">
        <w:rPr>
          <w:rFonts w:ascii="Angsana New" w:hAnsi="Angsana New"/>
          <w:sz w:val="30"/>
          <w:szCs w:val="30"/>
          <w:cs/>
          <w:lang w:val="en-GB"/>
        </w:rPr>
        <w:t>นวน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A272F">
        <w:rPr>
          <w:rFonts w:ascii="Angsana New" w:hAnsi="Angsana New"/>
          <w:sz w:val="30"/>
          <w:szCs w:val="30"/>
          <w:cs/>
          <w:lang w:val="en-GB"/>
        </w:rPr>
        <w:t>220</w:t>
      </w:r>
      <w:r w:rsidR="00E70F70">
        <w:rPr>
          <w:rFonts w:ascii="Angsana New" w:hAnsi="Angsana New"/>
          <w:sz w:val="30"/>
          <w:szCs w:val="30"/>
        </w:rPr>
        <w:t xml:space="preserve">.00 </w:t>
      </w:r>
      <w:r w:rsidR="00E70F70">
        <w:rPr>
          <w:rFonts w:ascii="Angsana New" w:hAnsi="Angsana New" w:hint="cs"/>
          <w:sz w:val="30"/>
          <w:szCs w:val="30"/>
          <w:cs/>
        </w:rPr>
        <w:t>ล้าน</w:t>
      </w:r>
      <w:r w:rsidRPr="005A272F">
        <w:rPr>
          <w:rFonts w:ascii="Angsana New" w:hAnsi="Angsana New"/>
          <w:sz w:val="30"/>
          <w:szCs w:val="30"/>
          <w:cs/>
          <w:lang w:val="en-GB"/>
        </w:rPr>
        <w:t>บาท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(จำนวน </w:t>
      </w:r>
      <w:r w:rsidR="000F387E">
        <w:rPr>
          <w:rFonts w:ascii="Angsana New" w:hAnsi="Angsana New"/>
          <w:sz w:val="30"/>
          <w:szCs w:val="30"/>
        </w:rPr>
        <w:t>22</w:t>
      </w:r>
      <w:r>
        <w:rPr>
          <w:rFonts w:ascii="Angsana New" w:hAnsi="Angsana New"/>
          <w:sz w:val="30"/>
          <w:szCs w:val="30"/>
        </w:rPr>
        <w:t xml:space="preserve">0,000,000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บาท) </w:t>
      </w:r>
      <w:r>
        <w:rPr>
          <w:rFonts w:ascii="Angsana New" w:hAnsi="Angsana New"/>
          <w:sz w:val="30"/>
          <w:szCs w:val="30"/>
          <w:cs/>
          <w:lang w:val="en-GB"/>
        </w:rPr>
        <w:t>เป็นทุนจดทะเบียนจำนว</w:t>
      </w:r>
      <w:r>
        <w:rPr>
          <w:rFonts w:ascii="Angsana New" w:hAnsi="Angsana New" w:hint="cs"/>
          <w:sz w:val="30"/>
          <w:szCs w:val="30"/>
          <w:cs/>
        </w:rPr>
        <w:t>น</w:t>
      </w:r>
      <w:r w:rsidR="00E70F70">
        <w:rPr>
          <w:rFonts w:ascii="Angsana New" w:hAnsi="Angsana New" w:hint="cs"/>
          <w:sz w:val="30"/>
          <w:szCs w:val="30"/>
          <w:cs/>
        </w:rPr>
        <w:t xml:space="preserve"> </w:t>
      </w:r>
      <w:r w:rsidRPr="005A272F">
        <w:rPr>
          <w:rFonts w:ascii="Angsana New" w:hAnsi="Angsana New"/>
          <w:sz w:val="30"/>
          <w:szCs w:val="30"/>
          <w:cs/>
          <w:lang w:val="en-GB"/>
        </w:rPr>
        <w:t>2</w:t>
      </w:r>
      <w:r w:rsidR="00985AC3">
        <w:rPr>
          <w:rFonts w:ascii="Angsana New" w:hAnsi="Angsana New"/>
          <w:sz w:val="30"/>
          <w:szCs w:val="30"/>
        </w:rPr>
        <w:t>2</w:t>
      </w:r>
      <w:r w:rsidR="00E70F70">
        <w:rPr>
          <w:rFonts w:ascii="Angsana New" w:hAnsi="Angsana New"/>
          <w:sz w:val="30"/>
          <w:szCs w:val="30"/>
        </w:rPr>
        <w:t>0.00</w:t>
      </w:r>
      <w:r w:rsidR="00085D68">
        <w:rPr>
          <w:rFonts w:ascii="Angsana New" w:hAnsi="Angsana New"/>
          <w:sz w:val="30"/>
          <w:szCs w:val="30"/>
          <w:cs/>
        </w:rPr>
        <w:br/>
      </w:r>
      <w:r w:rsidR="00E70F70">
        <w:rPr>
          <w:rFonts w:ascii="Angsana New" w:hAnsi="Angsana New" w:hint="cs"/>
          <w:sz w:val="30"/>
          <w:szCs w:val="30"/>
          <w:cs/>
        </w:rPr>
        <w:t>ล้าน</w:t>
      </w:r>
      <w:r w:rsidRPr="005A272F">
        <w:rPr>
          <w:rFonts w:ascii="Angsana New" w:hAnsi="Angsana New"/>
          <w:sz w:val="30"/>
          <w:szCs w:val="30"/>
          <w:cs/>
          <w:lang w:val="en-GB"/>
        </w:rPr>
        <w:t>บาท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(จำนวน </w:t>
      </w:r>
      <w:r>
        <w:rPr>
          <w:rFonts w:ascii="Angsana New" w:hAnsi="Angsana New"/>
          <w:sz w:val="30"/>
          <w:szCs w:val="30"/>
        </w:rPr>
        <w:t xml:space="preserve">219,999,865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บาท) </w:t>
      </w:r>
      <w:r w:rsidRPr="005A272F">
        <w:rPr>
          <w:rFonts w:ascii="Angsana New" w:hAnsi="Angsana New"/>
          <w:sz w:val="30"/>
          <w:szCs w:val="30"/>
          <w:cs/>
          <w:lang w:val="en-GB"/>
        </w:rPr>
        <w:t>โดยการตัดหุ้นสามัญ</w:t>
      </w:r>
      <w:r>
        <w:rPr>
          <w:rFonts w:ascii="Angsana New" w:hAnsi="Angsana New" w:hint="cs"/>
          <w:sz w:val="30"/>
          <w:szCs w:val="30"/>
          <w:cs/>
          <w:lang w:val="en-GB"/>
        </w:rPr>
        <w:t>จดทะเบียน</w:t>
      </w:r>
      <w:r w:rsidRPr="005A272F">
        <w:rPr>
          <w:rFonts w:ascii="Angsana New" w:hAnsi="Angsana New"/>
          <w:sz w:val="30"/>
          <w:szCs w:val="30"/>
          <w:cs/>
          <w:lang w:val="en-GB"/>
        </w:rPr>
        <w:t>ที่ยังไม่ได้</w:t>
      </w:r>
      <w:r>
        <w:rPr>
          <w:rFonts w:ascii="Angsana New" w:hAnsi="Angsana New"/>
          <w:sz w:val="30"/>
          <w:szCs w:val="30"/>
          <w:cs/>
          <w:lang w:val="en-GB"/>
        </w:rPr>
        <w:t>ออกจำ</w:t>
      </w:r>
      <w:r w:rsidRPr="005A272F">
        <w:rPr>
          <w:rFonts w:ascii="Angsana New" w:hAnsi="Angsana New"/>
          <w:sz w:val="30"/>
          <w:szCs w:val="30"/>
          <w:cs/>
          <w:lang w:val="en-GB"/>
        </w:rPr>
        <w:t>หน่ายของบริษัทจ</w:t>
      </w:r>
      <w:r>
        <w:rPr>
          <w:rFonts w:ascii="Angsana New" w:hAnsi="Angsana New" w:hint="cs"/>
          <w:sz w:val="30"/>
          <w:szCs w:val="30"/>
          <w:cs/>
          <w:lang w:val="en-GB"/>
        </w:rPr>
        <w:t>ำ</w:t>
      </w:r>
      <w:r w:rsidRPr="005A272F">
        <w:rPr>
          <w:rFonts w:ascii="Angsana New" w:hAnsi="Angsana New"/>
          <w:sz w:val="30"/>
          <w:szCs w:val="30"/>
          <w:cs/>
          <w:lang w:val="en-GB"/>
        </w:rPr>
        <w:t>นวน 135 หุ้น มูลค่าหุ้นละ 1 บาท</w:t>
      </w:r>
      <w:r w:rsidR="00C1067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3846B7" w:rsidRPr="003846B7">
        <w:rPr>
          <w:rFonts w:ascii="Angsana New" w:hAnsi="Angsana New"/>
          <w:sz w:val="30"/>
          <w:szCs w:val="30"/>
          <w:cs/>
          <w:lang w:val="en-GB"/>
        </w:rPr>
        <w:t>โดยบริษัทได้จดทะเบียน</w:t>
      </w:r>
      <w:r w:rsidR="000F387E">
        <w:rPr>
          <w:rFonts w:ascii="Angsana New" w:hAnsi="Angsana New" w:hint="cs"/>
          <w:sz w:val="30"/>
          <w:szCs w:val="30"/>
          <w:cs/>
          <w:lang w:val="en-GB"/>
        </w:rPr>
        <w:t>การ</w:t>
      </w:r>
      <w:r w:rsidR="003846B7" w:rsidRPr="003846B7">
        <w:rPr>
          <w:rFonts w:ascii="Angsana New" w:hAnsi="Angsana New"/>
          <w:sz w:val="30"/>
          <w:szCs w:val="30"/>
          <w:cs/>
          <w:lang w:val="en-GB"/>
        </w:rPr>
        <w:t>ลดทุน</w:t>
      </w:r>
      <w:r w:rsidR="000F387E">
        <w:rPr>
          <w:rFonts w:ascii="Angsana New" w:hAnsi="Angsana New" w:hint="cs"/>
          <w:sz w:val="30"/>
          <w:szCs w:val="30"/>
          <w:cs/>
          <w:lang w:val="en-GB"/>
        </w:rPr>
        <w:t>จดทะเบียน</w:t>
      </w:r>
      <w:r w:rsidR="003846B7" w:rsidRPr="003846B7">
        <w:rPr>
          <w:rFonts w:ascii="Angsana New" w:hAnsi="Angsana New"/>
          <w:sz w:val="30"/>
          <w:szCs w:val="30"/>
          <w:cs/>
          <w:lang w:val="en-GB"/>
        </w:rPr>
        <w:t>ดังกล</w:t>
      </w:r>
      <w:r w:rsidR="003846B7">
        <w:rPr>
          <w:rFonts w:ascii="Angsana New" w:hAnsi="Angsana New"/>
          <w:sz w:val="30"/>
          <w:szCs w:val="30"/>
          <w:cs/>
          <w:lang w:val="en-GB"/>
        </w:rPr>
        <w:t>่าวกับกระทรวงพาณิชย์</w:t>
      </w:r>
      <w:r w:rsidR="000F387E">
        <w:rPr>
          <w:rFonts w:ascii="Angsana New" w:hAnsi="Angsana New" w:hint="cs"/>
          <w:sz w:val="30"/>
          <w:szCs w:val="30"/>
          <w:cs/>
          <w:lang w:val="en-GB"/>
        </w:rPr>
        <w:t>แล้ว</w:t>
      </w:r>
      <w:r w:rsidR="003846B7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="000014C8">
        <w:rPr>
          <w:rFonts w:ascii="Angsana New" w:hAnsi="Angsana New"/>
          <w:sz w:val="30"/>
          <w:szCs w:val="30"/>
        </w:rPr>
        <w:t xml:space="preserve">21 </w:t>
      </w:r>
      <w:r w:rsidR="000014C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014C8">
        <w:rPr>
          <w:rFonts w:ascii="Angsana New" w:hAnsi="Angsana New"/>
          <w:sz w:val="30"/>
          <w:szCs w:val="30"/>
        </w:rPr>
        <w:t>2560</w:t>
      </w:r>
    </w:p>
    <w:p w:rsidR="00062E18" w:rsidRDefault="00062E18" w:rsidP="006C5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134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B55C4B" w:rsidRDefault="005A272F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134"/>
        </w:tabs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C42377">
        <w:rPr>
          <w:rFonts w:ascii="Angsana New" w:hAnsi="Angsana New"/>
          <w:sz w:val="30"/>
          <w:szCs w:val="30"/>
        </w:rPr>
        <w:t>(</w:t>
      </w:r>
      <w:r w:rsidRPr="00C42377">
        <w:rPr>
          <w:rFonts w:ascii="Angsana New" w:hAnsi="Angsana New" w:hint="cs"/>
          <w:sz w:val="30"/>
          <w:szCs w:val="30"/>
          <w:cs/>
        </w:rPr>
        <w:t>ข</w:t>
      </w:r>
      <w:r w:rsidR="006C57DD" w:rsidRPr="00C42377">
        <w:rPr>
          <w:rFonts w:ascii="Angsana New" w:hAnsi="Angsana New"/>
          <w:sz w:val="30"/>
          <w:szCs w:val="30"/>
          <w:cs/>
        </w:rPr>
        <w:t>)</w:t>
      </w:r>
      <w:r w:rsidR="006C57DD" w:rsidRPr="00C42377">
        <w:rPr>
          <w:rFonts w:ascii="Angsana New" w:hAnsi="Angsana New"/>
          <w:sz w:val="30"/>
          <w:szCs w:val="30"/>
          <w:cs/>
        </w:rPr>
        <w:tab/>
      </w:r>
      <w:r w:rsidR="00614789" w:rsidRPr="00614789">
        <w:rPr>
          <w:rFonts w:ascii="Angsana New" w:hAnsi="Angsana New"/>
          <w:sz w:val="30"/>
          <w:szCs w:val="30"/>
          <w:cs/>
        </w:rPr>
        <w:t>อนุมัติการเพิ่มทุนจดทะเบียนโดยการออกหุ้นสามัญใหม่สำหรับการเสนอขายให้บุคคลภา</w:t>
      </w:r>
      <w:r w:rsidR="00690247">
        <w:rPr>
          <w:rFonts w:ascii="Angsana New" w:hAnsi="Angsana New"/>
          <w:sz w:val="30"/>
          <w:szCs w:val="30"/>
          <w:cs/>
        </w:rPr>
        <w:t xml:space="preserve">ยในวงจำกัด </w:t>
      </w:r>
      <w:r w:rsidR="00FE5B32">
        <w:rPr>
          <w:rFonts w:ascii="Angsana New" w:hAnsi="Angsana New"/>
          <w:sz w:val="30"/>
          <w:szCs w:val="30"/>
        </w:rPr>
        <w:t>(</w:t>
      </w:r>
      <w:r w:rsidR="00614789" w:rsidRPr="00614789">
        <w:rPr>
          <w:rFonts w:ascii="Angsana New" w:hAnsi="Angsana New"/>
          <w:sz w:val="30"/>
          <w:szCs w:val="30"/>
          <w:cs/>
        </w:rPr>
        <w:t>บริษัท วัฒนภักดี จำกัด (</w:t>
      </w:r>
      <w:r w:rsidR="00614789" w:rsidRPr="00614789">
        <w:rPr>
          <w:rFonts w:ascii="Angsana New" w:hAnsi="Angsana New"/>
          <w:sz w:val="30"/>
          <w:szCs w:val="30"/>
        </w:rPr>
        <w:t>“</w:t>
      </w:r>
      <w:r w:rsidR="00614789" w:rsidRPr="00614789">
        <w:rPr>
          <w:rFonts w:ascii="Angsana New" w:hAnsi="Angsana New"/>
          <w:sz w:val="30"/>
          <w:szCs w:val="30"/>
          <w:cs/>
        </w:rPr>
        <w:t>ผู้ซื้อ</w:t>
      </w:r>
      <w:r w:rsidR="00614789" w:rsidRPr="00614789">
        <w:rPr>
          <w:rFonts w:ascii="Angsana New" w:hAnsi="Angsana New"/>
          <w:sz w:val="30"/>
          <w:szCs w:val="30"/>
        </w:rPr>
        <w:t>”)</w:t>
      </w:r>
      <w:r w:rsidR="00AE3F91">
        <w:rPr>
          <w:rFonts w:ascii="Angsana New" w:hAnsi="Angsana New"/>
          <w:sz w:val="30"/>
          <w:szCs w:val="30"/>
        </w:rPr>
        <w:t>)</w:t>
      </w:r>
      <w:r w:rsidR="00614789" w:rsidRPr="00614789">
        <w:rPr>
          <w:rFonts w:ascii="Angsana New" w:hAnsi="Angsana New"/>
          <w:sz w:val="30"/>
          <w:szCs w:val="30"/>
        </w:rPr>
        <w:t xml:space="preserve"> </w:t>
      </w:r>
      <w:r w:rsidR="00614789" w:rsidRPr="00614789">
        <w:rPr>
          <w:rFonts w:ascii="Angsana New" w:hAnsi="Angsana New"/>
          <w:sz w:val="30"/>
          <w:szCs w:val="30"/>
          <w:cs/>
        </w:rPr>
        <w:t>จำนวน 200</w:t>
      </w:r>
      <w:r w:rsidR="00E70F70">
        <w:rPr>
          <w:rFonts w:ascii="Angsana New" w:hAnsi="Angsana New"/>
          <w:sz w:val="30"/>
          <w:szCs w:val="30"/>
        </w:rPr>
        <w:t>.</w:t>
      </w:r>
      <w:r w:rsidR="00614789" w:rsidRPr="00614789">
        <w:rPr>
          <w:rFonts w:ascii="Angsana New" w:hAnsi="Angsana New"/>
          <w:sz w:val="30"/>
          <w:szCs w:val="30"/>
          <w:cs/>
        </w:rPr>
        <w:t>00</w:t>
      </w:r>
      <w:r w:rsidR="00E70F70">
        <w:rPr>
          <w:rFonts w:ascii="Angsana New" w:hAnsi="Angsana New"/>
          <w:sz w:val="30"/>
          <w:szCs w:val="30"/>
        </w:rPr>
        <w:t xml:space="preserve"> </w:t>
      </w:r>
      <w:r w:rsidR="00E70F70">
        <w:rPr>
          <w:rFonts w:ascii="Angsana New" w:hAnsi="Angsana New" w:hint="cs"/>
          <w:sz w:val="30"/>
          <w:szCs w:val="30"/>
          <w:cs/>
        </w:rPr>
        <w:t>ล้าน</w:t>
      </w:r>
      <w:r w:rsidR="00614789" w:rsidRPr="00614789">
        <w:rPr>
          <w:rFonts w:ascii="Angsana New" w:hAnsi="Angsana New"/>
          <w:sz w:val="30"/>
          <w:szCs w:val="30"/>
          <w:cs/>
        </w:rPr>
        <w:t>บาท (จำนวน 200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614789" w:rsidRPr="00614789">
        <w:rPr>
          <w:rFonts w:ascii="Angsana New" w:hAnsi="Angsana New"/>
          <w:sz w:val="30"/>
          <w:szCs w:val="30"/>
          <w:cs/>
        </w:rPr>
        <w:t>000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614789" w:rsidRPr="00614789">
        <w:rPr>
          <w:rFonts w:ascii="Angsana New" w:hAnsi="Angsana New"/>
          <w:sz w:val="30"/>
          <w:szCs w:val="30"/>
          <w:cs/>
        </w:rPr>
        <w:t xml:space="preserve">000 หุ้น มูลค่าหุ้นละ 1 บาท) </w:t>
      </w:r>
      <w:r w:rsidR="00915D49">
        <w:rPr>
          <w:rFonts w:ascii="Angsana New" w:hAnsi="Angsana New"/>
          <w:sz w:val="30"/>
          <w:szCs w:val="30"/>
          <w:cs/>
        </w:rPr>
        <w:br/>
      </w:r>
      <w:r w:rsidR="00614789" w:rsidRPr="00614789">
        <w:rPr>
          <w:rFonts w:ascii="Angsana New" w:hAnsi="Angsana New"/>
          <w:sz w:val="30"/>
          <w:szCs w:val="30"/>
          <w:cs/>
        </w:rPr>
        <w:t>จากทุนจดทะเบียนจำนวน 2</w:t>
      </w:r>
      <w:r w:rsidR="00E70F70">
        <w:rPr>
          <w:rFonts w:ascii="Angsana New" w:hAnsi="Angsana New"/>
          <w:sz w:val="30"/>
          <w:szCs w:val="30"/>
        </w:rPr>
        <w:t>20.00</w:t>
      </w:r>
      <w:r w:rsidR="00614789" w:rsidRPr="00614789">
        <w:rPr>
          <w:rFonts w:ascii="Angsana New" w:hAnsi="Angsana New"/>
          <w:sz w:val="30"/>
          <w:szCs w:val="30"/>
          <w:cs/>
        </w:rPr>
        <w:t xml:space="preserve"> </w:t>
      </w:r>
      <w:r w:rsidR="00565740">
        <w:rPr>
          <w:rFonts w:ascii="Angsana New" w:hAnsi="Angsana New" w:hint="cs"/>
          <w:sz w:val="30"/>
          <w:szCs w:val="30"/>
          <w:cs/>
        </w:rPr>
        <w:t>ล้าน</w:t>
      </w:r>
      <w:r w:rsidR="00614789" w:rsidRPr="00614789">
        <w:rPr>
          <w:rFonts w:ascii="Angsana New" w:hAnsi="Angsana New"/>
          <w:sz w:val="30"/>
          <w:szCs w:val="30"/>
          <w:cs/>
        </w:rPr>
        <w:t>บาท (จำนวน 219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614789" w:rsidRPr="00614789">
        <w:rPr>
          <w:rFonts w:ascii="Angsana New" w:hAnsi="Angsana New"/>
          <w:sz w:val="30"/>
          <w:szCs w:val="30"/>
          <w:cs/>
        </w:rPr>
        <w:t>999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915D49">
        <w:rPr>
          <w:rFonts w:ascii="Angsana New" w:hAnsi="Angsana New"/>
          <w:sz w:val="30"/>
          <w:szCs w:val="30"/>
          <w:cs/>
        </w:rPr>
        <w:t xml:space="preserve">865 หุ้น มูลค่าหุ้นละ 1 บาท) </w:t>
      </w:r>
      <w:r w:rsidR="00E70F70">
        <w:rPr>
          <w:rFonts w:ascii="Angsana New" w:hAnsi="Angsana New"/>
          <w:sz w:val="30"/>
          <w:szCs w:val="30"/>
          <w:cs/>
        </w:rPr>
        <w:t>เป็นทุนจดทะเบียนจำนวน 4</w:t>
      </w:r>
      <w:r w:rsidR="00E70F70">
        <w:rPr>
          <w:rFonts w:ascii="Angsana New" w:hAnsi="Angsana New"/>
          <w:sz w:val="30"/>
          <w:szCs w:val="30"/>
        </w:rPr>
        <w:t>20.00</w:t>
      </w:r>
      <w:r w:rsidR="00614789" w:rsidRPr="00614789">
        <w:rPr>
          <w:rFonts w:ascii="Angsana New" w:hAnsi="Angsana New"/>
          <w:sz w:val="30"/>
          <w:szCs w:val="30"/>
          <w:cs/>
        </w:rPr>
        <w:t xml:space="preserve"> </w:t>
      </w:r>
      <w:r w:rsidR="004E6F4E">
        <w:rPr>
          <w:rFonts w:ascii="Angsana New" w:hAnsi="Angsana New" w:hint="cs"/>
          <w:sz w:val="30"/>
          <w:szCs w:val="30"/>
          <w:cs/>
        </w:rPr>
        <w:t>ล้าน</w:t>
      </w:r>
      <w:r w:rsidR="00614789" w:rsidRPr="00614789">
        <w:rPr>
          <w:rFonts w:ascii="Angsana New" w:hAnsi="Angsana New"/>
          <w:sz w:val="30"/>
          <w:szCs w:val="30"/>
          <w:cs/>
        </w:rPr>
        <w:t>บาท (จำนวน 419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614789" w:rsidRPr="00614789">
        <w:rPr>
          <w:rFonts w:ascii="Angsana New" w:hAnsi="Angsana New"/>
          <w:sz w:val="30"/>
          <w:szCs w:val="30"/>
          <w:cs/>
        </w:rPr>
        <w:t>999</w:t>
      </w:r>
      <w:r w:rsidR="00614789" w:rsidRPr="00614789">
        <w:rPr>
          <w:rFonts w:ascii="Angsana New" w:hAnsi="Angsana New"/>
          <w:sz w:val="30"/>
          <w:szCs w:val="30"/>
        </w:rPr>
        <w:t>,</w:t>
      </w:r>
      <w:r w:rsidR="00614789" w:rsidRPr="00614789">
        <w:rPr>
          <w:rFonts w:ascii="Angsana New" w:hAnsi="Angsana New"/>
          <w:sz w:val="30"/>
          <w:szCs w:val="30"/>
          <w:cs/>
        </w:rPr>
        <w:t>865 หุ้น มูลค่าหุ้นละ 1 บาท) บริษัทได้จดทะเบียนการเพิ่มทุนดังกล่าวต่อกระทรวงพาณิชย์</w:t>
      </w:r>
      <w:r w:rsidR="00551589">
        <w:rPr>
          <w:rFonts w:ascii="Angsana New" w:hAnsi="Angsana New" w:hint="cs"/>
          <w:sz w:val="30"/>
          <w:szCs w:val="30"/>
          <w:cs/>
        </w:rPr>
        <w:t>แล้ว</w:t>
      </w:r>
      <w:r w:rsidR="00614789" w:rsidRPr="00614789">
        <w:rPr>
          <w:rFonts w:ascii="Angsana New" w:hAnsi="Angsana New"/>
          <w:sz w:val="30"/>
          <w:szCs w:val="30"/>
          <w:cs/>
        </w:rPr>
        <w:t xml:space="preserve">เมื่อวันที่ 21 กุมภาพันธ์ 2560 </w:t>
      </w:r>
      <w:r w:rsidR="00E70F70">
        <w:rPr>
          <w:rFonts w:ascii="Angsana New" w:hAnsi="Angsana New" w:hint="cs"/>
          <w:sz w:val="30"/>
          <w:szCs w:val="30"/>
          <w:cs/>
        </w:rPr>
        <w:t>ทั้งนี้ บริษัทได้เสนอขาย</w:t>
      </w:r>
      <w:r w:rsidR="00766F45">
        <w:rPr>
          <w:rFonts w:ascii="Angsana New" w:hAnsi="Angsana New" w:hint="cs"/>
          <w:sz w:val="30"/>
          <w:szCs w:val="30"/>
          <w:cs/>
        </w:rPr>
        <w:t>หุ้นดังกล่าว</w:t>
      </w:r>
      <w:r w:rsidR="00E70F70">
        <w:rPr>
          <w:rFonts w:ascii="Angsana New" w:hAnsi="Angsana New" w:hint="cs"/>
          <w:sz w:val="30"/>
          <w:szCs w:val="30"/>
          <w:cs/>
        </w:rPr>
        <w:t xml:space="preserve">ให้กับผู้ซื้อในราคาหุ้นละ </w:t>
      </w:r>
      <w:r w:rsidR="00E70F70">
        <w:rPr>
          <w:rFonts w:ascii="Angsana New" w:hAnsi="Angsana New"/>
          <w:sz w:val="30"/>
          <w:szCs w:val="30"/>
        </w:rPr>
        <w:t xml:space="preserve">4.25 </w:t>
      </w:r>
      <w:r w:rsidR="00E70F70">
        <w:rPr>
          <w:rFonts w:ascii="Angsana New" w:hAnsi="Angsana New" w:hint="cs"/>
          <w:sz w:val="30"/>
          <w:szCs w:val="30"/>
          <w:cs/>
        </w:rPr>
        <w:t xml:space="preserve">บาท รวมเป็นมูลค่าทั้งสิ้น </w:t>
      </w:r>
      <w:r w:rsidR="00E70F70">
        <w:rPr>
          <w:rFonts w:ascii="Angsana New" w:hAnsi="Angsana New"/>
          <w:sz w:val="30"/>
          <w:szCs w:val="30"/>
        </w:rPr>
        <w:t>850</w:t>
      </w:r>
      <w:r w:rsidR="00B94114">
        <w:rPr>
          <w:rFonts w:ascii="Angsana New" w:hAnsi="Angsana New"/>
          <w:sz w:val="30"/>
          <w:szCs w:val="30"/>
        </w:rPr>
        <w:t>.00</w:t>
      </w:r>
      <w:r w:rsidR="00E70F70">
        <w:rPr>
          <w:rFonts w:ascii="Angsana New" w:hAnsi="Angsana New"/>
          <w:sz w:val="30"/>
          <w:szCs w:val="30"/>
        </w:rPr>
        <w:t xml:space="preserve"> </w:t>
      </w:r>
      <w:r w:rsidR="00E70F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51589">
        <w:rPr>
          <w:rFonts w:ascii="Angsana New" w:hAnsi="Angsana New" w:hint="cs"/>
          <w:sz w:val="30"/>
          <w:szCs w:val="30"/>
          <w:cs/>
        </w:rPr>
        <w:t xml:space="preserve">บริษัทได้รับเงินเพิ่มทุนดังกล่าวเมื่อวันที่ </w:t>
      </w:r>
      <w:r w:rsidR="00915D49">
        <w:rPr>
          <w:rFonts w:ascii="Angsana New" w:hAnsi="Angsana New"/>
          <w:sz w:val="30"/>
          <w:szCs w:val="30"/>
          <w:cs/>
        </w:rPr>
        <w:br/>
      </w:r>
      <w:r w:rsidR="00551589">
        <w:rPr>
          <w:rFonts w:ascii="Angsana New" w:hAnsi="Angsana New"/>
          <w:sz w:val="30"/>
          <w:szCs w:val="30"/>
        </w:rPr>
        <w:t xml:space="preserve">10 </w:t>
      </w:r>
      <w:r w:rsidR="0055158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51589">
        <w:rPr>
          <w:rFonts w:ascii="Angsana New" w:hAnsi="Angsana New"/>
          <w:sz w:val="30"/>
          <w:szCs w:val="30"/>
        </w:rPr>
        <w:t xml:space="preserve">2560 </w:t>
      </w:r>
      <w:r w:rsidR="00E70F70">
        <w:rPr>
          <w:rFonts w:ascii="Angsana New" w:hAnsi="Angsana New" w:hint="cs"/>
          <w:sz w:val="30"/>
          <w:szCs w:val="30"/>
          <w:cs/>
        </w:rPr>
        <w:t>โดยบริ</w:t>
      </w:r>
      <w:r w:rsidR="00565740">
        <w:rPr>
          <w:rFonts w:ascii="Angsana New" w:hAnsi="Angsana New" w:hint="cs"/>
          <w:sz w:val="30"/>
          <w:szCs w:val="30"/>
          <w:cs/>
        </w:rPr>
        <w:t>ษัทได้บันทึกเป็นทุนเรือนหุ้นจำนวน</w:t>
      </w:r>
      <w:r w:rsidR="00E70F70">
        <w:rPr>
          <w:rFonts w:ascii="Angsana New" w:hAnsi="Angsana New" w:hint="cs"/>
          <w:sz w:val="30"/>
          <w:szCs w:val="30"/>
          <w:cs/>
        </w:rPr>
        <w:t xml:space="preserve"> </w:t>
      </w:r>
      <w:r w:rsidR="00E70F70">
        <w:rPr>
          <w:rFonts w:ascii="Angsana New" w:hAnsi="Angsana New"/>
          <w:sz w:val="30"/>
          <w:szCs w:val="30"/>
        </w:rPr>
        <w:t xml:space="preserve">200.00 </w:t>
      </w:r>
      <w:r w:rsidR="00E70F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87F01">
        <w:rPr>
          <w:rFonts w:ascii="Angsana New" w:hAnsi="Angsana New"/>
          <w:sz w:val="30"/>
          <w:szCs w:val="30"/>
        </w:rPr>
        <w:t>(</w:t>
      </w:r>
      <w:r w:rsidR="00787F0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87F01">
        <w:rPr>
          <w:rFonts w:ascii="Angsana New" w:hAnsi="Angsana New"/>
          <w:sz w:val="30"/>
          <w:szCs w:val="30"/>
        </w:rPr>
        <w:t xml:space="preserve">200,000,000 </w:t>
      </w:r>
      <w:r w:rsidR="00787F01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787F01">
        <w:rPr>
          <w:rFonts w:ascii="Angsana New" w:hAnsi="Angsana New"/>
          <w:sz w:val="30"/>
          <w:szCs w:val="30"/>
        </w:rPr>
        <w:t xml:space="preserve">1 </w:t>
      </w:r>
      <w:r w:rsidR="00787F01">
        <w:rPr>
          <w:rFonts w:ascii="Angsana New" w:hAnsi="Angsana New" w:hint="cs"/>
          <w:sz w:val="30"/>
          <w:szCs w:val="30"/>
          <w:cs/>
        </w:rPr>
        <w:t xml:space="preserve">บาท) </w:t>
      </w:r>
      <w:r w:rsidR="00E70F70">
        <w:rPr>
          <w:rFonts w:ascii="Angsana New" w:hAnsi="Angsana New" w:hint="cs"/>
          <w:sz w:val="30"/>
          <w:szCs w:val="30"/>
          <w:cs/>
        </w:rPr>
        <w:t>และส่วน</w:t>
      </w:r>
      <w:r w:rsidR="00565740">
        <w:rPr>
          <w:rFonts w:ascii="Angsana New" w:hAnsi="Angsana New" w:hint="cs"/>
          <w:sz w:val="30"/>
          <w:szCs w:val="30"/>
          <w:cs/>
        </w:rPr>
        <w:t>เกินมูลค่าหุ้นสามัญเป็นจำนวน</w:t>
      </w:r>
      <w:r w:rsidR="00E70F70">
        <w:rPr>
          <w:rFonts w:ascii="Angsana New" w:hAnsi="Angsana New" w:hint="cs"/>
          <w:sz w:val="30"/>
          <w:szCs w:val="30"/>
          <w:cs/>
        </w:rPr>
        <w:t xml:space="preserve"> </w:t>
      </w:r>
      <w:r w:rsidR="00E70F70">
        <w:rPr>
          <w:rFonts w:ascii="Angsana New" w:hAnsi="Angsana New"/>
          <w:sz w:val="30"/>
          <w:szCs w:val="30"/>
        </w:rPr>
        <w:t xml:space="preserve">637.39 </w:t>
      </w:r>
      <w:r w:rsidR="00E70F70">
        <w:rPr>
          <w:rFonts w:ascii="Angsana New" w:hAnsi="Angsana New" w:hint="cs"/>
          <w:sz w:val="30"/>
          <w:szCs w:val="30"/>
          <w:cs/>
        </w:rPr>
        <w:t xml:space="preserve">ล้านบาท (สุทธิจากค่าใช้จ่ายในการเสนอขายหุ้นสามัญของบริษัทจำนวน </w:t>
      </w:r>
      <w:r w:rsidR="00E70F70">
        <w:rPr>
          <w:rFonts w:ascii="Angsana New" w:hAnsi="Angsana New"/>
          <w:sz w:val="30"/>
          <w:szCs w:val="30"/>
        </w:rPr>
        <w:t xml:space="preserve">12.61 </w:t>
      </w:r>
      <w:r w:rsidR="00E70F70">
        <w:rPr>
          <w:rFonts w:ascii="Angsana New" w:hAnsi="Angsana New" w:hint="cs"/>
          <w:sz w:val="30"/>
          <w:szCs w:val="30"/>
          <w:cs/>
        </w:rPr>
        <w:t xml:space="preserve">ล้านบาท) บริษัทได้จดทะเบียนเพิ่มทุนชำระแล้วกับกระทรวงพาณิชย์เมื่อวันที่ </w:t>
      </w:r>
      <w:r w:rsidR="00E70F70">
        <w:rPr>
          <w:rFonts w:ascii="Angsana New" w:hAnsi="Angsana New"/>
          <w:sz w:val="30"/>
          <w:szCs w:val="30"/>
        </w:rPr>
        <w:t xml:space="preserve">13 </w:t>
      </w:r>
      <w:r w:rsidR="00E70F7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70F70">
        <w:rPr>
          <w:rFonts w:ascii="Angsana New" w:hAnsi="Angsana New"/>
          <w:sz w:val="30"/>
          <w:szCs w:val="30"/>
        </w:rPr>
        <w:t xml:space="preserve">2560 </w:t>
      </w:r>
      <w:r w:rsidR="00614789" w:rsidRPr="00614789">
        <w:rPr>
          <w:rFonts w:ascii="Angsana New" w:hAnsi="Angsana New"/>
          <w:sz w:val="30"/>
          <w:szCs w:val="30"/>
          <w:cs/>
        </w:rPr>
        <w:t>รายการดังกล่าวส่งผลให้ผู้ซื้อเป็นผู้ถือหุ้นในลำดับสูงสุด</w:t>
      </w:r>
    </w:p>
    <w:p w:rsidR="00D764CE" w:rsidRDefault="00D764CE" w:rsidP="00D76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85D68" w:rsidRPr="00D764CE" w:rsidRDefault="00D764CE" w:rsidP="0099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  <w:r w:rsidRPr="005A272F">
        <w:rPr>
          <w:rFonts w:ascii="Angsana New" w:hAnsi="Angsana New"/>
          <w:sz w:val="30"/>
          <w:szCs w:val="30"/>
          <w:cs/>
          <w:lang w:val="en-GB"/>
        </w:rPr>
        <w:t xml:space="preserve">ในการประชุมวิสามัญผู้ถือหุ้นของบริษัทเมื่อวันที่ </w:t>
      </w:r>
      <w:r>
        <w:rPr>
          <w:rFonts w:ascii="Angsana New" w:hAnsi="Angsana New"/>
          <w:sz w:val="30"/>
          <w:szCs w:val="30"/>
          <w:lang w:val="en-GB"/>
        </w:rPr>
        <w:t>7</w:t>
      </w:r>
      <w:r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54F5B">
        <w:rPr>
          <w:rFonts w:ascii="Angsana New" w:hAnsi="Angsana New"/>
          <w:spacing w:val="4"/>
          <w:sz w:val="30"/>
          <w:szCs w:val="30"/>
          <w:cs/>
        </w:rPr>
        <w:t>สิงหาคม</w:t>
      </w:r>
      <w:r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764CE">
        <w:rPr>
          <w:rFonts w:ascii="Angsana New" w:hAnsi="Angsana New"/>
          <w:sz w:val="30"/>
          <w:szCs w:val="30"/>
          <w:lang w:val="en-GB"/>
        </w:rPr>
        <w:t>25</w:t>
      </w:r>
      <w:r w:rsidRPr="005A272F">
        <w:rPr>
          <w:rFonts w:ascii="Angsana New" w:hAnsi="Angsana New"/>
          <w:sz w:val="30"/>
          <w:szCs w:val="30"/>
          <w:lang w:val="en-GB"/>
        </w:rPr>
        <w:t>60</w:t>
      </w:r>
      <w:r w:rsidRPr="005A272F">
        <w:rPr>
          <w:rFonts w:ascii="Angsana New" w:hAnsi="Angsana New"/>
          <w:sz w:val="30"/>
          <w:szCs w:val="30"/>
          <w:cs/>
          <w:lang w:val="en-GB"/>
        </w:rPr>
        <w:t xml:space="preserve"> ที่ประชุมอนุมัติ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>การเพิ่มทุนจดทะเบียน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โดยการออกหุ้นสามัญใหม่จำนวน 840.00 ล้านบาท (จำนวน 839</w:t>
      </w:r>
      <w:r w:rsidR="00085D68" w:rsidRPr="00D764CE">
        <w:rPr>
          <w:rFonts w:ascii="Angsana New" w:hAnsi="Angsana New"/>
          <w:spacing w:val="-6"/>
          <w:sz w:val="30"/>
          <w:szCs w:val="30"/>
        </w:rPr>
        <w:t>,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999</w:t>
      </w:r>
      <w:r w:rsidR="00085D68" w:rsidRPr="00D764CE">
        <w:rPr>
          <w:rFonts w:ascii="Angsana New" w:hAnsi="Angsana New"/>
          <w:spacing w:val="-6"/>
          <w:sz w:val="30"/>
          <w:szCs w:val="30"/>
        </w:rPr>
        <w:t>,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730 หุ้น มูลค่าหุ้นละ 1 บาท) จากทุนจดทะเบียนจำนวน 420.00 ล้านบาท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 xml:space="preserve"> (จำนวน 419</w:t>
      </w:r>
      <w:r w:rsidR="00085D68" w:rsidRPr="00D764CE">
        <w:rPr>
          <w:rFonts w:ascii="Angsana New" w:hAnsi="Angsana New"/>
          <w:spacing w:val="4"/>
          <w:sz w:val="30"/>
          <w:szCs w:val="30"/>
        </w:rPr>
        <w:t>,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>999</w:t>
      </w:r>
      <w:r w:rsidR="00085D68" w:rsidRPr="00D764CE">
        <w:rPr>
          <w:rFonts w:ascii="Angsana New" w:hAnsi="Angsana New"/>
          <w:spacing w:val="4"/>
          <w:sz w:val="30"/>
          <w:szCs w:val="30"/>
        </w:rPr>
        <w:t>,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>865 หุ้น มูลค่าหุ้นละ 1 บาท) เป็นทุนจดทะเบียนจำนวน 1</w:t>
      </w:r>
      <w:r w:rsidR="00085D68" w:rsidRPr="00D764CE">
        <w:rPr>
          <w:rFonts w:ascii="Angsana New" w:hAnsi="Angsana New"/>
          <w:spacing w:val="4"/>
          <w:sz w:val="30"/>
          <w:szCs w:val="30"/>
        </w:rPr>
        <w:t>,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 xml:space="preserve">260.00 ล้านบาท (จำนวน 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1</w:t>
      </w:r>
      <w:r w:rsidR="00085D68" w:rsidRPr="00D764CE">
        <w:rPr>
          <w:rFonts w:ascii="Angsana New" w:hAnsi="Angsana New"/>
          <w:spacing w:val="-6"/>
          <w:sz w:val="30"/>
          <w:szCs w:val="30"/>
        </w:rPr>
        <w:t>,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259</w:t>
      </w:r>
      <w:r w:rsidR="00085D68" w:rsidRPr="00D764CE">
        <w:rPr>
          <w:rFonts w:ascii="Angsana New" w:hAnsi="Angsana New"/>
          <w:spacing w:val="-6"/>
          <w:sz w:val="30"/>
          <w:szCs w:val="30"/>
        </w:rPr>
        <w:t>,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>999</w:t>
      </w:r>
      <w:r w:rsidR="00085D68" w:rsidRPr="00D764CE">
        <w:rPr>
          <w:rFonts w:ascii="Angsana New" w:hAnsi="Angsana New"/>
          <w:spacing w:val="-6"/>
          <w:sz w:val="30"/>
          <w:szCs w:val="30"/>
        </w:rPr>
        <w:t>,</w:t>
      </w:r>
      <w:r w:rsidR="00480FE5">
        <w:rPr>
          <w:rFonts w:ascii="Angsana New" w:hAnsi="Angsana New"/>
          <w:spacing w:val="-6"/>
          <w:sz w:val="30"/>
          <w:szCs w:val="30"/>
          <w:cs/>
        </w:rPr>
        <w:t xml:space="preserve">595 หุ้น มูลค่าหุ้นละ 1 บาท)  </w:t>
      </w:r>
      <w:r w:rsidR="00480FE5" w:rsidRPr="00480FE5">
        <w:rPr>
          <w:rFonts w:ascii="Angsana New" w:hAnsi="Angsana New"/>
          <w:spacing w:val="-6"/>
          <w:sz w:val="30"/>
          <w:szCs w:val="30"/>
          <w:cs/>
        </w:rPr>
        <w:t>บริษัทได้จดทะเบียนการเพิ่มทุนดังกล่าวต่อกระทรวงพาณิชย์แล้ว</w:t>
      </w:r>
      <w:r w:rsidR="009B15FC">
        <w:rPr>
          <w:rFonts w:ascii="Angsana New" w:hAnsi="Angsana New" w:hint="cs"/>
          <w:spacing w:val="-6"/>
          <w:sz w:val="30"/>
          <w:szCs w:val="30"/>
          <w:cs/>
        </w:rPr>
        <w:t xml:space="preserve">      </w:t>
      </w:r>
      <w:r w:rsidR="00480FE5" w:rsidRPr="00480FE5">
        <w:rPr>
          <w:rFonts w:ascii="Angsana New" w:hAnsi="Angsana New"/>
          <w:spacing w:val="-6"/>
          <w:sz w:val="30"/>
          <w:szCs w:val="30"/>
          <w:cs/>
        </w:rPr>
        <w:t>เมื่อวั</w:t>
      </w:r>
      <w:r w:rsidR="00480FE5" w:rsidRPr="00C7599C">
        <w:rPr>
          <w:rFonts w:ascii="Angsana New" w:hAnsi="Angsana New"/>
          <w:spacing w:val="-6"/>
          <w:sz w:val="30"/>
          <w:szCs w:val="30"/>
          <w:cs/>
        </w:rPr>
        <w:t>นที่ 2</w:t>
      </w:r>
      <w:r w:rsidR="00C7599C" w:rsidRPr="00C7599C">
        <w:rPr>
          <w:rFonts w:ascii="Angsana New" w:hAnsi="Angsana New"/>
          <w:spacing w:val="-6"/>
          <w:sz w:val="30"/>
          <w:szCs w:val="30"/>
        </w:rPr>
        <w:t>2</w:t>
      </w:r>
      <w:r w:rsidR="00480FE5" w:rsidRPr="00C7599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7599C" w:rsidRPr="00C7599C">
        <w:rPr>
          <w:rFonts w:ascii="Angsana New" w:hAnsi="Angsana New" w:hint="cs"/>
          <w:spacing w:val="-6"/>
          <w:sz w:val="30"/>
          <w:szCs w:val="30"/>
          <w:cs/>
        </w:rPr>
        <w:t>สิงหาคม</w:t>
      </w:r>
      <w:r w:rsidR="00480FE5" w:rsidRPr="00C7599C">
        <w:rPr>
          <w:rFonts w:ascii="Angsana New" w:hAnsi="Angsana New"/>
          <w:spacing w:val="-6"/>
          <w:sz w:val="30"/>
          <w:szCs w:val="30"/>
          <w:cs/>
        </w:rPr>
        <w:t xml:space="preserve"> 2560</w:t>
      </w:r>
      <w:r w:rsidR="009B15F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F5C80">
        <w:rPr>
          <w:rFonts w:ascii="Angsana New" w:hAnsi="Angsana New"/>
          <w:spacing w:val="-6"/>
          <w:sz w:val="30"/>
          <w:szCs w:val="30"/>
          <w:cs/>
        </w:rPr>
        <w:t>นอกจากนี้</w:t>
      </w:r>
      <w:r w:rsidR="00085D68" w:rsidRPr="00D764CE">
        <w:rPr>
          <w:rFonts w:ascii="Angsana New" w:hAnsi="Angsana New"/>
          <w:spacing w:val="-6"/>
          <w:sz w:val="30"/>
          <w:szCs w:val="30"/>
          <w:cs/>
        </w:rPr>
        <w:t xml:space="preserve"> ที่ประชุมอนุมัติการจัดสรรหุ้นสามัญเพิ่มทุนดังกล่าวให้แก่ผู้ถือหุ้นเดิม</w:t>
      </w:r>
      <w:r w:rsidR="007F5C80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>ตามสัดส่วนจำนวนหุ้นที่ผู้ถือหุ้นแต่ละรายถืออยู่ในอัตรา 1 หุ้นเดิมต่อ 2 หุ้นใหม่ ในราคาเสนอขาย 4.25 บาท</w:t>
      </w:r>
      <w:r w:rsidR="00D64510">
        <w:rPr>
          <w:rFonts w:ascii="Angsana New" w:hAnsi="Angsana New" w:hint="cs"/>
          <w:spacing w:val="4"/>
          <w:sz w:val="30"/>
          <w:szCs w:val="30"/>
          <w:cs/>
        </w:rPr>
        <w:t xml:space="preserve">    </w:t>
      </w:r>
      <w:r w:rsidR="00085D68" w:rsidRPr="00D764CE">
        <w:rPr>
          <w:rFonts w:ascii="Angsana New" w:hAnsi="Angsana New"/>
          <w:spacing w:val="4"/>
          <w:sz w:val="30"/>
          <w:szCs w:val="30"/>
        </w:rPr>
        <w:t xml:space="preserve"> </w:t>
      </w:r>
      <w:r w:rsidR="00085D68" w:rsidRPr="00D764CE">
        <w:rPr>
          <w:rFonts w:ascii="Angsana New" w:hAnsi="Angsana New"/>
          <w:spacing w:val="4"/>
          <w:sz w:val="30"/>
          <w:szCs w:val="30"/>
          <w:cs/>
        </w:rPr>
        <w:t>ต่อหุ้น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F3DE4">
        <w:rPr>
          <w:rFonts w:ascii="Angsana New" w:hAnsi="Angsana New" w:hint="cs"/>
          <w:sz w:val="30"/>
          <w:szCs w:val="30"/>
          <w:cs/>
        </w:rPr>
        <w:t>บริษัทได้รับเงินเพิ่มทุนบางส่วน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โดยบริษัทได้บันทึกเป็นทุนเรือนหุ้นจำนวน </w:t>
      </w:r>
      <w:r w:rsidR="006F3DE4">
        <w:rPr>
          <w:rFonts w:ascii="Angsana New" w:hAnsi="Angsana New"/>
          <w:sz w:val="30"/>
          <w:szCs w:val="30"/>
        </w:rPr>
        <w:t>578</w:t>
      </w:r>
      <w:r>
        <w:rPr>
          <w:rFonts w:ascii="Angsana New" w:hAnsi="Angsana New"/>
          <w:sz w:val="30"/>
          <w:szCs w:val="30"/>
        </w:rPr>
        <w:t>.</w:t>
      </w:r>
      <w:r w:rsidR="006F3DE4">
        <w:rPr>
          <w:rFonts w:ascii="Angsana New" w:hAnsi="Angsana New"/>
          <w:sz w:val="30"/>
          <w:szCs w:val="30"/>
        </w:rPr>
        <w:t>28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F3DE4" w:rsidRPr="006F3DE4">
        <w:rPr>
          <w:rFonts w:ascii="Angsana New" w:hAnsi="Angsana New"/>
          <w:sz w:val="30"/>
          <w:szCs w:val="30"/>
        </w:rPr>
        <w:t>578,281,725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บาท) และส่วนเกินมูลค่าหุ้นสามัญเป็นจำนวน </w:t>
      </w:r>
      <w:r w:rsidR="006F3DE4">
        <w:rPr>
          <w:rFonts w:ascii="Angsana New" w:hAnsi="Angsana New"/>
          <w:sz w:val="30"/>
          <w:szCs w:val="30"/>
        </w:rPr>
        <w:t>1,879.42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บริษัทได้จดทะเบียนเพิ่มทุนชำระแล้วกับกระทรวงพาณิชย์เมื่อวัน</w:t>
      </w:r>
      <w:r w:rsidRPr="00C83A73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C83A73">
        <w:rPr>
          <w:rFonts w:ascii="Angsana New" w:hAnsi="Angsana New"/>
          <w:sz w:val="30"/>
          <w:szCs w:val="30"/>
        </w:rPr>
        <w:t xml:space="preserve">13 </w:t>
      </w:r>
      <w:r w:rsidR="006F3DE4" w:rsidRPr="00C83A73">
        <w:rPr>
          <w:rFonts w:ascii="Angsana New" w:hAnsi="Angsana New" w:hint="cs"/>
          <w:sz w:val="30"/>
          <w:szCs w:val="30"/>
          <w:cs/>
        </w:rPr>
        <w:t>กันยายน</w:t>
      </w:r>
      <w:r w:rsidRPr="00C83A73">
        <w:rPr>
          <w:rFonts w:ascii="Angsana New" w:hAnsi="Angsana New" w:hint="cs"/>
          <w:sz w:val="30"/>
          <w:szCs w:val="30"/>
          <w:cs/>
        </w:rPr>
        <w:t xml:space="preserve"> </w:t>
      </w:r>
      <w:r w:rsidRPr="00C83A73">
        <w:rPr>
          <w:rFonts w:ascii="Angsana New" w:hAnsi="Angsana New"/>
          <w:sz w:val="30"/>
          <w:szCs w:val="30"/>
        </w:rPr>
        <w:t>2560</w:t>
      </w:r>
    </w:p>
    <w:p w:rsidR="00EF0B6C" w:rsidRDefault="00EF0B6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A1251" w:rsidRP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4A1251">
        <w:rPr>
          <w:rFonts w:ascii="Angsana New" w:hAnsi="Angsana New"/>
          <w:sz w:val="30"/>
          <w:szCs w:val="30"/>
          <w:cs/>
          <w:lang w:val="en-GB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:rsidR="004A1251" w:rsidRDefault="004A12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A1251" w:rsidRP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4A1251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 xml:space="preserve">ส่วนเกินมูลค่าหุ้น </w:t>
      </w:r>
    </w:p>
    <w:p w:rsidR="004A1251" w:rsidRPr="00DC64FD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0"/>
          <w:szCs w:val="10"/>
          <w:lang w:val="en-GB"/>
        </w:rPr>
      </w:pPr>
    </w:p>
    <w:p w:rsidR="004A1251" w:rsidRP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4A1251">
        <w:rPr>
          <w:rFonts w:ascii="Angsana New" w:hAnsi="Angsana New"/>
          <w:sz w:val="30"/>
          <w:szCs w:val="30"/>
          <w:lang w:val="en-GB"/>
        </w:rPr>
        <w:t xml:space="preserve">2535 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มาตรา </w:t>
      </w:r>
      <w:r w:rsidRPr="004A1251">
        <w:rPr>
          <w:rFonts w:ascii="Angsana New" w:hAnsi="Angsana New"/>
          <w:sz w:val="30"/>
          <w:szCs w:val="30"/>
          <w:lang w:val="en-GB"/>
        </w:rPr>
        <w:t xml:space="preserve">51 </w:t>
      </w:r>
      <w:r w:rsidRPr="004A1251">
        <w:rPr>
          <w:rFonts w:ascii="Angsana New" w:hAnsi="Angsana New"/>
          <w:sz w:val="30"/>
          <w:szCs w:val="30"/>
          <w:cs/>
          <w:lang w:val="en-GB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A1251">
        <w:rPr>
          <w:rFonts w:ascii="Angsana New" w:hAnsi="Angsana New"/>
          <w:sz w:val="30"/>
          <w:szCs w:val="30"/>
          <w:lang w:val="en-GB"/>
        </w:rPr>
        <w:t>“</w:t>
      </w:r>
      <w:r w:rsidRPr="004A1251">
        <w:rPr>
          <w:rFonts w:ascii="Angsana New" w:hAnsi="Angsana New"/>
          <w:sz w:val="30"/>
          <w:szCs w:val="30"/>
          <w:cs/>
          <w:lang w:val="en-GB"/>
        </w:rPr>
        <w:t>ส่วนเกินมูลค่าหุ้น</w:t>
      </w:r>
      <w:r w:rsidRPr="004A1251">
        <w:rPr>
          <w:rFonts w:ascii="Angsana New" w:hAnsi="Angsana New"/>
          <w:sz w:val="30"/>
          <w:szCs w:val="30"/>
          <w:lang w:val="en-GB"/>
        </w:rPr>
        <w:t xml:space="preserve">”) </w:t>
      </w:r>
      <w:r w:rsidRPr="004A1251">
        <w:rPr>
          <w:rFonts w:ascii="Angsana New" w:hAnsi="Angsana New"/>
          <w:sz w:val="30"/>
          <w:szCs w:val="30"/>
          <w:cs/>
          <w:lang w:val="en-GB"/>
        </w:rPr>
        <w:t>ส่วนเกินมูลค่าหุ้นนี้จะนำไปจ่ายเป็นเงินปันผลไม่ได้</w:t>
      </w:r>
    </w:p>
    <w:p w:rsidR="004A1251" w:rsidRPr="004E0AC5" w:rsidRDefault="004A12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:rsidR="002E7B59" w:rsidRPr="00D200E9" w:rsidRDefault="002E7B59" w:rsidP="002E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6B2D9B">
        <w:rPr>
          <w:rFonts w:ascii="Angsana New" w:hAnsi="Angsana New"/>
          <w:b/>
          <w:bCs/>
          <w:sz w:val="30"/>
          <w:szCs w:val="30"/>
        </w:rPr>
        <w:t>6</w:t>
      </w:r>
      <w:r w:rsidRPr="00D200E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:rsidR="00B55C4B" w:rsidRPr="00DC64FD" w:rsidRDefault="00B55C4B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4A1251" w:rsidRP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4A1251">
        <w:rPr>
          <w:rFonts w:ascii="Angsana New" w:hAnsi="Angsana New" w:hint="cs"/>
          <w:sz w:val="30"/>
          <w:szCs w:val="30"/>
          <w:cs/>
          <w:lang w:val="en-GB"/>
        </w:rPr>
        <w:t>สำรองประกอบด้วย</w:t>
      </w:r>
    </w:p>
    <w:p w:rsidR="004A1251" w:rsidRPr="00DC64FD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4A1251" w:rsidRP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4A1251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การจัดสรรกำไร และ</w:t>
      </w:r>
      <w:r w:rsidRPr="004A1251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/</w:t>
      </w:r>
      <w:r w:rsidRPr="004A1251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หรือ กำไรสะสม</w:t>
      </w:r>
    </w:p>
    <w:p w:rsidR="004A1251" w:rsidRPr="00DC64FD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4A1251">
        <w:rPr>
          <w:rFonts w:ascii="Angsana New" w:hAnsi="Angsana New" w:hint="cs"/>
          <w:b/>
          <w:bCs/>
          <w:sz w:val="30"/>
          <w:szCs w:val="30"/>
          <w:cs/>
          <w:lang w:val="en-GB"/>
        </w:rPr>
        <w:t>สำรองตามกฎหมาย</w:t>
      </w:r>
    </w:p>
    <w:p w:rsidR="004A1251" w:rsidRPr="00DC64FD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4A1251" w:rsidRP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4A1251">
        <w:rPr>
          <w:rFonts w:ascii="Angsana New" w:hAnsi="Angsana New"/>
          <w:sz w:val="30"/>
          <w:szCs w:val="30"/>
          <w:lang w:val="en-GB"/>
        </w:rPr>
        <w:t>2535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 มาตรา </w:t>
      </w:r>
      <w:r w:rsidRPr="004A1251">
        <w:rPr>
          <w:rFonts w:ascii="Angsana New" w:hAnsi="Angsana New"/>
          <w:sz w:val="30"/>
          <w:szCs w:val="30"/>
          <w:lang w:val="en-GB"/>
        </w:rPr>
        <w:t>116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 บริษัทจะต้องจัดสรรทุนสำรอง (</w:t>
      </w:r>
      <w:r w:rsidRPr="004A1251">
        <w:rPr>
          <w:rFonts w:ascii="Angsana New" w:hAnsi="Angsana New"/>
          <w:sz w:val="30"/>
          <w:szCs w:val="30"/>
          <w:lang w:val="en-GB"/>
        </w:rPr>
        <w:t>“</w:t>
      </w:r>
      <w:r w:rsidRPr="004A1251">
        <w:rPr>
          <w:rFonts w:ascii="Angsana New" w:hAnsi="Angsana New"/>
          <w:sz w:val="30"/>
          <w:szCs w:val="30"/>
          <w:cs/>
          <w:lang w:val="en-GB"/>
        </w:rPr>
        <w:t>สำรองตามกฎหมาย</w:t>
      </w:r>
      <w:r w:rsidRPr="004A1251">
        <w:rPr>
          <w:rFonts w:ascii="Angsana New" w:hAnsi="Angsana New"/>
          <w:sz w:val="30"/>
          <w:szCs w:val="30"/>
          <w:lang w:val="en-GB"/>
        </w:rPr>
        <w:t>”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) อย่างน้อยร้อยละ </w:t>
      </w:r>
      <w:r w:rsidRPr="004A1251">
        <w:rPr>
          <w:rFonts w:ascii="Angsana New" w:hAnsi="Angsana New"/>
          <w:sz w:val="30"/>
          <w:szCs w:val="30"/>
          <w:lang w:val="en-GB"/>
        </w:rPr>
        <w:t xml:space="preserve">5 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4A1251">
        <w:rPr>
          <w:rFonts w:ascii="Angsana New" w:hAnsi="Angsana New"/>
          <w:sz w:val="30"/>
          <w:szCs w:val="30"/>
          <w:lang w:val="en-GB"/>
        </w:rPr>
        <w:t xml:space="preserve">10 </w:t>
      </w:r>
      <w:r w:rsidRPr="004A1251">
        <w:rPr>
          <w:rFonts w:ascii="Angsana New" w:hAnsi="Angsana New"/>
          <w:sz w:val="30"/>
          <w:szCs w:val="30"/>
          <w:cs/>
          <w:lang w:val="en-GB"/>
        </w:rPr>
        <w:t>ของทุนจดทะเบียน</w:t>
      </w:r>
      <w:r w:rsidRPr="004A125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 เงินสำรองนี้จะนำไปจ่ายเป็นเงินปันผลไม่ได้</w:t>
      </w:r>
    </w:p>
    <w:p w:rsidR="004A1251" w:rsidRPr="00DC64FD" w:rsidRDefault="004A1251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16"/>
          <w:szCs w:val="16"/>
          <w:lang w:val="en-GB"/>
        </w:rPr>
      </w:pPr>
    </w:p>
    <w:p w:rsidR="00DC64FD" w:rsidRPr="00DC64FD" w:rsidRDefault="00DC64FD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cs/>
          <w:lang w:val="en-GB"/>
        </w:rPr>
      </w:pP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ในระหว่างปีสิ้นสุดวันที่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31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ธันวาคม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2560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กลุ่มบริษัทและบริษัทได้จัดสรรทุนสำรองตามกฎหมายเป็นจำนวนเงิน </w:t>
      </w:r>
      <w:r>
        <w:rPr>
          <w:rFonts w:ascii="Angsana New" w:hAnsi="Angsana New"/>
          <w:spacing w:val="-6"/>
          <w:sz w:val="30"/>
          <w:szCs w:val="30"/>
          <w:lang w:val="en-GB"/>
        </w:rPr>
        <w:t xml:space="preserve">       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9.80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ล้านบาท </w:t>
      </w:r>
      <w:r w:rsidRPr="00DC64FD">
        <w:rPr>
          <w:rFonts w:ascii="Angsana New" w:hAnsi="Angsana New" w:hint="cs"/>
          <w:i/>
          <w:iCs/>
          <w:spacing w:val="-6"/>
          <w:sz w:val="30"/>
          <w:szCs w:val="30"/>
          <w:cs/>
          <w:lang w:val="en-GB"/>
        </w:rPr>
        <w:t>(</w:t>
      </w:r>
      <w:r w:rsidRPr="00DC64FD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2559: </w:t>
      </w:r>
      <w:r w:rsidRPr="00DC64FD">
        <w:rPr>
          <w:rFonts w:ascii="Angsana New" w:hAnsi="Angsana New" w:hint="cs"/>
          <w:i/>
          <w:iCs/>
          <w:spacing w:val="-6"/>
          <w:sz w:val="30"/>
          <w:szCs w:val="30"/>
          <w:cs/>
          <w:lang w:val="en-GB"/>
        </w:rPr>
        <w:t>ไม่มี)</w:t>
      </w:r>
    </w:p>
    <w:p w:rsidR="00DC64FD" w:rsidRPr="00DC64FD" w:rsidRDefault="00DC64FD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16"/>
          <w:szCs w:val="16"/>
        </w:rPr>
      </w:pPr>
    </w:p>
    <w:p w:rsidR="004A1251" w:rsidRPr="00D200E9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6B2D9B">
        <w:rPr>
          <w:rFonts w:ascii="Angsana New" w:hAnsi="Angsana New"/>
          <w:b/>
          <w:bCs/>
          <w:sz w:val="30"/>
          <w:szCs w:val="30"/>
        </w:rPr>
        <w:t>7</w:t>
      </w:r>
      <w:r w:rsidRPr="00D200E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:rsidR="00256AC3" w:rsidRPr="00DC64FD" w:rsidRDefault="00256AC3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DC64FD" w:rsidRDefault="00256AC3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กลุ่มบริษัทมี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3 </w:t>
      </w: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DC64FD">
        <w:rPr>
          <w:rFonts w:ascii="Angsana New" w:hAnsi="Angsana New"/>
          <w:spacing w:val="-6"/>
          <w:sz w:val="30"/>
          <w:szCs w:val="30"/>
          <w:cs/>
          <w:lang w:val="en-GB"/>
        </w:rPr>
        <w:t>กลยุทธ์ทางการตลาดที่แตกต่างกัน</w:t>
      </w:r>
      <w:r w:rsidR="00DC64FD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256AC3" w:rsidRPr="00DC64FD" w:rsidRDefault="00256AC3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UPC" w:hAnsi="AngsanaUPC" w:cs="AngsanaUPC"/>
          <w:sz w:val="16"/>
          <w:szCs w:val="16"/>
          <w:cs/>
        </w:rPr>
      </w:pP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</w:p>
    <w:p w:rsidR="00256AC3" w:rsidRPr="00DC64FD" w:rsidRDefault="00DC64FD" w:rsidP="0046382B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UPC" w:hAnsi="AngsanaUPC" w:cs="AngsanaUPC"/>
          <w:sz w:val="30"/>
          <w:szCs w:val="30"/>
          <w:cs/>
        </w:rPr>
        <w:t>ส่วนง</w:t>
      </w:r>
      <w:r w:rsidRPr="00DC64FD">
        <w:rPr>
          <w:rFonts w:ascii="Angsana New" w:hAnsi="Angsana New"/>
          <w:sz w:val="30"/>
          <w:szCs w:val="30"/>
          <w:cs/>
          <w:lang w:val="en-GB"/>
        </w:rPr>
        <w:t>า</w:t>
      </w:r>
      <w:r w:rsidRPr="00DC64FD">
        <w:rPr>
          <w:rFonts w:ascii="Angsana New" w:hAnsi="Angsana New" w:hint="cs"/>
          <w:sz w:val="30"/>
          <w:szCs w:val="30"/>
          <w:cs/>
          <w:lang w:val="en-GB"/>
        </w:rPr>
        <w:t xml:space="preserve">น </w:t>
      </w:r>
      <w:r w:rsidRPr="00DC64FD">
        <w:rPr>
          <w:rFonts w:ascii="Angsana New" w:hAnsi="Angsana New"/>
          <w:sz w:val="30"/>
          <w:szCs w:val="30"/>
          <w:lang w:val="en-GB"/>
        </w:rPr>
        <w:t xml:space="preserve">1 </w:t>
      </w:r>
      <w:r w:rsidR="00256AC3" w:rsidRPr="00DC64FD">
        <w:rPr>
          <w:rFonts w:ascii="Angsana New" w:hAnsi="Angsana New" w:hint="cs"/>
          <w:sz w:val="30"/>
          <w:szCs w:val="30"/>
          <w:cs/>
          <w:lang w:val="en-GB"/>
        </w:rPr>
        <w:t>ผลิตและจำหน่ายหนังสือ</w:t>
      </w:r>
    </w:p>
    <w:p w:rsidR="00256AC3" w:rsidRPr="00DC64FD" w:rsidRDefault="00256AC3" w:rsidP="0046382B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ส่วนงาน </w:t>
      </w:r>
      <w:r w:rsidRPr="00DC64FD">
        <w:rPr>
          <w:rFonts w:ascii="Angsana New" w:hAnsi="Angsana New"/>
          <w:sz w:val="30"/>
          <w:szCs w:val="30"/>
          <w:lang w:val="en-GB"/>
        </w:rPr>
        <w:t>2</w:t>
      </w: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 ชีวจิตโฮม จัดอบรมสัมมนา จัดงานแสดงและเว็บไซด์</w:t>
      </w:r>
    </w:p>
    <w:p w:rsidR="00DC0517" w:rsidRPr="00DC64FD" w:rsidRDefault="00256AC3" w:rsidP="001F5248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16"/>
          <w:szCs w:val="16"/>
        </w:rPr>
      </w:pP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ส่วนงาน </w:t>
      </w:r>
      <w:r w:rsidRPr="00DC64FD">
        <w:rPr>
          <w:rFonts w:ascii="Angsana New" w:hAnsi="Angsana New"/>
          <w:sz w:val="30"/>
          <w:szCs w:val="30"/>
          <w:lang w:val="en-GB"/>
        </w:rPr>
        <w:t>3</w:t>
      </w: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C64FD">
        <w:rPr>
          <w:rFonts w:ascii="Angsana New" w:hAnsi="Angsana New" w:hint="cs"/>
          <w:sz w:val="30"/>
          <w:szCs w:val="30"/>
          <w:cs/>
          <w:lang w:val="en-GB"/>
        </w:rPr>
        <w:t xml:space="preserve"> ผลิตรายการโทรทั</w:t>
      </w:r>
      <w:r w:rsidRPr="00DC64FD">
        <w:rPr>
          <w:rFonts w:ascii="AngsanaUPC" w:hAnsi="AngsanaUPC" w:cs="AngsanaUPC" w:hint="cs"/>
          <w:sz w:val="30"/>
          <w:szCs w:val="30"/>
          <w:cs/>
        </w:rPr>
        <w:t>ศน์</w:t>
      </w:r>
    </w:p>
    <w:p w:rsidR="00DC64FD" w:rsidRPr="00DC64FD" w:rsidRDefault="00DC64FD" w:rsidP="00DC64FD">
      <w:pPr>
        <w:pStyle w:val="ListParagraph"/>
        <w:tabs>
          <w:tab w:val="clear" w:pos="680"/>
          <w:tab w:val="clear" w:pos="907"/>
          <w:tab w:val="left" w:pos="900"/>
          <w:tab w:val="num" w:pos="1080"/>
        </w:tabs>
        <w:ind w:left="990"/>
        <w:jc w:val="thaiDistribute"/>
        <w:rPr>
          <w:rFonts w:ascii="AngsanaUPC" w:hAnsi="AngsanaUPC" w:cs="AngsanaUPC"/>
          <w:sz w:val="16"/>
          <w:szCs w:val="16"/>
        </w:rPr>
      </w:pPr>
    </w:p>
    <w:p w:rsidR="00324C37" w:rsidRPr="00DC64FD" w:rsidRDefault="00324C37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cs/>
          <w:lang w:val="en-GB"/>
        </w:rPr>
        <w:sectPr w:rsidR="00324C37" w:rsidRPr="00DC64FD" w:rsidSect="00621170">
          <w:headerReference w:type="default" r:id="rId16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</w:t>
      </w:r>
      <w:r w:rsidR="00DC64FD">
        <w:rPr>
          <w:rFonts w:ascii="Angsana New" w:hAnsi="Angsana New"/>
          <w:spacing w:val="-6"/>
          <w:sz w:val="30"/>
          <w:szCs w:val="30"/>
          <w:lang w:val="en-GB"/>
        </w:rPr>
        <w:t xml:space="preserve">     </w:t>
      </w: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DC64FD">
        <w:rPr>
          <w:rFonts w:ascii="Angsana New" w:hAnsi="Angsana New"/>
          <w:spacing w:val="-8"/>
          <w:sz w:val="30"/>
          <w:szCs w:val="30"/>
          <w:cs/>
          <w:lang w:val="en-GB"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D7C85" w:rsidRPr="00336BCD" w:rsidRDefault="00516184" w:rsidP="0095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5C1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ab/>
      </w:r>
      <w:r w:rsidR="00630618" w:rsidRPr="00345C1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AA28E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="00D17040" w:rsidRPr="00345C1F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630618" w:rsidRPr="00345C1F">
        <w:rPr>
          <w:rFonts w:ascii="Angsana New" w:hAnsi="Angsana New"/>
          <w:b/>
          <w:bCs/>
          <w:i/>
          <w:iCs/>
          <w:sz w:val="30"/>
          <w:szCs w:val="30"/>
          <w:cs/>
        </w:rPr>
        <w:t>ที่รายงาน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A064AE" w:rsidRPr="00D6150C" w:rsidTr="00CD7147">
        <w:trPr>
          <w:cantSplit/>
        </w:trPr>
        <w:tc>
          <w:tcPr>
            <w:tcW w:w="2779" w:type="dxa"/>
            <w:vAlign w:val="bottom"/>
          </w:tcPr>
          <w:p w:rsidR="00A064AE" w:rsidRPr="00DC0400" w:rsidRDefault="00A064AE" w:rsidP="00CD714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A064AE" w:rsidRPr="00DC0400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ธุรกิจผลิตและ</w:t>
            </w:r>
          </w:p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80" w:type="dxa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ธุรกิจชีวจิตโฮม จัดอบรมสัมมนา ธุรกิจจัดงานแสดงและธุรกิจเว็บไซด์</w:t>
            </w:r>
          </w:p>
        </w:tc>
        <w:tc>
          <w:tcPr>
            <w:tcW w:w="180" w:type="dxa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รายการโทรทัศน์</w:t>
            </w:r>
          </w:p>
        </w:tc>
        <w:tc>
          <w:tcPr>
            <w:tcW w:w="186" w:type="dxa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BA24F0" w:rsidRPr="00D6150C" w:rsidRDefault="00BA24F0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A064AE" w:rsidRPr="00D6150C" w:rsidRDefault="00A064AE" w:rsidP="00CD7147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D6150C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A064AE" w:rsidRPr="00D6150C" w:rsidTr="00CD7147">
        <w:trPr>
          <w:cantSplit/>
        </w:trPr>
        <w:tc>
          <w:tcPr>
            <w:tcW w:w="2779" w:type="dxa"/>
          </w:tcPr>
          <w:p w:rsidR="00A064AE" w:rsidRPr="00D6150C" w:rsidRDefault="00A064AE" w:rsidP="006D6A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D6150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D6150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D6150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D6150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</w:tcPr>
          <w:p w:rsidR="00A064AE" w:rsidRPr="00D6150C" w:rsidRDefault="00A064AE" w:rsidP="00CD714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D6150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D6150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6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D6150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D6150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6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D6150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64AE" w:rsidRPr="00D6150C" w:rsidRDefault="00A064AE" w:rsidP="00CD7147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D6150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342771" w:rsidRPr="00D6150C" w:rsidTr="00CD7147">
        <w:trPr>
          <w:cantSplit/>
        </w:trPr>
        <w:tc>
          <w:tcPr>
            <w:tcW w:w="2779" w:type="dxa"/>
          </w:tcPr>
          <w:p w:rsidR="00342771" w:rsidRPr="00D6150C" w:rsidRDefault="00342771" w:rsidP="00CD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342771" w:rsidRPr="00D6150C" w:rsidRDefault="00342771" w:rsidP="00CD7147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6150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C40454" w:rsidRPr="00D6150C" w:rsidTr="008D2C31">
        <w:trPr>
          <w:cantSplit/>
        </w:trPr>
        <w:tc>
          <w:tcPr>
            <w:tcW w:w="2779" w:type="dxa"/>
          </w:tcPr>
          <w:p w:rsidR="00C40454" w:rsidRPr="00D6150C" w:rsidRDefault="00C40454" w:rsidP="00C4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:rsidR="00C40454" w:rsidRPr="00D6150C" w:rsidRDefault="00327479" w:rsidP="0032747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1,275,374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0454" w:rsidRPr="00327479" w:rsidRDefault="00C40454" w:rsidP="00D6150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27479">
              <w:rPr>
                <w:rFonts w:ascii="Angsana New" w:hAnsi="Angsana New" w:cs="Angsana New"/>
                <w:sz w:val="26"/>
                <w:szCs w:val="26"/>
              </w:rPr>
              <w:t>1,34</w:t>
            </w:r>
            <w:r w:rsidR="00D6150C" w:rsidRPr="00327479">
              <w:rPr>
                <w:rFonts w:ascii="Angsana New" w:hAnsi="Angsana New" w:cs="Angsana New"/>
                <w:sz w:val="26"/>
                <w:szCs w:val="26"/>
              </w:rPr>
              <w:t>6,647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481,814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342,255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439,228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210,599</w:t>
            </w:r>
          </w:p>
        </w:tc>
        <w:tc>
          <w:tcPr>
            <w:tcW w:w="186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6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0454" w:rsidRPr="00D6150C" w:rsidRDefault="00C40454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2,196,</w:t>
            </w:r>
            <w:r w:rsidR="0032747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F0640" w:rsidRPr="00D6150C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C40454" w:rsidRPr="00D6150C" w:rsidRDefault="00C40454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1,89</w:t>
            </w:r>
            <w:r w:rsidR="00EF0640" w:rsidRPr="00D6150C">
              <w:rPr>
                <w:rFonts w:ascii="Angsana New" w:hAnsi="Angsana New" w:cs="Angsana New"/>
                <w:sz w:val="26"/>
                <w:szCs w:val="26"/>
              </w:rPr>
              <w:t>9,501</w:t>
            </w:r>
          </w:p>
        </w:tc>
      </w:tr>
      <w:tr w:rsidR="00C40454" w:rsidRPr="00D6150C" w:rsidTr="008D2C31">
        <w:trPr>
          <w:cantSplit/>
        </w:trPr>
        <w:tc>
          <w:tcPr>
            <w:tcW w:w="2779" w:type="dxa"/>
          </w:tcPr>
          <w:p w:rsidR="00C40454" w:rsidRPr="00D6150C" w:rsidRDefault="00C40454" w:rsidP="00C4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23,766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13,701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1,385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981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71,016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15,138</w:t>
            </w:r>
          </w:p>
        </w:tc>
        <w:tc>
          <w:tcPr>
            <w:tcW w:w="186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(96,167)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(29,820)</w:t>
            </w:r>
          </w:p>
        </w:tc>
        <w:tc>
          <w:tcPr>
            <w:tcW w:w="186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40454" w:rsidRPr="00D6150C" w:rsidRDefault="00C40454" w:rsidP="00C40454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</w:tr>
      <w:tr w:rsidR="00EF0640" w:rsidRPr="00D6150C" w:rsidTr="008D2C31">
        <w:trPr>
          <w:cantSplit/>
        </w:trPr>
        <w:tc>
          <w:tcPr>
            <w:tcW w:w="2779" w:type="dxa"/>
          </w:tcPr>
          <w:p w:rsidR="00EF0640" w:rsidRPr="00D6150C" w:rsidRDefault="00EF0640" w:rsidP="00EF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640" w:rsidRPr="00D6150C" w:rsidRDefault="00327479" w:rsidP="00D6150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1,299,1</w:t>
            </w:r>
            <w:r w:rsidR="00D6150C"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640" w:rsidRPr="00D6150C" w:rsidRDefault="00D6150C" w:rsidP="00D6150C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1,360,348</w:t>
            </w:r>
          </w:p>
        </w:tc>
        <w:tc>
          <w:tcPr>
            <w:tcW w:w="180" w:type="dxa"/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483,199</w:t>
            </w:r>
          </w:p>
        </w:tc>
        <w:tc>
          <w:tcPr>
            <w:tcW w:w="180" w:type="dxa"/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343,236</w:t>
            </w:r>
          </w:p>
        </w:tc>
        <w:tc>
          <w:tcPr>
            <w:tcW w:w="180" w:type="dxa"/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510,244</w:t>
            </w:r>
          </w:p>
        </w:tc>
        <w:tc>
          <w:tcPr>
            <w:tcW w:w="180" w:type="dxa"/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225,737</w:t>
            </w:r>
          </w:p>
        </w:tc>
        <w:tc>
          <w:tcPr>
            <w:tcW w:w="186" w:type="dxa"/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(96,167)</w:t>
            </w:r>
          </w:p>
        </w:tc>
        <w:tc>
          <w:tcPr>
            <w:tcW w:w="180" w:type="dxa"/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(29,820)</w:t>
            </w:r>
          </w:p>
        </w:tc>
        <w:tc>
          <w:tcPr>
            <w:tcW w:w="186" w:type="dxa"/>
            <w:tcBorders>
              <w:top w:val="single" w:sz="4" w:space="0" w:color="auto"/>
            </w:tcBorders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F0640" w:rsidRPr="00D6150C" w:rsidRDefault="00327479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2,196,4</w:t>
            </w:r>
            <w:r w:rsidR="00EF0640"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80" w:type="dxa"/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F0640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1,899,501</w:t>
            </w:r>
          </w:p>
        </w:tc>
      </w:tr>
      <w:tr w:rsidR="005941B8" w:rsidRPr="00D6150C" w:rsidTr="00DC64FD">
        <w:trPr>
          <w:cantSplit/>
        </w:trPr>
        <w:tc>
          <w:tcPr>
            <w:tcW w:w="2779" w:type="dxa"/>
          </w:tcPr>
          <w:p w:rsidR="005941B8" w:rsidRPr="00D6150C" w:rsidRDefault="005941B8" w:rsidP="0024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5941B8" w:rsidRPr="00D6150C" w:rsidRDefault="005941B8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5941B8" w:rsidRPr="00D6150C" w:rsidRDefault="005941B8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5941B8" w:rsidRPr="00D6150C" w:rsidRDefault="005941B8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5941B8" w:rsidRPr="00D6150C" w:rsidRDefault="005941B8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5941B8" w:rsidRPr="00D6150C" w:rsidRDefault="005941B8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5941B8" w:rsidRPr="00D6150C" w:rsidRDefault="005941B8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5941B8" w:rsidRPr="00D6150C" w:rsidRDefault="005941B8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5941B8" w:rsidRPr="00D6150C" w:rsidRDefault="005941B8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70498" w:rsidRPr="00D6150C" w:rsidTr="00DC64FD">
        <w:trPr>
          <w:cantSplit/>
        </w:trPr>
        <w:tc>
          <w:tcPr>
            <w:tcW w:w="2779" w:type="dxa"/>
          </w:tcPr>
          <w:p w:rsidR="00E70498" w:rsidRPr="00D6150C" w:rsidRDefault="00E70498" w:rsidP="00E7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70498" w:rsidRPr="00D6150C" w:rsidRDefault="00EF0640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106,252</w:t>
            </w:r>
          </w:p>
        </w:tc>
        <w:tc>
          <w:tcPr>
            <w:tcW w:w="180" w:type="dxa"/>
            <w:vAlign w:val="bottom"/>
          </w:tcPr>
          <w:p w:rsidR="00E70498" w:rsidRPr="00D6150C" w:rsidRDefault="00E70498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E70498" w:rsidRPr="00D6150C" w:rsidRDefault="00EF0640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156,395</w:t>
            </w:r>
          </w:p>
        </w:tc>
        <w:tc>
          <w:tcPr>
            <w:tcW w:w="180" w:type="dxa"/>
            <w:vAlign w:val="bottom"/>
          </w:tcPr>
          <w:p w:rsidR="00E70498" w:rsidRPr="00D6150C" w:rsidRDefault="00E70498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E70498" w:rsidRPr="00D6150C" w:rsidRDefault="00EF0640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134,190</w:t>
            </w:r>
          </w:p>
        </w:tc>
        <w:tc>
          <w:tcPr>
            <w:tcW w:w="180" w:type="dxa"/>
            <w:vAlign w:val="bottom"/>
          </w:tcPr>
          <w:p w:rsidR="00E70498" w:rsidRPr="00D6150C" w:rsidRDefault="00E70498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E70498" w:rsidRPr="00D6150C" w:rsidRDefault="00EF0640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115,991</w:t>
            </w:r>
          </w:p>
        </w:tc>
        <w:tc>
          <w:tcPr>
            <w:tcW w:w="180" w:type="dxa"/>
            <w:vAlign w:val="bottom"/>
          </w:tcPr>
          <w:p w:rsidR="00E70498" w:rsidRPr="00D6150C" w:rsidRDefault="00E70498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E70498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(366,137)</w:t>
            </w:r>
          </w:p>
        </w:tc>
        <w:tc>
          <w:tcPr>
            <w:tcW w:w="180" w:type="dxa"/>
            <w:vAlign w:val="bottom"/>
          </w:tcPr>
          <w:p w:rsidR="00E70498" w:rsidRPr="00D6150C" w:rsidRDefault="00E70498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:rsidR="00E70498" w:rsidRPr="00D6150C" w:rsidRDefault="00EF0640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(683,834)</w:t>
            </w:r>
          </w:p>
        </w:tc>
        <w:tc>
          <w:tcPr>
            <w:tcW w:w="186" w:type="dxa"/>
            <w:vAlign w:val="bottom"/>
          </w:tcPr>
          <w:p w:rsidR="00E70498" w:rsidRPr="00D6150C" w:rsidRDefault="00E70498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:rsidR="00E70498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626</w:t>
            </w:r>
          </w:p>
        </w:tc>
        <w:tc>
          <w:tcPr>
            <w:tcW w:w="180" w:type="dxa"/>
            <w:vAlign w:val="bottom"/>
          </w:tcPr>
          <w:p w:rsidR="00E70498" w:rsidRPr="00D6150C" w:rsidRDefault="00E70498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E70498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-</w:t>
            </w:r>
          </w:p>
        </w:tc>
        <w:tc>
          <w:tcPr>
            <w:tcW w:w="186" w:type="dxa"/>
            <w:vAlign w:val="bottom"/>
          </w:tcPr>
          <w:p w:rsidR="00E70498" w:rsidRPr="00D6150C" w:rsidRDefault="00E70498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E70498" w:rsidRPr="00D6150C" w:rsidRDefault="00EF0640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(125,067)</w:t>
            </w:r>
          </w:p>
        </w:tc>
        <w:tc>
          <w:tcPr>
            <w:tcW w:w="180" w:type="dxa"/>
            <w:vAlign w:val="bottom"/>
          </w:tcPr>
          <w:p w:rsidR="00E70498" w:rsidRPr="00D6150C" w:rsidRDefault="00E70498" w:rsidP="00E704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E70498" w:rsidRPr="00D6150C" w:rsidRDefault="00EF0640" w:rsidP="00EF064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1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(411,448)</w:t>
            </w:r>
          </w:p>
        </w:tc>
      </w:tr>
      <w:tr w:rsidR="00E70498" w:rsidRPr="00D6150C" w:rsidTr="00DC64FD">
        <w:trPr>
          <w:cantSplit/>
        </w:trPr>
        <w:tc>
          <w:tcPr>
            <w:tcW w:w="2779" w:type="dxa"/>
          </w:tcPr>
          <w:p w:rsidR="00E70498" w:rsidRPr="00D6150C" w:rsidRDefault="00E70498" w:rsidP="0024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70498" w:rsidRPr="00D6150C" w:rsidRDefault="00E70498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70498" w:rsidRPr="00D6150C" w:rsidRDefault="00E7049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E70498" w:rsidRPr="00D6150C" w:rsidRDefault="00E70498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70498" w:rsidRPr="00D6150C" w:rsidRDefault="00E7049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E70498" w:rsidRPr="00D6150C" w:rsidRDefault="00E70498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70498" w:rsidRPr="00D6150C" w:rsidRDefault="00E7049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E70498" w:rsidRPr="00D6150C" w:rsidRDefault="00E70498" w:rsidP="009D7D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70498" w:rsidRPr="00D6150C" w:rsidRDefault="00E7049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E70498" w:rsidRPr="00D6150C" w:rsidRDefault="00E70498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70498" w:rsidRPr="00D6150C" w:rsidRDefault="00E7049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E70498" w:rsidRPr="00D6150C" w:rsidRDefault="00E70498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70498" w:rsidRPr="00D6150C" w:rsidRDefault="00E7049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E70498" w:rsidRPr="00D6150C" w:rsidRDefault="00E7049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70498" w:rsidRPr="00D6150C" w:rsidRDefault="00E7049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E70498" w:rsidRPr="00D6150C" w:rsidRDefault="00E7049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70498" w:rsidRPr="00D6150C" w:rsidRDefault="00E7049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E70498" w:rsidRPr="00D6150C" w:rsidRDefault="00E70498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70498" w:rsidRPr="00D6150C" w:rsidRDefault="00E7049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E70498" w:rsidRPr="00D6150C" w:rsidRDefault="00E70498" w:rsidP="00CE34E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5037" w:rsidRPr="00D6150C" w:rsidTr="005941B8">
        <w:trPr>
          <w:cantSplit/>
        </w:trPr>
        <w:tc>
          <w:tcPr>
            <w:tcW w:w="2779" w:type="dxa"/>
          </w:tcPr>
          <w:p w:rsidR="00A65037" w:rsidRPr="00D6150C" w:rsidRDefault="00A65037" w:rsidP="00A6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18,887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65037" w:rsidRPr="00D6150C" w:rsidRDefault="00A65037" w:rsidP="00437EC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15,20</w:t>
            </w:r>
            <w:r w:rsidR="00437EC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562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A65037" w:rsidRPr="00D6150C" w:rsidRDefault="00437EC0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6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(13,666)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(12,978)</w:t>
            </w:r>
          </w:p>
        </w:tc>
        <w:tc>
          <w:tcPr>
            <w:tcW w:w="186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5,226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2,231</w:t>
            </w:r>
          </w:p>
        </w:tc>
      </w:tr>
      <w:tr w:rsidR="005941B8" w:rsidRPr="00D6150C" w:rsidTr="005941B8">
        <w:trPr>
          <w:cantSplit/>
        </w:trPr>
        <w:tc>
          <w:tcPr>
            <w:tcW w:w="2779" w:type="dxa"/>
          </w:tcPr>
          <w:p w:rsidR="005941B8" w:rsidRPr="00D6150C" w:rsidRDefault="00E70498" w:rsidP="0024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080" w:type="dxa"/>
            <w:vAlign w:val="bottom"/>
          </w:tcPr>
          <w:p w:rsidR="005941B8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C0400" w:rsidRPr="00D6150C">
              <w:rPr>
                <w:rFonts w:ascii="Angsana New" w:hAnsi="Angsana New" w:cs="Angsana New"/>
                <w:sz w:val="26"/>
                <w:szCs w:val="26"/>
              </w:rPr>
              <w:t>12,888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5941B8" w:rsidRPr="00D6150C" w:rsidRDefault="005941B8" w:rsidP="00247C35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941B8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C0400" w:rsidRPr="00D6150C">
              <w:rPr>
                <w:rFonts w:ascii="Angsana New" w:hAnsi="Angsana New" w:cs="Angsana New"/>
                <w:sz w:val="26"/>
                <w:szCs w:val="26"/>
              </w:rPr>
              <w:t>4,005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5941B8" w:rsidRPr="00D6150C" w:rsidRDefault="005941B8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941B8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C0400" w:rsidRPr="00D6150C">
              <w:rPr>
                <w:rFonts w:ascii="Angsana New" w:hAnsi="Angsana New" w:cs="Angsana New"/>
                <w:sz w:val="26"/>
                <w:szCs w:val="26"/>
              </w:rPr>
              <w:t>4,793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5941B8" w:rsidRPr="00D6150C" w:rsidRDefault="005941B8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941B8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C0400" w:rsidRPr="00D6150C">
              <w:rPr>
                <w:rFonts w:ascii="Angsana New" w:hAnsi="Angsana New" w:cs="Angsana New"/>
                <w:sz w:val="26"/>
                <w:szCs w:val="26"/>
              </w:rPr>
              <w:t>15,809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5941B8" w:rsidRPr="00D6150C" w:rsidRDefault="005941B8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941B8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C0400" w:rsidRPr="00D6150C">
              <w:rPr>
                <w:rFonts w:ascii="Angsana New" w:hAnsi="Angsana New" w:cs="Angsana New"/>
                <w:sz w:val="26"/>
                <w:szCs w:val="26"/>
              </w:rPr>
              <w:t>101,380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5941B8" w:rsidRPr="00D6150C" w:rsidRDefault="005941B8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5941B8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C0400" w:rsidRPr="00D6150C">
              <w:rPr>
                <w:rFonts w:ascii="Angsana New" w:hAnsi="Angsana New" w:cs="Angsana New"/>
                <w:sz w:val="26"/>
                <w:szCs w:val="26"/>
              </w:rPr>
              <w:t>129,155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5941B8" w:rsidRPr="00D6150C" w:rsidRDefault="005941B8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5941B8" w:rsidRPr="00D6150C" w:rsidRDefault="00DC0400" w:rsidP="00F25EB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13,666</w:t>
            </w:r>
          </w:p>
        </w:tc>
        <w:tc>
          <w:tcPr>
            <w:tcW w:w="180" w:type="dxa"/>
            <w:vAlign w:val="bottom"/>
          </w:tcPr>
          <w:p w:rsidR="005941B8" w:rsidRPr="00D6150C" w:rsidRDefault="005941B8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941B8" w:rsidRPr="00D6150C" w:rsidRDefault="00DC0400" w:rsidP="00F25EB0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12,978</w:t>
            </w:r>
          </w:p>
        </w:tc>
        <w:tc>
          <w:tcPr>
            <w:tcW w:w="186" w:type="dxa"/>
            <w:vAlign w:val="bottom"/>
          </w:tcPr>
          <w:p w:rsidR="005941B8" w:rsidRPr="00D6150C" w:rsidRDefault="005941B8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941B8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C0400" w:rsidRPr="00D6150C">
              <w:rPr>
                <w:rFonts w:ascii="Angsana New" w:hAnsi="Angsana New" w:cs="Angsana New"/>
                <w:sz w:val="26"/>
                <w:szCs w:val="26"/>
              </w:rPr>
              <w:t>105,395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5941B8" w:rsidRPr="00D6150C" w:rsidRDefault="005941B8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5941B8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C0400" w:rsidRPr="00D6150C">
              <w:rPr>
                <w:rFonts w:ascii="Angsana New" w:hAnsi="Angsana New" w:cs="Angsana New"/>
                <w:sz w:val="26"/>
                <w:szCs w:val="26"/>
              </w:rPr>
              <w:t>135,911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65037" w:rsidRPr="00D6150C" w:rsidTr="00E70498">
        <w:trPr>
          <w:cantSplit/>
        </w:trPr>
        <w:tc>
          <w:tcPr>
            <w:tcW w:w="2779" w:type="dxa"/>
          </w:tcPr>
          <w:p w:rsidR="00A65037" w:rsidRPr="00D6150C" w:rsidRDefault="00A65037" w:rsidP="00A6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:rsidR="00A65037" w:rsidRPr="00D6150C" w:rsidRDefault="00E5275B" w:rsidP="006962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6962A2">
              <w:rPr>
                <w:rFonts w:ascii="Angsana New" w:hAnsi="Angsana New" w:cs="Angsana New"/>
                <w:sz w:val="26"/>
                <w:szCs w:val="26"/>
              </w:rPr>
              <w:t>39,057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65037" w:rsidRPr="00D6150C" w:rsidRDefault="006962A2" w:rsidP="006962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(157,599</w:t>
            </w:r>
            <w:r w:rsidR="00E5275B"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65037" w:rsidRPr="00D6150C" w:rsidRDefault="00E5275B" w:rsidP="00E5275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(236)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65037" w:rsidRPr="00D6150C" w:rsidRDefault="00E5275B" w:rsidP="00E5275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(258)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A65037" w:rsidRPr="00D6150C" w:rsidRDefault="00E5275B" w:rsidP="00E527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(52,467)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E527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A65037" w:rsidRPr="00D6150C" w:rsidRDefault="00E5275B" w:rsidP="00E527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(50,549)</w:t>
            </w:r>
          </w:p>
        </w:tc>
        <w:tc>
          <w:tcPr>
            <w:tcW w:w="186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6" w:type="dxa"/>
            <w:vAlign w:val="bottom"/>
          </w:tcPr>
          <w:p w:rsidR="00A65037" w:rsidRPr="00D6150C" w:rsidRDefault="00A65037" w:rsidP="00A65037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65037" w:rsidRPr="00D6150C" w:rsidRDefault="00E5275B" w:rsidP="006962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6962A2">
              <w:rPr>
                <w:rFonts w:ascii="Angsana New" w:hAnsi="Angsana New" w:cs="Angsana New"/>
                <w:sz w:val="26"/>
                <w:szCs w:val="26"/>
              </w:rPr>
              <w:t>91,760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A65037" w:rsidRPr="00D6150C" w:rsidRDefault="00A65037" w:rsidP="00E5275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A65037" w:rsidRPr="00D6150C" w:rsidRDefault="006962A2" w:rsidP="006962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(208,406</w:t>
            </w:r>
            <w:r w:rsidR="00E5275B"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D06D6" w:rsidRPr="00D6150C" w:rsidTr="00E70498">
        <w:trPr>
          <w:cantSplit/>
        </w:trPr>
        <w:tc>
          <w:tcPr>
            <w:tcW w:w="2779" w:type="dxa"/>
          </w:tcPr>
          <w:p w:rsidR="00FD06D6" w:rsidRPr="00D6150C" w:rsidRDefault="00FD06D6" w:rsidP="00FD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ค่าตัดจำหน่ายใบอนุญาตให้ใช้</w:t>
            </w:r>
          </w:p>
          <w:p w:rsidR="00FD06D6" w:rsidRPr="00D6150C" w:rsidRDefault="00FD06D6" w:rsidP="00FD0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คลื่นความถี่</w:t>
            </w: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562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D06D6" w:rsidRPr="00D6150C" w:rsidRDefault="00A65037" w:rsidP="00E5275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D06D6" w:rsidRPr="00D6150C">
              <w:rPr>
                <w:rFonts w:ascii="Angsana New" w:hAnsi="Angsana New" w:cs="Angsana New"/>
                <w:sz w:val="26"/>
                <w:szCs w:val="26"/>
              </w:rPr>
              <w:t>206,257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FD06D6" w:rsidRPr="00D6150C" w:rsidRDefault="00A65037" w:rsidP="00FD06D6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D06D6" w:rsidRPr="00D6150C">
              <w:rPr>
                <w:rFonts w:ascii="Angsana New" w:hAnsi="Angsana New" w:cs="Angsana New"/>
                <w:sz w:val="26"/>
                <w:szCs w:val="26"/>
              </w:rPr>
              <w:t>206,257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6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06D6" w:rsidRPr="00D6150C" w:rsidRDefault="00A65037" w:rsidP="00FD06D6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D06D6" w:rsidRPr="00D6150C">
              <w:rPr>
                <w:rFonts w:ascii="Angsana New" w:hAnsi="Angsana New" w:cs="Angsana New"/>
                <w:sz w:val="26"/>
                <w:szCs w:val="26"/>
              </w:rPr>
              <w:t>206,257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FD06D6" w:rsidRPr="00D6150C" w:rsidRDefault="00FD06D6" w:rsidP="00FD06D6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FD06D6" w:rsidRPr="00D6150C" w:rsidRDefault="00A65037" w:rsidP="00E5275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D06D6" w:rsidRPr="00D6150C">
              <w:rPr>
                <w:rFonts w:ascii="Angsana New" w:hAnsi="Angsana New" w:cs="Angsana New"/>
                <w:sz w:val="26"/>
                <w:szCs w:val="26"/>
              </w:rPr>
              <w:t>206,257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3026D" w:rsidRPr="00464BDE" w:rsidTr="00E70498">
        <w:trPr>
          <w:cantSplit/>
        </w:trPr>
        <w:tc>
          <w:tcPr>
            <w:tcW w:w="2779" w:type="dxa"/>
          </w:tcPr>
          <w:p w:rsidR="00E3026D" w:rsidRPr="00D6150C" w:rsidRDefault="00E3026D" w:rsidP="0069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ส่วนแบ่ง</w:t>
            </w:r>
            <w:r w:rsidR="00BF3CB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กำไร </w:t>
            </w:r>
            <w:r w:rsidR="00BF3CB8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 w:rsidR="00BF3CB8"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="006962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เงินลงทุน</w:t>
            </w:r>
          </w:p>
          <w:p w:rsidR="00E3026D" w:rsidRPr="00D6150C" w:rsidRDefault="00E3026D" w:rsidP="00E3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ในบริษัทร่วม</w:t>
            </w:r>
          </w:p>
        </w:tc>
        <w:tc>
          <w:tcPr>
            <w:tcW w:w="108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18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(892)</w:t>
            </w:r>
          </w:p>
        </w:tc>
        <w:tc>
          <w:tcPr>
            <w:tcW w:w="18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562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3026D" w:rsidRPr="00D6150C" w:rsidRDefault="006962A2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3026D"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562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186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3026D" w:rsidRPr="00D6150C" w:rsidRDefault="00E3026D" w:rsidP="006962A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(65</w:t>
            </w:r>
            <w:r w:rsidR="006962A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615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E3026D" w:rsidRPr="00D6150C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E3026D" w:rsidRPr="00E70498" w:rsidRDefault="00E3026D" w:rsidP="00E3026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sz w:val="26"/>
                <w:szCs w:val="26"/>
              </w:rPr>
              <w:t>(892)</w:t>
            </w:r>
          </w:p>
        </w:tc>
      </w:tr>
    </w:tbl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D7147" w:rsidRPr="00464BDE" w:rsidRDefault="00CD714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F28E6" w:rsidRPr="00464BDE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pPr w:leftFromText="180" w:rightFromText="180" w:vertAnchor="text" w:horzAnchor="margin" w:tblpX="545" w:tblpY="307"/>
        <w:tblW w:w="142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CF28E6" w:rsidRPr="005B3147" w:rsidTr="00C147A4">
        <w:trPr>
          <w:cantSplit/>
        </w:trPr>
        <w:tc>
          <w:tcPr>
            <w:tcW w:w="2689" w:type="dxa"/>
            <w:vAlign w:val="bottom"/>
          </w:tcPr>
          <w:p w:rsidR="00CF28E6" w:rsidRPr="00F40D54" w:rsidRDefault="00CF28E6" w:rsidP="00CF28E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ธุรกิจผลิตและ</w:t>
            </w:r>
          </w:p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F40D54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80" w:type="dxa"/>
          </w:tcPr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ธุรกิจชีวจิตโฮม จัดอบรมสัมมนา ธุรกิจจัดงานแสดงและธุรกิจเว็บไซด์</w:t>
            </w:r>
          </w:p>
        </w:tc>
        <w:tc>
          <w:tcPr>
            <w:tcW w:w="180" w:type="dxa"/>
          </w:tcPr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F40D54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รายการโทรทัศน์</w:t>
            </w:r>
          </w:p>
        </w:tc>
        <w:tc>
          <w:tcPr>
            <w:tcW w:w="186" w:type="dxa"/>
          </w:tcPr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CF28E6" w:rsidRPr="00F40D54" w:rsidRDefault="00CF28E6" w:rsidP="000D1C7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F40D54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CF28E6" w:rsidRPr="00F40D54" w:rsidRDefault="00CF28E6" w:rsidP="00C147A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F40D54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D8269A" w:rsidRPr="005B3147" w:rsidTr="00C147A4">
        <w:trPr>
          <w:cantSplit/>
        </w:trPr>
        <w:tc>
          <w:tcPr>
            <w:tcW w:w="2689" w:type="dxa"/>
          </w:tcPr>
          <w:p w:rsidR="00D8269A" w:rsidRPr="00F40D54" w:rsidRDefault="00D8269A" w:rsidP="00D826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F40D54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F40D54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F40D54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F40D54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</w:tcPr>
          <w:p w:rsidR="00D8269A" w:rsidRPr="00F40D54" w:rsidRDefault="00D8269A" w:rsidP="00D826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F40D54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F40D54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6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F40D54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F40D54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  <w:tc>
          <w:tcPr>
            <w:tcW w:w="186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</w:t>
            </w:r>
            <w:r w:rsidRPr="00F40D54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180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D8269A" w:rsidRPr="00F40D54" w:rsidRDefault="00D8269A" w:rsidP="00D8269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0D5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255</w:t>
            </w:r>
            <w:r w:rsidRPr="00F40D54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D8269A" w:rsidRPr="005B3147" w:rsidTr="00C147A4">
        <w:trPr>
          <w:cantSplit/>
        </w:trPr>
        <w:tc>
          <w:tcPr>
            <w:tcW w:w="2689" w:type="dxa"/>
          </w:tcPr>
          <w:p w:rsidR="00D8269A" w:rsidRPr="00F40D54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D8269A" w:rsidRPr="00F40D54" w:rsidRDefault="00D8269A" w:rsidP="00D8269A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F40D54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F40D54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E535AA" w:rsidRPr="005B3147" w:rsidTr="00444B6B">
        <w:trPr>
          <w:cantSplit/>
        </w:trPr>
        <w:tc>
          <w:tcPr>
            <w:tcW w:w="2689" w:type="dxa"/>
          </w:tcPr>
          <w:p w:rsidR="00E535AA" w:rsidRPr="00F40D54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40D5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F40D5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:rsidR="00E535AA" w:rsidRPr="00F40D54" w:rsidRDefault="00E535AA" w:rsidP="00E7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40D5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bottom"/>
          </w:tcPr>
          <w:p w:rsidR="00E535AA" w:rsidRPr="00F40D54" w:rsidRDefault="00466320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1,259,968</w:t>
            </w: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F40D54" w:rsidRDefault="00466320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1,346,526</w:t>
            </w: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F40D54" w:rsidRDefault="00466320" w:rsidP="00F40D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12,22</w:t>
            </w:r>
            <w:r w:rsidR="00F40D54" w:rsidRPr="00F40D5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F40D54" w:rsidRDefault="00466320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15,614</w:t>
            </w: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F40D54" w:rsidRDefault="00466320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2,806,870</w:t>
            </w: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535AA" w:rsidRPr="00F40D54" w:rsidRDefault="00466320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2,960,523</w:t>
            </w:r>
          </w:p>
        </w:tc>
        <w:tc>
          <w:tcPr>
            <w:tcW w:w="186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466320" w:rsidRPr="00F40D54" w:rsidRDefault="00466320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(25,634)</w:t>
            </w:r>
          </w:p>
        </w:tc>
        <w:tc>
          <w:tcPr>
            <w:tcW w:w="180" w:type="dxa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66320" w:rsidRDefault="00466320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6247DE" w:rsidRPr="00F40D54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(16,353)</w:t>
            </w:r>
          </w:p>
        </w:tc>
        <w:tc>
          <w:tcPr>
            <w:tcW w:w="186" w:type="dxa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F40D54" w:rsidRDefault="00466320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4,053,425</w:t>
            </w: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66320" w:rsidRDefault="00466320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6247DE" w:rsidRPr="00F40D54" w:rsidRDefault="006247DE" w:rsidP="00E535AA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4,306,310</w:t>
            </w:r>
          </w:p>
        </w:tc>
      </w:tr>
      <w:tr w:rsidR="00E535AA" w:rsidRPr="005B3147" w:rsidTr="00C147A4">
        <w:trPr>
          <w:cantSplit/>
        </w:trPr>
        <w:tc>
          <w:tcPr>
            <w:tcW w:w="2689" w:type="dxa"/>
          </w:tcPr>
          <w:p w:rsidR="00E535AA" w:rsidRPr="00F40D54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40D5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535AA" w:rsidRPr="00F40D54" w:rsidRDefault="00466320" w:rsidP="00464B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sz w:val="26"/>
                <w:szCs w:val="26"/>
              </w:rPr>
              <w:t>1,525,713</w:t>
            </w: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535AA" w:rsidRPr="00F40D54" w:rsidRDefault="006247DE" w:rsidP="0046632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434,255</w:t>
            </w:r>
          </w:p>
        </w:tc>
      </w:tr>
      <w:tr w:rsidR="00E535AA" w:rsidRPr="005B3147" w:rsidTr="00C147A4">
        <w:trPr>
          <w:cantSplit/>
        </w:trPr>
        <w:tc>
          <w:tcPr>
            <w:tcW w:w="2689" w:type="dxa"/>
          </w:tcPr>
          <w:p w:rsidR="00E535AA" w:rsidRPr="00F40D54" w:rsidRDefault="00E535AA" w:rsidP="00E5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40D5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F40D54" w:rsidRDefault="00466320" w:rsidP="00EC5D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5,579,138</w:t>
            </w:r>
          </w:p>
        </w:tc>
        <w:tc>
          <w:tcPr>
            <w:tcW w:w="180" w:type="dxa"/>
            <w:vAlign w:val="bottom"/>
          </w:tcPr>
          <w:p w:rsidR="00E535AA" w:rsidRPr="00F40D54" w:rsidRDefault="00E535AA" w:rsidP="00E535A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35AA" w:rsidRPr="00F40D54" w:rsidRDefault="00466320" w:rsidP="00466320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40D5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4,740,565</w:t>
            </w:r>
          </w:p>
        </w:tc>
      </w:tr>
      <w:tr w:rsidR="006247DE" w:rsidRPr="005B3147" w:rsidTr="00C147A4">
        <w:trPr>
          <w:cantSplit/>
        </w:trPr>
        <w:tc>
          <w:tcPr>
            <w:tcW w:w="2689" w:type="dxa"/>
          </w:tcPr>
          <w:p w:rsidR="006247DE" w:rsidRPr="00B64F4C" w:rsidRDefault="006247DE" w:rsidP="0062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F4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:rsidR="006247DE" w:rsidRPr="00B64F4C" w:rsidRDefault="006247DE" w:rsidP="0062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64F4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149,367</w:t>
            </w: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177,086</w:t>
            </w: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15,124</w:t>
            </w: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17,956</w:t>
            </w: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1,414,055</w:t>
            </w: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3,0</w:t>
            </w:r>
            <w:r>
              <w:rPr>
                <w:rFonts w:ascii="Angsana New" w:hAnsi="Angsana New" w:cs="Angsana New"/>
                <w:sz w:val="26"/>
                <w:szCs w:val="26"/>
              </w:rPr>
              <w:t>23,573</w:t>
            </w:r>
          </w:p>
        </w:tc>
        <w:tc>
          <w:tcPr>
            <w:tcW w:w="186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(26,260)</w:t>
            </w:r>
          </w:p>
        </w:tc>
        <w:tc>
          <w:tcPr>
            <w:tcW w:w="180" w:type="dxa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247DE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6247DE" w:rsidRPr="00F40D54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(16,353)</w:t>
            </w:r>
          </w:p>
        </w:tc>
        <w:tc>
          <w:tcPr>
            <w:tcW w:w="186" w:type="dxa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1,552,286</w:t>
            </w: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6247DE" w:rsidRPr="00B64F4C" w:rsidRDefault="006247DE" w:rsidP="0062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3,202,262</w:t>
            </w:r>
          </w:p>
        </w:tc>
      </w:tr>
      <w:tr w:rsidR="006247DE" w:rsidRPr="005B3147" w:rsidTr="00C147A4">
        <w:trPr>
          <w:cantSplit/>
        </w:trPr>
        <w:tc>
          <w:tcPr>
            <w:tcW w:w="2689" w:type="dxa"/>
          </w:tcPr>
          <w:p w:rsidR="006247DE" w:rsidRPr="00B64F4C" w:rsidRDefault="006247DE" w:rsidP="0062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64F4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sz w:val="26"/>
                <w:szCs w:val="26"/>
              </w:rPr>
              <w:t>125,793</w:t>
            </w: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247DE" w:rsidRPr="00B64F4C" w:rsidRDefault="006247DE" w:rsidP="0062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768,397</w:t>
            </w:r>
          </w:p>
        </w:tc>
      </w:tr>
      <w:tr w:rsidR="006247DE" w:rsidRPr="00BE540A" w:rsidTr="00C147A4">
        <w:trPr>
          <w:cantSplit/>
        </w:trPr>
        <w:tc>
          <w:tcPr>
            <w:tcW w:w="2689" w:type="dxa"/>
          </w:tcPr>
          <w:p w:rsidR="006247DE" w:rsidRPr="00B64F4C" w:rsidRDefault="006247DE" w:rsidP="0062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64F4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4F4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1,678,079</w:t>
            </w:r>
          </w:p>
        </w:tc>
        <w:tc>
          <w:tcPr>
            <w:tcW w:w="180" w:type="dxa"/>
            <w:vAlign w:val="bottom"/>
          </w:tcPr>
          <w:p w:rsidR="006247DE" w:rsidRPr="00B64F4C" w:rsidRDefault="006247DE" w:rsidP="006247D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7DE" w:rsidRPr="00B64F4C" w:rsidRDefault="006247DE" w:rsidP="0062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4F4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3,970,659</w:t>
            </w:r>
          </w:p>
        </w:tc>
      </w:tr>
    </w:tbl>
    <w:p w:rsidR="00CF28E6" w:rsidRPr="008B4666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CF28E6" w:rsidRPr="008B4666" w:rsidSect="00CF1A4A"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B561F2" w:rsidRPr="00B561F2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561F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กระทบยอดกำไรหรือขาดทุน</w:t>
      </w:r>
      <w:r w:rsidRPr="00B561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:rsidR="00B561F2" w:rsidRPr="00F177E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8"/>
        <w:gridCol w:w="1170"/>
        <w:gridCol w:w="1440"/>
        <w:gridCol w:w="270"/>
        <w:gridCol w:w="1350"/>
      </w:tblGrid>
      <w:tr w:rsidR="00B561F2" w:rsidRPr="00466320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F177ED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F177ED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32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6632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32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561F2" w:rsidRPr="00466320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663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1F2" w:rsidRPr="00466320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63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1F2" w:rsidRPr="00466320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63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663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66320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466320" w:rsidP="0069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66320">
              <w:rPr>
                <w:rFonts w:ascii="Angsana New" w:eastAsia="MS Mincho" w:hAnsi="Angsana New"/>
                <w:sz w:val="30"/>
                <w:szCs w:val="30"/>
              </w:rPr>
              <w:t>124,41</w:t>
            </w:r>
            <w:r w:rsidR="006962A2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66320">
              <w:rPr>
                <w:rFonts w:ascii="Angsana New" w:eastAsia="MS Mincho" w:hAnsi="Angsana New"/>
                <w:sz w:val="30"/>
                <w:szCs w:val="30"/>
              </w:rPr>
              <w:t>410,556</w:t>
            </w:r>
          </w:p>
        </w:tc>
      </w:tr>
      <w:tr w:rsidR="00B561F2" w:rsidRPr="00466320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69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6320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6962A2"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Pr="0046632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61F2" w:rsidRPr="00466320" w:rsidRDefault="006962A2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61F2" w:rsidRP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66320">
              <w:rPr>
                <w:rFonts w:ascii="Angsana New" w:eastAsia="MS Mincho" w:hAnsi="Angsana New"/>
                <w:sz w:val="30"/>
                <w:szCs w:val="30"/>
              </w:rPr>
              <w:t>892</w:t>
            </w:r>
          </w:p>
        </w:tc>
      </w:tr>
      <w:tr w:rsidR="00B561F2" w:rsidRPr="00F177ED" w:rsidTr="00B561F2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63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4663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561F2" w:rsidRP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6632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125,067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561F2" w:rsidRPr="00466320" w:rsidRDefault="00B561F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561F2" w:rsidRP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6632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411,448</w:t>
            </w:r>
          </w:p>
        </w:tc>
      </w:tr>
    </w:tbl>
    <w:p w:rsidR="00B561F2" w:rsidRPr="00B80483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261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3B261D">
        <w:rPr>
          <w:rFonts w:ascii="Angsana New" w:hAnsi="Angsana New"/>
          <w:b/>
          <w:bCs/>
          <w:sz w:val="30"/>
          <w:szCs w:val="30"/>
          <w:cs/>
        </w:rPr>
        <w:tab/>
      </w:r>
    </w:p>
    <w:p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B261D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กลุ่มบริษัทดำเนินธุรกิจเฉพาะในประเทศเท่านั้น </w:t>
      </w:r>
      <w:r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:rsidR="00B561F2" w:rsidRDefault="00B561F2" w:rsidP="00D6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D665EB" w:rsidRPr="00D665EB" w:rsidRDefault="00D665EB" w:rsidP="00D6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665EB">
        <w:rPr>
          <w:rFonts w:ascii="Angsana New" w:hAnsi="Angsana New"/>
          <w:sz w:val="30"/>
          <w:szCs w:val="30"/>
          <w:cs/>
        </w:rPr>
        <w:t>รายการบางรายการในข้อมูลส่วนงานดำเนินงานสำหรับ</w:t>
      </w:r>
      <w:r w:rsidR="00B561F2">
        <w:rPr>
          <w:rFonts w:ascii="Angsana New" w:hAnsi="Angsana New" w:hint="cs"/>
          <w:sz w:val="30"/>
          <w:szCs w:val="30"/>
          <w:cs/>
        </w:rPr>
        <w:t>ปี</w:t>
      </w:r>
      <w:r w:rsidRPr="00D665EB">
        <w:rPr>
          <w:rFonts w:ascii="Angsana New" w:hAnsi="Angsana New"/>
          <w:sz w:val="30"/>
          <w:szCs w:val="30"/>
          <w:cs/>
        </w:rPr>
        <w:t>สิ้นสุดวันที่ 3</w:t>
      </w:r>
      <w:r w:rsidR="00B561F2">
        <w:rPr>
          <w:rFonts w:ascii="Angsana New" w:hAnsi="Angsana New"/>
          <w:sz w:val="30"/>
          <w:szCs w:val="30"/>
        </w:rPr>
        <w:t xml:space="preserve">1 </w:t>
      </w:r>
      <w:r w:rsidR="00B561F2">
        <w:rPr>
          <w:rFonts w:ascii="Angsana New" w:hAnsi="Angsana New" w:hint="cs"/>
          <w:sz w:val="30"/>
          <w:szCs w:val="30"/>
          <w:cs/>
        </w:rPr>
        <w:t>ธันวาคม</w:t>
      </w:r>
      <w:r w:rsidRPr="00D665EB">
        <w:rPr>
          <w:rFonts w:ascii="Angsana New" w:hAnsi="Angsana New"/>
          <w:sz w:val="30"/>
          <w:szCs w:val="30"/>
          <w:cs/>
        </w:rPr>
        <w:t xml:space="preserve"> </w:t>
      </w:r>
      <w:r w:rsidRPr="00D665E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59</w:t>
      </w:r>
      <w:r w:rsidRPr="00D665EB">
        <w:rPr>
          <w:rFonts w:ascii="Angsana New" w:hAnsi="Angsana New"/>
          <w:sz w:val="30"/>
          <w:szCs w:val="30"/>
        </w:rPr>
        <w:t xml:space="preserve"> </w:t>
      </w:r>
      <w:r w:rsidRPr="00D665EB">
        <w:rPr>
          <w:rFonts w:ascii="Angsana New" w:hAnsi="Angsana New"/>
          <w:sz w:val="30"/>
          <w:szCs w:val="30"/>
          <w:cs/>
        </w:rPr>
        <w:t>ได้มีการจัดประเภทรายการใหม่ เพื่อให้สอดคล้องกับการนำเสนอในงบการเงิน</w:t>
      </w:r>
      <w:r w:rsidR="006962A2">
        <w:rPr>
          <w:rFonts w:ascii="Angsana New" w:hAnsi="Angsana New" w:hint="cs"/>
          <w:sz w:val="30"/>
          <w:szCs w:val="30"/>
          <w:cs/>
        </w:rPr>
        <w:t>สำหรับ</w:t>
      </w:r>
      <w:r w:rsidRPr="00D665EB">
        <w:rPr>
          <w:rFonts w:ascii="Angsana New" w:hAnsi="Angsana New"/>
          <w:sz w:val="30"/>
          <w:szCs w:val="30"/>
          <w:cs/>
        </w:rPr>
        <w:t>ปี</w:t>
      </w:r>
      <w:r w:rsidR="006962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962A2">
        <w:rPr>
          <w:rFonts w:ascii="Angsana New" w:hAnsi="Angsana New"/>
          <w:sz w:val="30"/>
          <w:szCs w:val="30"/>
        </w:rPr>
        <w:t xml:space="preserve">31 </w:t>
      </w:r>
      <w:r w:rsidR="006962A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665EB">
        <w:rPr>
          <w:rFonts w:ascii="Angsana New" w:hAnsi="Angsana New"/>
          <w:sz w:val="30"/>
          <w:szCs w:val="30"/>
        </w:rPr>
        <w:t xml:space="preserve">2560 </w:t>
      </w:r>
      <w:r w:rsidRPr="00D665EB">
        <w:rPr>
          <w:rFonts w:ascii="Angsana New" w:hAnsi="Angsana New"/>
          <w:sz w:val="30"/>
          <w:szCs w:val="30"/>
          <w:cs/>
        </w:rPr>
        <w:t>การจัดประเภทข้อมูลส่วนงานดำเนินงาน</w:t>
      </w:r>
      <w:r w:rsidR="00B561F2">
        <w:rPr>
          <w:rFonts w:ascii="Angsana New" w:hAnsi="Angsana New"/>
          <w:sz w:val="30"/>
          <w:szCs w:val="30"/>
          <w:cs/>
        </w:rPr>
        <w:t>ของแต่ละส่วนงานที่รายงานใหม่นี้</w:t>
      </w:r>
      <w:r w:rsidRPr="00D665EB">
        <w:rPr>
          <w:rFonts w:ascii="Angsana New" w:hAnsi="Angsana New"/>
          <w:sz w:val="30"/>
          <w:szCs w:val="30"/>
          <w:cs/>
        </w:rPr>
        <w:t>เนื่องจากผู้บริหารเชื่อว่าเป็นข้อมูลที่เหมาะสม</w:t>
      </w:r>
      <w:r w:rsidR="006962A2">
        <w:rPr>
          <w:rFonts w:ascii="Angsana New" w:hAnsi="Angsana New" w:hint="cs"/>
          <w:sz w:val="30"/>
          <w:szCs w:val="30"/>
          <w:cs/>
        </w:rPr>
        <w:t xml:space="preserve">                           </w:t>
      </w:r>
      <w:r w:rsidRPr="00D665EB">
        <w:rPr>
          <w:rFonts w:ascii="Angsana New" w:hAnsi="Angsana New"/>
          <w:sz w:val="30"/>
          <w:szCs w:val="30"/>
          <w:cs/>
        </w:rPr>
        <w:t>ในการประเมินผลการดำเนินงานของส่วนงานของกลุ่มบริษัทมากกว่า</w:t>
      </w:r>
    </w:p>
    <w:p w:rsidR="00D665EB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962A2" w:rsidRDefault="006962A2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03A36" w:rsidRDefault="00203A36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6B2D9B">
        <w:rPr>
          <w:rFonts w:ascii="Angsana New" w:hAnsi="Angsana New"/>
          <w:b/>
          <w:bCs/>
          <w:sz w:val="30"/>
          <w:szCs w:val="30"/>
        </w:rPr>
        <w:t>8</w:t>
      </w:r>
      <w:r w:rsidRPr="00F177ED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ค่าใช้จ่ายในการบริหาร</w:t>
      </w:r>
    </w:p>
    <w:p w:rsidR="00203A36" w:rsidRDefault="00203A36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AD75EB" w:rsidRPr="00BB2257" w:rsidTr="00EE14B9">
        <w:trPr>
          <w:trHeight w:val="420"/>
        </w:trPr>
        <w:tc>
          <w:tcPr>
            <w:tcW w:w="3850" w:type="dxa"/>
          </w:tcPr>
          <w:p w:rsidR="00AD75EB" w:rsidRPr="007A6B21" w:rsidRDefault="00AD75EB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AD75EB" w:rsidRPr="00BB2257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AD75EB" w:rsidRPr="00BB2257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75EB" w:rsidRPr="00BB2257" w:rsidTr="00EE14B9">
        <w:trPr>
          <w:trHeight w:val="420"/>
        </w:trPr>
        <w:tc>
          <w:tcPr>
            <w:tcW w:w="3850" w:type="dxa"/>
          </w:tcPr>
          <w:p w:rsidR="00AD75EB" w:rsidRPr="00BB2257" w:rsidRDefault="00AD75EB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25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25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25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25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D75EB" w:rsidRPr="005B3147" w:rsidTr="00EE14B9">
        <w:trPr>
          <w:trHeight w:val="420"/>
        </w:trPr>
        <w:tc>
          <w:tcPr>
            <w:tcW w:w="3850" w:type="dxa"/>
            <w:vAlign w:val="bottom"/>
          </w:tcPr>
          <w:p w:rsidR="00AD75EB" w:rsidRPr="00BB2257" w:rsidRDefault="00AD75EB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AD75EB" w:rsidRPr="00BB2257" w:rsidRDefault="00AD75EB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B2257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75EB" w:rsidRPr="005B3147" w:rsidTr="00C025E5">
        <w:trPr>
          <w:trHeight w:val="308"/>
        </w:trPr>
        <w:tc>
          <w:tcPr>
            <w:tcW w:w="3850" w:type="dxa"/>
          </w:tcPr>
          <w:p w:rsidR="00AD75EB" w:rsidRPr="00C03E26" w:rsidRDefault="00BB2257" w:rsidP="00EE14B9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33" w:type="dxa"/>
          </w:tcPr>
          <w:p w:rsidR="00AD75EB" w:rsidRPr="00C03E26" w:rsidRDefault="00C03E2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221,832</w:t>
            </w:r>
          </w:p>
        </w:tc>
        <w:tc>
          <w:tcPr>
            <w:tcW w:w="238" w:type="dxa"/>
          </w:tcPr>
          <w:p w:rsidR="00AD75EB" w:rsidRPr="00BB2257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502CD8" w:rsidRPr="00502CD8" w:rsidRDefault="00C03E26" w:rsidP="00502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2CD8">
              <w:rPr>
                <w:rFonts w:ascii="Angsana New" w:hAnsi="Angsana New"/>
                <w:sz w:val="30"/>
                <w:szCs w:val="30"/>
              </w:rPr>
              <w:t>19</w:t>
            </w:r>
            <w:r w:rsidR="00502CD8" w:rsidRPr="00502CD8">
              <w:rPr>
                <w:rFonts w:ascii="Angsana New" w:hAnsi="Angsana New"/>
                <w:sz w:val="30"/>
                <w:szCs w:val="30"/>
              </w:rPr>
              <w:t>2,386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AD75EB" w:rsidRPr="00BB2257" w:rsidRDefault="00BB225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</w:rPr>
              <w:t>181,643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AD75EB" w:rsidRPr="00502CD8" w:rsidRDefault="00BB2257" w:rsidP="00502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02CD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16</w:t>
            </w:r>
            <w:r w:rsidR="00502CD8" w:rsidRPr="00502CD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7,491</w:t>
            </w:r>
          </w:p>
        </w:tc>
      </w:tr>
      <w:tr w:rsidR="00AD75EB" w:rsidRPr="005B3147" w:rsidTr="00EE14B9">
        <w:trPr>
          <w:trHeight w:val="420"/>
        </w:trPr>
        <w:tc>
          <w:tcPr>
            <w:tcW w:w="3850" w:type="dxa"/>
          </w:tcPr>
          <w:p w:rsidR="00AD75EB" w:rsidRPr="00C03E26" w:rsidRDefault="00BB2257" w:rsidP="00EE14B9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33" w:type="dxa"/>
          </w:tcPr>
          <w:p w:rsidR="00AD75EB" w:rsidRPr="00C03E26" w:rsidRDefault="00C03E2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47,335</w:t>
            </w:r>
          </w:p>
        </w:tc>
        <w:tc>
          <w:tcPr>
            <w:tcW w:w="238" w:type="dxa"/>
          </w:tcPr>
          <w:p w:rsidR="00AD75EB" w:rsidRPr="00BB2257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AD75EB" w:rsidRPr="004B47F8" w:rsidRDefault="00C03E2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7F8">
              <w:rPr>
                <w:rFonts w:ascii="Angsana New" w:hAnsi="Angsana New"/>
                <w:sz w:val="30"/>
                <w:szCs w:val="30"/>
              </w:rPr>
              <w:t>49,158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AD75EB" w:rsidRPr="00BB2257" w:rsidRDefault="00BB225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44,209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AD75EB" w:rsidRPr="00BB2257" w:rsidRDefault="00BB225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46,259</w:t>
            </w:r>
          </w:p>
        </w:tc>
      </w:tr>
      <w:tr w:rsidR="004B47F8" w:rsidRPr="005B3147" w:rsidTr="009F4759">
        <w:trPr>
          <w:trHeight w:val="420"/>
        </w:trPr>
        <w:tc>
          <w:tcPr>
            <w:tcW w:w="3850" w:type="dxa"/>
          </w:tcPr>
          <w:p w:rsidR="004B47F8" w:rsidRPr="00C03E26" w:rsidRDefault="004B47F8" w:rsidP="009F4759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ค่าธรรมเนียมและภาษี</w:t>
            </w:r>
          </w:p>
        </w:tc>
        <w:tc>
          <w:tcPr>
            <w:tcW w:w="1133" w:type="dxa"/>
          </w:tcPr>
          <w:p w:rsidR="004B47F8" w:rsidRPr="00C03E26" w:rsidRDefault="004B47F8" w:rsidP="009F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25,535</w:t>
            </w:r>
          </w:p>
        </w:tc>
        <w:tc>
          <w:tcPr>
            <w:tcW w:w="238" w:type="dxa"/>
          </w:tcPr>
          <w:p w:rsidR="004B47F8" w:rsidRPr="00BB2257" w:rsidRDefault="004B47F8" w:rsidP="009F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4B47F8" w:rsidRPr="004B47F8" w:rsidRDefault="004B47F8" w:rsidP="009F4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7F8">
              <w:rPr>
                <w:rFonts w:ascii="Angsana New" w:hAnsi="Angsana New"/>
                <w:sz w:val="30"/>
                <w:szCs w:val="30"/>
              </w:rPr>
              <w:t>21,563</w:t>
            </w:r>
          </w:p>
        </w:tc>
        <w:tc>
          <w:tcPr>
            <w:tcW w:w="237" w:type="dxa"/>
          </w:tcPr>
          <w:p w:rsidR="004B47F8" w:rsidRPr="00BB2257" w:rsidRDefault="004B47F8" w:rsidP="009F4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4B47F8" w:rsidRPr="00BB2257" w:rsidRDefault="004B47F8" w:rsidP="009F4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9,083</w:t>
            </w:r>
          </w:p>
        </w:tc>
        <w:tc>
          <w:tcPr>
            <w:tcW w:w="237" w:type="dxa"/>
          </w:tcPr>
          <w:p w:rsidR="004B47F8" w:rsidRPr="00BB2257" w:rsidRDefault="004B47F8" w:rsidP="009F4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4B47F8" w:rsidRPr="00BB2257" w:rsidRDefault="004B47F8" w:rsidP="009F4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9,757</w:t>
            </w:r>
          </w:p>
        </w:tc>
      </w:tr>
      <w:tr w:rsidR="00AD75EB" w:rsidRPr="005B3147" w:rsidTr="00EE14B9">
        <w:trPr>
          <w:trHeight w:val="420"/>
        </w:trPr>
        <w:tc>
          <w:tcPr>
            <w:tcW w:w="3850" w:type="dxa"/>
          </w:tcPr>
          <w:p w:rsidR="00AD75EB" w:rsidRPr="00C03E26" w:rsidRDefault="00BB2257" w:rsidP="00EE14B9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33" w:type="dxa"/>
          </w:tcPr>
          <w:p w:rsidR="00AD75EB" w:rsidRPr="00C03E26" w:rsidRDefault="00C03E2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13,618</w:t>
            </w:r>
          </w:p>
        </w:tc>
        <w:tc>
          <w:tcPr>
            <w:tcW w:w="238" w:type="dxa"/>
          </w:tcPr>
          <w:p w:rsidR="00AD75EB" w:rsidRPr="00BB2257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AD75EB" w:rsidRPr="004B47F8" w:rsidRDefault="004B47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7F8">
              <w:rPr>
                <w:rFonts w:ascii="Angsana New" w:hAnsi="Angsana New"/>
                <w:sz w:val="30"/>
                <w:szCs w:val="30"/>
              </w:rPr>
              <w:t>7,019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AD75EB" w:rsidRPr="00BB2257" w:rsidRDefault="00BB225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13,342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AD75EB" w:rsidRPr="00BB2257" w:rsidRDefault="00BB2257" w:rsidP="00BB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6,873</w:t>
            </w:r>
          </w:p>
        </w:tc>
      </w:tr>
      <w:tr w:rsidR="00BB2257" w:rsidRPr="005B3147" w:rsidTr="00AD75EB">
        <w:trPr>
          <w:trHeight w:val="420"/>
        </w:trPr>
        <w:tc>
          <w:tcPr>
            <w:tcW w:w="3850" w:type="dxa"/>
          </w:tcPr>
          <w:p w:rsidR="00BB2257" w:rsidRPr="00C03E26" w:rsidRDefault="00BB2257" w:rsidP="00EE14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33" w:type="dxa"/>
          </w:tcPr>
          <w:p w:rsidR="00BB2257" w:rsidRPr="00C03E26" w:rsidRDefault="00C03E2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7,464</w:t>
            </w:r>
          </w:p>
        </w:tc>
        <w:tc>
          <w:tcPr>
            <w:tcW w:w="238" w:type="dxa"/>
          </w:tcPr>
          <w:p w:rsidR="00BB2257" w:rsidRPr="00BB2257" w:rsidRDefault="00BB225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BB2257" w:rsidRPr="004B47F8" w:rsidRDefault="004B47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7F8">
              <w:rPr>
                <w:rFonts w:ascii="Angsana New" w:hAnsi="Angsana New"/>
                <w:sz w:val="30"/>
                <w:szCs w:val="30"/>
              </w:rPr>
              <w:t>8,289</w:t>
            </w:r>
          </w:p>
        </w:tc>
        <w:tc>
          <w:tcPr>
            <w:tcW w:w="237" w:type="dxa"/>
          </w:tcPr>
          <w:p w:rsidR="00BB2257" w:rsidRPr="00BB2257" w:rsidRDefault="00BB225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BB2257" w:rsidRPr="00BB2257" w:rsidRDefault="00BB225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6,006</w:t>
            </w:r>
          </w:p>
        </w:tc>
        <w:tc>
          <w:tcPr>
            <w:tcW w:w="237" w:type="dxa"/>
          </w:tcPr>
          <w:p w:rsidR="00BB2257" w:rsidRPr="00BB2257" w:rsidRDefault="00BB225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BB2257" w:rsidRPr="00BB2257" w:rsidRDefault="00BB225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6,687</w:t>
            </w:r>
          </w:p>
        </w:tc>
      </w:tr>
      <w:tr w:rsidR="00AD75EB" w:rsidRPr="005B3147" w:rsidTr="00AD75EB">
        <w:trPr>
          <w:trHeight w:val="420"/>
        </w:trPr>
        <w:tc>
          <w:tcPr>
            <w:tcW w:w="3850" w:type="dxa"/>
          </w:tcPr>
          <w:p w:rsidR="00AD75EB" w:rsidRPr="00C03E26" w:rsidRDefault="00BB2257" w:rsidP="00EE14B9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03E2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D75EB" w:rsidRPr="00C03E26" w:rsidRDefault="00C03E2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E26">
              <w:rPr>
                <w:rFonts w:ascii="Angsana New" w:hAnsi="Angsana New"/>
                <w:sz w:val="30"/>
                <w:szCs w:val="30"/>
              </w:rPr>
              <w:t>65,309</w:t>
            </w:r>
          </w:p>
        </w:tc>
        <w:tc>
          <w:tcPr>
            <w:tcW w:w="238" w:type="dxa"/>
          </w:tcPr>
          <w:p w:rsidR="00AD75EB" w:rsidRPr="00BB2257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75EB" w:rsidRPr="004B47F8" w:rsidRDefault="004B47F8" w:rsidP="00502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7F8">
              <w:rPr>
                <w:rFonts w:ascii="Angsana New" w:hAnsi="Angsana New"/>
                <w:sz w:val="30"/>
                <w:szCs w:val="30"/>
              </w:rPr>
              <w:t>5</w:t>
            </w:r>
            <w:r w:rsidR="00502CD8">
              <w:rPr>
                <w:rFonts w:ascii="Angsana New" w:hAnsi="Angsana New"/>
                <w:sz w:val="30"/>
                <w:szCs w:val="30"/>
              </w:rPr>
              <w:t>2,705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75EB" w:rsidRPr="00BB2257" w:rsidRDefault="00BB225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B225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53,099</w:t>
            </w:r>
          </w:p>
        </w:tc>
        <w:tc>
          <w:tcPr>
            <w:tcW w:w="237" w:type="dxa"/>
          </w:tcPr>
          <w:p w:rsidR="00AD75EB" w:rsidRPr="00BB2257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AD75EB" w:rsidRPr="00BB2257" w:rsidRDefault="00502CD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44,606</w:t>
            </w:r>
          </w:p>
        </w:tc>
      </w:tr>
      <w:tr w:rsidR="00AD75EB" w:rsidRPr="00AD75EB" w:rsidTr="00AD75EB">
        <w:trPr>
          <w:trHeight w:val="420"/>
        </w:trPr>
        <w:tc>
          <w:tcPr>
            <w:tcW w:w="3850" w:type="dxa"/>
          </w:tcPr>
          <w:p w:rsidR="00AD75EB" w:rsidRPr="00C03E26" w:rsidRDefault="00AD75EB" w:rsidP="00EE14B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3E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AD75EB" w:rsidRPr="00C03E26" w:rsidRDefault="00BB225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E26">
              <w:rPr>
                <w:rFonts w:ascii="Angsana New" w:hAnsi="Angsana New"/>
                <w:b/>
                <w:bCs/>
                <w:sz w:val="30"/>
                <w:szCs w:val="30"/>
              </w:rPr>
              <w:t>381,093</w:t>
            </w:r>
          </w:p>
        </w:tc>
        <w:tc>
          <w:tcPr>
            <w:tcW w:w="238" w:type="dxa"/>
          </w:tcPr>
          <w:p w:rsidR="00AD75EB" w:rsidRPr="00AD75EB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D75EB" w:rsidRPr="00AD75EB" w:rsidRDefault="00BB225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331,120</w:t>
            </w:r>
          </w:p>
        </w:tc>
        <w:tc>
          <w:tcPr>
            <w:tcW w:w="237" w:type="dxa"/>
          </w:tcPr>
          <w:p w:rsidR="00AD75EB" w:rsidRPr="00AD75EB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D75EB" w:rsidRPr="00AD75EB" w:rsidRDefault="00BB225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307,382</w:t>
            </w:r>
          </w:p>
        </w:tc>
        <w:tc>
          <w:tcPr>
            <w:tcW w:w="237" w:type="dxa"/>
          </w:tcPr>
          <w:p w:rsidR="00AD75EB" w:rsidRPr="00AD75EB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AD75EB" w:rsidRPr="00AD75EB" w:rsidRDefault="00BB225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281,673</w:t>
            </w:r>
          </w:p>
        </w:tc>
      </w:tr>
    </w:tbl>
    <w:p w:rsidR="006962A2" w:rsidRDefault="006962A2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03A36" w:rsidRDefault="006B2D9B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203A36" w:rsidRPr="00F177ED">
        <w:rPr>
          <w:rFonts w:ascii="Angsana New" w:hAnsi="Angsana New"/>
          <w:b/>
          <w:bCs/>
          <w:sz w:val="30"/>
          <w:szCs w:val="30"/>
        </w:rPr>
        <w:tab/>
      </w:r>
      <w:r w:rsidR="00203A36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</w:t>
      </w:r>
      <w:r w:rsidR="006962A2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203A36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:rsidR="0003563F" w:rsidRPr="0003563F" w:rsidRDefault="0003563F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AD75EB" w:rsidRPr="00577229" w:rsidTr="00383158">
        <w:tc>
          <w:tcPr>
            <w:tcW w:w="3850" w:type="dxa"/>
          </w:tcPr>
          <w:p w:rsidR="00AD75EB" w:rsidRPr="007A6B21" w:rsidRDefault="00AD75EB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75EB" w:rsidRPr="00577229" w:rsidTr="00383158">
        <w:tc>
          <w:tcPr>
            <w:tcW w:w="3850" w:type="dxa"/>
          </w:tcPr>
          <w:p w:rsidR="00AD75EB" w:rsidRPr="00577229" w:rsidRDefault="00AD75EB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AD75EB" w:rsidRPr="00577229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AD75EB" w:rsidRPr="00577229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75EB" w:rsidRPr="00577229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7" w:type="dxa"/>
          </w:tcPr>
          <w:p w:rsidR="00AD75EB" w:rsidRPr="00577229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D75EB" w:rsidRPr="00577229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AD75EB" w:rsidRPr="00577229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AD75EB" w:rsidRPr="00577229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D75EB" w:rsidRPr="005B3147" w:rsidTr="00383158">
        <w:tc>
          <w:tcPr>
            <w:tcW w:w="3850" w:type="dxa"/>
            <w:vAlign w:val="bottom"/>
          </w:tcPr>
          <w:p w:rsidR="00AD75EB" w:rsidRPr="00577229" w:rsidRDefault="00AD75EB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AD75EB" w:rsidRPr="00577229" w:rsidRDefault="00AD75EB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722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75EB" w:rsidRPr="005B3147" w:rsidTr="00383158">
        <w:tc>
          <w:tcPr>
            <w:tcW w:w="3850" w:type="dxa"/>
          </w:tcPr>
          <w:p w:rsidR="00AD75EB" w:rsidRPr="00577229" w:rsidRDefault="00AD75EB" w:rsidP="00AD75E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3" w:type="dxa"/>
          </w:tcPr>
          <w:p w:rsidR="00AD75EB" w:rsidRPr="00577229" w:rsidRDefault="00577229" w:rsidP="00AD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438,554</w:t>
            </w:r>
          </w:p>
        </w:tc>
        <w:tc>
          <w:tcPr>
            <w:tcW w:w="238" w:type="dxa"/>
          </w:tcPr>
          <w:p w:rsidR="00AD75EB" w:rsidRPr="00577229" w:rsidRDefault="00AD75EB" w:rsidP="00AD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AD75EB" w:rsidRPr="00577229" w:rsidRDefault="00577229" w:rsidP="001A6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4</w:t>
            </w:r>
            <w:r w:rsidR="001A6BB2">
              <w:rPr>
                <w:rFonts w:ascii="Angsana New" w:hAnsi="Angsana New"/>
                <w:sz w:val="30"/>
                <w:szCs w:val="30"/>
              </w:rPr>
              <w:t>60,998</w:t>
            </w:r>
          </w:p>
        </w:tc>
        <w:tc>
          <w:tcPr>
            <w:tcW w:w="237" w:type="dxa"/>
          </w:tcPr>
          <w:p w:rsidR="00AD75EB" w:rsidRPr="005B3147" w:rsidRDefault="00AD75EB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AD75EB" w:rsidRPr="000E7A3D" w:rsidRDefault="000E7A3D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E7A3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322,225</w:t>
            </w:r>
          </w:p>
        </w:tc>
        <w:tc>
          <w:tcPr>
            <w:tcW w:w="237" w:type="dxa"/>
          </w:tcPr>
          <w:p w:rsidR="00AD75EB" w:rsidRPr="000E7A3D" w:rsidRDefault="00AD75EB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AD75EB" w:rsidRPr="000E7A3D" w:rsidRDefault="000E7A3D" w:rsidP="001A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E7A3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35</w:t>
            </w:r>
            <w:r w:rsidR="001A6BB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2,983</w:t>
            </w:r>
          </w:p>
        </w:tc>
      </w:tr>
      <w:tr w:rsidR="00AD75EB" w:rsidRPr="005B3147" w:rsidTr="00383158">
        <w:tc>
          <w:tcPr>
            <w:tcW w:w="3850" w:type="dxa"/>
          </w:tcPr>
          <w:p w:rsidR="00AD75EB" w:rsidRPr="00577229" w:rsidRDefault="00AD75EB" w:rsidP="00AD75E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77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</w:t>
            </w: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ำ</w:t>
            </w:r>
            <w:r w:rsidRPr="00577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หนดไว้</w:t>
            </w:r>
            <w:r w:rsidRPr="0057722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33" w:type="dxa"/>
          </w:tcPr>
          <w:p w:rsidR="00AD75EB" w:rsidRPr="00577229" w:rsidRDefault="00577229" w:rsidP="00AD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28,491</w:t>
            </w:r>
          </w:p>
        </w:tc>
        <w:tc>
          <w:tcPr>
            <w:tcW w:w="238" w:type="dxa"/>
          </w:tcPr>
          <w:p w:rsidR="00AD75EB" w:rsidRPr="00577229" w:rsidRDefault="00AD75EB" w:rsidP="00AD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AD75EB" w:rsidRPr="00577229" w:rsidRDefault="00622614" w:rsidP="00AD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27,724</w:t>
            </w:r>
          </w:p>
        </w:tc>
        <w:tc>
          <w:tcPr>
            <w:tcW w:w="237" w:type="dxa"/>
          </w:tcPr>
          <w:p w:rsidR="00AD75EB" w:rsidRPr="005B3147" w:rsidRDefault="00AD75EB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AD75EB" w:rsidRPr="000E7A3D" w:rsidRDefault="000E7A3D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E7A3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26,073</w:t>
            </w:r>
          </w:p>
        </w:tc>
        <w:tc>
          <w:tcPr>
            <w:tcW w:w="237" w:type="dxa"/>
          </w:tcPr>
          <w:p w:rsidR="00AD75EB" w:rsidRPr="000E7A3D" w:rsidRDefault="00AD75EB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AD75EB" w:rsidRPr="000E7A3D" w:rsidRDefault="00622614" w:rsidP="000E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25,784</w:t>
            </w:r>
          </w:p>
        </w:tc>
      </w:tr>
      <w:tr w:rsidR="00AD75EB" w:rsidRPr="005B3147" w:rsidTr="00383158">
        <w:tc>
          <w:tcPr>
            <w:tcW w:w="3850" w:type="dxa"/>
          </w:tcPr>
          <w:p w:rsidR="00AD75EB" w:rsidRPr="00577229" w:rsidRDefault="00AD75EB" w:rsidP="00AD75E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33" w:type="dxa"/>
          </w:tcPr>
          <w:p w:rsidR="00AD75EB" w:rsidRPr="00577229" w:rsidRDefault="00577229" w:rsidP="00AD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11,508</w:t>
            </w:r>
          </w:p>
        </w:tc>
        <w:tc>
          <w:tcPr>
            <w:tcW w:w="238" w:type="dxa"/>
          </w:tcPr>
          <w:p w:rsidR="00AD75EB" w:rsidRPr="00577229" w:rsidRDefault="00AD75EB" w:rsidP="00AD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AD75EB" w:rsidRPr="00577229" w:rsidRDefault="00577229" w:rsidP="00AD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11,636</w:t>
            </w:r>
          </w:p>
        </w:tc>
        <w:tc>
          <w:tcPr>
            <w:tcW w:w="237" w:type="dxa"/>
          </w:tcPr>
          <w:p w:rsidR="00AD75EB" w:rsidRPr="005B3147" w:rsidRDefault="00AD75EB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AD75EB" w:rsidRPr="000E7A3D" w:rsidRDefault="000E7A3D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E7A3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9,051</w:t>
            </w:r>
          </w:p>
        </w:tc>
        <w:tc>
          <w:tcPr>
            <w:tcW w:w="237" w:type="dxa"/>
          </w:tcPr>
          <w:p w:rsidR="00AD75EB" w:rsidRPr="000E7A3D" w:rsidRDefault="00AD75EB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AD75EB" w:rsidRPr="000E7A3D" w:rsidRDefault="000E7A3D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E7A3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9,346</w:t>
            </w:r>
          </w:p>
        </w:tc>
      </w:tr>
      <w:tr w:rsidR="00AD75EB" w:rsidRPr="005B3147" w:rsidTr="00383158">
        <w:tc>
          <w:tcPr>
            <w:tcW w:w="3850" w:type="dxa"/>
          </w:tcPr>
          <w:p w:rsidR="00AD75EB" w:rsidRPr="00577229" w:rsidRDefault="00AD75EB" w:rsidP="00AD75E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</w:tcPr>
          <w:p w:rsidR="00AD75EB" w:rsidRPr="00577229" w:rsidRDefault="00577229" w:rsidP="00AD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sz w:val="30"/>
                <w:szCs w:val="30"/>
              </w:rPr>
              <w:t>150,354</w:t>
            </w:r>
          </w:p>
        </w:tc>
        <w:tc>
          <w:tcPr>
            <w:tcW w:w="238" w:type="dxa"/>
          </w:tcPr>
          <w:p w:rsidR="00AD75EB" w:rsidRPr="00577229" w:rsidRDefault="00AD75EB" w:rsidP="00AD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AD75EB" w:rsidRPr="00577229" w:rsidRDefault="00CC3B4E" w:rsidP="001C5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1C5B95">
              <w:rPr>
                <w:rFonts w:ascii="Angsana New" w:hAnsi="Angsana New"/>
                <w:sz w:val="30"/>
                <w:szCs w:val="30"/>
              </w:rPr>
              <w:t>1,751</w:t>
            </w:r>
          </w:p>
        </w:tc>
        <w:tc>
          <w:tcPr>
            <w:tcW w:w="237" w:type="dxa"/>
          </w:tcPr>
          <w:p w:rsidR="00AD75EB" w:rsidRPr="005B3147" w:rsidRDefault="00AD75EB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AD75EB" w:rsidRPr="000E7A3D" w:rsidRDefault="000E7A3D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E7A3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119,765</w:t>
            </w:r>
          </w:p>
        </w:tc>
        <w:tc>
          <w:tcPr>
            <w:tcW w:w="237" w:type="dxa"/>
          </w:tcPr>
          <w:p w:rsidR="00AD75EB" w:rsidRPr="000E7A3D" w:rsidRDefault="00AD75EB" w:rsidP="00AD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:rsidR="00AD75EB" w:rsidRPr="000E7A3D" w:rsidRDefault="001C5B95" w:rsidP="001C5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106,909</w:t>
            </w:r>
          </w:p>
        </w:tc>
      </w:tr>
      <w:tr w:rsidR="00AD75EB" w:rsidRPr="00AD75EB" w:rsidTr="00383158">
        <w:tc>
          <w:tcPr>
            <w:tcW w:w="3850" w:type="dxa"/>
          </w:tcPr>
          <w:p w:rsidR="00AD75EB" w:rsidRPr="00577229" w:rsidRDefault="00AD75EB" w:rsidP="00EE14B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7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AD75EB" w:rsidRPr="00577229" w:rsidRDefault="0057722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7229">
              <w:rPr>
                <w:rFonts w:ascii="Angsana New" w:hAnsi="Angsana New"/>
                <w:b/>
                <w:bCs/>
                <w:sz w:val="30"/>
                <w:szCs w:val="30"/>
              </w:rPr>
              <w:t>628,907</w:t>
            </w:r>
          </w:p>
        </w:tc>
        <w:tc>
          <w:tcPr>
            <w:tcW w:w="238" w:type="dxa"/>
          </w:tcPr>
          <w:p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D75EB" w:rsidRPr="001A6BB2" w:rsidRDefault="00577229" w:rsidP="001A6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BB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A6BB2" w:rsidRPr="001A6BB2">
              <w:rPr>
                <w:rFonts w:ascii="Angsana New" w:hAnsi="Angsana New"/>
                <w:b/>
                <w:bCs/>
                <w:sz w:val="30"/>
                <w:szCs w:val="30"/>
              </w:rPr>
              <w:t>32,109</w:t>
            </w:r>
          </w:p>
        </w:tc>
        <w:tc>
          <w:tcPr>
            <w:tcW w:w="237" w:type="dxa"/>
          </w:tcPr>
          <w:p w:rsidR="00AD75EB" w:rsidRPr="00AD75EB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D75EB" w:rsidRPr="00AD75EB" w:rsidRDefault="000E7A3D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477,114</w:t>
            </w:r>
          </w:p>
        </w:tc>
        <w:tc>
          <w:tcPr>
            <w:tcW w:w="237" w:type="dxa"/>
          </w:tcPr>
          <w:p w:rsidR="00AD75EB" w:rsidRPr="00AD75EB" w:rsidRDefault="00AD75E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AD75EB" w:rsidRPr="00AD75EB" w:rsidRDefault="000E7A3D" w:rsidP="001A6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49</w:t>
            </w:r>
            <w:r w:rsidR="001A6BB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5,022</w:t>
            </w:r>
          </w:p>
        </w:tc>
      </w:tr>
    </w:tbl>
    <w:p w:rsidR="00203A36" w:rsidRPr="0003563F" w:rsidRDefault="00203A36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0559E" w:rsidRPr="0050559E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559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50559E" w:rsidRPr="0003563F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50559E" w:rsidRPr="0050559E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559E">
        <w:rPr>
          <w:rFonts w:ascii="Angsana New" w:hAnsi="Angsana New"/>
          <w:sz w:val="30"/>
          <w:szCs w:val="30"/>
          <w:cs/>
        </w:rPr>
        <w:t>กลุ่มบริษัทได้จัดตั้งกองทุ</w:t>
      </w:r>
      <w:r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50559E">
        <w:rPr>
          <w:rFonts w:ascii="Angsana New" w:hAnsi="Angsana New"/>
          <w:sz w:val="30"/>
          <w:szCs w:val="30"/>
          <w:cs/>
        </w:rPr>
        <w:t>กลุ่มบริษัทบนพื้นฐานความสมัครใจของ</w:t>
      </w:r>
      <w:r>
        <w:rPr>
          <w:rFonts w:ascii="Angsana New" w:hAnsi="Angsana New"/>
          <w:sz w:val="30"/>
          <w:szCs w:val="30"/>
          <w:cs/>
        </w:rPr>
        <w:t xml:space="preserve">พนักงานในการเป็นสมาชิกของกองทุน </w:t>
      </w:r>
      <w:r w:rsidRPr="0050559E">
        <w:rPr>
          <w:rFonts w:ascii="Angsana New" w:hAnsi="Angsana New"/>
          <w:sz w:val="30"/>
          <w:szCs w:val="30"/>
          <w:cs/>
        </w:rPr>
        <w:t>โดยพน</w:t>
      </w:r>
      <w:r>
        <w:rPr>
          <w:rFonts w:ascii="Angsana New" w:hAnsi="Angsana New"/>
          <w:sz w:val="30"/>
          <w:szCs w:val="30"/>
          <w:cs/>
        </w:rPr>
        <w:t xml:space="preserve">ักงานจ่ายเงินสะสมในอัตราร้อยละ </w:t>
      </w:r>
      <w:r>
        <w:rPr>
          <w:rFonts w:ascii="Angsana New" w:hAnsi="Angsana New"/>
          <w:sz w:val="30"/>
          <w:szCs w:val="30"/>
        </w:rPr>
        <w:t>3</w:t>
      </w:r>
      <w:r w:rsidRPr="0050559E">
        <w:rPr>
          <w:rFonts w:ascii="Angsana New" w:hAnsi="Angsana New"/>
          <w:sz w:val="30"/>
          <w:szCs w:val="30"/>
        </w:rPr>
        <w:t xml:space="preserve"> </w:t>
      </w:r>
      <w:r w:rsidRPr="0050559E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</w:t>
      </w:r>
      <w:r>
        <w:rPr>
          <w:rFonts w:ascii="Angsana New" w:hAnsi="Angsana New"/>
          <w:sz w:val="30"/>
          <w:szCs w:val="30"/>
          <w:cs/>
        </w:rPr>
        <w:t xml:space="preserve">ตราร้อยละ </w:t>
      </w:r>
      <w:r>
        <w:rPr>
          <w:rFonts w:ascii="Angsana New" w:hAnsi="Angsana New"/>
          <w:sz w:val="30"/>
          <w:szCs w:val="30"/>
        </w:rPr>
        <w:t>3</w:t>
      </w:r>
      <w:r w:rsidRPr="0050559E">
        <w:rPr>
          <w:rFonts w:ascii="Angsana New" w:hAnsi="Angsana New"/>
          <w:sz w:val="30"/>
          <w:szCs w:val="30"/>
        </w:rPr>
        <w:t xml:space="preserve"> </w:t>
      </w:r>
      <w:r w:rsidRPr="0050559E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383158" w:rsidRDefault="00383158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03563F" w:rsidRDefault="0003563F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03563F" w:rsidRDefault="0003563F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50559E" w:rsidRDefault="006B2D9B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30</w:t>
      </w:r>
      <w:r w:rsidR="0050559E" w:rsidRPr="00F177ED">
        <w:rPr>
          <w:rFonts w:ascii="Angsana New" w:hAnsi="Angsana New"/>
          <w:b/>
          <w:bCs/>
          <w:sz w:val="30"/>
          <w:szCs w:val="30"/>
        </w:rPr>
        <w:tab/>
      </w:r>
      <w:r w:rsidR="0050559E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:rsidR="00203A36" w:rsidRPr="0003563F" w:rsidRDefault="00203A36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0559E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559E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:rsidR="0050559E" w:rsidRPr="0003563F" w:rsidRDefault="0050559E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50559E" w:rsidRPr="00521F99" w:rsidTr="00EE14B9">
        <w:trPr>
          <w:trHeight w:val="420"/>
        </w:trPr>
        <w:tc>
          <w:tcPr>
            <w:tcW w:w="3850" w:type="dxa"/>
          </w:tcPr>
          <w:p w:rsidR="0050559E" w:rsidRPr="007A6B21" w:rsidRDefault="0050559E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50559E" w:rsidRPr="00521F99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50559E" w:rsidRPr="00521F99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50559E" w:rsidRPr="00521F99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0559E" w:rsidRPr="00521F99" w:rsidTr="00EE14B9">
        <w:trPr>
          <w:trHeight w:val="420"/>
        </w:trPr>
        <w:tc>
          <w:tcPr>
            <w:tcW w:w="3850" w:type="dxa"/>
          </w:tcPr>
          <w:p w:rsidR="0050559E" w:rsidRPr="00521F99" w:rsidRDefault="0050559E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50559E" w:rsidRPr="00521F99" w:rsidRDefault="0050559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F9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50559E" w:rsidRPr="00521F99" w:rsidRDefault="0050559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0559E" w:rsidRPr="00521F99" w:rsidRDefault="0050559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F9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7" w:type="dxa"/>
          </w:tcPr>
          <w:p w:rsidR="0050559E" w:rsidRPr="00521F99" w:rsidRDefault="0050559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0559E" w:rsidRPr="00521F99" w:rsidRDefault="0050559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F9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50559E" w:rsidRPr="00521F99" w:rsidRDefault="0050559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50559E" w:rsidRPr="00521F99" w:rsidRDefault="0050559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F9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0559E" w:rsidRPr="00521F99" w:rsidTr="00EE14B9">
        <w:trPr>
          <w:trHeight w:val="420"/>
        </w:trPr>
        <w:tc>
          <w:tcPr>
            <w:tcW w:w="3850" w:type="dxa"/>
            <w:vAlign w:val="bottom"/>
          </w:tcPr>
          <w:p w:rsidR="0050559E" w:rsidRPr="00521F99" w:rsidRDefault="0050559E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50559E" w:rsidRPr="00521F99" w:rsidRDefault="0050559E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F9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CFF" w:rsidRPr="00521F99" w:rsidTr="00EE14B9">
        <w:trPr>
          <w:trHeight w:val="420"/>
        </w:trPr>
        <w:tc>
          <w:tcPr>
            <w:tcW w:w="3850" w:type="dxa"/>
          </w:tcPr>
          <w:p w:rsidR="00C12CFF" w:rsidRPr="00521F99" w:rsidRDefault="00C12CFF" w:rsidP="0077384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1133" w:type="dxa"/>
          </w:tcPr>
          <w:p w:rsidR="00C12CFF" w:rsidRPr="00521F99" w:rsidRDefault="00E2443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46</w:t>
            </w:r>
            <w:r w:rsidR="00C12CFF">
              <w:rPr>
                <w:rFonts w:ascii="Angsana New" w:eastAsia="MS Mincho" w:hAnsi="Angsana New"/>
                <w:sz w:val="30"/>
                <w:szCs w:val="30"/>
              </w:rPr>
              <w:t>8,</w:t>
            </w:r>
            <w:r>
              <w:rPr>
                <w:rFonts w:ascii="Angsana New" w:eastAsia="MS Mincho" w:hAnsi="Angsana New"/>
                <w:sz w:val="30"/>
                <w:szCs w:val="30"/>
              </w:rPr>
              <w:t>184</w:t>
            </w:r>
          </w:p>
        </w:tc>
        <w:tc>
          <w:tcPr>
            <w:tcW w:w="238" w:type="dxa"/>
          </w:tcPr>
          <w:p w:rsidR="00C12CFF" w:rsidRPr="00521F99" w:rsidRDefault="00C12CFF" w:rsidP="0077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C12CFF" w:rsidRPr="00521F99" w:rsidRDefault="00E2443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436,193</w:t>
            </w:r>
          </w:p>
        </w:tc>
        <w:tc>
          <w:tcPr>
            <w:tcW w:w="237" w:type="dxa"/>
          </w:tcPr>
          <w:p w:rsidR="00C12CFF" w:rsidRPr="00521F99" w:rsidRDefault="00C12CFF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C12CFF" w:rsidRPr="00521F99" w:rsidRDefault="00C12CF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438,324</w:t>
            </w:r>
          </w:p>
        </w:tc>
        <w:tc>
          <w:tcPr>
            <w:tcW w:w="237" w:type="dxa"/>
          </w:tcPr>
          <w:p w:rsidR="00C12CFF" w:rsidRPr="00521F99" w:rsidRDefault="00C12CFF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C12CFF" w:rsidRPr="00521F99" w:rsidRDefault="00C12CF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326,837</w:t>
            </w:r>
          </w:p>
        </w:tc>
      </w:tr>
      <w:tr w:rsidR="0077384E" w:rsidRPr="00521F99" w:rsidTr="00EE14B9">
        <w:trPr>
          <w:trHeight w:val="420"/>
        </w:trPr>
        <w:tc>
          <w:tcPr>
            <w:tcW w:w="3850" w:type="dxa"/>
          </w:tcPr>
          <w:p w:rsidR="0077384E" w:rsidRPr="00521F99" w:rsidRDefault="0077384E" w:rsidP="0077384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77384E" w:rsidRPr="00521F99" w:rsidRDefault="0077384E" w:rsidP="0077384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F99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133" w:type="dxa"/>
          </w:tcPr>
          <w:p w:rsidR="0077384E" w:rsidRPr="00521F99" w:rsidRDefault="0077384E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1B3594" w:rsidRPr="00521F99" w:rsidRDefault="001B3594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(31,905)</w:t>
            </w:r>
          </w:p>
        </w:tc>
        <w:tc>
          <w:tcPr>
            <w:tcW w:w="238" w:type="dxa"/>
          </w:tcPr>
          <w:p w:rsidR="0077384E" w:rsidRPr="00521F99" w:rsidRDefault="0077384E" w:rsidP="0077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7384E" w:rsidRPr="00521F99" w:rsidRDefault="0077384E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1B3594" w:rsidRPr="00521F99" w:rsidRDefault="001B3594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(16,153)</w:t>
            </w:r>
          </w:p>
        </w:tc>
        <w:tc>
          <w:tcPr>
            <w:tcW w:w="237" w:type="dxa"/>
          </w:tcPr>
          <w:p w:rsidR="0077384E" w:rsidRPr="00521F99" w:rsidRDefault="0077384E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7384E" w:rsidRPr="00521F99" w:rsidRDefault="0077384E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1B3594" w:rsidRPr="00521F99" w:rsidRDefault="001B3594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(31,325)</w:t>
            </w:r>
          </w:p>
        </w:tc>
        <w:tc>
          <w:tcPr>
            <w:tcW w:w="237" w:type="dxa"/>
          </w:tcPr>
          <w:p w:rsidR="0077384E" w:rsidRPr="00521F99" w:rsidRDefault="0077384E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77384E" w:rsidRPr="00521F99" w:rsidRDefault="0077384E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1B3594" w:rsidRPr="00521F99" w:rsidRDefault="001B3594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(15,344)</w:t>
            </w:r>
          </w:p>
        </w:tc>
      </w:tr>
      <w:tr w:rsidR="0077384E" w:rsidRPr="00521F99" w:rsidTr="00EE14B9">
        <w:trPr>
          <w:trHeight w:val="420"/>
        </w:trPr>
        <w:tc>
          <w:tcPr>
            <w:tcW w:w="3850" w:type="dxa"/>
          </w:tcPr>
          <w:p w:rsidR="0077384E" w:rsidRPr="00521F99" w:rsidRDefault="0077384E" w:rsidP="0077384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3" w:type="dxa"/>
          </w:tcPr>
          <w:p w:rsidR="0077384E" w:rsidRPr="00521F99" w:rsidRDefault="00D94782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273,056</w:t>
            </w:r>
          </w:p>
        </w:tc>
        <w:tc>
          <w:tcPr>
            <w:tcW w:w="238" w:type="dxa"/>
          </w:tcPr>
          <w:p w:rsidR="0077384E" w:rsidRPr="00521F99" w:rsidRDefault="0077384E" w:rsidP="0077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7384E" w:rsidRPr="00521F99" w:rsidRDefault="00D94782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284,352</w:t>
            </w:r>
          </w:p>
        </w:tc>
        <w:tc>
          <w:tcPr>
            <w:tcW w:w="237" w:type="dxa"/>
          </w:tcPr>
          <w:p w:rsidR="0077384E" w:rsidRPr="00521F99" w:rsidRDefault="0077384E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7384E" w:rsidRPr="00521F99" w:rsidRDefault="00D94782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273,056</w:t>
            </w:r>
          </w:p>
        </w:tc>
        <w:tc>
          <w:tcPr>
            <w:tcW w:w="237" w:type="dxa"/>
          </w:tcPr>
          <w:p w:rsidR="0077384E" w:rsidRPr="00521F99" w:rsidRDefault="0077384E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77384E" w:rsidRPr="00521F99" w:rsidRDefault="00D94782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284,352</w:t>
            </w:r>
          </w:p>
        </w:tc>
      </w:tr>
      <w:tr w:rsidR="0077384E" w:rsidRPr="005B3147" w:rsidTr="00EE14B9">
        <w:trPr>
          <w:trHeight w:val="420"/>
        </w:trPr>
        <w:tc>
          <w:tcPr>
            <w:tcW w:w="3850" w:type="dxa"/>
          </w:tcPr>
          <w:p w:rsidR="0077384E" w:rsidRPr="00521F99" w:rsidRDefault="0077384E" w:rsidP="0055630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</w:t>
            </w:r>
            <w:r w:rsidR="005563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521F9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33" w:type="dxa"/>
          </w:tcPr>
          <w:p w:rsidR="0077384E" w:rsidRPr="00521F99" w:rsidRDefault="00521F99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628,907</w:t>
            </w:r>
          </w:p>
        </w:tc>
        <w:tc>
          <w:tcPr>
            <w:tcW w:w="238" w:type="dxa"/>
          </w:tcPr>
          <w:p w:rsidR="0077384E" w:rsidRPr="00521F99" w:rsidRDefault="0077384E" w:rsidP="0077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7384E" w:rsidRPr="00521F99" w:rsidRDefault="00521F99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632,109</w:t>
            </w:r>
          </w:p>
        </w:tc>
        <w:tc>
          <w:tcPr>
            <w:tcW w:w="237" w:type="dxa"/>
          </w:tcPr>
          <w:p w:rsidR="0077384E" w:rsidRPr="00521F99" w:rsidRDefault="0077384E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7384E" w:rsidRPr="00521F99" w:rsidRDefault="00521F99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477,114</w:t>
            </w:r>
          </w:p>
        </w:tc>
        <w:tc>
          <w:tcPr>
            <w:tcW w:w="237" w:type="dxa"/>
          </w:tcPr>
          <w:p w:rsidR="0077384E" w:rsidRPr="00521F99" w:rsidRDefault="0077384E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77384E" w:rsidRPr="001B3594" w:rsidRDefault="00521F99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21F99">
              <w:rPr>
                <w:rFonts w:ascii="Angsana New" w:eastAsia="MS Mincho" w:hAnsi="Angsana New"/>
                <w:sz w:val="30"/>
                <w:szCs w:val="30"/>
              </w:rPr>
              <w:t>495,022</w:t>
            </w:r>
          </w:p>
        </w:tc>
      </w:tr>
      <w:tr w:rsidR="0077384E" w:rsidRPr="005B3147" w:rsidTr="00EE14B9">
        <w:trPr>
          <w:trHeight w:val="420"/>
        </w:trPr>
        <w:tc>
          <w:tcPr>
            <w:tcW w:w="3850" w:type="dxa"/>
          </w:tcPr>
          <w:p w:rsidR="0077384E" w:rsidRPr="0003563F" w:rsidRDefault="0077384E" w:rsidP="0077384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56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33" w:type="dxa"/>
          </w:tcPr>
          <w:p w:rsidR="0077384E" w:rsidRPr="0003563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398,017</w:t>
            </w:r>
          </w:p>
        </w:tc>
        <w:tc>
          <w:tcPr>
            <w:tcW w:w="238" w:type="dxa"/>
          </w:tcPr>
          <w:p w:rsidR="0077384E" w:rsidRPr="0003563F" w:rsidRDefault="0077384E" w:rsidP="0077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7384E" w:rsidRPr="0003563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414,663</w:t>
            </w:r>
          </w:p>
        </w:tc>
        <w:tc>
          <w:tcPr>
            <w:tcW w:w="237" w:type="dxa"/>
          </w:tcPr>
          <w:p w:rsidR="0077384E" w:rsidRPr="0003563F" w:rsidRDefault="0077384E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7384E" w:rsidRPr="0003563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126,842</w:t>
            </w:r>
          </w:p>
        </w:tc>
        <w:tc>
          <w:tcPr>
            <w:tcW w:w="237" w:type="dxa"/>
          </w:tcPr>
          <w:p w:rsidR="0077384E" w:rsidRPr="0003563F" w:rsidRDefault="0077384E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77384E" w:rsidRPr="0003563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148,378</w:t>
            </w:r>
          </w:p>
        </w:tc>
      </w:tr>
      <w:tr w:rsidR="001B3594" w:rsidRPr="00C12CFF" w:rsidTr="00EE14B9">
        <w:trPr>
          <w:trHeight w:val="420"/>
        </w:trPr>
        <w:tc>
          <w:tcPr>
            <w:tcW w:w="3850" w:type="dxa"/>
          </w:tcPr>
          <w:p w:rsidR="001B3594" w:rsidRPr="00C12CFF" w:rsidRDefault="00383158" w:rsidP="0077384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ค่าบทความ ค่าภาพประกอบ ค่าแปล </w:t>
            </w:r>
          </w:p>
          <w:p w:rsidR="00383158" w:rsidRPr="00C12CFF" w:rsidRDefault="00383158" w:rsidP="0077384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และค่าลิขสิทธิ์</w:t>
            </w:r>
          </w:p>
        </w:tc>
        <w:tc>
          <w:tcPr>
            <w:tcW w:w="1133" w:type="dxa"/>
          </w:tcPr>
          <w:p w:rsidR="001B3594" w:rsidRPr="00C12CFF" w:rsidRDefault="001B3594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03563F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89,130</w:t>
            </w:r>
          </w:p>
        </w:tc>
        <w:tc>
          <w:tcPr>
            <w:tcW w:w="238" w:type="dxa"/>
          </w:tcPr>
          <w:p w:rsidR="001B3594" w:rsidRPr="00C12CFF" w:rsidRDefault="001B3594" w:rsidP="0077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B3594" w:rsidRPr="00C12CFF" w:rsidRDefault="001B3594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DA7AAC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109,314</w:t>
            </w:r>
          </w:p>
        </w:tc>
        <w:tc>
          <w:tcPr>
            <w:tcW w:w="237" w:type="dxa"/>
          </w:tcPr>
          <w:p w:rsidR="001B3594" w:rsidRPr="00C12CFF" w:rsidRDefault="001B3594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3594" w:rsidRPr="00C12CFF" w:rsidRDefault="001B3594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DA7AAC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65,743</w:t>
            </w:r>
          </w:p>
        </w:tc>
        <w:tc>
          <w:tcPr>
            <w:tcW w:w="237" w:type="dxa"/>
          </w:tcPr>
          <w:p w:rsidR="001B3594" w:rsidRPr="00C12CFF" w:rsidRDefault="001B3594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1B3594" w:rsidRPr="00C12CFF" w:rsidRDefault="001B3594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:rsidR="0003563F" w:rsidRPr="00C12CFF" w:rsidRDefault="0003563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89,106</w:t>
            </w:r>
          </w:p>
        </w:tc>
      </w:tr>
      <w:tr w:rsidR="001B3594" w:rsidRPr="00C12CFF" w:rsidTr="00EE14B9">
        <w:trPr>
          <w:trHeight w:val="420"/>
        </w:trPr>
        <w:tc>
          <w:tcPr>
            <w:tcW w:w="3850" w:type="dxa"/>
          </w:tcPr>
          <w:p w:rsidR="001B3594" w:rsidRPr="00C12CFF" w:rsidRDefault="00383158" w:rsidP="00E2443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</w:t>
            </w:r>
            <w:r w:rsidR="00E244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ใช้จ่ายกิจกรรม</w:t>
            </w:r>
          </w:p>
        </w:tc>
        <w:tc>
          <w:tcPr>
            <w:tcW w:w="1133" w:type="dxa"/>
          </w:tcPr>
          <w:p w:rsidR="001B3594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87,484</w:t>
            </w:r>
          </w:p>
        </w:tc>
        <w:tc>
          <w:tcPr>
            <w:tcW w:w="238" w:type="dxa"/>
          </w:tcPr>
          <w:p w:rsidR="001B3594" w:rsidRPr="00C12CFF" w:rsidRDefault="001B3594" w:rsidP="0077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B3594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40,800</w:t>
            </w:r>
          </w:p>
        </w:tc>
        <w:tc>
          <w:tcPr>
            <w:tcW w:w="237" w:type="dxa"/>
          </w:tcPr>
          <w:p w:rsidR="001B3594" w:rsidRPr="00C12CFF" w:rsidRDefault="001B3594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3594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73,844</w:t>
            </w:r>
          </w:p>
        </w:tc>
        <w:tc>
          <w:tcPr>
            <w:tcW w:w="237" w:type="dxa"/>
          </w:tcPr>
          <w:p w:rsidR="001B3594" w:rsidRPr="00C12CFF" w:rsidRDefault="001B3594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1B3594" w:rsidRPr="00C12CFF" w:rsidRDefault="0003563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35,973</w:t>
            </w:r>
          </w:p>
        </w:tc>
      </w:tr>
      <w:tr w:rsidR="00383158" w:rsidRPr="00C12CFF" w:rsidTr="00EE14B9">
        <w:trPr>
          <w:trHeight w:val="420"/>
        </w:trPr>
        <w:tc>
          <w:tcPr>
            <w:tcW w:w="3850" w:type="dxa"/>
          </w:tcPr>
          <w:p w:rsidR="00383158" w:rsidRPr="00C12CFF" w:rsidRDefault="00383158" w:rsidP="0077384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33" w:type="dxa"/>
          </w:tcPr>
          <w:p w:rsidR="00383158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40,940</w:t>
            </w:r>
          </w:p>
        </w:tc>
        <w:tc>
          <w:tcPr>
            <w:tcW w:w="238" w:type="dxa"/>
          </w:tcPr>
          <w:p w:rsidR="00383158" w:rsidRPr="00C12CFF" w:rsidRDefault="00383158" w:rsidP="0077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83158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44,547</w:t>
            </w:r>
          </w:p>
        </w:tc>
        <w:tc>
          <w:tcPr>
            <w:tcW w:w="237" w:type="dxa"/>
          </w:tcPr>
          <w:p w:rsidR="00383158" w:rsidRPr="00C12CFF" w:rsidRDefault="00383158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3158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34,031</w:t>
            </w:r>
          </w:p>
        </w:tc>
        <w:tc>
          <w:tcPr>
            <w:tcW w:w="237" w:type="dxa"/>
          </w:tcPr>
          <w:p w:rsidR="00383158" w:rsidRPr="00C12CFF" w:rsidRDefault="00383158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3158" w:rsidRPr="00C12CFF" w:rsidRDefault="0003563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37,454</w:t>
            </w:r>
          </w:p>
        </w:tc>
      </w:tr>
      <w:tr w:rsidR="0003563F" w:rsidRPr="00C12CFF" w:rsidTr="00EE14B9">
        <w:trPr>
          <w:trHeight w:val="420"/>
        </w:trPr>
        <w:tc>
          <w:tcPr>
            <w:tcW w:w="3850" w:type="dxa"/>
          </w:tcPr>
          <w:p w:rsidR="0003563F" w:rsidRPr="00C12CFF" w:rsidRDefault="0003563F" w:rsidP="003831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33" w:type="dxa"/>
          </w:tcPr>
          <w:p w:rsidR="0003563F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37,134</w:t>
            </w:r>
          </w:p>
        </w:tc>
        <w:tc>
          <w:tcPr>
            <w:tcW w:w="238" w:type="dxa"/>
          </w:tcPr>
          <w:p w:rsidR="0003563F" w:rsidRPr="00C12CFF" w:rsidRDefault="0003563F" w:rsidP="0038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03563F" w:rsidRPr="0055630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5630F">
              <w:rPr>
                <w:rFonts w:ascii="Angsana New" w:eastAsia="MS Mincho" w:hAnsi="Angsana New"/>
                <w:sz w:val="30"/>
                <w:szCs w:val="30"/>
              </w:rPr>
              <w:t>30,912</w:t>
            </w:r>
          </w:p>
        </w:tc>
        <w:tc>
          <w:tcPr>
            <w:tcW w:w="237" w:type="dxa"/>
          </w:tcPr>
          <w:p w:rsidR="0003563F" w:rsidRPr="00C12CFF" w:rsidRDefault="0003563F" w:rsidP="0038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03563F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35,485</w:t>
            </w:r>
          </w:p>
        </w:tc>
        <w:tc>
          <w:tcPr>
            <w:tcW w:w="237" w:type="dxa"/>
          </w:tcPr>
          <w:p w:rsidR="0003563F" w:rsidRPr="00C12CFF" w:rsidRDefault="0003563F" w:rsidP="0038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03563F" w:rsidRPr="00C12CFF" w:rsidRDefault="0003563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29,811</w:t>
            </w:r>
          </w:p>
        </w:tc>
      </w:tr>
      <w:tr w:rsidR="00383158" w:rsidRPr="00C12CFF" w:rsidTr="00EE14B9">
        <w:trPr>
          <w:trHeight w:val="420"/>
        </w:trPr>
        <w:tc>
          <w:tcPr>
            <w:tcW w:w="3850" w:type="dxa"/>
          </w:tcPr>
          <w:p w:rsidR="00383158" w:rsidRPr="00C12CFF" w:rsidRDefault="00383158" w:rsidP="00383158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12CF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ค่าธรรมเนียมและภาษี</w:t>
            </w:r>
          </w:p>
        </w:tc>
        <w:tc>
          <w:tcPr>
            <w:tcW w:w="1133" w:type="dxa"/>
          </w:tcPr>
          <w:p w:rsidR="00383158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28,136</w:t>
            </w:r>
          </w:p>
        </w:tc>
        <w:tc>
          <w:tcPr>
            <w:tcW w:w="238" w:type="dxa"/>
          </w:tcPr>
          <w:p w:rsidR="00383158" w:rsidRPr="00C12CFF" w:rsidRDefault="00383158" w:rsidP="0038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83158" w:rsidRPr="0055630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5630F">
              <w:rPr>
                <w:rFonts w:ascii="Angsana New" w:eastAsia="MS Mincho" w:hAnsi="Angsana New"/>
                <w:sz w:val="30"/>
                <w:szCs w:val="30"/>
              </w:rPr>
              <w:t>24,130</w:t>
            </w:r>
          </w:p>
        </w:tc>
        <w:tc>
          <w:tcPr>
            <w:tcW w:w="237" w:type="dxa"/>
          </w:tcPr>
          <w:p w:rsidR="00383158" w:rsidRPr="00C12CFF" w:rsidRDefault="00383158" w:rsidP="0038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3158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10,206</w:t>
            </w:r>
          </w:p>
        </w:tc>
        <w:tc>
          <w:tcPr>
            <w:tcW w:w="237" w:type="dxa"/>
          </w:tcPr>
          <w:p w:rsidR="00383158" w:rsidRPr="00C12CFF" w:rsidRDefault="00383158" w:rsidP="0038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3158" w:rsidRPr="00C12CFF" w:rsidRDefault="0003563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10,911</w:t>
            </w:r>
          </w:p>
        </w:tc>
      </w:tr>
      <w:tr w:rsidR="00383158" w:rsidRPr="00C12CFF" w:rsidTr="00EE14B9">
        <w:trPr>
          <w:trHeight w:val="420"/>
        </w:trPr>
        <w:tc>
          <w:tcPr>
            <w:tcW w:w="3850" w:type="dxa"/>
          </w:tcPr>
          <w:p w:rsidR="00383158" w:rsidRPr="00C12CFF" w:rsidRDefault="00383158" w:rsidP="003831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ค่าบริการโครงข่ายส่งสัญญาณ</w:t>
            </w:r>
          </w:p>
        </w:tc>
        <w:tc>
          <w:tcPr>
            <w:tcW w:w="1133" w:type="dxa"/>
          </w:tcPr>
          <w:p w:rsidR="00383158" w:rsidRPr="00C12CF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171,683</w:t>
            </w:r>
          </w:p>
        </w:tc>
        <w:tc>
          <w:tcPr>
            <w:tcW w:w="238" w:type="dxa"/>
          </w:tcPr>
          <w:p w:rsidR="00383158" w:rsidRPr="00C12CFF" w:rsidRDefault="00383158" w:rsidP="0038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383158" w:rsidRPr="0055630F" w:rsidRDefault="00DA7AAC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55630F">
              <w:rPr>
                <w:rFonts w:ascii="Angsana New" w:eastAsia="MS Mincho" w:hAnsi="Angsana New"/>
                <w:sz w:val="30"/>
                <w:szCs w:val="30"/>
              </w:rPr>
              <w:t>185,949</w:t>
            </w:r>
          </w:p>
        </w:tc>
        <w:tc>
          <w:tcPr>
            <w:tcW w:w="237" w:type="dxa"/>
          </w:tcPr>
          <w:p w:rsidR="00383158" w:rsidRPr="00C12CFF" w:rsidRDefault="00383158" w:rsidP="0038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83158" w:rsidRPr="00C12CF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83158" w:rsidRPr="00C12CFF" w:rsidRDefault="00383158" w:rsidP="0038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383158" w:rsidRPr="00C12CFF" w:rsidRDefault="0003563F" w:rsidP="0003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12CFF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B3594" w:rsidRPr="005B3147" w:rsidTr="00EE14B9">
        <w:trPr>
          <w:trHeight w:val="420"/>
        </w:trPr>
        <w:tc>
          <w:tcPr>
            <w:tcW w:w="3850" w:type="dxa"/>
          </w:tcPr>
          <w:p w:rsidR="001B3594" w:rsidRPr="00C12CFF" w:rsidRDefault="00383158" w:rsidP="0077384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C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</w:tcPr>
          <w:p w:rsidR="001B3594" w:rsidRPr="00C12CF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65,445</w:t>
            </w:r>
          </w:p>
        </w:tc>
        <w:tc>
          <w:tcPr>
            <w:tcW w:w="238" w:type="dxa"/>
          </w:tcPr>
          <w:p w:rsidR="001B3594" w:rsidRPr="00C12CFF" w:rsidRDefault="001B3594" w:rsidP="00773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B3594" w:rsidRPr="0055630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28,476</w:t>
            </w:r>
          </w:p>
        </w:tc>
        <w:tc>
          <w:tcPr>
            <w:tcW w:w="237" w:type="dxa"/>
          </w:tcPr>
          <w:p w:rsidR="001B3594" w:rsidRPr="00C12CFF" w:rsidRDefault="001B3594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1B3594" w:rsidRPr="00E70754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61,443</w:t>
            </w:r>
          </w:p>
        </w:tc>
        <w:tc>
          <w:tcPr>
            <w:tcW w:w="237" w:type="dxa"/>
          </w:tcPr>
          <w:p w:rsidR="001B3594" w:rsidRPr="00E70754" w:rsidRDefault="001B3594" w:rsidP="00773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1B3594" w:rsidRPr="00E70754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25,014</w:t>
            </w:r>
          </w:p>
        </w:tc>
      </w:tr>
      <w:tr w:rsidR="0050559E" w:rsidRPr="00AD75EB" w:rsidTr="00EE14B9">
        <w:trPr>
          <w:trHeight w:val="420"/>
        </w:trPr>
        <w:tc>
          <w:tcPr>
            <w:tcW w:w="3850" w:type="dxa"/>
          </w:tcPr>
          <w:p w:rsidR="0050559E" w:rsidRDefault="0050559E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C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5563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  <w:p w:rsidR="0055630F" w:rsidRDefault="0055630F" w:rsidP="00EE14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ค่าใช้จ่ายในการขายและค่าใช้จ่าย</w:t>
            </w:r>
          </w:p>
          <w:p w:rsidR="0055630F" w:rsidRPr="001B5C50" w:rsidRDefault="0055630F" w:rsidP="00EE14B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55630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55630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50559E" w:rsidRPr="001B5C50" w:rsidRDefault="00475122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B5C5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2,256,211</w:t>
            </w:r>
          </w:p>
        </w:tc>
        <w:tc>
          <w:tcPr>
            <w:tcW w:w="238" w:type="dxa"/>
          </w:tcPr>
          <w:p w:rsidR="0050559E" w:rsidRPr="001B5C5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5630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55630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50559E" w:rsidRPr="0055630F" w:rsidRDefault="00475122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5630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2,215,292</w:t>
            </w:r>
          </w:p>
        </w:tc>
        <w:tc>
          <w:tcPr>
            <w:tcW w:w="237" w:type="dxa"/>
          </w:tcPr>
          <w:p w:rsidR="0050559E" w:rsidRPr="001B5C50" w:rsidRDefault="0050559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5630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55630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50559E" w:rsidRPr="0055630F" w:rsidRDefault="00475122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5630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1,564,763</w:t>
            </w:r>
          </w:p>
        </w:tc>
        <w:tc>
          <w:tcPr>
            <w:tcW w:w="237" w:type="dxa"/>
          </w:tcPr>
          <w:p w:rsidR="0050559E" w:rsidRPr="001B5C50" w:rsidRDefault="0050559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55630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55630F" w:rsidRDefault="0055630F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50559E" w:rsidRPr="0055630F" w:rsidRDefault="00475122" w:rsidP="0055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5630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1,467,514</w:t>
            </w:r>
          </w:p>
        </w:tc>
      </w:tr>
    </w:tbl>
    <w:p w:rsidR="0050559E" w:rsidRDefault="0050559E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12CFF" w:rsidRDefault="00C12CFF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12CFF" w:rsidRDefault="00C12CFF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12CFF" w:rsidRDefault="00C12CFF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12CFF" w:rsidRDefault="00C12CFF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12CFF" w:rsidRDefault="00C12CFF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0559E" w:rsidRDefault="006B2D9B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31</w:t>
      </w:r>
      <w:r w:rsidR="0050559E" w:rsidRPr="00F177ED">
        <w:rPr>
          <w:rFonts w:ascii="Angsana New" w:hAnsi="Angsana New"/>
          <w:b/>
          <w:bCs/>
          <w:sz w:val="30"/>
          <w:szCs w:val="30"/>
        </w:rPr>
        <w:tab/>
      </w:r>
      <w:r w:rsidR="0050559E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:rsidR="0050559E" w:rsidRDefault="0050559E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30"/>
        <w:gridCol w:w="236"/>
        <w:gridCol w:w="1133"/>
        <w:gridCol w:w="238"/>
        <w:gridCol w:w="1134"/>
        <w:gridCol w:w="237"/>
        <w:gridCol w:w="1134"/>
        <w:gridCol w:w="237"/>
        <w:gridCol w:w="1132"/>
      </w:tblGrid>
      <w:tr w:rsidR="007C731B" w:rsidRPr="005A0962" w:rsidTr="000C2A92">
        <w:trPr>
          <w:trHeight w:val="420"/>
        </w:trPr>
        <w:tc>
          <w:tcPr>
            <w:tcW w:w="3150" w:type="dxa"/>
          </w:tcPr>
          <w:p w:rsidR="007C731B" w:rsidRPr="007A6B21" w:rsidRDefault="007C731B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7C731B" w:rsidRPr="007A6B21" w:rsidRDefault="007C731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C731B" w:rsidRPr="007A6B21" w:rsidRDefault="007C731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7C731B" w:rsidRPr="005A0962" w:rsidRDefault="007C731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7C731B" w:rsidRPr="005A0962" w:rsidRDefault="007C731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7C731B" w:rsidRPr="005A0962" w:rsidRDefault="007C731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C731B" w:rsidRPr="005A0962" w:rsidTr="000C2A92">
        <w:trPr>
          <w:trHeight w:val="420"/>
        </w:trPr>
        <w:tc>
          <w:tcPr>
            <w:tcW w:w="3150" w:type="dxa"/>
          </w:tcPr>
          <w:p w:rsidR="007C731B" w:rsidRPr="005A0962" w:rsidRDefault="007C731B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7C731B" w:rsidRPr="005A0962" w:rsidRDefault="000C2A9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09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7C731B" w:rsidRPr="005A0962" w:rsidRDefault="007C731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7C731B" w:rsidRPr="005A0962" w:rsidRDefault="007C731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7C731B" w:rsidRPr="005A0962" w:rsidRDefault="007C731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C731B" w:rsidRPr="005A0962" w:rsidRDefault="007C731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7" w:type="dxa"/>
          </w:tcPr>
          <w:p w:rsidR="007C731B" w:rsidRPr="005A0962" w:rsidRDefault="007C731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C731B" w:rsidRPr="005A0962" w:rsidRDefault="007C731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7C731B" w:rsidRPr="005A0962" w:rsidRDefault="007C731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7C731B" w:rsidRPr="005A0962" w:rsidRDefault="007C731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C731B" w:rsidRPr="005A0962" w:rsidTr="000C2A92">
        <w:trPr>
          <w:trHeight w:val="420"/>
        </w:trPr>
        <w:tc>
          <w:tcPr>
            <w:tcW w:w="3150" w:type="dxa"/>
            <w:vAlign w:val="bottom"/>
          </w:tcPr>
          <w:p w:rsidR="007C731B" w:rsidRPr="005A0962" w:rsidRDefault="007C731B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7C731B" w:rsidRPr="005A0962" w:rsidRDefault="007C731B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C731B" w:rsidRPr="005A0962" w:rsidRDefault="007C731B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7C731B" w:rsidRPr="005A0962" w:rsidRDefault="007C731B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A0962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731B" w:rsidRPr="005A0962" w:rsidTr="000C2A92">
        <w:trPr>
          <w:trHeight w:val="420"/>
        </w:trPr>
        <w:tc>
          <w:tcPr>
            <w:tcW w:w="3150" w:type="dxa"/>
          </w:tcPr>
          <w:p w:rsidR="007C731B" w:rsidRPr="005A0962" w:rsidRDefault="007C731B" w:rsidP="007C731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A096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30" w:type="dxa"/>
          </w:tcPr>
          <w:p w:rsidR="007C731B" w:rsidRPr="005A0962" w:rsidRDefault="007C731B" w:rsidP="007C7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C731B" w:rsidRPr="005A0962" w:rsidRDefault="007C731B" w:rsidP="007C7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7C731B" w:rsidRPr="005A0962" w:rsidRDefault="007C731B" w:rsidP="007C7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7C731B" w:rsidRPr="005A0962" w:rsidRDefault="007C731B" w:rsidP="007C7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C731B" w:rsidRPr="005A0962" w:rsidRDefault="007C731B" w:rsidP="007C7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7C731B" w:rsidRPr="005A0962" w:rsidRDefault="007C731B" w:rsidP="007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C731B" w:rsidRPr="005A0962" w:rsidRDefault="007C731B" w:rsidP="007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7C731B" w:rsidRPr="005A0962" w:rsidRDefault="007C731B" w:rsidP="007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7C731B" w:rsidRPr="005A0962" w:rsidRDefault="007C731B" w:rsidP="007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5A0962" w:rsidRPr="005A0962" w:rsidTr="000C2A92">
        <w:trPr>
          <w:trHeight w:val="420"/>
        </w:trPr>
        <w:tc>
          <w:tcPr>
            <w:tcW w:w="3150" w:type="dxa"/>
          </w:tcPr>
          <w:p w:rsidR="005A0962" w:rsidRPr="005A0962" w:rsidRDefault="005A0962" w:rsidP="005A096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9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830" w:type="dxa"/>
          </w:tcPr>
          <w:p w:rsidR="005A0962" w:rsidRPr="005A0962" w:rsidRDefault="005A0962" w:rsidP="005A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A0962" w:rsidRPr="005A0962" w:rsidRDefault="005A0962" w:rsidP="005A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55,940 </w:t>
            </w:r>
          </w:p>
        </w:tc>
        <w:tc>
          <w:tcPr>
            <w:tcW w:w="238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84,823 </w:t>
            </w:r>
          </w:p>
        </w:tc>
        <w:tc>
          <w:tcPr>
            <w:tcW w:w="237" w:type="dxa"/>
          </w:tcPr>
          <w:p w:rsidR="005A0962" w:rsidRPr="005A0962" w:rsidRDefault="005A0962" w:rsidP="005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14,165 </w:t>
            </w:r>
          </w:p>
        </w:tc>
        <w:tc>
          <w:tcPr>
            <w:tcW w:w="237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17,270 </w:t>
            </w:r>
          </w:p>
        </w:tc>
      </w:tr>
      <w:tr w:rsidR="005A0962" w:rsidRPr="005A0962" w:rsidTr="00142177">
        <w:trPr>
          <w:trHeight w:val="420"/>
        </w:trPr>
        <w:tc>
          <w:tcPr>
            <w:tcW w:w="3150" w:type="dxa"/>
          </w:tcPr>
          <w:p w:rsidR="005A0962" w:rsidRPr="005A0962" w:rsidRDefault="005A0962" w:rsidP="005A096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9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ดอกเบี้ยจ่ายจากค่าใบอนุญาต</w:t>
            </w:r>
          </w:p>
        </w:tc>
        <w:tc>
          <w:tcPr>
            <w:tcW w:w="830" w:type="dxa"/>
          </w:tcPr>
          <w:p w:rsidR="005A0962" w:rsidRPr="005A0962" w:rsidRDefault="005A0962" w:rsidP="005A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A0962" w:rsidRPr="005A0962" w:rsidRDefault="005A0962" w:rsidP="005A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5A0962" w:rsidRPr="005A0962" w:rsidRDefault="005A0962" w:rsidP="005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962" w:rsidRPr="005A0962" w:rsidTr="00142177">
        <w:trPr>
          <w:trHeight w:val="420"/>
        </w:trPr>
        <w:tc>
          <w:tcPr>
            <w:tcW w:w="3150" w:type="dxa"/>
          </w:tcPr>
          <w:p w:rsidR="005A0962" w:rsidRPr="005A0962" w:rsidRDefault="005A0962" w:rsidP="005A096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9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  <w:r w:rsidRPr="005A09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ให้ใช้คลื่นความถี่และประกอบ</w:t>
            </w:r>
          </w:p>
          <w:p w:rsidR="005A0962" w:rsidRPr="005A0962" w:rsidRDefault="005A0962" w:rsidP="005A096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09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กิจการโทรทัศน์</w:t>
            </w:r>
          </w:p>
        </w:tc>
        <w:tc>
          <w:tcPr>
            <w:tcW w:w="830" w:type="dxa"/>
          </w:tcPr>
          <w:p w:rsidR="005A0962" w:rsidRPr="00C63A11" w:rsidRDefault="005A0962" w:rsidP="00C63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C63A11" w:rsidRPr="00C63A11" w:rsidRDefault="00C63A11" w:rsidP="00C63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A11">
              <w:rPr>
                <w:rFonts w:ascii="Angsana New" w:hAnsi="Angsana New"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:rsidR="005A0962" w:rsidRPr="005A0962" w:rsidRDefault="005A0962" w:rsidP="005A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  <w:p w:rsidR="005A0962" w:rsidRPr="005A0962" w:rsidRDefault="005A0962" w:rsidP="00C64B8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="00C64B8A">
              <w:rPr>
                <w:rFonts w:ascii="Angsana New" w:hAnsi="Angsana New"/>
                <w:sz w:val="30"/>
                <w:szCs w:val="30"/>
              </w:rPr>
              <w:t>3,291</w:t>
            </w:r>
            <w:r w:rsidRPr="005A09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48,624 </w:t>
            </w:r>
          </w:p>
        </w:tc>
        <w:tc>
          <w:tcPr>
            <w:tcW w:w="237" w:type="dxa"/>
          </w:tcPr>
          <w:p w:rsidR="005A0962" w:rsidRPr="005A0962" w:rsidRDefault="005A0962" w:rsidP="005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</w:p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7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</w:p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0" w:right="98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5A0962" w:rsidRPr="005A0962" w:rsidTr="00142177">
        <w:trPr>
          <w:trHeight w:val="420"/>
        </w:trPr>
        <w:tc>
          <w:tcPr>
            <w:tcW w:w="3150" w:type="dxa"/>
          </w:tcPr>
          <w:p w:rsidR="005A0962" w:rsidRPr="005A0962" w:rsidRDefault="005A0962" w:rsidP="005A096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A096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30" w:type="dxa"/>
          </w:tcPr>
          <w:p w:rsidR="005A0962" w:rsidRPr="005A0962" w:rsidRDefault="005A0962" w:rsidP="005A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A0962" w:rsidRPr="005A0962" w:rsidRDefault="005A0962" w:rsidP="005A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5A0962" w:rsidRPr="005A0962" w:rsidRDefault="00C64B8A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99,231</w:t>
            </w:r>
            <w:r w:rsidR="005A0962"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133,447 </w:t>
            </w:r>
          </w:p>
        </w:tc>
        <w:tc>
          <w:tcPr>
            <w:tcW w:w="237" w:type="dxa"/>
          </w:tcPr>
          <w:p w:rsidR="005A0962" w:rsidRPr="005A0962" w:rsidRDefault="005A0962" w:rsidP="005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14,165 </w:t>
            </w:r>
          </w:p>
        </w:tc>
        <w:tc>
          <w:tcPr>
            <w:tcW w:w="237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17,270 </w:t>
            </w:r>
          </w:p>
        </w:tc>
      </w:tr>
      <w:tr w:rsidR="005A0962" w:rsidRPr="005A0962" w:rsidTr="000C2A92">
        <w:trPr>
          <w:trHeight w:val="420"/>
        </w:trPr>
        <w:tc>
          <w:tcPr>
            <w:tcW w:w="3150" w:type="dxa"/>
          </w:tcPr>
          <w:p w:rsidR="005A0962" w:rsidRPr="005A0962" w:rsidRDefault="005A0962" w:rsidP="005A096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A09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30" w:type="dxa"/>
          </w:tcPr>
          <w:p w:rsidR="005A0962" w:rsidRPr="005A0962" w:rsidRDefault="005A0962" w:rsidP="005A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A0962" w:rsidRPr="005A0962" w:rsidRDefault="005A0962" w:rsidP="005A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5A0962" w:rsidRPr="005A0962" w:rsidRDefault="00C64B8A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6,164</w:t>
            </w:r>
            <w:r w:rsidR="005A0962" w:rsidRPr="005A09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2,544 </w:t>
            </w:r>
          </w:p>
        </w:tc>
        <w:tc>
          <w:tcPr>
            <w:tcW w:w="237" w:type="dxa"/>
          </w:tcPr>
          <w:p w:rsidR="005A0962" w:rsidRPr="005A0962" w:rsidRDefault="005A0962" w:rsidP="005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3,516 </w:t>
            </w:r>
          </w:p>
        </w:tc>
        <w:tc>
          <w:tcPr>
            <w:tcW w:w="237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A0962">
              <w:rPr>
                <w:rFonts w:ascii="Angsana New" w:hAnsi="Angsana New"/>
                <w:sz w:val="30"/>
                <w:szCs w:val="30"/>
              </w:rPr>
              <w:t xml:space="preserve"> 2,544 </w:t>
            </w:r>
          </w:p>
        </w:tc>
      </w:tr>
      <w:tr w:rsidR="005A0962" w:rsidRPr="00AD75EB" w:rsidTr="000C2A92">
        <w:trPr>
          <w:trHeight w:val="420"/>
        </w:trPr>
        <w:tc>
          <w:tcPr>
            <w:tcW w:w="3150" w:type="dxa"/>
          </w:tcPr>
          <w:p w:rsidR="005A0962" w:rsidRPr="005A0962" w:rsidRDefault="005A0962" w:rsidP="005A096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9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0" w:type="dxa"/>
          </w:tcPr>
          <w:p w:rsidR="005A0962" w:rsidRPr="005A0962" w:rsidRDefault="005A0962" w:rsidP="005A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A0962" w:rsidRPr="005A0962" w:rsidRDefault="005A0962" w:rsidP="005A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105,395 </w:t>
            </w:r>
          </w:p>
        </w:tc>
        <w:tc>
          <w:tcPr>
            <w:tcW w:w="238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135,991 </w:t>
            </w:r>
          </w:p>
        </w:tc>
        <w:tc>
          <w:tcPr>
            <w:tcW w:w="237" w:type="dxa"/>
          </w:tcPr>
          <w:p w:rsidR="005A0962" w:rsidRPr="005A0962" w:rsidRDefault="005A0962" w:rsidP="005A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17,681 </w:t>
            </w:r>
          </w:p>
        </w:tc>
        <w:tc>
          <w:tcPr>
            <w:tcW w:w="237" w:type="dxa"/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5A0962" w:rsidRPr="005A0962" w:rsidRDefault="005A0962" w:rsidP="005A096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19,814 </w:t>
            </w:r>
          </w:p>
        </w:tc>
      </w:tr>
    </w:tbl>
    <w:p w:rsidR="00203A36" w:rsidRPr="00D665EB" w:rsidRDefault="00203A36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C794B" w:rsidRPr="00ED5A5B" w:rsidRDefault="00617919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6B2D9B">
        <w:rPr>
          <w:rFonts w:ascii="Angsana New" w:hAnsi="Angsana New"/>
          <w:b/>
          <w:bCs/>
          <w:sz w:val="30"/>
          <w:szCs w:val="30"/>
        </w:rPr>
        <w:t>2</w:t>
      </w:r>
      <w:r w:rsidR="00DC794B" w:rsidRPr="00F177ED">
        <w:rPr>
          <w:rFonts w:ascii="Angsana New" w:hAnsi="Angsana New"/>
          <w:b/>
          <w:bCs/>
          <w:sz w:val="30"/>
          <w:szCs w:val="30"/>
        </w:rPr>
        <w:tab/>
      </w:r>
      <w:r w:rsidR="00DC794B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DC794B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7919" w:rsidRPr="002B3AF8" w:rsidRDefault="002B3AF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AF8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617919" w:rsidRDefault="0061791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30"/>
        <w:gridCol w:w="236"/>
        <w:gridCol w:w="1133"/>
        <w:gridCol w:w="238"/>
        <w:gridCol w:w="1134"/>
        <w:gridCol w:w="237"/>
        <w:gridCol w:w="1134"/>
        <w:gridCol w:w="237"/>
        <w:gridCol w:w="1132"/>
      </w:tblGrid>
      <w:tr w:rsidR="002B3AF8" w:rsidRPr="00D37F98" w:rsidTr="00EE14B9">
        <w:trPr>
          <w:trHeight w:val="420"/>
        </w:trPr>
        <w:tc>
          <w:tcPr>
            <w:tcW w:w="3150" w:type="dxa"/>
          </w:tcPr>
          <w:p w:rsidR="002B3AF8" w:rsidRPr="007A6B21" w:rsidRDefault="002B3AF8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2B3AF8" w:rsidRPr="007A6B21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B3AF8" w:rsidRPr="007A6B21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3AF8" w:rsidRPr="00D37F98" w:rsidTr="00EE14B9">
        <w:trPr>
          <w:trHeight w:val="420"/>
        </w:trPr>
        <w:tc>
          <w:tcPr>
            <w:tcW w:w="3150" w:type="dxa"/>
          </w:tcPr>
          <w:p w:rsidR="002B3AF8" w:rsidRPr="00D37F98" w:rsidRDefault="002B3AF8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2B3AF8" w:rsidRPr="00D37F98" w:rsidRDefault="002B3AF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7F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2B3AF8" w:rsidRPr="00D37F98" w:rsidRDefault="002B3AF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2B3AF8" w:rsidRPr="00D37F98" w:rsidRDefault="002B3AF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8" w:type="dxa"/>
          </w:tcPr>
          <w:p w:rsidR="002B3AF8" w:rsidRPr="00D37F98" w:rsidRDefault="002B3AF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2B3AF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7" w:type="dxa"/>
          </w:tcPr>
          <w:p w:rsidR="002B3AF8" w:rsidRPr="00D37F98" w:rsidRDefault="002B3AF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2B3AF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7" w:type="dxa"/>
          </w:tcPr>
          <w:p w:rsidR="002B3AF8" w:rsidRPr="00D37F98" w:rsidRDefault="002B3AF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:rsidR="002B3AF8" w:rsidRPr="00D37F98" w:rsidRDefault="002B3AF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B3AF8" w:rsidRPr="00D37F98" w:rsidTr="00EE14B9">
        <w:trPr>
          <w:trHeight w:val="420"/>
        </w:trPr>
        <w:tc>
          <w:tcPr>
            <w:tcW w:w="3150" w:type="dxa"/>
            <w:vAlign w:val="bottom"/>
          </w:tcPr>
          <w:p w:rsidR="002B3AF8" w:rsidRPr="00D37F98" w:rsidRDefault="002B3AF8" w:rsidP="00EE14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2B3AF8" w:rsidRPr="00D37F98" w:rsidRDefault="002B3AF8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B3AF8" w:rsidRPr="00D37F98" w:rsidRDefault="002B3AF8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:rsidR="002B3AF8" w:rsidRPr="00D37F98" w:rsidRDefault="002B3AF8" w:rsidP="00EE14B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F9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3AF8" w:rsidRPr="00D37F98" w:rsidTr="00EE14B9">
        <w:trPr>
          <w:trHeight w:val="420"/>
        </w:trPr>
        <w:tc>
          <w:tcPr>
            <w:tcW w:w="3150" w:type="dxa"/>
          </w:tcPr>
          <w:p w:rsidR="002B3AF8" w:rsidRPr="00D37F98" w:rsidRDefault="002B3AF8" w:rsidP="002B3AF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7F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30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2B3AF8" w:rsidRPr="00D37F98" w:rsidTr="00EE14B9">
        <w:trPr>
          <w:trHeight w:val="420"/>
        </w:trPr>
        <w:tc>
          <w:tcPr>
            <w:tcW w:w="3150" w:type="dxa"/>
          </w:tcPr>
          <w:p w:rsidR="002B3AF8" w:rsidRPr="00D37F98" w:rsidRDefault="002B3AF8" w:rsidP="002B3AF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7F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สำหรับงวดปัจจุบัน</w:t>
            </w:r>
            <w:r w:rsidRPr="00D37F9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0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2B3AF8" w:rsidRPr="00D37F98" w:rsidRDefault="005B155D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45,38</w:t>
            </w:r>
            <w:r w:rsidR="0055630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586401" w:rsidP="005864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55,163</w:t>
            </w:r>
          </w:p>
        </w:tc>
        <w:tc>
          <w:tcPr>
            <w:tcW w:w="237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5B155D" w:rsidP="005B15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45,389</w:t>
            </w:r>
          </w:p>
        </w:tc>
        <w:tc>
          <w:tcPr>
            <w:tcW w:w="237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2B3AF8" w:rsidRPr="00D37F98" w:rsidRDefault="00586401" w:rsidP="005864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55,163</w:t>
            </w:r>
          </w:p>
        </w:tc>
      </w:tr>
      <w:tr w:rsidR="002B3AF8" w:rsidRPr="00D37F98" w:rsidTr="00EE14B9">
        <w:trPr>
          <w:trHeight w:val="420"/>
        </w:trPr>
        <w:tc>
          <w:tcPr>
            <w:tcW w:w="3150" w:type="dxa"/>
          </w:tcPr>
          <w:p w:rsidR="002B3AF8" w:rsidRPr="00D37F98" w:rsidRDefault="002B3AF8" w:rsidP="002B3AF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0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2B3AF8" w:rsidP="005864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2B3AF8" w:rsidP="005B15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2B3AF8" w:rsidRPr="00D37F98" w:rsidRDefault="002B3AF8" w:rsidP="005864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AF8" w:rsidRPr="00D37F98" w:rsidTr="00EE14B9">
        <w:trPr>
          <w:trHeight w:val="420"/>
        </w:trPr>
        <w:tc>
          <w:tcPr>
            <w:tcW w:w="3150" w:type="dxa"/>
          </w:tcPr>
          <w:p w:rsidR="002B3AF8" w:rsidRPr="00D37F98" w:rsidRDefault="002B3AF8" w:rsidP="002B3AF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7F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30" w:type="dxa"/>
          </w:tcPr>
          <w:p w:rsidR="002B3AF8" w:rsidRPr="00D37F98" w:rsidRDefault="00586401" w:rsidP="00586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7F98"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2B3AF8" w:rsidP="005864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2B3AF8" w:rsidP="005B15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2B3AF8" w:rsidRPr="00D37F98" w:rsidRDefault="002B3AF8" w:rsidP="005864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AF8" w:rsidRPr="00D37F98" w:rsidTr="00EE14B9">
        <w:trPr>
          <w:trHeight w:val="420"/>
        </w:trPr>
        <w:tc>
          <w:tcPr>
            <w:tcW w:w="3150" w:type="dxa"/>
          </w:tcPr>
          <w:p w:rsidR="002B3AF8" w:rsidRPr="00D37F98" w:rsidRDefault="002B3AF8" w:rsidP="002B3AF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D37F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0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:rsidR="002B3AF8" w:rsidRPr="00D37F98" w:rsidRDefault="00D37F98" w:rsidP="00D37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(</w:t>
            </w:r>
            <w:r w:rsidR="005B155D" w:rsidRPr="00D37F98">
              <w:rPr>
                <w:rFonts w:ascii="Angsana New" w:hAnsi="Angsana New"/>
                <w:sz w:val="30"/>
                <w:szCs w:val="30"/>
              </w:rPr>
              <w:t>6,518</w:t>
            </w:r>
            <w:r w:rsidRPr="00D37F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:rsidR="002B3AF8" w:rsidRPr="00D37F98" w:rsidRDefault="002B3AF8" w:rsidP="002B3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586401" w:rsidP="005864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161,506</w:t>
            </w:r>
          </w:p>
        </w:tc>
        <w:tc>
          <w:tcPr>
            <w:tcW w:w="237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2B3AF8" w:rsidRPr="00D37F98" w:rsidRDefault="005B155D" w:rsidP="005B15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(126)</w:t>
            </w:r>
          </w:p>
        </w:tc>
        <w:tc>
          <w:tcPr>
            <w:tcW w:w="237" w:type="dxa"/>
          </w:tcPr>
          <w:p w:rsidR="002B3AF8" w:rsidRPr="00D37F98" w:rsidRDefault="002B3AF8" w:rsidP="002B3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:rsidR="002B3AF8" w:rsidRPr="00D37F98" w:rsidRDefault="00586401" w:rsidP="005864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sz w:val="30"/>
                <w:szCs w:val="30"/>
              </w:rPr>
              <w:t>(1,500)</w:t>
            </w:r>
          </w:p>
        </w:tc>
      </w:tr>
      <w:tr w:rsidR="002B3AF8" w:rsidRPr="00AD75EB" w:rsidTr="00EE14B9">
        <w:trPr>
          <w:trHeight w:val="420"/>
        </w:trPr>
        <w:tc>
          <w:tcPr>
            <w:tcW w:w="3150" w:type="dxa"/>
          </w:tcPr>
          <w:p w:rsidR="002B3AF8" w:rsidRPr="00D37F98" w:rsidRDefault="002B3AF8" w:rsidP="00EE14B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0" w:type="dxa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2B3AF8" w:rsidRPr="00D37F98" w:rsidRDefault="00D37F9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</w:rPr>
              <w:t>38,87</w:t>
            </w:r>
            <w:r w:rsidR="0055630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8" w:type="dxa"/>
          </w:tcPr>
          <w:p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B3AF8" w:rsidRPr="00D37F98" w:rsidRDefault="00D267E7" w:rsidP="005864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</w:rPr>
              <w:t>216,66</w:t>
            </w:r>
            <w:r w:rsidR="00586401" w:rsidRPr="00D37F9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:rsidR="002B3AF8" w:rsidRPr="00D37F98" w:rsidRDefault="002B3AF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B3AF8" w:rsidRPr="00D37F98" w:rsidRDefault="005B155D" w:rsidP="005B15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</w:rPr>
              <w:t>45,263</w:t>
            </w:r>
          </w:p>
        </w:tc>
        <w:tc>
          <w:tcPr>
            <w:tcW w:w="237" w:type="dxa"/>
          </w:tcPr>
          <w:p w:rsidR="002B3AF8" w:rsidRPr="00D37F98" w:rsidRDefault="002B3AF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2B3AF8" w:rsidRPr="00AD75EB" w:rsidRDefault="00586401" w:rsidP="002A5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37F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5</w:t>
            </w:r>
            <w:r w:rsidR="002A540F" w:rsidRPr="00D37F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</w:t>
            </w:r>
            <w:r w:rsidRPr="00D37F9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,663</w:t>
            </w:r>
          </w:p>
        </w:tc>
      </w:tr>
    </w:tbl>
    <w:p w:rsidR="002B3AF8" w:rsidRDefault="002B3AF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17919" w:rsidRP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3C2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:rsidR="00617919" w:rsidRDefault="0061791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900"/>
        <w:gridCol w:w="270"/>
        <w:gridCol w:w="901"/>
        <w:gridCol w:w="270"/>
        <w:gridCol w:w="899"/>
        <w:gridCol w:w="9"/>
        <w:gridCol w:w="270"/>
        <w:gridCol w:w="897"/>
        <w:gridCol w:w="263"/>
        <w:gridCol w:w="961"/>
      </w:tblGrid>
      <w:tr w:rsidR="009E3C29" w:rsidRPr="002D779C" w:rsidTr="00EE14B9">
        <w:tc>
          <w:tcPr>
            <w:tcW w:w="2898" w:type="dxa"/>
          </w:tcPr>
          <w:p w:rsidR="009E3C29" w:rsidRPr="00A4374A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0" w:type="dxa"/>
            <w:gridSpan w:val="12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7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13267B" w:rsidRPr="002D77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="0013267B" w:rsidRPr="002D7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C29" w:rsidRPr="002D779C" w:rsidTr="00EE14B9">
        <w:tc>
          <w:tcPr>
            <w:tcW w:w="2898" w:type="dxa"/>
          </w:tcPr>
          <w:p w:rsidR="009E3C29" w:rsidRPr="002D779C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2D779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2D779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2D779C" w:rsidTr="00EE14B9">
        <w:tc>
          <w:tcPr>
            <w:tcW w:w="2898" w:type="dxa"/>
          </w:tcPr>
          <w:p w:rsidR="009E3C29" w:rsidRPr="002D779C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9E3C29" w:rsidP="0055630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9E3C29" w:rsidRPr="002D779C" w:rsidRDefault="0055630F" w:rsidP="0055630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63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9E3C29" w:rsidRPr="002D779C" w:rsidTr="00EE14B9">
        <w:tc>
          <w:tcPr>
            <w:tcW w:w="2898" w:type="dxa"/>
          </w:tcPr>
          <w:p w:rsidR="009E3C29" w:rsidRPr="002D779C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9E3C29" w:rsidRPr="002D779C" w:rsidTr="00EE14B9">
        <w:tc>
          <w:tcPr>
            <w:tcW w:w="2898" w:type="dxa"/>
          </w:tcPr>
          <w:p w:rsidR="009E3C29" w:rsidRPr="002D779C" w:rsidRDefault="009E3C29" w:rsidP="00EE14B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12"/>
          </w:tcPr>
          <w:p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77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C29" w:rsidRPr="002D779C" w:rsidTr="003F16D7">
        <w:tc>
          <w:tcPr>
            <w:tcW w:w="2898" w:type="dxa"/>
          </w:tcPr>
          <w:p w:rsidR="009E3C29" w:rsidRPr="002D779C" w:rsidRDefault="0055630F" w:rsidP="0055630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362DF5" w:rsidRPr="002D779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E3C29" w:rsidRPr="002D779C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วัดมูลค่าใหม่</w:t>
            </w:r>
          </w:p>
        </w:tc>
        <w:tc>
          <w:tcPr>
            <w:tcW w:w="900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C29" w:rsidRPr="002D779C" w:rsidRDefault="009E3C29" w:rsidP="00EE14B9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5B3147" w:rsidTr="003F16D7">
        <w:trPr>
          <w:trHeight w:val="70"/>
        </w:trPr>
        <w:tc>
          <w:tcPr>
            <w:tcW w:w="2898" w:type="dxa"/>
          </w:tcPr>
          <w:p w:rsidR="009E3C29" w:rsidRDefault="00362DF5" w:rsidP="0055630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5630F">
              <w:rPr>
                <w:rFonts w:ascii="Angsana New" w:hAnsi="Angsana New" w:hint="cs"/>
                <w:sz w:val="30"/>
                <w:szCs w:val="30"/>
                <w:cs/>
              </w:rPr>
              <w:t>ของผลประโยชน์พนักงานที่</w:t>
            </w:r>
          </w:p>
          <w:p w:rsidR="0055630F" w:rsidRPr="002D779C" w:rsidRDefault="0055630F" w:rsidP="0055630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กำหนดไว้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55630F" w:rsidRDefault="0055630F" w:rsidP="00362DF5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E3C29" w:rsidRPr="002D779C" w:rsidRDefault="00362DF5" w:rsidP="00362DF5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7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C29" w:rsidRPr="002D779C" w:rsidRDefault="009E3C29" w:rsidP="00362DF5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55630F" w:rsidRDefault="0055630F" w:rsidP="00362DF5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E3C29" w:rsidRPr="002D779C" w:rsidRDefault="00362DF5" w:rsidP="00362DF5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7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C29" w:rsidRPr="002D779C" w:rsidRDefault="009E3C29" w:rsidP="00362DF5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:rsidR="0055630F" w:rsidRDefault="0055630F" w:rsidP="00362DF5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E3C29" w:rsidRPr="002D779C" w:rsidRDefault="00362DF5" w:rsidP="00362DF5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7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C29" w:rsidRPr="002D779C" w:rsidRDefault="009E3C29" w:rsidP="00EE14B9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55630F" w:rsidRDefault="0055630F" w:rsidP="003F16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E3C29" w:rsidRPr="002D779C" w:rsidRDefault="003F16D7" w:rsidP="003F16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79C">
              <w:rPr>
                <w:rFonts w:ascii="Angsana New" w:hAnsi="Angsana New"/>
                <w:b/>
                <w:bCs/>
                <w:sz w:val="30"/>
                <w:szCs w:val="30"/>
              </w:rPr>
              <w:t>4,280</w:t>
            </w:r>
          </w:p>
        </w:tc>
        <w:tc>
          <w:tcPr>
            <w:tcW w:w="279" w:type="dxa"/>
            <w:gridSpan w:val="2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:rsidR="0055630F" w:rsidRDefault="0055630F" w:rsidP="000B4E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E3C29" w:rsidRPr="002D779C" w:rsidRDefault="000B4E19" w:rsidP="000B4E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79C">
              <w:rPr>
                <w:rFonts w:ascii="Angsana New" w:hAnsi="Angsana New"/>
                <w:b/>
                <w:bCs/>
                <w:sz w:val="30"/>
                <w:szCs w:val="30"/>
              </w:rPr>
              <w:t>(856)</w:t>
            </w:r>
          </w:p>
        </w:tc>
        <w:tc>
          <w:tcPr>
            <w:tcW w:w="263" w:type="dxa"/>
          </w:tcPr>
          <w:p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55630F" w:rsidRDefault="0055630F" w:rsidP="000B4E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E3C29" w:rsidRPr="002D779C" w:rsidRDefault="000B4E19" w:rsidP="000B4E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79C">
              <w:rPr>
                <w:rFonts w:ascii="Angsana New" w:hAnsi="Angsana New"/>
                <w:b/>
                <w:bCs/>
                <w:sz w:val="30"/>
                <w:szCs w:val="30"/>
              </w:rPr>
              <w:t>3,424</w:t>
            </w:r>
          </w:p>
        </w:tc>
      </w:tr>
    </w:tbl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C29" w:rsidRPr="00A4374A" w:rsidRDefault="009E3C29" w:rsidP="009E3C29">
      <w:pPr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A4374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9E3C29" w:rsidRPr="00890FAE" w:rsidTr="009E3C29">
        <w:tc>
          <w:tcPr>
            <w:tcW w:w="2338" w:type="pct"/>
          </w:tcPr>
          <w:p w:rsidR="009E3C29" w:rsidRPr="00A4374A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pct"/>
            <w:gridSpan w:val="7"/>
          </w:tcPr>
          <w:p w:rsidR="009E3C29" w:rsidRPr="00890FAE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:rsidR="009E3C29" w:rsidRPr="00890FAE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Pr="00890FAE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:rsidR="009E3C29" w:rsidRPr="00890FAE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0FAE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890FAE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F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484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9E3C29" w:rsidRPr="00890FAE" w:rsidRDefault="00746B2B" w:rsidP="00822C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(12</w:t>
            </w:r>
            <w:r w:rsidR="00822CA3">
              <w:rPr>
                <w:rFonts w:ascii="Angsana New" w:hAnsi="Angsana New"/>
                <w:sz w:val="30"/>
                <w:szCs w:val="30"/>
              </w:rPr>
              <w:t>5,067</w:t>
            </w:r>
            <w:r w:rsidRPr="00890F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9E3C29" w:rsidRPr="00890FAE" w:rsidRDefault="00235A5B" w:rsidP="0023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(411,448)</w:t>
            </w: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:rsidR="009E3C29" w:rsidRPr="00890FAE" w:rsidRDefault="00590602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9E3C29" w:rsidRPr="00890FAE" w:rsidRDefault="00890FAE" w:rsidP="00822C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(2</w:t>
            </w:r>
            <w:r w:rsidR="00822CA3">
              <w:rPr>
                <w:rFonts w:ascii="Angsana New" w:hAnsi="Angsana New"/>
                <w:sz w:val="30"/>
                <w:szCs w:val="30"/>
              </w:rPr>
              <w:t>5,013</w:t>
            </w:r>
            <w:r w:rsidRPr="00890F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890FAE" w:rsidRDefault="00590602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:rsidR="009E3C29" w:rsidRPr="00890FAE" w:rsidRDefault="00C35DC1" w:rsidP="0023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(82,290)</w:t>
            </w:r>
          </w:p>
        </w:tc>
      </w:tr>
      <w:tr w:rsidR="00C35DC1" w:rsidRPr="00890FAE" w:rsidTr="00EE14B9">
        <w:tc>
          <w:tcPr>
            <w:tcW w:w="2338" w:type="pct"/>
          </w:tcPr>
          <w:p w:rsidR="00C35DC1" w:rsidRPr="00890FAE" w:rsidRDefault="00C35DC1" w:rsidP="00EE14B9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:rsidR="00C35DC1" w:rsidRPr="00890FAE" w:rsidRDefault="00C35DC1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35DC1" w:rsidRPr="00890FAE" w:rsidRDefault="00C35DC1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C35DC1" w:rsidRPr="00890FAE" w:rsidRDefault="00305073" w:rsidP="00D853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46" w:type="pct"/>
          </w:tcPr>
          <w:p w:rsidR="00C35DC1" w:rsidRPr="00890FAE" w:rsidRDefault="00C35DC1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C35DC1" w:rsidRPr="00890FAE" w:rsidRDefault="00C35DC1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35DC1" w:rsidRPr="00890FAE" w:rsidRDefault="00C35DC1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C35DC1" w:rsidRPr="00890FAE" w:rsidRDefault="00C35DC1" w:rsidP="0023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890FAE" w:rsidRDefault="00890FAE" w:rsidP="00D853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890FAE" w:rsidRDefault="00C35DC1" w:rsidP="0023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9E3C29" w:rsidRPr="00890FAE" w:rsidTr="00EE14B9">
        <w:tc>
          <w:tcPr>
            <w:tcW w:w="2338" w:type="pct"/>
          </w:tcPr>
          <w:p w:rsidR="009E3C29" w:rsidRPr="00890FAE" w:rsidRDefault="009E3C29" w:rsidP="00EE14B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890FAE" w:rsidRDefault="00890FAE" w:rsidP="00D853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(4,214)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890FAE" w:rsidRDefault="00C35DC1" w:rsidP="0023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(1,321)</w:t>
            </w:r>
          </w:p>
        </w:tc>
      </w:tr>
      <w:tr w:rsidR="009E3C29" w:rsidRPr="00890FAE" w:rsidTr="00731FDF">
        <w:tc>
          <w:tcPr>
            <w:tcW w:w="2338" w:type="pct"/>
          </w:tcPr>
          <w:p w:rsidR="009E3C29" w:rsidRPr="00890FAE" w:rsidRDefault="009E3C29" w:rsidP="00EE14B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ผลขาดทุนที่ไม่รับรู้เป็นสินทรัพย์ภาษีเงินได้</w:t>
            </w:r>
            <w:r w:rsidRPr="00890FAE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รอ</w:t>
            </w:r>
            <w:r w:rsidRPr="00890F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Pr="00890F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84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890FAE" w:rsidRDefault="009E3C29" w:rsidP="00890F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90FAE" w:rsidRPr="00890FAE" w:rsidRDefault="00890FAE" w:rsidP="00890FAE">
            <w:pPr>
              <w:tabs>
                <w:tab w:val="decimal" w:pos="826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67,063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890FAE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890FAE" w:rsidRDefault="009E3C29" w:rsidP="0066315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6315F" w:rsidRPr="00890FAE" w:rsidRDefault="0066315F" w:rsidP="0066315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299,742</w:t>
            </w:r>
          </w:p>
        </w:tc>
      </w:tr>
      <w:tr w:rsidR="00731FDF" w:rsidRPr="00890FAE" w:rsidTr="00731FDF">
        <w:tc>
          <w:tcPr>
            <w:tcW w:w="2338" w:type="pct"/>
          </w:tcPr>
          <w:p w:rsidR="00731FDF" w:rsidRPr="00890FAE" w:rsidRDefault="0066315F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731FDF" w:rsidRPr="00890FAE" w:rsidRDefault="00731FDF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31FDF" w:rsidRPr="00890FAE" w:rsidRDefault="00731FDF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31FDF" w:rsidRPr="00890FAE" w:rsidRDefault="00822CA3" w:rsidP="00890F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5630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731FDF" w:rsidRPr="00890FAE" w:rsidRDefault="00731FDF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731FDF" w:rsidRPr="00890FAE" w:rsidRDefault="00731FDF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31FDF" w:rsidRPr="00890FAE" w:rsidRDefault="00731FDF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731FDF" w:rsidRPr="00890FAE" w:rsidRDefault="0067621A" w:rsidP="0023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90FAE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9E3C29" w:rsidRPr="00A4374A" w:rsidTr="00731FDF">
        <w:tc>
          <w:tcPr>
            <w:tcW w:w="2338" w:type="pct"/>
          </w:tcPr>
          <w:p w:rsidR="009E3C29" w:rsidRPr="00890FAE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0F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:rsidR="009E3C29" w:rsidRPr="00890FAE" w:rsidRDefault="00441D50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(31.0</w:t>
            </w:r>
            <w:r w:rsidR="00105C72">
              <w:rPr>
                <w:rFonts w:ascii="Angsana New" w:hAnsi="Angsana New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149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9E3C29" w:rsidRPr="00890FAE" w:rsidRDefault="00D8531B" w:rsidP="00D853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FAE">
              <w:rPr>
                <w:rFonts w:ascii="Angsana New" w:hAnsi="Angsana New"/>
                <w:b/>
                <w:bCs/>
                <w:sz w:val="30"/>
                <w:szCs w:val="30"/>
              </w:rPr>
              <w:t>38,87</w:t>
            </w:r>
            <w:r w:rsidR="0055630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:rsidR="009E3C29" w:rsidRPr="00890FAE" w:rsidRDefault="0067621A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FAE">
              <w:rPr>
                <w:rFonts w:ascii="Angsana New" w:hAnsi="Angsana New"/>
                <w:b/>
                <w:bCs/>
                <w:sz w:val="30"/>
                <w:szCs w:val="30"/>
              </w:rPr>
              <w:t>(52.66)</w:t>
            </w:r>
          </w:p>
        </w:tc>
        <w:tc>
          <w:tcPr>
            <w:tcW w:w="146" w:type="pct"/>
          </w:tcPr>
          <w:p w:rsidR="009E3C29" w:rsidRPr="00890FAE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9E3C29" w:rsidRPr="0066315F" w:rsidRDefault="0066315F" w:rsidP="0023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FAE">
              <w:rPr>
                <w:rFonts w:ascii="Angsana New" w:hAnsi="Angsana New"/>
                <w:b/>
                <w:bCs/>
                <w:sz w:val="30"/>
                <w:szCs w:val="30"/>
              </w:rPr>
              <w:t>216,669</w:t>
            </w:r>
          </w:p>
        </w:tc>
      </w:tr>
    </w:tbl>
    <w:p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267B" w:rsidRDefault="00132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267B" w:rsidRDefault="00132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267B" w:rsidRDefault="00132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630F" w:rsidRDefault="0055630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267B" w:rsidRDefault="00132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9E3C29" w:rsidRPr="00A4374A" w:rsidTr="000605F1">
        <w:trPr>
          <w:trHeight w:hRule="exact" w:val="374"/>
        </w:trPr>
        <w:tc>
          <w:tcPr>
            <w:tcW w:w="2338" w:type="pct"/>
          </w:tcPr>
          <w:p w:rsidR="009E3C29" w:rsidRPr="00A4374A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pct"/>
            <w:gridSpan w:val="7"/>
          </w:tcPr>
          <w:p w:rsidR="009E3C29" w:rsidRPr="00A4374A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C29" w:rsidRPr="00A4374A" w:rsidTr="000605F1">
        <w:trPr>
          <w:trHeight w:hRule="exact" w:val="374"/>
        </w:trPr>
        <w:tc>
          <w:tcPr>
            <w:tcW w:w="2338" w:type="pct"/>
          </w:tcPr>
          <w:p w:rsidR="009E3C29" w:rsidRPr="00A4374A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:rsidR="009E3C29" w:rsidRPr="00A4374A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Pr="00A4374A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:rsidR="009E3C29" w:rsidRPr="00A4374A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74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9E3C29" w:rsidRPr="00A4374A" w:rsidTr="000605F1">
        <w:trPr>
          <w:trHeight w:hRule="exact" w:val="374"/>
        </w:trPr>
        <w:tc>
          <w:tcPr>
            <w:tcW w:w="2338" w:type="pct"/>
          </w:tcPr>
          <w:p w:rsidR="009E3C29" w:rsidRPr="00A4374A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A4374A" w:rsidTr="000605F1">
        <w:trPr>
          <w:trHeight w:hRule="exact" w:val="374"/>
        </w:trPr>
        <w:tc>
          <w:tcPr>
            <w:tcW w:w="2338" w:type="pct"/>
          </w:tcPr>
          <w:p w:rsidR="009E3C29" w:rsidRPr="00A4374A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A4374A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:rsidR="009E3C29" w:rsidRPr="00A4374A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7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C29" w:rsidRPr="00A4374A" w:rsidTr="000605F1">
        <w:trPr>
          <w:trHeight w:hRule="exact" w:val="374"/>
        </w:trPr>
        <w:tc>
          <w:tcPr>
            <w:tcW w:w="2338" w:type="pct"/>
          </w:tcPr>
          <w:p w:rsidR="009E3C29" w:rsidRPr="00A4374A" w:rsidRDefault="00D911DD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E3C29" w:rsidRPr="00A4374A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84" w:type="pct"/>
          </w:tcPr>
          <w:p w:rsidR="009E3C29" w:rsidRPr="00A4374A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E3C29" w:rsidRPr="00A4374A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9E3C29" w:rsidRPr="00A4374A" w:rsidRDefault="00D4211B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240,578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A4374A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3C29" w:rsidRPr="00A4374A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:rsidR="009E3C29" w:rsidRPr="00D911DD" w:rsidRDefault="00D911DD" w:rsidP="00D911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273,278</w:t>
            </w:r>
          </w:p>
        </w:tc>
      </w:tr>
      <w:tr w:rsidR="009E3C29" w:rsidRPr="00A4374A" w:rsidTr="000605F1">
        <w:trPr>
          <w:trHeight w:hRule="exact" w:val="374"/>
        </w:trPr>
        <w:tc>
          <w:tcPr>
            <w:tcW w:w="2338" w:type="pct"/>
          </w:tcPr>
          <w:p w:rsidR="009E3C29" w:rsidRPr="00A4374A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374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:rsidR="009E3C29" w:rsidRPr="00A4374A" w:rsidRDefault="00D911DD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:rsidR="009E3C29" w:rsidRPr="00A4374A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9E3C29" w:rsidRPr="00A4374A" w:rsidRDefault="006F3B9E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48,116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3C29" w:rsidRPr="00A4374A" w:rsidRDefault="00D911DD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:rsidR="009E3C29" w:rsidRPr="00A4374A" w:rsidRDefault="009E3C29" w:rsidP="00EE14B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:rsidR="009E3C29" w:rsidRPr="00A4374A" w:rsidRDefault="00D4211B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54,656</w:t>
            </w:r>
          </w:p>
        </w:tc>
      </w:tr>
      <w:tr w:rsidR="00F85D92" w:rsidRPr="00A4374A" w:rsidTr="000605F1">
        <w:trPr>
          <w:trHeight w:hRule="exact" w:val="374"/>
        </w:trPr>
        <w:tc>
          <w:tcPr>
            <w:tcW w:w="2338" w:type="pct"/>
          </w:tcPr>
          <w:p w:rsidR="00F85D92" w:rsidRPr="00D911DD" w:rsidRDefault="00F85D92" w:rsidP="00F85D9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11D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:rsidR="00F85D92" w:rsidRPr="00A4374A" w:rsidRDefault="00F85D92" w:rsidP="00F85D92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85D92" w:rsidRPr="00A4374A" w:rsidRDefault="00477F1A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46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F85D92" w:rsidRPr="00A4374A" w:rsidRDefault="00F85D92" w:rsidP="00F85D92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F85D92" w:rsidRPr="00A4374A" w:rsidRDefault="002A540F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(25)</w:t>
            </w:r>
          </w:p>
        </w:tc>
      </w:tr>
      <w:tr w:rsidR="00F85D92" w:rsidRPr="00A4374A" w:rsidTr="000605F1">
        <w:trPr>
          <w:trHeight w:hRule="exact" w:val="374"/>
        </w:trPr>
        <w:tc>
          <w:tcPr>
            <w:tcW w:w="2338" w:type="pct"/>
          </w:tcPr>
          <w:p w:rsidR="00F85D92" w:rsidRPr="00A4374A" w:rsidRDefault="00F85D92" w:rsidP="00F85D9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7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:rsidR="00F85D92" w:rsidRPr="00A4374A" w:rsidRDefault="00F85D92" w:rsidP="00F85D92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85D92" w:rsidRPr="00A4374A" w:rsidRDefault="00477F1A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46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F85D92" w:rsidRPr="00A4374A" w:rsidRDefault="00F85D92" w:rsidP="00F85D92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F85D92" w:rsidRPr="00A4374A" w:rsidRDefault="002A540F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F85D92" w:rsidRPr="00A4374A" w:rsidTr="000605F1">
        <w:trPr>
          <w:trHeight w:hRule="exact" w:val="374"/>
        </w:trPr>
        <w:tc>
          <w:tcPr>
            <w:tcW w:w="2338" w:type="pct"/>
          </w:tcPr>
          <w:p w:rsidR="00F85D92" w:rsidRPr="00A4374A" w:rsidRDefault="00F85D92" w:rsidP="00F85D9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74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:rsidR="00F85D92" w:rsidRPr="00A4374A" w:rsidRDefault="00F85D92" w:rsidP="00F85D92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85D92" w:rsidRPr="00A4374A" w:rsidRDefault="00477F1A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(3,556)</w:t>
            </w:r>
          </w:p>
        </w:tc>
        <w:tc>
          <w:tcPr>
            <w:tcW w:w="146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F85D92" w:rsidRPr="00A4374A" w:rsidRDefault="00F85D92" w:rsidP="00F85D92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F85D92" w:rsidRPr="00A4374A" w:rsidRDefault="002A540F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(1,066)</w:t>
            </w:r>
          </w:p>
        </w:tc>
      </w:tr>
      <w:tr w:rsidR="00F85D92" w:rsidRPr="00A4374A" w:rsidTr="000605F1">
        <w:trPr>
          <w:trHeight w:hRule="exact" w:val="374"/>
        </w:trPr>
        <w:tc>
          <w:tcPr>
            <w:tcW w:w="2338" w:type="pct"/>
          </w:tcPr>
          <w:p w:rsidR="00F85D92" w:rsidRPr="00A4374A" w:rsidRDefault="006F3B9E" w:rsidP="00F85D9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484" w:type="pct"/>
          </w:tcPr>
          <w:p w:rsidR="00F85D92" w:rsidRPr="00A4374A" w:rsidRDefault="00F85D92" w:rsidP="00F85D92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85D92" w:rsidRPr="00A4374A" w:rsidRDefault="00477F1A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6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F85D92" w:rsidRPr="00A4374A" w:rsidRDefault="00F85D92" w:rsidP="00F85D92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F85D92" w:rsidRPr="00A4374A" w:rsidRDefault="002A540F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(157)</w:t>
            </w:r>
          </w:p>
        </w:tc>
      </w:tr>
      <w:tr w:rsidR="00F85D92" w:rsidRPr="00A4374A" w:rsidTr="000605F1">
        <w:trPr>
          <w:trHeight w:hRule="exact" w:val="374"/>
        </w:trPr>
        <w:tc>
          <w:tcPr>
            <w:tcW w:w="2338" w:type="pct"/>
          </w:tcPr>
          <w:p w:rsidR="00F85D92" w:rsidRPr="00A4374A" w:rsidRDefault="00F85D92" w:rsidP="00F85D92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7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:rsidR="00F85D92" w:rsidRPr="00A4374A" w:rsidRDefault="00D37F98" w:rsidP="00F85D92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18.8</w:t>
            </w:r>
            <w:r w:rsidR="00543DE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F85D92" w:rsidRPr="00D8531B" w:rsidRDefault="00D8531B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31B">
              <w:rPr>
                <w:rFonts w:ascii="Angsana New" w:hAnsi="Angsana New"/>
                <w:b/>
                <w:bCs/>
                <w:sz w:val="30"/>
                <w:szCs w:val="30"/>
              </w:rPr>
              <w:t>45,263</w:t>
            </w:r>
          </w:p>
        </w:tc>
        <w:tc>
          <w:tcPr>
            <w:tcW w:w="146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:rsidR="00F85D92" w:rsidRPr="00A4374A" w:rsidRDefault="004753B8" w:rsidP="004753B8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19.64</w:t>
            </w:r>
          </w:p>
        </w:tc>
        <w:tc>
          <w:tcPr>
            <w:tcW w:w="146" w:type="pct"/>
          </w:tcPr>
          <w:p w:rsidR="00F85D92" w:rsidRPr="00A4374A" w:rsidRDefault="00F85D92" w:rsidP="00F85D92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F85D92" w:rsidRPr="002A540F" w:rsidRDefault="002A540F" w:rsidP="00D4211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53,663</w:t>
            </w:r>
          </w:p>
        </w:tc>
      </w:tr>
    </w:tbl>
    <w:p w:rsidR="009E3C29" w:rsidRPr="000605F1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9E3C29" w:rsidRPr="00D43D8C" w:rsidRDefault="009E3C29" w:rsidP="009E3C29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D43D8C">
        <w:rPr>
          <w:rFonts w:ascii="Angsana New" w:hAnsi="Angsana New"/>
          <w:i/>
          <w:iCs/>
          <w:sz w:val="30"/>
          <w:szCs w:val="30"/>
          <w:cs/>
        </w:rPr>
        <w:t>การลด</w:t>
      </w:r>
      <w:r w:rsidRPr="00D43D8C">
        <w:rPr>
          <w:rFonts w:ascii="Angsana New" w:hAnsi="Angsana New" w:hint="cs"/>
          <w:i/>
          <w:iCs/>
          <w:sz w:val="30"/>
          <w:szCs w:val="30"/>
          <w:cs/>
        </w:rPr>
        <w:t>อัตรา</w:t>
      </w:r>
      <w:r w:rsidRPr="00D43D8C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:rsidR="009E3C29" w:rsidRPr="000605F1" w:rsidRDefault="009E3C29" w:rsidP="009E3C29">
      <w:pPr>
        <w:ind w:left="540"/>
        <w:jc w:val="both"/>
        <w:rPr>
          <w:rFonts w:ascii="Angsana New" w:hAnsi="Angsana New"/>
          <w:sz w:val="16"/>
          <w:szCs w:val="16"/>
          <w:highlight w:val="lightGray"/>
        </w:rPr>
      </w:pPr>
    </w:p>
    <w:p w:rsidR="009E3C29" w:rsidRDefault="009E3C29" w:rsidP="009E3C29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3640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973640">
        <w:rPr>
          <w:rFonts w:ascii="Angsana New" w:hAnsi="Angsana New"/>
          <w:sz w:val="30"/>
          <w:szCs w:val="30"/>
        </w:rPr>
        <w:t>42</w:t>
      </w:r>
      <w:r w:rsidRPr="00973640">
        <w:rPr>
          <w:rFonts w:ascii="Angsana New" w:hAnsi="Angsana New"/>
          <w:sz w:val="30"/>
          <w:szCs w:val="30"/>
          <w:cs/>
        </w:rPr>
        <w:t xml:space="preserve"> พ.ศ. </w:t>
      </w:r>
      <w:r w:rsidRPr="00973640">
        <w:rPr>
          <w:rFonts w:ascii="Angsana New" w:hAnsi="Angsana New"/>
          <w:sz w:val="30"/>
          <w:szCs w:val="30"/>
        </w:rPr>
        <w:t xml:space="preserve">2559 </w:t>
      </w:r>
      <w:r w:rsidRPr="00973640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973640">
        <w:rPr>
          <w:rFonts w:ascii="Angsana New" w:hAnsi="Angsana New"/>
          <w:sz w:val="30"/>
          <w:szCs w:val="30"/>
        </w:rPr>
        <w:t>3</w:t>
      </w:r>
      <w:r w:rsidRPr="00973640">
        <w:rPr>
          <w:rFonts w:ascii="Angsana New" w:hAnsi="Angsana New"/>
          <w:sz w:val="30"/>
          <w:szCs w:val="30"/>
          <w:cs/>
        </w:rPr>
        <w:t xml:space="preserve"> มีนาคม </w:t>
      </w:r>
      <w:r w:rsidRPr="00973640">
        <w:rPr>
          <w:rFonts w:ascii="Angsana New" w:hAnsi="Angsana New"/>
          <w:sz w:val="30"/>
          <w:szCs w:val="30"/>
        </w:rPr>
        <w:t>2559</w:t>
      </w:r>
      <w:r w:rsidRPr="00973640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973640">
        <w:rPr>
          <w:rFonts w:ascii="Angsana New" w:hAnsi="Angsana New"/>
          <w:sz w:val="30"/>
          <w:szCs w:val="30"/>
        </w:rPr>
        <w:t>20</w:t>
      </w:r>
      <w:r w:rsidRPr="00973640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973640">
        <w:rPr>
          <w:rFonts w:ascii="Angsana New" w:hAnsi="Angsana New"/>
          <w:sz w:val="30"/>
          <w:szCs w:val="30"/>
        </w:rPr>
        <w:t>1</w:t>
      </w:r>
      <w:r w:rsidRPr="00973640">
        <w:rPr>
          <w:rFonts w:ascii="Angsana New" w:hAnsi="Angsana New"/>
          <w:sz w:val="30"/>
          <w:szCs w:val="30"/>
          <w:cs/>
        </w:rPr>
        <w:t xml:space="preserve"> มกราคม </w:t>
      </w:r>
      <w:r w:rsidRPr="00973640">
        <w:rPr>
          <w:rFonts w:ascii="Angsana New" w:hAnsi="Angsana New"/>
          <w:sz w:val="30"/>
          <w:szCs w:val="30"/>
        </w:rPr>
        <w:t>2559</w:t>
      </w:r>
      <w:r w:rsidRPr="00973640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9E3C29" w:rsidRPr="000605F1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A5F3E" w:rsidRPr="00ED5A5B" w:rsidRDefault="00617919" w:rsidP="0096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6B2D9B">
        <w:rPr>
          <w:rFonts w:ascii="Angsana New" w:hAnsi="Angsana New"/>
          <w:b/>
          <w:bCs/>
          <w:sz w:val="30"/>
          <w:szCs w:val="30"/>
        </w:rPr>
        <w:t>3</w:t>
      </w:r>
      <w:r w:rsidR="008A7415" w:rsidRPr="00F177ED">
        <w:rPr>
          <w:rFonts w:ascii="Angsana New" w:hAnsi="Angsana New"/>
          <w:b/>
          <w:bCs/>
          <w:sz w:val="30"/>
          <w:szCs w:val="30"/>
        </w:rPr>
        <w:tab/>
      </w:r>
      <w:r w:rsidR="00472424" w:rsidRPr="00ED5A5B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F776DC" w:rsidRPr="00ED5A5B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="00CA5F3E" w:rsidRPr="00ED5A5B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8F172F" w:rsidRPr="00ED5A5B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CA5F3E" w:rsidRPr="000605F1" w:rsidRDefault="00CA5F3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A56DA" w:rsidRDefault="00514DB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ED5A5B">
        <w:rPr>
          <w:rFonts w:ascii="Angsana New" w:hAnsi="Angsana New"/>
          <w:sz w:val="30"/>
          <w:szCs w:val="30"/>
          <w:cs/>
        </w:rPr>
        <w:tab/>
      </w:r>
      <w:r w:rsidR="00F76F76" w:rsidRPr="00F76F76">
        <w:rPr>
          <w:rFonts w:ascii="Angsana New" w:hAnsi="Angsana New"/>
          <w:sz w:val="30"/>
          <w:szCs w:val="30"/>
          <w:cs/>
        </w:rPr>
        <w:t>กำไร</w:t>
      </w:r>
      <w:r w:rsidR="00543DE6">
        <w:rPr>
          <w:rFonts w:ascii="Angsana New" w:hAnsi="Angsana New"/>
          <w:sz w:val="30"/>
          <w:szCs w:val="30"/>
        </w:rPr>
        <w:t xml:space="preserve"> (</w:t>
      </w:r>
      <w:r w:rsidR="00543DE6">
        <w:rPr>
          <w:rFonts w:ascii="Angsana New" w:hAnsi="Angsana New" w:hint="cs"/>
          <w:sz w:val="30"/>
          <w:szCs w:val="30"/>
          <w:cs/>
        </w:rPr>
        <w:t xml:space="preserve">ขาดทุน) </w:t>
      </w:r>
      <w:r w:rsidR="00F76F76" w:rsidRPr="00F76F76">
        <w:rPr>
          <w:rFonts w:ascii="Angsana New" w:hAnsi="Angsana New"/>
          <w:sz w:val="30"/>
          <w:szCs w:val="30"/>
          <w:cs/>
        </w:rPr>
        <w:t>ต่อหุ้นขั้นพื้นฐานสำหรับแต่ละปีสิ้นสุดวันที่ 31 ธันวาคม 2560 และ 2559 คำนวณจากกำไร</w:t>
      </w:r>
      <w:r w:rsidR="00543DE6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F76F76" w:rsidRPr="00F76F76">
        <w:rPr>
          <w:rFonts w:ascii="Angsana New" w:hAnsi="Angsana New"/>
          <w:sz w:val="30"/>
          <w:szCs w:val="30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543DE6">
        <w:rPr>
          <w:rFonts w:ascii="Angsana New" w:hAnsi="Angsana New" w:hint="cs"/>
          <w:sz w:val="30"/>
          <w:szCs w:val="30"/>
          <w:cs/>
        </w:rPr>
        <w:t xml:space="preserve">        </w:t>
      </w:r>
      <w:r w:rsidR="00F76F76" w:rsidRPr="00F76F76">
        <w:rPr>
          <w:rFonts w:ascii="Angsana New" w:hAnsi="Angsana New"/>
          <w:sz w:val="30"/>
          <w:szCs w:val="30"/>
          <w:cs/>
        </w:rPr>
        <w:t>ในแต่ละปีโดยวิธีถัวเฉลี่ยถ่วงน้ำหนัก แสดงการคำนวณดังนี้</w:t>
      </w:r>
    </w:p>
    <w:p w:rsidR="00F76F76" w:rsidRPr="000605F1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107"/>
        <w:gridCol w:w="266"/>
        <w:gridCol w:w="1096"/>
        <w:gridCol w:w="267"/>
        <w:gridCol w:w="1076"/>
        <w:gridCol w:w="236"/>
        <w:gridCol w:w="15"/>
        <w:gridCol w:w="1108"/>
      </w:tblGrid>
      <w:tr w:rsidR="00CA56DA" w:rsidRPr="009763F2" w:rsidTr="00D665EB">
        <w:tc>
          <w:tcPr>
            <w:tcW w:w="2255" w:type="pct"/>
            <w:vAlign w:val="bottom"/>
          </w:tcPr>
          <w:p w:rsidR="00CA56DA" w:rsidRPr="00F177ED" w:rsidRDefault="00CA56DA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bottom"/>
          </w:tcPr>
          <w:p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vAlign w:val="bottom"/>
          </w:tcPr>
          <w:p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114" w:rsidRPr="009763F2" w:rsidTr="00D665EB">
        <w:tc>
          <w:tcPr>
            <w:tcW w:w="2255" w:type="pct"/>
            <w:vAlign w:val="bottom"/>
          </w:tcPr>
          <w:p w:rsidR="003F4114" w:rsidRPr="009763F2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63F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1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2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763F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3" w:type="pct"/>
            <w:gridSpan w:val="2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F4114" w:rsidRPr="009763F2" w:rsidTr="00AD258A">
        <w:tc>
          <w:tcPr>
            <w:tcW w:w="2255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8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9763F2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976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3F4114" w:rsidRPr="009763F2" w:rsidTr="00D665EB">
        <w:tc>
          <w:tcPr>
            <w:tcW w:w="2255" w:type="pct"/>
            <w:vAlign w:val="bottom"/>
          </w:tcPr>
          <w:p w:rsidR="003F4114" w:rsidRPr="009763F2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88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4114" w:rsidRPr="009763F2" w:rsidTr="00D665EB">
        <w:tc>
          <w:tcPr>
            <w:tcW w:w="2255" w:type="pct"/>
            <w:vAlign w:val="bottom"/>
          </w:tcPr>
          <w:p w:rsidR="003F4114" w:rsidRPr="009763F2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4114" w:rsidRPr="009763F2" w:rsidRDefault="00B80483" w:rsidP="00AD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(163,937)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4114" w:rsidRPr="009763F2" w:rsidRDefault="00B80483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(628,116)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4114" w:rsidRPr="009763F2" w:rsidRDefault="00B80483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195,316</w:t>
            </w:r>
          </w:p>
        </w:tc>
        <w:tc>
          <w:tcPr>
            <w:tcW w:w="125" w:type="pct"/>
            <w:vAlign w:val="bottom"/>
          </w:tcPr>
          <w:p w:rsidR="003F4114" w:rsidRPr="009763F2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bottom"/>
          </w:tcPr>
          <w:p w:rsidR="003F4114" w:rsidRPr="009763F2" w:rsidRDefault="00B80483" w:rsidP="00D6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219,616</w:t>
            </w:r>
          </w:p>
        </w:tc>
      </w:tr>
      <w:tr w:rsidR="00D27CD8" w:rsidRPr="009763F2" w:rsidTr="00D665EB">
        <w:tc>
          <w:tcPr>
            <w:tcW w:w="2255" w:type="pct"/>
            <w:vAlign w:val="bottom"/>
          </w:tcPr>
          <w:p w:rsidR="00D27CD8" w:rsidRPr="009763F2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9763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D27CD8" w:rsidRPr="009763F2" w:rsidRDefault="0044116C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D27CD8" w:rsidRPr="009763F2" w:rsidRDefault="0044116C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D27CD8" w:rsidRPr="009763F2" w:rsidRDefault="0044116C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25" w:type="pct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D27CD8" w:rsidRPr="009763F2" w:rsidRDefault="0044116C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</w:tr>
      <w:tr w:rsidR="00D27CD8" w:rsidRPr="009763F2" w:rsidTr="00D665EB">
        <w:tc>
          <w:tcPr>
            <w:tcW w:w="2255" w:type="pct"/>
            <w:vAlign w:val="bottom"/>
          </w:tcPr>
          <w:p w:rsidR="00D27CD8" w:rsidRPr="009763F2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 </w:t>
            </w:r>
            <w:r w:rsidRPr="009763F2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 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D27CD8" w:rsidRPr="009763F2" w:rsidRDefault="009763F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161,096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D27CD8" w:rsidRPr="009763F2" w:rsidRDefault="0044116C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:rsidR="00D27CD8" w:rsidRPr="009763F2" w:rsidRDefault="009763F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161,096</w:t>
            </w:r>
          </w:p>
        </w:tc>
        <w:tc>
          <w:tcPr>
            <w:tcW w:w="125" w:type="pct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D27CD8" w:rsidRPr="009763F2" w:rsidRDefault="0044116C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CD8" w:rsidRPr="009763F2" w:rsidTr="00D665EB">
        <w:tc>
          <w:tcPr>
            <w:tcW w:w="2255" w:type="pct"/>
          </w:tcPr>
          <w:p w:rsidR="00D27CD8" w:rsidRPr="009763F2" w:rsidRDefault="00D27CD8" w:rsidP="00D27CD8">
            <w:pPr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 </w:t>
            </w:r>
            <w:r w:rsidRPr="009763F2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CD8" w:rsidRPr="009763F2" w:rsidRDefault="009763F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174,277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CD8" w:rsidRPr="009763F2" w:rsidRDefault="0044116C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7CD8" w:rsidRPr="009763F2" w:rsidRDefault="009763F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174,277</w:t>
            </w:r>
          </w:p>
        </w:tc>
        <w:tc>
          <w:tcPr>
            <w:tcW w:w="125" w:type="pct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vAlign w:val="bottom"/>
          </w:tcPr>
          <w:p w:rsidR="00D27CD8" w:rsidRPr="009763F2" w:rsidRDefault="0044116C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CD8" w:rsidRPr="009763F2" w:rsidTr="00D665EB">
        <w:tc>
          <w:tcPr>
            <w:tcW w:w="2255" w:type="pct"/>
            <w:vAlign w:val="bottom"/>
          </w:tcPr>
          <w:p w:rsidR="00D27CD8" w:rsidRPr="009763F2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  <w:p w:rsidR="00D27CD8" w:rsidRPr="009763F2" w:rsidRDefault="00D27CD8" w:rsidP="00D2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7CD8" w:rsidRPr="009763F2" w:rsidRDefault="009763F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555,373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7CD8" w:rsidRPr="009763F2" w:rsidRDefault="0044116C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7CD8" w:rsidRPr="009763F2" w:rsidRDefault="009763F2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555,373</w:t>
            </w:r>
          </w:p>
        </w:tc>
        <w:tc>
          <w:tcPr>
            <w:tcW w:w="125" w:type="pct"/>
            <w:vAlign w:val="bottom"/>
          </w:tcPr>
          <w:p w:rsidR="00D27CD8" w:rsidRPr="009763F2" w:rsidRDefault="00D27CD8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7CD8" w:rsidRPr="009763F2" w:rsidRDefault="0044116C" w:rsidP="00D2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</w:tr>
      <w:tr w:rsidR="009C6A3C" w:rsidRPr="00F177ED" w:rsidTr="00D665EB">
        <w:tc>
          <w:tcPr>
            <w:tcW w:w="2255" w:type="pct"/>
            <w:vAlign w:val="bottom"/>
          </w:tcPr>
          <w:p w:rsidR="009C6A3C" w:rsidRPr="009763F2" w:rsidRDefault="009C6A3C" w:rsidP="009C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76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C6A3C" w:rsidRPr="009763F2" w:rsidRDefault="009763F2" w:rsidP="00AD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(0.30)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C6A3C" w:rsidRPr="009763F2" w:rsidRDefault="009C6A3C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C6A3C" w:rsidRPr="009763F2" w:rsidRDefault="0044116C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(2.86)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C6A3C" w:rsidRPr="009763F2" w:rsidRDefault="009C6A3C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C6A3C" w:rsidRPr="009763F2" w:rsidRDefault="009763F2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125" w:type="pct"/>
            <w:vAlign w:val="bottom"/>
          </w:tcPr>
          <w:p w:rsidR="009C6A3C" w:rsidRPr="009763F2" w:rsidRDefault="009C6A3C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bottom"/>
          </w:tcPr>
          <w:p w:rsidR="009C6A3C" w:rsidRPr="00F177ED" w:rsidRDefault="0044116C" w:rsidP="009C6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1.00</w:t>
            </w:r>
          </w:p>
        </w:tc>
      </w:tr>
    </w:tbl>
    <w:p w:rsidR="00DA46AF" w:rsidRPr="00BB1D6C" w:rsidRDefault="00F76F76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6B2D9B">
        <w:rPr>
          <w:rFonts w:ascii="Angsana New" w:hAnsi="Angsana New"/>
          <w:b/>
          <w:bCs/>
          <w:sz w:val="30"/>
          <w:szCs w:val="30"/>
        </w:rPr>
        <w:t>4</w:t>
      </w:r>
      <w:r w:rsidR="00DA46AF" w:rsidRPr="00D735D2">
        <w:rPr>
          <w:rFonts w:ascii="Angsana New" w:hAnsi="Angsana New"/>
          <w:b/>
          <w:bCs/>
          <w:sz w:val="30"/>
          <w:szCs w:val="30"/>
        </w:rPr>
        <w:tab/>
      </w:r>
      <w:r w:rsidR="00397A42" w:rsidRPr="00D735D2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D71D41" w:rsidRPr="00665263" w:rsidRDefault="00D71D41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F76F76" w:rsidRP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76F7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</w:t>
      </w:r>
    </w:p>
    <w:p w:rsidR="00F76F76" w:rsidRP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F76F76" w:rsidRP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76F76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:rsidR="00F76F76" w:rsidRP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F76F76" w:rsidRDefault="00F76F76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76F76">
        <w:rPr>
          <w:rFonts w:ascii="Angsana New" w:hAnsi="Angsana New"/>
          <w:sz w:val="30"/>
          <w:szCs w:val="30"/>
          <w:cs/>
        </w:rPr>
        <w:t>การจัดการความเสี</w:t>
      </w:r>
      <w:r>
        <w:rPr>
          <w:rFonts w:ascii="Angsana New" w:hAnsi="Angsana New"/>
          <w:sz w:val="30"/>
          <w:szCs w:val="30"/>
          <w:cs/>
        </w:rPr>
        <w:t>่ยงเป็นส่วนที่สำคัญของธุรกิจของ</w:t>
      </w:r>
      <w:r w:rsidRPr="00F76F7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F76F76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</w:t>
      </w:r>
      <w:r>
        <w:rPr>
          <w:rFonts w:ascii="Angsana New" w:hAnsi="Angsana New"/>
          <w:sz w:val="30"/>
          <w:szCs w:val="30"/>
          <w:cs/>
        </w:rPr>
        <w:t>ต้นทุนของการจัดการความเสี่ย</w:t>
      </w:r>
      <w:r>
        <w:rPr>
          <w:rFonts w:ascii="Angsana New" w:hAnsi="Angsana New" w:hint="cs"/>
          <w:sz w:val="30"/>
          <w:szCs w:val="30"/>
          <w:cs/>
        </w:rPr>
        <w:t xml:space="preserve">ง </w:t>
      </w:r>
      <w:r w:rsidRPr="00F76F76">
        <w:rPr>
          <w:rFonts w:ascii="Angsana New" w:hAnsi="Angsana New"/>
          <w:sz w:val="30"/>
          <w:szCs w:val="30"/>
          <w:cs/>
        </w:rPr>
        <w:t>ฝ่ายบริหารได้มีการควบคุม</w:t>
      </w:r>
      <w:r>
        <w:rPr>
          <w:rFonts w:ascii="Angsana New" w:hAnsi="Angsana New"/>
          <w:sz w:val="30"/>
          <w:szCs w:val="30"/>
          <w:cs/>
        </w:rPr>
        <w:t>กระบวนการการจัดการความเสี่ยงของ</w:t>
      </w:r>
      <w:r w:rsidRPr="00F76F76">
        <w:rPr>
          <w:rFonts w:ascii="Angsana New" w:hAnsi="Angsana New"/>
          <w:sz w:val="30"/>
          <w:szCs w:val="30"/>
          <w:cs/>
        </w:rPr>
        <w:t>กลุ่มบริษัทอย่างต่อเนื่องเพื่อให้มั่นใจว่ามีความสมดุลระหว่างค</w:t>
      </w:r>
      <w:r>
        <w:rPr>
          <w:rFonts w:ascii="Angsana New" w:hAnsi="Angsana New"/>
          <w:sz w:val="30"/>
          <w:szCs w:val="30"/>
          <w:cs/>
        </w:rPr>
        <w:t>วามเสี่ยงและการควบคุมความเสี่ยง</w:t>
      </w:r>
    </w:p>
    <w:p w:rsidR="00AE1832" w:rsidRDefault="00AE1832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Pr="006D32E8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D32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6D32E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AE1832" w:rsidRDefault="0066526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2"/>
          <w:szCs w:val="22"/>
        </w:rPr>
        <w:t xml:space="preserve"> </w:t>
      </w:r>
      <w:r w:rsidRPr="00665263">
        <w:rPr>
          <w:rFonts w:ascii="Angsana New" w:hAnsi="Angsana New"/>
          <w:sz w:val="30"/>
          <w:szCs w:val="30"/>
        </w:rPr>
        <w:t xml:space="preserve">         </w:t>
      </w:r>
      <w:r w:rsidR="00AE1832" w:rsidRPr="00665263">
        <w:rPr>
          <w:rFonts w:ascii="Angsana New" w:hAnsi="Angsana New" w:hint="cs"/>
          <w:sz w:val="30"/>
          <w:szCs w:val="30"/>
          <w:cs/>
        </w:rPr>
        <w:br/>
      </w:r>
      <w:r w:rsidR="00AE1832" w:rsidRPr="006D32E8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AE1832" w:rsidRPr="00AE1832">
        <w:rPr>
          <w:rFonts w:ascii="Angsana New" w:hAnsi="Angsana New"/>
          <w:sz w:val="30"/>
          <w:szCs w:val="30"/>
          <w:cs/>
        </w:rPr>
        <w:t>ความเชื่อมั่นของ</w:t>
      </w:r>
      <w:r w:rsidR="00AE1832" w:rsidRPr="006D32E8">
        <w:rPr>
          <w:rFonts w:ascii="Angsana New" w:hAnsi="Angsana New" w:hint="cs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</w:p>
    <w:p w:rsidR="00AE1832" w:rsidRDefault="0066526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</w:t>
      </w: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E278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AE1832" w:rsidRP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Default="00AE1832" w:rsidP="00AE183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832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AE1832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AE1832">
        <w:rPr>
          <w:rFonts w:ascii="Angsana New" w:hAnsi="Angsana New"/>
          <w:sz w:val="30"/>
          <w:szCs w:val="30"/>
          <w:cs/>
        </w:rPr>
        <w:t>ของอัตราดอกเบี้ย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AE1832">
        <w:rPr>
          <w:rFonts w:ascii="Angsana New" w:hAnsi="Angsana New"/>
          <w:sz w:val="30"/>
          <w:szCs w:val="30"/>
          <w:cs/>
        </w:rPr>
        <w:t>ในตลาด</w:t>
      </w:r>
      <w:r w:rsidRPr="00AE1832">
        <w:rPr>
          <w:rFonts w:ascii="Angsana New" w:hAnsi="Angsana New" w:hint="cs"/>
          <w:sz w:val="30"/>
          <w:szCs w:val="30"/>
          <w:cs/>
        </w:rPr>
        <w:t xml:space="preserve"> </w:t>
      </w:r>
      <w:r w:rsidRPr="00AE1832">
        <w:rPr>
          <w:rFonts w:ascii="Angsana New" w:hAnsi="Angsana New"/>
          <w:sz w:val="30"/>
          <w:szCs w:val="30"/>
          <w:cs/>
        </w:rPr>
        <w:t xml:space="preserve"> ซึ่งส่งผลกระทบต่อการดำเนินงานและกระแสเงินสดของกลุ่มบริษัท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1832">
        <w:rPr>
          <w:rFonts w:ascii="Angsana New" w:hAnsi="Angsana New"/>
          <w:sz w:val="30"/>
          <w:szCs w:val="30"/>
          <w:cs/>
        </w:rPr>
        <w:t>เนื่องจาก</w:t>
      </w:r>
      <w:r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AE1832">
        <w:rPr>
          <w:rFonts w:ascii="Angsana New" w:hAnsi="Angsana New" w:hint="cs"/>
          <w:sz w:val="30"/>
          <w:szCs w:val="30"/>
          <w:cs/>
        </w:rPr>
        <w:t>หลักทรัพย์ที่เป็นตราสารหนี้และ</w:t>
      </w:r>
      <w:r w:rsidRPr="00AE1832">
        <w:rPr>
          <w:rFonts w:ascii="Angsana New" w:hAnsi="Angsana New"/>
          <w:sz w:val="30"/>
          <w:szCs w:val="30"/>
          <w:cs/>
        </w:rPr>
        <w:t>เงินกู้ยืมส่วนใหญ่มีอัตราคงที่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15872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กลุ่มบริษัทมีความเสี่ยงด้านอัตราดอกเบี้ยที่เกิดจากเงินกู้ยืมและ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215872">
        <w:rPr>
          <w:rFonts w:ascii="Angsana New" w:hAnsi="Angsana New" w:hint="cs"/>
          <w:sz w:val="30"/>
          <w:szCs w:val="30"/>
          <w:cs/>
        </w:rPr>
        <w:t>ค่าใบอนุญาตให้ใช้คลื่นความถี่และประกอบกิจการโทรทัศน์ค้า</w:t>
      </w:r>
      <w:r w:rsidRPr="00A20543">
        <w:rPr>
          <w:rFonts w:ascii="Angsana New" w:hAnsi="Angsana New" w:hint="cs"/>
          <w:sz w:val="30"/>
          <w:szCs w:val="30"/>
          <w:cs/>
        </w:rPr>
        <w:t>งจ่า</w:t>
      </w:r>
      <w:r w:rsidRPr="00543DE6">
        <w:rPr>
          <w:rFonts w:ascii="Angsana New" w:hAnsi="Angsana New" w:hint="cs"/>
          <w:sz w:val="30"/>
          <w:szCs w:val="30"/>
          <w:cs/>
        </w:rPr>
        <w:t>ย</w:t>
      </w: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43DE6" w:rsidRDefault="00543DE6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43DE6" w:rsidRDefault="00543DE6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43DE6" w:rsidRDefault="00543DE6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43DE6" w:rsidRDefault="00543DE6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43DE6" w:rsidRPr="00AE1832" w:rsidRDefault="00543DE6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Pr="00AE1832" w:rsidRDefault="00AE1832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832">
        <w:rPr>
          <w:rFonts w:ascii="Angsana New" w:hAnsi="Angsana New" w:hint="cs"/>
          <w:sz w:val="30"/>
          <w:szCs w:val="30"/>
          <w:cs/>
        </w:rPr>
        <w:lastRenderedPageBreak/>
        <w:t>อัตราดอกเบี้ยที่แท้จริงของ</w:t>
      </w:r>
      <w:r w:rsidR="00CB5050">
        <w:rPr>
          <w:rFonts w:ascii="Angsana New" w:hAnsi="Angsana New" w:hint="cs"/>
          <w:sz w:val="30"/>
          <w:szCs w:val="30"/>
          <w:cs/>
        </w:rPr>
        <w:t>หนี้สินทางการเงินที่มีภาระดอกเบี้ย</w:t>
      </w:r>
      <w:r w:rsidRPr="00AE1832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AE1832">
        <w:rPr>
          <w:rFonts w:ascii="Angsana New" w:hAnsi="Angsana New"/>
          <w:sz w:val="30"/>
          <w:szCs w:val="30"/>
        </w:rPr>
        <w:t xml:space="preserve">31 </w:t>
      </w:r>
      <w:r w:rsidRPr="00AE1832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665263" w:rsidRPr="008969CA" w:rsidRDefault="0066526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134"/>
        <w:gridCol w:w="227"/>
        <w:gridCol w:w="1134"/>
        <w:gridCol w:w="227"/>
        <w:gridCol w:w="1134"/>
      </w:tblGrid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4836F0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6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F409E9" w:rsidRPr="007244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="00F409E9" w:rsidRPr="00724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724413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:rsidR="00AE1832" w:rsidRPr="00724413" w:rsidRDefault="00AE1832" w:rsidP="00CB505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724413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CB5050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="00AE1832"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AE1832" w:rsidRPr="0072441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AE1832"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E1832" w:rsidRPr="00724413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724413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AE1832" w:rsidRPr="00724413" w:rsidRDefault="00AE1832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:rsidR="00AE1832" w:rsidRPr="00724413" w:rsidRDefault="00AE1832" w:rsidP="00EE14B9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832" w:rsidRPr="00F85EEF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F85EEF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ปี 25</w:t>
            </w:r>
            <w:r w:rsidRPr="007244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530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832" w:rsidRPr="00F85EEF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F85EEF" w:rsidRDefault="00AE1832" w:rsidP="00EE14B9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E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85E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:rsidR="00AE1832" w:rsidRPr="00F85EEF" w:rsidRDefault="00AE1832" w:rsidP="00EE14B9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F85EEF" w:rsidRDefault="00AE1832" w:rsidP="00EE14B9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832" w:rsidRPr="00F85EEF" w:rsidTr="003455A2">
        <w:trPr>
          <w:cantSplit/>
        </w:trPr>
        <w:tc>
          <w:tcPr>
            <w:tcW w:w="3960" w:type="dxa"/>
            <w:shd w:val="clear" w:color="auto" w:fill="auto"/>
          </w:tcPr>
          <w:p w:rsidR="00AE1832" w:rsidRPr="00F85EEF" w:rsidRDefault="00F85EEF" w:rsidP="00EE14B9">
            <w:pPr>
              <w:spacing w:line="240" w:lineRule="auto"/>
              <w:ind w:left="371" w:right="-108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F85EEF">
              <w:rPr>
                <w:rFonts w:ascii="Angsana New" w:hAnsi="Angsana New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:rsidR="00AE1832" w:rsidRPr="00F85EEF" w:rsidRDefault="00724413" w:rsidP="00EE14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4.50</w:t>
            </w:r>
          </w:p>
        </w:tc>
        <w:tc>
          <w:tcPr>
            <w:tcW w:w="1134" w:type="dxa"/>
            <w:shd w:val="clear" w:color="auto" w:fill="auto"/>
          </w:tcPr>
          <w:p w:rsidR="00AE1832" w:rsidRPr="003455A2" w:rsidRDefault="00F85EEF" w:rsidP="00EE14B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5A2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27" w:type="dxa"/>
            <w:shd w:val="clear" w:color="auto" w:fill="auto"/>
          </w:tcPr>
          <w:p w:rsidR="00AE1832" w:rsidRPr="003455A2" w:rsidRDefault="00AE1832" w:rsidP="00EE14B9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3455A2" w:rsidRDefault="00F85EEF" w:rsidP="00F85EEF">
            <w:pPr>
              <w:tabs>
                <w:tab w:val="clear" w:pos="227"/>
                <w:tab w:val="left" w:pos="7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5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AE1832" w:rsidRPr="003455A2" w:rsidRDefault="00AE1832" w:rsidP="00EE14B9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AE1832" w:rsidRPr="003455A2" w:rsidRDefault="00F85EEF" w:rsidP="0075315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5A2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3455A2" w:rsidRPr="00F85EEF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Default="003455A2" w:rsidP="0034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ที่ถึงกำหนด</w:t>
            </w:r>
          </w:p>
          <w:p w:rsidR="003455A2" w:rsidRPr="0078604F" w:rsidRDefault="003455A2" w:rsidP="0034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:rsidR="003455A2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B6D8B" w:rsidRDefault="00AB6D8B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3.85 - 4.09</w:t>
            </w:r>
          </w:p>
        </w:tc>
        <w:tc>
          <w:tcPr>
            <w:tcW w:w="1134" w:type="dxa"/>
            <w:shd w:val="clear" w:color="auto" w:fill="auto"/>
          </w:tcPr>
          <w:p w:rsidR="003455A2" w:rsidRDefault="003455A2" w:rsidP="003455A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7387C" w:rsidRPr="00C7387C" w:rsidRDefault="00C7387C" w:rsidP="003455A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87C">
              <w:rPr>
                <w:rFonts w:ascii="Angsana New" w:hAnsi="Angsana New"/>
                <w:sz w:val="30"/>
                <w:szCs w:val="30"/>
              </w:rPr>
              <w:t>16,172</w:t>
            </w:r>
          </w:p>
        </w:tc>
        <w:tc>
          <w:tcPr>
            <w:tcW w:w="227" w:type="dxa"/>
            <w:shd w:val="clear" w:color="auto" w:fill="auto"/>
          </w:tcPr>
          <w:p w:rsidR="003455A2" w:rsidRPr="00F85EEF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Default="003455A2" w:rsidP="003455A2">
            <w:pPr>
              <w:tabs>
                <w:tab w:val="clear" w:pos="227"/>
                <w:tab w:val="left" w:pos="7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7387C" w:rsidRPr="00C7387C" w:rsidRDefault="00C7387C" w:rsidP="003455A2">
            <w:pPr>
              <w:tabs>
                <w:tab w:val="clear" w:pos="227"/>
                <w:tab w:val="left" w:pos="7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3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3455A2" w:rsidRPr="00F85EEF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Default="003455A2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7387C" w:rsidRPr="00C7387C" w:rsidRDefault="00C7387C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87C">
              <w:rPr>
                <w:rFonts w:ascii="Angsana New" w:hAnsi="Angsana New"/>
                <w:sz w:val="30"/>
                <w:szCs w:val="30"/>
              </w:rPr>
              <w:t>16,172</w:t>
            </w:r>
          </w:p>
        </w:tc>
      </w:tr>
      <w:tr w:rsidR="003455A2" w:rsidRPr="005B3147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753157" w:rsidRDefault="003455A2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3455A2" w:rsidRPr="005B3147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5B3147" w:rsidRDefault="003455A2" w:rsidP="003455A2">
            <w:pPr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7" w:type="dxa"/>
            <w:shd w:val="clear" w:color="auto" w:fill="auto"/>
          </w:tcPr>
          <w:p w:rsidR="003455A2" w:rsidRPr="005B314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5B3147" w:rsidRDefault="003455A2" w:rsidP="003455A2">
            <w:pPr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7" w:type="dxa"/>
            <w:shd w:val="clear" w:color="auto" w:fill="auto"/>
          </w:tcPr>
          <w:p w:rsidR="003455A2" w:rsidRPr="005B314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5B314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455A2" w:rsidRPr="005B3147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78604F" w:rsidRDefault="003455A2" w:rsidP="0034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530" w:type="dxa"/>
            <w:shd w:val="clear" w:color="auto" w:fill="auto"/>
          </w:tcPr>
          <w:p w:rsidR="003455A2" w:rsidRPr="005B3147" w:rsidRDefault="00AB6D8B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3.85 - 4.09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5A2" w:rsidRPr="00C7387C" w:rsidRDefault="00C7387C" w:rsidP="00C7387C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3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3455A2" w:rsidRPr="005B314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5A2" w:rsidRPr="00B63CF7" w:rsidRDefault="00B63CF7" w:rsidP="00B63CF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CF7">
              <w:rPr>
                <w:rFonts w:ascii="Angsana New" w:hAnsi="Angsana New"/>
                <w:sz w:val="30"/>
                <w:szCs w:val="30"/>
              </w:rPr>
              <w:t>48,685</w:t>
            </w:r>
          </w:p>
        </w:tc>
        <w:tc>
          <w:tcPr>
            <w:tcW w:w="227" w:type="dxa"/>
            <w:shd w:val="clear" w:color="auto" w:fill="auto"/>
          </w:tcPr>
          <w:p w:rsidR="003455A2" w:rsidRPr="005B314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5A2" w:rsidRPr="00B63CF7" w:rsidRDefault="00B63CF7" w:rsidP="00B63CF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CF7">
              <w:rPr>
                <w:rFonts w:ascii="Angsana New" w:hAnsi="Angsana New"/>
                <w:sz w:val="30"/>
                <w:szCs w:val="30"/>
              </w:rPr>
              <w:t>48,685</w:t>
            </w:r>
          </w:p>
        </w:tc>
      </w:tr>
      <w:tr w:rsidR="003455A2" w:rsidRPr="003455A2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3455A2" w:rsidRDefault="003455A2" w:rsidP="0034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5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3455A2" w:rsidRPr="003455A2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55A2" w:rsidRPr="00C7387C" w:rsidRDefault="00C7387C" w:rsidP="00C7387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87C">
              <w:rPr>
                <w:rFonts w:ascii="Angsana New" w:hAnsi="Angsana New"/>
                <w:b/>
                <w:bCs/>
                <w:sz w:val="30"/>
                <w:szCs w:val="30"/>
              </w:rPr>
              <w:t>216,172</w:t>
            </w:r>
          </w:p>
        </w:tc>
        <w:tc>
          <w:tcPr>
            <w:tcW w:w="227" w:type="dxa"/>
            <w:shd w:val="clear" w:color="auto" w:fill="auto"/>
          </w:tcPr>
          <w:p w:rsidR="003455A2" w:rsidRPr="003455A2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55A2" w:rsidRPr="00B63CF7" w:rsidRDefault="00B63CF7" w:rsidP="00B63CF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CF7">
              <w:rPr>
                <w:rFonts w:ascii="Angsana New" w:hAnsi="Angsana New"/>
                <w:b/>
                <w:bCs/>
                <w:sz w:val="30"/>
                <w:szCs w:val="30"/>
              </w:rPr>
              <w:t>48,685</w:t>
            </w:r>
          </w:p>
        </w:tc>
        <w:tc>
          <w:tcPr>
            <w:tcW w:w="227" w:type="dxa"/>
            <w:shd w:val="clear" w:color="auto" w:fill="auto"/>
          </w:tcPr>
          <w:p w:rsidR="003455A2" w:rsidRPr="003455A2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55A2" w:rsidRPr="00B63CF7" w:rsidRDefault="00B63CF7" w:rsidP="00B63CF7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3CF7">
              <w:rPr>
                <w:rFonts w:ascii="Angsana New" w:hAnsi="Angsana New"/>
                <w:b/>
                <w:bCs/>
                <w:sz w:val="30"/>
                <w:szCs w:val="30"/>
              </w:rPr>
              <w:t>264,857</w:t>
            </w:r>
          </w:p>
        </w:tc>
      </w:tr>
      <w:tr w:rsidR="003455A2" w:rsidRPr="005B3147" w:rsidTr="005258F0">
        <w:trPr>
          <w:cantSplit/>
        </w:trPr>
        <w:tc>
          <w:tcPr>
            <w:tcW w:w="3960" w:type="dxa"/>
            <w:shd w:val="clear" w:color="auto" w:fill="auto"/>
          </w:tcPr>
          <w:p w:rsidR="003455A2" w:rsidRPr="005B3147" w:rsidRDefault="003455A2" w:rsidP="003455A2">
            <w:pPr>
              <w:spacing w:line="240" w:lineRule="auto"/>
              <w:ind w:left="11" w:right="-108" w:hanging="2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455A2" w:rsidRPr="005B3147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3455A2" w:rsidRPr="005B3147" w:rsidRDefault="003455A2" w:rsidP="003455A2">
            <w:pPr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7" w:type="dxa"/>
            <w:shd w:val="clear" w:color="auto" w:fill="auto"/>
          </w:tcPr>
          <w:p w:rsidR="003455A2" w:rsidRPr="005B314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3455A2" w:rsidRPr="005B3147" w:rsidRDefault="003455A2" w:rsidP="003455A2">
            <w:pPr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7" w:type="dxa"/>
            <w:shd w:val="clear" w:color="auto" w:fill="auto"/>
          </w:tcPr>
          <w:p w:rsidR="003455A2" w:rsidRPr="005B314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3455A2" w:rsidRPr="005B314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455A2" w:rsidRPr="00D533FA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4836F0" w:rsidRDefault="003455A2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6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55A2" w:rsidRPr="00D533FA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D533FA" w:rsidRDefault="003455A2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D533FA"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55A2" w:rsidRPr="00D533FA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D533FA" w:rsidRDefault="003455A2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533F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3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D533FA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533FA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53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455A2" w:rsidRPr="005B3147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D533FA" w:rsidRDefault="003455A2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455A2" w:rsidRPr="00D533FA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:rsidR="003455A2" w:rsidRPr="00D533FA" w:rsidRDefault="003455A2" w:rsidP="003455A2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5A2" w:rsidRPr="005B3147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F85EEF" w:rsidRDefault="003455A2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5E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ปี 255</w:t>
            </w:r>
            <w:r w:rsidRPr="00F85E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:rsidR="003455A2" w:rsidRPr="00F85EEF" w:rsidRDefault="003455A2" w:rsidP="003455A2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F85EEF" w:rsidRDefault="003455A2" w:rsidP="003455A2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3455A2" w:rsidRPr="00F85EEF" w:rsidRDefault="003455A2" w:rsidP="003455A2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F85EEF" w:rsidRDefault="003455A2" w:rsidP="003455A2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3455A2" w:rsidRPr="00F85EEF" w:rsidRDefault="003455A2" w:rsidP="003455A2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F85EEF" w:rsidRDefault="003455A2" w:rsidP="003455A2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55A2" w:rsidRPr="005B3147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22221E" w:rsidRDefault="003455A2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2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22221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:rsidR="003455A2" w:rsidRPr="0022221E" w:rsidRDefault="003455A2" w:rsidP="003455A2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22221E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3455A2" w:rsidRPr="0022221E" w:rsidRDefault="003455A2" w:rsidP="003455A2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22221E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3455A2" w:rsidRPr="0022221E" w:rsidRDefault="003455A2" w:rsidP="003455A2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22221E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55A2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753157" w:rsidRDefault="003455A2" w:rsidP="003455A2">
            <w:pPr>
              <w:spacing w:line="240" w:lineRule="auto"/>
              <w:ind w:left="371" w:right="-108" w:hanging="360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:rsidR="003455A2" w:rsidRPr="00753157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3.3 - 3.85</w:t>
            </w: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550,000</w:t>
            </w: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F409E9" w:rsidRDefault="003455A2" w:rsidP="003455A2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5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550,000</w:t>
            </w:r>
          </w:p>
        </w:tc>
      </w:tr>
      <w:tr w:rsidR="003455A2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753157" w:rsidRDefault="003455A2" w:rsidP="003455A2">
            <w:pPr>
              <w:spacing w:line="240" w:lineRule="auto"/>
              <w:ind w:left="11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530" w:type="dxa"/>
            <w:shd w:val="clear" w:color="auto" w:fill="auto"/>
          </w:tcPr>
          <w:p w:rsidR="003455A2" w:rsidRPr="00753157" w:rsidRDefault="00175D50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</w:t>
            </w:r>
            <w:r w:rsidR="003455A2">
              <w:rPr>
                <w:rFonts w:ascii="Angsana New" w:hAnsi="Angsana New"/>
                <w:sz w:val="30"/>
                <w:szCs w:val="30"/>
              </w:rPr>
              <w:t>0 - 3.90</w:t>
            </w: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196,655</w:t>
            </w: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F409E9" w:rsidRDefault="003455A2" w:rsidP="003455A2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5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196,655</w:t>
            </w:r>
          </w:p>
        </w:tc>
      </w:tr>
      <w:tr w:rsidR="003455A2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Default="003455A2" w:rsidP="003455A2">
            <w:pPr>
              <w:spacing w:line="240" w:lineRule="auto"/>
              <w:ind w:left="11" w:right="-108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:rsidR="003455A2" w:rsidRPr="00753157" w:rsidRDefault="003455A2" w:rsidP="003455A2">
            <w:pPr>
              <w:spacing w:line="240" w:lineRule="auto"/>
              <w:ind w:left="11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753157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:rsidR="003455A2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เอ็มแอลอาร์</w:t>
            </w:r>
          </w:p>
          <w:p w:rsidR="003455A2" w:rsidRPr="00753157" w:rsidRDefault="00FC216A" w:rsidP="00FC216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ลบ</w:t>
            </w:r>
            <w:r w:rsidR="003455A2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F409E9" w:rsidRDefault="003455A2" w:rsidP="003455A2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5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</w:tr>
      <w:tr w:rsidR="00CD28C9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CD28C9" w:rsidRDefault="00CD28C9" w:rsidP="00CD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ที่ถึงกำหนด</w:t>
            </w:r>
          </w:p>
          <w:p w:rsidR="00CD28C9" w:rsidRPr="0078604F" w:rsidRDefault="00CD28C9" w:rsidP="00CD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:rsidR="00CA16C0" w:rsidRDefault="00CA16C0" w:rsidP="00CD28C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D28C9" w:rsidRPr="00753157" w:rsidRDefault="00CD28C9" w:rsidP="00CD28C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4.15 - 4.48</w:t>
            </w:r>
          </w:p>
        </w:tc>
        <w:tc>
          <w:tcPr>
            <w:tcW w:w="1134" w:type="dxa"/>
            <w:shd w:val="clear" w:color="auto" w:fill="auto"/>
          </w:tcPr>
          <w:p w:rsidR="00CA16C0" w:rsidRDefault="00CA16C0" w:rsidP="00CD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D28C9" w:rsidRPr="00753157" w:rsidRDefault="00CD28C9" w:rsidP="00CD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15,815</w:t>
            </w:r>
          </w:p>
        </w:tc>
        <w:tc>
          <w:tcPr>
            <w:tcW w:w="227" w:type="dxa"/>
            <w:shd w:val="clear" w:color="auto" w:fill="auto"/>
          </w:tcPr>
          <w:p w:rsidR="00CD28C9" w:rsidRPr="00753157" w:rsidRDefault="00CD28C9" w:rsidP="00CD28C9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CA16C0" w:rsidRDefault="00CA16C0" w:rsidP="00CD28C9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D28C9" w:rsidRPr="00F409E9" w:rsidRDefault="00CD28C9" w:rsidP="00CD28C9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5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CD28C9" w:rsidRPr="00753157" w:rsidRDefault="00CD28C9" w:rsidP="00CD28C9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CA16C0" w:rsidRDefault="00CA16C0" w:rsidP="00CD28C9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D28C9" w:rsidRPr="00753157" w:rsidRDefault="00CD28C9" w:rsidP="00CD28C9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15,815</w:t>
            </w:r>
          </w:p>
        </w:tc>
      </w:tr>
      <w:tr w:rsidR="005258F0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5258F0" w:rsidRPr="00753157" w:rsidRDefault="005258F0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5258F0" w:rsidRPr="00753157" w:rsidRDefault="005258F0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58F0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5258F0" w:rsidRPr="00753157" w:rsidRDefault="005258F0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5258F0" w:rsidRPr="00753157" w:rsidRDefault="005258F0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58F0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5258F0" w:rsidRPr="00753157" w:rsidRDefault="005258F0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5258F0" w:rsidRPr="00753157" w:rsidRDefault="005258F0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58F0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5258F0" w:rsidRPr="00753157" w:rsidRDefault="005258F0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5258F0" w:rsidRPr="00753157" w:rsidRDefault="005258F0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258F0" w:rsidRPr="00753157" w:rsidRDefault="005258F0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58F0" w:rsidRPr="00D533FA" w:rsidTr="0076124B">
        <w:trPr>
          <w:cantSplit/>
        </w:trPr>
        <w:tc>
          <w:tcPr>
            <w:tcW w:w="3960" w:type="dxa"/>
            <w:shd w:val="clear" w:color="auto" w:fill="auto"/>
          </w:tcPr>
          <w:p w:rsidR="005258F0" w:rsidRPr="004836F0" w:rsidRDefault="005258F0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6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58F0" w:rsidRPr="00D533FA" w:rsidTr="0076124B">
        <w:trPr>
          <w:cantSplit/>
        </w:trPr>
        <w:tc>
          <w:tcPr>
            <w:tcW w:w="3960" w:type="dxa"/>
            <w:shd w:val="clear" w:color="auto" w:fill="auto"/>
          </w:tcPr>
          <w:p w:rsidR="005258F0" w:rsidRPr="00D533FA" w:rsidRDefault="005258F0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D533FA"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58F0" w:rsidRPr="00D533FA" w:rsidTr="0076124B">
        <w:trPr>
          <w:cantSplit/>
        </w:trPr>
        <w:tc>
          <w:tcPr>
            <w:tcW w:w="3960" w:type="dxa"/>
            <w:shd w:val="clear" w:color="auto" w:fill="auto"/>
          </w:tcPr>
          <w:p w:rsidR="005258F0" w:rsidRPr="00D533FA" w:rsidRDefault="005258F0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533F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3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D533FA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533FA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53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58F0" w:rsidRPr="005B3147" w:rsidTr="0076124B">
        <w:trPr>
          <w:cantSplit/>
        </w:trPr>
        <w:tc>
          <w:tcPr>
            <w:tcW w:w="3960" w:type="dxa"/>
            <w:shd w:val="clear" w:color="auto" w:fill="auto"/>
          </w:tcPr>
          <w:p w:rsidR="005258F0" w:rsidRPr="00D533FA" w:rsidRDefault="005258F0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258F0" w:rsidRPr="00D533FA" w:rsidRDefault="005258F0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:rsidR="005258F0" w:rsidRPr="00D533FA" w:rsidRDefault="005258F0" w:rsidP="004E6784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5A2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753157" w:rsidRDefault="003455A2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3455A2" w:rsidRPr="00753157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55A2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753157" w:rsidRDefault="003455A2" w:rsidP="003455A2">
            <w:pPr>
              <w:spacing w:line="240" w:lineRule="auto"/>
              <w:ind w:left="371" w:right="-108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75315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:rsidR="003455A2" w:rsidRPr="00753157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4.15</w:t>
            </w: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FC216A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FC216A" w:rsidRPr="00753157" w:rsidRDefault="00FC216A" w:rsidP="00FC216A">
            <w:pPr>
              <w:spacing w:line="240" w:lineRule="auto"/>
              <w:ind w:left="371" w:right="-108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75315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:rsidR="00FC216A" w:rsidRDefault="00FC216A" w:rsidP="00FC216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เอ็มแอลอาร์</w:t>
            </w:r>
          </w:p>
          <w:p w:rsidR="00FC216A" w:rsidRPr="00753157" w:rsidRDefault="00FC216A" w:rsidP="00FC216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C216A" w:rsidRDefault="00FC216A" w:rsidP="00FC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C216A" w:rsidRPr="00753157" w:rsidRDefault="00FC216A" w:rsidP="00FC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FC216A" w:rsidRPr="00753157" w:rsidRDefault="00FC216A" w:rsidP="00FC216A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FC216A" w:rsidRDefault="00FC216A" w:rsidP="00FC216A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C216A" w:rsidRPr="00753157" w:rsidRDefault="00FC216A" w:rsidP="00FC216A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1,070,000</w:t>
            </w:r>
          </w:p>
        </w:tc>
        <w:tc>
          <w:tcPr>
            <w:tcW w:w="227" w:type="dxa"/>
            <w:shd w:val="clear" w:color="auto" w:fill="auto"/>
          </w:tcPr>
          <w:p w:rsidR="00FC216A" w:rsidRPr="00753157" w:rsidRDefault="00FC216A" w:rsidP="00FC216A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FC216A" w:rsidRDefault="00FC216A" w:rsidP="00FC216A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C216A" w:rsidRPr="00753157" w:rsidRDefault="00FC216A" w:rsidP="00FC216A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57">
              <w:rPr>
                <w:rFonts w:ascii="Angsana New" w:hAnsi="Angsana New"/>
                <w:sz w:val="30"/>
                <w:szCs w:val="30"/>
              </w:rPr>
              <w:t>1,070,000</w:t>
            </w:r>
          </w:p>
        </w:tc>
      </w:tr>
      <w:tr w:rsidR="007C3145" w:rsidRPr="00753157" w:rsidTr="003455A2">
        <w:trPr>
          <w:cantSplit/>
        </w:trPr>
        <w:tc>
          <w:tcPr>
            <w:tcW w:w="3960" w:type="dxa"/>
            <w:shd w:val="clear" w:color="auto" w:fill="auto"/>
          </w:tcPr>
          <w:p w:rsidR="007C3145" w:rsidRPr="0078604F" w:rsidRDefault="007C3145" w:rsidP="007C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530" w:type="dxa"/>
            <w:shd w:val="clear" w:color="auto" w:fill="auto"/>
          </w:tcPr>
          <w:p w:rsidR="007C3145" w:rsidRPr="00753157" w:rsidRDefault="007C3145" w:rsidP="007C314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4.15 - 4.48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3145" w:rsidRDefault="00CD28C9" w:rsidP="007C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7" w:type="dxa"/>
            <w:shd w:val="clear" w:color="auto" w:fill="auto"/>
          </w:tcPr>
          <w:p w:rsidR="007C3145" w:rsidRPr="00753157" w:rsidRDefault="007C3145" w:rsidP="007C3145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3145" w:rsidRDefault="003C5AD6" w:rsidP="007C3145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64,048</w:t>
            </w:r>
          </w:p>
        </w:tc>
        <w:tc>
          <w:tcPr>
            <w:tcW w:w="227" w:type="dxa"/>
            <w:shd w:val="clear" w:color="auto" w:fill="auto"/>
          </w:tcPr>
          <w:p w:rsidR="007C3145" w:rsidRPr="00753157" w:rsidRDefault="007C3145" w:rsidP="007C3145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3145" w:rsidRDefault="003C5AD6" w:rsidP="007C3145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64,048</w:t>
            </w:r>
          </w:p>
        </w:tc>
      </w:tr>
      <w:tr w:rsidR="003455A2" w:rsidRPr="004836F0" w:rsidTr="003455A2">
        <w:trPr>
          <w:cantSplit/>
        </w:trPr>
        <w:tc>
          <w:tcPr>
            <w:tcW w:w="3960" w:type="dxa"/>
            <w:shd w:val="clear" w:color="auto" w:fill="auto"/>
          </w:tcPr>
          <w:p w:rsidR="003455A2" w:rsidRPr="00753157" w:rsidRDefault="003455A2" w:rsidP="003455A2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3455A2" w:rsidRPr="00753157" w:rsidRDefault="003455A2" w:rsidP="003455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55A2" w:rsidRPr="0055190E" w:rsidRDefault="003455A2" w:rsidP="00CD28C9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190E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CD28C9">
              <w:rPr>
                <w:rFonts w:ascii="Angsana New" w:hAnsi="Angsana New"/>
                <w:b/>
                <w:bCs/>
                <w:sz w:val="30"/>
                <w:szCs w:val="30"/>
              </w:rPr>
              <w:t>32,470</w:t>
            </w: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55A2" w:rsidRPr="00753157" w:rsidRDefault="003455A2" w:rsidP="003C5AD6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C5AD6">
              <w:rPr>
                <w:rFonts w:ascii="Angsana New" w:hAnsi="Angsana New"/>
                <w:b/>
                <w:bCs/>
                <w:sz w:val="30"/>
                <w:szCs w:val="30"/>
              </w:rPr>
              <w:t>334,048</w:t>
            </w:r>
          </w:p>
        </w:tc>
        <w:tc>
          <w:tcPr>
            <w:tcW w:w="227" w:type="dxa"/>
            <w:shd w:val="clear" w:color="auto" w:fill="auto"/>
          </w:tcPr>
          <w:p w:rsidR="003455A2" w:rsidRPr="00753157" w:rsidRDefault="003455A2" w:rsidP="003455A2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55A2" w:rsidRPr="004836F0" w:rsidRDefault="003455A2" w:rsidP="00FE11B3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157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3C5AD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E11B3">
              <w:rPr>
                <w:rFonts w:ascii="Angsana New" w:hAnsi="Angsana New"/>
                <w:b/>
                <w:bCs/>
                <w:sz w:val="30"/>
                <w:szCs w:val="30"/>
              </w:rPr>
              <w:t>66,518</w:t>
            </w:r>
          </w:p>
        </w:tc>
      </w:tr>
    </w:tbl>
    <w:p w:rsidR="007C3145" w:rsidRPr="007C3145" w:rsidRDefault="007C3145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3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5"/>
        <w:gridCol w:w="1363"/>
        <w:gridCol w:w="1158"/>
        <w:gridCol w:w="232"/>
        <w:gridCol w:w="1158"/>
        <w:gridCol w:w="232"/>
        <w:gridCol w:w="1158"/>
      </w:tblGrid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4836F0" w:rsidRDefault="007C3145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6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9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F409E9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>ปีแต่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409E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409E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2" w:type="dxa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9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938" w:type="dxa"/>
            <w:gridSpan w:val="5"/>
            <w:shd w:val="clear" w:color="auto" w:fill="auto"/>
            <w:vAlign w:val="bottom"/>
          </w:tcPr>
          <w:p w:rsidR="007C3145" w:rsidRPr="00F409E9" w:rsidRDefault="007C3145" w:rsidP="004E6784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9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ปี 255</w:t>
            </w:r>
            <w:r w:rsidRPr="00F409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363" w:type="dxa"/>
            <w:shd w:val="clear" w:color="auto" w:fill="auto"/>
          </w:tcPr>
          <w:p w:rsidR="007C3145" w:rsidRPr="00F409E9" w:rsidRDefault="007C3145" w:rsidP="004E6784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9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409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3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ind w:left="371" w:right="-108" w:hanging="360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3" w:type="dxa"/>
            <w:shd w:val="clear" w:color="auto" w:fill="auto"/>
          </w:tcPr>
          <w:p w:rsidR="007C3145" w:rsidRPr="00753157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3.3 - 3.85</w:t>
            </w: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CB1924" w:rsidRDefault="007C3145" w:rsidP="004E6784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F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FE11B3" w:rsidP="004E6784">
            <w:pPr>
              <w:spacing w:line="240" w:lineRule="auto"/>
              <w:ind w:left="11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63" w:type="dxa"/>
            <w:shd w:val="clear" w:color="auto" w:fill="auto"/>
          </w:tcPr>
          <w:p w:rsidR="007C3145" w:rsidRPr="00753157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3.70 - 3.90</w:t>
            </w: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196,655</w:t>
            </w: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CB1924" w:rsidRDefault="007C3145" w:rsidP="004E6784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F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196,655</w:t>
            </w:r>
          </w:p>
        </w:tc>
      </w:tr>
      <w:tr w:rsidR="00175D50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175D50" w:rsidRDefault="00175D50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ที่ถึงกำหนด</w:t>
            </w:r>
          </w:p>
          <w:p w:rsidR="00175D50" w:rsidRPr="0078604F" w:rsidRDefault="00175D50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78604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ชำระภายในหนึ่งปี</w:t>
            </w:r>
          </w:p>
        </w:tc>
        <w:tc>
          <w:tcPr>
            <w:tcW w:w="1363" w:type="dxa"/>
            <w:shd w:val="clear" w:color="auto" w:fill="auto"/>
          </w:tcPr>
          <w:p w:rsidR="00CA16C0" w:rsidRDefault="00CA16C0" w:rsidP="00175D5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75D50" w:rsidRPr="00753157" w:rsidRDefault="00175D50" w:rsidP="00175D5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4.15 - 4.48</w:t>
            </w:r>
          </w:p>
        </w:tc>
        <w:tc>
          <w:tcPr>
            <w:tcW w:w="1158" w:type="dxa"/>
            <w:shd w:val="clear" w:color="auto" w:fill="auto"/>
          </w:tcPr>
          <w:p w:rsidR="00CA16C0" w:rsidRDefault="00CA16C0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75D50" w:rsidRPr="00753157" w:rsidRDefault="00175D50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15,815</w:t>
            </w:r>
          </w:p>
        </w:tc>
        <w:tc>
          <w:tcPr>
            <w:tcW w:w="232" w:type="dxa"/>
            <w:shd w:val="clear" w:color="auto" w:fill="auto"/>
          </w:tcPr>
          <w:p w:rsidR="00175D50" w:rsidRPr="00753157" w:rsidRDefault="00175D50" w:rsidP="00175D5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CA16C0" w:rsidRDefault="00CA16C0" w:rsidP="00175D50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75D50" w:rsidRPr="00F409E9" w:rsidRDefault="00175D50" w:rsidP="00175D50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5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175D50" w:rsidRPr="00753157" w:rsidRDefault="00175D50" w:rsidP="00175D5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CA16C0" w:rsidRDefault="00CA16C0" w:rsidP="00175D5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75D50" w:rsidRPr="00753157" w:rsidRDefault="00175D50" w:rsidP="00175D5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15,815</w:t>
            </w: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9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63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decimal" w:pos="7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145" w:rsidRPr="00F409E9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ind w:left="371" w:right="-108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F409E9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63" w:type="dxa"/>
            <w:shd w:val="clear" w:color="auto" w:fill="auto"/>
          </w:tcPr>
          <w:p w:rsidR="007C3145" w:rsidRPr="00F409E9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4.15</w:t>
            </w: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227"/>
                <w:tab w:val="clear" w:pos="454"/>
                <w:tab w:val="clear" w:pos="907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32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:rsidR="007C3145" w:rsidRPr="00F409E9" w:rsidRDefault="007C3145" w:rsidP="004E678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175D50" w:rsidRPr="00F409E9" w:rsidTr="00864ED7">
        <w:trPr>
          <w:cantSplit/>
        </w:trPr>
        <w:tc>
          <w:tcPr>
            <w:tcW w:w="4045" w:type="dxa"/>
            <w:shd w:val="clear" w:color="auto" w:fill="auto"/>
          </w:tcPr>
          <w:p w:rsidR="00175D50" w:rsidRPr="0078604F" w:rsidRDefault="00175D50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363" w:type="dxa"/>
            <w:shd w:val="clear" w:color="auto" w:fill="auto"/>
          </w:tcPr>
          <w:p w:rsidR="00175D50" w:rsidRPr="00753157" w:rsidRDefault="00175D50" w:rsidP="00175D5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4.15 - 4.48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:rsidR="00175D50" w:rsidRDefault="00175D50" w:rsidP="0017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175D50" w:rsidRPr="00753157" w:rsidRDefault="00175D50" w:rsidP="00175D5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:rsidR="00175D50" w:rsidRDefault="00175D50" w:rsidP="00175D5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64,048</w:t>
            </w:r>
          </w:p>
        </w:tc>
        <w:tc>
          <w:tcPr>
            <w:tcW w:w="232" w:type="dxa"/>
            <w:shd w:val="clear" w:color="auto" w:fill="auto"/>
          </w:tcPr>
          <w:p w:rsidR="00175D50" w:rsidRPr="00753157" w:rsidRDefault="00175D50" w:rsidP="00175D50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:rsidR="00175D50" w:rsidRDefault="00175D50" w:rsidP="00175D5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64,048</w:t>
            </w:r>
          </w:p>
        </w:tc>
      </w:tr>
      <w:tr w:rsidR="007C3145" w:rsidRPr="004836F0" w:rsidTr="0076124B">
        <w:trPr>
          <w:cantSplit/>
        </w:trPr>
        <w:tc>
          <w:tcPr>
            <w:tcW w:w="4045" w:type="dxa"/>
            <w:shd w:val="clear" w:color="auto" w:fill="auto"/>
          </w:tcPr>
          <w:p w:rsidR="007C3145" w:rsidRPr="004836F0" w:rsidRDefault="007C3145" w:rsidP="004E6784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9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:rsidR="007C3145" w:rsidRPr="004836F0" w:rsidRDefault="007C3145" w:rsidP="004E67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145" w:rsidRPr="0055190E" w:rsidRDefault="00175D50" w:rsidP="004E678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312,470</w:t>
            </w:r>
          </w:p>
        </w:tc>
        <w:tc>
          <w:tcPr>
            <w:tcW w:w="232" w:type="dxa"/>
            <w:shd w:val="clear" w:color="auto" w:fill="auto"/>
          </w:tcPr>
          <w:p w:rsidR="007C3145" w:rsidRPr="004836F0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145" w:rsidRPr="0055190E" w:rsidRDefault="007C3145" w:rsidP="00175D50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190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75D50">
              <w:rPr>
                <w:rFonts w:ascii="Angsana New" w:hAnsi="Angsana New"/>
                <w:b/>
                <w:bCs/>
                <w:sz w:val="30"/>
                <w:szCs w:val="30"/>
              </w:rPr>
              <w:t>64,048</w:t>
            </w:r>
          </w:p>
        </w:tc>
        <w:tc>
          <w:tcPr>
            <w:tcW w:w="232" w:type="dxa"/>
            <w:shd w:val="clear" w:color="auto" w:fill="auto"/>
          </w:tcPr>
          <w:p w:rsidR="007C3145" w:rsidRPr="004836F0" w:rsidRDefault="007C3145" w:rsidP="004E6784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3145" w:rsidRPr="0055190E" w:rsidRDefault="00175D50" w:rsidP="004E6784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576,518</w:t>
            </w:r>
          </w:p>
        </w:tc>
      </w:tr>
    </w:tbl>
    <w:p w:rsidR="0076124B" w:rsidRDefault="0076124B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E11B3" w:rsidRDefault="00FE11B3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E11B3" w:rsidRDefault="00FE11B3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E11B3" w:rsidRDefault="00FE11B3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E11B3" w:rsidRDefault="00FE11B3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E11B3" w:rsidRDefault="00FE11B3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E11B3" w:rsidRDefault="00FE11B3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E11B3" w:rsidRDefault="00FE11B3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E11B3" w:rsidRDefault="00FE11B3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E11B3" w:rsidRPr="00FE11B3" w:rsidRDefault="00FE11B3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BC2650" w:rsidRPr="00BC2650" w:rsidRDefault="00BC2650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265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BC2650" w:rsidRPr="00FE11B3" w:rsidRDefault="00BC2650" w:rsidP="00BC2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BC2650" w:rsidRPr="00C35865" w:rsidRDefault="00BC2650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586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</w:t>
      </w:r>
      <w:r w:rsidR="006C0A4D" w:rsidRPr="00C35865">
        <w:rPr>
          <w:rFonts w:ascii="Angsana New" w:hAnsi="Angsana New" w:hint="cs"/>
          <w:sz w:val="30"/>
          <w:szCs w:val="30"/>
          <w:cs/>
        </w:rPr>
        <w:t>ลิขสิทธิ์</w:t>
      </w:r>
      <w:r w:rsidRPr="00C35865">
        <w:rPr>
          <w:rFonts w:ascii="Angsana New" w:hAnsi="Angsana New"/>
          <w:sz w:val="30"/>
          <w:szCs w:val="30"/>
          <w:cs/>
        </w:rPr>
        <w:t>ที่เป็นเงินตราต่างประเทศ กลุ่มบริษัทจะทำสัญญาการซื้อขายเงินตราต่างประเทศล่วงหน้าในกรณีที่คาดว่าจะได้รับประโยชน์จากการทำสัญญาดังกล่าว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วันที่รายงานเป็นรายการที่เกี่ยวข้องกับรายการซื้อที่เป็นเงินตราต่างประเทศในปีถัดไป</w:t>
      </w:r>
    </w:p>
    <w:p w:rsidR="00BC2650" w:rsidRPr="00C35865" w:rsidRDefault="00BC2650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867C3" w:rsidRPr="00C35865" w:rsidRDefault="008867C3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5865">
        <w:rPr>
          <w:rFonts w:ascii="Angsana New" w:hAnsi="Angsana New"/>
          <w:sz w:val="30"/>
          <w:szCs w:val="30"/>
          <w:cs/>
        </w:rPr>
        <w:t>ณ วันที่ 31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หนี้สินที่เป็นเงินตราต่างประเทศดังนี้</w:t>
      </w:r>
    </w:p>
    <w:p w:rsidR="008867C3" w:rsidRPr="00C35865" w:rsidRDefault="008867C3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160"/>
        <w:gridCol w:w="450"/>
        <w:gridCol w:w="1530"/>
        <w:gridCol w:w="270"/>
        <w:gridCol w:w="1571"/>
      </w:tblGrid>
      <w:tr w:rsidR="00C35865" w:rsidRPr="00E16530" w:rsidTr="00C35865">
        <w:trPr>
          <w:trHeight w:val="420"/>
        </w:trPr>
        <w:tc>
          <w:tcPr>
            <w:tcW w:w="3150" w:type="dxa"/>
          </w:tcPr>
          <w:p w:rsidR="00C35865" w:rsidRPr="007A6B21" w:rsidRDefault="00C35865" w:rsidP="00A52B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C35865" w:rsidRPr="007A6B21" w:rsidRDefault="00C35865" w:rsidP="00A52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C35865" w:rsidRPr="007A6B21" w:rsidRDefault="00C35865" w:rsidP="00A52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71" w:type="dxa"/>
            <w:gridSpan w:val="3"/>
          </w:tcPr>
          <w:p w:rsidR="00C35865" w:rsidRPr="00E16530" w:rsidRDefault="00C35865" w:rsidP="00A52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5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E165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E165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5865" w:rsidRPr="00E16530" w:rsidTr="00C35865">
        <w:trPr>
          <w:trHeight w:val="420"/>
        </w:trPr>
        <w:tc>
          <w:tcPr>
            <w:tcW w:w="3150" w:type="dxa"/>
          </w:tcPr>
          <w:p w:rsidR="00C35865" w:rsidRPr="00E16530" w:rsidRDefault="00C35865" w:rsidP="00A52B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C35865" w:rsidRPr="00E16530" w:rsidRDefault="00C35865" w:rsidP="00A52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C35865" w:rsidRPr="00E16530" w:rsidRDefault="00C35865" w:rsidP="00A52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35865" w:rsidRPr="00E16530" w:rsidRDefault="00C35865" w:rsidP="00A52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653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35865" w:rsidRPr="00E16530" w:rsidRDefault="00C35865" w:rsidP="00A52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C35865" w:rsidRPr="00E16530" w:rsidRDefault="00C35865" w:rsidP="00A52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653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35865" w:rsidRPr="00E16530" w:rsidTr="00E16530">
        <w:trPr>
          <w:trHeight w:val="420"/>
        </w:trPr>
        <w:tc>
          <w:tcPr>
            <w:tcW w:w="3150" w:type="dxa"/>
          </w:tcPr>
          <w:p w:rsidR="00C35865" w:rsidRPr="00E16530" w:rsidRDefault="00C35865" w:rsidP="00A52B0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</w:tcPr>
          <w:p w:rsidR="00C35865" w:rsidRPr="00E16530" w:rsidRDefault="00C35865" w:rsidP="00A52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C35865" w:rsidRPr="00E16530" w:rsidRDefault="00C35865" w:rsidP="00A52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71" w:type="dxa"/>
            <w:gridSpan w:val="3"/>
          </w:tcPr>
          <w:p w:rsidR="00C35865" w:rsidRPr="00E16530" w:rsidRDefault="00C35865" w:rsidP="00C35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65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5865" w:rsidRPr="00E16530" w:rsidTr="00E16530">
        <w:trPr>
          <w:trHeight w:val="420"/>
        </w:trPr>
        <w:tc>
          <w:tcPr>
            <w:tcW w:w="3150" w:type="dxa"/>
          </w:tcPr>
          <w:p w:rsidR="00C35865" w:rsidRPr="00E16530" w:rsidRDefault="00C35865" w:rsidP="00A52B0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1653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160" w:type="dxa"/>
          </w:tcPr>
          <w:p w:rsidR="00C35865" w:rsidRPr="00E16530" w:rsidRDefault="00C35865" w:rsidP="00A52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C35865" w:rsidRPr="00E16530" w:rsidRDefault="00C35865" w:rsidP="00A52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C35865" w:rsidRPr="00E16530" w:rsidRDefault="00C35865" w:rsidP="00A52B0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35865" w:rsidRPr="00E16530" w:rsidRDefault="00C35865" w:rsidP="00A52B0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C35865" w:rsidRPr="00E16530" w:rsidRDefault="00C35865" w:rsidP="00A52B0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5865" w:rsidRPr="00E16530" w:rsidTr="00E16530">
        <w:trPr>
          <w:trHeight w:val="420"/>
        </w:trPr>
        <w:tc>
          <w:tcPr>
            <w:tcW w:w="3150" w:type="dxa"/>
          </w:tcPr>
          <w:p w:rsidR="00C35865" w:rsidRPr="00E16530" w:rsidRDefault="00E16530" w:rsidP="00A52B0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65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160" w:type="dxa"/>
          </w:tcPr>
          <w:p w:rsidR="00C35865" w:rsidRPr="00E16530" w:rsidRDefault="00C35865" w:rsidP="00A52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C35865" w:rsidRPr="00E16530" w:rsidRDefault="00C35865" w:rsidP="00A52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35865" w:rsidRPr="00E16530" w:rsidRDefault="00E16530" w:rsidP="00E165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530">
              <w:rPr>
                <w:rFonts w:ascii="Angsana New" w:hAnsi="Angsana New"/>
                <w:b/>
                <w:bCs/>
                <w:sz w:val="30"/>
                <w:szCs w:val="30"/>
              </w:rPr>
              <w:t>1,025</w:t>
            </w:r>
          </w:p>
        </w:tc>
        <w:tc>
          <w:tcPr>
            <w:tcW w:w="270" w:type="dxa"/>
          </w:tcPr>
          <w:p w:rsidR="00C35865" w:rsidRPr="00E16530" w:rsidRDefault="00C35865" w:rsidP="00A52B0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:rsidR="00C35865" w:rsidRPr="00E16530" w:rsidRDefault="00E16530" w:rsidP="00E165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530">
              <w:rPr>
                <w:rFonts w:ascii="Angsana New" w:hAnsi="Angsana New"/>
                <w:b/>
                <w:bCs/>
                <w:sz w:val="30"/>
                <w:szCs w:val="30"/>
              </w:rPr>
              <w:t>1,683</w:t>
            </w:r>
          </w:p>
        </w:tc>
      </w:tr>
    </w:tbl>
    <w:p w:rsidR="00E16530" w:rsidRDefault="00E16530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E1832" w:rsidRP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183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ความเสี่ยงทางด้านสินเชื่อ </w:t>
      </w:r>
    </w:p>
    <w:p w:rsidR="00AE1832" w:rsidRP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Pr="00635921" w:rsidRDefault="00AE1832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5921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</w:t>
      </w:r>
      <w:r w:rsidRPr="00635921">
        <w:rPr>
          <w:rFonts w:ascii="Angsana New" w:hAnsi="Angsana New"/>
          <w:sz w:val="30"/>
          <w:szCs w:val="30"/>
        </w:rPr>
        <w:t xml:space="preserve">           </w:t>
      </w:r>
      <w:r w:rsidRPr="00635921">
        <w:rPr>
          <w:rFonts w:ascii="Angsana New" w:hAnsi="Angsana New"/>
          <w:sz w:val="30"/>
          <w:szCs w:val="30"/>
          <w:cs/>
        </w:rPr>
        <w:t>ตกลงไว้เมื่อครบกำหนด</w:t>
      </w:r>
    </w:p>
    <w:p w:rsidR="00665263" w:rsidRPr="00635921" w:rsidRDefault="00665263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76F76" w:rsidRDefault="00AE1832" w:rsidP="0063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5921">
        <w:rPr>
          <w:rFonts w:ascii="Angsana New" w:hAnsi="Angsana New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635921">
        <w:rPr>
          <w:rFonts w:ascii="Angsana New" w:hAnsi="Angsana New"/>
          <w:sz w:val="30"/>
          <w:szCs w:val="30"/>
        </w:rPr>
        <w:t xml:space="preserve">          </w:t>
      </w:r>
      <w:r w:rsidRPr="00635921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</w:t>
      </w:r>
      <w:r w:rsidRPr="00635921">
        <w:rPr>
          <w:rFonts w:ascii="Angsana New" w:hAnsi="Angsana New"/>
          <w:sz w:val="30"/>
          <w:szCs w:val="30"/>
        </w:rPr>
        <w:t xml:space="preserve"> </w:t>
      </w:r>
      <w:r w:rsidRPr="00635921">
        <w:rPr>
          <w:rFonts w:ascii="Angsana New" w:hAnsi="Angsana New"/>
          <w:sz w:val="30"/>
          <w:szCs w:val="30"/>
          <w:cs/>
        </w:rPr>
        <w:t>ณ วันที่รายงานไม่พบว่า</w:t>
      </w:r>
      <w:r w:rsidRPr="00635921">
        <w:rPr>
          <w:rFonts w:ascii="Angsana New" w:hAnsi="Angsana New"/>
          <w:sz w:val="30"/>
          <w:szCs w:val="30"/>
        </w:rPr>
        <w:t xml:space="preserve">           </w:t>
      </w:r>
      <w:r w:rsidRPr="00635921">
        <w:rPr>
          <w:rFonts w:ascii="Angsana New" w:hAnsi="Angsana New"/>
          <w:sz w:val="30"/>
          <w:szCs w:val="30"/>
          <w:cs/>
        </w:rPr>
        <w:t>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</w:t>
      </w:r>
      <w:r w:rsidRPr="00AE1832">
        <w:rPr>
          <w:rFonts w:ascii="Angsana New" w:hAnsi="Angsana New"/>
          <w:sz w:val="30"/>
          <w:szCs w:val="30"/>
          <w:cs/>
        </w:rPr>
        <w:t>ทางการเงินแต่ละรายการในงบแสดงฐา</w:t>
      </w:r>
      <w:r>
        <w:rPr>
          <w:rFonts w:ascii="Angsana New" w:hAnsi="Angsana New"/>
          <w:sz w:val="30"/>
          <w:szCs w:val="30"/>
          <w:cs/>
        </w:rPr>
        <w:t>นะการเงิน  อย่างไรก็ตามเนื่องจา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AE1832">
        <w:rPr>
          <w:rFonts w:ascii="Angsana New" w:hAnsi="Angsana New"/>
          <w:sz w:val="30"/>
          <w:szCs w:val="30"/>
          <w:cs/>
        </w:rPr>
        <w:t xml:space="preserve">กลุ่มบริษัทมีฐานลูกค้าจำนวนมาก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AE1832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</w:t>
      </w:r>
      <w:r>
        <w:rPr>
          <w:rFonts w:ascii="Angsana New" w:hAnsi="Angsana New"/>
          <w:sz w:val="30"/>
          <w:szCs w:val="30"/>
          <w:cs/>
        </w:rPr>
        <w:t>มีสาระสำคัญจากการเก็บหนี้ไม่ได้</w:t>
      </w: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FE11B3" w:rsidRDefault="00FE11B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FE11B3" w:rsidRDefault="00FE11B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FE11B3" w:rsidRDefault="00FE11B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FE11B3" w:rsidRDefault="00FE11B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AE183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  <w:r w:rsidRPr="00AE1832">
        <w:rPr>
          <w:rFonts w:ascii="Angsana New" w:hAnsi="Angsana New"/>
          <w:sz w:val="30"/>
          <w:szCs w:val="30"/>
          <w:cs/>
        </w:rPr>
        <w:t xml:space="preserve"> </w:t>
      </w:r>
    </w:p>
    <w:p w:rsidR="00AE1832" w:rsidRP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AE1832" w:rsidRDefault="00AE1832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AE1832">
        <w:rPr>
          <w:rFonts w:ascii="Angsana New" w:hAnsi="Angsana New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FE11B3">
        <w:rPr>
          <w:rFonts w:ascii="Angsana New" w:hAnsi="Angsana New"/>
          <w:sz w:val="30"/>
          <w:szCs w:val="30"/>
        </w:rPr>
        <w:t xml:space="preserve">     </w:t>
      </w:r>
      <w:r w:rsidRPr="00AE1832">
        <w:rPr>
          <w:rFonts w:ascii="Angsana New" w:hAnsi="Angsana New"/>
          <w:sz w:val="30"/>
          <w:szCs w:val="30"/>
          <w:cs/>
        </w:rPr>
        <w:t>เงินสดใ</w:t>
      </w:r>
      <w:r>
        <w:rPr>
          <w:rFonts w:ascii="Angsana New" w:hAnsi="Angsana New"/>
          <w:sz w:val="30"/>
          <w:szCs w:val="30"/>
          <w:cs/>
        </w:rPr>
        <w:t>ห้เพียงพอต่อการดำเนินงานของกลุ่มบริษัท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1832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FE11B3" w:rsidRPr="00AE1832" w:rsidRDefault="00FE11B3" w:rsidP="00AE1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D735D2" w:rsidRPr="00B14F89" w:rsidRDefault="00D735D2" w:rsidP="00D7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14F8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D735D2" w:rsidRPr="006208B4" w:rsidRDefault="00D735D2" w:rsidP="00D735D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highlight w:val="cyan"/>
          <w:lang w:bidi="th-TH"/>
        </w:rPr>
      </w:pPr>
    </w:p>
    <w:p w:rsidR="00D200E9" w:rsidRDefault="00D735D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0B6AC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E70F70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="00FE11B3">
        <w:rPr>
          <w:rFonts w:ascii="Angsana New" w:hAnsi="Angsana New" w:hint="cs"/>
          <w:sz w:val="30"/>
          <w:szCs w:val="30"/>
          <w:cs/>
        </w:rPr>
        <w:t xml:space="preserve">รวมถึงลำดับชั้นมูลค่ายุติธรรม      </w:t>
      </w:r>
      <w:r w:rsidR="00E70F70">
        <w:rPr>
          <w:rFonts w:ascii="Angsana New" w:hAnsi="Angsana New"/>
          <w:sz w:val="30"/>
          <w:szCs w:val="30"/>
        </w:rPr>
        <w:t xml:space="preserve"> </w:t>
      </w:r>
      <w:r w:rsidRPr="000B6ACF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D665EB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0B6ACF">
        <w:rPr>
          <w:rFonts w:ascii="Angsana New" w:hAnsi="Angsana New"/>
          <w:sz w:val="30"/>
          <w:szCs w:val="30"/>
          <w:cs/>
        </w:rPr>
        <w:t>หนี้สินทางการเงินที่ไม่ได้วัด</w:t>
      </w:r>
      <w:r w:rsidRPr="000B6ACF">
        <w:rPr>
          <w:rFonts w:ascii="Angsana New" w:hAnsi="Angsana New" w:hint="cs"/>
          <w:sz w:val="30"/>
          <w:szCs w:val="30"/>
          <w:cs/>
        </w:rPr>
        <w:t>มูล</w:t>
      </w:r>
      <w:r w:rsidRPr="000B6ACF">
        <w:rPr>
          <w:rFonts w:ascii="Angsana New" w:hAnsi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 w:rsidR="009D2E0A">
        <w:rPr>
          <w:rFonts w:ascii="Angsana New" w:hAnsi="Angsana New" w:hint="cs"/>
          <w:sz w:val="30"/>
          <w:szCs w:val="30"/>
          <w:cs/>
        </w:rPr>
        <w:t xml:space="preserve"> </w:t>
      </w:r>
    </w:p>
    <w:p w:rsidR="009D2E0A" w:rsidRDefault="009D2E0A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989"/>
      </w:tblGrid>
      <w:tr w:rsidR="009D2E0A" w:rsidRPr="009D2E0A" w:rsidTr="009D2E0A"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E0A" w:rsidRPr="009D2E0A" w:rsidTr="009D2E0A"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  <w:tcBorders>
              <w:bottom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D2E0A" w:rsidRPr="009D2E0A" w:rsidTr="009D2E0A"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D2E0A" w:rsidRPr="009D2E0A" w:rsidTr="009D2E0A"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D2E0A" w:rsidRPr="009D2E0A" w:rsidTr="009D2E0A">
        <w:trPr>
          <w:trHeight w:val="353"/>
        </w:trPr>
        <w:tc>
          <w:tcPr>
            <w:tcW w:w="3167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2E0A" w:rsidRPr="009D2E0A" w:rsidTr="009D2E0A">
        <w:trPr>
          <w:trHeight w:val="353"/>
        </w:trPr>
        <w:tc>
          <w:tcPr>
            <w:tcW w:w="3167" w:type="dxa"/>
            <w:vAlign w:val="bottom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 w:rsidR="00CA1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D2E0A" w:rsidRPr="009D2E0A" w:rsidTr="009D2E0A">
        <w:trPr>
          <w:trHeight w:val="353"/>
        </w:trPr>
        <w:tc>
          <w:tcPr>
            <w:tcW w:w="3167" w:type="dxa"/>
            <w:vAlign w:val="bottom"/>
          </w:tcPr>
          <w:p w:rsidR="009D2E0A" w:rsidRDefault="00D56E7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ส่วนของหุ้นกู้ที่ถึงกำหนดชำระ</w:t>
            </w:r>
          </w:p>
          <w:p w:rsidR="00D56E7A" w:rsidRPr="009D2E0A" w:rsidRDefault="00D56E7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262" w:type="dxa"/>
            <w:vAlign w:val="bottom"/>
          </w:tcPr>
          <w:p w:rsidR="009D2E0A" w:rsidRPr="009D2E0A" w:rsidRDefault="00D56E7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  <w:vAlign w:val="bottom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88" w:type="dxa"/>
            <w:vAlign w:val="bottom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vAlign w:val="bottom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vAlign w:val="bottom"/>
          </w:tcPr>
          <w:p w:rsidR="009D2E0A" w:rsidRPr="009D2E0A" w:rsidRDefault="00D32EDB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200,294</w:t>
            </w:r>
          </w:p>
        </w:tc>
        <w:tc>
          <w:tcPr>
            <w:tcW w:w="270" w:type="dxa"/>
            <w:vAlign w:val="bottom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9D2E0A" w:rsidRPr="009D2E0A" w:rsidRDefault="00D32EDB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200,294</w:t>
            </w:r>
          </w:p>
        </w:tc>
      </w:tr>
      <w:tr w:rsidR="00950C2E" w:rsidRPr="009D2E0A" w:rsidTr="009D2E0A">
        <w:trPr>
          <w:trHeight w:val="353"/>
        </w:trPr>
        <w:tc>
          <w:tcPr>
            <w:tcW w:w="3167" w:type="dxa"/>
          </w:tcPr>
          <w:p w:rsidR="00950C2E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16,172</w:t>
            </w:r>
          </w:p>
        </w:tc>
        <w:tc>
          <w:tcPr>
            <w:tcW w:w="270" w:type="dxa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950C2E" w:rsidRPr="009D2E0A" w:rsidRDefault="00D32EDB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950C2E" w:rsidRPr="009D2E0A" w:rsidRDefault="00D32EDB" w:rsidP="00D3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19,244</w:t>
            </w:r>
          </w:p>
        </w:tc>
        <w:tc>
          <w:tcPr>
            <w:tcW w:w="270" w:type="dxa"/>
            <w:vAlign w:val="bottom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950C2E" w:rsidRPr="009D2E0A" w:rsidRDefault="00D32EDB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19,244</w:t>
            </w:r>
          </w:p>
        </w:tc>
      </w:tr>
      <w:tr w:rsidR="00950C2E" w:rsidRPr="009D2E0A" w:rsidTr="009D2E0A">
        <w:trPr>
          <w:trHeight w:val="353"/>
        </w:trPr>
        <w:tc>
          <w:tcPr>
            <w:tcW w:w="3167" w:type="dxa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48,685</w:t>
            </w:r>
          </w:p>
        </w:tc>
        <w:tc>
          <w:tcPr>
            <w:tcW w:w="270" w:type="dxa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950C2E" w:rsidRPr="009D2E0A" w:rsidRDefault="00D32EDB" w:rsidP="00D3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50,874</w:t>
            </w:r>
          </w:p>
        </w:tc>
        <w:tc>
          <w:tcPr>
            <w:tcW w:w="270" w:type="dxa"/>
            <w:vAlign w:val="bottom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950C2E" w:rsidRPr="009D2E0A" w:rsidRDefault="00D32EDB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50,874</w:t>
            </w:r>
          </w:p>
        </w:tc>
      </w:tr>
    </w:tbl>
    <w:p w:rsidR="009D2E0A" w:rsidRDefault="009D2E0A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950C2E" w:rsidRDefault="00950C2E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950C2E" w:rsidRDefault="00950C2E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950C2E" w:rsidRDefault="00950C2E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950C2E" w:rsidRDefault="00950C2E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950C2E" w:rsidRDefault="00950C2E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950C2E" w:rsidRDefault="00950C2E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950C2E" w:rsidRDefault="00950C2E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1075"/>
      </w:tblGrid>
      <w:tr w:rsidR="00950C2E" w:rsidRPr="009D2E0A" w:rsidTr="005A31A2">
        <w:tc>
          <w:tcPr>
            <w:tcW w:w="3167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:rsidR="00950C2E" w:rsidRPr="009D2E0A" w:rsidRDefault="00950C2E" w:rsidP="0095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0C2E" w:rsidRPr="009D2E0A" w:rsidTr="005A31A2">
        <w:tc>
          <w:tcPr>
            <w:tcW w:w="3167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9" w:type="dxa"/>
            <w:gridSpan w:val="7"/>
            <w:tcBorders>
              <w:bottom w:val="single" w:sz="4" w:space="0" w:color="auto"/>
            </w:tcBorders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0C2E" w:rsidRPr="009D2E0A" w:rsidTr="005A31A2">
        <w:tc>
          <w:tcPr>
            <w:tcW w:w="3167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50C2E" w:rsidRPr="009D2E0A" w:rsidTr="005A31A2">
        <w:tc>
          <w:tcPr>
            <w:tcW w:w="3167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50C2E" w:rsidRPr="009D2E0A" w:rsidTr="005A31A2">
        <w:trPr>
          <w:trHeight w:val="353"/>
        </w:trPr>
        <w:tc>
          <w:tcPr>
            <w:tcW w:w="3167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262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950C2E" w:rsidRPr="009D2E0A" w:rsidRDefault="00950C2E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A16C0" w:rsidRPr="009D2E0A" w:rsidTr="005A31A2">
        <w:trPr>
          <w:trHeight w:val="353"/>
        </w:trPr>
        <w:tc>
          <w:tcPr>
            <w:tcW w:w="3167" w:type="dxa"/>
            <w:vAlign w:val="bottom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A31A2" w:rsidRPr="009D2E0A" w:rsidTr="005A31A2">
        <w:trPr>
          <w:trHeight w:val="353"/>
        </w:trPr>
        <w:tc>
          <w:tcPr>
            <w:tcW w:w="3167" w:type="dxa"/>
            <w:vAlign w:val="bottom"/>
          </w:tcPr>
          <w:p w:rsid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</w:t>
            </w:r>
          </w:p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262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88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287,749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287,749</w:t>
            </w:r>
          </w:p>
        </w:tc>
      </w:tr>
      <w:tr w:rsidR="005A31A2" w:rsidRPr="009D2E0A" w:rsidTr="005A31A2">
        <w:trPr>
          <w:trHeight w:val="353"/>
        </w:trPr>
        <w:tc>
          <w:tcPr>
            <w:tcW w:w="3167" w:type="dxa"/>
          </w:tcPr>
          <w:p w:rsid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15,815</w:t>
            </w:r>
          </w:p>
        </w:tc>
        <w:tc>
          <w:tcPr>
            <w:tcW w:w="270" w:type="dxa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10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19,365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31A2">
              <w:rPr>
                <w:rFonts w:ascii="Angsana New" w:hAnsi="Angsana New"/>
                <w:sz w:val="30"/>
                <w:szCs w:val="30"/>
                <w:lang w:val="en-GB" w:bidi="ar-SA"/>
              </w:rPr>
              <w:t>19,365</w:t>
            </w:r>
          </w:p>
        </w:tc>
      </w:tr>
      <w:tr w:rsidR="005A31A2" w:rsidRPr="009D2E0A" w:rsidTr="005A31A2">
        <w:trPr>
          <w:trHeight w:val="353"/>
        </w:trPr>
        <w:tc>
          <w:tcPr>
            <w:tcW w:w="3167" w:type="dxa"/>
          </w:tcPr>
          <w:p w:rsid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1,070,000</w:t>
            </w:r>
          </w:p>
        </w:tc>
        <w:tc>
          <w:tcPr>
            <w:tcW w:w="270" w:type="dxa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A31A2" w:rsidRPr="009D2E0A" w:rsidRDefault="005A31A2" w:rsidP="0081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1,140,338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31A2">
              <w:rPr>
                <w:rFonts w:ascii="Angsana New" w:hAnsi="Angsana New"/>
                <w:sz w:val="30"/>
                <w:szCs w:val="30"/>
                <w:lang w:val="en-GB" w:bidi="ar-SA"/>
              </w:rPr>
              <w:t>1,140,338</w:t>
            </w:r>
          </w:p>
        </w:tc>
      </w:tr>
      <w:tr w:rsidR="005A31A2" w:rsidRPr="009D2E0A" w:rsidTr="005A31A2">
        <w:trPr>
          <w:trHeight w:val="353"/>
        </w:trPr>
        <w:tc>
          <w:tcPr>
            <w:tcW w:w="3167" w:type="dxa"/>
          </w:tcPr>
          <w:p w:rsid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2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200,000</w:t>
            </w:r>
          </w:p>
        </w:tc>
        <w:tc>
          <w:tcPr>
            <w:tcW w:w="270" w:type="dxa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A31A2" w:rsidRPr="009D2E0A" w:rsidRDefault="005A31A2" w:rsidP="0081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201,645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201,645</w:t>
            </w:r>
          </w:p>
        </w:tc>
      </w:tr>
      <w:tr w:rsidR="005A31A2" w:rsidRPr="009D2E0A" w:rsidTr="005A31A2">
        <w:trPr>
          <w:trHeight w:val="353"/>
        </w:trPr>
        <w:tc>
          <w:tcPr>
            <w:tcW w:w="3167" w:type="dxa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64,048</w:t>
            </w:r>
          </w:p>
        </w:tc>
        <w:tc>
          <w:tcPr>
            <w:tcW w:w="270" w:type="dxa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66,304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5A31A2" w:rsidRPr="009D2E0A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66,304</w:t>
            </w:r>
          </w:p>
        </w:tc>
      </w:tr>
    </w:tbl>
    <w:p w:rsidR="009D2E0A" w:rsidRDefault="009D2E0A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1075"/>
      </w:tblGrid>
      <w:tr w:rsidR="005A31A2" w:rsidRPr="009D2E0A" w:rsidTr="004E6784">
        <w:tc>
          <w:tcPr>
            <w:tcW w:w="3167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1A2" w:rsidRPr="009D2E0A" w:rsidTr="004E6784">
        <w:tc>
          <w:tcPr>
            <w:tcW w:w="3167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9" w:type="dxa"/>
            <w:gridSpan w:val="7"/>
            <w:tcBorders>
              <w:bottom w:val="single" w:sz="4" w:space="0" w:color="auto"/>
            </w:tcBorders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A31A2" w:rsidRPr="009D2E0A" w:rsidTr="004E6784">
        <w:tc>
          <w:tcPr>
            <w:tcW w:w="3167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A31A2" w:rsidRPr="009D2E0A" w:rsidTr="004E6784">
        <w:tc>
          <w:tcPr>
            <w:tcW w:w="3167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31A2" w:rsidRPr="009D2E0A" w:rsidTr="004E6784">
        <w:trPr>
          <w:trHeight w:val="353"/>
        </w:trPr>
        <w:tc>
          <w:tcPr>
            <w:tcW w:w="3167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262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A16C0" w:rsidRPr="009D2E0A" w:rsidTr="004E6784">
        <w:trPr>
          <w:trHeight w:val="353"/>
        </w:trPr>
        <w:tc>
          <w:tcPr>
            <w:tcW w:w="3167" w:type="dxa"/>
            <w:vAlign w:val="bottom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A31A2" w:rsidRPr="009D2E0A" w:rsidTr="004E6784">
        <w:trPr>
          <w:trHeight w:val="353"/>
        </w:trPr>
        <w:tc>
          <w:tcPr>
            <w:tcW w:w="3167" w:type="dxa"/>
          </w:tcPr>
          <w:p w:rsidR="005A31A2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15,815</w:t>
            </w:r>
          </w:p>
        </w:tc>
        <w:tc>
          <w:tcPr>
            <w:tcW w:w="270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A31A2" w:rsidRPr="009D2E0A" w:rsidRDefault="005A31A2" w:rsidP="0081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19,365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5A31A2" w:rsidRPr="005A31A2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31A2">
              <w:rPr>
                <w:rFonts w:ascii="Angsana New" w:hAnsi="Angsana New"/>
                <w:sz w:val="30"/>
                <w:szCs w:val="30"/>
                <w:lang w:val="en-GB" w:bidi="ar-SA"/>
              </w:rPr>
              <w:t>19,365</w:t>
            </w:r>
          </w:p>
        </w:tc>
      </w:tr>
      <w:tr w:rsidR="005A31A2" w:rsidRPr="009D2E0A" w:rsidTr="004E6784">
        <w:trPr>
          <w:trHeight w:val="353"/>
        </w:trPr>
        <w:tc>
          <w:tcPr>
            <w:tcW w:w="3167" w:type="dxa"/>
          </w:tcPr>
          <w:p w:rsidR="005A31A2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2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200,000</w:t>
            </w:r>
          </w:p>
        </w:tc>
        <w:tc>
          <w:tcPr>
            <w:tcW w:w="270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A31A2" w:rsidRPr="009D2E0A" w:rsidRDefault="005A31A2" w:rsidP="0081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201,645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5A31A2" w:rsidRPr="005A31A2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201,645</w:t>
            </w:r>
          </w:p>
        </w:tc>
      </w:tr>
      <w:tr w:rsidR="005A31A2" w:rsidRPr="009D2E0A" w:rsidTr="004E6784">
        <w:trPr>
          <w:trHeight w:val="353"/>
        </w:trPr>
        <w:tc>
          <w:tcPr>
            <w:tcW w:w="3167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64,048</w:t>
            </w:r>
          </w:p>
        </w:tc>
        <w:tc>
          <w:tcPr>
            <w:tcW w:w="270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66,304</w:t>
            </w:r>
          </w:p>
        </w:tc>
        <w:tc>
          <w:tcPr>
            <w:tcW w:w="270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:rsidR="005A31A2" w:rsidRPr="009D2E0A" w:rsidRDefault="005A31A2" w:rsidP="004E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66,304</w:t>
            </w:r>
          </w:p>
        </w:tc>
      </w:tr>
    </w:tbl>
    <w:p w:rsidR="009D2E0A" w:rsidRDefault="009D2E0A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A31A2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A31A2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A31A2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A31A2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:rsidR="005A31A2" w:rsidRPr="005A31A2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sz w:val="30"/>
          <w:szCs w:val="30"/>
        </w:rPr>
      </w:pPr>
      <w:r w:rsidRPr="005A31A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:rsidR="009D2E0A" w:rsidRPr="005A31A2" w:rsidRDefault="009D2E0A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600"/>
        <w:gridCol w:w="270"/>
        <w:gridCol w:w="5040"/>
      </w:tblGrid>
      <w:tr w:rsidR="005A31A2" w:rsidRPr="005A31A2" w:rsidTr="005A31A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  <w:r w:rsidRPr="005A31A2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x-none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  <w:r w:rsidRPr="005A31A2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x-none"/>
              </w:rPr>
              <w:t>เทคนิคการประเมินมูลค่า</w:t>
            </w:r>
          </w:p>
        </w:tc>
      </w:tr>
      <w:tr w:rsidR="005A31A2" w:rsidRPr="005A31A2" w:rsidTr="005A31A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 w:rsidRPr="005A31A2"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การคิดลดกระแสเงินสด</w:t>
            </w:r>
          </w:p>
        </w:tc>
      </w:tr>
      <w:tr w:rsidR="003C45C9" w:rsidRPr="005A31A2" w:rsidTr="00703E6B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3C45C9" w:rsidRPr="003C45C9" w:rsidRDefault="003C45C9" w:rsidP="003C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 w:rsidRPr="003C45C9"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หุ้นกู้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C45C9" w:rsidRPr="005A31A2" w:rsidRDefault="003C45C9" w:rsidP="003C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</w:tcPr>
          <w:p w:rsidR="003C45C9" w:rsidRPr="00600049" w:rsidRDefault="003C45C9" w:rsidP="003C45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00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อ้างอิงราคาจากนายหน้า</w:t>
            </w:r>
          </w:p>
        </w:tc>
      </w:tr>
      <w:tr w:rsidR="005A31A2" w:rsidRPr="005A31A2" w:rsidTr="005A31A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หนี้สินตามสัญญาเช่าการเงิน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  <w:shd w:val="clear" w:color="auto" w:fill="auto"/>
            <w:vAlign w:val="bottom"/>
          </w:tcPr>
          <w:p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การคิดลดกระแสเงินสด</w:t>
            </w:r>
          </w:p>
        </w:tc>
      </w:tr>
    </w:tbl>
    <w:p w:rsidR="005A31A2" w:rsidRPr="005A31A2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E479D1" w:rsidRPr="00CD5290" w:rsidRDefault="001C596E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6B2D9B">
        <w:rPr>
          <w:rFonts w:ascii="Angsana New" w:hAnsi="Angsana New"/>
          <w:b/>
          <w:bCs/>
          <w:sz w:val="30"/>
          <w:szCs w:val="30"/>
        </w:rPr>
        <w:t>5</w:t>
      </w:r>
      <w:r w:rsidR="00E479D1" w:rsidRPr="00CD5290">
        <w:rPr>
          <w:rFonts w:ascii="Angsana New" w:hAnsi="Angsana New"/>
          <w:b/>
          <w:bCs/>
          <w:sz w:val="30"/>
          <w:szCs w:val="30"/>
        </w:rPr>
        <w:tab/>
      </w:r>
      <w:r w:rsidR="00E479D1" w:rsidRPr="00CD529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E479D1"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="00E479D1" w:rsidRPr="00CD5290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E479D1" w:rsidRPr="001C596E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6"/>
        <w:gridCol w:w="1109"/>
        <w:gridCol w:w="266"/>
        <w:gridCol w:w="1099"/>
        <w:gridCol w:w="266"/>
        <w:gridCol w:w="1079"/>
        <w:gridCol w:w="253"/>
        <w:gridCol w:w="1101"/>
      </w:tblGrid>
      <w:tr w:rsidR="00E479D1" w:rsidRPr="005B3147" w:rsidTr="00287EA4">
        <w:trPr>
          <w:cantSplit/>
          <w:trHeight w:val="420"/>
          <w:tblHeader/>
        </w:trPr>
        <w:tc>
          <w:tcPr>
            <w:tcW w:w="2200" w:type="pct"/>
          </w:tcPr>
          <w:p w:rsidR="00E479D1" w:rsidRPr="00881BDB" w:rsidRDefault="00E479D1" w:rsidP="00F7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114" w:rsidRPr="005B3147" w:rsidTr="00287EA4">
        <w:trPr>
          <w:cantSplit/>
          <w:trHeight w:val="420"/>
          <w:tblHeader/>
        </w:trPr>
        <w:tc>
          <w:tcPr>
            <w:tcW w:w="2200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881BD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881BD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F4114" w:rsidRPr="005B3147" w:rsidTr="00CC380A">
        <w:trPr>
          <w:cantSplit/>
          <w:trHeight w:val="420"/>
        </w:trPr>
        <w:tc>
          <w:tcPr>
            <w:tcW w:w="2200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7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114" w:rsidRPr="005B3147" w:rsidTr="00287EA4">
        <w:trPr>
          <w:trHeight w:val="420"/>
        </w:trPr>
        <w:tc>
          <w:tcPr>
            <w:tcW w:w="2200" w:type="pct"/>
          </w:tcPr>
          <w:p w:rsidR="003F4114" w:rsidRPr="00881BDB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0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3F4114" w:rsidRPr="00881BDB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BDB" w:rsidRPr="005B3147" w:rsidTr="00287EA4">
        <w:trPr>
          <w:trHeight w:val="420"/>
        </w:trPr>
        <w:tc>
          <w:tcPr>
            <w:tcW w:w="2200" w:type="pct"/>
          </w:tcPr>
          <w:p w:rsidR="00881BDB" w:rsidRPr="00881BDB" w:rsidRDefault="00881BDB" w:rsidP="0088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00" w:type="pct"/>
            <w:shd w:val="clear" w:color="auto" w:fill="FFFFFF"/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144" w:type="pct"/>
          </w:tcPr>
          <w:p w:rsidR="00881BDB" w:rsidRPr="00881BDB" w:rsidRDefault="00881BDB" w:rsidP="00881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12,269</w:t>
            </w:r>
          </w:p>
        </w:tc>
        <w:tc>
          <w:tcPr>
            <w:tcW w:w="144" w:type="pct"/>
          </w:tcPr>
          <w:p w:rsidR="00881BDB" w:rsidRPr="00881BDB" w:rsidRDefault="00881BDB" w:rsidP="00881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137" w:type="pct"/>
          </w:tcPr>
          <w:p w:rsidR="00881BDB" w:rsidRPr="00881BDB" w:rsidRDefault="00881BDB" w:rsidP="00881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12,269</w:t>
            </w:r>
          </w:p>
        </w:tc>
      </w:tr>
      <w:tr w:rsidR="00881BDB" w:rsidRPr="005B3147" w:rsidTr="00287EA4">
        <w:trPr>
          <w:trHeight w:val="420"/>
        </w:trPr>
        <w:tc>
          <w:tcPr>
            <w:tcW w:w="2200" w:type="pct"/>
          </w:tcPr>
          <w:p w:rsidR="00881BDB" w:rsidRPr="00881BDB" w:rsidRDefault="00881BDB" w:rsidP="0088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FFFFF"/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44" w:type="pct"/>
          </w:tcPr>
          <w:p w:rsidR="00881BDB" w:rsidRPr="00881BDB" w:rsidRDefault="00881BDB" w:rsidP="00881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4" w:type="pct"/>
          </w:tcPr>
          <w:p w:rsidR="00881BDB" w:rsidRPr="00881BDB" w:rsidRDefault="00881BDB" w:rsidP="00881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37" w:type="pct"/>
          </w:tcPr>
          <w:p w:rsidR="00881BDB" w:rsidRPr="00881BDB" w:rsidRDefault="00881BDB" w:rsidP="00881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881BDB" w:rsidRPr="005B3147" w:rsidTr="00287EA4">
        <w:trPr>
          <w:trHeight w:val="420"/>
        </w:trPr>
        <w:tc>
          <w:tcPr>
            <w:tcW w:w="2200" w:type="pct"/>
          </w:tcPr>
          <w:p w:rsidR="00881BDB" w:rsidRPr="00881BDB" w:rsidRDefault="00881BDB" w:rsidP="0088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</w:rPr>
              <w:t>7,266</w:t>
            </w:r>
          </w:p>
        </w:tc>
        <w:tc>
          <w:tcPr>
            <w:tcW w:w="144" w:type="pct"/>
          </w:tcPr>
          <w:p w:rsidR="00881BDB" w:rsidRPr="00881BDB" w:rsidRDefault="00881BDB" w:rsidP="00881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</w:rPr>
              <w:t>12,349</w:t>
            </w:r>
          </w:p>
        </w:tc>
        <w:tc>
          <w:tcPr>
            <w:tcW w:w="144" w:type="pct"/>
          </w:tcPr>
          <w:p w:rsidR="00881BDB" w:rsidRPr="00881BDB" w:rsidRDefault="00881BDB" w:rsidP="00881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</w:rPr>
              <w:t>7,266</w:t>
            </w:r>
          </w:p>
        </w:tc>
        <w:tc>
          <w:tcPr>
            <w:tcW w:w="137" w:type="pct"/>
          </w:tcPr>
          <w:p w:rsidR="00881BDB" w:rsidRPr="00881BDB" w:rsidRDefault="00881BDB" w:rsidP="00881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881BDB" w:rsidRPr="00881BDB" w:rsidRDefault="00881BDB" w:rsidP="00881B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</w:rPr>
              <w:t>12,349</w:t>
            </w:r>
          </w:p>
        </w:tc>
      </w:tr>
      <w:tr w:rsidR="003F4114" w:rsidRPr="005B3147" w:rsidTr="00287EA4">
        <w:trPr>
          <w:trHeight w:val="420"/>
        </w:trPr>
        <w:tc>
          <w:tcPr>
            <w:tcW w:w="2200" w:type="pct"/>
          </w:tcPr>
          <w:p w:rsidR="003F4114" w:rsidRPr="005B3147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0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F4114" w:rsidRPr="005B3147" w:rsidTr="00287EA4">
        <w:trPr>
          <w:trHeight w:val="420"/>
        </w:trPr>
        <w:tc>
          <w:tcPr>
            <w:tcW w:w="2200" w:type="pct"/>
          </w:tcPr>
          <w:p w:rsidR="003F4114" w:rsidRPr="00881BDB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00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F4114" w:rsidRPr="005B3147" w:rsidTr="00287EA4">
        <w:trPr>
          <w:trHeight w:val="420"/>
        </w:trPr>
        <w:tc>
          <w:tcPr>
            <w:tcW w:w="2200" w:type="pct"/>
          </w:tcPr>
          <w:p w:rsidR="003F4114" w:rsidRPr="00881BDB" w:rsidRDefault="003F4114" w:rsidP="003F4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600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:rsidR="003F4114" w:rsidRPr="005B3147" w:rsidRDefault="003F4114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C0AA9" w:rsidRPr="005B3147" w:rsidTr="00287EA4">
        <w:trPr>
          <w:trHeight w:val="420"/>
        </w:trPr>
        <w:tc>
          <w:tcPr>
            <w:tcW w:w="2200" w:type="pct"/>
          </w:tcPr>
          <w:p w:rsidR="00CC0AA9" w:rsidRPr="00881BDB" w:rsidRDefault="00CC0AA9" w:rsidP="00CC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0" w:type="pct"/>
            <w:shd w:val="clear" w:color="auto" w:fill="FFFFFF"/>
            <w:vAlign w:val="bottom"/>
          </w:tcPr>
          <w:p w:rsidR="00CC0AA9" w:rsidRPr="00A062D0" w:rsidRDefault="00A062D0" w:rsidP="00E4308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A062D0">
              <w:rPr>
                <w:rFonts w:ascii="Angsana New" w:hAnsi="Angsana New"/>
                <w:sz w:val="30"/>
                <w:szCs w:val="30"/>
              </w:rPr>
              <w:t>2,983</w:t>
            </w:r>
          </w:p>
        </w:tc>
        <w:tc>
          <w:tcPr>
            <w:tcW w:w="144" w:type="pct"/>
            <w:vAlign w:val="bottom"/>
          </w:tcPr>
          <w:p w:rsidR="00CC0AA9" w:rsidRPr="005B3147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  <w:vAlign w:val="bottom"/>
          </w:tcPr>
          <w:p w:rsidR="00CC0AA9" w:rsidRPr="00881BDB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6,056</w:t>
            </w:r>
          </w:p>
        </w:tc>
        <w:tc>
          <w:tcPr>
            <w:tcW w:w="144" w:type="pct"/>
            <w:vAlign w:val="bottom"/>
          </w:tcPr>
          <w:p w:rsidR="00CC0AA9" w:rsidRPr="005B3147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:rsidR="00CC0AA9" w:rsidRPr="00881BDB" w:rsidRDefault="00881BDB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37" w:type="pct"/>
            <w:vAlign w:val="bottom"/>
          </w:tcPr>
          <w:p w:rsidR="00CC0AA9" w:rsidRPr="00881BDB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CC0AA9" w:rsidRPr="00881BDB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CC0AA9" w:rsidRPr="005B3147" w:rsidTr="001A6818">
        <w:trPr>
          <w:trHeight w:val="420"/>
        </w:trPr>
        <w:tc>
          <w:tcPr>
            <w:tcW w:w="2200" w:type="pct"/>
          </w:tcPr>
          <w:p w:rsidR="00CC0AA9" w:rsidRPr="00881BDB" w:rsidRDefault="00CC0AA9" w:rsidP="00CC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881B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BDB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600" w:type="pct"/>
            <w:shd w:val="clear" w:color="auto" w:fill="FFFFFF"/>
          </w:tcPr>
          <w:p w:rsidR="00CC0AA9" w:rsidRPr="00A062D0" w:rsidRDefault="00A062D0" w:rsidP="00E4308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A062D0">
              <w:rPr>
                <w:rFonts w:ascii="Angsana New" w:hAnsi="Angsana New"/>
                <w:sz w:val="30"/>
                <w:szCs w:val="30"/>
              </w:rPr>
              <w:t>34,116</w:t>
            </w:r>
          </w:p>
        </w:tc>
        <w:tc>
          <w:tcPr>
            <w:tcW w:w="144" w:type="pct"/>
            <w:vAlign w:val="bottom"/>
          </w:tcPr>
          <w:p w:rsidR="00CC0AA9" w:rsidRPr="005B3147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  <w:vAlign w:val="bottom"/>
          </w:tcPr>
          <w:p w:rsidR="00CC0AA9" w:rsidRPr="00881BDB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37,558</w:t>
            </w:r>
          </w:p>
        </w:tc>
        <w:tc>
          <w:tcPr>
            <w:tcW w:w="144" w:type="pct"/>
            <w:vAlign w:val="bottom"/>
          </w:tcPr>
          <w:p w:rsidR="00CC0AA9" w:rsidRPr="005B3147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:rsidR="00CC0AA9" w:rsidRPr="00881BDB" w:rsidRDefault="00881BDB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37" w:type="pct"/>
            <w:vAlign w:val="bottom"/>
          </w:tcPr>
          <w:p w:rsidR="00CC0AA9" w:rsidRPr="00881BDB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CC0AA9" w:rsidRPr="00881BDB" w:rsidRDefault="00CC0AA9" w:rsidP="00CC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A062D0" w:rsidRPr="005B3147" w:rsidTr="001A6818">
        <w:trPr>
          <w:trHeight w:val="420"/>
        </w:trPr>
        <w:tc>
          <w:tcPr>
            <w:tcW w:w="2200" w:type="pct"/>
          </w:tcPr>
          <w:p w:rsidR="00A062D0" w:rsidRPr="00881BDB" w:rsidRDefault="00A062D0" w:rsidP="00A0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0" w:type="pct"/>
            <w:shd w:val="clear" w:color="auto" w:fill="FFFFFF"/>
          </w:tcPr>
          <w:p w:rsidR="00A062D0" w:rsidRPr="00A062D0" w:rsidRDefault="00A062D0" w:rsidP="00A062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A062D0">
              <w:rPr>
                <w:rFonts w:ascii="Angsana New" w:hAnsi="Angsana New"/>
                <w:sz w:val="30"/>
                <w:szCs w:val="30"/>
              </w:rPr>
              <w:t>5,854</w:t>
            </w:r>
          </w:p>
        </w:tc>
        <w:tc>
          <w:tcPr>
            <w:tcW w:w="144" w:type="pct"/>
            <w:vAlign w:val="bottom"/>
          </w:tcPr>
          <w:p w:rsidR="00A062D0" w:rsidRPr="005B3147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  <w:vAlign w:val="bottom"/>
          </w:tcPr>
          <w:p w:rsidR="00A062D0" w:rsidRPr="00881BDB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  <w:tab w:val="left" w:pos="916"/>
              </w:tabs>
              <w:spacing w:after="0"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A062D0" w:rsidRPr="005B3147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vAlign w:val="bottom"/>
          </w:tcPr>
          <w:p w:rsidR="00A062D0" w:rsidRPr="00881BDB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  <w:tab w:val="left" w:pos="916"/>
              </w:tabs>
              <w:spacing w:after="0"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:rsidR="00A062D0" w:rsidRPr="00881BDB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:rsidR="00A062D0" w:rsidRPr="00881BDB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  <w:tab w:val="left" w:pos="916"/>
              </w:tabs>
              <w:spacing w:after="0"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62D0" w:rsidRPr="004B7F96" w:rsidTr="001A6818">
        <w:trPr>
          <w:trHeight w:val="420"/>
        </w:trPr>
        <w:tc>
          <w:tcPr>
            <w:tcW w:w="2200" w:type="pct"/>
          </w:tcPr>
          <w:p w:rsidR="00A062D0" w:rsidRPr="00881BDB" w:rsidRDefault="00A062D0" w:rsidP="00A0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A062D0" w:rsidRPr="00A062D0" w:rsidRDefault="00A062D0" w:rsidP="00A062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62D0">
              <w:rPr>
                <w:rFonts w:ascii="Angsana New" w:hAnsi="Angsana New"/>
                <w:b/>
                <w:bCs/>
                <w:sz w:val="30"/>
                <w:szCs w:val="30"/>
              </w:rPr>
              <w:t>42,95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:rsidR="00A062D0" w:rsidRPr="005B3147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2D0" w:rsidRPr="00881BDB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</w:rPr>
              <w:t>43,614</w:t>
            </w:r>
          </w:p>
        </w:tc>
        <w:tc>
          <w:tcPr>
            <w:tcW w:w="144" w:type="pct"/>
            <w:vAlign w:val="bottom"/>
          </w:tcPr>
          <w:p w:rsidR="00A062D0" w:rsidRPr="005B3147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2D0" w:rsidRPr="00881BDB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</w:rPr>
              <w:t>1,816</w:t>
            </w:r>
          </w:p>
        </w:tc>
        <w:tc>
          <w:tcPr>
            <w:tcW w:w="137" w:type="pct"/>
            <w:vAlign w:val="bottom"/>
          </w:tcPr>
          <w:p w:rsidR="00A062D0" w:rsidRPr="00881BDB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62D0" w:rsidRPr="00881BDB" w:rsidRDefault="00A062D0" w:rsidP="00A06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</w:rPr>
              <w:t>1,063</w:t>
            </w:r>
          </w:p>
        </w:tc>
      </w:tr>
    </w:tbl>
    <w:p w:rsidR="00665263" w:rsidRPr="005A31A2" w:rsidRDefault="00EB0F09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/>
          <w:spacing w:val="-4"/>
          <w:sz w:val="30"/>
          <w:szCs w:val="30"/>
        </w:rPr>
        <w:tab/>
      </w:r>
    </w:p>
    <w:p w:rsidR="001F0D56" w:rsidRPr="00EB0F09" w:rsidRDefault="001F0D56" w:rsidP="0066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EB0F09">
        <w:rPr>
          <w:rFonts w:ascii="Angsana New" w:hAnsi="Angsana New"/>
          <w:spacing w:val="-4"/>
          <w:sz w:val="30"/>
          <w:szCs w:val="30"/>
          <w:cs/>
        </w:rPr>
        <w:t xml:space="preserve">บริษัทมีภาระผูกพันตามสัญญาเช่าและบริการโดยสัญญามีระยะเวลา </w:t>
      </w:r>
      <w:r w:rsidRPr="00EB0F09">
        <w:rPr>
          <w:rFonts w:ascii="Angsana New" w:hAnsi="Angsana New"/>
          <w:spacing w:val="-4"/>
          <w:sz w:val="30"/>
          <w:szCs w:val="30"/>
        </w:rPr>
        <w:t>1</w:t>
      </w:r>
      <w:r w:rsidR="009565D7" w:rsidRPr="00EB0F09">
        <w:rPr>
          <w:rFonts w:ascii="Angsana New" w:hAnsi="Angsana New"/>
          <w:spacing w:val="-4"/>
          <w:sz w:val="30"/>
          <w:szCs w:val="30"/>
        </w:rPr>
        <w:t xml:space="preserve"> </w:t>
      </w:r>
      <w:r w:rsidR="009565D7" w:rsidRPr="00EB0F09">
        <w:rPr>
          <w:rFonts w:ascii="Angsana New" w:hAnsi="Angsana New" w:hint="cs"/>
          <w:spacing w:val="-4"/>
          <w:sz w:val="30"/>
          <w:szCs w:val="30"/>
          <w:cs/>
        </w:rPr>
        <w:t>ถึง</w:t>
      </w:r>
      <w:r w:rsidRPr="00EB0F09">
        <w:rPr>
          <w:rFonts w:ascii="Angsana New" w:hAnsi="Angsana New"/>
          <w:spacing w:val="-4"/>
          <w:sz w:val="30"/>
          <w:szCs w:val="30"/>
        </w:rPr>
        <w:t xml:space="preserve"> </w:t>
      </w:r>
      <w:r w:rsidR="000817F1">
        <w:rPr>
          <w:rFonts w:ascii="Angsana New" w:hAnsi="Angsana New"/>
          <w:spacing w:val="-4"/>
          <w:sz w:val="30"/>
          <w:szCs w:val="30"/>
        </w:rPr>
        <w:t>6</w:t>
      </w:r>
      <w:r w:rsidRPr="00EB0F09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</w:p>
    <w:p w:rsidR="001F0D56" w:rsidRPr="005A31A2" w:rsidRDefault="001F0D56" w:rsidP="001F0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2"/>
        <w:gridCol w:w="33"/>
        <w:gridCol w:w="239"/>
        <w:gridCol w:w="1125"/>
        <w:gridCol w:w="237"/>
        <w:gridCol w:w="1098"/>
        <w:gridCol w:w="241"/>
        <w:gridCol w:w="1135"/>
      </w:tblGrid>
      <w:tr w:rsidR="00D93035" w:rsidRPr="00D3037D" w:rsidTr="00D93035">
        <w:trPr>
          <w:cantSplit/>
          <w:trHeight w:val="420"/>
          <w:tblHeader/>
        </w:trPr>
        <w:tc>
          <w:tcPr>
            <w:tcW w:w="2184" w:type="pct"/>
          </w:tcPr>
          <w:p w:rsidR="00D93035" w:rsidRPr="00CD5290" w:rsidRDefault="00D93035" w:rsidP="003D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pct"/>
            <w:gridSpan w:val="4"/>
          </w:tcPr>
          <w:p w:rsidR="00D93035" w:rsidRPr="00D3037D" w:rsidRDefault="00D93035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D93035" w:rsidRPr="00D3037D" w:rsidRDefault="00D93035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4" w:type="pct"/>
            <w:gridSpan w:val="3"/>
          </w:tcPr>
          <w:p w:rsidR="00D93035" w:rsidRPr="00D3037D" w:rsidRDefault="00D93035" w:rsidP="003D6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งบการเงินฉพาะกิจการ</w:t>
            </w:r>
          </w:p>
        </w:tc>
      </w:tr>
      <w:tr w:rsidR="00D93035" w:rsidRPr="00D3037D" w:rsidTr="00D93035">
        <w:trPr>
          <w:cantSplit/>
          <w:trHeight w:val="420"/>
          <w:tblHeader/>
        </w:trPr>
        <w:tc>
          <w:tcPr>
            <w:tcW w:w="2184" w:type="pct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37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gridSpan w:val="2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37D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D303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37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37D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D3037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93035" w:rsidRPr="00D3037D" w:rsidTr="00D93035">
        <w:trPr>
          <w:trHeight w:val="420"/>
        </w:trPr>
        <w:tc>
          <w:tcPr>
            <w:tcW w:w="2184" w:type="pct"/>
          </w:tcPr>
          <w:p w:rsidR="00D93035" w:rsidRPr="00D3037D" w:rsidRDefault="00D93035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8"/>
          </w:tcPr>
          <w:p w:rsidR="00D93035" w:rsidRPr="002B1466" w:rsidRDefault="00D93035" w:rsidP="002B146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146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B14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3035" w:rsidRPr="00D3037D" w:rsidTr="00391912">
        <w:trPr>
          <w:trHeight w:val="420"/>
        </w:trPr>
        <w:tc>
          <w:tcPr>
            <w:tcW w:w="2184" w:type="pct"/>
          </w:tcPr>
          <w:p w:rsidR="00D93035" w:rsidRPr="00D3037D" w:rsidRDefault="00D93035" w:rsidP="003F4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8" w:type="pct"/>
            <w:gridSpan w:val="2"/>
          </w:tcPr>
          <w:p w:rsidR="00D93035" w:rsidRPr="00D3037D" w:rsidRDefault="00D93035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D93035" w:rsidRPr="00D3037D" w:rsidRDefault="00D93035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D93035" w:rsidRPr="00D3037D" w:rsidRDefault="00D93035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93035" w:rsidRPr="00D3037D" w:rsidRDefault="00D93035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93035" w:rsidRPr="00D3037D" w:rsidRDefault="00D93035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D93035" w:rsidRPr="00D3037D" w:rsidRDefault="00D93035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D93035" w:rsidRPr="00D3037D" w:rsidRDefault="00D93035" w:rsidP="003F41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035" w:rsidRPr="005B3147" w:rsidTr="00391912">
        <w:trPr>
          <w:trHeight w:val="420"/>
        </w:trPr>
        <w:tc>
          <w:tcPr>
            <w:tcW w:w="2184" w:type="pct"/>
            <w:shd w:val="clear" w:color="auto" w:fill="auto"/>
          </w:tcPr>
          <w:p w:rsidR="00D93035" w:rsidRPr="00D3037D" w:rsidRDefault="00D93035" w:rsidP="00D93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3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 w:rsidRPr="00D303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D93035" w:rsidRPr="00D3037D" w:rsidRDefault="00391912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1,088,675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93035" w:rsidRPr="00D3037D" w:rsidRDefault="00391912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1,363,192</w:t>
            </w:r>
          </w:p>
        </w:tc>
        <w:tc>
          <w:tcPr>
            <w:tcW w:w="128" w:type="pct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9,430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93035" w:rsidRPr="00D3037D" w:rsidRDefault="00D93035" w:rsidP="00D93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037D">
              <w:rPr>
                <w:rFonts w:ascii="Angsana New" w:hAnsi="Angsana New"/>
                <w:b/>
                <w:bCs/>
                <w:sz w:val="30"/>
                <w:szCs w:val="30"/>
              </w:rPr>
              <w:t>10,380</w:t>
            </w:r>
          </w:p>
        </w:tc>
      </w:tr>
    </w:tbl>
    <w:p w:rsidR="00873F7F" w:rsidRDefault="00873F7F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01687E" w:rsidRDefault="009565D7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9565D7">
        <w:rPr>
          <w:rFonts w:ascii="Angsana New" w:hAnsi="Angsana New"/>
          <w:spacing w:val="-4"/>
          <w:sz w:val="30"/>
          <w:szCs w:val="30"/>
          <w:cs/>
        </w:rPr>
        <w:lastRenderedPageBreak/>
        <w:t>บริษัท</w:t>
      </w:r>
      <w:r w:rsidRPr="009565D7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>มีภาระผูกพันตามสัญญาเช่าใช้บริการโครงข่ายโทรทัศน์ประเภทที่ใช้คลื่</w:t>
      </w:r>
      <w:r w:rsidR="00873F7F">
        <w:rPr>
          <w:rFonts w:ascii="Angsana New" w:hAnsi="Angsana New"/>
          <w:sz w:val="30"/>
          <w:szCs w:val="30"/>
          <w:cs/>
          <w:lang w:eastAsia="x-none"/>
        </w:rPr>
        <w:t>นความถี่ภาคพื้นดินในระบบดิจิทัล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กับสถานีวิทยุโทรทัศน์กองทัพบก โดยตกลงจะใช้บริการเป็นระยะเวลา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14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 ปี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5</w:t>
      </w:r>
      <w:r w:rsidR="001F3453">
        <w:rPr>
          <w:rFonts w:ascii="Angsana New" w:hAnsi="Angsana New"/>
          <w:sz w:val="30"/>
          <w:szCs w:val="30"/>
          <w:cs/>
          <w:lang w:eastAsia="x-none"/>
        </w:rPr>
        <w:t xml:space="preserve"> เดือน (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ตั้งแต่วันที่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17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 มกราคม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2557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 ถึงวันที่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31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 xml:space="preserve">2571) 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กำหนดค่าใช้บริการเป็นจำนวนเงิน </w:t>
      </w:r>
      <w:r w:rsidR="0001687E" w:rsidRPr="009B120C">
        <w:rPr>
          <w:rFonts w:ascii="Angsana New" w:hAnsi="Angsana New"/>
          <w:sz w:val="30"/>
          <w:szCs w:val="30"/>
          <w:lang w:eastAsia="x-none"/>
        </w:rPr>
        <w:t>14.16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 w:rsidR="0001687E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01687E" w:rsidRPr="009B120C">
        <w:rPr>
          <w:rFonts w:ascii="Angsana New" w:hAnsi="Angsana New"/>
          <w:sz w:val="30"/>
          <w:szCs w:val="30"/>
          <w:cs/>
          <w:lang w:eastAsia="x-none"/>
        </w:rPr>
        <w:t xml:space="preserve">ต่อเดือน </w:t>
      </w:r>
    </w:p>
    <w:p w:rsidR="003422C6" w:rsidRDefault="003422C6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01687E" w:rsidRPr="009B120C" w:rsidRDefault="009565D7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9565D7">
        <w:rPr>
          <w:rFonts w:ascii="Angsana New" w:hAnsi="Angsana New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="0001687E" w:rsidRPr="009B120C">
        <w:rPr>
          <w:rFonts w:ascii="Angsana New" w:hAnsi="Angsana New"/>
          <w:spacing w:val="4"/>
          <w:sz w:val="30"/>
          <w:szCs w:val="30"/>
          <w:cs/>
        </w:rPr>
        <w:t>ได้ทำสัญญากับบริษัทในประเทศสองแห่ง เพื่อใช้บริการเกี่ยวกับการรวมสัญญาณโทรทัศน์ทั้ง</w:t>
      </w:r>
      <w:r w:rsidR="0001687E" w:rsidRPr="001F3453">
        <w:rPr>
          <w:rFonts w:ascii="Angsana New" w:hAnsi="Angsana New"/>
          <w:spacing w:val="-6"/>
          <w:sz w:val="30"/>
          <w:szCs w:val="30"/>
          <w:cs/>
        </w:rPr>
        <w:t>สัญญาณภาพและสัญญาณเสียง รวมถึงบริการอื่นๆ</w:t>
      </w:r>
      <w:r w:rsidR="00873F7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1687E" w:rsidRPr="001F3453">
        <w:rPr>
          <w:rFonts w:ascii="Angsana New" w:hAnsi="Angsana New"/>
          <w:spacing w:val="-6"/>
          <w:sz w:val="30"/>
          <w:szCs w:val="30"/>
          <w:cs/>
        </w:rPr>
        <w:t>ที่เกี่ยวข้อง และการให้บริการบีบอัดสัญญาณโทรทัศน์ ส่งสัญญาณ</w:t>
      </w:r>
      <w:r w:rsidR="0001687E" w:rsidRPr="009B120C">
        <w:rPr>
          <w:rFonts w:ascii="Angsana New" w:hAnsi="Angsana New"/>
          <w:spacing w:val="4"/>
          <w:sz w:val="30"/>
          <w:szCs w:val="30"/>
          <w:cs/>
        </w:rPr>
        <w:t xml:space="preserve">โทรทัศน์ขึ้นสู่ดาวเทียม </w:t>
      </w:r>
      <w:r w:rsidR="0001687E" w:rsidRPr="009B120C">
        <w:rPr>
          <w:rFonts w:ascii="Angsana New" w:hAnsi="Angsana New"/>
          <w:spacing w:val="4"/>
          <w:sz w:val="30"/>
          <w:szCs w:val="30"/>
        </w:rPr>
        <w:t xml:space="preserve">C-band </w:t>
      </w:r>
      <w:r w:rsidR="0001687E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01687E">
        <w:rPr>
          <w:rFonts w:ascii="Angsana New" w:hAnsi="Angsana New"/>
          <w:spacing w:val="4"/>
          <w:sz w:val="30"/>
          <w:szCs w:val="30"/>
        </w:rPr>
        <w:t xml:space="preserve">Ku-band </w:t>
      </w:r>
      <w:r w:rsidR="0001687E" w:rsidRPr="009B120C">
        <w:rPr>
          <w:rFonts w:ascii="Angsana New" w:hAnsi="Angsana New"/>
          <w:spacing w:val="4"/>
          <w:sz w:val="30"/>
          <w:szCs w:val="30"/>
          <w:cs/>
        </w:rPr>
        <w:t xml:space="preserve">สำหรับการใช้งานระยะเวลา </w:t>
      </w:r>
      <w:r w:rsidR="0001687E">
        <w:rPr>
          <w:rFonts w:ascii="Angsana New" w:hAnsi="Angsana New"/>
          <w:spacing w:val="4"/>
          <w:sz w:val="30"/>
          <w:szCs w:val="30"/>
        </w:rPr>
        <w:t>1</w:t>
      </w:r>
      <w:r w:rsidR="001F3453">
        <w:rPr>
          <w:rFonts w:ascii="Angsana New" w:hAnsi="Angsana New"/>
          <w:spacing w:val="4"/>
          <w:sz w:val="30"/>
          <w:szCs w:val="30"/>
          <w:cs/>
        </w:rPr>
        <w:t xml:space="preserve"> ปี (</w:t>
      </w:r>
      <w:r w:rsidR="0001687E" w:rsidRPr="009B120C">
        <w:rPr>
          <w:rFonts w:ascii="Angsana New" w:hAnsi="Angsana New"/>
          <w:spacing w:val="4"/>
          <w:sz w:val="30"/>
          <w:szCs w:val="30"/>
          <w:cs/>
        </w:rPr>
        <w:t xml:space="preserve">ตั้งแต่วันที่ </w:t>
      </w:r>
      <w:r w:rsidR="0001687E" w:rsidRPr="00F76B9C">
        <w:rPr>
          <w:rFonts w:ascii="Angsana New" w:hAnsi="Angsana New"/>
          <w:spacing w:val="4"/>
          <w:sz w:val="30"/>
          <w:szCs w:val="30"/>
        </w:rPr>
        <w:t xml:space="preserve">25 </w:t>
      </w:r>
      <w:r w:rsidR="0001687E" w:rsidRPr="00F76B9C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="0001687E" w:rsidRPr="00F76B9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1687E">
        <w:rPr>
          <w:rFonts w:ascii="Angsana New" w:hAnsi="Angsana New"/>
          <w:spacing w:val="4"/>
          <w:sz w:val="30"/>
          <w:szCs w:val="30"/>
        </w:rPr>
        <w:t>2560</w:t>
      </w:r>
      <w:r w:rsidR="0001687E" w:rsidRPr="00F76B9C">
        <w:rPr>
          <w:rFonts w:ascii="Angsana New" w:hAnsi="Angsana New"/>
          <w:spacing w:val="4"/>
          <w:sz w:val="30"/>
          <w:szCs w:val="30"/>
        </w:rPr>
        <w:t xml:space="preserve"> </w:t>
      </w:r>
      <w:r w:rsidR="0001687E" w:rsidRPr="00F76B9C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="0001687E" w:rsidRPr="00F76B9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1687E" w:rsidRPr="00F76B9C">
        <w:rPr>
          <w:rFonts w:ascii="Angsana New" w:hAnsi="Angsana New"/>
          <w:spacing w:val="4"/>
          <w:sz w:val="30"/>
          <w:szCs w:val="30"/>
        </w:rPr>
        <w:t xml:space="preserve">24 </w:t>
      </w:r>
      <w:r w:rsidR="0001687E" w:rsidRPr="00F76B9C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="0001687E" w:rsidRPr="00F76B9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1687E" w:rsidRPr="00F76B9C">
        <w:rPr>
          <w:rFonts w:ascii="Angsana New" w:hAnsi="Angsana New"/>
          <w:spacing w:val="4"/>
          <w:sz w:val="30"/>
          <w:szCs w:val="30"/>
        </w:rPr>
        <w:t>256</w:t>
      </w:r>
      <w:r w:rsidR="0001687E">
        <w:rPr>
          <w:rFonts w:ascii="Angsana New" w:hAnsi="Angsana New"/>
          <w:spacing w:val="4"/>
          <w:sz w:val="30"/>
          <w:szCs w:val="30"/>
        </w:rPr>
        <w:t xml:space="preserve">1) </w:t>
      </w:r>
      <w:r w:rsidR="0001687E">
        <w:rPr>
          <w:rFonts w:ascii="Angsana New" w:hAnsi="Angsana New"/>
          <w:spacing w:val="4"/>
          <w:sz w:val="30"/>
          <w:szCs w:val="30"/>
          <w:cs/>
        </w:rPr>
        <w:t>โดยบริษัท</w:t>
      </w:r>
      <w:r w:rsidR="00EF19E3"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="0001687E" w:rsidRPr="009B120C">
        <w:rPr>
          <w:rFonts w:ascii="Angsana New" w:hAnsi="Angsana New"/>
          <w:spacing w:val="4"/>
          <w:sz w:val="30"/>
          <w:szCs w:val="30"/>
          <w:cs/>
        </w:rPr>
        <w:t>ต้องจ่ายค่าใช้บริการดังกล่าวตามที่ระบุไว้ในสัญญา</w:t>
      </w:r>
    </w:p>
    <w:p w:rsidR="003C45C9" w:rsidRDefault="003C45C9" w:rsidP="007F311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7F3113" w:rsidRDefault="007F3113" w:rsidP="007F3113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8044D6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ได้ทำสัญญารับบริการการวัดผลความนิยมในการรับชมโทรทัศน์ของช่องโทรทัศน์ในประเทศไทยกับสมาคมในประเทศแห่งหนึ่ง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เป็นระยะเวลา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6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โดยเริ่มตั้งแต่วันที่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1</w:t>
      </w:r>
      <w:r w:rsidRPr="008044D6">
        <w:rPr>
          <w:rFonts w:ascii="Angsana New" w:hAnsi="Angsana New"/>
          <w:spacing w:val="4"/>
          <w:sz w:val="30"/>
          <w:szCs w:val="30"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255</w:t>
      </w:r>
      <w:r w:rsidRPr="008044D6">
        <w:rPr>
          <w:rFonts w:ascii="Angsana New" w:hAnsi="Angsana New"/>
          <w:spacing w:val="4"/>
          <w:sz w:val="30"/>
          <w:szCs w:val="30"/>
        </w:rPr>
        <w:t>9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</w:t>
      </w:r>
      <w:r w:rsidRPr="008044D6">
        <w:rPr>
          <w:rFonts w:ascii="Angsana New" w:hAnsi="Angsana New"/>
          <w:spacing w:val="4"/>
          <w:sz w:val="30"/>
          <w:szCs w:val="30"/>
        </w:rPr>
        <w:t>5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ตกลงชำระค่าบริการตามอัตราที่ตกลงในสัญญา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ในระหว่างปี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ผู้ให้บริการได้ทำบันทึกแนบท้ายสัญญารับบริการดังกล่าว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โดยเปลี่ยนแปลงวันครบกำหนดชำระค่าบริการจากวันที่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2565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เป็นวันที่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</w:t>
      </w:r>
      <w:r>
        <w:rPr>
          <w:rFonts w:ascii="Angsana New" w:hAnsi="Angsana New"/>
          <w:spacing w:val="4"/>
          <w:sz w:val="30"/>
          <w:szCs w:val="30"/>
        </w:rPr>
        <w:t xml:space="preserve">1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กรกฎาคม 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2566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โดยเงื่อนไขอื่นๆในสัญญาไม่เปลี่ยนแปลง</w:t>
      </w:r>
    </w:p>
    <w:p w:rsidR="00F37AA9" w:rsidRPr="009565D7" w:rsidRDefault="00F37AA9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9565D7" w:rsidRPr="009565D7" w:rsidRDefault="009565D7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9565D7">
        <w:rPr>
          <w:rFonts w:ascii="Angsana New" w:hAnsi="Angsana New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9565D7">
        <w:rPr>
          <w:rFonts w:ascii="Angsana New" w:hAnsi="Angsana New"/>
          <w:spacing w:val="4"/>
          <w:sz w:val="30"/>
          <w:szCs w:val="30"/>
          <w:cs/>
        </w:rPr>
        <w:t>มีภาระผูกพันตามการขออนุญาตให้ใช้สิทธิในกิจการกระจายเสียงและกิจการโทรทัศน์กับ</w:t>
      </w:r>
      <w:r w:rsidR="00A064AE">
        <w:rPr>
          <w:rFonts w:ascii="Angsana New" w:hAnsi="Angsana New" w:hint="cs"/>
          <w:spacing w:val="4"/>
          <w:sz w:val="30"/>
          <w:szCs w:val="30"/>
          <w:cs/>
        </w:rPr>
        <w:t>สำนักงาน</w:t>
      </w:r>
      <w:r w:rsidRPr="009565D7">
        <w:rPr>
          <w:rFonts w:ascii="Angsana New" w:hAnsi="Angsana New"/>
          <w:spacing w:val="4"/>
          <w:sz w:val="30"/>
          <w:szCs w:val="30"/>
          <w:cs/>
        </w:rPr>
        <w:t>กสทช. ภายใต้ข้อกำหนด บริษัท</w:t>
      </w:r>
      <w:r w:rsidR="00873F7F"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9565D7">
        <w:rPr>
          <w:rFonts w:ascii="Angsana New" w:hAnsi="Angsana New"/>
          <w:spacing w:val="4"/>
          <w:sz w:val="30"/>
          <w:szCs w:val="30"/>
          <w:cs/>
        </w:rPr>
        <w:t>จะต้องจ่ายค่าธรรมเนียมใบอนุญาตตามอัตราร้อยละของรายได้ก่อนหักค่าใช้จ่ายตามที่ระบุไว้ในประกาศคณะกรรมการกิจการกระจายเสียง กิจการโทรทัศน์และกิจการโทรคมนาคมแห่งชาติ เรื่อง ค่าธรรมเนียมใบอนุญาตประกอบกิจการกระจายเสียง หรือกิจการโทรทัศน์ (ฉบับที่ 2)</w:t>
      </w:r>
    </w:p>
    <w:p w:rsidR="002B2983" w:rsidRDefault="002B2983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9565D7" w:rsidRDefault="009565D7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9565D7">
        <w:rPr>
          <w:rFonts w:ascii="Angsana New" w:hAnsi="Angsana New"/>
          <w:spacing w:val="4"/>
          <w:sz w:val="30"/>
          <w:szCs w:val="30"/>
          <w:cs/>
        </w:rPr>
        <w:t>ณ</w:t>
      </w:r>
      <w:r w:rsidRPr="009565D7">
        <w:rPr>
          <w:rFonts w:ascii="Angsana New" w:hAnsi="Angsana New"/>
          <w:spacing w:val="4"/>
          <w:sz w:val="30"/>
          <w:szCs w:val="30"/>
        </w:rPr>
        <w:t xml:space="preserve"> </w:t>
      </w:r>
      <w:r w:rsidRPr="009565D7">
        <w:rPr>
          <w:rFonts w:ascii="Angsana New" w:hAnsi="Angsana New"/>
          <w:spacing w:val="4"/>
          <w:sz w:val="30"/>
          <w:szCs w:val="30"/>
          <w:cs/>
        </w:rPr>
        <w:t>วันที่</w:t>
      </w:r>
      <w:r w:rsidRPr="009565D7">
        <w:rPr>
          <w:rFonts w:ascii="Angsana New" w:hAnsi="Angsana New"/>
          <w:spacing w:val="4"/>
          <w:sz w:val="30"/>
          <w:szCs w:val="30"/>
        </w:rPr>
        <w:t xml:space="preserve"> 3</w:t>
      </w:r>
      <w:r w:rsidR="001C596E">
        <w:rPr>
          <w:rFonts w:ascii="Angsana New" w:hAnsi="Angsana New"/>
          <w:spacing w:val="4"/>
          <w:sz w:val="30"/>
          <w:szCs w:val="30"/>
        </w:rPr>
        <w:t xml:space="preserve">1 </w:t>
      </w:r>
      <w:r w:rsidR="001C596E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="003F411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565D7">
        <w:rPr>
          <w:rFonts w:ascii="Angsana New" w:hAnsi="Angsana New"/>
          <w:spacing w:val="4"/>
          <w:sz w:val="30"/>
          <w:szCs w:val="30"/>
        </w:rPr>
        <w:t xml:space="preserve">2560 </w:t>
      </w:r>
      <w:r w:rsidRPr="009565D7">
        <w:rPr>
          <w:rFonts w:ascii="Angsana New" w:hAnsi="Angsana New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9565D7">
        <w:rPr>
          <w:rFonts w:ascii="Angsana New" w:hAnsi="Angsana New"/>
          <w:spacing w:val="4"/>
          <w:sz w:val="30"/>
          <w:szCs w:val="30"/>
          <w:cs/>
        </w:rPr>
        <w:t>มีภาระผูกพันจากหนังสือค้ำประกันที่ออกโดยสถาบันการเงิน</w:t>
      </w:r>
      <w:r w:rsidRPr="009565D7">
        <w:rPr>
          <w:rFonts w:ascii="Angsana New" w:hAnsi="Angsana New"/>
          <w:spacing w:val="4"/>
          <w:sz w:val="30"/>
          <w:szCs w:val="30"/>
        </w:rPr>
        <w:t xml:space="preserve"> </w:t>
      </w:r>
      <w:r w:rsidRPr="009565D7">
        <w:rPr>
          <w:rFonts w:ascii="Angsana New" w:hAnsi="Angsana New"/>
          <w:spacing w:val="4"/>
          <w:sz w:val="30"/>
          <w:szCs w:val="30"/>
          <w:cs/>
        </w:rPr>
        <w:t>ซึ่งเกี่ยวเนื่องกับภาระผูกพันทางการปฏิบัติบางประการตามปกติธุรกิจ</w:t>
      </w:r>
    </w:p>
    <w:p w:rsidR="00665263" w:rsidRDefault="00665263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747EE1" w:rsidRPr="00D200E9" w:rsidRDefault="00747EE1" w:rsidP="00747E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C596E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6</w:t>
      </w:r>
      <w:r w:rsidRPr="00D200E9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747EE1" w:rsidRDefault="00747EE1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747EE1" w:rsidRDefault="00747EE1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pacing w:val="4"/>
          <w:sz w:val="30"/>
          <w:szCs w:val="30"/>
        </w:rPr>
        <w:t xml:space="preserve">28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pacing w:val="4"/>
          <w:sz w:val="30"/>
          <w:szCs w:val="30"/>
        </w:rPr>
        <w:t xml:space="preserve">2561 </w:t>
      </w:r>
      <w:r>
        <w:rPr>
          <w:rFonts w:ascii="Angsana New" w:hAnsi="Angsana New" w:hint="cs"/>
          <w:spacing w:val="4"/>
          <w:sz w:val="30"/>
          <w:szCs w:val="30"/>
          <w:cs/>
        </w:rPr>
        <w:t>ที่ประชุมมีมติดังนี้</w:t>
      </w:r>
    </w:p>
    <w:p w:rsidR="00747EE1" w:rsidRDefault="00747EE1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747EE1" w:rsidRPr="00747EE1" w:rsidRDefault="00747EE1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747EE1">
        <w:rPr>
          <w:rFonts w:ascii="Angsana New" w:hAnsi="Angsana New" w:hint="cs"/>
          <w:sz w:val="30"/>
          <w:szCs w:val="30"/>
          <w:cs/>
          <w:lang w:val="en-GB"/>
        </w:rPr>
        <w:t>ก</w:t>
      </w:r>
      <w:r w:rsidRPr="00747EE1">
        <w:rPr>
          <w:rFonts w:ascii="Angsana New" w:hAnsi="Angsana New"/>
          <w:sz w:val="30"/>
          <w:szCs w:val="30"/>
          <w:lang w:val="en-GB"/>
        </w:rPr>
        <w:t>)</w:t>
      </w:r>
      <w:r w:rsidRPr="00747EE1">
        <w:rPr>
          <w:rFonts w:ascii="Angsana New" w:hAnsi="Angsana New"/>
          <w:sz w:val="30"/>
          <w:szCs w:val="30"/>
          <w:lang w:val="en-GB"/>
        </w:rPr>
        <w:tab/>
      </w:r>
      <w:r w:rsidRPr="00747EE1">
        <w:rPr>
          <w:rFonts w:ascii="Angsana New" w:hAnsi="Angsana New"/>
          <w:sz w:val="30"/>
          <w:szCs w:val="30"/>
          <w:cs/>
          <w:lang w:val="en-GB"/>
        </w:rPr>
        <w:t xml:space="preserve">มีมติให้เสนอที่ประชุมสามัญผู้ถือหุ้นประจำปี </w:t>
      </w:r>
      <w:r w:rsidRPr="00747EE1">
        <w:rPr>
          <w:rFonts w:ascii="Angsana New" w:hAnsi="Angsana New"/>
          <w:sz w:val="30"/>
          <w:szCs w:val="30"/>
          <w:lang w:val="en-GB"/>
        </w:rPr>
        <w:t>2561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47EE1">
        <w:rPr>
          <w:rFonts w:ascii="Angsana New" w:hAnsi="Angsana New"/>
          <w:sz w:val="30"/>
          <w:szCs w:val="30"/>
          <w:cs/>
          <w:lang w:val="en-GB"/>
        </w:rPr>
        <w:t>เพื่อพิจารณาอนุมัติการลดทุนจดทะเบียนของบริษัท</w:t>
      </w:r>
      <w:r>
        <w:rPr>
          <w:rFonts w:ascii="Angsana New" w:hAnsi="Angsana New"/>
          <w:sz w:val="30"/>
          <w:szCs w:val="30"/>
          <w:lang w:val="en-GB"/>
        </w:rPr>
        <w:t xml:space="preserve">   </w:t>
      </w:r>
      <w:r w:rsidRPr="00747EE1">
        <w:rPr>
          <w:rFonts w:ascii="Angsana New" w:hAnsi="Angsana New"/>
          <w:sz w:val="30"/>
          <w:szCs w:val="30"/>
          <w:cs/>
          <w:lang w:val="en-GB"/>
        </w:rPr>
        <w:t xml:space="preserve"> จำนวน </w:t>
      </w:r>
      <w:r w:rsidRPr="00747EE1">
        <w:rPr>
          <w:rFonts w:ascii="Angsana New" w:hAnsi="Angsana New"/>
          <w:sz w:val="30"/>
          <w:szCs w:val="30"/>
          <w:lang w:val="en-GB"/>
        </w:rPr>
        <w:t>261,718,005</w:t>
      </w:r>
      <w:r w:rsidRPr="00747EE1">
        <w:rPr>
          <w:rFonts w:ascii="Angsana New" w:hAnsi="Angsana New"/>
          <w:sz w:val="30"/>
          <w:szCs w:val="30"/>
          <w:cs/>
          <w:lang w:val="en-GB"/>
        </w:rPr>
        <w:t xml:space="preserve"> บาท จากทุนจดทะเบียนเดิมจำนวน </w:t>
      </w:r>
      <w:r w:rsidRPr="00747EE1">
        <w:rPr>
          <w:rFonts w:ascii="Angsana New" w:hAnsi="Angsana New"/>
          <w:sz w:val="30"/>
          <w:szCs w:val="30"/>
          <w:lang w:val="en-GB"/>
        </w:rPr>
        <w:t>1,259,999,595</w:t>
      </w:r>
      <w:r w:rsidRPr="00747EE1">
        <w:rPr>
          <w:rFonts w:ascii="Angsana New" w:hAnsi="Angsana New"/>
          <w:sz w:val="30"/>
          <w:szCs w:val="30"/>
          <w:cs/>
          <w:lang w:val="en-GB"/>
        </w:rPr>
        <w:t xml:space="preserve"> บาท เป็นทุนจดทะเบียนจำนวน </w:t>
      </w:r>
      <w:r w:rsidRPr="00747EE1">
        <w:rPr>
          <w:rFonts w:ascii="Angsana New" w:hAnsi="Angsana New"/>
          <w:spacing w:val="-6"/>
          <w:sz w:val="30"/>
          <w:szCs w:val="30"/>
          <w:lang w:val="en-GB"/>
        </w:rPr>
        <w:t>998,281,590</w:t>
      </w:r>
      <w:r w:rsidRPr="00747EE1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บาท โดยการตัดหุ้นสามัญที่ยังไม่ได้ออกจำหน่ายของบริษัทจำนวน </w:t>
      </w:r>
      <w:r w:rsidRPr="00747EE1">
        <w:rPr>
          <w:rFonts w:ascii="Angsana New" w:hAnsi="Angsana New"/>
          <w:spacing w:val="-6"/>
          <w:sz w:val="30"/>
          <w:szCs w:val="30"/>
          <w:lang w:val="en-GB"/>
        </w:rPr>
        <w:t>261,718,005</w:t>
      </w:r>
      <w:r w:rsidRPr="00747EE1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หุ้น</w:t>
      </w:r>
      <w:r w:rsidRPr="00747EE1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747EE1">
        <w:rPr>
          <w:rFonts w:ascii="Angsana New" w:hAnsi="Angsana New"/>
          <w:spacing w:val="-6"/>
          <w:sz w:val="30"/>
          <w:szCs w:val="30"/>
          <w:cs/>
          <w:lang w:val="en-GB"/>
        </w:rPr>
        <w:t>มูลค่าที่ตราไว้</w:t>
      </w:r>
      <w:r>
        <w:rPr>
          <w:rFonts w:ascii="Angsana New" w:hAnsi="Angsana New"/>
          <w:sz w:val="30"/>
          <w:szCs w:val="30"/>
          <w:lang w:val="en-GB"/>
        </w:rPr>
        <w:t xml:space="preserve">    </w:t>
      </w:r>
      <w:r w:rsidRPr="00747EE1">
        <w:rPr>
          <w:rFonts w:ascii="Angsana New" w:hAnsi="Angsana New"/>
          <w:sz w:val="30"/>
          <w:szCs w:val="30"/>
          <w:cs/>
          <w:lang w:val="en-GB"/>
        </w:rPr>
        <w:t xml:space="preserve">หุ้นละ </w:t>
      </w:r>
      <w:r w:rsidRPr="00747EE1">
        <w:rPr>
          <w:rFonts w:ascii="Angsana New" w:hAnsi="Angsana New"/>
          <w:sz w:val="30"/>
          <w:szCs w:val="30"/>
          <w:lang w:val="en-GB"/>
        </w:rPr>
        <w:t>1</w:t>
      </w:r>
      <w:r w:rsidRPr="00747EE1">
        <w:rPr>
          <w:rFonts w:ascii="Angsana New" w:hAnsi="Angsana New"/>
          <w:sz w:val="30"/>
          <w:szCs w:val="30"/>
          <w:cs/>
          <w:lang w:val="en-GB"/>
        </w:rPr>
        <w:t xml:space="preserve"> บาท </w:t>
      </w:r>
    </w:p>
    <w:p w:rsidR="00747EE1" w:rsidRDefault="00747EE1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747EE1" w:rsidRDefault="00747EE1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747EE1">
        <w:rPr>
          <w:rFonts w:ascii="Angsana New" w:hAnsi="Angsana New" w:hint="cs"/>
          <w:sz w:val="30"/>
          <w:szCs w:val="30"/>
          <w:cs/>
          <w:lang w:val="en-GB"/>
        </w:rPr>
        <w:lastRenderedPageBreak/>
        <w:t>ข</w:t>
      </w:r>
      <w:r w:rsidRPr="00747EE1">
        <w:rPr>
          <w:rFonts w:ascii="Angsana New" w:hAnsi="Angsana New"/>
          <w:sz w:val="30"/>
          <w:szCs w:val="30"/>
          <w:lang w:val="en-GB"/>
        </w:rPr>
        <w:t>)</w:t>
      </w:r>
      <w:r>
        <w:rPr>
          <w:rFonts w:ascii="Angsana New" w:hAnsi="Angsana New"/>
          <w:sz w:val="30"/>
          <w:szCs w:val="30"/>
          <w:lang w:val="en-GB"/>
        </w:rPr>
        <w:tab/>
      </w:r>
      <w:r w:rsidRPr="00747EE1">
        <w:rPr>
          <w:rFonts w:ascii="Angsana New" w:hAnsi="Angsana New"/>
          <w:sz w:val="30"/>
          <w:szCs w:val="30"/>
          <w:cs/>
          <w:lang w:val="en-GB"/>
        </w:rPr>
        <w:t xml:space="preserve">มีมติให้เสนอที่ประชุมสามัญผู้ถือหุ้นประจำปี </w:t>
      </w:r>
      <w:r w:rsidRPr="00747EE1">
        <w:rPr>
          <w:rFonts w:ascii="Angsana New" w:hAnsi="Angsana New"/>
          <w:sz w:val="30"/>
          <w:szCs w:val="30"/>
          <w:lang w:val="en-GB"/>
        </w:rPr>
        <w:t>2561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47EE1">
        <w:rPr>
          <w:rFonts w:ascii="Angsana New" w:hAnsi="Angsana New"/>
          <w:sz w:val="30"/>
          <w:szCs w:val="30"/>
          <w:cs/>
          <w:lang w:val="en-GB"/>
        </w:rPr>
        <w:t xml:space="preserve">เพื่อพิจารณาอนุมัติการเข้าซื้อหุ้นสามัญของบริษัท อมรินทร์ บุ๊ค เซ็นเตอร์ จำกัด ร้อยละ </w:t>
      </w:r>
      <w:r w:rsidR="003E4774">
        <w:rPr>
          <w:rFonts w:ascii="Angsana New" w:hAnsi="Angsana New"/>
          <w:sz w:val="30"/>
          <w:szCs w:val="30"/>
          <w:lang w:val="en-GB"/>
        </w:rPr>
        <w:t>81</w:t>
      </w:r>
      <w:r w:rsidRPr="00747EE1">
        <w:rPr>
          <w:rFonts w:ascii="Angsana New" w:hAnsi="Angsana New"/>
          <w:sz w:val="30"/>
          <w:szCs w:val="30"/>
          <w:cs/>
          <w:lang w:val="en-GB"/>
        </w:rPr>
        <w:t xml:space="preserve"> ของหุ้น</w:t>
      </w:r>
      <w:r>
        <w:rPr>
          <w:rFonts w:ascii="Angsana New" w:hAnsi="Angsana New"/>
          <w:sz w:val="30"/>
          <w:szCs w:val="30"/>
          <w:cs/>
          <w:lang w:val="en-GB"/>
        </w:rPr>
        <w:t>ที่ออกและ</w:t>
      </w:r>
      <w:r w:rsidR="003E4774">
        <w:rPr>
          <w:rFonts w:ascii="Angsana New" w:hAnsi="Angsana New" w:hint="cs"/>
          <w:sz w:val="30"/>
          <w:szCs w:val="30"/>
          <w:cs/>
          <w:lang w:val="en-GB"/>
        </w:rPr>
        <w:t>ชำระ</w:t>
      </w:r>
      <w:r>
        <w:rPr>
          <w:rFonts w:ascii="Angsana New" w:hAnsi="Angsana New"/>
          <w:sz w:val="30"/>
          <w:szCs w:val="30"/>
          <w:cs/>
          <w:lang w:val="en-GB"/>
        </w:rPr>
        <w:t>แล้ว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47EE1">
        <w:rPr>
          <w:rFonts w:ascii="Angsana New" w:hAnsi="Angsana New"/>
          <w:sz w:val="30"/>
          <w:szCs w:val="30"/>
          <w:cs/>
          <w:lang w:val="en-GB"/>
        </w:rPr>
        <w:t>ภายหลังการเข้าทำรายการบริษัท</w:t>
      </w:r>
      <w:r>
        <w:rPr>
          <w:rFonts w:ascii="Angsana New" w:hAnsi="Angsana New"/>
          <w:sz w:val="30"/>
          <w:szCs w:val="30"/>
          <w:cs/>
          <w:lang w:val="en-GB"/>
        </w:rPr>
        <w:t>จะเป็นผู้ถือหุ้น</w:t>
      </w:r>
      <w:r w:rsidR="005D0205">
        <w:rPr>
          <w:rFonts w:ascii="Angsana New" w:hAnsi="Angsana New" w:hint="cs"/>
          <w:sz w:val="30"/>
          <w:szCs w:val="30"/>
          <w:cs/>
          <w:lang w:val="en-GB"/>
        </w:rPr>
        <w:t xml:space="preserve">          </w:t>
      </w:r>
      <w:r>
        <w:rPr>
          <w:rFonts w:ascii="Angsana New" w:hAnsi="Angsana New"/>
          <w:sz w:val="30"/>
          <w:szCs w:val="30"/>
          <w:cs/>
          <w:lang w:val="en-GB"/>
        </w:rPr>
        <w:t>ในบริษัท อมรินทร์ บุ๊ค เซ็นเตอร์ จำกัด</w:t>
      </w:r>
      <w:r w:rsidRPr="00747EE1">
        <w:rPr>
          <w:rFonts w:ascii="Angsana New" w:hAnsi="Angsana New"/>
          <w:sz w:val="30"/>
          <w:szCs w:val="30"/>
          <w:cs/>
          <w:lang w:val="en-GB"/>
        </w:rPr>
        <w:t xml:space="preserve">ร้อยละ 100 </w:t>
      </w:r>
    </w:p>
    <w:p w:rsidR="00747EE1" w:rsidRDefault="00747EE1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CD7ED7" w:rsidRPr="00D200E9" w:rsidRDefault="001C596E" w:rsidP="00CD7E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C596E">
        <w:rPr>
          <w:rFonts w:ascii="Angsana New" w:hAnsi="Angsana New"/>
          <w:b/>
          <w:bCs/>
          <w:sz w:val="30"/>
          <w:szCs w:val="30"/>
        </w:rPr>
        <w:t>3</w:t>
      </w:r>
      <w:r w:rsidR="00747EE1">
        <w:rPr>
          <w:rFonts w:ascii="Angsana New" w:hAnsi="Angsana New"/>
          <w:b/>
          <w:bCs/>
          <w:sz w:val="30"/>
          <w:szCs w:val="30"/>
        </w:rPr>
        <w:t>7</w:t>
      </w:r>
      <w:r w:rsidR="00CD7ED7" w:rsidRPr="00D200E9">
        <w:rPr>
          <w:rFonts w:ascii="Angsana New" w:hAnsi="Angsana New"/>
          <w:sz w:val="30"/>
          <w:szCs w:val="30"/>
          <w:cs/>
        </w:rPr>
        <w:tab/>
      </w:r>
      <w:r w:rsidR="00CD7ED7" w:rsidRPr="00D200E9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:rsidR="00CD7ED7" w:rsidRPr="00D200E9" w:rsidRDefault="00603BB7" w:rsidP="00CD7E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9565D7" w:rsidRDefault="001C596E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1C596E">
        <w:rPr>
          <w:rFonts w:ascii="Angsana New" w:hAnsi="Angsana New"/>
          <w:spacing w:val="4"/>
          <w:sz w:val="30"/>
          <w:szCs w:val="30"/>
          <w:cs/>
        </w:rPr>
        <w:t>รายการบางรายการในงบการเงิน 2559 ได้มีการจัดประเภทรายการใหม่เพื่อให้สอดคล้องกับการนำเสนอ</w:t>
      </w:r>
      <w:r>
        <w:rPr>
          <w:rFonts w:ascii="Angsana New" w:hAnsi="Angsana New"/>
          <w:spacing w:val="4"/>
          <w:sz w:val="30"/>
          <w:szCs w:val="30"/>
        </w:rPr>
        <w:t xml:space="preserve">           </w:t>
      </w:r>
      <w:r w:rsidRPr="001C596E">
        <w:rPr>
          <w:rFonts w:ascii="Angsana New" w:hAnsi="Angsana New"/>
          <w:spacing w:val="4"/>
          <w:sz w:val="30"/>
          <w:szCs w:val="30"/>
          <w:cs/>
        </w:rPr>
        <w:t>งบการเงินปี 2560</w:t>
      </w:r>
    </w:p>
    <w:p w:rsidR="001C596E" w:rsidRDefault="001C596E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81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990"/>
        <w:gridCol w:w="270"/>
        <w:gridCol w:w="990"/>
        <w:gridCol w:w="270"/>
        <w:gridCol w:w="990"/>
        <w:gridCol w:w="270"/>
        <w:gridCol w:w="972"/>
        <w:gridCol w:w="270"/>
        <w:gridCol w:w="990"/>
        <w:gridCol w:w="270"/>
        <w:gridCol w:w="1080"/>
      </w:tblGrid>
      <w:tr w:rsidR="009565D7" w:rsidRPr="00014FF4" w:rsidTr="00410FA4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CD5290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529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7362" w:type="dxa"/>
            <w:gridSpan w:val="11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565D7" w:rsidRPr="00014FF4" w:rsidTr="00410FA4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5D7" w:rsidRPr="00014FF4" w:rsidTr="00410FA4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การจัด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หลังการ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การจัด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หลังการ</w:t>
            </w:r>
          </w:p>
        </w:tc>
      </w:tr>
      <w:tr w:rsidR="009565D7" w:rsidRPr="00014FF4" w:rsidTr="00410FA4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 w:rsidRPr="00014FF4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6" w:hanging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จัดป</w:t>
            </w:r>
            <w:r w:rsidRPr="00014FF4">
              <w:rPr>
                <w:rFonts w:ascii="Angsana New" w:hAnsi="Angsana New"/>
                <w:sz w:val="30"/>
                <w:szCs w:val="30"/>
                <w:cs/>
              </w:rPr>
              <w:t>ระเภท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 w:rsidRPr="00014FF4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6" w:hanging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จัดป</w:t>
            </w:r>
            <w:r w:rsidRPr="00014FF4">
              <w:rPr>
                <w:rFonts w:ascii="Angsana New" w:hAnsi="Angsana New"/>
                <w:sz w:val="30"/>
                <w:szCs w:val="30"/>
                <w:cs/>
              </w:rPr>
              <w:t>ระเภท</w:t>
            </w:r>
          </w:p>
        </w:tc>
      </w:tr>
      <w:tr w:rsidR="009565D7" w:rsidRPr="00014FF4" w:rsidTr="00410FA4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9565D7" w:rsidRPr="00014FF4" w:rsidTr="00410FA4">
        <w:trPr>
          <w:trHeight w:hRule="exact" w:val="397"/>
          <w:tblHeader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2" w:type="dxa"/>
            <w:gridSpan w:val="11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4F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65D7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5D7" w:rsidRPr="00014FF4" w:rsidTr="00410FA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F0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503,720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082873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(503,720)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082873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433,260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B41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(433,260)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5D7" w:rsidRPr="00014FF4" w:rsidTr="00410FA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F0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082873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464,172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464,172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418,333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418,333</w:t>
            </w:r>
          </w:p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5D7" w:rsidRPr="00014FF4" w:rsidTr="00410FA4">
        <w:trPr>
          <w:trHeight w:hRule="exact" w:val="397"/>
        </w:trPr>
        <w:tc>
          <w:tcPr>
            <w:tcW w:w="2448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9A6EFF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F0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</w:t>
            </w:r>
            <w:r w:rsidR="00082873" w:rsidRPr="00014FF4">
              <w:rPr>
                <w:rFonts w:ascii="Angsana New" w:hAnsi="Angsana New"/>
                <w:sz w:val="30"/>
                <w:szCs w:val="30"/>
              </w:rPr>
              <w:t>69,695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169,695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:rsidR="009565D7" w:rsidRPr="00014FF4" w:rsidRDefault="00BC4A10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BC4A10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15,200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15,200</w:t>
            </w:r>
          </w:p>
        </w:tc>
      </w:tr>
      <w:tr w:rsidR="009565D7" w:rsidRPr="00014FF4" w:rsidTr="00410FA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F0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147,468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(135,234)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12,234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11,833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(273)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11,560</w:t>
            </w:r>
          </w:p>
        </w:tc>
      </w:tr>
      <w:tr w:rsidR="009565D7" w:rsidRPr="00014FF4" w:rsidTr="00410FA4">
        <w:trPr>
          <w:trHeight w:hRule="exact" w:val="397"/>
        </w:trPr>
        <w:tc>
          <w:tcPr>
            <w:tcW w:w="2448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ใบอนุญาตให้ใช้คลื่น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5D7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 xml:space="preserve">   ความถี่และประกอบ</w:t>
            </w: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A10" w:rsidRPr="00014FF4" w:rsidTr="00410FA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กิจการโทรทัศน์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F0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2,540,402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2,540,402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4A10" w:rsidRPr="00014FF4" w:rsidTr="00410FA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="00E70F70" w:rsidRPr="00014FF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F0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2,578,74</w:t>
            </w:r>
            <w:r w:rsidR="00E70F70" w:rsidRPr="00014FF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(2,540,402)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E70F70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38,339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BC4A10" w:rsidRPr="00014FF4" w:rsidRDefault="00BC4A10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4A10" w:rsidRPr="00014FF4" w:rsidTr="00410FA4">
        <w:trPr>
          <w:trHeight w:hRule="exact" w:val="397"/>
        </w:trPr>
        <w:tc>
          <w:tcPr>
            <w:tcW w:w="2448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F0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3,988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5,087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9,075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BC4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BC4A10" w:rsidRPr="00014FF4" w:rsidRDefault="00BC4A10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5D7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9565D7">
            <w:pPr>
              <w:pStyle w:val="BodyText"/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F0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205,605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082873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(205,605)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082873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9565D7" w:rsidRPr="00014FF4" w:rsidRDefault="00BC4A10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206,449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BC4A10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(206,449)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565D7" w:rsidRPr="00014FF4" w:rsidRDefault="00BC4A10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5D7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F0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153,579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A6EFF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153,579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162,040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565D7" w:rsidRPr="00014FF4" w:rsidRDefault="00BC4A10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162,040</w:t>
            </w:r>
          </w:p>
        </w:tc>
      </w:tr>
      <w:tr w:rsidR="009565D7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9A6EF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F0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A6EFF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A6EFF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9565D7" w:rsidRPr="00014FF4" w:rsidRDefault="00BC4A10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A6EFF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565D7" w:rsidRPr="00014FF4" w:rsidRDefault="009A6EFF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58,088</w:t>
            </w:r>
          </w:p>
        </w:tc>
      </w:tr>
      <w:tr w:rsidR="009A6EFF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A6EFF" w:rsidRPr="00014FF4" w:rsidRDefault="009A6EFF" w:rsidP="009A6EF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shd w:val="clear" w:color="auto" w:fill="auto"/>
          </w:tcPr>
          <w:p w:rsidR="009A6EFF" w:rsidRPr="00014FF4" w:rsidRDefault="009A6EFF" w:rsidP="00F07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106,221</w:t>
            </w:r>
          </w:p>
        </w:tc>
        <w:tc>
          <w:tcPr>
            <w:tcW w:w="270" w:type="dxa"/>
            <w:shd w:val="clear" w:color="auto" w:fill="auto"/>
          </w:tcPr>
          <w:p w:rsidR="009A6EFF" w:rsidRPr="00014FF4" w:rsidRDefault="009A6EFF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A6EFF" w:rsidRPr="00014FF4" w:rsidRDefault="009A6EFF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(14,977)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A6EFF" w:rsidRPr="00014FF4" w:rsidRDefault="009A6EFF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A6EFF" w:rsidRPr="00014FF4" w:rsidRDefault="009A6EFF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91,244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A6EFF" w:rsidRPr="00014FF4" w:rsidRDefault="009A6EFF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:rsidR="009A6EFF" w:rsidRPr="00014FF4" w:rsidRDefault="009A6EFF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92,785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A6EFF" w:rsidRPr="00014FF4" w:rsidRDefault="009A6EFF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A6EFF" w:rsidRPr="00014FF4" w:rsidRDefault="009A6EFF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(13,679)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A6EFF" w:rsidRPr="00014FF4" w:rsidRDefault="009A6EFF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A6EFF" w:rsidRPr="00014FF4" w:rsidRDefault="009A6EFF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79,106</w:t>
            </w:r>
          </w:p>
        </w:tc>
      </w:tr>
      <w:tr w:rsidR="009565D7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65D7" w:rsidRPr="00014FF4" w:rsidRDefault="009565D7" w:rsidP="00082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65D7" w:rsidRPr="009A6EFF" w:rsidRDefault="009565D7" w:rsidP="009A6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6E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5D7" w:rsidRPr="00014FF4" w:rsidTr="00757909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9565D7" w:rsidRPr="00014FF4" w:rsidRDefault="009565D7" w:rsidP="00307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042" w:rsidRPr="00014FF4" w:rsidTr="00757909">
        <w:trPr>
          <w:trHeight w:hRule="exact" w:val="397"/>
        </w:trPr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D34042" w:rsidRPr="00014FF4" w:rsidRDefault="00D34042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7909" w:rsidRPr="00014FF4" w:rsidTr="00757909">
        <w:trPr>
          <w:trHeight w:hRule="exact" w:val="397"/>
        </w:trPr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757909" w:rsidRPr="00014FF4" w:rsidRDefault="0075790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8CE" w:rsidRPr="00014FF4" w:rsidTr="00757909">
        <w:trPr>
          <w:trHeight w:hRule="exact" w:val="397"/>
        </w:trPr>
        <w:tc>
          <w:tcPr>
            <w:tcW w:w="2448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39B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</w:p>
        </w:tc>
        <w:tc>
          <w:tcPr>
            <w:tcW w:w="99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39B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990" w:type="dxa"/>
            <w:shd w:val="clear" w:color="auto" w:fill="auto"/>
          </w:tcPr>
          <w:p w:rsidR="00E0239B" w:rsidRPr="00014FF4" w:rsidRDefault="00391BC8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1,894,002</w:t>
            </w: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410FA4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5,499</w:t>
            </w: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410FA4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1,899,501</w:t>
            </w: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E0239B" w:rsidRPr="00014FF4" w:rsidRDefault="00391BC8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1,698,08</w:t>
            </w:r>
            <w:r w:rsidR="00170F2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239B" w:rsidRPr="00014FF4" w:rsidRDefault="00170F23" w:rsidP="00170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5,499</w:t>
            </w:r>
          </w:p>
        </w:tc>
        <w:tc>
          <w:tcPr>
            <w:tcW w:w="270" w:type="dxa"/>
            <w:shd w:val="clear" w:color="auto" w:fill="auto"/>
          </w:tcPr>
          <w:p w:rsidR="00E0239B" w:rsidRPr="00014FF4" w:rsidRDefault="00E0239B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0239B" w:rsidRPr="00014FF4" w:rsidRDefault="00410FA4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1,703,584</w:t>
            </w:r>
          </w:p>
        </w:tc>
      </w:tr>
      <w:tr w:rsidR="00FA7ABD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FA7ABD" w:rsidRPr="00014FF4" w:rsidRDefault="00391BC8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51,008</w:t>
            </w:r>
          </w:p>
        </w:tc>
        <w:tc>
          <w:tcPr>
            <w:tcW w:w="270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A7ABD" w:rsidRPr="00014FF4" w:rsidRDefault="00410FA4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(9,782)</w:t>
            </w:r>
          </w:p>
        </w:tc>
        <w:tc>
          <w:tcPr>
            <w:tcW w:w="270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A7ABD" w:rsidRPr="00014FF4" w:rsidRDefault="00410FA4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41,226</w:t>
            </w:r>
          </w:p>
        </w:tc>
        <w:tc>
          <w:tcPr>
            <w:tcW w:w="270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FA7ABD" w:rsidRPr="00014FF4" w:rsidRDefault="00391BC8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66,804</w:t>
            </w:r>
          </w:p>
        </w:tc>
        <w:tc>
          <w:tcPr>
            <w:tcW w:w="270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A7ABD" w:rsidRPr="00014FF4" w:rsidRDefault="00170F23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(9,782)</w:t>
            </w:r>
          </w:p>
        </w:tc>
        <w:tc>
          <w:tcPr>
            <w:tcW w:w="270" w:type="dxa"/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A7ABD" w:rsidRPr="00014FF4" w:rsidRDefault="00410FA4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57,022</w:t>
            </w:r>
          </w:p>
        </w:tc>
      </w:tr>
      <w:tr w:rsidR="00DE5494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spacing w:after="0"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  <w:shd w:val="clear" w:color="auto" w:fill="auto"/>
          </w:tcPr>
          <w:p w:rsidR="00DE5494" w:rsidRPr="00014FF4" w:rsidRDefault="00391BC8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(1,829,341)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410FA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4,285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E5494" w:rsidRPr="00014FF4" w:rsidRDefault="00410FA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(1,825,056)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DE5494" w:rsidRPr="00014FF4" w:rsidRDefault="00391BC8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(1,139,906)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E5494" w:rsidRPr="00014FF4" w:rsidRDefault="00170F23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4,285</w:t>
            </w:r>
          </w:p>
        </w:tc>
        <w:tc>
          <w:tcPr>
            <w:tcW w:w="270" w:type="dxa"/>
            <w:shd w:val="clear" w:color="auto" w:fill="auto"/>
          </w:tcPr>
          <w:p w:rsidR="00DE5494" w:rsidRPr="00014FF4" w:rsidRDefault="00DE5494" w:rsidP="00DE5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E5494" w:rsidRPr="00014FF4" w:rsidRDefault="00410FA4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(1,135,621)</w:t>
            </w:r>
          </w:p>
        </w:tc>
      </w:tr>
      <w:tr w:rsidR="005D135C" w:rsidRPr="00014FF4" w:rsidTr="00410FA4">
        <w:trPr>
          <w:trHeight w:hRule="exact" w:val="397"/>
        </w:trPr>
        <w:tc>
          <w:tcPr>
            <w:tcW w:w="2448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:rsidR="005D135C" w:rsidRPr="00014FF4" w:rsidRDefault="00391BC8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(59,112)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D135C" w:rsidRPr="00014FF4" w:rsidRDefault="00410FA4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D135C" w:rsidRPr="00014FF4" w:rsidRDefault="00410FA4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(59,115)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D135C" w:rsidRPr="00014FF4" w:rsidRDefault="00170F23" w:rsidP="00170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369C5">
              <w:rPr>
                <w:rFonts w:ascii="Angsana New" w:hAnsi="Angsana New"/>
                <w:sz w:val="30"/>
                <w:szCs w:val="30"/>
              </w:rPr>
              <w:t>50,21</w:t>
            </w:r>
            <w:r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D135C" w:rsidRPr="00014FF4" w:rsidRDefault="00170F23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:rsidR="005D135C" w:rsidRPr="00014FF4" w:rsidRDefault="005D135C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D135C" w:rsidRPr="00014FF4" w:rsidRDefault="00410FA4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(50,220)</w:t>
            </w:r>
          </w:p>
        </w:tc>
      </w:tr>
      <w:tr w:rsidR="00FA7ABD" w:rsidRPr="00014FF4" w:rsidTr="00410FA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391BC8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(295,544)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A53C2A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(35,576)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410FA4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(331,120)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FA7ABD" w:rsidRPr="00014FF4" w:rsidRDefault="00170F23" w:rsidP="003C4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369C5">
              <w:rPr>
                <w:rFonts w:ascii="Angsana New" w:hAnsi="Angsana New"/>
                <w:sz w:val="30"/>
                <w:szCs w:val="30"/>
              </w:rPr>
              <w:t>259,71</w:t>
            </w:r>
            <w:r w:rsidR="003C45C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170F23" w:rsidP="003C4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(21,95</w:t>
            </w:r>
            <w:r w:rsidR="003C45C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FA7ABD" w:rsidRPr="00014FF4" w:rsidRDefault="00410FA4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(281,673)</w:t>
            </w:r>
          </w:p>
        </w:tc>
      </w:tr>
      <w:tr w:rsidR="00FA7ABD" w:rsidRPr="00014FF4" w:rsidTr="00410FA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4FF4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391BC8" w:rsidP="00A53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(35,57</w:t>
            </w:r>
            <w:r w:rsidR="00A53C2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A7ABD" w:rsidRPr="00014FF4" w:rsidRDefault="00410FA4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35,57</w:t>
            </w:r>
            <w:r w:rsidR="00A53C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A7ABD" w:rsidRPr="00014FF4" w:rsidRDefault="00410FA4" w:rsidP="006D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FA7ABD" w:rsidRPr="00014FF4" w:rsidRDefault="00A369C5" w:rsidP="00A36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(21,959)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A7ABD" w:rsidRPr="00014FF4" w:rsidRDefault="00170F23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A7ABD" w:rsidRPr="00014FF4" w:rsidRDefault="00FA7ABD" w:rsidP="00F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FA7ABD" w:rsidRPr="00014FF4" w:rsidRDefault="00410FA4" w:rsidP="00410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28CE" w:rsidRPr="00014FF4" w:rsidTr="00410FA4">
        <w:trPr>
          <w:trHeight w:hRule="exact" w:val="397"/>
        </w:trPr>
        <w:tc>
          <w:tcPr>
            <w:tcW w:w="2448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28CE" w:rsidRPr="00014FF4" w:rsidRDefault="00AF1F69" w:rsidP="00854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1C28CE" w:rsidRPr="00B41A84" w:rsidRDefault="001C28CE" w:rsidP="00B41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2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857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28CE" w:rsidRPr="00014FF4" w:rsidRDefault="00AF1F69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F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1C28CE" w:rsidRPr="00014FF4" w:rsidRDefault="001C28CE" w:rsidP="003B1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3F4114" w:rsidRDefault="003F4114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9565D7" w:rsidRPr="009565D7" w:rsidRDefault="00BC4A10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BC4A10">
        <w:rPr>
          <w:rFonts w:ascii="Angsana New" w:hAnsi="Angsana New"/>
          <w:spacing w:val="4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BC4A10">
        <w:rPr>
          <w:rFonts w:ascii="Angsana New" w:hAnsi="Angsana New"/>
          <w:spacing w:val="4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9565D7" w:rsidRPr="009565D7" w:rsidSect="00621170">
      <w:headerReference w:type="default" r:id="rId19"/>
      <w:footerReference w:type="default" r:id="rId20"/>
      <w:footerReference w:type="first" r:id="rId21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CA6" w:rsidRDefault="00E37CA6">
      <w:r>
        <w:separator/>
      </w:r>
    </w:p>
  </w:endnote>
  <w:endnote w:type="continuationSeparator" w:id="0">
    <w:p w:rsidR="00E37CA6" w:rsidRDefault="00E3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7B3D4F" w:rsidRDefault="00BC0C3B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126E6">
      <w:rPr>
        <w:rStyle w:val="PageNumber"/>
        <w:rFonts w:ascii="Angsana New" w:hAnsi="Angsana New"/>
        <w:noProof/>
        <w:sz w:val="30"/>
        <w:szCs w:val="30"/>
        <w:cs/>
      </w:rPr>
      <w:t>48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C0C3B" w:rsidRPr="007B715D" w:rsidRDefault="00BC0C3B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7916B1" w:rsidRDefault="00BC0C3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126E6">
      <w:rPr>
        <w:rStyle w:val="PageNumber"/>
        <w:rFonts w:ascii="Angsana New" w:hAnsi="Angsana New"/>
        <w:noProof/>
        <w:sz w:val="30"/>
        <w:szCs w:val="30"/>
        <w:cs/>
      </w:rPr>
      <w:t>51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C0C3B" w:rsidRPr="002F7024" w:rsidRDefault="00BC0C3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7916B1" w:rsidRDefault="00BC0C3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126E6">
      <w:rPr>
        <w:rStyle w:val="PageNumber"/>
        <w:rFonts w:ascii="Angsana New" w:hAnsi="Angsana New"/>
        <w:noProof/>
        <w:sz w:val="30"/>
        <w:szCs w:val="30"/>
        <w:cs/>
      </w:rPr>
      <w:t>55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C0C3B" w:rsidRDefault="00BC0C3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  <w:p w:rsidR="00BC0C3B" w:rsidRPr="002F7024" w:rsidRDefault="00BC0C3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EC3" w:rsidRPr="007916B1" w:rsidRDefault="00F33EC3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126E6">
      <w:rPr>
        <w:rStyle w:val="PageNumber"/>
        <w:rFonts w:ascii="Angsana New" w:hAnsi="Angsana New"/>
        <w:noProof/>
        <w:sz w:val="30"/>
        <w:szCs w:val="30"/>
        <w:cs/>
      </w:rPr>
      <w:t>85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33EC3" w:rsidRPr="002F7024" w:rsidRDefault="00F33EC3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CE24D0" w:rsidRDefault="00BC0C3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C126E6">
      <w:rPr>
        <w:rStyle w:val="PageNumber"/>
        <w:rFonts w:ascii="Angsana New" w:hAnsi="Angsana New"/>
        <w:noProof/>
        <w:sz w:val="30"/>
        <w:szCs w:val="30"/>
      </w:rPr>
      <w:t>84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BC0C3B" w:rsidRPr="00AC7B7C" w:rsidRDefault="00BC0C3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1E26BA" w:rsidRDefault="00BC0C3B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126E6">
      <w:rPr>
        <w:rStyle w:val="PageNumber"/>
        <w:rFonts w:ascii="Angsana New" w:hAnsi="Angsana New"/>
        <w:noProof/>
        <w:sz w:val="30"/>
        <w:szCs w:val="30"/>
        <w:cs/>
      </w:rPr>
      <w:t>101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C0C3B" w:rsidRPr="00E4104E" w:rsidRDefault="00BC0C3B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4B7A13" w:rsidRDefault="00BC0C3B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C126E6">
      <w:rPr>
        <w:rFonts w:ascii="Angsana New" w:hAnsi="Angsana New"/>
        <w:noProof/>
        <w:sz w:val="30"/>
        <w:szCs w:val="30"/>
      </w:rPr>
      <w:t>amarint3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CA6" w:rsidRDefault="00E37CA6">
      <w:r>
        <w:separator/>
      </w:r>
    </w:p>
  </w:footnote>
  <w:footnote w:type="continuationSeparator" w:id="0">
    <w:p w:rsidR="00E37CA6" w:rsidRDefault="00E37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Default="00BC0C3B">
    <w:pPr>
      <w:pStyle w:val="Header"/>
    </w:pPr>
    <w:r>
      <w:rPr>
        <w:rFonts w:ascii="Times New Roman" w:hAnsi="Times New Roman"/>
        <w:i/>
        <w:noProof/>
        <w:sz w:val="28"/>
        <w:szCs w:val="20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C0C3B" w:rsidRDefault="00BC0C3B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zv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1QRARI9A6MrbVF0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B60zvz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BC0C3B" w:rsidRDefault="00BC0C3B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126E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8D22B2" w:rsidRDefault="00BC0C3B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BC0C3B" w:rsidRDefault="00BC0C3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BC0C3B" w:rsidRPr="008D22B2" w:rsidRDefault="00BC0C3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D937A4">
      <w:rPr>
        <w:rFonts w:ascii="Angsana New" w:hAnsi="Angsana New" w:cs="Angsana New"/>
        <w:sz w:val="32"/>
        <w:szCs w:val="32"/>
        <w:lang w:val="en-US" w:bidi="th-TH"/>
      </w:rPr>
      <w:t>60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BC0C3B" w:rsidRPr="008D22B2" w:rsidRDefault="00BC0C3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4A6A7D" w:rsidRDefault="00C126E6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BC0C3B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BC0C3B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BC0C3B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BC0C3B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BC0C3B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BC0C3B" w:rsidRPr="004A6A7D" w:rsidRDefault="00BC0C3B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BC0C3B" w:rsidRPr="004A6A7D" w:rsidRDefault="00BC0C3B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:rsidR="00BC0C3B" w:rsidRPr="004A6A7D" w:rsidRDefault="00BC0C3B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C0C3B" w:rsidRDefault="00BC0C3B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ZJaQIAAMIEAAAOAAAAZHJzL2Uyb0RvYy54bWysVE2P0zAQvSPxHyzf2yRt+kHUdNV2W4RY&#10;YKUW7dm1nSYQx8Z2m1SI/87YSbq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Gq0lkl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BC0C3B" w:rsidRDefault="00BC0C3B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126E6">
      <w:rPr>
        <w:noProof/>
        <w:sz w:val="30"/>
        <w:szCs w:val="30"/>
      </w:rPr>
      <w:pict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C0C3B" w:rsidRDefault="00BC0C3B" w:rsidP="00F42E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wfaQIAAMI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z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PhOGPVyHyW7ggY1jEeKzY8z0Rz0PIuNhGkCETMtRdctbt8TeWie&#10;iFYdlRaiPpb9eHg+nd+Jdd1G2DcAEiVM3YWUaOIVbRnvnEEmx32L6u4atYJu2BVeGNc2bZ5dD8Gg&#10;+Cq7oXaT+HLvvX7/epa/AA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FZ2XB9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BC0C3B" w:rsidRDefault="00BC0C3B" w:rsidP="00F42E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8D22B2" w:rsidRDefault="00BC0C3B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BC0C3B" w:rsidRDefault="00BC0C3B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BC0C3B" w:rsidRPr="008D22B2" w:rsidRDefault="00BC0C3B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81BDF">
      <w:rPr>
        <w:rFonts w:ascii="Angsana New" w:hAnsi="Angsana New"/>
        <w:b/>
        <w:bCs/>
        <w:sz w:val="32"/>
        <w:szCs w:val="32"/>
      </w:rPr>
      <w:t>31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ธันวาคม 25</w:t>
    </w:r>
    <w:r w:rsidRPr="00081BDF">
      <w:rPr>
        <w:rFonts w:ascii="Angsana New" w:hAnsi="Angsana New"/>
        <w:b/>
        <w:bCs/>
        <w:sz w:val="32"/>
        <w:szCs w:val="32"/>
      </w:rPr>
      <w:t>60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 </w:t>
    </w:r>
  </w:p>
  <w:p w:rsidR="00BC0C3B" w:rsidRPr="008D22B2" w:rsidRDefault="00BC0C3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8D22B2" w:rsidRDefault="00BC0C3B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BC0C3B" w:rsidRDefault="00BC0C3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BC0C3B" w:rsidRPr="008D22B2" w:rsidRDefault="00BC0C3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D937A4">
      <w:rPr>
        <w:rFonts w:ascii="Angsana New" w:hAnsi="Angsana New" w:cs="Angsana New"/>
        <w:sz w:val="32"/>
        <w:szCs w:val="32"/>
        <w:lang w:val="en-US" w:bidi="th-TH"/>
      </w:rPr>
      <w:t>60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BC0C3B" w:rsidRPr="008D22B2" w:rsidRDefault="00BC0C3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Default="00BC0C3B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:rsidR="00BC0C3B" w:rsidRDefault="00BC0C3B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 </w:t>
    </w:r>
  </w:p>
  <w:p w:rsidR="00BC0C3B" w:rsidRDefault="00BC0C3B" w:rsidP="00CF1A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D46148">
      <w:rPr>
        <w:rFonts w:ascii="Angsana New" w:hAnsi="Angsana New" w:cs="Angsana New"/>
        <w:sz w:val="32"/>
        <w:szCs w:val="32"/>
        <w:lang w:bidi="th-TH"/>
      </w:rPr>
      <w:t>60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</w:p>
  <w:p w:rsidR="00BC0C3B" w:rsidRPr="00333087" w:rsidRDefault="00BC0C3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E66B73" w:rsidRDefault="00BC0C3B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BC0C3B" w:rsidRPr="001D530E" w:rsidRDefault="00BC0C3B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BC0C3B" w:rsidRPr="008D22B2" w:rsidRDefault="00BC0C3B" w:rsidP="000C35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3A2D7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3</w:t>
    </w:r>
    <w:r w:rsidRPr="00295FFE">
      <w:rPr>
        <w:rFonts w:ascii="Angsana New" w:hAnsi="Angsana New" w:cs="Angsana New"/>
        <w:sz w:val="32"/>
        <w:szCs w:val="32"/>
        <w:lang w:val="en-US" w:bidi="th-TH"/>
      </w:rPr>
      <w:t>1</w:t>
    </w:r>
    <w:r w:rsidRPr="00295FFE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3A2D7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3A2D75">
      <w:rPr>
        <w:rFonts w:ascii="Angsana New" w:hAnsi="Angsana New" w:cs="Angsana New"/>
        <w:sz w:val="32"/>
        <w:szCs w:val="32"/>
        <w:lang w:val="en-US" w:bidi="th-TH"/>
      </w:rPr>
      <w:t>60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BC0C3B" w:rsidRDefault="00BC0C3B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A44A347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19"/>
  </w:num>
  <w:num w:numId="14">
    <w:abstractNumId w:val="15"/>
  </w:num>
  <w:num w:numId="15">
    <w:abstractNumId w:val="17"/>
  </w:num>
  <w:num w:numId="16">
    <w:abstractNumId w:val="11"/>
  </w:num>
  <w:num w:numId="17">
    <w:abstractNumId w:val="14"/>
  </w:num>
  <w:num w:numId="18">
    <w:abstractNumId w:val="10"/>
  </w:num>
  <w:num w:numId="19">
    <w:abstractNumId w:val="12"/>
  </w:num>
  <w:num w:numId="20">
    <w:abstractNumId w:val="18"/>
  </w:num>
  <w:num w:numId="2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C8"/>
    <w:rsid w:val="00001A62"/>
    <w:rsid w:val="00001B17"/>
    <w:rsid w:val="00001B39"/>
    <w:rsid w:val="000026AE"/>
    <w:rsid w:val="00002B18"/>
    <w:rsid w:val="000035E3"/>
    <w:rsid w:val="0000361A"/>
    <w:rsid w:val="00003BED"/>
    <w:rsid w:val="00003D19"/>
    <w:rsid w:val="00003EEC"/>
    <w:rsid w:val="00004F47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3CA"/>
    <w:rsid w:val="00010AA3"/>
    <w:rsid w:val="00010B2D"/>
    <w:rsid w:val="00010F2D"/>
    <w:rsid w:val="00011114"/>
    <w:rsid w:val="0001117B"/>
    <w:rsid w:val="00011511"/>
    <w:rsid w:val="000117D9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F3A"/>
    <w:rsid w:val="00013352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FF4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7E"/>
    <w:rsid w:val="0001689D"/>
    <w:rsid w:val="00016AFB"/>
    <w:rsid w:val="00016B39"/>
    <w:rsid w:val="00016E05"/>
    <w:rsid w:val="00016F77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656A"/>
    <w:rsid w:val="0002674C"/>
    <w:rsid w:val="00026BE1"/>
    <w:rsid w:val="0002700E"/>
    <w:rsid w:val="0002724A"/>
    <w:rsid w:val="00027574"/>
    <w:rsid w:val="000277DA"/>
    <w:rsid w:val="00027E5C"/>
    <w:rsid w:val="0003047C"/>
    <w:rsid w:val="00030BBF"/>
    <w:rsid w:val="00030BCB"/>
    <w:rsid w:val="00030ED3"/>
    <w:rsid w:val="000310D3"/>
    <w:rsid w:val="0003114D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918"/>
    <w:rsid w:val="00032C1C"/>
    <w:rsid w:val="00032DD3"/>
    <w:rsid w:val="00032F61"/>
    <w:rsid w:val="000335A7"/>
    <w:rsid w:val="0003374D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3F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A70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C73"/>
    <w:rsid w:val="00047D8B"/>
    <w:rsid w:val="00050828"/>
    <w:rsid w:val="00050AA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4C"/>
    <w:rsid w:val="0005425D"/>
    <w:rsid w:val="00054312"/>
    <w:rsid w:val="00054588"/>
    <w:rsid w:val="0005460B"/>
    <w:rsid w:val="00054D35"/>
    <w:rsid w:val="000554B8"/>
    <w:rsid w:val="00056175"/>
    <w:rsid w:val="000561AA"/>
    <w:rsid w:val="00057122"/>
    <w:rsid w:val="00057492"/>
    <w:rsid w:val="00057A15"/>
    <w:rsid w:val="00057C78"/>
    <w:rsid w:val="00057EED"/>
    <w:rsid w:val="000602DB"/>
    <w:rsid w:val="000605F1"/>
    <w:rsid w:val="00060918"/>
    <w:rsid w:val="00060DFF"/>
    <w:rsid w:val="00060FAC"/>
    <w:rsid w:val="000612BE"/>
    <w:rsid w:val="00061B99"/>
    <w:rsid w:val="00062182"/>
    <w:rsid w:val="000625CF"/>
    <w:rsid w:val="000625DB"/>
    <w:rsid w:val="0006274E"/>
    <w:rsid w:val="0006284F"/>
    <w:rsid w:val="00062E18"/>
    <w:rsid w:val="000632AF"/>
    <w:rsid w:val="00063AC6"/>
    <w:rsid w:val="00063E9C"/>
    <w:rsid w:val="000647B3"/>
    <w:rsid w:val="000647F8"/>
    <w:rsid w:val="000648D5"/>
    <w:rsid w:val="00064996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6C5"/>
    <w:rsid w:val="000717E2"/>
    <w:rsid w:val="00071ADA"/>
    <w:rsid w:val="00071E45"/>
    <w:rsid w:val="00071E61"/>
    <w:rsid w:val="0007213A"/>
    <w:rsid w:val="00072357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147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64B2"/>
    <w:rsid w:val="0007655A"/>
    <w:rsid w:val="00076709"/>
    <w:rsid w:val="00076A05"/>
    <w:rsid w:val="00076DEC"/>
    <w:rsid w:val="00076E7D"/>
    <w:rsid w:val="00076EFB"/>
    <w:rsid w:val="00077164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0FA"/>
    <w:rsid w:val="00081568"/>
    <w:rsid w:val="000817F1"/>
    <w:rsid w:val="00081954"/>
    <w:rsid w:val="00081BDF"/>
    <w:rsid w:val="00081BFB"/>
    <w:rsid w:val="00081FC8"/>
    <w:rsid w:val="00082352"/>
    <w:rsid w:val="000823A8"/>
    <w:rsid w:val="00082455"/>
    <w:rsid w:val="000827F0"/>
    <w:rsid w:val="00082873"/>
    <w:rsid w:val="00082C3E"/>
    <w:rsid w:val="000832C3"/>
    <w:rsid w:val="00083CA4"/>
    <w:rsid w:val="00083EDC"/>
    <w:rsid w:val="00084149"/>
    <w:rsid w:val="000843FA"/>
    <w:rsid w:val="00084EBF"/>
    <w:rsid w:val="00085638"/>
    <w:rsid w:val="00085CD9"/>
    <w:rsid w:val="00085D68"/>
    <w:rsid w:val="0008635C"/>
    <w:rsid w:val="000867AA"/>
    <w:rsid w:val="00086B68"/>
    <w:rsid w:val="00086D70"/>
    <w:rsid w:val="00086DC1"/>
    <w:rsid w:val="00086E2A"/>
    <w:rsid w:val="00087836"/>
    <w:rsid w:val="00087963"/>
    <w:rsid w:val="000879E9"/>
    <w:rsid w:val="00090095"/>
    <w:rsid w:val="00091066"/>
    <w:rsid w:val="000917D6"/>
    <w:rsid w:val="00091F4C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A5B"/>
    <w:rsid w:val="00095C4B"/>
    <w:rsid w:val="00095D8F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F4E"/>
    <w:rsid w:val="00097FC6"/>
    <w:rsid w:val="000A019F"/>
    <w:rsid w:val="000A05C9"/>
    <w:rsid w:val="000A09C1"/>
    <w:rsid w:val="000A0C50"/>
    <w:rsid w:val="000A0F37"/>
    <w:rsid w:val="000A14B5"/>
    <w:rsid w:val="000A1773"/>
    <w:rsid w:val="000A1946"/>
    <w:rsid w:val="000A1CDD"/>
    <w:rsid w:val="000A1D5E"/>
    <w:rsid w:val="000A21CF"/>
    <w:rsid w:val="000A232B"/>
    <w:rsid w:val="000A2721"/>
    <w:rsid w:val="000A2777"/>
    <w:rsid w:val="000A2861"/>
    <w:rsid w:val="000A30FC"/>
    <w:rsid w:val="000A325C"/>
    <w:rsid w:val="000A32AC"/>
    <w:rsid w:val="000A3329"/>
    <w:rsid w:val="000A3E00"/>
    <w:rsid w:val="000A4813"/>
    <w:rsid w:val="000A483C"/>
    <w:rsid w:val="000A4C16"/>
    <w:rsid w:val="000A4E6D"/>
    <w:rsid w:val="000A50D3"/>
    <w:rsid w:val="000A544F"/>
    <w:rsid w:val="000A5939"/>
    <w:rsid w:val="000A598F"/>
    <w:rsid w:val="000A62A0"/>
    <w:rsid w:val="000A630F"/>
    <w:rsid w:val="000A681D"/>
    <w:rsid w:val="000A6A51"/>
    <w:rsid w:val="000A6EA9"/>
    <w:rsid w:val="000A7413"/>
    <w:rsid w:val="000A7A9C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6A1"/>
    <w:rsid w:val="000B2B32"/>
    <w:rsid w:val="000B2BE0"/>
    <w:rsid w:val="000B2F10"/>
    <w:rsid w:val="000B335D"/>
    <w:rsid w:val="000B35A7"/>
    <w:rsid w:val="000B3711"/>
    <w:rsid w:val="000B409C"/>
    <w:rsid w:val="000B41D2"/>
    <w:rsid w:val="000B4285"/>
    <w:rsid w:val="000B431C"/>
    <w:rsid w:val="000B442A"/>
    <w:rsid w:val="000B4481"/>
    <w:rsid w:val="000B4847"/>
    <w:rsid w:val="000B4933"/>
    <w:rsid w:val="000B495E"/>
    <w:rsid w:val="000B4A2D"/>
    <w:rsid w:val="000B4A7F"/>
    <w:rsid w:val="000B4BFD"/>
    <w:rsid w:val="000B4E19"/>
    <w:rsid w:val="000B4EC0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C054A"/>
    <w:rsid w:val="000C05D8"/>
    <w:rsid w:val="000C05E3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7DC"/>
    <w:rsid w:val="000C27E3"/>
    <w:rsid w:val="000C29E5"/>
    <w:rsid w:val="000C2A92"/>
    <w:rsid w:val="000C2B17"/>
    <w:rsid w:val="000C320E"/>
    <w:rsid w:val="000C342C"/>
    <w:rsid w:val="000C3562"/>
    <w:rsid w:val="000C3DB4"/>
    <w:rsid w:val="000C401E"/>
    <w:rsid w:val="000C4BD0"/>
    <w:rsid w:val="000C4DC3"/>
    <w:rsid w:val="000C5180"/>
    <w:rsid w:val="000C58DE"/>
    <w:rsid w:val="000C59E1"/>
    <w:rsid w:val="000C5A5D"/>
    <w:rsid w:val="000C6217"/>
    <w:rsid w:val="000C662B"/>
    <w:rsid w:val="000C6EAC"/>
    <w:rsid w:val="000C799A"/>
    <w:rsid w:val="000D043D"/>
    <w:rsid w:val="000D04BD"/>
    <w:rsid w:val="000D04D1"/>
    <w:rsid w:val="000D062E"/>
    <w:rsid w:val="000D067A"/>
    <w:rsid w:val="000D0A35"/>
    <w:rsid w:val="000D0B16"/>
    <w:rsid w:val="000D1087"/>
    <w:rsid w:val="000D11E2"/>
    <w:rsid w:val="000D171B"/>
    <w:rsid w:val="000D17BF"/>
    <w:rsid w:val="000D1C75"/>
    <w:rsid w:val="000D1C7D"/>
    <w:rsid w:val="000D21AC"/>
    <w:rsid w:val="000D23B0"/>
    <w:rsid w:val="000D24E6"/>
    <w:rsid w:val="000D29A6"/>
    <w:rsid w:val="000D2E95"/>
    <w:rsid w:val="000D3062"/>
    <w:rsid w:val="000D3086"/>
    <w:rsid w:val="000D3336"/>
    <w:rsid w:val="000D38D0"/>
    <w:rsid w:val="000D3AE0"/>
    <w:rsid w:val="000D3F52"/>
    <w:rsid w:val="000D4054"/>
    <w:rsid w:val="000D415C"/>
    <w:rsid w:val="000D42A9"/>
    <w:rsid w:val="000D4705"/>
    <w:rsid w:val="000D4C01"/>
    <w:rsid w:val="000D5600"/>
    <w:rsid w:val="000D587B"/>
    <w:rsid w:val="000D5D4A"/>
    <w:rsid w:val="000D63C6"/>
    <w:rsid w:val="000D6BE9"/>
    <w:rsid w:val="000D6E4A"/>
    <w:rsid w:val="000D6FEF"/>
    <w:rsid w:val="000D7461"/>
    <w:rsid w:val="000D748A"/>
    <w:rsid w:val="000D769D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AA7"/>
    <w:rsid w:val="000E2D0A"/>
    <w:rsid w:val="000E2EE8"/>
    <w:rsid w:val="000E363D"/>
    <w:rsid w:val="000E38AD"/>
    <w:rsid w:val="000E3937"/>
    <w:rsid w:val="000E39CD"/>
    <w:rsid w:val="000E409A"/>
    <w:rsid w:val="000E44B3"/>
    <w:rsid w:val="000E44CA"/>
    <w:rsid w:val="000E4913"/>
    <w:rsid w:val="000E4B37"/>
    <w:rsid w:val="000E4B8A"/>
    <w:rsid w:val="000E4C8C"/>
    <w:rsid w:val="000E542C"/>
    <w:rsid w:val="000E5939"/>
    <w:rsid w:val="000E598F"/>
    <w:rsid w:val="000E64F9"/>
    <w:rsid w:val="000E6EE0"/>
    <w:rsid w:val="000E71ED"/>
    <w:rsid w:val="000E77E0"/>
    <w:rsid w:val="000E79B9"/>
    <w:rsid w:val="000E7A3D"/>
    <w:rsid w:val="000E7D7C"/>
    <w:rsid w:val="000F07DF"/>
    <w:rsid w:val="000F0AC3"/>
    <w:rsid w:val="000F0EC3"/>
    <w:rsid w:val="000F1056"/>
    <w:rsid w:val="000F17EB"/>
    <w:rsid w:val="000F1EA8"/>
    <w:rsid w:val="000F1FC1"/>
    <w:rsid w:val="000F200D"/>
    <w:rsid w:val="000F2063"/>
    <w:rsid w:val="000F2288"/>
    <w:rsid w:val="000F2349"/>
    <w:rsid w:val="000F25D5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B2"/>
    <w:rsid w:val="000F4962"/>
    <w:rsid w:val="000F4F1B"/>
    <w:rsid w:val="000F503C"/>
    <w:rsid w:val="000F5801"/>
    <w:rsid w:val="000F58BC"/>
    <w:rsid w:val="000F5AF6"/>
    <w:rsid w:val="000F5BC7"/>
    <w:rsid w:val="000F5D03"/>
    <w:rsid w:val="000F5E9B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FB2"/>
    <w:rsid w:val="001020A3"/>
    <w:rsid w:val="0010227C"/>
    <w:rsid w:val="00102991"/>
    <w:rsid w:val="001032B4"/>
    <w:rsid w:val="00103828"/>
    <w:rsid w:val="0010391D"/>
    <w:rsid w:val="00103AB4"/>
    <w:rsid w:val="00103BFC"/>
    <w:rsid w:val="00104276"/>
    <w:rsid w:val="00104B7D"/>
    <w:rsid w:val="00104FB2"/>
    <w:rsid w:val="00104FE5"/>
    <w:rsid w:val="001051BB"/>
    <w:rsid w:val="0010537A"/>
    <w:rsid w:val="001053B9"/>
    <w:rsid w:val="00105C72"/>
    <w:rsid w:val="00105EB5"/>
    <w:rsid w:val="00106162"/>
    <w:rsid w:val="001061BF"/>
    <w:rsid w:val="0010674E"/>
    <w:rsid w:val="001068B6"/>
    <w:rsid w:val="00106901"/>
    <w:rsid w:val="00106B89"/>
    <w:rsid w:val="00106D00"/>
    <w:rsid w:val="00107460"/>
    <w:rsid w:val="00107C13"/>
    <w:rsid w:val="00110463"/>
    <w:rsid w:val="00110E6E"/>
    <w:rsid w:val="0011184D"/>
    <w:rsid w:val="00111CFE"/>
    <w:rsid w:val="0011219F"/>
    <w:rsid w:val="001121DC"/>
    <w:rsid w:val="001122B2"/>
    <w:rsid w:val="001124F9"/>
    <w:rsid w:val="00112646"/>
    <w:rsid w:val="00112889"/>
    <w:rsid w:val="00112BB5"/>
    <w:rsid w:val="00112D1C"/>
    <w:rsid w:val="00112F82"/>
    <w:rsid w:val="00113610"/>
    <w:rsid w:val="0011362C"/>
    <w:rsid w:val="00113750"/>
    <w:rsid w:val="001138A0"/>
    <w:rsid w:val="001138EF"/>
    <w:rsid w:val="00113B22"/>
    <w:rsid w:val="00113C5E"/>
    <w:rsid w:val="00113EC0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A5C"/>
    <w:rsid w:val="001165FA"/>
    <w:rsid w:val="00116710"/>
    <w:rsid w:val="001167B0"/>
    <w:rsid w:val="001169AC"/>
    <w:rsid w:val="00116D85"/>
    <w:rsid w:val="00116DA2"/>
    <w:rsid w:val="00117CD8"/>
    <w:rsid w:val="001205DF"/>
    <w:rsid w:val="00120A9F"/>
    <w:rsid w:val="00120AAC"/>
    <w:rsid w:val="00120E9F"/>
    <w:rsid w:val="00121331"/>
    <w:rsid w:val="00121427"/>
    <w:rsid w:val="00121B28"/>
    <w:rsid w:val="00121B8F"/>
    <w:rsid w:val="00121EB6"/>
    <w:rsid w:val="0012208F"/>
    <w:rsid w:val="0012209B"/>
    <w:rsid w:val="001225E0"/>
    <w:rsid w:val="00122812"/>
    <w:rsid w:val="00122B1A"/>
    <w:rsid w:val="00122E2F"/>
    <w:rsid w:val="00123228"/>
    <w:rsid w:val="00123789"/>
    <w:rsid w:val="00123935"/>
    <w:rsid w:val="00123A1E"/>
    <w:rsid w:val="00123A2C"/>
    <w:rsid w:val="0012444E"/>
    <w:rsid w:val="00124A32"/>
    <w:rsid w:val="00124AEF"/>
    <w:rsid w:val="00124B2F"/>
    <w:rsid w:val="0012523B"/>
    <w:rsid w:val="00125490"/>
    <w:rsid w:val="001254C6"/>
    <w:rsid w:val="001256A9"/>
    <w:rsid w:val="0012602A"/>
    <w:rsid w:val="0012691E"/>
    <w:rsid w:val="00126B46"/>
    <w:rsid w:val="00126E57"/>
    <w:rsid w:val="001275C6"/>
    <w:rsid w:val="001279CB"/>
    <w:rsid w:val="00127BD5"/>
    <w:rsid w:val="00127C86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20D5"/>
    <w:rsid w:val="00132257"/>
    <w:rsid w:val="001324E7"/>
    <w:rsid w:val="0013267B"/>
    <w:rsid w:val="00132874"/>
    <w:rsid w:val="001328DF"/>
    <w:rsid w:val="001330B6"/>
    <w:rsid w:val="00133286"/>
    <w:rsid w:val="00133C4A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42B"/>
    <w:rsid w:val="001366B4"/>
    <w:rsid w:val="0013693B"/>
    <w:rsid w:val="00136941"/>
    <w:rsid w:val="00136B32"/>
    <w:rsid w:val="001378C0"/>
    <w:rsid w:val="001379FE"/>
    <w:rsid w:val="00140107"/>
    <w:rsid w:val="00140A87"/>
    <w:rsid w:val="00140D40"/>
    <w:rsid w:val="001414F5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7BD"/>
    <w:rsid w:val="00143987"/>
    <w:rsid w:val="00143B8E"/>
    <w:rsid w:val="00143CDA"/>
    <w:rsid w:val="00144D5B"/>
    <w:rsid w:val="001451A2"/>
    <w:rsid w:val="00145601"/>
    <w:rsid w:val="0014579B"/>
    <w:rsid w:val="00145911"/>
    <w:rsid w:val="001461A3"/>
    <w:rsid w:val="001466B9"/>
    <w:rsid w:val="00146D9D"/>
    <w:rsid w:val="00146FC4"/>
    <w:rsid w:val="0014714A"/>
    <w:rsid w:val="001474A4"/>
    <w:rsid w:val="001477E9"/>
    <w:rsid w:val="0014796C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3F"/>
    <w:rsid w:val="0015267A"/>
    <w:rsid w:val="001526BB"/>
    <w:rsid w:val="00152FB9"/>
    <w:rsid w:val="00153C44"/>
    <w:rsid w:val="00153D5D"/>
    <w:rsid w:val="00153F35"/>
    <w:rsid w:val="00154163"/>
    <w:rsid w:val="0015446D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67F"/>
    <w:rsid w:val="001577E9"/>
    <w:rsid w:val="00160059"/>
    <w:rsid w:val="00160AF2"/>
    <w:rsid w:val="00160E6C"/>
    <w:rsid w:val="00161101"/>
    <w:rsid w:val="00161215"/>
    <w:rsid w:val="00161467"/>
    <w:rsid w:val="00161791"/>
    <w:rsid w:val="00161DDA"/>
    <w:rsid w:val="00161EF5"/>
    <w:rsid w:val="00162094"/>
    <w:rsid w:val="001622BB"/>
    <w:rsid w:val="00162440"/>
    <w:rsid w:val="001627C9"/>
    <w:rsid w:val="001627FC"/>
    <w:rsid w:val="0016298D"/>
    <w:rsid w:val="00162C42"/>
    <w:rsid w:val="00162DCE"/>
    <w:rsid w:val="00162DD0"/>
    <w:rsid w:val="00162DF3"/>
    <w:rsid w:val="00163377"/>
    <w:rsid w:val="001639FE"/>
    <w:rsid w:val="00163D8D"/>
    <w:rsid w:val="001643E6"/>
    <w:rsid w:val="00164413"/>
    <w:rsid w:val="001649C5"/>
    <w:rsid w:val="00164D08"/>
    <w:rsid w:val="00164D54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C9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4AF"/>
    <w:rsid w:val="00170F23"/>
    <w:rsid w:val="0017118E"/>
    <w:rsid w:val="001715E5"/>
    <w:rsid w:val="001719CD"/>
    <w:rsid w:val="0017209C"/>
    <w:rsid w:val="001727F9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5D50"/>
    <w:rsid w:val="00176325"/>
    <w:rsid w:val="001763EB"/>
    <w:rsid w:val="001768F9"/>
    <w:rsid w:val="00176CC5"/>
    <w:rsid w:val="00176DA0"/>
    <w:rsid w:val="00176E4C"/>
    <w:rsid w:val="001772A8"/>
    <w:rsid w:val="00177641"/>
    <w:rsid w:val="00177810"/>
    <w:rsid w:val="001803E0"/>
    <w:rsid w:val="001805BD"/>
    <w:rsid w:val="00180673"/>
    <w:rsid w:val="00180ADF"/>
    <w:rsid w:val="00180B53"/>
    <w:rsid w:val="00180B99"/>
    <w:rsid w:val="00180B9A"/>
    <w:rsid w:val="00180D38"/>
    <w:rsid w:val="00181544"/>
    <w:rsid w:val="0018197D"/>
    <w:rsid w:val="001825DF"/>
    <w:rsid w:val="001826BF"/>
    <w:rsid w:val="001831A2"/>
    <w:rsid w:val="00183221"/>
    <w:rsid w:val="00183590"/>
    <w:rsid w:val="00183744"/>
    <w:rsid w:val="00183B14"/>
    <w:rsid w:val="001841C9"/>
    <w:rsid w:val="001849FF"/>
    <w:rsid w:val="00184C3F"/>
    <w:rsid w:val="00184EE9"/>
    <w:rsid w:val="00185E75"/>
    <w:rsid w:val="001860F9"/>
    <w:rsid w:val="00186B07"/>
    <w:rsid w:val="00186C3B"/>
    <w:rsid w:val="00186C55"/>
    <w:rsid w:val="001871AE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44"/>
    <w:rsid w:val="00192DBF"/>
    <w:rsid w:val="0019339E"/>
    <w:rsid w:val="001935C5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780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110F"/>
    <w:rsid w:val="001A14FB"/>
    <w:rsid w:val="001A17B9"/>
    <w:rsid w:val="001A196F"/>
    <w:rsid w:val="001A1ADF"/>
    <w:rsid w:val="001A1F80"/>
    <w:rsid w:val="001A2025"/>
    <w:rsid w:val="001A2106"/>
    <w:rsid w:val="001A2117"/>
    <w:rsid w:val="001A24AD"/>
    <w:rsid w:val="001A267C"/>
    <w:rsid w:val="001A26E4"/>
    <w:rsid w:val="001A2C4A"/>
    <w:rsid w:val="001A33A6"/>
    <w:rsid w:val="001A3F0F"/>
    <w:rsid w:val="001A41DF"/>
    <w:rsid w:val="001A47A9"/>
    <w:rsid w:val="001A4952"/>
    <w:rsid w:val="001A4B93"/>
    <w:rsid w:val="001A4BB9"/>
    <w:rsid w:val="001A5172"/>
    <w:rsid w:val="001A5232"/>
    <w:rsid w:val="001A5CEF"/>
    <w:rsid w:val="001A6020"/>
    <w:rsid w:val="001A62E6"/>
    <w:rsid w:val="001A6818"/>
    <w:rsid w:val="001A6B16"/>
    <w:rsid w:val="001A6BB2"/>
    <w:rsid w:val="001A6D18"/>
    <w:rsid w:val="001A6F28"/>
    <w:rsid w:val="001A7A60"/>
    <w:rsid w:val="001A7A8A"/>
    <w:rsid w:val="001B0081"/>
    <w:rsid w:val="001B016A"/>
    <w:rsid w:val="001B0261"/>
    <w:rsid w:val="001B04FF"/>
    <w:rsid w:val="001B055A"/>
    <w:rsid w:val="001B09CA"/>
    <w:rsid w:val="001B13B0"/>
    <w:rsid w:val="001B14DE"/>
    <w:rsid w:val="001B1500"/>
    <w:rsid w:val="001B1574"/>
    <w:rsid w:val="001B185D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594"/>
    <w:rsid w:val="001B3612"/>
    <w:rsid w:val="001B3DA7"/>
    <w:rsid w:val="001B3EAE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E83"/>
    <w:rsid w:val="001B62FD"/>
    <w:rsid w:val="001B6B19"/>
    <w:rsid w:val="001B71F7"/>
    <w:rsid w:val="001B7360"/>
    <w:rsid w:val="001B7556"/>
    <w:rsid w:val="001B7BC0"/>
    <w:rsid w:val="001B7C6A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E"/>
    <w:rsid w:val="001C2962"/>
    <w:rsid w:val="001C2A06"/>
    <w:rsid w:val="001C3207"/>
    <w:rsid w:val="001C3259"/>
    <w:rsid w:val="001C340C"/>
    <w:rsid w:val="001C375D"/>
    <w:rsid w:val="001C3A10"/>
    <w:rsid w:val="001C3DB0"/>
    <w:rsid w:val="001C43CE"/>
    <w:rsid w:val="001C4918"/>
    <w:rsid w:val="001C4932"/>
    <w:rsid w:val="001C52F5"/>
    <w:rsid w:val="001C5354"/>
    <w:rsid w:val="001C595E"/>
    <w:rsid w:val="001C596E"/>
    <w:rsid w:val="001C5A49"/>
    <w:rsid w:val="001C5B95"/>
    <w:rsid w:val="001C5E91"/>
    <w:rsid w:val="001C5F5B"/>
    <w:rsid w:val="001C642A"/>
    <w:rsid w:val="001C65EC"/>
    <w:rsid w:val="001C69BD"/>
    <w:rsid w:val="001C69FA"/>
    <w:rsid w:val="001C6A63"/>
    <w:rsid w:val="001C6BD7"/>
    <w:rsid w:val="001C73EB"/>
    <w:rsid w:val="001C745C"/>
    <w:rsid w:val="001C7585"/>
    <w:rsid w:val="001C784A"/>
    <w:rsid w:val="001C796A"/>
    <w:rsid w:val="001C7B5F"/>
    <w:rsid w:val="001D13BD"/>
    <w:rsid w:val="001D1809"/>
    <w:rsid w:val="001D1C34"/>
    <w:rsid w:val="001D2209"/>
    <w:rsid w:val="001D233C"/>
    <w:rsid w:val="001D24C9"/>
    <w:rsid w:val="001D2763"/>
    <w:rsid w:val="001D2774"/>
    <w:rsid w:val="001D2CBF"/>
    <w:rsid w:val="001D2F81"/>
    <w:rsid w:val="001D3012"/>
    <w:rsid w:val="001D32DC"/>
    <w:rsid w:val="001D362E"/>
    <w:rsid w:val="001D3CD5"/>
    <w:rsid w:val="001D4D94"/>
    <w:rsid w:val="001D4F2A"/>
    <w:rsid w:val="001D4FB7"/>
    <w:rsid w:val="001D5250"/>
    <w:rsid w:val="001D530E"/>
    <w:rsid w:val="001D57DA"/>
    <w:rsid w:val="001D596E"/>
    <w:rsid w:val="001D5AAA"/>
    <w:rsid w:val="001D5B4C"/>
    <w:rsid w:val="001D5BBB"/>
    <w:rsid w:val="001D5BDE"/>
    <w:rsid w:val="001D5EB4"/>
    <w:rsid w:val="001D60E5"/>
    <w:rsid w:val="001D61F7"/>
    <w:rsid w:val="001D6335"/>
    <w:rsid w:val="001D65E2"/>
    <w:rsid w:val="001D693E"/>
    <w:rsid w:val="001D790D"/>
    <w:rsid w:val="001D7943"/>
    <w:rsid w:val="001E0140"/>
    <w:rsid w:val="001E0326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9"/>
    <w:rsid w:val="001E3B29"/>
    <w:rsid w:val="001E3C05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746B"/>
    <w:rsid w:val="001E7651"/>
    <w:rsid w:val="001E79F5"/>
    <w:rsid w:val="001E7F9F"/>
    <w:rsid w:val="001F007E"/>
    <w:rsid w:val="001F025E"/>
    <w:rsid w:val="001F026A"/>
    <w:rsid w:val="001F08A0"/>
    <w:rsid w:val="001F08ED"/>
    <w:rsid w:val="001F0953"/>
    <w:rsid w:val="001F0B6E"/>
    <w:rsid w:val="001F0D56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B91"/>
    <w:rsid w:val="001F31B1"/>
    <w:rsid w:val="001F328F"/>
    <w:rsid w:val="001F3308"/>
    <w:rsid w:val="001F3453"/>
    <w:rsid w:val="001F36EC"/>
    <w:rsid w:val="001F3CB3"/>
    <w:rsid w:val="001F3DD4"/>
    <w:rsid w:val="001F3F81"/>
    <w:rsid w:val="001F40D7"/>
    <w:rsid w:val="001F4130"/>
    <w:rsid w:val="001F41DF"/>
    <w:rsid w:val="001F4461"/>
    <w:rsid w:val="001F45DA"/>
    <w:rsid w:val="001F46A2"/>
    <w:rsid w:val="001F5057"/>
    <w:rsid w:val="001F517B"/>
    <w:rsid w:val="001F57C4"/>
    <w:rsid w:val="001F58EB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B5"/>
    <w:rsid w:val="00202890"/>
    <w:rsid w:val="00202A50"/>
    <w:rsid w:val="00202EA2"/>
    <w:rsid w:val="00203A36"/>
    <w:rsid w:val="00203B32"/>
    <w:rsid w:val="00203CC7"/>
    <w:rsid w:val="0020492C"/>
    <w:rsid w:val="00204AB6"/>
    <w:rsid w:val="00204C57"/>
    <w:rsid w:val="00204F6D"/>
    <w:rsid w:val="00205060"/>
    <w:rsid w:val="00205B82"/>
    <w:rsid w:val="00205E0F"/>
    <w:rsid w:val="002060C9"/>
    <w:rsid w:val="00206511"/>
    <w:rsid w:val="00206551"/>
    <w:rsid w:val="002067CD"/>
    <w:rsid w:val="002068A7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4D4"/>
    <w:rsid w:val="002147FE"/>
    <w:rsid w:val="00214D1A"/>
    <w:rsid w:val="00214D86"/>
    <w:rsid w:val="0021519D"/>
    <w:rsid w:val="00215343"/>
    <w:rsid w:val="0021567F"/>
    <w:rsid w:val="002157EC"/>
    <w:rsid w:val="002158EB"/>
    <w:rsid w:val="00215A36"/>
    <w:rsid w:val="00215CD5"/>
    <w:rsid w:val="00215DDA"/>
    <w:rsid w:val="00215E00"/>
    <w:rsid w:val="00216341"/>
    <w:rsid w:val="00216579"/>
    <w:rsid w:val="00216620"/>
    <w:rsid w:val="00216B70"/>
    <w:rsid w:val="00216CB1"/>
    <w:rsid w:val="00217700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876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4141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D38"/>
    <w:rsid w:val="00225F5E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A04"/>
    <w:rsid w:val="00230CDB"/>
    <w:rsid w:val="002315F1"/>
    <w:rsid w:val="00231926"/>
    <w:rsid w:val="0023193F"/>
    <w:rsid w:val="00231C58"/>
    <w:rsid w:val="0023218C"/>
    <w:rsid w:val="00232320"/>
    <w:rsid w:val="00232580"/>
    <w:rsid w:val="00232B28"/>
    <w:rsid w:val="00232BE0"/>
    <w:rsid w:val="00232C9C"/>
    <w:rsid w:val="00232F3A"/>
    <w:rsid w:val="00233085"/>
    <w:rsid w:val="002331E3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A5B"/>
    <w:rsid w:val="00235D78"/>
    <w:rsid w:val="0023611F"/>
    <w:rsid w:val="0023632C"/>
    <w:rsid w:val="00236874"/>
    <w:rsid w:val="00236B36"/>
    <w:rsid w:val="00236C4E"/>
    <w:rsid w:val="00236FEC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4252"/>
    <w:rsid w:val="002443E1"/>
    <w:rsid w:val="002445C2"/>
    <w:rsid w:val="00244992"/>
    <w:rsid w:val="00244EF2"/>
    <w:rsid w:val="00244F60"/>
    <w:rsid w:val="00245499"/>
    <w:rsid w:val="0024564B"/>
    <w:rsid w:val="00245A8E"/>
    <w:rsid w:val="00245D2E"/>
    <w:rsid w:val="00245FDF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223"/>
    <w:rsid w:val="00255285"/>
    <w:rsid w:val="002553F6"/>
    <w:rsid w:val="00255AA5"/>
    <w:rsid w:val="00255E58"/>
    <w:rsid w:val="00256002"/>
    <w:rsid w:val="0025625D"/>
    <w:rsid w:val="00256309"/>
    <w:rsid w:val="0025650F"/>
    <w:rsid w:val="002567FC"/>
    <w:rsid w:val="00256AAE"/>
    <w:rsid w:val="00256AC3"/>
    <w:rsid w:val="0025768D"/>
    <w:rsid w:val="00260007"/>
    <w:rsid w:val="00260781"/>
    <w:rsid w:val="0026101D"/>
    <w:rsid w:val="002611EA"/>
    <w:rsid w:val="002614A4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D87"/>
    <w:rsid w:val="00263E46"/>
    <w:rsid w:val="002647D0"/>
    <w:rsid w:val="00264BEA"/>
    <w:rsid w:val="00264C5F"/>
    <w:rsid w:val="00264F50"/>
    <w:rsid w:val="002652FB"/>
    <w:rsid w:val="00265354"/>
    <w:rsid w:val="002654E3"/>
    <w:rsid w:val="002655EB"/>
    <w:rsid w:val="00265663"/>
    <w:rsid w:val="00265BF4"/>
    <w:rsid w:val="00266198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70529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8B2"/>
    <w:rsid w:val="00272AEE"/>
    <w:rsid w:val="00272CAB"/>
    <w:rsid w:val="00272E94"/>
    <w:rsid w:val="002732C4"/>
    <w:rsid w:val="002735A5"/>
    <w:rsid w:val="002737A8"/>
    <w:rsid w:val="002737EC"/>
    <w:rsid w:val="0027381C"/>
    <w:rsid w:val="00273914"/>
    <w:rsid w:val="00273D99"/>
    <w:rsid w:val="00273E1A"/>
    <w:rsid w:val="002745CD"/>
    <w:rsid w:val="00274C16"/>
    <w:rsid w:val="00275277"/>
    <w:rsid w:val="00276133"/>
    <w:rsid w:val="002762E6"/>
    <w:rsid w:val="002768F5"/>
    <w:rsid w:val="00276AFF"/>
    <w:rsid w:val="00276BB1"/>
    <w:rsid w:val="00276D70"/>
    <w:rsid w:val="00276E61"/>
    <w:rsid w:val="00276FEF"/>
    <w:rsid w:val="0027725A"/>
    <w:rsid w:val="00277266"/>
    <w:rsid w:val="00277C6A"/>
    <w:rsid w:val="00277D9A"/>
    <w:rsid w:val="0028018D"/>
    <w:rsid w:val="0028023F"/>
    <w:rsid w:val="0028033B"/>
    <w:rsid w:val="00280847"/>
    <w:rsid w:val="00280D38"/>
    <w:rsid w:val="0028124C"/>
    <w:rsid w:val="002818F9"/>
    <w:rsid w:val="00281DDA"/>
    <w:rsid w:val="00281FC1"/>
    <w:rsid w:val="00282186"/>
    <w:rsid w:val="002823FB"/>
    <w:rsid w:val="002825BA"/>
    <w:rsid w:val="00282684"/>
    <w:rsid w:val="00282710"/>
    <w:rsid w:val="00282E99"/>
    <w:rsid w:val="002831DC"/>
    <w:rsid w:val="0028331B"/>
    <w:rsid w:val="0028375B"/>
    <w:rsid w:val="00283E27"/>
    <w:rsid w:val="0028406D"/>
    <w:rsid w:val="002840C1"/>
    <w:rsid w:val="00284710"/>
    <w:rsid w:val="002847A1"/>
    <w:rsid w:val="00285030"/>
    <w:rsid w:val="0028503B"/>
    <w:rsid w:val="002856A6"/>
    <w:rsid w:val="0028570F"/>
    <w:rsid w:val="00286258"/>
    <w:rsid w:val="00286580"/>
    <w:rsid w:val="002866FF"/>
    <w:rsid w:val="00286A6D"/>
    <w:rsid w:val="00286C26"/>
    <w:rsid w:val="002871F6"/>
    <w:rsid w:val="0028725A"/>
    <w:rsid w:val="002872C0"/>
    <w:rsid w:val="00287A70"/>
    <w:rsid w:val="00287EA4"/>
    <w:rsid w:val="002901BB"/>
    <w:rsid w:val="0029028B"/>
    <w:rsid w:val="00290561"/>
    <w:rsid w:val="00290821"/>
    <w:rsid w:val="002908F9"/>
    <w:rsid w:val="00291022"/>
    <w:rsid w:val="0029148F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AD8"/>
    <w:rsid w:val="00293CD4"/>
    <w:rsid w:val="00293F54"/>
    <w:rsid w:val="00293FCD"/>
    <w:rsid w:val="00294384"/>
    <w:rsid w:val="002948E2"/>
    <w:rsid w:val="00295260"/>
    <w:rsid w:val="002953A9"/>
    <w:rsid w:val="00295B37"/>
    <w:rsid w:val="00295B74"/>
    <w:rsid w:val="00295BA9"/>
    <w:rsid w:val="00295CD7"/>
    <w:rsid w:val="00295E32"/>
    <w:rsid w:val="00295FFE"/>
    <w:rsid w:val="002962A0"/>
    <w:rsid w:val="00296674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A00C1"/>
    <w:rsid w:val="002A0B6F"/>
    <w:rsid w:val="002A17B7"/>
    <w:rsid w:val="002A1851"/>
    <w:rsid w:val="002A1906"/>
    <w:rsid w:val="002A1DF4"/>
    <w:rsid w:val="002A1EE5"/>
    <w:rsid w:val="002A257D"/>
    <w:rsid w:val="002A266B"/>
    <w:rsid w:val="002A2FCA"/>
    <w:rsid w:val="002A33F5"/>
    <w:rsid w:val="002A3909"/>
    <w:rsid w:val="002A39FC"/>
    <w:rsid w:val="002A3AF5"/>
    <w:rsid w:val="002A41F1"/>
    <w:rsid w:val="002A4A3B"/>
    <w:rsid w:val="002A4E81"/>
    <w:rsid w:val="002A5160"/>
    <w:rsid w:val="002A52A3"/>
    <w:rsid w:val="002A540F"/>
    <w:rsid w:val="002A5413"/>
    <w:rsid w:val="002A5640"/>
    <w:rsid w:val="002A5ACA"/>
    <w:rsid w:val="002A5E64"/>
    <w:rsid w:val="002A5F7C"/>
    <w:rsid w:val="002A60D7"/>
    <w:rsid w:val="002A6276"/>
    <w:rsid w:val="002A69EE"/>
    <w:rsid w:val="002A6F84"/>
    <w:rsid w:val="002A6FE1"/>
    <w:rsid w:val="002A72A5"/>
    <w:rsid w:val="002A774A"/>
    <w:rsid w:val="002B00C1"/>
    <w:rsid w:val="002B037A"/>
    <w:rsid w:val="002B0CCA"/>
    <w:rsid w:val="002B1325"/>
    <w:rsid w:val="002B1466"/>
    <w:rsid w:val="002B16E1"/>
    <w:rsid w:val="002B1A8F"/>
    <w:rsid w:val="002B1CCC"/>
    <w:rsid w:val="002B1CF1"/>
    <w:rsid w:val="002B224A"/>
    <w:rsid w:val="002B2893"/>
    <w:rsid w:val="002B2983"/>
    <w:rsid w:val="002B2EC4"/>
    <w:rsid w:val="002B2EF8"/>
    <w:rsid w:val="002B2F31"/>
    <w:rsid w:val="002B3003"/>
    <w:rsid w:val="002B3A2C"/>
    <w:rsid w:val="002B3AF8"/>
    <w:rsid w:val="002B3C8A"/>
    <w:rsid w:val="002B3DC3"/>
    <w:rsid w:val="002B3EE3"/>
    <w:rsid w:val="002B4136"/>
    <w:rsid w:val="002B479C"/>
    <w:rsid w:val="002B49AF"/>
    <w:rsid w:val="002B4CBF"/>
    <w:rsid w:val="002B5A02"/>
    <w:rsid w:val="002B5B22"/>
    <w:rsid w:val="002B5D20"/>
    <w:rsid w:val="002B6295"/>
    <w:rsid w:val="002B6AF6"/>
    <w:rsid w:val="002B6BCB"/>
    <w:rsid w:val="002B6FC4"/>
    <w:rsid w:val="002B71F3"/>
    <w:rsid w:val="002B71F9"/>
    <w:rsid w:val="002B7293"/>
    <w:rsid w:val="002B7679"/>
    <w:rsid w:val="002B7BB7"/>
    <w:rsid w:val="002B7CBD"/>
    <w:rsid w:val="002B7FE3"/>
    <w:rsid w:val="002C01AC"/>
    <w:rsid w:val="002C023D"/>
    <w:rsid w:val="002C0709"/>
    <w:rsid w:val="002C0D3F"/>
    <w:rsid w:val="002C0F5C"/>
    <w:rsid w:val="002C102B"/>
    <w:rsid w:val="002C1559"/>
    <w:rsid w:val="002C17C0"/>
    <w:rsid w:val="002C19CA"/>
    <w:rsid w:val="002C1D7C"/>
    <w:rsid w:val="002C26F7"/>
    <w:rsid w:val="002C29C0"/>
    <w:rsid w:val="002C2AC0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32C"/>
    <w:rsid w:val="002C6422"/>
    <w:rsid w:val="002C644F"/>
    <w:rsid w:val="002C6DE0"/>
    <w:rsid w:val="002C6FF9"/>
    <w:rsid w:val="002C709F"/>
    <w:rsid w:val="002C7B24"/>
    <w:rsid w:val="002C7FD5"/>
    <w:rsid w:val="002D003D"/>
    <w:rsid w:val="002D09BB"/>
    <w:rsid w:val="002D0B19"/>
    <w:rsid w:val="002D11C8"/>
    <w:rsid w:val="002D1277"/>
    <w:rsid w:val="002D1C5C"/>
    <w:rsid w:val="002D1CCA"/>
    <w:rsid w:val="002D22A5"/>
    <w:rsid w:val="002D24A1"/>
    <w:rsid w:val="002D24AC"/>
    <w:rsid w:val="002D257C"/>
    <w:rsid w:val="002D2695"/>
    <w:rsid w:val="002D26F4"/>
    <w:rsid w:val="002D274F"/>
    <w:rsid w:val="002D2837"/>
    <w:rsid w:val="002D2A77"/>
    <w:rsid w:val="002D2DA6"/>
    <w:rsid w:val="002D2E3F"/>
    <w:rsid w:val="002D3165"/>
    <w:rsid w:val="002D3586"/>
    <w:rsid w:val="002D367C"/>
    <w:rsid w:val="002D3D85"/>
    <w:rsid w:val="002D46B9"/>
    <w:rsid w:val="002D4AB8"/>
    <w:rsid w:val="002D4DFD"/>
    <w:rsid w:val="002D5075"/>
    <w:rsid w:val="002D5332"/>
    <w:rsid w:val="002D551C"/>
    <w:rsid w:val="002D55B3"/>
    <w:rsid w:val="002D55B6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23F"/>
    <w:rsid w:val="002E0DA6"/>
    <w:rsid w:val="002E13FE"/>
    <w:rsid w:val="002E17FC"/>
    <w:rsid w:val="002E2484"/>
    <w:rsid w:val="002E26C7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7314"/>
    <w:rsid w:val="002E73B8"/>
    <w:rsid w:val="002E7637"/>
    <w:rsid w:val="002E784C"/>
    <w:rsid w:val="002E7AD7"/>
    <w:rsid w:val="002E7B59"/>
    <w:rsid w:val="002F00F9"/>
    <w:rsid w:val="002F01E6"/>
    <w:rsid w:val="002F050C"/>
    <w:rsid w:val="002F1466"/>
    <w:rsid w:val="002F16A7"/>
    <w:rsid w:val="002F177D"/>
    <w:rsid w:val="002F1988"/>
    <w:rsid w:val="002F1995"/>
    <w:rsid w:val="002F19E2"/>
    <w:rsid w:val="002F1A24"/>
    <w:rsid w:val="002F1ED6"/>
    <w:rsid w:val="002F20E9"/>
    <w:rsid w:val="002F2B2B"/>
    <w:rsid w:val="002F2F1A"/>
    <w:rsid w:val="002F3102"/>
    <w:rsid w:val="002F33B3"/>
    <w:rsid w:val="002F3603"/>
    <w:rsid w:val="002F37B3"/>
    <w:rsid w:val="002F38E7"/>
    <w:rsid w:val="002F3B04"/>
    <w:rsid w:val="002F4119"/>
    <w:rsid w:val="002F41C7"/>
    <w:rsid w:val="002F42CE"/>
    <w:rsid w:val="002F47D9"/>
    <w:rsid w:val="002F48B4"/>
    <w:rsid w:val="002F4B0F"/>
    <w:rsid w:val="002F548D"/>
    <w:rsid w:val="002F61FD"/>
    <w:rsid w:val="002F6210"/>
    <w:rsid w:val="002F64A6"/>
    <w:rsid w:val="002F6A29"/>
    <w:rsid w:val="002F6AB5"/>
    <w:rsid w:val="002F6FB7"/>
    <w:rsid w:val="002F7024"/>
    <w:rsid w:val="002F7287"/>
    <w:rsid w:val="002F7CF5"/>
    <w:rsid w:val="002F7DA6"/>
    <w:rsid w:val="002F7F39"/>
    <w:rsid w:val="00300872"/>
    <w:rsid w:val="00300C16"/>
    <w:rsid w:val="00300D6F"/>
    <w:rsid w:val="00300DC3"/>
    <w:rsid w:val="00301040"/>
    <w:rsid w:val="00301074"/>
    <w:rsid w:val="00301121"/>
    <w:rsid w:val="00301360"/>
    <w:rsid w:val="003015BE"/>
    <w:rsid w:val="003017DA"/>
    <w:rsid w:val="003017EA"/>
    <w:rsid w:val="0030180B"/>
    <w:rsid w:val="00301B34"/>
    <w:rsid w:val="003027D0"/>
    <w:rsid w:val="003030FB"/>
    <w:rsid w:val="003034F1"/>
    <w:rsid w:val="003036F3"/>
    <w:rsid w:val="00303C2B"/>
    <w:rsid w:val="00304000"/>
    <w:rsid w:val="003047D8"/>
    <w:rsid w:val="00304A4E"/>
    <w:rsid w:val="00304A86"/>
    <w:rsid w:val="00304BA6"/>
    <w:rsid w:val="00304DDC"/>
    <w:rsid w:val="00305073"/>
    <w:rsid w:val="00305593"/>
    <w:rsid w:val="003055EC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10987"/>
    <w:rsid w:val="00311402"/>
    <w:rsid w:val="00311501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CD1"/>
    <w:rsid w:val="00316FE1"/>
    <w:rsid w:val="00317004"/>
    <w:rsid w:val="003170FD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EE"/>
    <w:rsid w:val="00321A46"/>
    <w:rsid w:val="00321AD1"/>
    <w:rsid w:val="00321F81"/>
    <w:rsid w:val="00321F9F"/>
    <w:rsid w:val="003220E1"/>
    <w:rsid w:val="003224A6"/>
    <w:rsid w:val="0032258C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55DC"/>
    <w:rsid w:val="003256BC"/>
    <w:rsid w:val="00325786"/>
    <w:rsid w:val="0032623E"/>
    <w:rsid w:val="00327379"/>
    <w:rsid w:val="00327479"/>
    <w:rsid w:val="0032748C"/>
    <w:rsid w:val="00327789"/>
    <w:rsid w:val="00327C3C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E3D"/>
    <w:rsid w:val="003346AD"/>
    <w:rsid w:val="00334798"/>
    <w:rsid w:val="00334A7B"/>
    <w:rsid w:val="00334AE8"/>
    <w:rsid w:val="00334E54"/>
    <w:rsid w:val="00334F50"/>
    <w:rsid w:val="0033502E"/>
    <w:rsid w:val="0033515B"/>
    <w:rsid w:val="0033566D"/>
    <w:rsid w:val="00335DC5"/>
    <w:rsid w:val="00335F1F"/>
    <w:rsid w:val="0033623F"/>
    <w:rsid w:val="0033698F"/>
    <w:rsid w:val="00336BCD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493"/>
    <w:rsid w:val="003405B3"/>
    <w:rsid w:val="003405C2"/>
    <w:rsid w:val="0034069F"/>
    <w:rsid w:val="00340994"/>
    <w:rsid w:val="00340AAC"/>
    <w:rsid w:val="00340B7E"/>
    <w:rsid w:val="00340D11"/>
    <w:rsid w:val="00341063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2C6"/>
    <w:rsid w:val="00342641"/>
    <w:rsid w:val="00342662"/>
    <w:rsid w:val="00342745"/>
    <w:rsid w:val="00342771"/>
    <w:rsid w:val="0034282A"/>
    <w:rsid w:val="00342EFF"/>
    <w:rsid w:val="0034302A"/>
    <w:rsid w:val="0034350F"/>
    <w:rsid w:val="0034355A"/>
    <w:rsid w:val="003435A0"/>
    <w:rsid w:val="003435F5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9A5"/>
    <w:rsid w:val="00345BEE"/>
    <w:rsid w:val="00345C1F"/>
    <w:rsid w:val="00345DD7"/>
    <w:rsid w:val="00345E15"/>
    <w:rsid w:val="0034632B"/>
    <w:rsid w:val="003463F2"/>
    <w:rsid w:val="0034675F"/>
    <w:rsid w:val="00346F7C"/>
    <w:rsid w:val="00346FF6"/>
    <w:rsid w:val="00347292"/>
    <w:rsid w:val="00347443"/>
    <w:rsid w:val="003475BE"/>
    <w:rsid w:val="003475FA"/>
    <w:rsid w:val="00347AD7"/>
    <w:rsid w:val="00347BF8"/>
    <w:rsid w:val="00347C19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F25"/>
    <w:rsid w:val="00352647"/>
    <w:rsid w:val="00352851"/>
    <w:rsid w:val="003529A3"/>
    <w:rsid w:val="00352EE5"/>
    <w:rsid w:val="0035309E"/>
    <w:rsid w:val="00353442"/>
    <w:rsid w:val="00353500"/>
    <w:rsid w:val="00353B6D"/>
    <w:rsid w:val="0035438F"/>
    <w:rsid w:val="0035440C"/>
    <w:rsid w:val="0035513E"/>
    <w:rsid w:val="0035574C"/>
    <w:rsid w:val="00355993"/>
    <w:rsid w:val="00355AA0"/>
    <w:rsid w:val="00355DA8"/>
    <w:rsid w:val="00355E4F"/>
    <w:rsid w:val="00356018"/>
    <w:rsid w:val="003570BA"/>
    <w:rsid w:val="003571A5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C63"/>
    <w:rsid w:val="00362DF5"/>
    <w:rsid w:val="00362EF6"/>
    <w:rsid w:val="00362FC5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72D"/>
    <w:rsid w:val="00364A00"/>
    <w:rsid w:val="00364BEC"/>
    <w:rsid w:val="003660F6"/>
    <w:rsid w:val="003663A1"/>
    <w:rsid w:val="0036646E"/>
    <w:rsid w:val="003664E0"/>
    <w:rsid w:val="003664F2"/>
    <w:rsid w:val="00366513"/>
    <w:rsid w:val="0036660B"/>
    <w:rsid w:val="0036668F"/>
    <w:rsid w:val="00366C08"/>
    <w:rsid w:val="003672C8"/>
    <w:rsid w:val="00367355"/>
    <w:rsid w:val="00367AD9"/>
    <w:rsid w:val="00367C36"/>
    <w:rsid w:val="00370018"/>
    <w:rsid w:val="0037001D"/>
    <w:rsid w:val="0037018B"/>
    <w:rsid w:val="00370631"/>
    <w:rsid w:val="0037068B"/>
    <w:rsid w:val="00370BF7"/>
    <w:rsid w:val="00370CB6"/>
    <w:rsid w:val="00371456"/>
    <w:rsid w:val="003714EC"/>
    <w:rsid w:val="0037155F"/>
    <w:rsid w:val="00371603"/>
    <w:rsid w:val="00371B2D"/>
    <w:rsid w:val="00371B66"/>
    <w:rsid w:val="00371DBC"/>
    <w:rsid w:val="00371FFB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609"/>
    <w:rsid w:val="00373DDF"/>
    <w:rsid w:val="00374125"/>
    <w:rsid w:val="00374BB3"/>
    <w:rsid w:val="003753A6"/>
    <w:rsid w:val="003759EA"/>
    <w:rsid w:val="00375E52"/>
    <w:rsid w:val="00375E99"/>
    <w:rsid w:val="00375F0C"/>
    <w:rsid w:val="00376071"/>
    <w:rsid w:val="0037609E"/>
    <w:rsid w:val="003762F7"/>
    <w:rsid w:val="00376513"/>
    <w:rsid w:val="00376974"/>
    <w:rsid w:val="00376CE2"/>
    <w:rsid w:val="00376E23"/>
    <w:rsid w:val="0037741E"/>
    <w:rsid w:val="0037773E"/>
    <w:rsid w:val="00377AA1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9C6"/>
    <w:rsid w:val="00382934"/>
    <w:rsid w:val="003829E2"/>
    <w:rsid w:val="00382FE0"/>
    <w:rsid w:val="00382FF0"/>
    <w:rsid w:val="00383158"/>
    <w:rsid w:val="00383886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50F"/>
    <w:rsid w:val="00385B22"/>
    <w:rsid w:val="00386172"/>
    <w:rsid w:val="003863C0"/>
    <w:rsid w:val="003867E2"/>
    <w:rsid w:val="003868A8"/>
    <w:rsid w:val="00386D5A"/>
    <w:rsid w:val="00386F68"/>
    <w:rsid w:val="00387445"/>
    <w:rsid w:val="00387459"/>
    <w:rsid w:val="00390082"/>
    <w:rsid w:val="00390153"/>
    <w:rsid w:val="003902CE"/>
    <w:rsid w:val="00390559"/>
    <w:rsid w:val="0039090C"/>
    <w:rsid w:val="00390FB9"/>
    <w:rsid w:val="00390FD0"/>
    <w:rsid w:val="003912A9"/>
    <w:rsid w:val="00391841"/>
    <w:rsid w:val="00391912"/>
    <w:rsid w:val="00391B38"/>
    <w:rsid w:val="00391BC8"/>
    <w:rsid w:val="00391D4F"/>
    <w:rsid w:val="00391DC4"/>
    <w:rsid w:val="00392EBA"/>
    <w:rsid w:val="0039343C"/>
    <w:rsid w:val="00393611"/>
    <w:rsid w:val="00393749"/>
    <w:rsid w:val="00393866"/>
    <w:rsid w:val="00393D44"/>
    <w:rsid w:val="00393E83"/>
    <w:rsid w:val="0039472F"/>
    <w:rsid w:val="00394D95"/>
    <w:rsid w:val="00394D9C"/>
    <w:rsid w:val="00394F10"/>
    <w:rsid w:val="00395005"/>
    <w:rsid w:val="003953A3"/>
    <w:rsid w:val="003955B4"/>
    <w:rsid w:val="0039582B"/>
    <w:rsid w:val="00395A1F"/>
    <w:rsid w:val="00395F7E"/>
    <w:rsid w:val="003962BF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8F9"/>
    <w:rsid w:val="003A194A"/>
    <w:rsid w:val="003A1D02"/>
    <w:rsid w:val="003A2670"/>
    <w:rsid w:val="003A2D75"/>
    <w:rsid w:val="003A2F25"/>
    <w:rsid w:val="003A321B"/>
    <w:rsid w:val="003A329F"/>
    <w:rsid w:val="003A345D"/>
    <w:rsid w:val="003A36A3"/>
    <w:rsid w:val="003A36D9"/>
    <w:rsid w:val="003A3943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846"/>
    <w:rsid w:val="003A7E29"/>
    <w:rsid w:val="003A7E5B"/>
    <w:rsid w:val="003A7F37"/>
    <w:rsid w:val="003B011E"/>
    <w:rsid w:val="003B038E"/>
    <w:rsid w:val="003B0593"/>
    <w:rsid w:val="003B0716"/>
    <w:rsid w:val="003B101E"/>
    <w:rsid w:val="003B1148"/>
    <w:rsid w:val="003B12CC"/>
    <w:rsid w:val="003B197A"/>
    <w:rsid w:val="003B1DCA"/>
    <w:rsid w:val="003B1E74"/>
    <w:rsid w:val="003B1EDF"/>
    <w:rsid w:val="003B2584"/>
    <w:rsid w:val="003B264B"/>
    <w:rsid w:val="003B2848"/>
    <w:rsid w:val="003B2D00"/>
    <w:rsid w:val="003B30E3"/>
    <w:rsid w:val="003B31CF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D3D"/>
    <w:rsid w:val="003B4DBD"/>
    <w:rsid w:val="003B50E4"/>
    <w:rsid w:val="003B5518"/>
    <w:rsid w:val="003B58D8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C"/>
    <w:rsid w:val="003C0EF6"/>
    <w:rsid w:val="003C10F7"/>
    <w:rsid w:val="003C1782"/>
    <w:rsid w:val="003C1B38"/>
    <w:rsid w:val="003C1B89"/>
    <w:rsid w:val="003C1F51"/>
    <w:rsid w:val="003C20A3"/>
    <w:rsid w:val="003C21DB"/>
    <w:rsid w:val="003C2616"/>
    <w:rsid w:val="003C2A77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45C9"/>
    <w:rsid w:val="003C50AA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CFC"/>
    <w:rsid w:val="003C7EC1"/>
    <w:rsid w:val="003D0064"/>
    <w:rsid w:val="003D0387"/>
    <w:rsid w:val="003D060E"/>
    <w:rsid w:val="003D08DF"/>
    <w:rsid w:val="003D0995"/>
    <w:rsid w:val="003D107B"/>
    <w:rsid w:val="003D155C"/>
    <w:rsid w:val="003D1970"/>
    <w:rsid w:val="003D221F"/>
    <w:rsid w:val="003D245D"/>
    <w:rsid w:val="003D2772"/>
    <w:rsid w:val="003D2839"/>
    <w:rsid w:val="003D2951"/>
    <w:rsid w:val="003D2BA9"/>
    <w:rsid w:val="003D3173"/>
    <w:rsid w:val="003D33B1"/>
    <w:rsid w:val="003D3423"/>
    <w:rsid w:val="003D3556"/>
    <w:rsid w:val="003D36EB"/>
    <w:rsid w:val="003D3B8C"/>
    <w:rsid w:val="003D406F"/>
    <w:rsid w:val="003D4098"/>
    <w:rsid w:val="003D429C"/>
    <w:rsid w:val="003D43F1"/>
    <w:rsid w:val="003D4E92"/>
    <w:rsid w:val="003D4F7F"/>
    <w:rsid w:val="003D53FD"/>
    <w:rsid w:val="003D5B5B"/>
    <w:rsid w:val="003D5BFF"/>
    <w:rsid w:val="003D5CF8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709"/>
    <w:rsid w:val="003E004A"/>
    <w:rsid w:val="003E014B"/>
    <w:rsid w:val="003E0361"/>
    <w:rsid w:val="003E0744"/>
    <w:rsid w:val="003E0F2D"/>
    <w:rsid w:val="003E1077"/>
    <w:rsid w:val="003E11D2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774"/>
    <w:rsid w:val="003E4C40"/>
    <w:rsid w:val="003E5441"/>
    <w:rsid w:val="003E564D"/>
    <w:rsid w:val="003E5B90"/>
    <w:rsid w:val="003E5BE1"/>
    <w:rsid w:val="003E6078"/>
    <w:rsid w:val="003E62CF"/>
    <w:rsid w:val="003E648E"/>
    <w:rsid w:val="003E6B4C"/>
    <w:rsid w:val="003E6E9C"/>
    <w:rsid w:val="003E71E7"/>
    <w:rsid w:val="003E72F3"/>
    <w:rsid w:val="003E79B6"/>
    <w:rsid w:val="003E7C8A"/>
    <w:rsid w:val="003E7F6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F09"/>
    <w:rsid w:val="003F308E"/>
    <w:rsid w:val="003F32EE"/>
    <w:rsid w:val="003F3C74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7D0"/>
    <w:rsid w:val="00400908"/>
    <w:rsid w:val="00400F4A"/>
    <w:rsid w:val="0040145F"/>
    <w:rsid w:val="004014D5"/>
    <w:rsid w:val="004017CE"/>
    <w:rsid w:val="00401A1B"/>
    <w:rsid w:val="00401C57"/>
    <w:rsid w:val="004024E4"/>
    <w:rsid w:val="00402EBA"/>
    <w:rsid w:val="00402EC9"/>
    <w:rsid w:val="004033F6"/>
    <w:rsid w:val="00403C55"/>
    <w:rsid w:val="00403C9E"/>
    <w:rsid w:val="00403CF5"/>
    <w:rsid w:val="00404206"/>
    <w:rsid w:val="004044F8"/>
    <w:rsid w:val="00404508"/>
    <w:rsid w:val="0040483E"/>
    <w:rsid w:val="00405130"/>
    <w:rsid w:val="004060E9"/>
    <w:rsid w:val="00406662"/>
    <w:rsid w:val="00406970"/>
    <w:rsid w:val="00406C49"/>
    <w:rsid w:val="00406DD1"/>
    <w:rsid w:val="004073DC"/>
    <w:rsid w:val="004074E7"/>
    <w:rsid w:val="004100F9"/>
    <w:rsid w:val="004101DE"/>
    <w:rsid w:val="004102CF"/>
    <w:rsid w:val="0041064D"/>
    <w:rsid w:val="0041071D"/>
    <w:rsid w:val="00410D1F"/>
    <w:rsid w:val="00410E40"/>
    <w:rsid w:val="00410F3D"/>
    <w:rsid w:val="00410FA4"/>
    <w:rsid w:val="00411742"/>
    <w:rsid w:val="00411A64"/>
    <w:rsid w:val="00411BB9"/>
    <w:rsid w:val="00411E7F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72B8"/>
    <w:rsid w:val="0041759F"/>
    <w:rsid w:val="00417BCA"/>
    <w:rsid w:val="00417C0A"/>
    <w:rsid w:val="00417CE2"/>
    <w:rsid w:val="00420057"/>
    <w:rsid w:val="0042019D"/>
    <w:rsid w:val="00420468"/>
    <w:rsid w:val="0042080B"/>
    <w:rsid w:val="00420A85"/>
    <w:rsid w:val="00421120"/>
    <w:rsid w:val="004213C8"/>
    <w:rsid w:val="0042140B"/>
    <w:rsid w:val="0042182C"/>
    <w:rsid w:val="0042194E"/>
    <w:rsid w:val="004219C5"/>
    <w:rsid w:val="00421D32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96B"/>
    <w:rsid w:val="00424FDC"/>
    <w:rsid w:val="004259D2"/>
    <w:rsid w:val="00425FD1"/>
    <w:rsid w:val="004263CE"/>
    <w:rsid w:val="004268CC"/>
    <w:rsid w:val="0042791D"/>
    <w:rsid w:val="00427B3A"/>
    <w:rsid w:val="00427D16"/>
    <w:rsid w:val="00427FDB"/>
    <w:rsid w:val="004308C4"/>
    <w:rsid w:val="00430A18"/>
    <w:rsid w:val="004312BF"/>
    <w:rsid w:val="004313C7"/>
    <w:rsid w:val="00431592"/>
    <w:rsid w:val="0043165C"/>
    <w:rsid w:val="00431A79"/>
    <w:rsid w:val="00431F90"/>
    <w:rsid w:val="00432038"/>
    <w:rsid w:val="0043216A"/>
    <w:rsid w:val="00432874"/>
    <w:rsid w:val="00432974"/>
    <w:rsid w:val="004330E9"/>
    <w:rsid w:val="00433252"/>
    <w:rsid w:val="00433279"/>
    <w:rsid w:val="004332F9"/>
    <w:rsid w:val="0043349D"/>
    <w:rsid w:val="004338E1"/>
    <w:rsid w:val="00433CC6"/>
    <w:rsid w:val="00433CDD"/>
    <w:rsid w:val="00434E0D"/>
    <w:rsid w:val="00434E30"/>
    <w:rsid w:val="0043515D"/>
    <w:rsid w:val="00435419"/>
    <w:rsid w:val="00435830"/>
    <w:rsid w:val="00435999"/>
    <w:rsid w:val="00435B9A"/>
    <w:rsid w:val="00435EB1"/>
    <w:rsid w:val="00436287"/>
    <w:rsid w:val="004365EC"/>
    <w:rsid w:val="0043679B"/>
    <w:rsid w:val="00436AC1"/>
    <w:rsid w:val="0043714B"/>
    <w:rsid w:val="004378F5"/>
    <w:rsid w:val="00437A1E"/>
    <w:rsid w:val="00437EC0"/>
    <w:rsid w:val="0044034D"/>
    <w:rsid w:val="00440D5E"/>
    <w:rsid w:val="0044116C"/>
    <w:rsid w:val="00441756"/>
    <w:rsid w:val="00441D50"/>
    <w:rsid w:val="00441DAD"/>
    <w:rsid w:val="00442146"/>
    <w:rsid w:val="00442676"/>
    <w:rsid w:val="0044332F"/>
    <w:rsid w:val="0044336A"/>
    <w:rsid w:val="004434FB"/>
    <w:rsid w:val="004435CF"/>
    <w:rsid w:val="004437D9"/>
    <w:rsid w:val="0044441E"/>
    <w:rsid w:val="004445C2"/>
    <w:rsid w:val="004445D6"/>
    <w:rsid w:val="00444A73"/>
    <w:rsid w:val="00444B6B"/>
    <w:rsid w:val="00444C7D"/>
    <w:rsid w:val="00445334"/>
    <w:rsid w:val="0044546D"/>
    <w:rsid w:val="004456DC"/>
    <w:rsid w:val="00445C69"/>
    <w:rsid w:val="0044622F"/>
    <w:rsid w:val="00446245"/>
    <w:rsid w:val="0044643E"/>
    <w:rsid w:val="00446985"/>
    <w:rsid w:val="00446B84"/>
    <w:rsid w:val="00446C61"/>
    <w:rsid w:val="00446CE8"/>
    <w:rsid w:val="00446DCF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AF"/>
    <w:rsid w:val="00452718"/>
    <w:rsid w:val="004527FA"/>
    <w:rsid w:val="00452F2A"/>
    <w:rsid w:val="00453410"/>
    <w:rsid w:val="0045343E"/>
    <w:rsid w:val="004535C7"/>
    <w:rsid w:val="00453AF0"/>
    <w:rsid w:val="00453FF9"/>
    <w:rsid w:val="00454A65"/>
    <w:rsid w:val="00455552"/>
    <w:rsid w:val="0045570E"/>
    <w:rsid w:val="00455A6A"/>
    <w:rsid w:val="00455E77"/>
    <w:rsid w:val="00455E94"/>
    <w:rsid w:val="00456211"/>
    <w:rsid w:val="004563C0"/>
    <w:rsid w:val="00456F65"/>
    <w:rsid w:val="00457263"/>
    <w:rsid w:val="004579B2"/>
    <w:rsid w:val="00457CA8"/>
    <w:rsid w:val="00457EFE"/>
    <w:rsid w:val="004607A2"/>
    <w:rsid w:val="00460A48"/>
    <w:rsid w:val="00460B09"/>
    <w:rsid w:val="00460B30"/>
    <w:rsid w:val="00460BA8"/>
    <w:rsid w:val="00460F78"/>
    <w:rsid w:val="00461324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D9"/>
    <w:rsid w:val="00464BDE"/>
    <w:rsid w:val="00464F21"/>
    <w:rsid w:val="004657E7"/>
    <w:rsid w:val="00466115"/>
    <w:rsid w:val="00466320"/>
    <w:rsid w:val="0046684D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E0"/>
    <w:rsid w:val="00474C4A"/>
    <w:rsid w:val="00474E56"/>
    <w:rsid w:val="00474E78"/>
    <w:rsid w:val="00475122"/>
    <w:rsid w:val="004753B8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77F1A"/>
    <w:rsid w:val="00480654"/>
    <w:rsid w:val="00480A78"/>
    <w:rsid w:val="00480C77"/>
    <w:rsid w:val="00480FE5"/>
    <w:rsid w:val="004812A1"/>
    <w:rsid w:val="0048179C"/>
    <w:rsid w:val="00482624"/>
    <w:rsid w:val="0048273C"/>
    <w:rsid w:val="0048278A"/>
    <w:rsid w:val="00482824"/>
    <w:rsid w:val="00482E4E"/>
    <w:rsid w:val="00482E86"/>
    <w:rsid w:val="00482F28"/>
    <w:rsid w:val="00483128"/>
    <w:rsid w:val="00483384"/>
    <w:rsid w:val="00483D7D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C94"/>
    <w:rsid w:val="00487B0B"/>
    <w:rsid w:val="00487C12"/>
    <w:rsid w:val="00487CE6"/>
    <w:rsid w:val="00490291"/>
    <w:rsid w:val="0049045D"/>
    <w:rsid w:val="00490765"/>
    <w:rsid w:val="0049094E"/>
    <w:rsid w:val="00490A5E"/>
    <w:rsid w:val="00490A98"/>
    <w:rsid w:val="00490D53"/>
    <w:rsid w:val="00491270"/>
    <w:rsid w:val="0049133F"/>
    <w:rsid w:val="0049138E"/>
    <w:rsid w:val="004917CF"/>
    <w:rsid w:val="004918BC"/>
    <w:rsid w:val="004919D3"/>
    <w:rsid w:val="00491EA3"/>
    <w:rsid w:val="00491F31"/>
    <w:rsid w:val="004923FC"/>
    <w:rsid w:val="00492B9B"/>
    <w:rsid w:val="00492BCA"/>
    <w:rsid w:val="00492D93"/>
    <w:rsid w:val="00492FB0"/>
    <w:rsid w:val="004933D7"/>
    <w:rsid w:val="00493C8F"/>
    <w:rsid w:val="00493EB5"/>
    <w:rsid w:val="00493EB6"/>
    <w:rsid w:val="00494306"/>
    <w:rsid w:val="004944AD"/>
    <w:rsid w:val="004944FD"/>
    <w:rsid w:val="0049457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F56"/>
    <w:rsid w:val="00496466"/>
    <w:rsid w:val="0049674D"/>
    <w:rsid w:val="0049698A"/>
    <w:rsid w:val="00496AD3"/>
    <w:rsid w:val="00496B83"/>
    <w:rsid w:val="00496BC9"/>
    <w:rsid w:val="00496DC5"/>
    <w:rsid w:val="00497BF2"/>
    <w:rsid w:val="00497D04"/>
    <w:rsid w:val="00497D4D"/>
    <w:rsid w:val="00497D57"/>
    <w:rsid w:val="004A002F"/>
    <w:rsid w:val="004A01BD"/>
    <w:rsid w:val="004A01D9"/>
    <w:rsid w:val="004A049F"/>
    <w:rsid w:val="004A0C34"/>
    <w:rsid w:val="004A0DD0"/>
    <w:rsid w:val="004A0FD4"/>
    <w:rsid w:val="004A0FE4"/>
    <w:rsid w:val="004A1251"/>
    <w:rsid w:val="004A1CDC"/>
    <w:rsid w:val="004A1D33"/>
    <w:rsid w:val="004A1D8C"/>
    <w:rsid w:val="004A1E30"/>
    <w:rsid w:val="004A1ECA"/>
    <w:rsid w:val="004A2129"/>
    <w:rsid w:val="004A22B9"/>
    <w:rsid w:val="004A234A"/>
    <w:rsid w:val="004A28C0"/>
    <w:rsid w:val="004A2906"/>
    <w:rsid w:val="004A3267"/>
    <w:rsid w:val="004A33E1"/>
    <w:rsid w:val="004A34A2"/>
    <w:rsid w:val="004A3B65"/>
    <w:rsid w:val="004A3F56"/>
    <w:rsid w:val="004A5BFC"/>
    <w:rsid w:val="004A5FE9"/>
    <w:rsid w:val="004A625C"/>
    <w:rsid w:val="004A64EE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1DD5"/>
    <w:rsid w:val="004B2B95"/>
    <w:rsid w:val="004B30D4"/>
    <w:rsid w:val="004B364C"/>
    <w:rsid w:val="004B4532"/>
    <w:rsid w:val="004B45D5"/>
    <w:rsid w:val="004B47F8"/>
    <w:rsid w:val="004B4C47"/>
    <w:rsid w:val="004B4FB7"/>
    <w:rsid w:val="004B54B3"/>
    <w:rsid w:val="004B54B7"/>
    <w:rsid w:val="004B5702"/>
    <w:rsid w:val="004B5B97"/>
    <w:rsid w:val="004B5BC0"/>
    <w:rsid w:val="004B5CA7"/>
    <w:rsid w:val="004B5FDC"/>
    <w:rsid w:val="004B61C3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79C"/>
    <w:rsid w:val="004C1AB9"/>
    <w:rsid w:val="004C1B73"/>
    <w:rsid w:val="004C1F69"/>
    <w:rsid w:val="004C2651"/>
    <w:rsid w:val="004C2A3B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D8C"/>
    <w:rsid w:val="004C7E4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63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660"/>
    <w:rsid w:val="004D5788"/>
    <w:rsid w:val="004D5B99"/>
    <w:rsid w:val="004D6033"/>
    <w:rsid w:val="004D66AA"/>
    <w:rsid w:val="004D66CD"/>
    <w:rsid w:val="004D67F4"/>
    <w:rsid w:val="004D6FB7"/>
    <w:rsid w:val="004D703E"/>
    <w:rsid w:val="004D72DB"/>
    <w:rsid w:val="004D739A"/>
    <w:rsid w:val="004D756B"/>
    <w:rsid w:val="004D79AE"/>
    <w:rsid w:val="004E0091"/>
    <w:rsid w:val="004E02C9"/>
    <w:rsid w:val="004E067A"/>
    <w:rsid w:val="004E0997"/>
    <w:rsid w:val="004E0A5B"/>
    <w:rsid w:val="004E0AC5"/>
    <w:rsid w:val="004E0CA5"/>
    <w:rsid w:val="004E0EF7"/>
    <w:rsid w:val="004E113A"/>
    <w:rsid w:val="004E11F5"/>
    <w:rsid w:val="004E147B"/>
    <w:rsid w:val="004E1C9E"/>
    <w:rsid w:val="004E1E02"/>
    <w:rsid w:val="004E1F0A"/>
    <w:rsid w:val="004E1F1A"/>
    <w:rsid w:val="004E262A"/>
    <w:rsid w:val="004E26A6"/>
    <w:rsid w:val="004E2B50"/>
    <w:rsid w:val="004E2E9D"/>
    <w:rsid w:val="004E32C9"/>
    <w:rsid w:val="004E3422"/>
    <w:rsid w:val="004E3C3C"/>
    <w:rsid w:val="004E3EA5"/>
    <w:rsid w:val="004E4135"/>
    <w:rsid w:val="004E44D2"/>
    <w:rsid w:val="004E475B"/>
    <w:rsid w:val="004E477E"/>
    <w:rsid w:val="004E47E4"/>
    <w:rsid w:val="004E49F0"/>
    <w:rsid w:val="004E4AD7"/>
    <w:rsid w:val="004E4D8E"/>
    <w:rsid w:val="004E4FB0"/>
    <w:rsid w:val="004E51A9"/>
    <w:rsid w:val="004E5454"/>
    <w:rsid w:val="004E54A8"/>
    <w:rsid w:val="004E5AD6"/>
    <w:rsid w:val="004E61DC"/>
    <w:rsid w:val="004E64C6"/>
    <w:rsid w:val="004E6859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4419"/>
    <w:rsid w:val="004F4721"/>
    <w:rsid w:val="004F4AC5"/>
    <w:rsid w:val="004F4E59"/>
    <w:rsid w:val="004F4E8C"/>
    <w:rsid w:val="004F4F2A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2329"/>
    <w:rsid w:val="0050273A"/>
    <w:rsid w:val="00502CD8"/>
    <w:rsid w:val="00503054"/>
    <w:rsid w:val="0050333C"/>
    <w:rsid w:val="00503498"/>
    <w:rsid w:val="0050389D"/>
    <w:rsid w:val="00503962"/>
    <w:rsid w:val="00503DB1"/>
    <w:rsid w:val="00504B2A"/>
    <w:rsid w:val="00504F10"/>
    <w:rsid w:val="00504F20"/>
    <w:rsid w:val="005050A4"/>
    <w:rsid w:val="0050559E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8D8"/>
    <w:rsid w:val="00511975"/>
    <w:rsid w:val="00511A1C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653"/>
    <w:rsid w:val="00515740"/>
    <w:rsid w:val="0051591E"/>
    <w:rsid w:val="00515FB7"/>
    <w:rsid w:val="0051603C"/>
    <w:rsid w:val="00516184"/>
    <w:rsid w:val="005162F9"/>
    <w:rsid w:val="00516DBF"/>
    <w:rsid w:val="00516FC5"/>
    <w:rsid w:val="00517230"/>
    <w:rsid w:val="0051766F"/>
    <w:rsid w:val="00517688"/>
    <w:rsid w:val="00517A1A"/>
    <w:rsid w:val="00517D6F"/>
    <w:rsid w:val="00520557"/>
    <w:rsid w:val="0052090A"/>
    <w:rsid w:val="00520B02"/>
    <w:rsid w:val="00520BFE"/>
    <w:rsid w:val="00521473"/>
    <w:rsid w:val="0052191C"/>
    <w:rsid w:val="00521D48"/>
    <w:rsid w:val="00521ED1"/>
    <w:rsid w:val="00521F99"/>
    <w:rsid w:val="005223C5"/>
    <w:rsid w:val="0052262C"/>
    <w:rsid w:val="00522784"/>
    <w:rsid w:val="005229E9"/>
    <w:rsid w:val="00522A2C"/>
    <w:rsid w:val="00522DE1"/>
    <w:rsid w:val="005238D2"/>
    <w:rsid w:val="005241FF"/>
    <w:rsid w:val="0052427A"/>
    <w:rsid w:val="0052434A"/>
    <w:rsid w:val="005245DB"/>
    <w:rsid w:val="005249B6"/>
    <w:rsid w:val="00524B7F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490"/>
    <w:rsid w:val="00527844"/>
    <w:rsid w:val="00527C7D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A0"/>
    <w:rsid w:val="005321AA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4A8"/>
    <w:rsid w:val="00533580"/>
    <w:rsid w:val="005336B8"/>
    <w:rsid w:val="0053394D"/>
    <w:rsid w:val="005339BA"/>
    <w:rsid w:val="00533C31"/>
    <w:rsid w:val="00533C55"/>
    <w:rsid w:val="00533DB7"/>
    <w:rsid w:val="00533E99"/>
    <w:rsid w:val="0053426F"/>
    <w:rsid w:val="005349FA"/>
    <w:rsid w:val="00534D1D"/>
    <w:rsid w:val="00535011"/>
    <w:rsid w:val="005350C7"/>
    <w:rsid w:val="00535617"/>
    <w:rsid w:val="0053567E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579"/>
    <w:rsid w:val="00537666"/>
    <w:rsid w:val="00537A73"/>
    <w:rsid w:val="00537C76"/>
    <w:rsid w:val="00537CB4"/>
    <w:rsid w:val="00537CF7"/>
    <w:rsid w:val="00540502"/>
    <w:rsid w:val="005407B1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3230"/>
    <w:rsid w:val="005434E3"/>
    <w:rsid w:val="005436A1"/>
    <w:rsid w:val="00543A26"/>
    <w:rsid w:val="00543AE1"/>
    <w:rsid w:val="00543DE6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556"/>
    <w:rsid w:val="00547616"/>
    <w:rsid w:val="00547667"/>
    <w:rsid w:val="00547CC9"/>
    <w:rsid w:val="00547CE7"/>
    <w:rsid w:val="00550217"/>
    <w:rsid w:val="00550C05"/>
    <w:rsid w:val="00551589"/>
    <w:rsid w:val="00551707"/>
    <w:rsid w:val="005518D2"/>
    <w:rsid w:val="0055190E"/>
    <w:rsid w:val="00551FDB"/>
    <w:rsid w:val="00552412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30F"/>
    <w:rsid w:val="00556A89"/>
    <w:rsid w:val="00556F4D"/>
    <w:rsid w:val="0055707C"/>
    <w:rsid w:val="005570DC"/>
    <w:rsid w:val="0055731D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F94"/>
    <w:rsid w:val="0056248B"/>
    <w:rsid w:val="00562601"/>
    <w:rsid w:val="00562912"/>
    <w:rsid w:val="00562D56"/>
    <w:rsid w:val="00562DC0"/>
    <w:rsid w:val="00563762"/>
    <w:rsid w:val="00563A18"/>
    <w:rsid w:val="00563AAE"/>
    <w:rsid w:val="00563CB9"/>
    <w:rsid w:val="00563E58"/>
    <w:rsid w:val="00564278"/>
    <w:rsid w:val="00564C2B"/>
    <w:rsid w:val="00564D13"/>
    <w:rsid w:val="00564F3C"/>
    <w:rsid w:val="00565350"/>
    <w:rsid w:val="005654BE"/>
    <w:rsid w:val="00565740"/>
    <w:rsid w:val="00565A32"/>
    <w:rsid w:val="00565B1C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2EF"/>
    <w:rsid w:val="0057141B"/>
    <w:rsid w:val="00571740"/>
    <w:rsid w:val="00571AD2"/>
    <w:rsid w:val="00571BAB"/>
    <w:rsid w:val="00571BF0"/>
    <w:rsid w:val="0057203E"/>
    <w:rsid w:val="00572090"/>
    <w:rsid w:val="0057227E"/>
    <w:rsid w:val="00572294"/>
    <w:rsid w:val="0057243F"/>
    <w:rsid w:val="0057249C"/>
    <w:rsid w:val="0057266E"/>
    <w:rsid w:val="00572D11"/>
    <w:rsid w:val="0057306F"/>
    <w:rsid w:val="0057314F"/>
    <w:rsid w:val="00573227"/>
    <w:rsid w:val="0057325D"/>
    <w:rsid w:val="005735F1"/>
    <w:rsid w:val="00573A13"/>
    <w:rsid w:val="00574113"/>
    <w:rsid w:val="0057456C"/>
    <w:rsid w:val="00574575"/>
    <w:rsid w:val="00574613"/>
    <w:rsid w:val="00574797"/>
    <w:rsid w:val="00574997"/>
    <w:rsid w:val="00575448"/>
    <w:rsid w:val="005755A7"/>
    <w:rsid w:val="0057573D"/>
    <w:rsid w:val="00575797"/>
    <w:rsid w:val="00575A34"/>
    <w:rsid w:val="00575DA2"/>
    <w:rsid w:val="00576413"/>
    <w:rsid w:val="00576ADA"/>
    <w:rsid w:val="00576AF5"/>
    <w:rsid w:val="00576C62"/>
    <w:rsid w:val="00577229"/>
    <w:rsid w:val="00577401"/>
    <w:rsid w:val="005779D2"/>
    <w:rsid w:val="0058084A"/>
    <w:rsid w:val="005808A6"/>
    <w:rsid w:val="00580C87"/>
    <w:rsid w:val="00580F86"/>
    <w:rsid w:val="00581670"/>
    <w:rsid w:val="005817A3"/>
    <w:rsid w:val="0058180B"/>
    <w:rsid w:val="005821FD"/>
    <w:rsid w:val="00582268"/>
    <w:rsid w:val="005822FA"/>
    <w:rsid w:val="00582703"/>
    <w:rsid w:val="0058290E"/>
    <w:rsid w:val="005837AA"/>
    <w:rsid w:val="00583DEB"/>
    <w:rsid w:val="00583E3A"/>
    <w:rsid w:val="005843C1"/>
    <w:rsid w:val="00584880"/>
    <w:rsid w:val="00584F45"/>
    <w:rsid w:val="00585254"/>
    <w:rsid w:val="0058551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90602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6F4"/>
    <w:rsid w:val="00595D77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AD5"/>
    <w:rsid w:val="00597DED"/>
    <w:rsid w:val="005A05A7"/>
    <w:rsid w:val="005A064E"/>
    <w:rsid w:val="005A0962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DA4"/>
    <w:rsid w:val="005A56A2"/>
    <w:rsid w:val="005A5BFE"/>
    <w:rsid w:val="005A60B2"/>
    <w:rsid w:val="005A6127"/>
    <w:rsid w:val="005A6704"/>
    <w:rsid w:val="005A695B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55D"/>
    <w:rsid w:val="005B169B"/>
    <w:rsid w:val="005B1B58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5B6"/>
    <w:rsid w:val="005C1DAE"/>
    <w:rsid w:val="005C26C9"/>
    <w:rsid w:val="005C276F"/>
    <w:rsid w:val="005C2DFE"/>
    <w:rsid w:val="005C2F56"/>
    <w:rsid w:val="005C3082"/>
    <w:rsid w:val="005C361F"/>
    <w:rsid w:val="005C383A"/>
    <w:rsid w:val="005C3898"/>
    <w:rsid w:val="005C3AAD"/>
    <w:rsid w:val="005C42FF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711F"/>
    <w:rsid w:val="005C716E"/>
    <w:rsid w:val="005C7219"/>
    <w:rsid w:val="005C725C"/>
    <w:rsid w:val="005C7716"/>
    <w:rsid w:val="005D01F0"/>
    <w:rsid w:val="005D0205"/>
    <w:rsid w:val="005D0C2A"/>
    <w:rsid w:val="005D0E9E"/>
    <w:rsid w:val="005D0ED9"/>
    <w:rsid w:val="005D1191"/>
    <w:rsid w:val="005D135C"/>
    <w:rsid w:val="005D13C7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4447"/>
    <w:rsid w:val="005D44F2"/>
    <w:rsid w:val="005D459C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EE1"/>
    <w:rsid w:val="005D703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686"/>
    <w:rsid w:val="005E09A0"/>
    <w:rsid w:val="005E0F47"/>
    <w:rsid w:val="005E1241"/>
    <w:rsid w:val="005E1856"/>
    <w:rsid w:val="005E23F1"/>
    <w:rsid w:val="005E25B0"/>
    <w:rsid w:val="005E280D"/>
    <w:rsid w:val="005E2AA7"/>
    <w:rsid w:val="005E2BAF"/>
    <w:rsid w:val="005E2C8F"/>
    <w:rsid w:val="005E336F"/>
    <w:rsid w:val="005E355A"/>
    <w:rsid w:val="005E39AF"/>
    <w:rsid w:val="005E39E5"/>
    <w:rsid w:val="005E3C14"/>
    <w:rsid w:val="005E3E0E"/>
    <w:rsid w:val="005E3E23"/>
    <w:rsid w:val="005E41FB"/>
    <w:rsid w:val="005E4503"/>
    <w:rsid w:val="005E4E48"/>
    <w:rsid w:val="005E4F08"/>
    <w:rsid w:val="005E56CF"/>
    <w:rsid w:val="005E56F8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58B"/>
    <w:rsid w:val="005E78E3"/>
    <w:rsid w:val="005E7A34"/>
    <w:rsid w:val="005F03E8"/>
    <w:rsid w:val="005F0528"/>
    <w:rsid w:val="005F0652"/>
    <w:rsid w:val="005F0797"/>
    <w:rsid w:val="005F084A"/>
    <w:rsid w:val="005F1593"/>
    <w:rsid w:val="005F15A6"/>
    <w:rsid w:val="005F164B"/>
    <w:rsid w:val="005F1AC8"/>
    <w:rsid w:val="005F1B2C"/>
    <w:rsid w:val="005F21C1"/>
    <w:rsid w:val="005F274F"/>
    <w:rsid w:val="005F2E5B"/>
    <w:rsid w:val="005F2EF2"/>
    <w:rsid w:val="005F2FC3"/>
    <w:rsid w:val="005F3274"/>
    <w:rsid w:val="005F377B"/>
    <w:rsid w:val="005F3A11"/>
    <w:rsid w:val="005F3D18"/>
    <w:rsid w:val="005F3FA8"/>
    <w:rsid w:val="005F412A"/>
    <w:rsid w:val="005F41CC"/>
    <w:rsid w:val="005F43CF"/>
    <w:rsid w:val="005F4512"/>
    <w:rsid w:val="005F4AFB"/>
    <w:rsid w:val="005F4D66"/>
    <w:rsid w:val="005F52C2"/>
    <w:rsid w:val="005F52E0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637"/>
    <w:rsid w:val="00602737"/>
    <w:rsid w:val="00602B94"/>
    <w:rsid w:val="00602CB5"/>
    <w:rsid w:val="00602E62"/>
    <w:rsid w:val="0060327A"/>
    <w:rsid w:val="00603718"/>
    <w:rsid w:val="00603773"/>
    <w:rsid w:val="00603921"/>
    <w:rsid w:val="00603BB7"/>
    <w:rsid w:val="00603BC1"/>
    <w:rsid w:val="00603C09"/>
    <w:rsid w:val="00604103"/>
    <w:rsid w:val="00604E0D"/>
    <w:rsid w:val="00604E44"/>
    <w:rsid w:val="00605210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304"/>
    <w:rsid w:val="00613542"/>
    <w:rsid w:val="00614789"/>
    <w:rsid w:val="006147F7"/>
    <w:rsid w:val="00614956"/>
    <w:rsid w:val="00614990"/>
    <w:rsid w:val="00614CCB"/>
    <w:rsid w:val="00615401"/>
    <w:rsid w:val="006157F8"/>
    <w:rsid w:val="0061597E"/>
    <w:rsid w:val="00615B86"/>
    <w:rsid w:val="00615C80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649"/>
    <w:rsid w:val="00621A62"/>
    <w:rsid w:val="00622192"/>
    <w:rsid w:val="0062227A"/>
    <w:rsid w:val="006223A5"/>
    <w:rsid w:val="0062243A"/>
    <w:rsid w:val="00622465"/>
    <w:rsid w:val="00622614"/>
    <w:rsid w:val="006228C7"/>
    <w:rsid w:val="00622B5A"/>
    <w:rsid w:val="00622D72"/>
    <w:rsid w:val="00622FF8"/>
    <w:rsid w:val="00623690"/>
    <w:rsid w:val="006239B6"/>
    <w:rsid w:val="00623BC4"/>
    <w:rsid w:val="00624328"/>
    <w:rsid w:val="006247DE"/>
    <w:rsid w:val="006249B3"/>
    <w:rsid w:val="006255ED"/>
    <w:rsid w:val="00625626"/>
    <w:rsid w:val="006265DB"/>
    <w:rsid w:val="00626641"/>
    <w:rsid w:val="00626746"/>
    <w:rsid w:val="0062682A"/>
    <w:rsid w:val="0062682D"/>
    <w:rsid w:val="00626AAF"/>
    <w:rsid w:val="00626AEA"/>
    <w:rsid w:val="00627023"/>
    <w:rsid w:val="0062707C"/>
    <w:rsid w:val="0062711C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2D2"/>
    <w:rsid w:val="0063152A"/>
    <w:rsid w:val="006315FA"/>
    <w:rsid w:val="006316F6"/>
    <w:rsid w:val="00631BD0"/>
    <w:rsid w:val="0063227B"/>
    <w:rsid w:val="006322AD"/>
    <w:rsid w:val="0063231A"/>
    <w:rsid w:val="0063234A"/>
    <w:rsid w:val="00632710"/>
    <w:rsid w:val="00632A44"/>
    <w:rsid w:val="00632B04"/>
    <w:rsid w:val="006330A0"/>
    <w:rsid w:val="0063339C"/>
    <w:rsid w:val="00633592"/>
    <w:rsid w:val="006336DC"/>
    <w:rsid w:val="00633A02"/>
    <w:rsid w:val="00633B02"/>
    <w:rsid w:val="00634856"/>
    <w:rsid w:val="00634F26"/>
    <w:rsid w:val="00635074"/>
    <w:rsid w:val="006351C0"/>
    <w:rsid w:val="00635291"/>
    <w:rsid w:val="006355EB"/>
    <w:rsid w:val="006358B7"/>
    <w:rsid w:val="00635921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4E"/>
    <w:rsid w:val="00643941"/>
    <w:rsid w:val="00644127"/>
    <w:rsid w:val="0064429A"/>
    <w:rsid w:val="006446FE"/>
    <w:rsid w:val="00644749"/>
    <w:rsid w:val="006447D2"/>
    <w:rsid w:val="006448FC"/>
    <w:rsid w:val="006449C2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D8"/>
    <w:rsid w:val="00646D7F"/>
    <w:rsid w:val="00646DE8"/>
    <w:rsid w:val="00646DEA"/>
    <w:rsid w:val="00647D4E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C25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DB"/>
    <w:rsid w:val="00656FD6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4E1"/>
    <w:rsid w:val="00662AB3"/>
    <w:rsid w:val="00662BD3"/>
    <w:rsid w:val="0066315F"/>
    <w:rsid w:val="006631FC"/>
    <w:rsid w:val="00663425"/>
    <w:rsid w:val="006637F0"/>
    <w:rsid w:val="00663800"/>
    <w:rsid w:val="00663B8A"/>
    <w:rsid w:val="00664034"/>
    <w:rsid w:val="00664091"/>
    <w:rsid w:val="00664522"/>
    <w:rsid w:val="00664A3D"/>
    <w:rsid w:val="00664AF0"/>
    <w:rsid w:val="00664C1E"/>
    <w:rsid w:val="00665263"/>
    <w:rsid w:val="006658AD"/>
    <w:rsid w:val="006658CD"/>
    <w:rsid w:val="00665A7D"/>
    <w:rsid w:val="00666079"/>
    <w:rsid w:val="00666096"/>
    <w:rsid w:val="00666363"/>
    <w:rsid w:val="00666626"/>
    <w:rsid w:val="006668D2"/>
    <w:rsid w:val="00666E41"/>
    <w:rsid w:val="00666E61"/>
    <w:rsid w:val="00666E63"/>
    <w:rsid w:val="00666EFF"/>
    <w:rsid w:val="0066700A"/>
    <w:rsid w:val="0066746F"/>
    <w:rsid w:val="00667517"/>
    <w:rsid w:val="00667E75"/>
    <w:rsid w:val="006701F3"/>
    <w:rsid w:val="00670797"/>
    <w:rsid w:val="00670B30"/>
    <w:rsid w:val="00670C03"/>
    <w:rsid w:val="00670DBA"/>
    <w:rsid w:val="00671AC7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3E4"/>
    <w:rsid w:val="006738BC"/>
    <w:rsid w:val="00673D8F"/>
    <w:rsid w:val="00673D9F"/>
    <w:rsid w:val="00674003"/>
    <w:rsid w:val="00674414"/>
    <w:rsid w:val="00674543"/>
    <w:rsid w:val="0067500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EC9"/>
    <w:rsid w:val="00684F3D"/>
    <w:rsid w:val="00685383"/>
    <w:rsid w:val="00685689"/>
    <w:rsid w:val="00685698"/>
    <w:rsid w:val="00685E4B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9B2"/>
    <w:rsid w:val="00694DD6"/>
    <w:rsid w:val="006950F8"/>
    <w:rsid w:val="00695D73"/>
    <w:rsid w:val="00695E46"/>
    <w:rsid w:val="006961B4"/>
    <w:rsid w:val="006962A2"/>
    <w:rsid w:val="00696564"/>
    <w:rsid w:val="00696B98"/>
    <w:rsid w:val="00696E39"/>
    <w:rsid w:val="00696F58"/>
    <w:rsid w:val="006971F0"/>
    <w:rsid w:val="0069754A"/>
    <w:rsid w:val="006975D9"/>
    <w:rsid w:val="00697B20"/>
    <w:rsid w:val="00697D5C"/>
    <w:rsid w:val="006A03C1"/>
    <w:rsid w:val="006A05F0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316"/>
    <w:rsid w:val="006A3432"/>
    <w:rsid w:val="006A3A3D"/>
    <w:rsid w:val="006A4B7A"/>
    <w:rsid w:val="006A4FDA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9B"/>
    <w:rsid w:val="006B2E45"/>
    <w:rsid w:val="006B2F35"/>
    <w:rsid w:val="006B354E"/>
    <w:rsid w:val="006B390A"/>
    <w:rsid w:val="006B43BE"/>
    <w:rsid w:val="006B4671"/>
    <w:rsid w:val="006B47B0"/>
    <w:rsid w:val="006B497B"/>
    <w:rsid w:val="006B4B89"/>
    <w:rsid w:val="006B4BC7"/>
    <w:rsid w:val="006B5166"/>
    <w:rsid w:val="006B5338"/>
    <w:rsid w:val="006B570F"/>
    <w:rsid w:val="006B5842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C0240"/>
    <w:rsid w:val="006C05A1"/>
    <w:rsid w:val="006C0927"/>
    <w:rsid w:val="006C0A4D"/>
    <w:rsid w:val="006C0C73"/>
    <w:rsid w:val="006C0E29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DF"/>
    <w:rsid w:val="006C3433"/>
    <w:rsid w:val="006C3A1A"/>
    <w:rsid w:val="006C3EF7"/>
    <w:rsid w:val="006C4106"/>
    <w:rsid w:val="006C47F5"/>
    <w:rsid w:val="006C492A"/>
    <w:rsid w:val="006C4B68"/>
    <w:rsid w:val="006C57DD"/>
    <w:rsid w:val="006C5BFE"/>
    <w:rsid w:val="006C5E11"/>
    <w:rsid w:val="006C6242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3B6"/>
    <w:rsid w:val="006D1401"/>
    <w:rsid w:val="006D16DC"/>
    <w:rsid w:val="006D18CC"/>
    <w:rsid w:val="006D1B21"/>
    <w:rsid w:val="006D1BE3"/>
    <w:rsid w:val="006D1D14"/>
    <w:rsid w:val="006D21AB"/>
    <w:rsid w:val="006D24AB"/>
    <w:rsid w:val="006D2519"/>
    <w:rsid w:val="006D2AE7"/>
    <w:rsid w:val="006D2BC4"/>
    <w:rsid w:val="006D2D7B"/>
    <w:rsid w:val="006D35CB"/>
    <w:rsid w:val="006D3792"/>
    <w:rsid w:val="006D391F"/>
    <w:rsid w:val="006D3ACC"/>
    <w:rsid w:val="006D3B71"/>
    <w:rsid w:val="006D585A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634"/>
    <w:rsid w:val="006D76A8"/>
    <w:rsid w:val="006D7B35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33E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A41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352"/>
    <w:rsid w:val="006F1737"/>
    <w:rsid w:val="006F20D1"/>
    <w:rsid w:val="006F2192"/>
    <w:rsid w:val="006F2642"/>
    <w:rsid w:val="006F2F28"/>
    <w:rsid w:val="006F2FE3"/>
    <w:rsid w:val="006F378C"/>
    <w:rsid w:val="006F3AED"/>
    <w:rsid w:val="006F3B9E"/>
    <w:rsid w:val="006F3DE4"/>
    <w:rsid w:val="006F3F40"/>
    <w:rsid w:val="006F44CA"/>
    <w:rsid w:val="006F47A3"/>
    <w:rsid w:val="006F481D"/>
    <w:rsid w:val="006F4931"/>
    <w:rsid w:val="006F4A4A"/>
    <w:rsid w:val="006F4C57"/>
    <w:rsid w:val="006F5557"/>
    <w:rsid w:val="006F55A7"/>
    <w:rsid w:val="006F5620"/>
    <w:rsid w:val="006F56F7"/>
    <w:rsid w:val="006F5A24"/>
    <w:rsid w:val="006F5CE4"/>
    <w:rsid w:val="006F5D6C"/>
    <w:rsid w:val="006F5FDB"/>
    <w:rsid w:val="006F607C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016"/>
    <w:rsid w:val="00700443"/>
    <w:rsid w:val="0070048B"/>
    <w:rsid w:val="00700D73"/>
    <w:rsid w:val="0070123B"/>
    <w:rsid w:val="00701A77"/>
    <w:rsid w:val="00701C6E"/>
    <w:rsid w:val="0070246F"/>
    <w:rsid w:val="007028E1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C58"/>
    <w:rsid w:val="00704D0B"/>
    <w:rsid w:val="00705901"/>
    <w:rsid w:val="00705D39"/>
    <w:rsid w:val="007060C6"/>
    <w:rsid w:val="0070642B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446"/>
    <w:rsid w:val="007134BE"/>
    <w:rsid w:val="00713A64"/>
    <w:rsid w:val="00713D71"/>
    <w:rsid w:val="00713D92"/>
    <w:rsid w:val="007141E8"/>
    <w:rsid w:val="00714212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F60"/>
    <w:rsid w:val="0071710D"/>
    <w:rsid w:val="007173DF"/>
    <w:rsid w:val="0071769F"/>
    <w:rsid w:val="007177A8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DE3"/>
    <w:rsid w:val="00725644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4BC"/>
    <w:rsid w:val="007308C8"/>
    <w:rsid w:val="00730D10"/>
    <w:rsid w:val="00730EF4"/>
    <w:rsid w:val="007318D9"/>
    <w:rsid w:val="00731D72"/>
    <w:rsid w:val="00731D86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477F"/>
    <w:rsid w:val="00734A4C"/>
    <w:rsid w:val="00734B5F"/>
    <w:rsid w:val="00734C23"/>
    <w:rsid w:val="00734EB9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761"/>
    <w:rsid w:val="00741859"/>
    <w:rsid w:val="00741A44"/>
    <w:rsid w:val="00741C03"/>
    <w:rsid w:val="00741FED"/>
    <w:rsid w:val="007422E2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554"/>
    <w:rsid w:val="007445D7"/>
    <w:rsid w:val="00744ABE"/>
    <w:rsid w:val="00744C40"/>
    <w:rsid w:val="0074501B"/>
    <w:rsid w:val="007452A3"/>
    <w:rsid w:val="0074593F"/>
    <w:rsid w:val="00745EB9"/>
    <w:rsid w:val="00745F04"/>
    <w:rsid w:val="00745FEA"/>
    <w:rsid w:val="0074619F"/>
    <w:rsid w:val="00746261"/>
    <w:rsid w:val="00746334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5E6"/>
    <w:rsid w:val="00750A40"/>
    <w:rsid w:val="00750CE5"/>
    <w:rsid w:val="00750DAD"/>
    <w:rsid w:val="00750F70"/>
    <w:rsid w:val="00750FBE"/>
    <w:rsid w:val="007519E0"/>
    <w:rsid w:val="00751D3A"/>
    <w:rsid w:val="00751FFA"/>
    <w:rsid w:val="00752089"/>
    <w:rsid w:val="007520C7"/>
    <w:rsid w:val="007527A3"/>
    <w:rsid w:val="00752B3C"/>
    <w:rsid w:val="00752D8E"/>
    <w:rsid w:val="00752E90"/>
    <w:rsid w:val="00752FC5"/>
    <w:rsid w:val="00752FEC"/>
    <w:rsid w:val="00753157"/>
    <w:rsid w:val="007531A9"/>
    <w:rsid w:val="00753509"/>
    <w:rsid w:val="00753B1A"/>
    <w:rsid w:val="00753C93"/>
    <w:rsid w:val="00753E64"/>
    <w:rsid w:val="00753EC1"/>
    <w:rsid w:val="007541AF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64EA"/>
    <w:rsid w:val="00756618"/>
    <w:rsid w:val="00756840"/>
    <w:rsid w:val="00756A15"/>
    <w:rsid w:val="00756C2E"/>
    <w:rsid w:val="00756FAE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A30"/>
    <w:rsid w:val="00761F0C"/>
    <w:rsid w:val="0076200D"/>
    <w:rsid w:val="00762C23"/>
    <w:rsid w:val="00763307"/>
    <w:rsid w:val="0076332B"/>
    <w:rsid w:val="0076426E"/>
    <w:rsid w:val="007643B7"/>
    <w:rsid w:val="00764C8F"/>
    <w:rsid w:val="00764D76"/>
    <w:rsid w:val="00764FB6"/>
    <w:rsid w:val="0076507C"/>
    <w:rsid w:val="00765163"/>
    <w:rsid w:val="00765654"/>
    <w:rsid w:val="00765802"/>
    <w:rsid w:val="00765A0C"/>
    <w:rsid w:val="00765EA5"/>
    <w:rsid w:val="00765F09"/>
    <w:rsid w:val="00766277"/>
    <w:rsid w:val="0076665B"/>
    <w:rsid w:val="00766DBA"/>
    <w:rsid w:val="00766F1F"/>
    <w:rsid w:val="00766F45"/>
    <w:rsid w:val="007672E1"/>
    <w:rsid w:val="007675DB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10E0"/>
    <w:rsid w:val="007815D0"/>
    <w:rsid w:val="00781978"/>
    <w:rsid w:val="00781BB0"/>
    <w:rsid w:val="007829A7"/>
    <w:rsid w:val="00783295"/>
    <w:rsid w:val="00783312"/>
    <w:rsid w:val="007833BC"/>
    <w:rsid w:val="0078354A"/>
    <w:rsid w:val="00783816"/>
    <w:rsid w:val="00784076"/>
    <w:rsid w:val="0078407D"/>
    <w:rsid w:val="007842B7"/>
    <w:rsid w:val="00784682"/>
    <w:rsid w:val="00784C98"/>
    <w:rsid w:val="00784E94"/>
    <w:rsid w:val="00784EA1"/>
    <w:rsid w:val="007857CA"/>
    <w:rsid w:val="00785D89"/>
    <w:rsid w:val="0078604F"/>
    <w:rsid w:val="007865B0"/>
    <w:rsid w:val="007866D6"/>
    <w:rsid w:val="00786905"/>
    <w:rsid w:val="00787214"/>
    <w:rsid w:val="00787C7C"/>
    <w:rsid w:val="00787EC6"/>
    <w:rsid w:val="00787F01"/>
    <w:rsid w:val="00790050"/>
    <w:rsid w:val="0079080B"/>
    <w:rsid w:val="00790D9F"/>
    <w:rsid w:val="00791084"/>
    <w:rsid w:val="0079112F"/>
    <w:rsid w:val="007917C3"/>
    <w:rsid w:val="00791C02"/>
    <w:rsid w:val="00792387"/>
    <w:rsid w:val="007928DE"/>
    <w:rsid w:val="00792902"/>
    <w:rsid w:val="00792EA1"/>
    <w:rsid w:val="00793402"/>
    <w:rsid w:val="0079392A"/>
    <w:rsid w:val="00793F1D"/>
    <w:rsid w:val="007945F3"/>
    <w:rsid w:val="00795704"/>
    <w:rsid w:val="00795742"/>
    <w:rsid w:val="00795FDC"/>
    <w:rsid w:val="00796537"/>
    <w:rsid w:val="007967DD"/>
    <w:rsid w:val="007967E4"/>
    <w:rsid w:val="00796812"/>
    <w:rsid w:val="00796A0B"/>
    <w:rsid w:val="00797183"/>
    <w:rsid w:val="00797619"/>
    <w:rsid w:val="007976CE"/>
    <w:rsid w:val="007A06EC"/>
    <w:rsid w:val="007A0784"/>
    <w:rsid w:val="007A0805"/>
    <w:rsid w:val="007A1899"/>
    <w:rsid w:val="007A1AC3"/>
    <w:rsid w:val="007A23D6"/>
    <w:rsid w:val="007A2427"/>
    <w:rsid w:val="007A2E3A"/>
    <w:rsid w:val="007A3790"/>
    <w:rsid w:val="007A385E"/>
    <w:rsid w:val="007A3904"/>
    <w:rsid w:val="007A3B8B"/>
    <w:rsid w:val="007A3D08"/>
    <w:rsid w:val="007A3F8C"/>
    <w:rsid w:val="007A43E9"/>
    <w:rsid w:val="007A44A7"/>
    <w:rsid w:val="007A4640"/>
    <w:rsid w:val="007A4D88"/>
    <w:rsid w:val="007A4D91"/>
    <w:rsid w:val="007A551C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9E6"/>
    <w:rsid w:val="007C07E6"/>
    <w:rsid w:val="007C08D2"/>
    <w:rsid w:val="007C0AD6"/>
    <w:rsid w:val="007C165B"/>
    <w:rsid w:val="007C1676"/>
    <w:rsid w:val="007C1C2C"/>
    <w:rsid w:val="007C1F62"/>
    <w:rsid w:val="007C2F82"/>
    <w:rsid w:val="007C2FDD"/>
    <w:rsid w:val="007C3145"/>
    <w:rsid w:val="007C3176"/>
    <w:rsid w:val="007C34D3"/>
    <w:rsid w:val="007C3514"/>
    <w:rsid w:val="007C3534"/>
    <w:rsid w:val="007C3AB8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507D"/>
    <w:rsid w:val="007C54ED"/>
    <w:rsid w:val="007C5500"/>
    <w:rsid w:val="007C560B"/>
    <w:rsid w:val="007C566D"/>
    <w:rsid w:val="007C5908"/>
    <w:rsid w:val="007C5CAD"/>
    <w:rsid w:val="007C6027"/>
    <w:rsid w:val="007C62B6"/>
    <w:rsid w:val="007C6E11"/>
    <w:rsid w:val="007C731B"/>
    <w:rsid w:val="007C7E5F"/>
    <w:rsid w:val="007C7F0F"/>
    <w:rsid w:val="007D014B"/>
    <w:rsid w:val="007D04EB"/>
    <w:rsid w:val="007D08A8"/>
    <w:rsid w:val="007D1172"/>
    <w:rsid w:val="007D16C8"/>
    <w:rsid w:val="007D192D"/>
    <w:rsid w:val="007D1C80"/>
    <w:rsid w:val="007D1F20"/>
    <w:rsid w:val="007D21EA"/>
    <w:rsid w:val="007D2482"/>
    <w:rsid w:val="007D2487"/>
    <w:rsid w:val="007D24D1"/>
    <w:rsid w:val="007D2536"/>
    <w:rsid w:val="007D2547"/>
    <w:rsid w:val="007D2C49"/>
    <w:rsid w:val="007D2E41"/>
    <w:rsid w:val="007D309A"/>
    <w:rsid w:val="007D3228"/>
    <w:rsid w:val="007D336F"/>
    <w:rsid w:val="007D34BA"/>
    <w:rsid w:val="007D3578"/>
    <w:rsid w:val="007D388C"/>
    <w:rsid w:val="007D3EAE"/>
    <w:rsid w:val="007D486D"/>
    <w:rsid w:val="007D4980"/>
    <w:rsid w:val="007D4AEF"/>
    <w:rsid w:val="007D4BEE"/>
    <w:rsid w:val="007D4CB3"/>
    <w:rsid w:val="007D4EA1"/>
    <w:rsid w:val="007D52CB"/>
    <w:rsid w:val="007D54B2"/>
    <w:rsid w:val="007D5925"/>
    <w:rsid w:val="007D5A97"/>
    <w:rsid w:val="007D5C24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312E"/>
    <w:rsid w:val="007E3C4D"/>
    <w:rsid w:val="007E3D50"/>
    <w:rsid w:val="007E3FBB"/>
    <w:rsid w:val="007E41F7"/>
    <w:rsid w:val="007E4423"/>
    <w:rsid w:val="007E4F5C"/>
    <w:rsid w:val="007E4FA6"/>
    <w:rsid w:val="007E521C"/>
    <w:rsid w:val="007E53F6"/>
    <w:rsid w:val="007E5690"/>
    <w:rsid w:val="007E5ED4"/>
    <w:rsid w:val="007E69BB"/>
    <w:rsid w:val="007E70C3"/>
    <w:rsid w:val="007E7A6A"/>
    <w:rsid w:val="007E7D04"/>
    <w:rsid w:val="007E7EF0"/>
    <w:rsid w:val="007E7F2E"/>
    <w:rsid w:val="007F0162"/>
    <w:rsid w:val="007F07B7"/>
    <w:rsid w:val="007F0A42"/>
    <w:rsid w:val="007F0C6E"/>
    <w:rsid w:val="007F0E1B"/>
    <w:rsid w:val="007F0E2B"/>
    <w:rsid w:val="007F0F4A"/>
    <w:rsid w:val="007F0F79"/>
    <w:rsid w:val="007F138A"/>
    <w:rsid w:val="007F1B3F"/>
    <w:rsid w:val="007F2078"/>
    <w:rsid w:val="007F2290"/>
    <w:rsid w:val="007F25AD"/>
    <w:rsid w:val="007F274D"/>
    <w:rsid w:val="007F2ABB"/>
    <w:rsid w:val="007F2C25"/>
    <w:rsid w:val="007F2ECF"/>
    <w:rsid w:val="007F2F8D"/>
    <w:rsid w:val="007F3113"/>
    <w:rsid w:val="007F3425"/>
    <w:rsid w:val="007F3833"/>
    <w:rsid w:val="007F38C2"/>
    <w:rsid w:val="007F3CB9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CCA"/>
    <w:rsid w:val="007F6E61"/>
    <w:rsid w:val="007F6FD1"/>
    <w:rsid w:val="007F7034"/>
    <w:rsid w:val="007F7969"/>
    <w:rsid w:val="007F7E07"/>
    <w:rsid w:val="00800019"/>
    <w:rsid w:val="008003FF"/>
    <w:rsid w:val="00800410"/>
    <w:rsid w:val="00800491"/>
    <w:rsid w:val="008008A8"/>
    <w:rsid w:val="00800D45"/>
    <w:rsid w:val="0080128B"/>
    <w:rsid w:val="00801304"/>
    <w:rsid w:val="0080152A"/>
    <w:rsid w:val="008017D6"/>
    <w:rsid w:val="00801BC2"/>
    <w:rsid w:val="00802B64"/>
    <w:rsid w:val="00802FD3"/>
    <w:rsid w:val="00803421"/>
    <w:rsid w:val="00803769"/>
    <w:rsid w:val="0080392D"/>
    <w:rsid w:val="00803FAC"/>
    <w:rsid w:val="00804420"/>
    <w:rsid w:val="00804519"/>
    <w:rsid w:val="00804B8F"/>
    <w:rsid w:val="00804B99"/>
    <w:rsid w:val="00804BFA"/>
    <w:rsid w:val="008059B1"/>
    <w:rsid w:val="00805E60"/>
    <w:rsid w:val="00805EFB"/>
    <w:rsid w:val="00806526"/>
    <w:rsid w:val="00806598"/>
    <w:rsid w:val="008067D8"/>
    <w:rsid w:val="008069FD"/>
    <w:rsid w:val="00806B87"/>
    <w:rsid w:val="00806DF8"/>
    <w:rsid w:val="008079B5"/>
    <w:rsid w:val="0081066C"/>
    <w:rsid w:val="00810AEE"/>
    <w:rsid w:val="00810CA5"/>
    <w:rsid w:val="00810D60"/>
    <w:rsid w:val="00810F07"/>
    <w:rsid w:val="00810FE2"/>
    <w:rsid w:val="008110A6"/>
    <w:rsid w:val="0081110E"/>
    <w:rsid w:val="0081111E"/>
    <w:rsid w:val="008116D6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3D9D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ED"/>
    <w:rsid w:val="00816FF3"/>
    <w:rsid w:val="0081701D"/>
    <w:rsid w:val="00817051"/>
    <w:rsid w:val="00817297"/>
    <w:rsid w:val="008175F6"/>
    <w:rsid w:val="00817687"/>
    <w:rsid w:val="008179D9"/>
    <w:rsid w:val="008179DD"/>
    <w:rsid w:val="00820438"/>
    <w:rsid w:val="00820868"/>
    <w:rsid w:val="00820896"/>
    <w:rsid w:val="00820AFD"/>
    <w:rsid w:val="00820B98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4309"/>
    <w:rsid w:val="00824317"/>
    <w:rsid w:val="00824385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1E3"/>
    <w:rsid w:val="00826721"/>
    <w:rsid w:val="00826EC5"/>
    <w:rsid w:val="008273B9"/>
    <w:rsid w:val="008274F0"/>
    <w:rsid w:val="00827981"/>
    <w:rsid w:val="0082799B"/>
    <w:rsid w:val="008279D0"/>
    <w:rsid w:val="008279DC"/>
    <w:rsid w:val="00827B89"/>
    <w:rsid w:val="008300B0"/>
    <w:rsid w:val="0083062A"/>
    <w:rsid w:val="0083069A"/>
    <w:rsid w:val="008308F0"/>
    <w:rsid w:val="00830983"/>
    <w:rsid w:val="00830B13"/>
    <w:rsid w:val="008313C1"/>
    <w:rsid w:val="008314C4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5D51"/>
    <w:rsid w:val="0083696A"/>
    <w:rsid w:val="00836D08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8BF"/>
    <w:rsid w:val="00842226"/>
    <w:rsid w:val="00842590"/>
    <w:rsid w:val="00842758"/>
    <w:rsid w:val="00842A88"/>
    <w:rsid w:val="00842B0B"/>
    <w:rsid w:val="00842B0E"/>
    <w:rsid w:val="0084328B"/>
    <w:rsid w:val="00843385"/>
    <w:rsid w:val="00843B64"/>
    <w:rsid w:val="00843DC8"/>
    <w:rsid w:val="00843F52"/>
    <w:rsid w:val="00844151"/>
    <w:rsid w:val="00844242"/>
    <w:rsid w:val="00844301"/>
    <w:rsid w:val="00844E9E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7B"/>
    <w:rsid w:val="00847A59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4C7"/>
    <w:rsid w:val="00851868"/>
    <w:rsid w:val="00851D82"/>
    <w:rsid w:val="00851DB2"/>
    <w:rsid w:val="00852D5F"/>
    <w:rsid w:val="00852DB7"/>
    <w:rsid w:val="00852DFB"/>
    <w:rsid w:val="00852EF2"/>
    <w:rsid w:val="00852F1B"/>
    <w:rsid w:val="008532C5"/>
    <w:rsid w:val="00853A8C"/>
    <w:rsid w:val="00853C84"/>
    <w:rsid w:val="00854491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430"/>
    <w:rsid w:val="00857978"/>
    <w:rsid w:val="00857B4B"/>
    <w:rsid w:val="00857C8B"/>
    <w:rsid w:val="00857E2B"/>
    <w:rsid w:val="00860430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2FCA"/>
    <w:rsid w:val="00863026"/>
    <w:rsid w:val="008631EA"/>
    <w:rsid w:val="00863641"/>
    <w:rsid w:val="008636D3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59C"/>
    <w:rsid w:val="008656DE"/>
    <w:rsid w:val="0086589B"/>
    <w:rsid w:val="008658E7"/>
    <w:rsid w:val="00865E92"/>
    <w:rsid w:val="00865F9E"/>
    <w:rsid w:val="0086605C"/>
    <w:rsid w:val="008661EB"/>
    <w:rsid w:val="00866408"/>
    <w:rsid w:val="008665DF"/>
    <w:rsid w:val="00866737"/>
    <w:rsid w:val="008667E2"/>
    <w:rsid w:val="00866813"/>
    <w:rsid w:val="00866941"/>
    <w:rsid w:val="0086696E"/>
    <w:rsid w:val="00866AB3"/>
    <w:rsid w:val="00866C40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A1A"/>
    <w:rsid w:val="00870ACB"/>
    <w:rsid w:val="00870C73"/>
    <w:rsid w:val="00870C79"/>
    <w:rsid w:val="00870F2C"/>
    <w:rsid w:val="00871191"/>
    <w:rsid w:val="008712B8"/>
    <w:rsid w:val="0087197F"/>
    <w:rsid w:val="008719EF"/>
    <w:rsid w:val="00871C80"/>
    <w:rsid w:val="00871CF2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783"/>
    <w:rsid w:val="00873936"/>
    <w:rsid w:val="00873F7F"/>
    <w:rsid w:val="00874095"/>
    <w:rsid w:val="008740BE"/>
    <w:rsid w:val="0087427F"/>
    <w:rsid w:val="008742E3"/>
    <w:rsid w:val="00874D95"/>
    <w:rsid w:val="008751EA"/>
    <w:rsid w:val="008753CD"/>
    <w:rsid w:val="008753FC"/>
    <w:rsid w:val="00875506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D8F"/>
    <w:rsid w:val="00877EE3"/>
    <w:rsid w:val="00880178"/>
    <w:rsid w:val="00880B81"/>
    <w:rsid w:val="00880CD9"/>
    <w:rsid w:val="00880E2B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86A"/>
    <w:rsid w:val="00882AB2"/>
    <w:rsid w:val="00882CB5"/>
    <w:rsid w:val="0088336E"/>
    <w:rsid w:val="00883650"/>
    <w:rsid w:val="0088397A"/>
    <w:rsid w:val="00883ADC"/>
    <w:rsid w:val="00883B30"/>
    <w:rsid w:val="00883DB4"/>
    <w:rsid w:val="00884373"/>
    <w:rsid w:val="0088445E"/>
    <w:rsid w:val="00884489"/>
    <w:rsid w:val="008845C4"/>
    <w:rsid w:val="0088468D"/>
    <w:rsid w:val="00884B8F"/>
    <w:rsid w:val="0088523F"/>
    <w:rsid w:val="00885504"/>
    <w:rsid w:val="00885BC1"/>
    <w:rsid w:val="008867C3"/>
    <w:rsid w:val="0088693E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E62"/>
    <w:rsid w:val="00890FAE"/>
    <w:rsid w:val="00891150"/>
    <w:rsid w:val="008911FF"/>
    <w:rsid w:val="00891225"/>
    <w:rsid w:val="00891B02"/>
    <w:rsid w:val="00891CBE"/>
    <w:rsid w:val="00892049"/>
    <w:rsid w:val="008927AD"/>
    <w:rsid w:val="00892959"/>
    <w:rsid w:val="00892A47"/>
    <w:rsid w:val="00892B7E"/>
    <w:rsid w:val="00892F5C"/>
    <w:rsid w:val="0089368A"/>
    <w:rsid w:val="00893828"/>
    <w:rsid w:val="008938FF"/>
    <w:rsid w:val="00893F85"/>
    <w:rsid w:val="008946CB"/>
    <w:rsid w:val="008948DE"/>
    <w:rsid w:val="00894FFF"/>
    <w:rsid w:val="0089513B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09A5"/>
    <w:rsid w:val="008A1000"/>
    <w:rsid w:val="008A11D5"/>
    <w:rsid w:val="008A14D5"/>
    <w:rsid w:val="008A1B81"/>
    <w:rsid w:val="008A1C92"/>
    <w:rsid w:val="008A1E10"/>
    <w:rsid w:val="008A1FC7"/>
    <w:rsid w:val="008A2028"/>
    <w:rsid w:val="008A217D"/>
    <w:rsid w:val="008A29C9"/>
    <w:rsid w:val="008A2F13"/>
    <w:rsid w:val="008A2F8F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8A"/>
    <w:rsid w:val="008A4CBF"/>
    <w:rsid w:val="008A4F5E"/>
    <w:rsid w:val="008A5189"/>
    <w:rsid w:val="008A54AD"/>
    <w:rsid w:val="008A5519"/>
    <w:rsid w:val="008A55A2"/>
    <w:rsid w:val="008A5FE5"/>
    <w:rsid w:val="008A61DD"/>
    <w:rsid w:val="008A632B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236A"/>
    <w:rsid w:val="008B286E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5071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85"/>
    <w:rsid w:val="008B67A2"/>
    <w:rsid w:val="008B6909"/>
    <w:rsid w:val="008B6A02"/>
    <w:rsid w:val="008B72C7"/>
    <w:rsid w:val="008B777E"/>
    <w:rsid w:val="008C02E4"/>
    <w:rsid w:val="008C0705"/>
    <w:rsid w:val="008C0AE9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6A2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67"/>
    <w:rsid w:val="008D2687"/>
    <w:rsid w:val="008D286E"/>
    <w:rsid w:val="008D2C31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940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749"/>
    <w:rsid w:val="008E09BF"/>
    <w:rsid w:val="008E0BB3"/>
    <w:rsid w:val="008E0E58"/>
    <w:rsid w:val="008E0FBD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62A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388"/>
    <w:rsid w:val="008E77BD"/>
    <w:rsid w:val="008E7978"/>
    <w:rsid w:val="008F0268"/>
    <w:rsid w:val="008F0761"/>
    <w:rsid w:val="008F0A86"/>
    <w:rsid w:val="008F0AFF"/>
    <w:rsid w:val="008F12BC"/>
    <w:rsid w:val="008F1333"/>
    <w:rsid w:val="008F1550"/>
    <w:rsid w:val="008F172F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CE"/>
    <w:rsid w:val="008F5C02"/>
    <w:rsid w:val="008F601C"/>
    <w:rsid w:val="008F624E"/>
    <w:rsid w:val="008F6C90"/>
    <w:rsid w:val="008F6FFB"/>
    <w:rsid w:val="008F70B4"/>
    <w:rsid w:val="008F780F"/>
    <w:rsid w:val="008F7EBF"/>
    <w:rsid w:val="008F7EE4"/>
    <w:rsid w:val="008F7EFA"/>
    <w:rsid w:val="0090020A"/>
    <w:rsid w:val="009003D2"/>
    <w:rsid w:val="00900C49"/>
    <w:rsid w:val="00900FA0"/>
    <w:rsid w:val="0090102E"/>
    <w:rsid w:val="00901279"/>
    <w:rsid w:val="0090170D"/>
    <w:rsid w:val="00901889"/>
    <w:rsid w:val="00902D35"/>
    <w:rsid w:val="00902D9B"/>
    <w:rsid w:val="00903146"/>
    <w:rsid w:val="0090348B"/>
    <w:rsid w:val="00903817"/>
    <w:rsid w:val="00903870"/>
    <w:rsid w:val="00903B65"/>
    <w:rsid w:val="00903E4F"/>
    <w:rsid w:val="00903F3D"/>
    <w:rsid w:val="009041CA"/>
    <w:rsid w:val="009042D3"/>
    <w:rsid w:val="00904846"/>
    <w:rsid w:val="009048D5"/>
    <w:rsid w:val="00904A4C"/>
    <w:rsid w:val="00904B54"/>
    <w:rsid w:val="00904E95"/>
    <w:rsid w:val="00904F0A"/>
    <w:rsid w:val="00904FD2"/>
    <w:rsid w:val="0090502C"/>
    <w:rsid w:val="00905568"/>
    <w:rsid w:val="009056DA"/>
    <w:rsid w:val="00905767"/>
    <w:rsid w:val="00905BB5"/>
    <w:rsid w:val="00905D54"/>
    <w:rsid w:val="00905FA3"/>
    <w:rsid w:val="0090674D"/>
    <w:rsid w:val="00906829"/>
    <w:rsid w:val="0090687F"/>
    <w:rsid w:val="00906B9B"/>
    <w:rsid w:val="00906CB3"/>
    <w:rsid w:val="00906F9E"/>
    <w:rsid w:val="0090703B"/>
    <w:rsid w:val="009070A8"/>
    <w:rsid w:val="00907EBF"/>
    <w:rsid w:val="0091049D"/>
    <w:rsid w:val="00910702"/>
    <w:rsid w:val="0091094A"/>
    <w:rsid w:val="00910B68"/>
    <w:rsid w:val="00910D08"/>
    <w:rsid w:val="009110E9"/>
    <w:rsid w:val="009113B4"/>
    <w:rsid w:val="00911562"/>
    <w:rsid w:val="00911619"/>
    <w:rsid w:val="00911A63"/>
    <w:rsid w:val="009121AA"/>
    <w:rsid w:val="009123C1"/>
    <w:rsid w:val="009126C1"/>
    <w:rsid w:val="00912A0C"/>
    <w:rsid w:val="00912A14"/>
    <w:rsid w:val="00912F11"/>
    <w:rsid w:val="00913894"/>
    <w:rsid w:val="0091396B"/>
    <w:rsid w:val="0091408C"/>
    <w:rsid w:val="009140C8"/>
    <w:rsid w:val="00914697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6E3"/>
    <w:rsid w:val="009201B7"/>
    <w:rsid w:val="009201F6"/>
    <w:rsid w:val="00920378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C5D"/>
    <w:rsid w:val="00921E29"/>
    <w:rsid w:val="00921ED4"/>
    <w:rsid w:val="00921EED"/>
    <w:rsid w:val="0092206D"/>
    <w:rsid w:val="0092216D"/>
    <w:rsid w:val="00922735"/>
    <w:rsid w:val="00922771"/>
    <w:rsid w:val="0092297F"/>
    <w:rsid w:val="009229B1"/>
    <w:rsid w:val="00923176"/>
    <w:rsid w:val="00923183"/>
    <w:rsid w:val="009231B4"/>
    <w:rsid w:val="009232B1"/>
    <w:rsid w:val="00923E74"/>
    <w:rsid w:val="00923FBA"/>
    <w:rsid w:val="00924A46"/>
    <w:rsid w:val="00924D7F"/>
    <w:rsid w:val="00925847"/>
    <w:rsid w:val="00925A64"/>
    <w:rsid w:val="00925D3A"/>
    <w:rsid w:val="009261F3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1AA4"/>
    <w:rsid w:val="00931CB1"/>
    <w:rsid w:val="009321CE"/>
    <w:rsid w:val="0093282C"/>
    <w:rsid w:val="009328F4"/>
    <w:rsid w:val="00932B2B"/>
    <w:rsid w:val="00932BFC"/>
    <w:rsid w:val="00933864"/>
    <w:rsid w:val="0093432D"/>
    <w:rsid w:val="0093435D"/>
    <w:rsid w:val="0093445B"/>
    <w:rsid w:val="0093472C"/>
    <w:rsid w:val="0093477F"/>
    <w:rsid w:val="00934F74"/>
    <w:rsid w:val="0093546B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508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CF8"/>
    <w:rsid w:val="00941240"/>
    <w:rsid w:val="009412D8"/>
    <w:rsid w:val="00941375"/>
    <w:rsid w:val="0094139A"/>
    <w:rsid w:val="009413F0"/>
    <w:rsid w:val="009414B7"/>
    <w:rsid w:val="00941978"/>
    <w:rsid w:val="00941C81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871"/>
    <w:rsid w:val="00943D35"/>
    <w:rsid w:val="00943EBE"/>
    <w:rsid w:val="00944230"/>
    <w:rsid w:val="009442F1"/>
    <w:rsid w:val="009443C8"/>
    <w:rsid w:val="009447E8"/>
    <w:rsid w:val="009447FE"/>
    <w:rsid w:val="009449D2"/>
    <w:rsid w:val="0094537A"/>
    <w:rsid w:val="00945597"/>
    <w:rsid w:val="009455B5"/>
    <w:rsid w:val="00945717"/>
    <w:rsid w:val="00945A06"/>
    <w:rsid w:val="00945FF5"/>
    <w:rsid w:val="0094609F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47BC4"/>
    <w:rsid w:val="0095032E"/>
    <w:rsid w:val="0095091D"/>
    <w:rsid w:val="00950C2E"/>
    <w:rsid w:val="00950D4B"/>
    <w:rsid w:val="00950E60"/>
    <w:rsid w:val="0095105D"/>
    <w:rsid w:val="009510C6"/>
    <w:rsid w:val="0095167E"/>
    <w:rsid w:val="009516E9"/>
    <w:rsid w:val="009516F1"/>
    <w:rsid w:val="00952634"/>
    <w:rsid w:val="00952A27"/>
    <w:rsid w:val="0095303D"/>
    <w:rsid w:val="0095317E"/>
    <w:rsid w:val="00953D2E"/>
    <w:rsid w:val="00953F41"/>
    <w:rsid w:val="00954441"/>
    <w:rsid w:val="0095462C"/>
    <w:rsid w:val="00954AA4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2BF"/>
    <w:rsid w:val="00956326"/>
    <w:rsid w:val="009565D7"/>
    <w:rsid w:val="009567B5"/>
    <w:rsid w:val="0095682B"/>
    <w:rsid w:val="009568CD"/>
    <w:rsid w:val="00956E03"/>
    <w:rsid w:val="009570C3"/>
    <w:rsid w:val="00957782"/>
    <w:rsid w:val="0095789A"/>
    <w:rsid w:val="00957E4B"/>
    <w:rsid w:val="00957F9D"/>
    <w:rsid w:val="00960148"/>
    <w:rsid w:val="00960352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1ADE"/>
    <w:rsid w:val="0096280C"/>
    <w:rsid w:val="009629BA"/>
    <w:rsid w:val="0096346E"/>
    <w:rsid w:val="00963B26"/>
    <w:rsid w:val="00963B5E"/>
    <w:rsid w:val="00964261"/>
    <w:rsid w:val="00964423"/>
    <w:rsid w:val="00964485"/>
    <w:rsid w:val="0096450A"/>
    <w:rsid w:val="009645FA"/>
    <w:rsid w:val="00964A7D"/>
    <w:rsid w:val="009657B3"/>
    <w:rsid w:val="00965C59"/>
    <w:rsid w:val="00966847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DA"/>
    <w:rsid w:val="009702C8"/>
    <w:rsid w:val="00970571"/>
    <w:rsid w:val="00970638"/>
    <w:rsid w:val="009707F6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C0A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A8C"/>
    <w:rsid w:val="00976CF8"/>
    <w:rsid w:val="00976D13"/>
    <w:rsid w:val="00976F5B"/>
    <w:rsid w:val="009775BF"/>
    <w:rsid w:val="009777FC"/>
    <w:rsid w:val="0098010D"/>
    <w:rsid w:val="0098018B"/>
    <w:rsid w:val="00980C0F"/>
    <w:rsid w:val="00981C9B"/>
    <w:rsid w:val="0098213F"/>
    <w:rsid w:val="00982700"/>
    <w:rsid w:val="00982F56"/>
    <w:rsid w:val="00983783"/>
    <w:rsid w:val="0098398D"/>
    <w:rsid w:val="00983A1E"/>
    <w:rsid w:val="00984468"/>
    <w:rsid w:val="0098457D"/>
    <w:rsid w:val="00984EAF"/>
    <w:rsid w:val="00984F32"/>
    <w:rsid w:val="00984FCB"/>
    <w:rsid w:val="00985301"/>
    <w:rsid w:val="009858BF"/>
    <w:rsid w:val="0098598E"/>
    <w:rsid w:val="00985AC3"/>
    <w:rsid w:val="00986340"/>
    <w:rsid w:val="0098691F"/>
    <w:rsid w:val="00986B52"/>
    <w:rsid w:val="00986DAB"/>
    <w:rsid w:val="00987107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9FC"/>
    <w:rsid w:val="00991AF3"/>
    <w:rsid w:val="00991D79"/>
    <w:rsid w:val="009926AB"/>
    <w:rsid w:val="00992F6B"/>
    <w:rsid w:val="00993478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F8D"/>
    <w:rsid w:val="00996FDF"/>
    <w:rsid w:val="00997F8A"/>
    <w:rsid w:val="009A0289"/>
    <w:rsid w:val="009A04C0"/>
    <w:rsid w:val="009A0C94"/>
    <w:rsid w:val="009A101B"/>
    <w:rsid w:val="009A111A"/>
    <w:rsid w:val="009A132F"/>
    <w:rsid w:val="009A14AD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6CB"/>
    <w:rsid w:val="009A4CE2"/>
    <w:rsid w:val="009A532E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A2B"/>
    <w:rsid w:val="009B2B52"/>
    <w:rsid w:val="009B30C1"/>
    <w:rsid w:val="009B376D"/>
    <w:rsid w:val="009B3D7B"/>
    <w:rsid w:val="009B4023"/>
    <w:rsid w:val="009B4236"/>
    <w:rsid w:val="009B4788"/>
    <w:rsid w:val="009B4C04"/>
    <w:rsid w:val="009B4CB6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D66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600"/>
    <w:rsid w:val="009C39F5"/>
    <w:rsid w:val="009C3AAB"/>
    <w:rsid w:val="009C41AB"/>
    <w:rsid w:val="009C429D"/>
    <w:rsid w:val="009C4BFC"/>
    <w:rsid w:val="009C4E8E"/>
    <w:rsid w:val="009C4F85"/>
    <w:rsid w:val="009C5478"/>
    <w:rsid w:val="009C5B94"/>
    <w:rsid w:val="009C5F3E"/>
    <w:rsid w:val="009C6464"/>
    <w:rsid w:val="009C6A3C"/>
    <w:rsid w:val="009C6AA1"/>
    <w:rsid w:val="009C73E7"/>
    <w:rsid w:val="009C743B"/>
    <w:rsid w:val="009C745E"/>
    <w:rsid w:val="009C76EB"/>
    <w:rsid w:val="009C7DB6"/>
    <w:rsid w:val="009C7E5A"/>
    <w:rsid w:val="009D03EE"/>
    <w:rsid w:val="009D079B"/>
    <w:rsid w:val="009D0B26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369"/>
    <w:rsid w:val="009D35BD"/>
    <w:rsid w:val="009D36F3"/>
    <w:rsid w:val="009D3AF6"/>
    <w:rsid w:val="009D40A0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604B"/>
    <w:rsid w:val="009D6189"/>
    <w:rsid w:val="009D62DD"/>
    <w:rsid w:val="009D63E7"/>
    <w:rsid w:val="009D6600"/>
    <w:rsid w:val="009D66C4"/>
    <w:rsid w:val="009D67CB"/>
    <w:rsid w:val="009D6876"/>
    <w:rsid w:val="009D687B"/>
    <w:rsid w:val="009D6CF6"/>
    <w:rsid w:val="009D6EE0"/>
    <w:rsid w:val="009D7438"/>
    <w:rsid w:val="009D769D"/>
    <w:rsid w:val="009D7DA2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580"/>
    <w:rsid w:val="009E16DA"/>
    <w:rsid w:val="009E177A"/>
    <w:rsid w:val="009E1C7A"/>
    <w:rsid w:val="009E1CA5"/>
    <w:rsid w:val="009E1DEB"/>
    <w:rsid w:val="009E1FD6"/>
    <w:rsid w:val="009E2405"/>
    <w:rsid w:val="009E29FF"/>
    <w:rsid w:val="009E35EA"/>
    <w:rsid w:val="009E36F6"/>
    <w:rsid w:val="009E3C29"/>
    <w:rsid w:val="009E3CA9"/>
    <w:rsid w:val="009E3D07"/>
    <w:rsid w:val="009E3DDE"/>
    <w:rsid w:val="009E45B8"/>
    <w:rsid w:val="009E4C34"/>
    <w:rsid w:val="009E4E71"/>
    <w:rsid w:val="009E4ED5"/>
    <w:rsid w:val="009E5343"/>
    <w:rsid w:val="009E535A"/>
    <w:rsid w:val="009E565E"/>
    <w:rsid w:val="009E5A9E"/>
    <w:rsid w:val="009E6116"/>
    <w:rsid w:val="009E6162"/>
    <w:rsid w:val="009E63DE"/>
    <w:rsid w:val="009E689C"/>
    <w:rsid w:val="009E68A5"/>
    <w:rsid w:val="009E6A49"/>
    <w:rsid w:val="009E6B8F"/>
    <w:rsid w:val="009E6CF7"/>
    <w:rsid w:val="009E6D80"/>
    <w:rsid w:val="009E7E79"/>
    <w:rsid w:val="009F0406"/>
    <w:rsid w:val="009F0A82"/>
    <w:rsid w:val="009F0B63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BEF"/>
    <w:rsid w:val="009F3285"/>
    <w:rsid w:val="009F369A"/>
    <w:rsid w:val="009F3F70"/>
    <w:rsid w:val="009F3FF5"/>
    <w:rsid w:val="009F44E1"/>
    <w:rsid w:val="009F468B"/>
    <w:rsid w:val="009F4D8A"/>
    <w:rsid w:val="009F5383"/>
    <w:rsid w:val="009F594F"/>
    <w:rsid w:val="009F5FC5"/>
    <w:rsid w:val="009F64C8"/>
    <w:rsid w:val="009F66BD"/>
    <w:rsid w:val="009F727E"/>
    <w:rsid w:val="009F7726"/>
    <w:rsid w:val="009F7C95"/>
    <w:rsid w:val="009F7E2F"/>
    <w:rsid w:val="009F7F63"/>
    <w:rsid w:val="009F7FCC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357"/>
    <w:rsid w:val="00A02914"/>
    <w:rsid w:val="00A02AFC"/>
    <w:rsid w:val="00A02BC2"/>
    <w:rsid w:val="00A0389F"/>
    <w:rsid w:val="00A038CB"/>
    <w:rsid w:val="00A03B3B"/>
    <w:rsid w:val="00A03CA4"/>
    <w:rsid w:val="00A03D4E"/>
    <w:rsid w:val="00A04282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4AE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97A"/>
    <w:rsid w:val="00A11C8D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EB"/>
    <w:rsid w:val="00A15013"/>
    <w:rsid w:val="00A1502C"/>
    <w:rsid w:val="00A15872"/>
    <w:rsid w:val="00A15BCC"/>
    <w:rsid w:val="00A15C29"/>
    <w:rsid w:val="00A15DEA"/>
    <w:rsid w:val="00A1617A"/>
    <w:rsid w:val="00A167F0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34B"/>
    <w:rsid w:val="00A20548"/>
    <w:rsid w:val="00A207A6"/>
    <w:rsid w:val="00A207B8"/>
    <w:rsid w:val="00A20C75"/>
    <w:rsid w:val="00A20C9E"/>
    <w:rsid w:val="00A20EDC"/>
    <w:rsid w:val="00A2163B"/>
    <w:rsid w:val="00A21696"/>
    <w:rsid w:val="00A21802"/>
    <w:rsid w:val="00A218B9"/>
    <w:rsid w:val="00A2199B"/>
    <w:rsid w:val="00A21BB5"/>
    <w:rsid w:val="00A21C3B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5CF"/>
    <w:rsid w:val="00A31B1A"/>
    <w:rsid w:val="00A31FED"/>
    <w:rsid w:val="00A32109"/>
    <w:rsid w:val="00A32188"/>
    <w:rsid w:val="00A327E3"/>
    <w:rsid w:val="00A32952"/>
    <w:rsid w:val="00A32EC2"/>
    <w:rsid w:val="00A32EF7"/>
    <w:rsid w:val="00A32F1C"/>
    <w:rsid w:val="00A33027"/>
    <w:rsid w:val="00A33109"/>
    <w:rsid w:val="00A33252"/>
    <w:rsid w:val="00A33366"/>
    <w:rsid w:val="00A33DCF"/>
    <w:rsid w:val="00A33F89"/>
    <w:rsid w:val="00A342B4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5E19"/>
    <w:rsid w:val="00A367CB"/>
    <w:rsid w:val="00A369C5"/>
    <w:rsid w:val="00A375DB"/>
    <w:rsid w:val="00A37630"/>
    <w:rsid w:val="00A376EC"/>
    <w:rsid w:val="00A37B45"/>
    <w:rsid w:val="00A37D5D"/>
    <w:rsid w:val="00A40099"/>
    <w:rsid w:val="00A40263"/>
    <w:rsid w:val="00A407E2"/>
    <w:rsid w:val="00A40D51"/>
    <w:rsid w:val="00A40D8B"/>
    <w:rsid w:val="00A4161C"/>
    <w:rsid w:val="00A41792"/>
    <w:rsid w:val="00A417D0"/>
    <w:rsid w:val="00A418D4"/>
    <w:rsid w:val="00A41CD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4AD8"/>
    <w:rsid w:val="00A44CEA"/>
    <w:rsid w:val="00A44FD2"/>
    <w:rsid w:val="00A4559B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13C6"/>
    <w:rsid w:val="00A51749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90D"/>
    <w:rsid w:val="00A549D6"/>
    <w:rsid w:val="00A54BB9"/>
    <w:rsid w:val="00A554E7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A6C"/>
    <w:rsid w:val="00A61C52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5037"/>
    <w:rsid w:val="00A65489"/>
    <w:rsid w:val="00A65977"/>
    <w:rsid w:val="00A65A74"/>
    <w:rsid w:val="00A6607B"/>
    <w:rsid w:val="00A661A3"/>
    <w:rsid w:val="00A66276"/>
    <w:rsid w:val="00A66503"/>
    <w:rsid w:val="00A66638"/>
    <w:rsid w:val="00A66812"/>
    <w:rsid w:val="00A6684C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4DA"/>
    <w:rsid w:val="00A70539"/>
    <w:rsid w:val="00A70647"/>
    <w:rsid w:val="00A70853"/>
    <w:rsid w:val="00A70888"/>
    <w:rsid w:val="00A70C81"/>
    <w:rsid w:val="00A711E2"/>
    <w:rsid w:val="00A71365"/>
    <w:rsid w:val="00A713D4"/>
    <w:rsid w:val="00A7170F"/>
    <w:rsid w:val="00A71ABC"/>
    <w:rsid w:val="00A71BEC"/>
    <w:rsid w:val="00A72453"/>
    <w:rsid w:val="00A7269B"/>
    <w:rsid w:val="00A72899"/>
    <w:rsid w:val="00A72973"/>
    <w:rsid w:val="00A72AA7"/>
    <w:rsid w:val="00A72AD4"/>
    <w:rsid w:val="00A72AF1"/>
    <w:rsid w:val="00A73649"/>
    <w:rsid w:val="00A73AEE"/>
    <w:rsid w:val="00A73E88"/>
    <w:rsid w:val="00A747F1"/>
    <w:rsid w:val="00A750A2"/>
    <w:rsid w:val="00A7513F"/>
    <w:rsid w:val="00A756A4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767"/>
    <w:rsid w:val="00A769D9"/>
    <w:rsid w:val="00A76C70"/>
    <w:rsid w:val="00A77725"/>
    <w:rsid w:val="00A77A6F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50A7"/>
    <w:rsid w:val="00A855B4"/>
    <w:rsid w:val="00A85603"/>
    <w:rsid w:val="00A85968"/>
    <w:rsid w:val="00A85E5A"/>
    <w:rsid w:val="00A85ECD"/>
    <w:rsid w:val="00A85F25"/>
    <w:rsid w:val="00A8651B"/>
    <w:rsid w:val="00A868EE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0CB"/>
    <w:rsid w:val="00A929FE"/>
    <w:rsid w:val="00A92D25"/>
    <w:rsid w:val="00A92DB6"/>
    <w:rsid w:val="00A933CD"/>
    <w:rsid w:val="00A9359E"/>
    <w:rsid w:val="00A93811"/>
    <w:rsid w:val="00A93920"/>
    <w:rsid w:val="00A93DB0"/>
    <w:rsid w:val="00A94052"/>
    <w:rsid w:val="00A94852"/>
    <w:rsid w:val="00A94A0B"/>
    <w:rsid w:val="00A94ABD"/>
    <w:rsid w:val="00A94CFA"/>
    <w:rsid w:val="00A95121"/>
    <w:rsid w:val="00A951D4"/>
    <w:rsid w:val="00A951F5"/>
    <w:rsid w:val="00A95AB8"/>
    <w:rsid w:val="00A967A4"/>
    <w:rsid w:val="00A974B6"/>
    <w:rsid w:val="00A97915"/>
    <w:rsid w:val="00A97AC9"/>
    <w:rsid w:val="00A97B5F"/>
    <w:rsid w:val="00A97FCC"/>
    <w:rsid w:val="00AA00A8"/>
    <w:rsid w:val="00AA01B7"/>
    <w:rsid w:val="00AA0787"/>
    <w:rsid w:val="00AA0944"/>
    <w:rsid w:val="00AA0C8D"/>
    <w:rsid w:val="00AA0CC8"/>
    <w:rsid w:val="00AA141F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3DAB"/>
    <w:rsid w:val="00AA3F0A"/>
    <w:rsid w:val="00AA417A"/>
    <w:rsid w:val="00AA4219"/>
    <w:rsid w:val="00AA4621"/>
    <w:rsid w:val="00AA4ABE"/>
    <w:rsid w:val="00AA4CF0"/>
    <w:rsid w:val="00AA4D04"/>
    <w:rsid w:val="00AA5024"/>
    <w:rsid w:val="00AA53E4"/>
    <w:rsid w:val="00AA5622"/>
    <w:rsid w:val="00AA574F"/>
    <w:rsid w:val="00AA5770"/>
    <w:rsid w:val="00AA5F8F"/>
    <w:rsid w:val="00AA5FE5"/>
    <w:rsid w:val="00AA682B"/>
    <w:rsid w:val="00AA75E1"/>
    <w:rsid w:val="00AA7C9E"/>
    <w:rsid w:val="00AA7D1B"/>
    <w:rsid w:val="00AA7E35"/>
    <w:rsid w:val="00AB02CE"/>
    <w:rsid w:val="00AB0394"/>
    <w:rsid w:val="00AB0762"/>
    <w:rsid w:val="00AB086B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D49"/>
    <w:rsid w:val="00AB4124"/>
    <w:rsid w:val="00AB43D7"/>
    <w:rsid w:val="00AB46F4"/>
    <w:rsid w:val="00AB4C97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881"/>
    <w:rsid w:val="00AC01F2"/>
    <w:rsid w:val="00AC0398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21C6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58A"/>
    <w:rsid w:val="00AD2B1C"/>
    <w:rsid w:val="00AD2DE5"/>
    <w:rsid w:val="00AD2E4D"/>
    <w:rsid w:val="00AD39AA"/>
    <w:rsid w:val="00AD40CF"/>
    <w:rsid w:val="00AD4184"/>
    <w:rsid w:val="00AD44EC"/>
    <w:rsid w:val="00AD4CE5"/>
    <w:rsid w:val="00AD4D18"/>
    <w:rsid w:val="00AD563E"/>
    <w:rsid w:val="00AD5B52"/>
    <w:rsid w:val="00AD5D37"/>
    <w:rsid w:val="00AD5F28"/>
    <w:rsid w:val="00AD650D"/>
    <w:rsid w:val="00AD6665"/>
    <w:rsid w:val="00AD6758"/>
    <w:rsid w:val="00AD6A4F"/>
    <w:rsid w:val="00AD70FA"/>
    <w:rsid w:val="00AD7149"/>
    <w:rsid w:val="00AD75EB"/>
    <w:rsid w:val="00AD7B6F"/>
    <w:rsid w:val="00AE023B"/>
    <w:rsid w:val="00AE10D5"/>
    <w:rsid w:val="00AE11C7"/>
    <w:rsid w:val="00AE13D8"/>
    <w:rsid w:val="00AE1630"/>
    <w:rsid w:val="00AE1832"/>
    <w:rsid w:val="00AE188E"/>
    <w:rsid w:val="00AE1982"/>
    <w:rsid w:val="00AE1B89"/>
    <w:rsid w:val="00AE23A6"/>
    <w:rsid w:val="00AE2AF0"/>
    <w:rsid w:val="00AE3298"/>
    <w:rsid w:val="00AE333A"/>
    <w:rsid w:val="00AE336A"/>
    <w:rsid w:val="00AE35C2"/>
    <w:rsid w:val="00AE3B96"/>
    <w:rsid w:val="00AE3F91"/>
    <w:rsid w:val="00AE4216"/>
    <w:rsid w:val="00AE4368"/>
    <w:rsid w:val="00AE4B69"/>
    <w:rsid w:val="00AE4ED3"/>
    <w:rsid w:val="00AE5024"/>
    <w:rsid w:val="00AE597B"/>
    <w:rsid w:val="00AE5DBA"/>
    <w:rsid w:val="00AE60DD"/>
    <w:rsid w:val="00AE6185"/>
    <w:rsid w:val="00AE632C"/>
    <w:rsid w:val="00AE64A7"/>
    <w:rsid w:val="00AE6BA9"/>
    <w:rsid w:val="00AE6F6D"/>
    <w:rsid w:val="00AE7181"/>
    <w:rsid w:val="00AE763A"/>
    <w:rsid w:val="00AE7CF9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C5B"/>
    <w:rsid w:val="00AF1D36"/>
    <w:rsid w:val="00AF1F03"/>
    <w:rsid w:val="00AF1F69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3164"/>
    <w:rsid w:val="00B032DF"/>
    <w:rsid w:val="00B03308"/>
    <w:rsid w:val="00B0352D"/>
    <w:rsid w:val="00B038BF"/>
    <w:rsid w:val="00B03F12"/>
    <w:rsid w:val="00B041B4"/>
    <w:rsid w:val="00B041E6"/>
    <w:rsid w:val="00B046B1"/>
    <w:rsid w:val="00B053B6"/>
    <w:rsid w:val="00B05462"/>
    <w:rsid w:val="00B059B2"/>
    <w:rsid w:val="00B059BB"/>
    <w:rsid w:val="00B05D6A"/>
    <w:rsid w:val="00B060C0"/>
    <w:rsid w:val="00B0627D"/>
    <w:rsid w:val="00B067E3"/>
    <w:rsid w:val="00B06CFF"/>
    <w:rsid w:val="00B07002"/>
    <w:rsid w:val="00B077C2"/>
    <w:rsid w:val="00B0780D"/>
    <w:rsid w:val="00B100F2"/>
    <w:rsid w:val="00B10104"/>
    <w:rsid w:val="00B103B8"/>
    <w:rsid w:val="00B103CE"/>
    <w:rsid w:val="00B1053B"/>
    <w:rsid w:val="00B10BE9"/>
    <w:rsid w:val="00B10EA8"/>
    <w:rsid w:val="00B110FD"/>
    <w:rsid w:val="00B1120F"/>
    <w:rsid w:val="00B11833"/>
    <w:rsid w:val="00B118C8"/>
    <w:rsid w:val="00B12144"/>
    <w:rsid w:val="00B1218D"/>
    <w:rsid w:val="00B12263"/>
    <w:rsid w:val="00B12544"/>
    <w:rsid w:val="00B1296E"/>
    <w:rsid w:val="00B12D28"/>
    <w:rsid w:val="00B130F2"/>
    <w:rsid w:val="00B135ED"/>
    <w:rsid w:val="00B13866"/>
    <w:rsid w:val="00B13976"/>
    <w:rsid w:val="00B13DD9"/>
    <w:rsid w:val="00B144C2"/>
    <w:rsid w:val="00B146BF"/>
    <w:rsid w:val="00B14953"/>
    <w:rsid w:val="00B14F89"/>
    <w:rsid w:val="00B15216"/>
    <w:rsid w:val="00B1571E"/>
    <w:rsid w:val="00B15CD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E77"/>
    <w:rsid w:val="00B22286"/>
    <w:rsid w:val="00B223F9"/>
    <w:rsid w:val="00B22465"/>
    <w:rsid w:val="00B226B4"/>
    <w:rsid w:val="00B228DA"/>
    <w:rsid w:val="00B23089"/>
    <w:rsid w:val="00B2348B"/>
    <w:rsid w:val="00B234A6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7C"/>
    <w:rsid w:val="00B25758"/>
    <w:rsid w:val="00B25977"/>
    <w:rsid w:val="00B25B0E"/>
    <w:rsid w:val="00B2607B"/>
    <w:rsid w:val="00B26EE8"/>
    <w:rsid w:val="00B27623"/>
    <w:rsid w:val="00B27ACE"/>
    <w:rsid w:val="00B27B89"/>
    <w:rsid w:val="00B27CB7"/>
    <w:rsid w:val="00B27E75"/>
    <w:rsid w:val="00B27EC5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2696"/>
    <w:rsid w:val="00B3310F"/>
    <w:rsid w:val="00B337D4"/>
    <w:rsid w:val="00B33AA6"/>
    <w:rsid w:val="00B33C26"/>
    <w:rsid w:val="00B344A8"/>
    <w:rsid w:val="00B345E3"/>
    <w:rsid w:val="00B369A4"/>
    <w:rsid w:val="00B36AD6"/>
    <w:rsid w:val="00B36BDA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A84"/>
    <w:rsid w:val="00B41B1B"/>
    <w:rsid w:val="00B41F57"/>
    <w:rsid w:val="00B4210E"/>
    <w:rsid w:val="00B425DD"/>
    <w:rsid w:val="00B42AA8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3D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50101"/>
    <w:rsid w:val="00B50621"/>
    <w:rsid w:val="00B51408"/>
    <w:rsid w:val="00B5164C"/>
    <w:rsid w:val="00B51822"/>
    <w:rsid w:val="00B51A42"/>
    <w:rsid w:val="00B51CC4"/>
    <w:rsid w:val="00B51D0D"/>
    <w:rsid w:val="00B52094"/>
    <w:rsid w:val="00B52251"/>
    <w:rsid w:val="00B529A7"/>
    <w:rsid w:val="00B52ED3"/>
    <w:rsid w:val="00B532E9"/>
    <w:rsid w:val="00B533E2"/>
    <w:rsid w:val="00B53D85"/>
    <w:rsid w:val="00B53DB4"/>
    <w:rsid w:val="00B54226"/>
    <w:rsid w:val="00B5478F"/>
    <w:rsid w:val="00B549A0"/>
    <w:rsid w:val="00B54E78"/>
    <w:rsid w:val="00B54EDD"/>
    <w:rsid w:val="00B54F80"/>
    <w:rsid w:val="00B54FD0"/>
    <w:rsid w:val="00B55222"/>
    <w:rsid w:val="00B55C35"/>
    <w:rsid w:val="00B55C4B"/>
    <w:rsid w:val="00B55C75"/>
    <w:rsid w:val="00B55DB8"/>
    <w:rsid w:val="00B5605D"/>
    <w:rsid w:val="00B5610D"/>
    <w:rsid w:val="00B561F2"/>
    <w:rsid w:val="00B5671F"/>
    <w:rsid w:val="00B569E5"/>
    <w:rsid w:val="00B56D08"/>
    <w:rsid w:val="00B56E22"/>
    <w:rsid w:val="00B56EEE"/>
    <w:rsid w:val="00B5736F"/>
    <w:rsid w:val="00B57609"/>
    <w:rsid w:val="00B6018B"/>
    <w:rsid w:val="00B60541"/>
    <w:rsid w:val="00B6081B"/>
    <w:rsid w:val="00B61489"/>
    <w:rsid w:val="00B61544"/>
    <w:rsid w:val="00B617FB"/>
    <w:rsid w:val="00B61AF6"/>
    <w:rsid w:val="00B61BA4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CF7"/>
    <w:rsid w:val="00B63F65"/>
    <w:rsid w:val="00B6416C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0DC"/>
    <w:rsid w:val="00B71257"/>
    <w:rsid w:val="00B71399"/>
    <w:rsid w:val="00B71635"/>
    <w:rsid w:val="00B718D5"/>
    <w:rsid w:val="00B71D6C"/>
    <w:rsid w:val="00B7209C"/>
    <w:rsid w:val="00B723A8"/>
    <w:rsid w:val="00B723F2"/>
    <w:rsid w:val="00B72539"/>
    <w:rsid w:val="00B725CD"/>
    <w:rsid w:val="00B72680"/>
    <w:rsid w:val="00B72A3B"/>
    <w:rsid w:val="00B72EA5"/>
    <w:rsid w:val="00B73088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C41"/>
    <w:rsid w:val="00B75D87"/>
    <w:rsid w:val="00B75F9E"/>
    <w:rsid w:val="00B760C1"/>
    <w:rsid w:val="00B7617D"/>
    <w:rsid w:val="00B763B6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896"/>
    <w:rsid w:val="00B80BD0"/>
    <w:rsid w:val="00B80D72"/>
    <w:rsid w:val="00B811E0"/>
    <w:rsid w:val="00B81291"/>
    <w:rsid w:val="00B81434"/>
    <w:rsid w:val="00B81B87"/>
    <w:rsid w:val="00B81D57"/>
    <w:rsid w:val="00B81FDA"/>
    <w:rsid w:val="00B82600"/>
    <w:rsid w:val="00B8265B"/>
    <w:rsid w:val="00B82A34"/>
    <w:rsid w:val="00B82C76"/>
    <w:rsid w:val="00B83284"/>
    <w:rsid w:val="00B83ACC"/>
    <w:rsid w:val="00B83BB2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CC1"/>
    <w:rsid w:val="00B85D29"/>
    <w:rsid w:val="00B86434"/>
    <w:rsid w:val="00B865EB"/>
    <w:rsid w:val="00B86D32"/>
    <w:rsid w:val="00B872A6"/>
    <w:rsid w:val="00B8730B"/>
    <w:rsid w:val="00B87AC9"/>
    <w:rsid w:val="00B87BD7"/>
    <w:rsid w:val="00B90068"/>
    <w:rsid w:val="00B9012A"/>
    <w:rsid w:val="00B90277"/>
    <w:rsid w:val="00B907BB"/>
    <w:rsid w:val="00B908BA"/>
    <w:rsid w:val="00B908C1"/>
    <w:rsid w:val="00B908C3"/>
    <w:rsid w:val="00B90B14"/>
    <w:rsid w:val="00B90DCB"/>
    <w:rsid w:val="00B9102E"/>
    <w:rsid w:val="00B9116C"/>
    <w:rsid w:val="00B91379"/>
    <w:rsid w:val="00B9153F"/>
    <w:rsid w:val="00B917C4"/>
    <w:rsid w:val="00B91B5B"/>
    <w:rsid w:val="00B921DC"/>
    <w:rsid w:val="00B92267"/>
    <w:rsid w:val="00B922F2"/>
    <w:rsid w:val="00B92484"/>
    <w:rsid w:val="00B92860"/>
    <w:rsid w:val="00B928F6"/>
    <w:rsid w:val="00B92AB2"/>
    <w:rsid w:val="00B92B8B"/>
    <w:rsid w:val="00B92D7B"/>
    <w:rsid w:val="00B92E7C"/>
    <w:rsid w:val="00B9301B"/>
    <w:rsid w:val="00B930DB"/>
    <w:rsid w:val="00B93165"/>
    <w:rsid w:val="00B93258"/>
    <w:rsid w:val="00B9366A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D0"/>
    <w:rsid w:val="00B95E15"/>
    <w:rsid w:val="00B95F32"/>
    <w:rsid w:val="00B95F5C"/>
    <w:rsid w:val="00B9618B"/>
    <w:rsid w:val="00B968AA"/>
    <w:rsid w:val="00B96A32"/>
    <w:rsid w:val="00B96B72"/>
    <w:rsid w:val="00B96F90"/>
    <w:rsid w:val="00B970BF"/>
    <w:rsid w:val="00B9719C"/>
    <w:rsid w:val="00B97368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0DFD"/>
    <w:rsid w:val="00BA119A"/>
    <w:rsid w:val="00BA1232"/>
    <w:rsid w:val="00BA12E4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3354"/>
    <w:rsid w:val="00BA3541"/>
    <w:rsid w:val="00BA380C"/>
    <w:rsid w:val="00BA381C"/>
    <w:rsid w:val="00BA3A10"/>
    <w:rsid w:val="00BA3A6A"/>
    <w:rsid w:val="00BA3B50"/>
    <w:rsid w:val="00BA4661"/>
    <w:rsid w:val="00BA5365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FB2"/>
    <w:rsid w:val="00BB10F9"/>
    <w:rsid w:val="00BB1112"/>
    <w:rsid w:val="00BB1347"/>
    <w:rsid w:val="00BB19F9"/>
    <w:rsid w:val="00BB1D6C"/>
    <w:rsid w:val="00BB1E2B"/>
    <w:rsid w:val="00BB2257"/>
    <w:rsid w:val="00BB239C"/>
    <w:rsid w:val="00BB2562"/>
    <w:rsid w:val="00BB2664"/>
    <w:rsid w:val="00BB26E7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BA"/>
    <w:rsid w:val="00BB789B"/>
    <w:rsid w:val="00BB7A42"/>
    <w:rsid w:val="00BB7C08"/>
    <w:rsid w:val="00BB7E32"/>
    <w:rsid w:val="00BC0444"/>
    <w:rsid w:val="00BC0C3B"/>
    <w:rsid w:val="00BC1040"/>
    <w:rsid w:val="00BC1041"/>
    <w:rsid w:val="00BC1219"/>
    <w:rsid w:val="00BC16C4"/>
    <w:rsid w:val="00BC192D"/>
    <w:rsid w:val="00BC1CEE"/>
    <w:rsid w:val="00BC1F42"/>
    <w:rsid w:val="00BC1FA2"/>
    <w:rsid w:val="00BC216C"/>
    <w:rsid w:val="00BC240F"/>
    <w:rsid w:val="00BC24EC"/>
    <w:rsid w:val="00BC2636"/>
    <w:rsid w:val="00BC2650"/>
    <w:rsid w:val="00BC2E02"/>
    <w:rsid w:val="00BC2E05"/>
    <w:rsid w:val="00BC32E8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D31"/>
    <w:rsid w:val="00BC4E3E"/>
    <w:rsid w:val="00BC4E95"/>
    <w:rsid w:val="00BC5000"/>
    <w:rsid w:val="00BC57D0"/>
    <w:rsid w:val="00BC591A"/>
    <w:rsid w:val="00BC62C2"/>
    <w:rsid w:val="00BC66B5"/>
    <w:rsid w:val="00BC6904"/>
    <w:rsid w:val="00BC6E1D"/>
    <w:rsid w:val="00BC6ED0"/>
    <w:rsid w:val="00BC745B"/>
    <w:rsid w:val="00BC796D"/>
    <w:rsid w:val="00BC79DF"/>
    <w:rsid w:val="00BC7F41"/>
    <w:rsid w:val="00BC7FE3"/>
    <w:rsid w:val="00BD0248"/>
    <w:rsid w:val="00BD0E1B"/>
    <w:rsid w:val="00BD0E7A"/>
    <w:rsid w:val="00BD0FF7"/>
    <w:rsid w:val="00BD101D"/>
    <w:rsid w:val="00BD1186"/>
    <w:rsid w:val="00BD1CA4"/>
    <w:rsid w:val="00BD2587"/>
    <w:rsid w:val="00BD275D"/>
    <w:rsid w:val="00BD2D41"/>
    <w:rsid w:val="00BD36BA"/>
    <w:rsid w:val="00BD39BF"/>
    <w:rsid w:val="00BD3B80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855"/>
    <w:rsid w:val="00BD6BD6"/>
    <w:rsid w:val="00BD7076"/>
    <w:rsid w:val="00BD759C"/>
    <w:rsid w:val="00BD7719"/>
    <w:rsid w:val="00BD7A92"/>
    <w:rsid w:val="00BD7C8A"/>
    <w:rsid w:val="00BD7F9D"/>
    <w:rsid w:val="00BD7FB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66"/>
    <w:rsid w:val="00BE257E"/>
    <w:rsid w:val="00BE259A"/>
    <w:rsid w:val="00BE277E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AB"/>
    <w:rsid w:val="00BE40D9"/>
    <w:rsid w:val="00BE4135"/>
    <w:rsid w:val="00BE46B7"/>
    <w:rsid w:val="00BE48F9"/>
    <w:rsid w:val="00BE4D3B"/>
    <w:rsid w:val="00BE4E0D"/>
    <w:rsid w:val="00BE5000"/>
    <w:rsid w:val="00BE540A"/>
    <w:rsid w:val="00BE543F"/>
    <w:rsid w:val="00BE551B"/>
    <w:rsid w:val="00BE66DF"/>
    <w:rsid w:val="00BE66E9"/>
    <w:rsid w:val="00BE69FF"/>
    <w:rsid w:val="00BE6A96"/>
    <w:rsid w:val="00BE6CB1"/>
    <w:rsid w:val="00BE75E2"/>
    <w:rsid w:val="00BE77E1"/>
    <w:rsid w:val="00BE7845"/>
    <w:rsid w:val="00BE7847"/>
    <w:rsid w:val="00BE787A"/>
    <w:rsid w:val="00BF026B"/>
    <w:rsid w:val="00BF0386"/>
    <w:rsid w:val="00BF09CF"/>
    <w:rsid w:val="00BF0B91"/>
    <w:rsid w:val="00BF0DA1"/>
    <w:rsid w:val="00BF1024"/>
    <w:rsid w:val="00BF14B1"/>
    <w:rsid w:val="00BF1C4D"/>
    <w:rsid w:val="00BF1CC7"/>
    <w:rsid w:val="00BF1E2F"/>
    <w:rsid w:val="00BF1FB5"/>
    <w:rsid w:val="00BF21B9"/>
    <w:rsid w:val="00BF25F6"/>
    <w:rsid w:val="00BF2913"/>
    <w:rsid w:val="00BF2B18"/>
    <w:rsid w:val="00BF2B66"/>
    <w:rsid w:val="00BF2FA3"/>
    <w:rsid w:val="00BF302B"/>
    <w:rsid w:val="00BF389E"/>
    <w:rsid w:val="00BF3A4C"/>
    <w:rsid w:val="00BF3CB8"/>
    <w:rsid w:val="00BF3DC2"/>
    <w:rsid w:val="00BF3ED2"/>
    <w:rsid w:val="00BF41C8"/>
    <w:rsid w:val="00BF44E7"/>
    <w:rsid w:val="00BF4507"/>
    <w:rsid w:val="00BF45A4"/>
    <w:rsid w:val="00BF478B"/>
    <w:rsid w:val="00BF4DAC"/>
    <w:rsid w:val="00BF4DB7"/>
    <w:rsid w:val="00BF54CE"/>
    <w:rsid w:val="00BF591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A35"/>
    <w:rsid w:val="00BF7E71"/>
    <w:rsid w:val="00C001BA"/>
    <w:rsid w:val="00C003B2"/>
    <w:rsid w:val="00C0070C"/>
    <w:rsid w:val="00C011B2"/>
    <w:rsid w:val="00C01236"/>
    <w:rsid w:val="00C013AC"/>
    <w:rsid w:val="00C01989"/>
    <w:rsid w:val="00C01991"/>
    <w:rsid w:val="00C01A39"/>
    <w:rsid w:val="00C01E2C"/>
    <w:rsid w:val="00C02185"/>
    <w:rsid w:val="00C025E5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580"/>
    <w:rsid w:val="00C10674"/>
    <w:rsid w:val="00C1072F"/>
    <w:rsid w:val="00C1091A"/>
    <w:rsid w:val="00C10CC6"/>
    <w:rsid w:val="00C11723"/>
    <w:rsid w:val="00C117F9"/>
    <w:rsid w:val="00C11FA4"/>
    <w:rsid w:val="00C11FE3"/>
    <w:rsid w:val="00C120D0"/>
    <w:rsid w:val="00C12678"/>
    <w:rsid w:val="00C126E6"/>
    <w:rsid w:val="00C12CFF"/>
    <w:rsid w:val="00C13320"/>
    <w:rsid w:val="00C134A8"/>
    <w:rsid w:val="00C13607"/>
    <w:rsid w:val="00C1367B"/>
    <w:rsid w:val="00C13B71"/>
    <w:rsid w:val="00C14621"/>
    <w:rsid w:val="00C14790"/>
    <w:rsid w:val="00C147A4"/>
    <w:rsid w:val="00C14BBE"/>
    <w:rsid w:val="00C14FFA"/>
    <w:rsid w:val="00C150E7"/>
    <w:rsid w:val="00C1560A"/>
    <w:rsid w:val="00C161A9"/>
    <w:rsid w:val="00C167C8"/>
    <w:rsid w:val="00C167DD"/>
    <w:rsid w:val="00C16D0C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E64"/>
    <w:rsid w:val="00C25F95"/>
    <w:rsid w:val="00C260D4"/>
    <w:rsid w:val="00C262FB"/>
    <w:rsid w:val="00C265F4"/>
    <w:rsid w:val="00C268A0"/>
    <w:rsid w:val="00C268A3"/>
    <w:rsid w:val="00C26B6A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27E42"/>
    <w:rsid w:val="00C30005"/>
    <w:rsid w:val="00C3048D"/>
    <w:rsid w:val="00C305E9"/>
    <w:rsid w:val="00C30B3E"/>
    <w:rsid w:val="00C312CF"/>
    <w:rsid w:val="00C3145F"/>
    <w:rsid w:val="00C3155A"/>
    <w:rsid w:val="00C315CD"/>
    <w:rsid w:val="00C316A4"/>
    <w:rsid w:val="00C31720"/>
    <w:rsid w:val="00C3196C"/>
    <w:rsid w:val="00C31B19"/>
    <w:rsid w:val="00C31DFF"/>
    <w:rsid w:val="00C31F4C"/>
    <w:rsid w:val="00C33014"/>
    <w:rsid w:val="00C3308C"/>
    <w:rsid w:val="00C333F3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454"/>
    <w:rsid w:val="00C40729"/>
    <w:rsid w:val="00C40CAF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57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C3A"/>
    <w:rsid w:val="00C54D2B"/>
    <w:rsid w:val="00C54E2B"/>
    <w:rsid w:val="00C551BB"/>
    <w:rsid w:val="00C558EC"/>
    <w:rsid w:val="00C55E48"/>
    <w:rsid w:val="00C56022"/>
    <w:rsid w:val="00C56108"/>
    <w:rsid w:val="00C56216"/>
    <w:rsid w:val="00C5639D"/>
    <w:rsid w:val="00C5646D"/>
    <w:rsid w:val="00C56563"/>
    <w:rsid w:val="00C567C2"/>
    <w:rsid w:val="00C57329"/>
    <w:rsid w:val="00C5795F"/>
    <w:rsid w:val="00C57FEB"/>
    <w:rsid w:val="00C60A4D"/>
    <w:rsid w:val="00C61881"/>
    <w:rsid w:val="00C61BCB"/>
    <w:rsid w:val="00C61DB0"/>
    <w:rsid w:val="00C61EE5"/>
    <w:rsid w:val="00C6209A"/>
    <w:rsid w:val="00C6231A"/>
    <w:rsid w:val="00C6301F"/>
    <w:rsid w:val="00C6343B"/>
    <w:rsid w:val="00C63A11"/>
    <w:rsid w:val="00C63AAC"/>
    <w:rsid w:val="00C63ABC"/>
    <w:rsid w:val="00C63D85"/>
    <w:rsid w:val="00C63DD4"/>
    <w:rsid w:val="00C63E06"/>
    <w:rsid w:val="00C64B8A"/>
    <w:rsid w:val="00C64DF1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DA6"/>
    <w:rsid w:val="00C7322B"/>
    <w:rsid w:val="00C7387C"/>
    <w:rsid w:val="00C73D89"/>
    <w:rsid w:val="00C7406B"/>
    <w:rsid w:val="00C74195"/>
    <w:rsid w:val="00C74437"/>
    <w:rsid w:val="00C745DF"/>
    <w:rsid w:val="00C74940"/>
    <w:rsid w:val="00C74C1C"/>
    <w:rsid w:val="00C74D3F"/>
    <w:rsid w:val="00C75800"/>
    <w:rsid w:val="00C7599C"/>
    <w:rsid w:val="00C75FED"/>
    <w:rsid w:val="00C7625A"/>
    <w:rsid w:val="00C76920"/>
    <w:rsid w:val="00C76DEA"/>
    <w:rsid w:val="00C7773A"/>
    <w:rsid w:val="00C77908"/>
    <w:rsid w:val="00C77A7C"/>
    <w:rsid w:val="00C77CBA"/>
    <w:rsid w:val="00C803AF"/>
    <w:rsid w:val="00C80594"/>
    <w:rsid w:val="00C80AC3"/>
    <w:rsid w:val="00C8131B"/>
    <w:rsid w:val="00C81593"/>
    <w:rsid w:val="00C81617"/>
    <w:rsid w:val="00C818FF"/>
    <w:rsid w:val="00C8190B"/>
    <w:rsid w:val="00C81BCA"/>
    <w:rsid w:val="00C82138"/>
    <w:rsid w:val="00C8213B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46E1"/>
    <w:rsid w:val="00C84F2A"/>
    <w:rsid w:val="00C8522E"/>
    <w:rsid w:val="00C859D0"/>
    <w:rsid w:val="00C85AD4"/>
    <w:rsid w:val="00C85C96"/>
    <w:rsid w:val="00C860D9"/>
    <w:rsid w:val="00C865A1"/>
    <w:rsid w:val="00C86987"/>
    <w:rsid w:val="00C869D4"/>
    <w:rsid w:val="00C8717E"/>
    <w:rsid w:val="00C87381"/>
    <w:rsid w:val="00C87455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EBA"/>
    <w:rsid w:val="00C92FAB"/>
    <w:rsid w:val="00C93086"/>
    <w:rsid w:val="00C930F5"/>
    <w:rsid w:val="00C9313D"/>
    <w:rsid w:val="00C9316F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67EC"/>
    <w:rsid w:val="00C96A29"/>
    <w:rsid w:val="00C96BFC"/>
    <w:rsid w:val="00C975C4"/>
    <w:rsid w:val="00C9790E"/>
    <w:rsid w:val="00C97A9A"/>
    <w:rsid w:val="00C97B45"/>
    <w:rsid w:val="00C97B5D"/>
    <w:rsid w:val="00C97D36"/>
    <w:rsid w:val="00CA0053"/>
    <w:rsid w:val="00CA06C8"/>
    <w:rsid w:val="00CA070E"/>
    <w:rsid w:val="00CA07F8"/>
    <w:rsid w:val="00CA0BCD"/>
    <w:rsid w:val="00CA0EF0"/>
    <w:rsid w:val="00CA16C0"/>
    <w:rsid w:val="00CA1826"/>
    <w:rsid w:val="00CA2615"/>
    <w:rsid w:val="00CA271F"/>
    <w:rsid w:val="00CA2CB9"/>
    <w:rsid w:val="00CA2E64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32C"/>
    <w:rsid w:val="00CB0933"/>
    <w:rsid w:val="00CB0AD5"/>
    <w:rsid w:val="00CB0D64"/>
    <w:rsid w:val="00CB14EF"/>
    <w:rsid w:val="00CB1924"/>
    <w:rsid w:val="00CB1A6E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9C"/>
    <w:rsid w:val="00CB3FD7"/>
    <w:rsid w:val="00CB4148"/>
    <w:rsid w:val="00CB46C5"/>
    <w:rsid w:val="00CB5050"/>
    <w:rsid w:val="00CB530C"/>
    <w:rsid w:val="00CB5323"/>
    <w:rsid w:val="00CB5B5F"/>
    <w:rsid w:val="00CB5C80"/>
    <w:rsid w:val="00CB5CAA"/>
    <w:rsid w:val="00CB5F06"/>
    <w:rsid w:val="00CB5FF9"/>
    <w:rsid w:val="00CB61CD"/>
    <w:rsid w:val="00CB661E"/>
    <w:rsid w:val="00CB683E"/>
    <w:rsid w:val="00CB6D9D"/>
    <w:rsid w:val="00CB7127"/>
    <w:rsid w:val="00CB7240"/>
    <w:rsid w:val="00CB75EB"/>
    <w:rsid w:val="00CB78FC"/>
    <w:rsid w:val="00CC020A"/>
    <w:rsid w:val="00CC056C"/>
    <w:rsid w:val="00CC0712"/>
    <w:rsid w:val="00CC0AA9"/>
    <w:rsid w:val="00CC0F54"/>
    <w:rsid w:val="00CC110F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378"/>
    <w:rsid w:val="00CC33DC"/>
    <w:rsid w:val="00CC351E"/>
    <w:rsid w:val="00CC380A"/>
    <w:rsid w:val="00CC3991"/>
    <w:rsid w:val="00CC3B4E"/>
    <w:rsid w:val="00CC45F7"/>
    <w:rsid w:val="00CC4AAA"/>
    <w:rsid w:val="00CC4EBF"/>
    <w:rsid w:val="00CC54E8"/>
    <w:rsid w:val="00CC5547"/>
    <w:rsid w:val="00CC5D0E"/>
    <w:rsid w:val="00CC6263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D3"/>
    <w:rsid w:val="00CD0A02"/>
    <w:rsid w:val="00CD0D6F"/>
    <w:rsid w:val="00CD0EA8"/>
    <w:rsid w:val="00CD1197"/>
    <w:rsid w:val="00CD1470"/>
    <w:rsid w:val="00CD19E8"/>
    <w:rsid w:val="00CD1AFA"/>
    <w:rsid w:val="00CD1BE2"/>
    <w:rsid w:val="00CD23E0"/>
    <w:rsid w:val="00CD242E"/>
    <w:rsid w:val="00CD2542"/>
    <w:rsid w:val="00CD28C9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7A1"/>
    <w:rsid w:val="00CD6E0A"/>
    <w:rsid w:val="00CD7147"/>
    <w:rsid w:val="00CD71AC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B75"/>
    <w:rsid w:val="00CE0D4C"/>
    <w:rsid w:val="00CE16EF"/>
    <w:rsid w:val="00CE1920"/>
    <w:rsid w:val="00CE1A25"/>
    <w:rsid w:val="00CE1B17"/>
    <w:rsid w:val="00CE1E08"/>
    <w:rsid w:val="00CE1E58"/>
    <w:rsid w:val="00CE21BF"/>
    <w:rsid w:val="00CE2413"/>
    <w:rsid w:val="00CE2A96"/>
    <w:rsid w:val="00CE2C8B"/>
    <w:rsid w:val="00CE3051"/>
    <w:rsid w:val="00CE33D7"/>
    <w:rsid w:val="00CE3446"/>
    <w:rsid w:val="00CE34E2"/>
    <w:rsid w:val="00CE354A"/>
    <w:rsid w:val="00CE3563"/>
    <w:rsid w:val="00CE3640"/>
    <w:rsid w:val="00CE364C"/>
    <w:rsid w:val="00CE3CD4"/>
    <w:rsid w:val="00CE3D4A"/>
    <w:rsid w:val="00CE3EDA"/>
    <w:rsid w:val="00CE42FF"/>
    <w:rsid w:val="00CE47A9"/>
    <w:rsid w:val="00CE4D39"/>
    <w:rsid w:val="00CE4EE0"/>
    <w:rsid w:val="00CE4F6F"/>
    <w:rsid w:val="00CE51A3"/>
    <w:rsid w:val="00CE53A4"/>
    <w:rsid w:val="00CE5819"/>
    <w:rsid w:val="00CE5D46"/>
    <w:rsid w:val="00CE6730"/>
    <w:rsid w:val="00CE6A48"/>
    <w:rsid w:val="00CE6D48"/>
    <w:rsid w:val="00CE6DC5"/>
    <w:rsid w:val="00CE6E64"/>
    <w:rsid w:val="00CE6F52"/>
    <w:rsid w:val="00CE76FD"/>
    <w:rsid w:val="00CF02C0"/>
    <w:rsid w:val="00CF0790"/>
    <w:rsid w:val="00CF0B5A"/>
    <w:rsid w:val="00CF0DB0"/>
    <w:rsid w:val="00CF104D"/>
    <w:rsid w:val="00CF1082"/>
    <w:rsid w:val="00CF1907"/>
    <w:rsid w:val="00CF1A4A"/>
    <w:rsid w:val="00CF1BB2"/>
    <w:rsid w:val="00CF1C65"/>
    <w:rsid w:val="00CF20C8"/>
    <w:rsid w:val="00CF25CE"/>
    <w:rsid w:val="00CF28E6"/>
    <w:rsid w:val="00CF2B31"/>
    <w:rsid w:val="00CF319E"/>
    <w:rsid w:val="00CF3324"/>
    <w:rsid w:val="00CF363C"/>
    <w:rsid w:val="00CF3D56"/>
    <w:rsid w:val="00CF3FEB"/>
    <w:rsid w:val="00CF46A7"/>
    <w:rsid w:val="00CF48FB"/>
    <w:rsid w:val="00CF4A93"/>
    <w:rsid w:val="00CF4ECE"/>
    <w:rsid w:val="00CF5067"/>
    <w:rsid w:val="00CF54E2"/>
    <w:rsid w:val="00CF563D"/>
    <w:rsid w:val="00CF5995"/>
    <w:rsid w:val="00CF5BA6"/>
    <w:rsid w:val="00CF5ECC"/>
    <w:rsid w:val="00CF6160"/>
    <w:rsid w:val="00CF6499"/>
    <w:rsid w:val="00CF678F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4E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31F"/>
    <w:rsid w:val="00D10677"/>
    <w:rsid w:val="00D10775"/>
    <w:rsid w:val="00D10912"/>
    <w:rsid w:val="00D10937"/>
    <w:rsid w:val="00D10B21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59B"/>
    <w:rsid w:val="00D1377B"/>
    <w:rsid w:val="00D13E1E"/>
    <w:rsid w:val="00D13EDF"/>
    <w:rsid w:val="00D1403F"/>
    <w:rsid w:val="00D14BB1"/>
    <w:rsid w:val="00D14BD8"/>
    <w:rsid w:val="00D14BF2"/>
    <w:rsid w:val="00D14E28"/>
    <w:rsid w:val="00D14FC0"/>
    <w:rsid w:val="00D159B7"/>
    <w:rsid w:val="00D15F56"/>
    <w:rsid w:val="00D1620C"/>
    <w:rsid w:val="00D16276"/>
    <w:rsid w:val="00D162EC"/>
    <w:rsid w:val="00D16455"/>
    <w:rsid w:val="00D16894"/>
    <w:rsid w:val="00D17032"/>
    <w:rsid w:val="00D17040"/>
    <w:rsid w:val="00D17BCE"/>
    <w:rsid w:val="00D200E9"/>
    <w:rsid w:val="00D2048E"/>
    <w:rsid w:val="00D20981"/>
    <w:rsid w:val="00D20DEE"/>
    <w:rsid w:val="00D211FA"/>
    <w:rsid w:val="00D216C5"/>
    <w:rsid w:val="00D224D9"/>
    <w:rsid w:val="00D23230"/>
    <w:rsid w:val="00D23C14"/>
    <w:rsid w:val="00D249AB"/>
    <w:rsid w:val="00D24A75"/>
    <w:rsid w:val="00D24C54"/>
    <w:rsid w:val="00D25185"/>
    <w:rsid w:val="00D255AA"/>
    <w:rsid w:val="00D25662"/>
    <w:rsid w:val="00D25C0B"/>
    <w:rsid w:val="00D25D4C"/>
    <w:rsid w:val="00D2603D"/>
    <w:rsid w:val="00D260D5"/>
    <w:rsid w:val="00D26130"/>
    <w:rsid w:val="00D267E7"/>
    <w:rsid w:val="00D26DAD"/>
    <w:rsid w:val="00D26DCD"/>
    <w:rsid w:val="00D27088"/>
    <w:rsid w:val="00D27CD8"/>
    <w:rsid w:val="00D27E99"/>
    <w:rsid w:val="00D3037D"/>
    <w:rsid w:val="00D303FF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12E3"/>
    <w:rsid w:val="00D3163E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50F6"/>
    <w:rsid w:val="00D35157"/>
    <w:rsid w:val="00D3520C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6D7"/>
    <w:rsid w:val="00D409D8"/>
    <w:rsid w:val="00D40DCE"/>
    <w:rsid w:val="00D4120B"/>
    <w:rsid w:val="00D41714"/>
    <w:rsid w:val="00D41AD2"/>
    <w:rsid w:val="00D41B98"/>
    <w:rsid w:val="00D41E36"/>
    <w:rsid w:val="00D4211B"/>
    <w:rsid w:val="00D42312"/>
    <w:rsid w:val="00D42611"/>
    <w:rsid w:val="00D4280B"/>
    <w:rsid w:val="00D4301E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CDD"/>
    <w:rsid w:val="00D44F64"/>
    <w:rsid w:val="00D4501D"/>
    <w:rsid w:val="00D453C7"/>
    <w:rsid w:val="00D457A5"/>
    <w:rsid w:val="00D457BF"/>
    <w:rsid w:val="00D45854"/>
    <w:rsid w:val="00D46113"/>
    <w:rsid w:val="00D46148"/>
    <w:rsid w:val="00D464B2"/>
    <w:rsid w:val="00D46D6C"/>
    <w:rsid w:val="00D47394"/>
    <w:rsid w:val="00D47409"/>
    <w:rsid w:val="00D47BFA"/>
    <w:rsid w:val="00D47C57"/>
    <w:rsid w:val="00D47DFD"/>
    <w:rsid w:val="00D50714"/>
    <w:rsid w:val="00D508F5"/>
    <w:rsid w:val="00D50CBD"/>
    <w:rsid w:val="00D50FA4"/>
    <w:rsid w:val="00D51698"/>
    <w:rsid w:val="00D5176D"/>
    <w:rsid w:val="00D517E4"/>
    <w:rsid w:val="00D519CA"/>
    <w:rsid w:val="00D51A9D"/>
    <w:rsid w:val="00D51AEE"/>
    <w:rsid w:val="00D51F1D"/>
    <w:rsid w:val="00D51FBA"/>
    <w:rsid w:val="00D5212E"/>
    <w:rsid w:val="00D523D8"/>
    <w:rsid w:val="00D52949"/>
    <w:rsid w:val="00D52CD6"/>
    <w:rsid w:val="00D52DAC"/>
    <w:rsid w:val="00D533FA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D21"/>
    <w:rsid w:val="00D54DD3"/>
    <w:rsid w:val="00D54E5E"/>
    <w:rsid w:val="00D55134"/>
    <w:rsid w:val="00D5528D"/>
    <w:rsid w:val="00D55987"/>
    <w:rsid w:val="00D560C2"/>
    <w:rsid w:val="00D562BA"/>
    <w:rsid w:val="00D56424"/>
    <w:rsid w:val="00D56509"/>
    <w:rsid w:val="00D5677E"/>
    <w:rsid w:val="00D567DF"/>
    <w:rsid w:val="00D56881"/>
    <w:rsid w:val="00D56AE1"/>
    <w:rsid w:val="00D56C7A"/>
    <w:rsid w:val="00D56D3D"/>
    <w:rsid w:val="00D56E7A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50C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D8"/>
    <w:rsid w:val="00D63E89"/>
    <w:rsid w:val="00D64428"/>
    <w:rsid w:val="00D64510"/>
    <w:rsid w:val="00D645FC"/>
    <w:rsid w:val="00D65046"/>
    <w:rsid w:val="00D65290"/>
    <w:rsid w:val="00D6572A"/>
    <w:rsid w:val="00D659FF"/>
    <w:rsid w:val="00D661C3"/>
    <w:rsid w:val="00D66394"/>
    <w:rsid w:val="00D6657D"/>
    <w:rsid w:val="00D665EB"/>
    <w:rsid w:val="00D66840"/>
    <w:rsid w:val="00D669F1"/>
    <w:rsid w:val="00D67372"/>
    <w:rsid w:val="00D673A2"/>
    <w:rsid w:val="00D67B4E"/>
    <w:rsid w:val="00D67BA1"/>
    <w:rsid w:val="00D70209"/>
    <w:rsid w:val="00D7034B"/>
    <w:rsid w:val="00D7083C"/>
    <w:rsid w:val="00D70A4C"/>
    <w:rsid w:val="00D70AFA"/>
    <w:rsid w:val="00D70B1D"/>
    <w:rsid w:val="00D70C04"/>
    <w:rsid w:val="00D70E8C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905"/>
    <w:rsid w:val="00D72929"/>
    <w:rsid w:val="00D72F4E"/>
    <w:rsid w:val="00D7320A"/>
    <w:rsid w:val="00D7328A"/>
    <w:rsid w:val="00D735D2"/>
    <w:rsid w:val="00D73905"/>
    <w:rsid w:val="00D73A0D"/>
    <w:rsid w:val="00D73BE6"/>
    <w:rsid w:val="00D73CBC"/>
    <w:rsid w:val="00D7444F"/>
    <w:rsid w:val="00D747AB"/>
    <w:rsid w:val="00D74817"/>
    <w:rsid w:val="00D74D58"/>
    <w:rsid w:val="00D75255"/>
    <w:rsid w:val="00D7536C"/>
    <w:rsid w:val="00D755A8"/>
    <w:rsid w:val="00D76072"/>
    <w:rsid w:val="00D764CE"/>
    <w:rsid w:val="00D7660F"/>
    <w:rsid w:val="00D76718"/>
    <w:rsid w:val="00D7692A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69A"/>
    <w:rsid w:val="00D827EB"/>
    <w:rsid w:val="00D8288C"/>
    <w:rsid w:val="00D82909"/>
    <w:rsid w:val="00D829E7"/>
    <w:rsid w:val="00D82CCC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1B"/>
    <w:rsid w:val="00D85365"/>
    <w:rsid w:val="00D85605"/>
    <w:rsid w:val="00D856FB"/>
    <w:rsid w:val="00D8622C"/>
    <w:rsid w:val="00D86643"/>
    <w:rsid w:val="00D86684"/>
    <w:rsid w:val="00D8671E"/>
    <w:rsid w:val="00D8682F"/>
    <w:rsid w:val="00D86B05"/>
    <w:rsid w:val="00D86C77"/>
    <w:rsid w:val="00D86DBA"/>
    <w:rsid w:val="00D87799"/>
    <w:rsid w:val="00D87B7F"/>
    <w:rsid w:val="00D90017"/>
    <w:rsid w:val="00D90BA1"/>
    <w:rsid w:val="00D90F3C"/>
    <w:rsid w:val="00D911DD"/>
    <w:rsid w:val="00D9124C"/>
    <w:rsid w:val="00D91451"/>
    <w:rsid w:val="00D9151A"/>
    <w:rsid w:val="00D915FA"/>
    <w:rsid w:val="00D916D8"/>
    <w:rsid w:val="00D926BC"/>
    <w:rsid w:val="00D929F0"/>
    <w:rsid w:val="00D92E7A"/>
    <w:rsid w:val="00D93035"/>
    <w:rsid w:val="00D9309C"/>
    <w:rsid w:val="00D9324C"/>
    <w:rsid w:val="00D937A4"/>
    <w:rsid w:val="00D93A4A"/>
    <w:rsid w:val="00D93BD0"/>
    <w:rsid w:val="00D94782"/>
    <w:rsid w:val="00D94859"/>
    <w:rsid w:val="00D94D94"/>
    <w:rsid w:val="00D9501C"/>
    <w:rsid w:val="00D95707"/>
    <w:rsid w:val="00D9581E"/>
    <w:rsid w:val="00D95DC0"/>
    <w:rsid w:val="00D95EBE"/>
    <w:rsid w:val="00D95EC0"/>
    <w:rsid w:val="00D965AD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885"/>
    <w:rsid w:val="00DA1E8C"/>
    <w:rsid w:val="00DA213E"/>
    <w:rsid w:val="00DA266E"/>
    <w:rsid w:val="00DA2724"/>
    <w:rsid w:val="00DA2749"/>
    <w:rsid w:val="00DA2836"/>
    <w:rsid w:val="00DA2D9C"/>
    <w:rsid w:val="00DA3005"/>
    <w:rsid w:val="00DA30FE"/>
    <w:rsid w:val="00DA36BE"/>
    <w:rsid w:val="00DA36DC"/>
    <w:rsid w:val="00DA3C05"/>
    <w:rsid w:val="00DA409B"/>
    <w:rsid w:val="00DA4240"/>
    <w:rsid w:val="00DA43F2"/>
    <w:rsid w:val="00DA4640"/>
    <w:rsid w:val="00DA46AF"/>
    <w:rsid w:val="00DA4856"/>
    <w:rsid w:val="00DA4B76"/>
    <w:rsid w:val="00DA4E32"/>
    <w:rsid w:val="00DA4EFD"/>
    <w:rsid w:val="00DA5972"/>
    <w:rsid w:val="00DA5BD0"/>
    <w:rsid w:val="00DA5BF6"/>
    <w:rsid w:val="00DA5C08"/>
    <w:rsid w:val="00DA5D9B"/>
    <w:rsid w:val="00DA61BA"/>
    <w:rsid w:val="00DA7413"/>
    <w:rsid w:val="00DA747B"/>
    <w:rsid w:val="00DA74AC"/>
    <w:rsid w:val="00DA756C"/>
    <w:rsid w:val="00DA75F1"/>
    <w:rsid w:val="00DA7710"/>
    <w:rsid w:val="00DA7783"/>
    <w:rsid w:val="00DA7897"/>
    <w:rsid w:val="00DA7AA2"/>
    <w:rsid w:val="00DA7AAC"/>
    <w:rsid w:val="00DA7BD5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C12"/>
    <w:rsid w:val="00DB1DFB"/>
    <w:rsid w:val="00DB2448"/>
    <w:rsid w:val="00DB25B4"/>
    <w:rsid w:val="00DB26F3"/>
    <w:rsid w:val="00DB2787"/>
    <w:rsid w:val="00DB282F"/>
    <w:rsid w:val="00DB3072"/>
    <w:rsid w:val="00DB31BC"/>
    <w:rsid w:val="00DB350A"/>
    <w:rsid w:val="00DB3796"/>
    <w:rsid w:val="00DB386F"/>
    <w:rsid w:val="00DB3AD3"/>
    <w:rsid w:val="00DB3B3B"/>
    <w:rsid w:val="00DB417D"/>
    <w:rsid w:val="00DB4C2C"/>
    <w:rsid w:val="00DB4EE9"/>
    <w:rsid w:val="00DB5201"/>
    <w:rsid w:val="00DB56F9"/>
    <w:rsid w:val="00DB572B"/>
    <w:rsid w:val="00DB5B65"/>
    <w:rsid w:val="00DB5DDC"/>
    <w:rsid w:val="00DB6301"/>
    <w:rsid w:val="00DB6462"/>
    <w:rsid w:val="00DB66CB"/>
    <w:rsid w:val="00DB67FB"/>
    <w:rsid w:val="00DB68E4"/>
    <w:rsid w:val="00DB68F7"/>
    <w:rsid w:val="00DB6A3A"/>
    <w:rsid w:val="00DB719E"/>
    <w:rsid w:val="00DB723F"/>
    <w:rsid w:val="00DB7937"/>
    <w:rsid w:val="00DB79AE"/>
    <w:rsid w:val="00DB7BA0"/>
    <w:rsid w:val="00DB7BE3"/>
    <w:rsid w:val="00DB7C6A"/>
    <w:rsid w:val="00DC0400"/>
    <w:rsid w:val="00DC0517"/>
    <w:rsid w:val="00DC0DF8"/>
    <w:rsid w:val="00DC117A"/>
    <w:rsid w:val="00DC1201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B1C"/>
    <w:rsid w:val="00DC3F66"/>
    <w:rsid w:val="00DC3FA0"/>
    <w:rsid w:val="00DC3FA1"/>
    <w:rsid w:val="00DC408A"/>
    <w:rsid w:val="00DC49D4"/>
    <w:rsid w:val="00DC4D8C"/>
    <w:rsid w:val="00DC4DAE"/>
    <w:rsid w:val="00DC50ED"/>
    <w:rsid w:val="00DC581B"/>
    <w:rsid w:val="00DC5826"/>
    <w:rsid w:val="00DC59AC"/>
    <w:rsid w:val="00DC64FD"/>
    <w:rsid w:val="00DC65FC"/>
    <w:rsid w:val="00DC6750"/>
    <w:rsid w:val="00DC6753"/>
    <w:rsid w:val="00DC6806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8C3"/>
    <w:rsid w:val="00DD0C1E"/>
    <w:rsid w:val="00DD157E"/>
    <w:rsid w:val="00DD1CF6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50B6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02"/>
    <w:rsid w:val="00DE0A0B"/>
    <w:rsid w:val="00DE0A85"/>
    <w:rsid w:val="00DE0E80"/>
    <w:rsid w:val="00DE1C23"/>
    <w:rsid w:val="00DE1EE6"/>
    <w:rsid w:val="00DE22CC"/>
    <w:rsid w:val="00DE236E"/>
    <w:rsid w:val="00DE24BB"/>
    <w:rsid w:val="00DE2641"/>
    <w:rsid w:val="00DE29C8"/>
    <w:rsid w:val="00DE2ACC"/>
    <w:rsid w:val="00DE2E5E"/>
    <w:rsid w:val="00DE35ED"/>
    <w:rsid w:val="00DE3768"/>
    <w:rsid w:val="00DE3869"/>
    <w:rsid w:val="00DE39FC"/>
    <w:rsid w:val="00DE3E6E"/>
    <w:rsid w:val="00DE428C"/>
    <w:rsid w:val="00DE4332"/>
    <w:rsid w:val="00DE4C16"/>
    <w:rsid w:val="00DE4CBE"/>
    <w:rsid w:val="00DE4E50"/>
    <w:rsid w:val="00DE51A2"/>
    <w:rsid w:val="00DE5332"/>
    <w:rsid w:val="00DE535A"/>
    <w:rsid w:val="00DE536A"/>
    <w:rsid w:val="00DE540D"/>
    <w:rsid w:val="00DE5494"/>
    <w:rsid w:val="00DE5C8C"/>
    <w:rsid w:val="00DE6004"/>
    <w:rsid w:val="00DE602A"/>
    <w:rsid w:val="00DE60BA"/>
    <w:rsid w:val="00DE6984"/>
    <w:rsid w:val="00DE6CA9"/>
    <w:rsid w:val="00DE6E4C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8DC"/>
    <w:rsid w:val="00DF3AFF"/>
    <w:rsid w:val="00DF42A8"/>
    <w:rsid w:val="00DF442E"/>
    <w:rsid w:val="00DF4443"/>
    <w:rsid w:val="00DF474A"/>
    <w:rsid w:val="00DF480D"/>
    <w:rsid w:val="00DF4B2B"/>
    <w:rsid w:val="00DF4DF0"/>
    <w:rsid w:val="00DF52A6"/>
    <w:rsid w:val="00DF5754"/>
    <w:rsid w:val="00DF5B7D"/>
    <w:rsid w:val="00DF5F71"/>
    <w:rsid w:val="00DF66EE"/>
    <w:rsid w:val="00DF69EE"/>
    <w:rsid w:val="00DF6C93"/>
    <w:rsid w:val="00DF6D4D"/>
    <w:rsid w:val="00DF7133"/>
    <w:rsid w:val="00DF7B07"/>
    <w:rsid w:val="00DF7C95"/>
    <w:rsid w:val="00DF7CA1"/>
    <w:rsid w:val="00DF7F48"/>
    <w:rsid w:val="00E0018F"/>
    <w:rsid w:val="00E0049B"/>
    <w:rsid w:val="00E00569"/>
    <w:rsid w:val="00E0078A"/>
    <w:rsid w:val="00E0084E"/>
    <w:rsid w:val="00E00932"/>
    <w:rsid w:val="00E00C7B"/>
    <w:rsid w:val="00E00CCC"/>
    <w:rsid w:val="00E00D9F"/>
    <w:rsid w:val="00E00E8E"/>
    <w:rsid w:val="00E0112D"/>
    <w:rsid w:val="00E011F4"/>
    <w:rsid w:val="00E0124E"/>
    <w:rsid w:val="00E01DBA"/>
    <w:rsid w:val="00E0239B"/>
    <w:rsid w:val="00E02433"/>
    <w:rsid w:val="00E02452"/>
    <w:rsid w:val="00E0255F"/>
    <w:rsid w:val="00E0260D"/>
    <w:rsid w:val="00E0324D"/>
    <w:rsid w:val="00E034D8"/>
    <w:rsid w:val="00E0368C"/>
    <w:rsid w:val="00E036FB"/>
    <w:rsid w:val="00E03918"/>
    <w:rsid w:val="00E04649"/>
    <w:rsid w:val="00E0464C"/>
    <w:rsid w:val="00E04AB4"/>
    <w:rsid w:val="00E04B87"/>
    <w:rsid w:val="00E04DCF"/>
    <w:rsid w:val="00E04F31"/>
    <w:rsid w:val="00E05231"/>
    <w:rsid w:val="00E053A2"/>
    <w:rsid w:val="00E05482"/>
    <w:rsid w:val="00E055B2"/>
    <w:rsid w:val="00E057E9"/>
    <w:rsid w:val="00E057FC"/>
    <w:rsid w:val="00E05961"/>
    <w:rsid w:val="00E059D0"/>
    <w:rsid w:val="00E05C37"/>
    <w:rsid w:val="00E05EAD"/>
    <w:rsid w:val="00E0613A"/>
    <w:rsid w:val="00E0683C"/>
    <w:rsid w:val="00E0699A"/>
    <w:rsid w:val="00E06B48"/>
    <w:rsid w:val="00E071B2"/>
    <w:rsid w:val="00E07964"/>
    <w:rsid w:val="00E07E97"/>
    <w:rsid w:val="00E10240"/>
    <w:rsid w:val="00E106FC"/>
    <w:rsid w:val="00E1094E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83B"/>
    <w:rsid w:val="00E12C54"/>
    <w:rsid w:val="00E12DFF"/>
    <w:rsid w:val="00E1349D"/>
    <w:rsid w:val="00E13B47"/>
    <w:rsid w:val="00E13C94"/>
    <w:rsid w:val="00E13D44"/>
    <w:rsid w:val="00E1409B"/>
    <w:rsid w:val="00E140CD"/>
    <w:rsid w:val="00E144EF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2093C"/>
    <w:rsid w:val="00E2096A"/>
    <w:rsid w:val="00E2099B"/>
    <w:rsid w:val="00E20CCB"/>
    <w:rsid w:val="00E21297"/>
    <w:rsid w:val="00E216C7"/>
    <w:rsid w:val="00E21881"/>
    <w:rsid w:val="00E21B45"/>
    <w:rsid w:val="00E21ECB"/>
    <w:rsid w:val="00E220FA"/>
    <w:rsid w:val="00E222F2"/>
    <w:rsid w:val="00E2249B"/>
    <w:rsid w:val="00E22706"/>
    <w:rsid w:val="00E22D4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43C"/>
    <w:rsid w:val="00E2494D"/>
    <w:rsid w:val="00E24A89"/>
    <w:rsid w:val="00E24C60"/>
    <w:rsid w:val="00E24D58"/>
    <w:rsid w:val="00E25428"/>
    <w:rsid w:val="00E2596B"/>
    <w:rsid w:val="00E2600F"/>
    <w:rsid w:val="00E26900"/>
    <w:rsid w:val="00E2700B"/>
    <w:rsid w:val="00E270E1"/>
    <w:rsid w:val="00E27415"/>
    <w:rsid w:val="00E27D69"/>
    <w:rsid w:val="00E300D4"/>
    <w:rsid w:val="00E3026D"/>
    <w:rsid w:val="00E306FD"/>
    <w:rsid w:val="00E30E6B"/>
    <w:rsid w:val="00E30FCC"/>
    <w:rsid w:val="00E3157A"/>
    <w:rsid w:val="00E318AD"/>
    <w:rsid w:val="00E31B42"/>
    <w:rsid w:val="00E31B54"/>
    <w:rsid w:val="00E31C2D"/>
    <w:rsid w:val="00E31CA1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6C8"/>
    <w:rsid w:val="00E33750"/>
    <w:rsid w:val="00E344DA"/>
    <w:rsid w:val="00E34A02"/>
    <w:rsid w:val="00E34B7E"/>
    <w:rsid w:val="00E356D8"/>
    <w:rsid w:val="00E35BFF"/>
    <w:rsid w:val="00E35F62"/>
    <w:rsid w:val="00E360F1"/>
    <w:rsid w:val="00E36485"/>
    <w:rsid w:val="00E3679C"/>
    <w:rsid w:val="00E36A24"/>
    <w:rsid w:val="00E36D0B"/>
    <w:rsid w:val="00E36FEC"/>
    <w:rsid w:val="00E371B7"/>
    <w:rsid w:val="00E37352"/>
    <w:rsid w:val="00E37952"/>
    <w:rsid w:val="00E37CA6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62"/>
    <w:rsid w:val="00E42379"/>
    <w:rsid w:val="00E42C2C"/>
    <w:rsid w:val="00E42C30"/>
    <w:rsid w:val="00E42D35"/>
    <w:rsid w:val="00E43081"/>
    <w:rsid w:val="00E4327E"/>
    <w:rsid w:val="00E43553"/>
    <w:rsid w:val="00E4367C"/>
    <w:rsid w:val="00E43716"/>
    <w:rsid w:val="00E4397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E93"/>
    <w:rsid w:val="00E45400"/>
    <w:rsid w:val="00E455B6"/>
    <w:rsid w:val="00E4580D"/>
    <w:rsid w:val="00E45F8E"/>
    <w:rsid w:val="00E4602F"/>
    <w:rsid w:val="00E46998"/>
    <w:rsid w:val="00E46C0C"/>
    <w:rsid w:val="00E46F27"/>
    <w:rsid w:val="00E47400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6C6"/>
    <w:rsid w:val="00E51CBA"/>
    <w:rsid w:val="00E51E63"/>
    <w:rsid w:val="00E51F06"/>
    <w:rsid w:val="00E5220A"/>
    <w:rsid w:val="00E52573"/>
    <w:rsid w:val="00E5275B"/>
    <w:rsid w:val="00E52AAD"/>
    <w:rsid w:val="00E52F74"/>
    <w:rsid w:val="00E532EE"/>
    <w:rsid w:val="00E53401"/>
    <w:rsid w:val="00E534A3"/>
    <w:rsid w:val="00E535AA"/>
    <w:rsid w:val="00E53AD5"/>
    <w:rsid w:val="00E53CB5"/>
    <w:rsid w:val="00E53EFD"/>
    <w:rsid w:val="00E54604"/>
    <w:rsid w:val="00E54AD7"/>
    <w:rsid w:val="00E54BA5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48D"/>
    <w:rsid w:val="00E57F72"/>
    <w:rsid w:val="00E57FC4"/>
    <w:rsid w:val="00E60577"/>
    <w:rsid w:val="00E60725"/>
    <w:rsid w:val="00E609A6"/>
    <w:rsid w:val="00E60A18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2AB"/>
    <w:rsid w:val="00E62350"/>
    <w:rsid w:val="00E623C4"/>
    <w:rsid w:val="00E62401"/>
    <w:rsid w:val="00E62692"/>
    <w:rsid w:val="00E62888"/>
    <w:rsid w:val="00E62F64"/>
    <w:rsid w:val="00E6353A"/>
    <w:rsid w:val="00E63F49"/>
    <w:rsid w:val="00E6406E"/>
    <w:rsid w:val="00E64187"/>
    <w:rsid w:val="00E6421C"/>
    <w:rsid w:val="00E64846"/>
    <w:rsid w:val="00E64949"/>
    <w:rsid w:val="00E64E71"/>
    <w:rsid w:val="00E6504C"/>
    <w:rsid w:val="00E65369"/>
    <w:rsid w:val="00E654FC"/>
    <w:rsid w:val="00E65B4A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498"/>
    <w:rsid w:val="00E70754"/>
    <w:rsid w:val="00E70F70"/>
    <w:rsid w:val="00E710BE"/>
    <w:rsid w:val="00E71107"/>
    <w:rsid w:val="00E71606"/>
    <w:rsid w:val="00E71B33"/>
    <w:rsid w:val="00E71D2D"/>
    <w:rsid w:val="00E71E71"/>
    <w:rsid w:val="00E72774"/>
    <w:rsid w:val="00E72793"/>
    <w:rsid w:val="00E72A67"/>
    <w:rsid w:val="00E72B5B"/>
    <w:rsid w:val="00E72CC9"/>
    <w:rsid w:val="00E72EB8"/>
    <w:rsid w:val="00E731B9"/>
    <w:rsid w:val="00E7364A"/>
    <w:rsid w:val="00E740CA"/>
    <w:rsid w:val="00E7425B"/>
    <w:rsid w:val="00E745F9"/>
    <w:rsid w:val="00E747E9"/>
    <w:rsid w:val="00E74BAB"/>
    <w:rsid w:val="00E74C79"/>
    <w:rsid w:val="00E74EB7"/>
    <w:rsid w:val="00E74ED2"/>
    <w:rsid w:val="00E74F6B"/>
    <w:rsid w:val="00E752A1"/>
    <w:rsid w:val="00E75328"/>
    <w:rsid w:val="00E75887"/>
    <w:rsid w:val="00E76171"/>
    <w:rsid w:val="00E76212"/>
    <w:rsid w:val="00E763A1"/>
    <w:rsid w:val="00E76AD2"/>
    <w:rsid w:val="00E773E9"/>
    <w:rsid w:val="00E77471"/>
    <w:rsid w:val="00E77D15"/>
    <w:rsid w:val="00E80274"/>
    <w:rsid w:val="00E8051D"/>
    <w:rsid w:val="00E80634"/>
    <w:rsid w:val="00E8069A"/>
    <w:rsid w:val="00E809AA"/>
    <w:rsid w:val="00E80D58"/>
    <w:rsid w:val="00E80EC2"/>
    <w:rsid w:val="00E815CA"/>
    <w:rsid w:val="00E81E26"/>
    <w:rsid w:val="00E83017"/>
    <w:rsid w:val="00E835EC"/>
    <w:rsid w:val="00E8364A"/>
    <w:rsid w:val="00E83A5B"/>
    <w:rsid w:val="00E83B14"/>
    <w:rsid w:val="00E83D2F"/>
    <w:rsid w:val="00E83F9F"/>
    <w:rsid w:val="00E840DA"/>
    <w:rsid w:val="00E8427A"/>
    <w:rsid w:val="00E843B4"/>
    <w:rsid w:val="00E84753"/>
    <w:rsid w:val="00E8475D"/>
    <w:rsid w:val="00E84E77"/>
    <w:rsid w:val="00E84FF6"/>
    <w:rsid w:val="00E8563F"/>
    <w:rsid w:val="00E85E28"/>
    <w:rsid w:val="00E863DA"/>
    <w:rsid w:val="00E8649C"/>
    <w:rsid w:val="00E8661C"/>
    <w:rsid w:val="00E86649"/>
    <w:rsid w:val="00E8697F"/>
    <w:rsid w:val="00E86C15"/>
    <w:rsid w:val="00E86C56"/>
    <w:rsid w:val="00E86F0A"/>
    <w:rsid w:val="00E86FB8"/>
    <w:rsid w:val="00E874F7"/>
    <w:rsid w:val="00E87CE1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0B5"/>
    <w:rsid w:val="00E9263A"/>
    <w:rsid w:val="00E927BB"/>
    <w:rsid w:val="00E92882"/>
    <w:rsid w:val="00E92AC0"/>
    <w:rsid w:val="00E92B35"/>
    <w:rsid w:val="00E92C65"/>
    <w:rsid w:val="00E931F6"/>
    <w:rsid w:val="00E93973"/>
    <w:rsid w:val="00E94318"/>
    <w:rsid w:val="00E94333"/>
    <w:rsid w:val="00E9443A"/>
    <w:rsid w:val="00E94C22"/>
    <w:rsid w:val="00E94EB9"/>
    <w:rsid w:val="00E95072"/>
    <w:rsid w:val="00E951DE"/>
    <w:rsid w:val="00E9595D"/>
    <w:rsid w:val="00E959CB"/>
    <w:rsid w:val="00E95CE8"/>
    <w:rsid w:val="00E96083"/>
    <w:rsid w:val="00E9696F"/>
    <w:rsid w:val="00E96C8E"/>
    <w:rsid w:val="00E9730F"/>
    <w:rsid w:val="00E97CCB"/>
    <w:rsid w:val="00E97F87"/>
    <w:rsid w:val="00EA0010"/>
    <w:rsid w:val="00EA022E"/>
    <w:rsid w:val="00EA0AE4"/>
    <w:rsid w:val="00EA0F92"/>
    <w:rsid w:val="00EA14B8"/>
    <w:rsid w:val="00EA1563"/>
    <w:rsid w:val="00EA189C"/>
    <w:rsid w:val="00EA1BD7"/>
    <w:rsid w:val="00EA257B"/>
    <w:rsid w:val="00EA29B1"/>
    <w:rsid w:val="00EA3094"/>
    <w:rsid w:val="00EA30CB"/>
    <w:rsid w:val="00EA315D"/>
    <w:rsid w:val="00EA3490"/>
    <w:rsid w:val="00EA3642"/>
    <w:rsid w:val="00EA3722"/>
    <w:rsid w:val="00EA373B"/>
    <w:rsid w:val="00EA38B1"/>
    <w:rsid w:val="00EA3A6B"/>
    <w:rsid w:val="00EA3CA6"/>
    <w:rsid w:val="00EA4040"/>
    <w:rsid w:val="00EA41CB"/>
    <w:rsid w:val="00EA47A8"/>
    <w:rsid w:val="00EA4812"/>
    <w:rsid w:val="00EA4860"/>
    <w:rsid w:val="00EA4B60"/>
    <w:rsid w:val="00EA4D2F"/>
    <w:rsid w:val="00EA53B7"/>
    <w:rsid w:val="00EA5520"/>
    <w:rsid w:val="00EA5E11"/>
    <w:rsid w:val="00EA6098"/>
    <w:rsid w:val="00EA6D6A"/>
    <w:rsid w:val="00EA6EA0"/>
    <w:rsid w:val="00EA750E"/>
    <w:rsid w:val="00EA782D"/>
    <w:rsid w:val="00EA7CDE"/>
    <w:rsid w:val="00EB00D1"/>
    <w:rsid w:val="00EB032D"/>
    <w:rsid w:val="00EB0376"/>
    <w:rsid w:val="00EB0382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4035"/>
    <w:rsid w:val="00EB4125"/>
    <w:rsid w:val="00EB46D7"/>
    <w:rsid w:val="00EB477C"/>
    <w:rsid w:val="00EB47CC"/>
    <w:rsid w:val="00EB4D54"/>
    <w:rsid w:val="00EB4DFB"/>
    <w:rsid w:val="00EB56A3"/>
    <w:rsid w:val="00EB5867"/>
    <w:rsid w:val="00EB5BF0"/>
    <w:rsid w:val="00EB5E9B"/>
    <w:rsid w:val="00EB6103"/>
    <w:rsid w:val="00EB669B"/>
    <w:rsid w:val="00EB66BB"/>
    <w:rsid w:val="00EB77EA"/>
    <w:rsid w:val="00EB7811"/>
    <w:rsid w:val="00EC0072"/>
    <w:rsid w:val="00EC00F5"/>
    <w:rsid w:val="00EC0716"/>
    <w:rsid w:val="00EC0744"/>
    <w:rsid w:val="00EC0A54"/>
    <w:rsid w:val="00EC0C44"/>
    <w:rsid w:val="00EC0CB8"/>
    <w:rsid w:val="00EC0F87"/>
    <w:rsid w:val="00EC118E"/>
    <w:rsid w:val="00EC18A3"/>
    <w:rsid w:val="00EC1C8A"/>
    <w:rsid w:val="00EC2101"/>
    <w:rsid w:val="00EC277E"/>
    <w:rsid w:val="00EC2796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3B"/>
    <w:rsid w:val="00EC451C"/>
    <w:rsid w:val="00EC47E0"/>
    <w:rsid w:val="00EC4D4D"/>
    <w:rsid w:val="00EC53FC"/>
    <w:rsid w:val="00EC5AE7"/>
    <w:rsid w:val="00EC5DF8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D01C1"/>
    <w:rsid w:val="00ED0204"/>
    <w:rsid w:val="00ED0383"/>
    <w:rsid w:val="00ED0747"/>
    <w:rsid w:val="00ED089E"/>
    <w:rsid w:val="00ED0B68"/>
    <w:rsid w:val="00ED0D47"/>
    <w:rsid w:val="00ED1556"/>
    <w:rsid w:val="00ED1CA5"/>
    <w:rsid w:val="00ED1F2E"/>
    <w:rsid w:val="00ED21BB"/>
    <w:rsid w:val="00ED2356"/>
    <w:rsid w:val="00ED28F1"/>
    <w:rsid w:val="00ED28F2"/>
    <w:rsid w:val="00ED2DC1"/>
    <w:rsid w:val="00ED383C"/>
    <w:rsid w:val="00ED3AB3"/>
    <w:rsid w:val="00ED3C6D"/>
    <w:rsid w:val="00ED3D26"/>
    <w:rsid w:val="00ED3D80"/>
    <w:rsid w:val="00ED44FD"/>
    <w:rsid w:val="00ED53C6"/>
    <w:rsid w:val="00ED5467"/>
    <w:rsid w:val="00ED5757"/>
    <w:rsid w:val="00ED582B"/>
    <w:rsid w:val="00ED5A5B"/>
    <w:rsid w:val="00ED5B53"/>
    <w:rsid w:val="00ED5EE7"/>
    <w:rsid w:val="00ED6122"/>
    <w:rsid w:val="00ED6389"/>
    <w:rsid w:val="00ED63AA"/>
    <w:rsid w:val="00ED6A6B"/>
    <w:rsid w:val="00ED6ED0"/>
    <w:rsid w:val="00ED6F38"/>
    <w:rsid w:val="00ED6FF7"/>
    <w:rsid w:val="00ED72B8"/>
    <w:rsid w:val="00ED73F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249"/>
    <w:rsid w:val="00EE14B9"/>
    <w:rsid w:val="00EE1876"/>
    <w:rsid w:val="00EE19BA"/>
    <w:rsid w:val="00EE1A50"/>
    <w:rsid w:val="00EE232F"/>
    <w:rsid w:val="00EE27A0"/>
    <w:rsid w:val="00EE2CD2"/>
    <w:rsid w:val="00EE2FAA"/>
    <w:rsid w:val="00EE310C"/>
    <w:rsid w:val="00EE33DC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640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9E3"/>
    <w:rsid w:val="00EF1AAA"/>
    <w:rsid w:val="00EF1F1C"/>
    <w:rsid w:val="00EF21D4"/>
    <w:rsid w:val="00EF26BC"/>
    <w:rsid w:val="00EF2A1A"/>
    <w:rsid w:val="00EF350C"/>
    <w:rsid w:val="00EF3538"/>
    <w:rsid w:val="00EF3669"/>
    <w:rsid w:val="00EF4459"/>
    <w:rsid w:val="00EF477C"/>
    <w:rsid w:val="00EF48FC"/>
    <w:rsid w:val="00EF55D7"/>
    <w:rsid w:val="00EF57D9"/>
    <w:rsid w:val="00EF5BFC"/>
    <w:rsid w:val="00EF5D0F"/>
    <w:rsid w:val="00EF5D5E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801"/>
    <w:rsid w:val="00F039CE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DA4"/>
    <w:rsid w:val="00F05EAD"/>
    <w:rsid w:val="00F061E7"/>
    <w:rsid w:val="00F06B4D"/>
    <w:rsid w:val="00F075D4"/>
    <w:rsid w:val="00F075F6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7FA"/>
    <w:rsid w:val="00F11B29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98C"/>
    <w:rsid w:val="00F13A63"/>
    <w:rsid w:val="00F140C6"/>
    <w:rsid w:val="00F142F3"/>
    <w:rsid w:val="00F14A4B"/>
    <w:rsid w:val="00F1554F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DF2"/>
    <w:rsid w:val="00F21E5B"/>
    <w:rsid w:val="00F21E9A"/>
    <w:rsid w:val="00F21FA5"/>
    <w:rsid w:val="00F22100"/>
    <w:rsid w:val="00F2213A"/>
    <w:rsid w:val="00F2218A"/>
    <w:rsid w:val="00F221DF"/>
    <w:rsid w:val="00F226CB"/>
    <w:rsid w:val="00F226FD"/>
    <w:rsid w:val="00F22CA5"/>
    <w:rsid w:val="00F22D6D"/>
    <w:rsid w:val="00F22F11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EB0"/>
    <w:rsid w:val="00F265CA"/>
    <w:rsid w:val="00F26DD6"/>
    <w:rsid w:val="00F27049"/>
    <w:rsid w:val="00F273C6"/>
    <w:rsid w:val="00F274EE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C3"/>
    <w:rsid w:val="00F33F1C"/>
    <w:rsid w:val="00F344C3"/>
    <w:rsid w:val="00F34D1C"/>
    <w:rsid w:val="00F35411"/>
    <w:rsid w:val="00F35517"/>
    <w:rsid w:val="00F35712"/>
    <w:rsid w:val="00F3596F"/>
    <w:rsid w:val="00F35A01"/>
    <w:rsid w:val="00F35F11"/>
    <w:rsid w:val="00F36142"/>
    <w:rsid w:val="00F36170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9E9"/>
    <w:rsid w:val="00F40B49"/>
    <w:rsid w:val="00F40D54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6F25"/>
    <w:rsid w:val="00F47540"/>
    <w:rsid w:val="00F475E9"/>
    <w:rsid w:val="00F47846"/>
    <w:rsid w:val="00F50179"/>
    <w:rsid w:val="00F505FA"/>
    <w:rsid w:val="00F50600"/>
    <w:rsid w:val="00F5099A"/>
    <w:rsid w:val="00F50A6D"/>
    <w:rsid w:val="00F50C4E"/>
    <w:rsid w:val="00F513D4"/>
    <w:rsid w:val="00F51B20"/>
    <w:rsid w:val="00F52009"/>
    <w:rsid w:val="00F52709"/>
    <w:rsid w:val="00F52C25"/>
    <w:rsid w:val="00F52C93"/>
    <w:rsid w:val="00F530DF"/>
    <w:rsid w:val="00F53937"/>
    <w:rsid w:val="00F53D82"/>
    <w:rsid w:val="00F53D97"/>
    <w:rsid w:val="00F53E3F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6269"/>
    <w:rsid w:val="00F5634F"/>
    <w:rsid w:val="00F56FF9"/>
    <w:rsid w:val="00F571E8"/>
    <w:rsid w:val="00F57432"/>
    <w:rsid w:val="00F5762C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9A1"/>
    <w:rsid w:val="00F623AD"/>
    <w:rsid w:val="00F6243A"/>
    <w:rsid w:val="00F625A2"/>
    <w:rsid w:val="00F6277B"/>
    <w:rsid w:val="00F627BC"/>
    <w:rsid w:val="00F62E97"/>
    <w:rsid w:val="00F63101"/>
    <w:rsid w:val="00F632AB"/>
    <w:rsid w:val="00F6365F"/>
    <w:rsid w:val="00F636E4"/>
    <w:rsid w:val="00F63959"/>
    <w:rsid w:val="00F63A6F"/>
    <w:rsid w:val="00F63CE1"/>
    <w:rsid w:val="00F640FE"/>
    <w:rsid w:val="00F6465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664"/>
    <w:rsid w:val="00F70BB7"/>
    <w:rsid w:val="00F70C2D"/>
    <w:rsid w:val="00F70CCC"/>
    <w:rsid w:val="00F713DB"/>
    <w:rsid w:val="00F71564"/>
    <w:rsid w:val="00F71616"/>
    <w:rsid w:val="00F717C2"/>
    <w:rsid w:val="00F71E1A"/>
    <w:rsid w:val="00F71FE7"/>
    <w:rsid w:val="00F7200A"/>
    <w:rsid w:val="00F7225A"/>
    <w:rsid w:val="00F72F7F"/>
    <w:rsid w:val="00F7315B"/>
    <w:rsid w:val="00F73378"/>
    <w:rsid w:val="00F73562"/>
    <w:rsid w:val="00F735D9"/>
    <w:rsid w:val="00F73737"/>
    <w:rsid w:val="00F739BB"/>
    <w:rsid w:val="00F73C32"/>
    <w:rsid w:val="00F73CCA"/>
    <w:rsid w:val="00F745AF"/>
    <w:rsid w:val="00F74B26"/>
    <w:rsid w:val="00F74E4C"/>
    <w:rsid w:val="00F74FF3"/>
    <w:rsid w:val="00F7545D"/>
    <w:rsid w:val="00F75F72"/>
    <w:rsid w:val="00F75F94"/>
    <w:rsid w:val="00F765FD"/>
    <w:rsid w:val="00F766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3F7"/>
    <w:rsid w:val="00F80695"/>
    <w:rsid w:val="00F80707"/>
    <w:rsid w:val="00F8095A"/>
    <w:rsid w:val="00F809D3"/>
    <w:rsid w:val="00F80B30"/>
    <w:rsid w:val="00F80DC4"/>
    <w:rsid w:val="00F80FD2"/>
    <w:rsid w:val="00F811F5"/>
    <w:rsid w:val="00F81210"/>
    <w:rsid w:val="00F81217"/>
    <w:rsid w:val="00F81304"/>
    <w:rsid w:val="00F81855"/>
    <w:rsid w:val="00F81AE8"/>
    <w:rsid w:val="00F81B5C"/>
    <w:rsid w:val="00F82045"/>
    <w:rsid w:val="00F825C8"/>
    <w:rsid w:val="00F826CF"/>
    <w:rsid w:val="00F82CCB"/>
    <w:rsid w:val="00F8353A"/>
    <w:rsid w:val="00F83B1B"/>
    <w:rsid w:val="00F83B9C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D92"/>
    <w:rsid w:val="00F85EEF"/>
    <w:rsid w:val="00F85F17"/>
    <w:rsid w:val="00F86F3E"/>
    <w:rsid w:val="00F871A8"/>
    <w:rsid w:val="00F873FC"/>
    <w:rsid w:val="00F879C0"/>
    <w:rsid w:val="00F87CE9"/>
    <w:rsid w:val="00F87F9B"/>
    <w:rsid w:val="00F900F4"/>
    <w:rsid w:val="00F904C9"/>
    <w:rsid w:val="00F90AA8"/>
    <w:rsid w:val="00F90E09"/>
    <w:rsid w:val="00F90F4C"/>
    <w:rsid w:val="00F91BE8"/>
    <w:rsid w:val="00F91C22"/>
    <w:rsid w:val="00F91E66"/>
    <w:rsid w:val="00F92116"/>
    <w:rsid w:val="00F921BD"/>
    <w:rsid w:val="00F92371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D89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09A"/>
    <w:rsid w:val="00FA400B"/>
    <w:rsid w:val="00FA4136"/>
    <w:rsid w:val="00FA42EE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9EF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A5D"/>
    <w:rsid w:val="00FB2E88"/>
    <w:rsid w:val="00FB306F"/>
    <w:rsid w:val="00FB3111"/>
    <w:rsid w:val="00FB356B"/>
    <w:rsid w:val="00FB3683"/>
    <w:rsid w:val="00FB42D8"/>
    <w:rsid w:val="00FB4581"/>
    <w:rsid w:val="00FB4691"/>
    <w:rsid w:val="00FB48B7"/>
    <w:rsid w:val="00FB5247"/>
    <w:rsid w:val="00FB5883"/>
    <w:rsid w:val="00FB5941"/>
    <w:rsid w:val="00FB5E60"/>
    <w:rsid w:val="00FB6107"/>
    <w:rsid w:val="00FB622C"/>
    <w:rsid w:val="00FB6259"/>
    <w:rsid w:val="00FB62D0"/>
    <w:rsid w:val="00FB667F"/>
    <w:rsid w:val="00FB66E6"/>
    <w:rsid w:val="00FB69FE"/>
    <w:rsid w:val="00FB6A19"/>
    <w:rsid w:val="00FB6A83"/>
    <w:rsid w:val="00FB6B50"/>
    <w:rsid w:val="00FB707A"/>
    <w:rsid w:val="00FB7536"/>
    <w:rsid w:val="00FB7777"/>
    <w:rsid w:val="00FB78DD"/>
    <w:rsid w:val="00FB7A01"/>
    <w:rsid w:val="00FB7B16"/>
    <w:rsid w:val="00FB7C8D"/>
    <w:rsid w:val="00FC0317"/>
    <w:rsid w:val="00FC0693"/>
    <w:rsid w:val="00FC0AE8"/>
    <w:rsid w:val="00FC115E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AE0"/>
    <w:rsid w:val="00FC5F43"/>
    <w:rsid w:val="00FC60F5"/>
    <w:rsid w:val="00FC6176"/>
    <w:rsid w:val="00FC679D"/>
    <w:rsid w:val="00FC6F0F"/>
    <w:rsid w:val="00FC73B3"/>
    <w:rsid w:val="00FC7912"/>
    <w:rsid w:val="00FC7CAA"/>
    <w:rsid w:val="00FD013C"/>
    <w:rsid w:val="00FD0172"/>
    <w:rsid w:val="00FD0216"/>
    <w:rsid w:val="00FD051D"/>
    <w:rsid w:val="00FD06D6"/>
    <w:rsid w:val="00FD0737"/>
    <w:rsid w:val="00FD0C74"/>
    <w:rsid w:val="00FD0C7F"/>
    <w:rsid w:val="00FD0DBF"/>
    <w:rsid w:val="00FD17F3"/>
    <w:rsid w:val="00FD1892"/>
    <w:rsid w:val="00FD283F"/>
    <w:rsid w:val="00FD2A71"/>
    <w:rsid w:val="00FD2AC6"/>
    <w:rsid w:val="00FD302E"/>
    <w:rsid w:val="00FD3086"/>
    <w:rsid w:val="00FD31DB"/>
    <w:rsid w:val="00FD39E5"/>
    <w:rsid w:val="00FD3EA3"/>
    <w:rsid w:val="00FD4018"/>
    <w:rsid w:val="00FD4723"/>
    <w:rsid w:val="00FD49CB"/>
    <w:rsid w:val="00FD4CF8"/>
    <w:rsid w:val="00FD57C7"/>
    <w:rsid w:val="00FD5D09"/>
    <w:rsid w:val="00FD5FF7"/>
    <w:rsid w:val="00FD6134"/>
    <w:rsid w:val="00FD64C6"/>
    <w:rsid w:val="00FD6D6A"/>
    <w:rsid w:val="00FD70BB"/>
    <w:rsid w:val="00FD734B"/>
    <w:rsid w:val="00FD73D6"/>
    <w:rsid w:val="00FD7A8D"/>
    <w:rsid w:val="00FD7BA7"/>
    <w:rsid w:val="00FD7C85"/>
    <w:rsid w:val="00FD7F7D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4A"/>
    <w:rsid w:val="00FE45D7"/>
    <w:rsid w:val="00FE486E"/>
    <w:rsid w:val="00FE4B48"/>
    <w:rsid w:val="00FE4BE4"/>
    <w:rsid w:val="00FE4E49"/>
    <w:rsid w:val="00FE517F"/>
    <w:rsid w:val="00FE5592"/>
    <w:rsid w:val="00FE59B0"/>
    <w:rsid w:val="00FE5B32"/>
    <w:rsid w:val="00FE5CD1"/>
    <w:rsid w:val="00FE5E7E"/>
    <w:rsid w:val="00FE60F5"/>
    <w:rsid w:val="00FE65CC"/>
    <w:rsid w:val="00FE6895"/>
    <w:rsid w:val="00FE6DFA"/>
    <w:rsid w:val="00FE6F4E"/>
    <w:rsid w:val="00FE6F9A"/>
    <w:rsid w:val="00FE7093"/>
    <w:rsid w:val="00FE78A1"/>
    <w:rsid w:val="00FE7920"/>
    <w:rsid w:val="00FE79BB"/>
    <w:rsid w:val="00FF0C9D"/>
    <w:rsid w:val="00FF1192"/>
    <w:rsid w:val="00FF12A1"/>
    <w:rsid w:val="00FF1461"/>
    <w:rsid w:val="00FF14BF"/>
    <w:rsid w:val="00FF14D8"/>
    <w:rsid w:val="00FF1AA6"/>
    <w:rsid w:val="00FF1AA8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8B6"/>
    <w:rsid w:val="00FF38E5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43D14-7454-4A6C-91CD-65129F269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83</Pages>
  <Words>19088</Words>
  <Characters>84125</Characters>
  <Application>Microsoft Office Word</Application>
  <DocSecurity>0</DocSecurity>
  <Lines>701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2018-02-27T15:38:00Z</cp:lastPrinted>
  <dcterms:created xsi:type="dcterms:W3CDTF">2018-02-28T03:02:00Z</dcterms:created>
  <dcterms:modified xsi:type="dcterms:W3CDTF">2018-02-28T03:05:00Z</dcterms:modified>
</cp:coreProperties>
</file>