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A5545" w14:textId="77777777" w:rsidR="00DB308D" w:rsidRPr="00B1347C" w:rsidRDefault="00DB308D" w:rsidP="004C2111">
      <w:pPr>
        <w:pStyle w:val="Reference"/>
        <w:rPr>
          <w:rFonts w:cstheme="minorBidi"/>
          <w:cs/>
          <w:lang w:bidi="th-TH"/>
        </w:rPr>
      </w:pPr>
    </w:p>
    <w:p w14:paraId="152626F7" w14:textId="77777777" w:rsidR="00DD1E47" w:rsidRDefault="00DD1E47" w:rsidP="006771E8">
      <w:pPr>
        <w:pStyle w:val="BodyText"/>
      </w:pPr>
    </w:p>
    <w:p w14:paraId="73B17E9C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B531F4E" w14:textId="77777777" w:rsidR="00D15EA5" w:rsidRDefault="00D15EA5" w:rsidP="00D15EA5">
      <w:pPr>
        <w:pStyle w:val="BodyText"/>
      </w:pPr>
    </w:p>
    <w:p w14:paraId="3EE4DE4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6D2F6B9B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4F400D26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67453DC0" w14:textId="77777777" w:rsidR="00AD3B26" w:rsidRPr="00AE019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D3B26">
        <w:rPr>
          <w:rFonts w:ascii="Browallia New" w:hAnsi="Browallia New" w:cs="Browallia New" w:hint="cs"/>
          <w:sz w:val="28"/>
          <w:szCs w:val="28"/>
          <w:cs/>
          <w:lang w:bidi="th-TH"/>
        </w:rPr>
        <w:t>เสนอ</w:t>
      </w:r>
      <w:r w:rsidRPr="00AD3B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34D8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34D83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ผู้ถือหุ้นบริษัท</w:t>
      </w:r>
      <w:r w:rsidR="00734D83" w:rsidRPr="00734D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665ECB82" w14:textId="77777777" w:rsidR="003F16DE" w:rsidRPr="00D20C85" w:rsidRDefault="00734D83" w:rsidP="00D20C8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DB2357B" w14:textId="0E4CDAE2" w:rsidR="00CD4D4E" w:rsidRPr="007C2D33" w:rsidRDefault="00D20C8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="00984BCD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</w:t>
      </w:r>
      <w:r w:rsidR="00B1347C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="00984BCD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งบแสดงการเปลี่ยนแปลงส่วนของผู้ถือหุ้นและงบกระแสเงินสดสำหรับงวดสามเดือนสิ้นสุดวันที่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31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="00984BCD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="00984BCD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84BCD"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984BCD"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ําและนําเสนอข้อมูลทางการเงินระหว่างกาลเหล่านี้ตามมาตรฐานการบัญชีฉบับ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8BAA82C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4BD25675" w14:textId="77777777" w:rsidR="003F16DE" w:rsidRPr="00984BCD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984BCD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ขอบเขตการสอบทาน</w:t>
      </w:r>
    </w:p>
    <w:p w14:paraId="5F4BA25D" w14:textId="77777777" w:rsidR="00D20C85" w:rsidRPr="00D20C85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3A0BE25" w14:textId="77777777" w:rsidR="00CD4D4E" w:rsidRPr="003F16DE" w:rsidRDefault="00D20C85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0C85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ซึ่งอาจพบได้จากการตรวจสอบ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AB9503" w14:textId="14B7DEBA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CE839DE" w14:textId="2400F19C" w:rsidR="00B56595" w:rsidRDefault="00B56595" w:rsidP="00CD4D4E">
      <w:pPr>
        <w:jc w:val="thaiDistribute"/>
        <w:rPr>
          <w:rFonts w:ascii="Browallia New" w:hAnsi="Browallia New" w:cs="Browallia New"/>
        </w:rPr>
      </w:pPr>
    </w:p>
    <w:p w14:paraId="5341C02B" w14:textId="576BAA73" w:rsidR="00B56595" w:rsidRDefault="00B56595" w:rsidP="00CD4D4E">
      <w:pPr>
        <w:jc w:val="thaiDistribute"/>
        <w:rPr>
          <w:rFonts w:ascii="Browallia New" w:hAnsi="Browallia New" w:cs="Browallia New"/>
        </w:rPr>
      </w:pPr>
    </w:p>
    <w:p w14:paraId="5876E5DA" w14:textId="7AD06835" w:rsidR="00B53E75" w:rsidRDefault="00B53E75" w:rsidP="00CD4D4E">
      <w:pPr>
        <w:jc w:val="thaiDistribute"/>
        <w:rPr>
          <w:rFonts w:ascii="Browallia New" w:hAnsi="Browallia New" w:cs="Browallia New"/>
        </w:rPr>
      </w:pPr>
    </w:p>
    <w:p w14:paraId="283AC0CD" w14:textId="71034293" w:rsidR="00B53E75" w:rsidRDefault="00B53E75" w:rsidP="00CD4D4E">
      <w:pPr>
        <w:jc w:val="thaiDistribute"/>
        <w:rPr>
          <w:rFonts w:ascii="Browallia New" w:hAnsi="Browallia New" w:cs="Browallia New"/>
        </w:rPr>
      </w:pPr>
    </w:p>
    <w:p w14:paraId="251DF3E5" w14:textId="77777777" w:rsidR="00B53E75" w:rsidRDefault="00B53E75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778E6071" w14:textId="77777777" w:rsidR="00B56595" w:rsidRDefault="00B56595" w:rsidP="00CD4D4E">
      <w:pPr>
        <w:jc w:val="thaiDistribute"/>
        <w:rPr>
          <w:rFonts w:ascii="Browallia New" w:hAnsi="Browallia New" w:cs="Browallia New"/>
        </w:rPr>
      </w:pPr>
    </w:p>
    <w:p w14:paraId="339309C1" w14:textId="77777777" w:rsidR="00330AA1" w:rsidRPr="00812081" w:rsidRDefault="00D20C85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81208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ข้อสรุป</w:t>
      </w:r>
    </w:p>
    <w:p w14:paraId="2AE9EFAE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9CB362" w14:textId="252AEFF0" w:rsidR="00734D83" w:rsidRDefault="00D20C85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จากการสอบทาน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pacing w:val="4"/>
          <w:sz w:val="28"/>
          <w:szCs w:val="28"/>
          <w:lang w:bidi="th-TH"/>
        </w:rPr>
        <w:t>34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การรายงานทางการเงินระหว่างกาล</w:t>
      </w:r>
      <w:r w:rsidRPr="00D20C85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ในสาระสำคัญ</w:t>
      </w:r>
      <w:r w:rsidR="00734D83" w:rsidRPr="00734D83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14:paraId="7B439124" w14:textId="6A2412CD" w:rsidR="00B310D4" w:rsidRDefault="00B310D4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D50B461" w14:textId="77777777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เรื่องอื่นๆ</w:t>
      </w:r>
      <w:r w:rsidRPr="00B56595">
        <w:rPr>
          <w:rFonts w:ascii="Browallia New" w:hAnsi="Browallia New" w:cs="Browallia New"/>
          <w:i/>
          <w:i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 xml:space="preserve"> </w:t>
      </w:r>
    </w:p>
    <w:p w14:paraId="7C24DC34" w14:textId="77777777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D20B778" w14:textId="54327D1C" w:rsidR="00B310D4" w:rsidRDefault="00B310D4" w:rsidP="00B310D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แสดงฐานะการเงินรวม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และงบแสดงฐานะการเงินเฉพาะของบริษัท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ตุลาคม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ได้เสนอ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>รายงานลงวันที่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0979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340979" w:rsidRPr="00B565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0979" w:rsidRPr="00B56595">
        <w:rPr>
          <w:rFonts w:ascii="Browallia New" w:hAnsi="Browallia New" w:cs="Browallia New"/>
          <w:sz w:val="28"/>
          <w:szCs w:val="28"/>
          <w:lang w:bidi="th-TH"/>
        </w:rPr>
        <w:t>25</w:t>
      </w:r>
      <w:r w:rsidR="00340979">
        <w:rPr>
          <w:rFonts w:ascii="Browallia New" w:hAnsi="Browallia New" w:cs="Browallia New"/>
          <w:sz w:val="28"/>
          <w:szCs w:val="28"/>
          <w:lang w:bidi="th-TH"/>
        </w:rPr>
        <w:t>60</w:t>
      </w:r>
      <w:r w:rsidR="00340979"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56595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แต่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มีวรรคเน้น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ให้ข้อสังเกตเ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รื่องความไม่แน่นอนเกี่ยวกับผลของคดีที่บริษัทถูกฟ้องร้อง</w:t>
      </w:r>
      <w:r w:rsidRPr="00B5659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B2B44BE" w14:textId="77777777" w:rsidR="00B310D4" w:rsidRDefault="00B310D4" w:rsidP="00B310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F9182C" w14:textId="2B57D263" w:rsidR="00B310D4" w:rsidRPr="00172545" w:rsidRDefault="00B310D4" w:rsidP="00B310D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054471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54471">
        <w:rPr>
          <w:rFonts w:ascii="Browallia New" w:hAnsi="Browallia New" w:cs="Browallia New"/>
          <w:sz w:val="28"/>
          <w:szCs w:val="28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544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</w:t>
      </w:r>
      <w:r w:rsidRPr="00011BCB">
        <w:rPr>
          <w:rFonts w:ascii="Browallia New" w:hAnsi="Browallia New" w:cs="Browallia New"/>
          <w:sz w:val="28"/>
          <w:szCs w:val="28"/>
          <w:cs/>
          <w:lang w:bidi="th-TH"/>
        </w:rPr>
        <w:t>ย่อย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</w:t>
      </w:r>
      <w:r w:rsidR="00B1347C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ผู้ถือหุ้น และงบกระแสเงินสดสำหรับงวดสามเดือนสิ้นสุดวันที่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มกรา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คม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11B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ทาพาโก้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84BC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984BC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011BCB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34097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</w:t>
      </w:r>
      <w:r w:rsidR="003409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="00340979">
        <w:rPr>
          <w:rFonts w:ascii="Browallia New" w:hAnsi="Browallia New" w:cs="Browallia New"/>
          <w:sz w:val="28"/>
          <w:szCs w:val="28"/>
          <w:lang w:val="en-US" w:bidi="th-TH"/>
        </w:rPr>
        <w:t xml:space="preserve">17 </w:t>
      </w:r>
      <w:r w:rsidR="003409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340979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34097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4F24514" w14:textId="1EC2ACF6" w:rsidR="00B310D4" w:rsidRDefault="00B310D4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D7218C2" w14:textId="77777777" w:rsidR="00084910" w:rsidRPr="00B310D4" w:rsidRDefault="00084910" w:rsidP="00734D83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FA01189" w14:textId="77777777" w:rsidR="00D20C85" w:rsidRPr="00D20C85" w:rsidRDefault="00984BCD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5ACD70B6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669DBF3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984BCD">
        <w:rPr>
          <w:rFonts w:ascii="Browallia New" w:hAnsi="Browallia New" w:cs="Browallia New"/>
          <w:sz w:val="28"/>
          <w:szCs w:val="28"/>
          <w:lang w:bidi="th-TH"/>
        </w:rPr>
        <w:t xml:space="preserve"> 2785</w:t>
      </w:r>
    </w:p>
    <w:p w14:paraId="7627A6FB" w14:textId="0D2C9795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2BFDF16" w14:textId="028F2486" w:rsidR="00084910" w:rsidRPr="00D20C85" w:rsidRDefault="00084910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6A3DE3B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356D3E7" w14:textId="3592517C" w:rsidR="00D15EA5" w:rsidRPr="00D20C85" w:rsidRDefault="00DD5061" w:rsidP="00D20C85">
      <w:pPr>
        <w:spacing w:after="0" w:line="240" w:lineRule="auto"/>
      </w:pPr>
      <w:r w:rsidRPr="00084910">
        <w:rPr>
          <w:rFonts w:ascii="Browallia New" w:hAnsi="Browallia New" w:cs="Browallia New"/>
          <w:sz w:val="28"/>
          <w:szCs w:val="28"/>
        </w:rPr>
        <w:t>1</w:t>
      </w:r>
      <w:r w:rsidR="00CB0CD3">
        <w:rPr>
          <w:rFonts w:ascii="Browallia New" w:hAnsi="Browallia New" w:cs="Browallia New"/>
          <w:sz w:val="28"/>
          <w:szCs w:val="28"/>
        </w:rPr>
        <w:t>6</w:t>
      </w:r>
      <w:r w:rsidRPr="00084910">
        <w:rPr>
          <w:rFonts w:ascii="Browallia New" w:hAnsi="Browallia New" w:cs="Browallia New"/>
          <w:sz w:val="28"/>
          <w:szCs w:val="28"/>
        </w:rPr>
        <w:t xml:space="preserve"> </w:t>
      </w:r>
      <w:r w:rsidRPr="00084910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440CCC" w:rsidRPr="00084910">
        <w:rPr>
          <w:rFonts w:ascii="Browallia New" w:hAnsi="Browallia New" w:cs="Browallia New"/>
          <w:sz w:val="28"/>
          <w:szCs w:val="28"/>
        </w:rPr>
        <w:t xml:space="preserve"> 256</w:t>
      </w:r>
      <w:r w:rsidR="00984BCD" w:rsidRPr="00084910">
        <w:rPr>
          <w:rFonts w:ascii="Browallia New" w:hAnsi="Browallia New" w:cs="Browallia New"/>
          <w:sz w:val="28"/>
          <w:szCs w:val="28"/>
        </w:rPr>
        <w:t>1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09A1E" w14:textId="77777777" w:rsidR="009B5803" w:rsidRDefault="009B5803">
      <w:r>
        <w:separator/>
      </w:r>
    </w:p>
  </w:endnote>
  <w:endnote w:type="continuationSeparator" w:id="0">
    <w:p w14:paraId="2044A2F9" w14:textId="77777777" w:rsidR="009B5803" w:rsidRDefault="009B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0421C" w14:textId="77777777" w:rsidR="009B5803" w:rsidRDefault="009B5803">
      <w:bookmarkStart w:id="0" w:name="_Hlk482348182"/>
      <w:bookmarkEnd w:id="0"/>
      <w:r>
        <w:separator/>
      </w:r>
    </w:p>
  </w:footnote>
  <w:footnote w:type="continuationSeparator" w:id="0">
    <w:p w14:paraId="6543EBFA" w14:textId="77777777" w:rsidR="009B5803" w:rsidRDefault="009B5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4CD8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1F9E9" w14:textId="0EF19B15" w:rsidR="00B63D0E" w:rsidRDefault="00B63D0E" w:rsidP="00D96128">
    <w:pPr>
      <w:pStyle w:val="Header"/>
      <w:jc w:val="right"/>
    </w:pPr>
  </w:p>
  <w:p w14:paraId="4CFD343D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DFAB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2974E4F" w14:textId="77777777" w:rsidR="00D15EA5" w:rsidRPr="006932D7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3480619D" wp14:editId="3C2D90B0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72AAE" w14:textId="77777777"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80619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p w14:paraId="14572AAE" w14:textId="77777777"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1A43020" w14:textId="77777777" w:rsidR="00D460E7" w:rsidRDefault="00D460E7" w:rsidP="00D15EA5">
    <w:pPr>
      <w:pStyle w:val="Header"/>
    </w:pPr>
    <w:bookmarkStart w:id="2" w:name="Footer3_tbl"/>
    <w:bookmarkEnd w:id="2"/>
  </w:p>
  <w:p w14:paraId="02D7062F" w14:textId="0A9D2363" w:rsidR="00D460E7" w:rsidRDefault="00D15EA5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3B1482CF" wp14:editId="1CEB14FF">
              <wp:simplePos x="0" y="0"/>
              <wp:positionH relativeFrom="page">
                <wp:posOffset>5503333</wp:posOffset>
              </wp:positionH>
              <wp:positionV relativeFrom="page">
                <wp:posOffset>2302933</wp:posOffset>
              </wp:positionV>
              <wp:extent cx="1525905" cy="1092200"/>
              <wp:effectExtent l="0" t="0" r="17145" b="1270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3E15D" w14:textId="77777777" w:rsidR="009B1F44" w:rsidRDefault="009B1F44" w:rsidP="009B1F44"/>
                        <w:p w14:paraId="37E96475" w14:textId="77777777" w:rsidR="00E064FD" w:rsidRDefault="00E064FD" w:rsidP="00E064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1482CF" id="Text Box 11" o:spid="_x0000_s1027" type="#_x0000_t202" style="position:absolute;left:0;text-align:left;margin-left:433.35pt;margin-top:181.35pt;width:120.15pt;height:8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" filled="f" stroked="f">
              <v:textbox inset="0,0,0,0">
                <w:txbxContent>
                  <w:p w14:paraId="2803E15D" w14:textId="77777777" w:rsidR="009B1F44" w:rsidRDefault="009B1F44" w:rsidP="009B1F44"/>
                  <w:p w14:paraId="37E96475" w14:textId="77777777" w:rsidR="00E064FD" w:rsidRDefault="00E064FD" w:rsidP="00E064F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84910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7017"/>
    <w:rsid w:val="00172545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29C5"/>
    <w:rsid w:val="002B5A4A"/>
    <w:rsid w:val="002C623D"/>
    <w:rsid w:val="002D5A0F"/>
    <w:rsid w:val="002D6E25"/>
    <w:rsid w:val="002E02F4"/>
    <w:rsid w:val="002E1797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40979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5597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66764"/>
    <w:rsid w:val="0066694B"/>
    <w:rsid w:val="00667DB6"/>
    <w:rsid w:val="006703B2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081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84BCD"/>
    <w:rsid w:val="00992531"/>
    <w:rsid w:val="00995CD5"/>
    <w:rsid w:val="009A1787"/>
    <w:rsid w:val="009A4F5A"/>
    <w:rsid w:val="009B1F44"/>
    <w:rsid w:val="009B4573"/>
    <w:rsid w:val="009B5803"/>
    <w:rsid w:val="009C002A"/>
    <w:rsid w:val="009C09CB"/>
    <w:rsid w:val="009E278C"/>
    <w:rsid w:val="009F6EDC"/>
    <w:rsid w:val="00A035CE"/>
    <w:rsid w:val="00A0537F"/>
    <w:rsid w:val="00A057AC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53A2"/>
    <w:rsid w:val="00AE64CA"/>
    <w:rsid w:val="00AF6428"/>
    <w:rsid w:val="00AF7092"/>
    <w:rsid w:val="00B1324D"/>
    <w:rsid w:val="00B1347C"/>
    <w:rsid w:val="00B157E2"/>
    <w:rsid w:val="00B24A45"/>
    <w:rsid w:val="00B25B92"/>
    <w:rsid w:val="00B26948"/>
    <w:rsid w:val="00B310D4"/>
    <w:rsid w:val="00B34D51"/>
    <w:rsid w:val="00B36A0E"/>
    <w:rsid w:val="00B36BA1"/>
    <w:rsid w:val="00B40D67"/>
    <w:rsid w:val="00B43C45"/>
    <w:rsid w:val="00B53E75"/>
    <w:rsid w:val="00B55EE8"/>
    <w:rsid w:val="00B56595"/>
    <w:rsid w:val="00B56E6C"/>
    <w:rsid w:val="00B63D0E"/>
    <w:rsid w:val="00B83039"/>
    <w:rsid w:val="00BA3F8C"/>
    <w:rsid w:val="00BA5B00"/>
    <w:rsid w:val="00BB1A07"/>
    <w:rsid w:val="00BB6DAD"/>
    <w:rsid w:val="00BB7346"/>
    <w:rsid w:val="00BC1555"/>
    <w:rsid w:val="00BC60A9"/>
    <w:rsid w:val="00BD3C38"/>
    <w:rsid w:val="00BE0C8A"/>
    <w:rsid w:val="00BE334D"/>
    <w:rsid w:val="00BE4988"/>
    <w:rsid w:val="00BF1C24"/>
    <w:rsid w:val="00BF59ED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0CD3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99A"/>
    <w:rsid w:val="00D31D7A"/>
    <w:rsid w:val="00D33E60"/>
    <w:rsid w:val="00D430AD"/>
    <w:rsid w:val="00D460E7"/>
    <w:rsid w:val="00D63ABC"/>
    <w:rsid w:val="00D675F1"/>
    <w:rsid w:val="00D73B96"/>
    <w:rsid w:val="00D80807"/>
    <w:rsid w:val="00D80CD6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5061"/>
    <w:rsid w:val="00DD61A9"/>
    <w:rsid w:val="00DD6EF1"/>
    <w:rsid w:val="00DE4958"/>
    <w:rsid w:val="00E04361"/>
    <w:rsid w:val="00E045F6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953F6"/>
    <w:rsid w:val="00EA2B6F"/>
    <w:rsid w:val="00EB3478"/>
    <w:rsid w:val="00EB4B39"/>
    <w:rsid w:val="00EB6FE3"/>
    <w:rsid w:val="00EE0F65"/>
    <w:rsid w:val="00F11892"/>
    <w:rsid w:val="00F171AD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F44"/>
    <w:rsid w:val="00F909CD"/>
    <w:rsid w:val="00F974D1"/>
    <w:rsid w:val="00FA16E0"/>
    <w:rsid w:val="00FC1304"/>
    <w:rsid w:val="00FC4397"/>
    <w:rsid w:val="00FD05AD"/>
    <w:rsid w:val="00FD0666"/>
    <w:rsid w:val="00FD3F11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251AA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DC65E85341F469391B4A7F7EC05A3" ma:contentTypeVersion="6" ma:contentTypeDescription="Create a new document." ma:contentTypeScope="" ma:versionID="1a0e0f3278e239a231604767bb7542c4">
  <xsd:schema xmlns:xsd="http://www.w3.org/2001/XMLSchema" xmlns:xs="http://www.w3.org/2001/XMLSchema" xmlns:p="http://schemas.microsoft.com/office/2006/metadata/properties" xmlns:ns2="750c330c-7fe9-4938-8b7a-897d0e3c13a7" xmlns:ns3="f31998ac-95e2-4585-aa58-41548032a0d4" targetNamespace="http://schemas.microsoft.com/office/2006/metadata/properties" ma:root="true" ma:fieldsID="9faf74d24a4e2fecc83724d060ee0da6" ns2:_="" ns3:_="">
    <xsd:import namespace="750c330c-7fe9-4938-8b7a-897d0e3c13a7"/>
    <xsd:import namespace="f31998ac-95e2-4585-aa58-41548032a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0c330c-7fe9-4938-8b7a-897d0e3c1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998ac-95e2-4585-aa58-41548032a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D19E3-0023-4449-B27A-57730574B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0c330c-7fe9-4938-8b7a-897d0e3c13a7"/>
    <ds:schemaRef ds:uri="f31998ac-95e2-4585-aa58-41548032a0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A492B0-D785-4BD1-92EB-E40EFDD39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693DCA-BA36-4052-8457-3D22A4D2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A6727-2865-45F0-9F9C-F83CFB14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Chalermporn Chimwai</cp:lastModifiedBy>
  <cp:revision>4</cp:revision>
  <cp:lastPrinted>2017-08-17T06:00:00Z</cp:lastPrinted>
  <dcterms:created xsi:type="dcterms:W3CDTF">2018-03-18T11:47:00Z</dcterms:created>
  <dcterms:modified xsi:type="dcterms:W3CDTF">2018-03-18T11:49:00Z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0x01010098FDC65E85341F469391B4A7F7EC05A3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