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205CA94" w:rsidR="006971B8" w:rsidRPr="0077638C" w:rsidRDefault="0077638C"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77638C">
        <w:rPr>
          <w:rFonts w:ascii="Browallia New" w:hAnsi="Browallia New" w:cs="Browallia New"/>
          <w:b/>
          <w:bCs/>
          <w:sz w:val="28"/>
          <w:szCs w:val="28"/>
          <w:cs/>
          <w:lang w:val="en-GB"/>
        </w:rPr>
        <w:t>บริษัท ทาพาโก้ จำกัด (มหาชน)</w:t>
      </w:r>
      <w:r w:rsidR="006971B8" w:rsidRPr="0077638C">
        <w:rPr>
          <w:rFonts w:ascii="Browallia New" w:hAnsi="Browallia New" w:cs="Browallia New"/>
          <w:b/>
          <w:bCs/>
          <w:sz w:val="28"/>
          <w:szCs w:val="28"/>
          <w:lang w:val="en-GB"/>
        </w:rPr>
        <w:t xml:space="preserve"> </w:t>
      </w:r>
      <w:r w:rsidR="006971B8" w:rsidRPr="0077638C">
        <w:rPr>
          <w:rFonts w:ascii="Browallia New" w:hAnsi="Browallia New" w:cs="Browallia New"/>
          <w:b/>
          <w:bCs/>
          <w:sz w:val="28"/>
          <w:szCs w:val="28"/>
          <w:cs/>
          <w:lang w:val="en-GB"/>
        </w:rPr>
        <w:t>และบริษัทย่อย</w:t>
      </w:r>
    </w:p>
    <w:p w14:paraId="13128B48" w14:textId="77777777" w:rsidR="009742A9" w:rsidRPr="0077638C"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77638C">
        <w:rPr>
          <w:rFonts w:ascii="Browallia New" w:hAnsi="Browallia New" w:cs="Browallia New"/>
          <w:b/>
          <w:bCs/>
          <w:sz w:val="28"/>
          <w:szCs w:val="28"/>
          <w:cs/>
        </w:rPr>
        <w:t>หมายเหตุประกอบงบการเงินระหว่างกาลแบบย่อ</w:t>
      </w:r>
    </w:p>
    <w:p w14:paraId="49761489" w14:textId="14057910" w:rsidR="009742A9" w:rsidRPr="0077638C"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77638C">
        <w:rPr>
          <w:rFonts w:ascii="Browallia New" w:hAnsi="Browallia New" w:cs="Browallia New"/>
          <w:b/>
          <w:bCs/>
          <w:sz w:val="28"/>
          <w:szCs w:val="28"/>
          <w:cs/>
        </w:rPr>
        <w:t xml:space="preserve">วันที่ </w:t>
      </w:r>
      <w:r w:rsidR="0077638C" w:rsidRPr="0077638C">
        <w:rPr>
          <w:rFonts w:ascii="Browallia New" w:hAnsi="Browallia New" w:cs="Browallia New"/>
          <w:b/>
          <w:bCs/>
          <w:sz w:val="28"/>
          <w:szCs w:val="28"/>
        </w:rPr>
        <w:t>31</w:t>
      </w:r>
      <w:r w:rsidRPr="0077638C">
        <w:rPr>
          <w:rFonts w:ascii="Browallia New" w:hAnsi="Browallia New" w:cs="Browallia New"/>
          <w:b/>
          <w:bCs/>
          <w:sz w:val="28"/>
          <w:szCs w:val="28"/>
          <w:lang w:val="en-GB" w:eastAsia="en-US"/>
        </w:rPr>
        <w:t xml:space="preserve"> </w:t>
      </w:r>
      <w:r w:rsidR="0077638C" w:rsidRPr="0077638C">
        <w:rPr>
          <w:rFonts w:ascii="Browallia New" w:hAnsi="Browallia New" w:cs="Browallia New" w:hint="cs"/>
          <w:b/>
          <w:bCs/>
          <w:sz w:val="28"/>
          <w:szCs w:val="28"/>
          <w:cs/>
          <w:lang w:val="en-GB" w:eastAsia="en-US"/>
        </w:rPr>
        <w:t>มกราคม</w:t>
      </w:r>
      <w:r w:rsidRPr="0077638C">
        <w:rPr>
          <w:rFonts w:ascii="Browallia New" w:hAnsi="Browallia New" w:cs="Browallia New"/>
          <w:b/>
          <w:bCs/>
          <w:sz w:val="28"/>
          <w:szCs w:val="28"/>
          <w:cs/>
          <w:lang w:val="en-GB" w:eastAsia="en-US"/>
        </w:rPr>
        <w:t xml:space="preserve"> </w:t>
      </w:r>
      <w:r w:rsidRPr="0077638C">
        <w:rPr>
          <w:rFonts w:ascii="Browallia New" w:hAnsi="Browallia New" w:cs="Browallia New"/>
          <w:b/>
          <w:bCs/>
          <w:sz w:val="28"/>
          <w:szCs w:val="28"/>
          <w:lang w:val="en-GB"/>
        </w:rPr>
        <w:t>256</w:t>
      </w:r>
      <w:r w:rsidR="0077638C" w:rsidRPr="0077638C">
        <w:rPr>
          <w:rFonts w:ascii="Browallia New" w:hAnsi="Browallia New" w:cs="Browallia New"/>
          <w:b/>
          <w:bCs/>
          <w:sz w:val="28"/>
          <w:szCs w:val="28"/>
          <w:lang w:val="en-GB"/>
        </w:rPr>
        <w:t>1</w:t>
      </w:r>
      <w:r w:rsidRPr="0077638C">
        <w:rPr>
          <w:rFonts w:ascii="Browallia New" w:hAnsi="Browallia New" w:cs="Browallia New"/>
          <w:b/>
          <w:bCs/>
          <w:sz w:val="28"/>
          <w:szCs w:val="28"/>
          <w:lang w:val="en-GB"/>
        </w:rPr>
        <w:t xml:space="preserve"> </w:t>
      </w:r>
      <w:r w:rsidRPr="0077638C">
        <w:rPr>
          <w:rFonts w:ascii="Browallia New" w:hAnsi="Browallia New" w:cs="Browallia New"/>
          <w:b/>
          <w:bCs/>
          <w:sz w:val="28"/>
          <w:szCs w:val="28"/>
        </w:rPr>
        <w:t>(</w:t>
      </w:r>
      <w:r w:rsidRPr="0077638C">
        <w:rPr>
          <w:rFonts w:ascii="Browallia New" w:hAnsi="Browallia New" w:cs="Browallia New"/>
          <w:b/>
          <w:bCs/>
          <w:sz w:val="28"/>
          <w:szCs w:val="28"/>
          <w:cs/>
        </w:rPr>
        <w:t>ยังไม่ได้ตรวจสอบ แต่สอบทานแล้ว</w:t>
      </w:r>
      <w:r w:rsidRPr="0077638C">
        <w:rPr>
          <w:rFonts w:ascii="Browallia New" w:hAnsi="Browallia New" w:cs="Browallia New"/>
          <w:b/>
          <w:bCs/>
          <w:sz w:val="28"/>
          <w:szCs w:val="28"/>
        </w:rPr>
        <w:t>)</w:t>
      </w:r>
    </w:p>
    <w:p w14:paraId="51FE9B45" w14:textId="0E2873D0" w:rsidR="009742A9" w:rsidRPr="00981D4A"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77638C">
        <w:rPr>
          <w:rFonts w:ascii="Browallia New" w:hAnsi="Browallia New" w:cs="Browallia New"/>
          <w:sz w:val="28"/>
          <w:szCs w:val="28"/>
          <w:lang w:val="en-GB"/>
        </w:rPr>
        <w:t>(</w:t>
      </w:r>
      <w:r w:rsidRPr="0077638C">
        <w:rPr>
          <w:rFonts w:ascii="Browallia New" w:hAnsi="Browallia New" w:cs="Browallia New"/>
          <w:sz w:val="28"/>
          <w:szCs w:val="28"/>
          <w:cs/>
        </w:rPr>
        <w:t>เปรียบเทียบข้อมู</w:t>
      </w:r>
      <w:r w:rsidRPr="0077638C">
        <w:rPr>
          <w:rFonts w:ascii="Browallia New" w:hAnsi="Browallia New" w:cs="Browallia New" w:hint="cs"/>
          <w:sz w:val="28"/>
          <w:szCs w:val="28"/>
          <w:cs/>
        </w:rPr>
        <w:t>ล</w:t>
      </w:r>
      <w:r w:rsidRPr="0077638C">
        <w:rPr>
          <w:rFonts w:ascii="Browallia New" w:hAnsi="Browallia New" w:cs="Browallia New"/>
          <w:sz w:val="28"/>
          <w:szCs w:val="28"/>
        </w:rPr>
        <w:t xml:space="preserve"> </w:t>
      </w:r>
      <w:r w:rsidRPr="0077638C">
        <w:rPr>
          <w:rFonts w:ascii="Browallia New" w:hAnsi="Browallia New" w:cs="Browallia New" w:hint="cs"/>
          <w:sz w:val="28"/>
          <w:szCs w:val="28"/>
          <w:cs/>
        </w:rPr>
        <w:t xml:space="preserve">ณ </w:t>
      </w:r>
      <w:r w:rsidR="0097489B">
        <w:rPr>
          <w:rFonts w:ascii="Browallia New" w:hAnsi="Browallia New" w:cs="Browallia New" w:hint="cs"/>
          <w:sz w:val="28"/>
          <w:szCs w:val="28"/>
          <w:cs/>
        </w:rPr>
        <w:t xml:space="preserve">วันที่ </w:t>
      </w:r>
      <w:r w:rsidRPr="0077638C">
        <w:rPr>
          <w:rFonts w:ascii="Browallia New" w:hAnsi="Browallia New" w:cs="Browallia New"/>
          <w:sz w:val="28"/>
          <w:szCs w:val="28"/>
          <w:lang w:val="en-GB"/>
        </w:rPr>
        <w:t xml:space="preserve">31 </w:t>
      </w:r>
      <w:r w:rsidR="0077638C" w:rsidRPr="0077638C">
        <w:rPr>
          <w:rFonts w:ascii="Browallia New" w:hAnsi="Browallia New" w:cs="Browallia New" w:hint="cs"/>
          <w:sz w:val="28"/>
          <w:szCs w:val="28"/>
          <w:cs/>
          <w:lang w:val="en-GB"/>
        </w:rPr>
        <w:t>ตุลาคม</w:t>
      </w:r>
      <w:r w:rsidRPr="0077638C">
        <w:rPr>
          <w:rFonts w:ascii="Browallia New" w:hAnsi="Browallia New" w:cs="Browallia New"/>
          <w:sz w:val="28"/>
          <w:szCs w:val="28"/>
        </w:rPr>
        <w:t xml:space="preserve"> </w:t>
      </w:r>
      <w:r w:rsidRPr="0077638C">
        <w:rPr>
          <w:rFonts w:ascii="Browallia New" w:hAnsi="Browallia New" w:cs="Browallia New"/>
          <w:sz w:val="28"/>
          <w:szCs w:val="28"/>
          <w:lang w:val="en-GB"/>
        </w:rPr>
        <w:t>25</w:t>
      </w:r>
      <w:r w:rsidR="0077638C" w:rsidRPr="0077638C">
        <w:rPr>
          <w:rFonts w:ascii="Browallia New" w:hAnsi="Browallia New" w:cs="Browallia New"/>
          <w:sz w:val="28"/>
          <w:szCs w:val="28"/>
        </w:rPr>
        <w:t>60</w:t>
      </w:r>
      <w:r w:rsidRPr="0077638C">
        <w:rPr>
          <w:rFonts w:ascii="Browallia New" w:hAnsi="Browallia New" w:cs="Browallia New"/>
          <w:sz w:val="28"/>
          <w:szCs w:val="28"/>
          <w:lang w:val="en-GB"/>
        </w:rPr>
        <w:t xml:space="preserve"> (</w:t>
      </w:r>
      <w:r w:rsidRPr="0077638C">
        <w:rPr>
          <w:rFonts w:ascii="Browallia New" w:hAnsi="Browallia New" w:cs="Browallia New"/>
          <w:sz w:val="28"/>
          <w:szCs w:val="28"/>
          <w:cs/>
          <w:lang w:val="en-GB"/>
        </w:rPr>
        <w:t>ตรวจสอบแล้ว</w:t>
      </w:r>
      <w:r w:rsidRPr="0077638C">
        <w:rPr>
          <w:rFonts w:ascii="Browallia New" w:hAnsi="Browallia New" w:cs="Browallia New"/>
          <w:sz w:val="28"/>
          <w:szCs w:val="28"/>
          <w:lang w:val="en-GB"/>
        </w:rPr>
        <w:t>)</w:t>
      </w:r>
      <w:r w:rsidR="0033193D">
        <w:rPr>
          <w:rFonts w:ascii="Browallia New" w:hAnsi="Browallia New" w:cs="Browallia New" w:hint="cs"/>
          <w:sz w:val="28"/>
          <w:szCs w:val="28"/>
          <w:cs/>
          <w:lang w:val="en-GB"/>
        </w:rPr>
        <w:t>)</w:t>
      </w:r>
    </w:p>
    <w:p w14:paraId="2F977531" w14:textId="77777777" w:rsidR="009742A9" w:rsidRPr="0077638C"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7638C">
        <w:rPr>
          <w:rFonts w:ascii="Browallia New" w:hAnsi="Browallia New" w:cs="Browallia New"/>
          <w:sz w:val="28"/>
          <w:szCs w:val="28"/>
          <w:cs/>
          <w:lang w:val="en-GB"/>
        </w:rPr>
        <w:tab/>
      </w:r>
    </w:p>
    <w:p w14:paraId="6077AB72" w14:textId="38EB34DB" w:rsidR="009742A9" w:rsidRPr="0077638C" w:rsidRDefault="0077638C" w:rsidP="009742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77638C">
        <w:rPr>
          <w:rFonts w:ascii="Browallia New" w:hAnsi="Browallia New" w:cs="Browallia New" w:hint="cs"/>
          <w:sz w:val="28"/>
          <w:szCs w:val="28"/>
          <w:u w:val="single"/>
          <w:cs/>
          <w:lang w:val="en-GB"/>
        </w:rPr>
        <w:t>ข้อมูลทั่วไป</w:t>
      </w:r>
    </w:p>
    <w:p w14:paraId="69F91BAA" w14:textId="77777777" w:rsidR="009742A9" w:rsidRPr="0077638C"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1CD9B499" w:rsidR="009742A9"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บริษัท ทาพาโก้ จำกัด (มหาชน)</w:t>
      </w:r>
      <w:r w:rsidR="009742A9" w:rsidRPr="0077638C">
        <w:rPr>
          <w:rFonts w:ascii="Browallia New" w:hAnsi="Browallia New" w:cs="Browallia New"/>
          <w:spacing w:val="-2"/>
          <w:sz w:val="28"/>
          <w:szCs w:val="28"/>
        </w:rPr>
        <w:t xml:space="preserve"> </w:t>
      </w:r>
      <w:r w:rsidR="009742A9" w:rsidRPr="0077638C">
        <w:rPr>
          <w:rFonts w:ascii="Browallia New" w:hAnsi="Browallia New" w:cs="Browallia New"/>
          <w:spacing w:val="-2"/>
          <w:sz w:val="28"/>
          <w:szCs w:val="28"/>
          <w:cs/>
        </w:rPr>
        <w:t>(</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บริษัท</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 xml:space="preserve">) </w:t>
      </w:r>
      <w:r w:rsidRPr="0077638C">
        <w:rPr>
          <w:rFonts w:ascii="Browallia New" w:hAnsi="Browallia New" w:cs="Browallia New"/>
          <w:spacing w:val="-2"/>
          <w:sz w:val="28"/>
          <w:szCs w:val="28"/>
          <w:cs/>
        </w:rPr>
        <w:t xml:space="preserve">เป็นนิติบุคคลที่จัดตั้งขึ้นในประเทศไทย บริษัทจดทะเบียนกับตลาดหลักทรัพย์แห่งประเทศไทยในตลาดหลักทรัพย์ เอ็ม เอ ไอ เมื่อวันที่ </w:t>
      </w:r>
      <w:r>
        <w:rPr>
          <w:rFonts w:ascii="Browallia New" w:hAnsi="Browallia New" w:cs="Browallia New"/>
          <w:spacing w:val="-2"/>
          <w:sz w:val="28"/>
          <w:szCs w:val="28"/>
        </w:rPr>
        <w:t>2</w:t>
      </w:r>
      <w:r w:rsidRPr="0077638C">
        <w:rPr>
          <w:rFonts w:ascii="Browallia New" w:hAnsi="Browallia New" w:cs="Browallia New"/>
          <w:spacing w:val="-2"/>
          <w:sz w:val="28"/>
          <w:szCs w:val="28"/>
          <w:cs/>
        </w:rPr>
        <w:t xml:space="preserve"> ธันวาคม </w:t>
      </w:r>
      <w:r>
        <w:rPr>
          <w:rFonts w:ascii="Browallia New" w:hAnsi="Browallia New" w:cs="Browallia New"/>
          <w:spacing w:val="-2"/>
          <w:sz w:val="28"/>
          <w:szCs w:val="28"/>
        </w:rPr>
        <w:t xml:space="preserve">2547 </w:t>
      </w:r>
      <w:r>
        <w:rPr>
          <w:rFonts w:ascii="Browallia New" w:hAnsi="Browallia New" w:cs="Browallia New" w:hint="cs"/>
          <w:spacing w:val="-2"/>
          <w:sz w:val="28"/>
          <w:szCs w:val="28"/>
          <w:cs/>
        </w:rPr>
        <w:t>บริษัทดำเนินธุ</w:t>
      </w:r>
      <w:r w:rsidR="009742A9" w:rsidRPr="0077638C">
        <w:rPr>
          <w:rFonts w:ascii="Browallia New" w:hAnsi="Browallia New" w:cs="Browallia New"/>
          <w:spacing w:val="-2"/>
          <w:sz w:val="28"/>
          <w:szCs w:val="28"/>
          <w:cs/>
        </w:rPr>
        <w:t>รกิจหลัก</w:t>
      </w:r>
      <w:r w:rsidRPr="0077638C">
        <w:rPr>
          <w:rFonts w:ascii="Browallia New" w:hAnsi="Browallia New" w:cs="Browallia New"/>
          <w:spacing w:val="-2"/>
          <w:sz w:val="28"/>
          <w:szCs w:val="28"/>
          <w:cs/>
        </w:rPr>
        <w:t>เกี่ยวกับการผลิตชิ้นส่วนพลาสติกและประกอบชิ้นส่วนพลาสติกเพื่อใช้สำหรับอุปกรณ์ไฟฟ้าและผลิตภัณฑ์อิเล็คโทรนิคส์</w:t>
      </w:r>
    </w:p>
    <w:p w14:paraId="66F218C3" w14:textId="76DF6FFB" w:rsid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74D7EA17" w14:textId="3041B4DD" w:rsidR="0077638C"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ที่อยู่จดทะเบียนของบริษัท มีดังนี้</w:t>
      </w:r>
    </w:p>
    <w:p w14:paraId="63C43DB4" w14:textId="4BA7E46B" w:rsidR="0077638C" w:rsidRDefault="0077638C" w:rsidP="009742A9">
      <w:pPr>
        <w:tabs>
          <w:tab w:val="clear" w:pos="227"/>
          <w:tab w:val="clear" w:pos="454"/>
        </w:tabs>
        <w:ind w:left="450"/>
        <w:jc w:val="thaiDistribute"/>
        <w:rPr>
          <w:rFonts w:ascii="Browallia New" w:hAnsi="Browallia New" w:cs="Browallia New"/>
          <w:spacing w:val="-2"/>
          <w:sz w:val="28"/>
          <w:szCs w:val="28"/>
        </w:rPr>
      </w:pPr>
    </w:p>
    <w:tbl>
      <w:tblPr>
        <w:tblW w:w="9180" w:type="dxa"/>
        <w:tblInd w:w="360" w:type="dxa"/>
        <w:tblLook w:val="04A0" w:firstRow="1" w:lastRow="0" w:firstColumn="1" w:lastColumn="0" w:noHBand="0" w:noVBand="1"/>
      </w:tblPr>
      <w:tblGrid>
        <w:gridCol w:w="1509"/>
        <w:gridCol w:w="329"/>
        <w:gridCol w:w="7342"/>
      </w:tblGrid>
      <w:tr w:rsidR="0077638C" w:rsidRPr="0077638C" w14:paraId="4C4B7B5B" w14:textId="77777777" w:rsidTr="0077638C">
        <w:tc>
          <w:tcPr>
            <w:tcW w:w="1509" w:type="dxa"/>
          </w:tcPr>
          <w:p w14:paraId="6A83958E"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77638C">
              <w:rPr>
                <w:rFonts w:ascii="Browallia New" w:hAnsi="Browallia New" w:cs="Browallia New"/>
                <w:sz w:val="28"/>
                <w:szCs w:val="28"/>
                <w:cs/>
              </w:rPr>
              <w:t xml:space="preserve">สำนักงานใหญ่ </w:t>
            </w:r>
            <w:r w:rsidRPr="0077638C">
              <w:rPr>
                <w:rFonts w:ascii="Browallia New" w:hAnsi="Browallia New" w:cs="Browallia New"/>
                <w:sz w:val="28"/>
                <w:szCs w:val="28"/>
              </w:rPr>
              <w:t xml:space="preserve">        </w:t>
            </w:r>
          </w:p>
        </w:tc>
        <w:tc>
          <w:tcPr>
            <w:tcW w:w="329" w:type="dxa"/>
          </w:tcPr>
          <w:p w14:paraId="550D55AE"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7B9CE008"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cs/>
              </w:rPr>
            </w:pPr>
            <w:r w:rsidRPr="0077638C">
              <w:rPr>
                <w:rFonts w:ascii="Browallia New" w:hAnsi="Browallia New" w:cs="Browallia New"/>
                <w:sz w:val="28"/>
                <w:szCs w:val="28"/>
              </w:rPr>
              <w:t xml:space="preserve">789/40 </w:t>
            </w:r>
            <w:r w:rsidRPr="0077638C">
              <w:rPr>
                <w:rFonts w:ascii="Browallia New" w:hAnsi="Browallia New" w:cs="Browallia New"/>
                <w:sz w:val="28"/>
                <w:szCs w:val="28"/>
                <w:cs/>
              </w:rPr>
              <w:t xml:space="preserve">หมู่ </w:t>
            </w:r>
            <w:r w:rsidRPr="0077638C">
              <w:rPr>
                <w:rFonts w:ascii="Browallia New" w:hAnsi="Browallia New" w:cs="Browallia New"/>
                <w:sz w:val="28"/>
                <w:szCs w:val="28"/>
              </w:rPr>
              <w:t>1</w:t>
            </w:r>
            <w:r w:rsidRPr="0077638C">
              <w:rPr>
                <w:rFonts w:ascii="Browallia New" w:hAnsi="Browallia New" w:cs="Browallia New"/>
                <w:sz w:val="28"/>
                <w:szCs w:val="28"/>
                <w:cs/>
              </w:rPr>
              <w:t xml:space="preserve"> ตำบลหนองขาม อำเภอศรีราชา จังหวัดชลบุรี</w:t>
            </w:r>
          </w:p>
        </w:tc>
      </w:tr>
      <w:tr w:rsidR="0077638C" w:rsidRPr="0077638C" w14:paraId="35259CFE" w14:textId="77777777" w:rsidTr="0077638C">
        <w:tc>
          <w:tcPr>
            <w:tcW w:w="1509" w:type="dxa"/>
          </w:tcPr>
          <w:p w14:paraId="06C833FE"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cs/>
              </w:rPr>
            </w:pPr>
            <w:r w:rsidRPr="0077638C">
              <w:rPr>
                <w:rFonts w:ascii="Browallia New" w:hAnsi="Browallia New" w:cs="Browallia New"/>
                <w:sz w:val="28"/>
                <w:szCs w:val="28"/>
                <w:cs/>
              </w:rPr>
              <w:t>สาขา</w:t>
            </w:r>
          </w:p>
        </w:tc>
        <w:tc>
          <w:tcPr>
            <w:tcW w:w="329" w:type="dxa"/>
          </w:tcPr>
          <w:p w14:paraId="497F5A42"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35B67EA7"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77638C">
              <w:rPr>
                <w:rFonts w:ascii="Browallia New" w:hAnsi="Browallia New" w:cs="Browallia New"/>
                <w:sz w:val="28"/>
                <w:szCs w:val="28"/>
              </w:rPr>
              <w:t xml:space="preserve">454/14 </w:t>
            </w:r>
            <w:r w:rsidRPr="0077638C">
              <w:rPr>
                <w:rFonts w:ascii="Browallia New" w:hAnsi="Browallia New" w:cs="Browallia New"/>
                <w:sz w:val="28"/>
                <w:szCs w:val="28"/>
                <w:cs/>
              </w:rPr>
              <w:t xml:space="preserve">เขตอุตสาหกรรมกบินทร์บุรี หมู่ </w:t>
            </w:r>
            <w:r w:rsidRPr="0077638C">
              <w:rPr>
                <w:rFonts w:ascii="Browallia New" w:hAnsi="Browallia New" w:cs="Browallia New"/>
                <w:sz w:val="28"/>
                <w:szCs w:val="28"/>
              </w:rPr>
              <w:t>9</w:t>
            </w:r>
            <w:r w:rsidRPr="0077638C">
              <w:rPr>
                <w:rFonts w:ascii="Browallia New" w:hAnsi="Browallia New" w:cs="Browallia New"/>
                <w:sz w:val="28"/>
                <w:szCs w:val="28"/>
                <w:cs/>
              </w:rPr>
              <w:t xml:space="preserve"> ตำบลหนองกี่ อำเภอกบินทร์บุรี จังหวัดปราจีนบุรี</w:t>
            </w:r>
          </w:p>
        </w:tc>
      </w:tr>
    </w:tbl>
    <w:p w14:paraId="02F2C0D4" w14:textId="292D2F5A" w:rsid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457E4D5C" w14:textId="543547F0" w:rsidR="0077638C"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บริษัทย่อยของบริษัทมีดังต่อไปนี้</w:t>
      </w:r>
    </w:p>
    <w:p w14:paraId="1B15AD0A" w14:textId="4F0E50C5" w:rsidR="0077638C" w:rsidRDefault="0077638C" w:rsidP="009742A9">
      <w:pPr>
        <w:tabs>
          <w:tab w:val="clear" w:pos="227"/>
          <w:tab w:val="clear" w:pos="454"/>
        </w:tabs>
        <w:ind w:left="450"/>
        <w:jc w:val="thaiDistribute"/>
        <w:rPr>
          <w:rFonts w:ascii="Browallia New" w:hAnsi="Browallia New" w:cs="Browallia New"/>
          <w:spacing w:val="-2"/>
          <w:sz w:val="28"/>
          <w:szCs w:val="28"/>
        </w:rPr>
      </w:pPr>
    </w:p>
    <w:tbl>
      <w:tblPr>
        <w:tblW w:w="9243" w:type="dxa"/>
        <w:tblInd w:w="360" w:type="dxa"/>
        <w:tblLayout w:type="fixed"/>
        <w:tblLook w:val="01E0" w:firstRow="1" w:lastRow="1" w:firstColumn="1" w:lastColumn="1" w:noHBand="0" w:noVBand="0"/>
      </w:tblPr>
      <w:tblGrid>
        <w:gridCol w:w="2250"/>
        <w:gridCol w:w="270"/>
        <w:gridCol w:w="2693"/>
        <w:gridCol w:w="237"/>
        <w:gridCol w:w="1254"/>
        <w:gridCol w:w="270"/>
        <w:gridCol w:w="993"/>
        <w:gridCol w:w="270"/>
        <w:gridCol w:w="1006"/>
      </w:tblGrid>
      <w:tr w:rsidR="0077638C" w:rsidRPr="0077638C" w14:paraId="23BF6964" w14:textId="77777777" w:rsidTr="001B4C2D">
        <w:tc>
          <w:tcPr>
            <w:tcW w:w="2250" w:type="dxa"/>
          </w:tcPr>
          <w:p w14:paraId="31DDBC3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228AE0CD"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DEE93F"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6A6E86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3C2DD0EB"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70" w:type="dxa"/>
          </w:tcPr>
          <w:p w14:paraId="44B48EA1"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69" w:type="dxa"/>
            <w:gridSpan w:val="3"/>
          </w:tcPr>
          <w:p w14:paraId="5DD0865C"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p>
        </w:tc>
      </w:tr>
      <w:tr w:rsidR="0077638C" w:rsidRPr="0077638C" w14:paraId="4E3229FE" w14:textId="77777777" w:rsidTr="001B4C2D">
        <w:tc>
          <w:tcPr>
            <w:tcW w:w="2250" w:type="dxa"/>
          </w:tcPr>
          <w:p w14:paraId="013ADF5F"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4A980246"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9C0B33"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1668BAE"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4609581E"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70" w:type="dxa"/>
          </w:tcPr>
          <w:p w14:paraId="6F8662C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69" w:type="dxa"/>
            <w:gridSpan w:val="3"/>
            <w:tcBorders>
              <w:bottom w:val="single" w:sz="4" w:space="0" w:color="auto"/>
            </w:tcBorders>
          </w:tcPr>
          <w:p w14:paraId="1188F52B" w14:textId="77777777" w:rsidR="0077638C" w:rsidRPr="0077638C" w:rsidRDefault="0077638C" w:rsidP="0077638C">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77638C" w:rsidRPr="0077638C" w14:paraId="4F4D07D0" w14:textId="77777777" w:rsidTr="001B4C2D">
        <w:tc>
          <w:tcPr>
            <w:tcW w:w="2250" w:type="dxa"/>
            <w:tcBorders>
              <w:bottom w:val="single" w:sz="4" w:space="0" w:color="auto"/>
            </w:tcBorders>
          </w:tcPr>
          <w:p w14:paraId="7581D807"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11496DD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4906CCB5"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24E8172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76CD972C" w14:textId="77777777" w:rsidR="0077638C" w:rsidRPr="0077638C" w:rsidRDefault="0077638C" w:rsidP="0077638C">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70" w:type="dxa"/>
          </w:tcPr>
          <w:p w14:paraId="482D68E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993" w:type="dxa"/>
            <w:tcBorders>
              <w:bottom w:val="single" w:sz="4" w:space="0" w:color="auto"/>
            </w:tcBorders>
          </w:tcPr>
          <w:p w14:paraId="111EFBFB" w14:textId="57E5FD7E"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sidR="00B34C25">
              <w:rPr>
                <w:rFonts w:ascii="Browallia New" w:hAnsi="Browallia New" w:cs="Browallia New"/>
                <w:sz w:val="24"/>
                <w:szCs w:val="24"/>
              </w:rPr>
              <w:t>1</w:t>
            </w:r>
          </w:p>
        </w:tc>
        <w:tc>
          <w:tcPr>
            <w:tcW w:w="270" w:type="dxa"/>
          </w:tcPr>
          <w:p w14:paraId="6CB5824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06" w:type="dxa"/>
            <w:tcBorders>
              <w:bottom w:val="single" w:sz="4" w:space="0" w:color="auto"/>
            </w:tcBorders>
          </w:tcPr>
          <w:p w14:paraId="0A53E38B" w14:textId="219316BD" w:rsidR="0077638C" w:rsidRPr="0077638C" w:rsidRDefault="00B34C25" w:rsidP="0077638C">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2560</w:t>
            </w:r>
          </w:p>
        </w:tc>
      </w:tr>
      <w:tr w:rsidR="0077638C" w:rsidRPr="0077638C" w14:paraId="098D8037" w14:textId="77777777" w:rsidTr="001B4C2D">
        <w:tc>
          <w:tcPr>
            <w:tcW w:w="2250" w:type="dxa"/>
          </w:tcPr>
          <w:p w14:paraId="2E89B3FB"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70" w:type="dxa"/>
          </w:tcPr>
          <w:p w14:paraId="73CA7A6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39C7840F"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37" w:type="dxa"/>
          </w:tcPr>
          <w:p w14:paraId="362212F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543F17BA" w14:textId="77777777" w:rsidR="0077638C" w:rsidRPr="0077638C" w:rsidRDefault="0077638C" w:rsidP="0077638C">
            <w:pPr>
              <w:spacing w:line="260" w:lineRule="atLeast"/>
              <w:ind w:right="-108" w:hanging="106"/>
              <w:jc w:val="center"/>
              <w:rPr>
                <w:rFonts w:ascii="Browallia New" w:hAnsi="Browallia New" w:cs="Browallia New"/>
                <w:sz w:val="24"/>
                <w:szCs w:val="24"/>
                <w:cs/>
              </w:rPr>
            </w:pPr>
          </w:p>
        </w:tc>
        <w:tc>
          <w:tcPr>
            <w:tcW w:w="270" w:type="dxa"/>
          </w:tcPr>
          <w:p w14:paraId="137E0DA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993" w:type="dxa"/>
          </w:tcPr>
          <w:p w14:paraId="65DF1D74"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70" w:type="dxa"/>
          </w:tcPr>
          <w:p w14:paraId="3B79DE2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06" w:type="dxa"/>
          </w:tcPr>
          <w:p w14:paraId="4D4C7767" w14:textId="77777777" w:rsidR="0077638C" w:rsidRPr="0077638C" w:rsidRDefault="0077638C" w:rsidP="0077638C">
            <w:pPr>
              <w:spacing w:line="260" w:lineRule="atLeast"/>
              <w:ind w:right="14"/>
              <w:jc w:val="center"/>
              <w:rPr>
                <w:rFonts w:ascii="Browallia New" w:hAnsi="Browallia New" w:cs="Browallia New"/>
                <w:sz w:val="24"/>
                <w:szCs w:val="24"/>
              </w:rPr>
            </w:pPr>
          </w:p>
        </w:tc>
      </w:tr>
      <w:tr w:rsidR="006F27FA" w:rsidRPr="0077638C" w14:paraId="0BBC7A93" w14:textId="77777777" w:rsidTr="001B4C2D">
        <w:tc>
          <w:tcPr>
            <w:tcW w:w="2250" w:type="dxa"/>
          </w:tcPr>
          <w:p w14:paraId="4606C1BB" w14:textId="76ECAE5D" w:rsidR="006F27FA" w:rsidRPr="006F27FA" w:rsidRDefault="006F27FA" w:rsidP="006F27FA">
            <w:pPr>
              <w:spacing w:line="260" w:lineRule="atLeast"/>
              <w:ind w:right="14"/>
              <w:rPr>
                <w:rFonts w:ascii="Browallia New" w:hAnsi="Browallia New" w:cs="Browallia New"/>
                <w:sz w:val="24"/>
                <w:szCs w:val="24"/>
                <w:u w:val="single"/>
                <w:cs/>
              </w:rPr>
            </w:pPr>
            <w:r w:rsidRPr="006F27FA">
              <w:rPr>
                <w:rFonts w:ascii="Browallia New" w:hAnsi="Browallia New" w:cs="Browallia New" w:hint="cs"/>
                <w:sz w:val="24"/>
                <w:szCs w:val="24"/>
                <w:u w:val="single"/>
                <w:cs/>
              </w:rPr>
              <w:t>บริษัทย่อยทางตรง</w:t>
            </w:r>
          </w:p>
        </w:tc>
        <w:tc>
          <w:tcPr>
            <w:tcW w:w="270" w:type="dxa"/>
          </w:tcPr>
          <w:p w14:paraId="0C430C9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2693" w:type="dxa"/>
          </w:tcPr>
          <w:p w14:paraId="03468E51" w14:textId="77777777" w:rsidR="006F27FA" w:rsidRPr="0077638C" w:rsidRDefault="006F27FA" w:rsidP="0077638C">
            <w:pPr>
              <w:spacing w:line="260" w:lineRule="atLeast"/>
              <w:ind w:right="14"/>
              <w:jc w:val="center"/>
              <w:rPr>
                <w:rFonts w:ascii="Browallia New" w:hAnsi="Browallia New" w:cs="Browallia New"/>
                <w:sz w:val="24"/>
                <w:szCs w:val="24"/>
                <w:cs/>
              </w:rPr>
            </w:pPr>
          </w:p>
        </w:tc>
        <w:tc>
          <w:tcPr>
            <w:tcW w:w="237" w:type="dxa"/>
          </w:tcPr>
          <w:p w14:paraId="44CE7944"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254" w:type="dxa"/>
          </w:tcPr>
          <w:p w14:paraId="400EF641" w14:textId="77777777" w:rsidR="006F27FA" w:rsidRPr="0077638C" w:rsidRDefault="006F27FA" w:rsidP="0077638C">
            <w:pPr>
              <w:spacing w:line="260" w:lineRule="atLeast"/>
              <w:ind w:right="-108" w:hanging="106"/>
              <w:jc w:val="center"/>
              <w:rPr>
                <w:rFonts w:ascii="Browallia New" w:hAnsi="Browallia New" w:cs="Browallia New"/>
                <w:sz w:val="24"/>
                <w:szCs w:val="24"/>
                <w:cs/>
              </w:rPr>
            </w:pPr>
          </w:p>
        </w:tc>
        <w:tc>
          <w:tcPr>
            <w:tcW w:w="270" w:type="dxa"/>
          </w:tcPr>
          <w:p w14:paraId="1909F03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993" w:type="dxa"/>
          </w:tcPr>
          <w:p w14:paraId="2D50FDDE" w14:textId="77777777" w:rsidR="006F27FA" w:rsidRPr="0077638C" w:rsidRDefault="006F27FA" w:rsidP="0077638C">
            <w:pPr>
              <w:spacing w:line="260" w:lineRule="atLeast"/>
              <w:ind w:right="14"/>
              <w:jc w:val="center"/>
              <w:rPr>
                <w:rFonts w:ascii="Browallia New" w:hAnsi="Browallia New" w:cs="Browallia New"/>
                <w:sz w:val="24"/>
                <w:szCs w:val="24"/>
              </w:rPr>
            </w:pPr>
          </w:p>
        </w:tc>
        <w:tc>
          <w:tcPr>
            <w:tcW w:w="270" w:type="dxa"/>
          </w:tcPr>
          <w:p w14:paraId="1727F49C"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06" w:type="dxa"/>
          </w:tcPr>
          <w:p w14:paraId="72DFB8AB" w14:textId="77777777" w:rsidR="006F27FA" w:rsidRPr="0077638C" w:rsidRDefault="006F27FA" w:rsidP="0077638C">
            <w:pPr>
              <w:spacing w:line="260" w:lineRule="atLeast"/>
              <w:ind w:right="14"/>
              <w:jc w:val="center"/>
              <w:rPr>
                <w:rFonts w:ascii="Browallia New" w:hAnsi="Browallia New" w:cs="Browallia New"/>
                <w:sz w:val="24"/>
                <w:szCs w:val="24"/>
              </w:rPr>
            </w:pPr>
          </w:p>
        </w:tc>
      </w:tr>
      <w:tr w:rsidR="00D56365" w:rsidRPr="0077638C" w14:paraId="6DC140B0" w14:textId="77777777" w:rsidTr="001B4C2D">
        <w:tc>
          <w:tcPr>
            <w:tcW w:w="2250" w:type="dxa"/>
            <w:vAlign w:val="center"/>
          </w:tcPr>
          <w:p w14:paraId="593198DE" w14:textId="77777777" w:rsidR="00D56365" w:rsidRPr="0077638C" w:rsidRDefault="00D56365" w:rsidP="00D56365">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บริษัท ทาพาโก้ โมลด์ จำกัด</w:t>
            </w:r>
          </w:p>
        </w:tc>
        <w:tc>
          <w:tcPr>
            <w:tcW w:w="270" w:type="dxa"/>
            <w:vAlign w:val="center"/>
          </w:tcPr>
          <w:p w14:paraId="5EC26279" w14:textId="77777777" w:rsidR="00D56365" w:rsidRPr="0077638C" w:rsidRDefault="00D56365" w:rsidP="00D56365">
            <w:pPr>
              <w:spacing w:line="260" w:lineRule="atLeast"/>
              <w:ind w:right="14"/>
              <w:rPr>
                <w:rFonts w:ascii="Browallia New" w:hAnsi="Browallia New" w:cs="Browallia New"/>
                <w:sz w:val="24"/>
                <w:szCs w:val="24"/>
              </w:rPr>
            </w:pPr>
          </w:p>
        </w:tc>
        <w:tc>
          <w:tcPr>
            <w:tcW w:w="2693" w:type="dxa"/>
          </w:tcPr>
          <w:p w14:paraId="6248B663"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rPr>
            </w:pPr>
            <w:r w:rsidRPr="0077638C">
              <w:rPr>
                <w:rFonts w:ascii="Browallia New" w:hAnsi="Browallia New" w:cs="Browallia New"/>
                <w:sz w:val="24"/>
                <w:szCs w:val="24"/>
                <w:cs/>
              </w:rPr>
              <w:t>ผลิตแม่พิมพ์ฉีดพลาสติกและ</w:t>
            </w:r>
          </w:p>
        </w:tc>
        <w:tc>
          <w:tcPr>
            <w:tcW w:w="237" w:type="dxa"/>
            <w:vAlign w:val="center"/>
          </w:tcPr>
          <w:p w14:paraId="1A89EC87" w14:textId="77777777" w:rsidR="00D56365" w:rsidRPr="0077638C" w:rsidRDefault="00D56365" w:rsidP="00D56365">
            <w:pPr>
              <w:spacing w:line="260" w:lineRule="atLeast"/>
              <w:ind w:right="14"/>
              <w:rPr>
                <w:rFonts w:ascii="Browallia New" w:hAnsi="Browallia New" w:cs="Browallia New"/>
                <w:sz w:val="24"/>
                <w:szCs w:val="24"/>
                <w:highlight w:val="yellow"/>
              </w:rPr>
            </w:pPr>
          </w:p>
        </w:tc>
        <w:tc>
          <w:tcPr>
            <w:tcW w:w="1254" w:type="dxa"/>
            <w:vAlign w:val="center"/>
          </w:tcPr>
          <w:p w14:paraId="3843B47C" w14:textId="77777777" w:rsidR="00D56365" w:rsidRPr="0077638C" w:rsidRDefault="00D56365" w:rsidP="00D56365">
            <w:pPr>
              <w:tabs>
                <w:tab w:val="clear" w:pos="907"/>
              </w:tabs>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70" w:type="dxa"/>
            <w:vAlign w:val="center"/>
          </w:tcPr>
          <w:p w14:paraId="186FD0CA"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993" w:type="dxa"/>
          </w:tcPr>
          <w:p w14:paraId="14A9A3C3" w14:textId="4EEC98BB"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98.49</w:t>
            </w:r>
          </w:p>
        </w:tc>
        <w:tc>
          <w:tcPr>
            <w:tcW w:w="270" w:type="dxa"/>
          </w:tcPr>
          <w:p w14:paraId="4AFC232A"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06" w:type="dxa"/>
          </w:tcPr>
          <w:p w14:paraId="45DDEC5B"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98.49</w:t>
            </w:r>
          </w:p>
        </w:tc>
      </w:tr>
      <w:tr w:rsidR="00D56365" w:rsidRPr="0077638C" w14:paraId="62722A63" w14:textId="77777777" w:rsidTr="001B4C2D">
        <w:tc>
          <w:tcPr>
            <w:tcW w:w="2250" w:type="dxa"/>
            <w:vAlign w:val="center"/>
          </w:tcPr>
          <w:p w14:paraId="29DB93C7" w14:textId="77777777" w:rsidR="00D56365" w:rsidRPr="0077638C" w:rsidRDefault="00D56365" w:rsidP="00D56365">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70" w:type="dxa"/>
            <w:vAlign w:val="center"/>
          </w:tcPr>
          <w:p w14:paraId="67C10C3D" w14:textId="77777777" w:rsidR="00D56365" w:rsidRPr="0077638C" w:rsidRDefault="00D56365" w:rsidP="00D56365">
            <w:pPr>
              <w:spacing w:line="260" w:lineRule="atLeast"/>
              <w:ind w:right="14"/>
              <w:rPr>
                <w:rFonts w:ascii="Browallia New" w:hAnsi="Browallia New" w:cs="Browallia New"/>
                <w:sz w:val="24"/>
                <w:szCs w:val="24"/>
              </w:rPr>
            </w:pPr>
          </w:p>
        </w:tc>
        <w:tc>
          <w:tcPr>
            <w:tcW w:w="2693" w:type="dxa"/>
          </w:tcPr>
          <w:p w14:paraId="73FF5CEB"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cs/>
              </w:rPr>
            </w:pPr>
            <w:r w:rsidRPr="0077638C">
              <w:rPr>
                <w:rFonts w:ascii="Browallia New" w:hAnsi="Browallia New" w:cs="Browallia New"/>
                <w:sz w:val="24"/>
                <w:szCs w:val="24"/>
                <w:cs/>
              </w:rPr>
              <w:t xml:space="preserve">  ให้บริการซ่อมแซมและบำรุง</w:t>
            </w:r>
          </w:p>
        </w:tc>
        <w:tc>
          <w:tcPr>
            <w:tcW w:w="237" w:type="dxa"/>
            <w:vAlign w:val="center"/>
          </w:tcPr>
          <w:p w14:paraId="269C9EA1" w14:textId="77777777" w:rsidR="00D56365" w:rsidRPr="0077638C" w:rsidRDefault="00D56365" w:rsidP="00D56365">
            <w:pPr>
              <w:spacing w:line="260" w:lineRule="atLeast"/>
              <w:ind w:right="14"/>
              <w:rPr>
                <w:rFonts w:ascii="Browallia New" w:hAnsi="Browallia New" w:cs="Browallia New"/>
                <w:sz w:val="24"/>
                <w:szCs w:val="24"/>
                <w:highlight w:val="yellow"/>
              </w:rPr>
            </w:pPr>
          </w:p>
        </w:tc>
        <w:tc>
          <w:tcPr>
            <w:tcW w:w="1254" w:type="dxa"/>
            <w:vAlign w:val="center"/>
          </w:tcPr>
          <w:p w14:paraId="617E58AF" w14:textId="77777777" w:rsidR="00D56365" w:rsidRPr="0077638C" w:rsidRDefault="00D56365" w:rsidP="00D56365">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70" w:type="dxa"/>
            <w:vAlign w:val="center"/>
          </w:tcPr>
          <w:p w14:paraId="471D1561"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993" w:type="dxa"/>
            <w:vAlign w:val="center"/>
          </w:tcPr>
          <w:p w14:paraId="41CA01FB"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70" w:type="dxa"/>
            <w:vAlign w:val="center"/>
          </w:tcPr>
          <w:p w14:paraId="7DBAC88E"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06" w:type="dxa"/>
            <w:vAlign w:val="center"/>
          </w:tcPr>
          <w:p w14:paraId="01ACEFA4"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D56365" w:rsidRPr="0077638C" w14:paraId="1AB16402" w14:textId="77777777" w:rsidTr="001B4C2D">
        <w:tc>
          <w:tcPr>
            <w:tcW w:w="2250" w:type="dxa"/>
            <w:vAlign w:val="center"/>
          </w:tcPr>
          <w:p w14:paraId="50D10091" w14:textId="77777777" w:rsidR="00D56365" w:rsidRPr="0077638C" w:rsidRDefault="00D56365" w:rsidP="00D56365">
            <w:pPr>
              <w:spacing w:line="260" w:lineRule="atLeast"/>
              <w:ind w:right="14"/>
              <w:rPr>
                <w:rFonts w:ascii="Browallia New" w:hAnsi="Browallia New" w:cs="Browallia New"/>
                <w:sz w:val="24"/>
                <w:szCs w:val="24"/>
                <w:cs/>
              </w:rPr>
            </w:pPr>
          </w:p>
        </w:tc>
        <w:tc>
          <w:tcPr>
            <w:tcW w:w="270" w:type="dxa"/>
            <w:vAlign w:val="center"/>
          </w:tcPr>
          <w:p w14:paraId="7D0F9B08" w14:textId="77777777" w:rsidR="00D56365" w:rsidRPr="0077638C" w:rsidRDefault="00D56365" w:rsidP="00D56365">
            <w:pPr>
              <w:spacing w:line="260" w:lineRule="atLeast"/>
              <w:ind w:right="14"/>
              <w:rPr>
                <w:rFonts w:ascii="Browallia New" w:hAnsi="Browallia New" w:cs="Browallia New"/>
                <w:sz w:val="24"/>
                <w:szCs w:val="24"/>
              </w:rPr>
            </w:pPr>
          </w:p>
        </w:tc>
        <w:tc>
          <w:tcPr>
            <w:tcW w:w="2693" w:type="dxa"/>
          </w:tcPr>
          <w:p w14:paraId="5ABB725F"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r w:rsidRPr="0077638C">
              <w:rPr>
                <w:rFonts w:ascii="Browallia New" w:hAnsi="Browallia New" w:cs="Browallia New"/>
                <w:sz w:val="24"/>
                <w:szCs w:val="24"/>
                <w:cs/>
              </w:rPr>
              <w:t xml:space="preserve">  รักษาแม่พิมพ์</w:t>
            </w:r>
          </w:p>
        </w:tc>
        <w:tc>
          <w:tcPr>
            <w:tcW w:w="237" w:type="dxa"/>
            <w:vAlign w:val="center"/>
          </w:tcPr>
          <w:p w14:paraId="641F9913" w14:textId="77777777" w:rsidR="00D56365" w:rsidRPr="0077638C" w:rsidRDefault="00D56365" w:rsidP="00D56365">
            <w:pPr>
              <w:spacing w:line="260" w:lineRule="atLeast"/>
              <w:ind w:right="14"/>
              <w:rPr>
                <w:rFonts w:ascii="Browallia New" w:hAnsi="Browallia New" w:cs="Browallia New"/>
                <w:sz w:val="24"/>
                <w:szCs w:val="24"/>
                <w:highlight w:val="yellow"/>
              </w:rPr>
            </w:pPr>
          </w:p>
        </w:tc>
        <w:tc>
          <w:tcPr>
            <w:tcW w:w="1254" w:type="dxa"/>
            <w:vAlign w:val="center"/>
          </w:tcPr>
          <w:p w14:paraId="2B4063B1" w14:textId="77777777" w:rsidR="00D56365" w:rsidRPr="0077638C" w:rsidRDefault="00D56365" w:rsidP="00D56365">
            <w:pPr>
              <w:spacing w:line="260" w:lineRule="atLeast"/>
              <w:ind w:right="14"/>
              <w:rPr>
                <w:rFonts w:ascii="Browallia New" w:hAnsi="Browallia New" w:cs="Browallia New"/>
                <w:sz w:val="24"/>
                <w:szCs w:val="24"/>
                <w:cs/>
              </w:rPr>
            </w:pPr>
          </w:p>
        </w:tc>
        <w:tc>
          <w:tcPr>
            <w:tcW w:w="270" w:type="dxa"/>
            <w:vAlign w:val="center"/>
          </w:tcPr>
          <w:p w14:paraId="603D4575"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993" w:type="dxa"/>
            <w:vAlign w:val="center"/>
          </w:tcPr>
          <w:p w14:paraId="299E7046"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70" w:type="dxa"/>
            <w:vAlign w:val="center"/>
          </w:tcPr>
          <w:p w14:paraId="3E45EDF2"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06" w:type="dxa"/>
            <w:vAlign w:val="center"/>
          </w:tcPr>
          <w:p w14:paraId="1BC61F74"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D56365" w:rsidRPr="0077638C" w14:paraId="7CCE5671" w14:textId="77777777" w:rsidTr="001B4C2D">
        <w:tc>
          <w:tcPr>
            <w:tcW w:w="2250" w:type="dxa"/>
            <w:vAlign w:val="center"/>
          </w:tcPr>
          <w:p w14:paraId="2256636A" w14:textId="77777777" w:rsidR="00D56365" w:rsidRPr="0077638C" w:rsidRDefault="00D56365" w:rsidP="00D56365">
            <w:pPr>
              <w:spacing w:line="260" w:lineRule="atLeast"/>
              <w:ind w:right="14"/>
              <w:rPr>
                <w:rFonts w:ascii="Browallia New" w:hAnsi="Browallia New" w:cs="Browallia New"/>
                <w:sz w:val="24"/>
                <w:szCs w:val="24"/>
                <w:cs/>
              </w:rPr>
            </w:pPr>
          </w:p>
        </w:tc>
        <w:tc>
          <w:tcPr>
            <w:tcW w:w="270" w:type="dxa"/>
            <w:vAlign w:val="center"/>
          </w:tcPr>
          <w:p w14:paraId="6730A64F" w14:textId="77777777" w:rsidR="00D56365" w:rsidRPr="0077638C" w:rsidRDefault="00D56365" w:rsidP="00D56365">
            <w:pPr>
              <w:spacing w:line="260" w:lineRule="atLeast"/>
              <w:ind w:right="14"/>
              <w:rPr>
                <w:rFonts w:ascii="Browallia New" w:hAnsi="Browallia New" w:cs="Browallia New"/>
                <w:sz w:val="24"/>
                <w:szCs w:val="24"/>
              </w:rPr>
            </w:pPr>
          </w:p>
        </w:tc>
        <w:tc>
          <w:tcPr>
            <w:tcW w:w="2693" w:type="dxa"/>
          </w:tcPr>
          <w:p w14:paraId="50690582"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p>
        </w:tc>
        <w:tc>
          <w:tcPr>
            <w:tcW w:w="237" w:type="dxa"/>
            <w:vAlign w:val="center"/>
          </w:tcPr>
          <w:p w14:paraId="680519C6" w14:textId="77777777" w:rsidR="00D56365" w:rsidRPr="0077638C" w:rsidRDefault="00D56365" w:rsidP="00D56365">
            <w:pPr>
              <w:spacing w:line="260" w:lineRule="atLeast"/>
              <w:ind w:right="14"/>
              <w:rPr>
                <w:rFonts w:ascii="Browallia New" w:hAnsi="Browallia New" w:cs="Browallia New"/>
                <w:sz w:val="24"/>
                <w:szCs w:val="24"/>
                <w:highlight w:val="yellow"/>
              </w:rPr>
            </w:pPr>
          </w:p>
        </w:tc>
        <w:tc>
          <w:tcPr>
            <w:tcW w:w="1254" w:type="dxa"/>
            <w:vAlign w:val="center"/>
          </w:tcPr>
          <w:p w14:paraId="26BAC10F" w14:textId="77777777" w:rsidR="00D56365" w:rsidRPr="0077638C" w:rsidRDefault="00D56365" w:rsidP="00D56365">
            <w:pPr>
              <w:spacing w:line="260" w:lineRule="atLeast"/>
              <w:ind w:right="14"/>
              <w:rPr>
                <w:rFonts w:ascii="Browallia New" w:hAnsi="Browallia New" w:cs="Browallia New"/>
                <w:sz w:val="24"/>
                <w:szCs w:val="24"/>
                <w:cs/>
              </w:rPr>
            </w:pPr>
          </w:p>
        </w:tc>
        <w:tc>
          <w:tcPr>
            <w:tcW w:w="270" w:type="dxa"/>
            <w:vAlign w:val="center"/>
          </w:tcPr>
          <w:p w14:paraId="658D2727"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993" w:type="dxa"/>
            <w:vAlign w:val="center"/>
          </w:tcPr>
          <w:p w14:paraId="7323E0AD"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70" w:type="dxa"/>
            <w:vAlign w:val="center"/>
          </w:tcPr>
          <w:p w14:paraId="426F4110"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06" w:type="dxa"/>
            <w:vAlign w:val="center"/>
          </w:tcPr>
          <w:p w14:paraId="411FD229"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D56365" w:rsidRPr="0077638C" w14:paraId="0DFB1A05" w14:textId="77777777" w:rsidTr="001B4C2D">
        <w:tc>
          <w:tcPr>
            <w:tcW w:w="2250" w:type="dxa"/>
          </w:tcPr>
          <w:p w14:paraId="12D72E4E"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Browallia New" w:hAnsi="Browallia New" w:cs="Browallia New"/>
                <w:b/>
                <w:sz w:val="24"/>
                <w:szCs w:val="24"/>
                <w:cs/>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p>
        </w:tc>
        <w:tc>
          <w:tcPr>
            <w:tcW w:w="270" w:type="dxa"/>
            <w:vAlign w:val="center"/>
          </w:tcPr>
          <w:p w14:paraId="6418268C"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0D8BBC41" w14:textId="6079F6CD" w:rsidR="00D56365" w:rsidRPr="0077638C" w:rsidRDefault="00D56365" w:rsidP="00D56365">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44C1B299"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55ED7F22" w14:textId="77777777" w:rsidR="00D56365" w:rsidRPr="0077638C" w:rsidRDefault="00D56365" w:rsidP="00D56365">
            <w:pPr>
              <w:tabs>
                <w:tab w:val="clear" w:pos="907"/>
              </w:tabs>
              <w:spacing w:line="260" w:lineRule="atLeast"/>
              <w:ind w:right="-93" w:hanging="121"/>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70" w:type="dxa"/>
            <w:vAlign w:val="center"/>
          </w:tcPr>
          <w:p w14:paraId="1333163E"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993" w:type="dxa"/>
          </w:tcPr>
          <w:p w14:paraId="29E908AA" w14:textId="65AC1346"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70" w:type="dxa"/>
          </w:tcPr>
          <w:p w14:paraId="6BFE27D0"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06" w:type="dxa"/>
          </w:tcPr>
          <w:p w14:paraId="104A5066" w14:textId="57D7F5DC"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r w:rsidRPr="0077638C">
              <w:rPr>
                <w:rFonts w:ascii="Browallia New" w:hAnsi="Browallia New" w:cs="Browallia New"/>
                <w:sz w:val="24"/>
                <w:szCs w:val="24"/>
                <w:cs/>
              </w:rPr>
              <w:t>100</w:t>
            </w:r>
            <w:r>
              <w:rPr>
                <w:rFonts w:ascii="Browallia New" w:hAnsi="Browallia New" w:cs="Browallia New"/>
                <w:sz w:val="24"/>
                <w:szCs w:val="24"/>
              </w:rPr>
              <w:t>.00</w:t>
            </w:r>
          </w:p>
        </w:tc>
      </w:tr>
      <w:tr w:rsidR="00D56365" w:rsidRPr="0077638C" w14:paraId="57B13289" w14:textId="77777777" w:rsidTr="001B4C2D">
        <w:tc>
          <w:tcPr>
            <w:tcW w:w="2250" w:type="dxa"/>
            <w:vAlign w:val="center"/>
          </w:tcPr>
          <w:p w14:paraId="7521F7CC" w14:textId="77777777" w:rsidR="00D56365" w:rsidRPr="0077638C" w:rsidRDefault="00D56365" w:rsidP="00D56365">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(ประเทศไทย) จำกัด</w:t>
            </w:r>
          </w:p>
        </w:tc>
        <w:tc>
          <w:tcPr>
            <w:tcW w:w="270" w:type="dxa"/>
            <w:vAlign w:val="center"/>
          </w:tcPr>
          <w:p w14:paraId="332C3FFA"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439F1ED4" w14:textId="514C8F9F" w:rsidR="00D56365" w:rsidRPr="0077638C" w:rsidRDefault="00D56365" w:rsidP="00D56365">
            <w:pPr>
              <w:spacing w:line="260" w:lineRule="atLeast"/>
              <w:ind w:right="14"/>
              <w:rPr>
                <w:rFonts w:ascii="Browallia New" w:hAnsi="Browallia New" w:cs="Browallia New"/>
                <w:sz w:val="24"/>
                <w:szCs w:val="24"/>
              </w:rPr>
            </w:pPr>
          </w:p>
        </w:tc>
        <w:tc>
          <w:tcPr>
            <w:tcW w:w="237" w:type="dxa"/>
            <w:vAlign w:val="center"/>
          </w:tcPr>
          <w:p w14:paraId="4A6E9005"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0E97E3F7" w14:textId="77777777" w:rsidR="00D56365" w:rsidRPr="0077638C" w:rsidRDefault="00D56365" w:rsidP="00D56365">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70" w:type="dxa"/>
            <w:vAlign w:val="center"/>
          </w:tcPr>
          <w:p w14:paraId="74112D87"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993" w:type="dxa"/>
            <w:vAlign w:val="center"/>
          </w:tcPr>
          <w:p w14:paraId="520C9A17"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270" w:type="dxa"/>
            <w:vAlign w:val="center"/>
          </w:tcPr>
          <w:p w14:paraId="48803C8C" w14:textId="77777777" w:rsidR="00D56365" w:rsidRPr="0077638C" w:rsidRDefault="00D56365" w:rsidP="00D56365">
            <w:pPr>
              <w:spacing w:line="260" w:lineRule="atLeast"/>
              <w:ind w:right="14"/>
              <w:rPr>
                <w:rFonts w:ascii="Browallia New" w:hAnsi="Browallia New" w:cs="Browallia New"/>
                <w:sz w:val="24"/>
                <w:szCs w:val="24"/>
              </w:rPr>
            </w:pPr>
          </w:p>
        </w:tc>
        <w:tc>
          <w:tcPr>
            <w:tcW w:w="1006" w:type="dxa"/>
            <w:vAlign w:val="center"/>
          </w:tcPr>
          <w:p w14:paraId="7A9F98AE" w14:textId="77777777" w:rsidR="00D56365" w:rsidRPr="0077638C" w:rsidRDefault="00D56365" w:rsidP="00D56365">
            <w:pPr>
              <w:spacing w:line="80" w:lineRule="atLeast"/>
              <w:ind w:right="14"/>
              <w:jc w:val="right"/>
              <w:rPr>
                <w:rFonts w:ascii="Browallia New" w:hAnsi="Browallia New" w:cs="Browallia New"/>
                <w:sz w:val="24"/>
                <w:szCs w:val="24"/>
              </w:rPr>
            </w:pPr>
          </w:p>
        </w:tc>
      </w:tr>
      <w:tr w:rsidR="00D56365" w:rsidRPr="0077638C" w14:paraId="792535D2" w14:textId="77777777" w:rsidTr="001B4C2D">
        <w:tc>
          <w:tcPr>
            <w:tcW w:w="2250" w:type="dxa"/>
            <w:vAlign w:val="center"/>
          </w:tcPr>
          <w:p w14:paraId="43EC9E31" w14:textId="77777777" w:rsidR="00D56365" w:rsidRPr="0077638C" w:rsidRDefault="00D56365" w:rsidP="00D56365">
            <w:pPr>
              <w:spacing w:line="260" w:lineRule="atLeast"/>
              <w:ind w:right="14"/>
              <w:rPr>
                <w:rFonts w:ascii="Browallia New" w:hAnsi="Browallia New" w:cs="Browallia New"/>
                <w:b/>
                <w:sz w:val="24"/>
                <w:szCs w:val="24"/>
                <w:cs/>
              </w:rPr>
            </w:pPr>
          </w:p>
        </w:tc>
        <w:tc>
          <w:tcPr>
            <w:tcW w:w="270" w:type="dxa"/>
            <w:vAlign w:val="center"/>
          </w:tcPr>
          <w:p w14:paraId="677D9145"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573AEB3E" w14:textId="77777777" w:rsidR="00D56365" w:rsidRPr="0077638C" w:rsidRDefault="00D56365" w:rsidP="00D56365">
            <w:pPr>
              <w:spacing w:line="260" w:lineRule="atLeast"/>
              <w:ind w:right="14"/>
              <w:rPr>
                <w:rFonts w:ascii="Browallia New" w:hAnsi="Browallia New" w:cs="Browallia New"/>
                <w:sz w:val="24"/>
                <w:szCs w:val="24"/>
                <w:cs/>
              </w:rPr>
            </w:pPr>
          </w:p>
        </w:tc>
        <w:tc>
          <w:tcPr>
            <w:tcW w:w="237" w:type="dxa"/>
            <w:vAlign w:val="center"/>
          </w:tcPr>
          <w:p w14:paraId="0A5F87F0"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0DEEB092" w14:textId="77777777" w:rsidR="00D56365" w:rsidRPr="0077638C" w:rsidRDefault="00D56365" w:rsidP="00D56365">
            <w:pPr>
              <w:spacing w:line="260" w:lineRule="atLeast"/>
              <w:ind w:right="14"/>
              <w:rPr>
                <w:rFonts w:ascii="Browallia New" w:hAnsi="Browallia New" w:cs="Browallia New"/>
                <w:sz w:val="24"/>
                <w:szCs w:val="24"/>
                <w:cs/>
              </w:rPr>
            </w:pPr>
          </w:p>
        </w:tc>
        <w:tc>
          <w:tcPr>
            <w:tcW w:w="270" w:type="dxa"/>
            <w:vAlign w:val="center"/>
          </w:tcPr>
          <w:p w14:paraId="18F8953A"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993" w:type="dxa"/>
            <w:vAlign w:val="center"/>
          </w:tcPr>
          <w:p w14:paraId="138190CA"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270" w:type="dxa"/>
            <w:vAlign w:val="center"/>
          </w:tcPr>
          <w:p w14:paraId="6C9C4A21" w14:textId="77777777" w:rsidR="00D56365" w:rsidRPr="0077638C" w:rsidRDefault="00D56365" w:rsidP="00D56365">
            <w:pPr>
              <w:spacing w:line="260" w:lineRule="atLeast"/>
              <w:ind w:right="14"/>
              <w:rPr>
                <w:rFonts w:ascii="Browallia New" w:hAnsi="Browallia New" w:cs="Browallia New"/>
                <w:sz w:val="24"/>
                <w:szCs w:val="24"/>
              </w:rPr>
            </w:pPr>
          </w:p>
        </w:tc>
        <w:tc>
          <w:tcPr>
            <w:tcW w:w="1006" w:type="dxa"/>
            <w:vAlign w:val="center"/>
          </w:tcPr>
          <w:p w14:paraId="42D4CF65" w14:textId="77777777" w:rsidR="00D56365" w:rsidRPr="0077638C" w:rsidRDefault="00D56365" w:rsidP="00D56365">
            <w:pPr>
              <w:spacing w:line="80" w:lineRule="atLeast"/>
              <w:ind w:right="14"/>
              <w:jc w:val="right"/>
              <w:rPr>
                <w:rFonts w:ascii="Browallia New" w:hAnsi="Browallia New" w:cs="Browallia New"/>
                <w:sz w:val="24"/>
                <w:szCs w:val="24"/>
              </w:rPr>
            </w:pPr>
          </w:p>
        </w:tc>
      </w:tr>
      <w:tr w:rsidR="00D56365" w:rsidRPr="0077638C" w14:paraId="5AA13D8B" w14:textId="77777777" w:rsidTr="001B4C2D">
        <w:tc>
          <w:tcPr>
            <w:tcW w:w="2250" w:type="dxa"/>
            <w:vAlign w:val="center"/>
          </w:tcPr>
          <w:p w14:paraId="238EBB37" w14:textId="77777777" w:rsidR="00D56365" w:rsidRPr="0077638C" w:rsidRDefault="00D56365" w:rsidP="00D56365">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บริษัท ซีโฟร์ โกลบอล จำกัด</w:t>
            </w:r>
          </w:p>
        </w:tc>
        <w:tc>
          <w:tcPr>
            <w:tcW w:w="270" w:type="dxa"/>
            <w:vAlign w:val="center"/>
          </w:tcPr>
          <w:p w14:paraId="35B1059F"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63317A07" w14:textId="77777777" w:rsidR="00D56365" w:rsidRPr="0077638C" w:rsidRDefault="00D56365" w:rsidP="00D56365">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ยังไม่ได้ดำเนินพาณิชยกิจ</w:t>
            </w:r>
          </w:p>
        </w:tc>
        <w:tc>
          <w:tcPr>
            <w:tcW w:w="237" w:type="dxa"/>
            <w:vAlign w:val="center"/>
          </w:tcPr>
          <w:p w14:paraId="7C235381"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72476A74" w14:textId="77777777" w:rsidR="00D56365" w:rsidRPr="0077638C" w:rsidRDefault="00D56365" w:rsidP="00D56365">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70" w:type="dxa"/>
            <w:vAlign w:val="center"/>
          </w:tcPr>
          <w:p w14:paraId="38CBE83D"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993" w:type="dxa"/>
          </w:tcPr>
          <w:p w14:paraId="01994EFF" w14:textId="156C605D"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70" w:type="dxa"/>
            <w:vAlign w:val="center"/>
          </w:tcPr>
          <w:p w14:paraId="71783026" w14:textId="77777777" w:rsidR="00D56365" w:rsidRPr="0077638C" w:rsidRDefault="00D56365" w:rsidP="00D56365">
            <w:pPr>
              <w:spacing w:line="260" w:lineRule="atLeast"/>
              <w:ind w:right="14"/>
              <w:rPr>
                <w:rFonts w:ascii="Browallia New" w:hAnsi="Browallia New" w:cs="Browallia New"/>
                <w:sz w:val="24"/>
                <w:szCs w:val="24"/>
              </w:rPr>
            </w:pPr>
          </w:p>
        </w:tc>
        <w:tc>
          <w:tcPr>
            <w:tcW w:w="1006" w:type="dxa"/>
            <w:vAlign w:val="center"/>
          </w:tcPr>
          <w:p w14:paraId="2ADC25C2" w14:textId="637E02C7" w:rsidR="00D56365" w:rsidRPr="0077638C" w:rsidRDefault="00D56365" w:rsidP="00D56365">
            <w:pPr>
              <w:spacing w:line="80" w:lineRule="atLeast"/>
              <w:ind w:right="14"/>
              <w:jc w:val="right"/>
              <w:rPr>
                <w:rFonts w:ascii="Browallia New" w:hAnsi="Browallia New" w:cs="Browallia New"/>
                <w:sz w:val="24"/>
                <w:szCs w:val="24"/>
              </w:rPr>
            </w:pPr>
            <w:r>
              <w:rPr>
                <w:rFonts w:ascii="Browallia New" w:hAnsi="Browallia New" w:cs="Browallia New" w:hint="cs"/>
                <w:sz w:val="24"/>
                <w:szCs w:val="24"/>
                <w:cs/>
              </w:rPr>
              <w:t>100</w:t>
            </w:r>
            <w:r>
              <w:rPr>
                <w:rFonts w:ascii="Browallia New" w:hAnsi="Browallia New" w:cs="Browallia New"/>
                <w:sz w:val="24"/>
                <w:szCs w:val="24"/>
              </w:rPr>
              <w:t>.00</w:t>
            </w:r>
          </w:p>
        </w:tc>
      </w:tr>
      <w:tr w:rsidR="00D56365" w:rsidRPr="0077638C" w14:paraId="68266D9E" w14:textId="77777777" w:rsidTr="001B4C2D">
        <w:tc>
          <w:tcPr>
            <w:tcW w:w="2250" w:type="dxa"/>
            <w:vAlign w:val="center"/>
          </w:tcPr>
          <w:p w14:paraId="76C2F4EE" w14:textId="77777777" w:rsidR="00D56365" w:rsidRPr="0077638C" w:rsidRDefault="00D56365" w:rsidP="00D56365">
            <w:pPr>
              <w:spacing w:line="260" w:lineRule="atLeast"/>
              <w:ind w:right="14"/>
              <w:rPr>
                <w:rFonts w:ascii="Browallia New" w:hAnsi="Browallia New" w:cs="Browallia New"/>
                <w:b/>
                <w:sz w:val="24"/>
                <w:szCs w:val="24"/>
                <w:cs/>
              </w:rPr>
            </w:pPr>
          </w:p>
        </w:tc>
        <w:tc>
          <w:tcPr>
            <w:tcW w:w="270" w:type="dxa"/>
            <w:vAlign w:val="center"/>
          </w:tcPr>
          <w:p w14:paraId="303B3CD5"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6B998048" w14:textId="77777777" w:rsidR="00D56365" w:rsidRPr="0077638C" w:rsidRDefault="00D56365" w:rsidP="00D56365">
            <w:pPr>
              <w:spacing w:line="260" w:lineRule="atLeast"/>
              <w:ind w:right="14"/>
              <w:rPr>
                <w:rFonts w:ascii="Browallia New" w:hAnsi="Browallia New" w:cs="Browallia New"/>
                <w:sz w:val="24"/>
                <w:szCs w:val="24"/>
                <w:cs/>
              </w:rPr>
            </w:pPr>
          </w:p>
        </w:tc>
        <w:tc>
          <w:tcPr>
            <w:tcW w:w="237" w:type="dxa"/>
            <w:vAlign w:val="center"/>
          </w:tcPr>
          <w:p w14:paraId="7ADB403D"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483C6E8D" w14:textId="77777777" w:rsidR="00D56365" w:rsidRPr="0077638C" w:rsidRDefault="00D56365" w:rsidP="00D56365">
            <w:pPr>
              <w:spacing w:line="260" w:lineRule="atLeast"/>
              <w:ind w:right="14"/>
              <w:rPr>
                <w:rFonts w:ascii="Browallia New" w:hAnsi="Browallia New" w:cs="Browallia New"/>
                <w:sz w:val="24"/>
                <w:szCs w:val="24"/>
                <w:cs/>
              </w:rPr>
            </w:pPr>
          </w:p>
        </w:tc>
        <w:tc>
          <w:tcPr>
            <w:tcW w:w="270" w:type="dxa"/>
            <w:vAlign w:val="center"/>
          </w:tcPr>
          <w:p w14:paraId="516A03F1"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993" w:type="dxa"/>
            <w:vAlign w:val="center"/>
          </w:tcPr>
          <w:p w14:paraId="6B2623E4"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270" w:type="dxa"/>
            <w:vAlign w:val="center"/>
          </w:tcPr>
          <w:p w14:paraId="313BDEE2" w14:textId="77777777" w:rsidR="00D56365" w:rsidRPr="0077638C" w:rsidRDefault="00D56365" w:rsidP="00D56365">
            <w:pPr>
              <w:spacing w:line="260" w:lineRule="atLeast"/>
              <w:ind w:right="14"/>
              <w:rPr>
                <w:rFonts w:ascii="Browallia New" w:hAnsi="Browallia New" w:cs="Browallia New"/>
                <w:sz w:val="24"/>
                <w:szCs w:val="24"/>
              </w:rPr>
            </w:pPr>
          </w:p>
        </w:tc>
        <w:tc>
          <w:tcPr>
            <w:tcW w:w="1006" w:type="dxa"/>
            <w:vAlign w:val="center"/>
          </w:tcPr>
          <w:p w14:paraId="60E26415" w14:textId="77777777" w:rsidR="00D56365" w:rsidRPr="0077638C" w:rsidRDefault="00D56365" w:rsidP="00D56365">
            <w:pPr>
              <w:spacing w:line="80" w:lineRule="atLeast"/>
              <w:ind w:right="14"/>
              <w:jc w:val="right"/>
              <w:rPr>
                <w:rFonts w:ascii="Browallia New" w:hAnsi="Browallia New" w:cs="Browallia New"/>
                <w:sz w:val="24"/>
                <w:szCs w:val="24"/>
              </w:rPr>
            </w:pPr>
          </w:p>
        </w:tc>
      </w:tr>
      <w:tr w:rsidR="00D56365" w:rsidRPr="0077638C" w14:paraId="3DD6D1B3" w14:textId="77777777" w:rsidTr="001B4C2D">
        <w:tc>
          <w:tcPr>
            <w:tcW w:w="2250" w:type="dxa"/>
            <w:vAlign w:val="center"/>
          </w:tcPr>
          <w:p w14:paraId="25482722" w14:textId="77777777" w:rsidR="00D56365" w:rsidRPr="0077638C" w:rsidRDefault="00D56365" w:rsidP="00D56365">
            <w:pPr>
              <w:spacing w:line="260" w:lineRule="atLeast"/>
              <w:ind w:right="14"/>
              <w:rPr>
                <w:rFonts w:ascii="Browallia New" w:hAnsi="Browallia New" w:cs="Browallia New"/>
                <w:bCs/>
                <w:sz w:val="24"/>
                <w:szCs w:val="24"/>
              </w:rPr>
            </w:pPr>
            <w:r w:rsidRPr="0077638C">
              <w:rPr>
                <w:rFonts w:ascii="Browallia New" w:hAnsi="Browallia New" w:cs="Browallia New"/>
                <w:bCs/>
                <w:sz w:val="24"/>
                <w:szCs w:val="24"/>
              </w:rPr>
              <w:t>C4 Assets AB</w:t>
            </w:r>
          </w:p>
        </w:tc>
        <w:tc>
          <w:tcPr>
            <w:tcW w:w="270" w:type="dxa"/>
            <w:vAlign w:val="center"/>
          </w:tcPr>
          <w:p w14:paraId="5C1209EF"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3B13F3B6" w14:textId="77777777" w:rsidR="00D56365" w:rsidRPr="0077638C" w:rsidRDefault="00D56365" w:rsidP="00D56365">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ลงทุนในบริษัทที่ลงทุนใน</w:t>
            </w:r>
          </w:p>
        </w:tc>
        <w:tc>
          <w:tcPr>
            <w:tcW w:w="237" w:type="dxa"/>
            <w:vAlign w:val="center"/>
          </w:tcPr>
          <w:p w14:paraId="07795773"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551C9172" w14:textId="77777777" w:rsidR="00D56365" w:rsidRPr="0077638C" w:rsidRDefault="00D56365" w:rsidP="00D56365">
            <w:pPr>
              <w:spacing w:line="260" w:lineRule="atLeast"/>
              <w:ind w:right="-30"/>
              <w:jc w:val="center"/>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70" w:type="dxa"/>
            <w:vAlign w:val="center"/>
          </w:tcPr>
          <w:p w14:paraId="4404A4DF"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993" w:type="dxa"/>
          </w:tcPr>
          <w:p w14:paraId="0135CC6B" w14:textId="79B993E4"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99.82</w:t>
            </w:r>
          </w:p>
        </w:tc>
        <w:tc>
          <w:tcPr>
            <w:tcW w:w="270" w:type="dxa"/>
          </w:tcPr>
          <w:p w14:paraId="07EFCA57"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06" w:type="dxa"/>
          </w:tcPr>
          <w:p w14:paraId="15321831"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99.82</w:t>
            </w:r>
          </w:p>
        </w:tc>
      </w:tr>
      <w:tr w:rsidR="00D56365" w:rsidRPr="0077638C" w14:paraId="6CFE7146" w14:textId="77777777" w:rsidTr="001B4C2D">
        <w:tc>
          <w:tcPr>
            <w:tcW w:w="2250" w:type="dxa"/>
            <w:vAlign w:val="center"/>
          </w:tcPr>
          <w:p w14:paraId="7537A391" w14:textId="77777777" w:rsidR="00D56365" w:rsidRPr="0077638C" w:rsidRDefault="00D56365" w:rsidP="00D56365">
            <w:pPr>
              <w:spacing w:line="260" w:lineRule="atLeast"/>
              <w:ind w:right="14"/>
              <w:rPr>
                <w:rFonts w:ascii="Browallia New" w:hAnsi="Browallia New" w:cs="Browallia New"/>
                <w:bCs/>
                <w:sz w:val="24"/>
                <w:szCs w:val="24"/>
              </w:rPr>
            </w:pPr>
          </w:p>
        </w:tc>
        <w:tc>
          <w:tcPr>
            <w:tcW w:w="270" w:type="dxa"/>
            <w:vAlign w:val="center"/>
          </w:tcPr>
          <w:p w14:paraId="728AEA9B"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5657431B" w14:textId="77777777" w:rsidR="00D56365" w:rsidRPr="0077638C" w:rsidRDefault="00D56365" w:rsidP="00D56365">
            <w:pPr>
              <w:spacing w:line="260" w:lineRule="atLeast"/>
              <w:ind w:right="-108"/>
              <w:rPr>
                <w:rFonts w:ascii="Browallia New" w:hAnsi="Browallia New" w:cs="Browallia New"/>
                <w:sz w:val="24"/>
                <w:szCs w:val="24"/>
                <w:cs/>
              </w:rPr>
            </w:pPr>
            <w:r w:rsidRPr="0077638C">
              <w:rPr>
                <w:rFonts w:ascii="Browallia New" w:hAnsi="Browallia New" w:cs="Browallia New"/>
                <w:sz w:val="24"/>
                <w:szCs w:val="24"/>
                <w:cs/>
              </w:rPr>
              <w:t xml:space="preserve">  อสังหาริมทรัพย์เพื่อการลงทุน</w:t>
            </w:r>
          </w:p>
        </w:tc>
        <w:tc>
          <w:tcPr>
            <w:tcW w:w="237" w:type="dxa"/>
            <w:vAlign w:val="center"/>
          </w:tcPr>
          <w:p w14:paraId="6CB633F4"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24F40CFB" w14:textId="77777777" w:rsidR="00D56365" w:rsidRPr="0077638C" w:rsidRDefault="00D56365" w:rsidP="00D56365">
            <w:pPr>
              <w:spacing w:line="260" w:lineRule="atLeast"/>
              <w:ind w:right="-108"/>
              <w:rPr>
                <w:rFonts w:ascii="Browallia New" w:hAnsi="Browallia New" w:cs="Browallia New"/>
                <w:sz w:val="24"/>
                <w:szCs w:val="24"/>
                <w:cs/>
              </w:rPr>
            </w:pPr>
          </w:p>
        </w:tc>
        <w:tc>
          <w:tcPr>
            <w:tcW w:w="270" w:type="dxa"/>
            <w:vAlign w:val="center"/>
          </w:tcPr>
          <w:p w14:paraId="41A2BE0B"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993" w:type="dxa"/>
          </w:tcPr>
          <w:p w14:paraId="1B618311"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70" w:type="dxa"/>
          </w:tcPr>
          <w:p w14:paraId="06EDD934"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06" w:type="dxa"/>
          </w:tcPr>
          <w:p w14:paraId="6DB251F1"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D56365" w:rsidRPr="0077638C" w14:paraId="060E67A1" w14:textId="77777777" w:rsidTr="001B4C2D">
        <w:tc>
          <w:tcPr>
            <w:tcW w:w="2250" w:type="dxa"/>
            <w:vAlign w:val="center"/>
          </w:tcPr>
          <w:p w14:paraId="784C8BD4" w14:textId="77777777" w:rsidR="00D56365" w:rsidRPr="0077638C" w:rsidRDefault="00D56365" w:rsidP="00D56365">
            <w:pPr>
              <w:spacing w:line="260" w:lineRule="atLeast"/>
              <w:ind w:right="14"/>
              <w:rPr>
                <w:rFonts w:ascii="Browallia New" w:hAnsi="Browallia New" w:cs="Browallia New"/>
                <w:bCs/>
                <w:sz w:val="24"/>
                <w:szCs w:val="24"/>
              </w:rPr>
            </w:pPr>
          </w:p>
        </w:tc>
        <w:tc>
          <w:tcPr>
            <w:tcW w:w="270" w:type="dxa"/>
            <w:vAlign w:val="center"/>
          </w:tcPr>
          <w:p w14:paraId="2B9D3888"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498E7E44" w14:textId="77777777" w:rsidR="00D56365" w:rsidRPr="0077638C" w:rsidRDefault="00D56365" w:rsidP="00D56365">
            <w:pPr>
              <w:spacing w:line="260" w:lineRule="atLeast"/>
              <w:ind w:right="-108"/>
              <w:rPr>
                <w:rFonts w:ascii="Browallia New" w:hAnsi="Browallia New" w:cs="Browallia New"/>
                <w:sz w:val="24"/>
                <w:szCs w:val="24"/>
                <w:cs/>
              </w:rPr>
            </w:pPr>
          </w:p>
        </w:tc>
        <w:tc>
          <w:tcPr>
            <w:tcW w:w="237" w:type="dxa"/>
            <w:vAlign w:val="center"/>
          </w:tcPr>
          <w:p w14:paraId="7A8ECDC4"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5378DAF4" w14:textId="77777777" w:rsidR="00D56365" w:rsidRPr="0077638C" w:rsidRDefault="00D56365" w:rsidP="00D56365">
            <w:pPr>
              <w:spacing w:line="260" w:lineRule="atLeast"/>
              <w:ind w:right="-108"/>
              <w:rPr>
                <w:rFonts w:ascii="Browallia New" w:hAnsi="Browallia New" w:cs="Browallia New"/>
                <w:sz w:val="24"/>
                <w:szCs w:val="24"/>
                <w:cs/>
              </w:rPr>
            </w:pPr>
          </w:p>
        </w:tc>
        <w:tc>
          <w:tcPr>
            <w:tcW w:w="270" w:type="dxa"/>
            <w:vAlign w:val="center"/>
          </w:tcPr>
          <w:p w14:paraId="5E749B21"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993" w:type="dxa"/>
          </w:tcPr>
          <w:p w14:paraId="3A702EAF"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70" w:type="dxa"/>
          </w:tcPr>
          <w:p w14:paraId="7CBBC66A"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06" w:type="dxa"/>
          </w:tcPr>
          <w:p w14:paraId="4AB7BE5A"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D56365" w:rsidRPr="0077638C" w14:paraId="560D0C57" w14:textId="77777777" w:rsidTr="001B4C2D">
        <w:tc>
          <w:tcPr>
            <w:tcW w:w="2250" w:type="dxa"/>
            <w:vAlign w:val="center"/>
          </w:tcPr>
          <w:p w14:paraId="71AA324C" w14:textId="77777777" w:rsidR="00D56365" w:rsidRPr="0077638C" w:rsidRDefault="00D56365" w:rsidP="00D56365">
            <w:pPr>
              <w:spacing w:line="260" w:lineRule="atLeast"/>
              <w:ind w:right="14"/>
              <w:rPr>
                <w:rFonts w:ascii="Browallia New" w:hAnsi="Browallia New" w:cs="Browallia New"/>
                <w:bCs/>
                <w:sz w:val="24"/>
                <w:szCs w:val="24"/>
              </w:rPr>
            </w:pPr>
            <w:r w:rsidRPr="0077638C">
              <w:rPr>
                <w:rFonts w:ascii="Browallia New" w:hAnsi="Browallia New" w:cs="Browallia New"/>
                <w:bCs/>
                <w:sz w:val="24"/>
                <w:szCs w:val="24"/>
              </w:rPr>
              <w:t>C4 Hus AB</w:t>
            </w:r>
          </w:p>
        </w:tc>
        <w:tc>
          <w:tcPr>
            <w:tcW w:w="270" w:type="dxa"/>
            <w:vAlign w:val="center"/>
          </w:tcPr>
          <w:p w14:paraId="29589143"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45C9705C" w14:textId="59656588" w:rsidR="00D56365" w:rsidRPr="0077638C" w:rsidRDefault="009757EC" w:rsidP="00D56365">
            <w:pPr>
              <w:spacing w:line="260" w:lineRule="atLeast"/>
              <w:ind w:right="14"/>
              <w:rPr>
                <w:rFonts w:ascii="Browallia New" w:hAnsi="Browallia New" w:cs="Browallia New"/>
                <w:sz w:val="24"/>
                <w:szCs w:val="24"/>
                <w:cs/>
              </w:rPr>
            </w:pPr>
            <w:r>
              <w:rPr>
                <w:rFonts w:ascii="Browallia New" w:hAnsi="Browallia New" w:cs="Browallia New" w:hint="cs"/>
                <w:sz w:val="24"/>
                <w:szCs w:val="24"/>
                <w:cs/>
              </w:rPr>
              <w:t>รับจ้าง</w:t>
            </w:r>
            <w:r w:rsidR="00D56365" w:rsidRPr="0077638C">
              <w:rPr>
                <w:rFonts w:ascii="Browallia New" w:hAnsi="Browallia New" w:cs="Browallia New"/>
                <w:sz w:val="24"/>
                <w:szCs w:val="24"/>
                <w:cs/>
              </w:rPr>
              <w:t>ก่อสร้างที่อยู่อาศัยและลงทุน</w:t>
            </w:r>
            <w:r w:rsidR="00D56365">
              <w:rPr>
                <w:rFonts w:ascii="Browallia New" w:hAnsi="Browallia New" w:cs="Browallia New" w:hint="cs"/>
                <w:sz w:val="24"/>
                <w:szCs w:val="24"/>
                <w:cs/>
              </w:rPr>
              <w:t>ใน</w:t>
            </w:r>
          </w:p>
        </w:tc>
        <w:tc>
          <w:tcPr>
            <w:tcW w:w="237" w:type="dxa"/>
            <w:vAlign w:val="center"/>
          </w:tcPr>
          <w:p w14:paraId="5BE85C07"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7C1F53E1" w14:textId="77777777" w:rsidR="00D56365" w:rsidRPr="0077638C" w:rsidRDefault="00D56365" w:rsidP="00D56365">
            <w:pPr>
              <w:tabs>
                <w:tab w:val="clear" w:pos="907"/>
              </w:tabs>
              <w:spacing w:line="260" w:lineRule="atLeast"/>
              <w:ind w:right="-93" w:hanging="121"/>
              <w:jc w:val="center"/>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70" w:type="dxa"/>
            <w:vAlign w:val="center"/>
          </w:tcPr>
          <w:p w14:paraId="58E1C8B0"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993" w:type="dxa"/>
            <w:vAlign w:val="center"/>
          </w:tcPr>
          <w:p w14:paraId="68DCDBC8" w14:textId="5F6B964D" w:rsidR="00D56365" w:rsidRPr="0077638C" w:rsidRDefault="00D56365" w:rsidP="00D56365">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75.25</w:t>
            </w:r>
          </w:p>
        </w:tc>
        <w:tc>
          <w:tcPr>
            <w:tcW w:w="270" w:type="dxa"/>
          </w:tcPr>
          <w:p w14:paraId="7BE86B4F"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06" w:type="dxa"/>
            <w:vAlign w:val="center"/>
          </w:tcPr>
          <w:p w14:paraId="1E69A5DF" w14:textId="77777777" w:rsidR="00D56365" w:rsidRPr="0077638C" w:rsidRDefault="00D56365" w:rsidP="00D56365">
            <w:pPr>
              <w:spacing w:line="80" w:lineRule="atLeast"/>
              <w:ind w:right="14"/>
              <w:jc w:val="right"/>
              <w:rPr>
                <w:rFonts w:ascii="Browallia New" w:hAnsi="Browallia New" w:cs="Browallia New"/>
                <w:sz w:val="24"/>
                <w:szCs w:val="24"/>
                <w:cs/>
              </w:rPr>
            </w:pPr>
            <w:r w:rsidRPr="0077638C">
              <w:rPr>
                <w:rFonts w:ascii="Browallia New" w:hAnsi="Browallia New" w:cs="Browallia New"/>
                <w:sz w:val="24"/>
                <w:szCs w:val="24"/>
                <w:cs/>
              </w:rPr>
              <w:t>75.25</w:t>
            </w:r>
          </w:p>
        </w:tc>
      </w:tr>
      <w:tr w:rsidR="0077638C" w:rsidRPr="0077638C" w14:paraId="6774ECBC" w14:textId="77777777" w:rsidTr="001B4C2D">
        <w:tc>
          <w:tcPr>
            <w:tcW w:w="2250" w:type="dxa"/>
            <w:vAlign w:val="center"/>
          </w:tcPr>
          <w:p w14:paraId="4D9F4583" w14:textId="77777777" w:rsidR="0077638C" w:rsidRPr="0077638C" w:rsidRDefault="0077638C" w:rsidP="0077638C">
            <w:pPr>
              <w:spacing w:line="260" w:lineRule="atLeast"/>
              <w:ind w:right="14"/>
              <w:rPr>
                <w:rFonts w:ascii="Browallia New" w:hAnsi="Browallia New" w:cs="Browallia New"/>
                <w:b/>
                <w:sz w:val="24"/>
                <w:szCs w:val="24"/>
              </w:rPr>
            </w:pPr>
          </w:p>
        </w:tc>
        <w:tc>
          <w:tcPr>
            <w:tcW w:w="270" w:type="dxa"/>
            <w:vAlign w:val="center"/>
          </w:tcPr>
          <w:p w14:paraId="723A9F9C" w14:textId="77777777" w:rsidR="0077638C" w:rsidRPr="0077638C" w:rsidRDefault="0077638C" w:rsidP="0077638C">
            <w:pPr>
              <w:spacing w:line="80" w:lineRule="atLeast"/>
              <w:ind w:right="14"/>
              <w:rPr>
                <w:rFonts w:ascii="Browallia New" w:hAnsi="Browallia New" w:cs="Browallia New"/>
                <w:sz w:val="24"/>
                <w:szCs w:val="24"/>
              </w:rPr>
            </w:pPr>
          </w:p>
        </w:tc>
        <w:tc>
          <w:tcPr>
            <w:tcW w:w="2693" w:type="dxa"/>
            <w:vAlign w:val="center"/>
          </w:tcPr>
          <w:p w14:paraId="4E0A0886" w14:textId="2367D79A" w:rsidR="0077638C" w:rsidRPr="0077638C" w:rsidRDefault="0077638C" w:rsidP="0077638C">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 xml:space="preserve">  บริษัทย่อยประเภทอสังหาริมทรัพย์</w:t>
            </w:r>
          </w:p>
        </w:tc>
        <w:tc>
          <w:tcPr>
            <w:tcW w:w="237" w:type="dxa"/>
            <w:vAlign w:val="center"/>
          </w:tcPr>
          <w:p w14:paraId="71F5E966" w14:textId="77777777" w:rsidR="0077638C" w:rsidRPr="0077638C" w:rsidRDefault="0077638C" w:rsidP="0077638C">
            <w:pPr>
              <w:spacing w:line="80" w:lineRule="atLeast"/>
              <w:ind w:right="14"/>
              <w:rPr>
                <w:rFonts w:ascii="Browallia New" w:hAnsi="Browallia New" w:cs="Browallia New"/>
                <w:sz w:val="24"/>
                <w:szCs w:val="24"/>
                <w:highlight w:val="yellow"/>
              </w:rPr>
            </w:pPr>
          </w:p>
        </w:tc>
        <w:tc>
          <w:tcPr>
            <w:tcW w:w="1254" w:type="dxa"/>
            <w:vAlign w:val="center"/>
          </w:tcPr>
          <w:p w14:paraId="0207DD67" w14:textId="77777777" w:rsidR="0077638C" w:rsidRPr="0077638C" w:rsidRDefault="0077638C" w:rsidP="0077638C">
            <w:pPr>
              <w:spacing w:line="260" w:lineRule="atLeast"/>
              <w:ind w:right="14"/>
              <w:rPr>
                <w:rFonts w:ascii="Browallia New" w:hAnsi="Browallia New" w:cs="Browallia New"/>
                <w:sz w:val="24"/>
                <w:szCs w:val="24"/>
                <w:cs/>
              </w:rPr>
            </w:pPr>
          </w:p>
        </w:tc>
        <w:tc>
          <w:tcPr>
            <w:tcW w:w="270" w:type="dxa"/>
            <w:vAlign w:val="center"/>
          </w:tcPr>
          <w:p w14:paraId="02C568E7" w14:textId="77777777" w:rsidR="0077638C" w:rsidRPr="0077638C" w:rsidRDefault="0077638C" w:rsidP="0077638C">
            <w:pPr>
              <w:spacing w:line="80" w:lineRule="atLeast"/>
              <w:ind w:right="14"/>
              <w:jc w:val="right"/>
              <w:rPr>
                <w:rFonts w:ascii="Browallia New" w:hAnsi="Browallia New" w:cs="Browallia New"/>
                <w:sz w:val="24"/>
                <w:szCs w:val="24"/>
              </w:rPr>
            </w:pPr>
          </w:p>
        </w:tc>
        <w:tc>
          <w:tcPr>
            <w:tcW w:w="993" w:type="dxa"/>
            <w:vAlign w:val="center"/>
          </w:tcPr>
          <w:p w14:paraId="6A560709" w14:textId="77777777" w:rsidR="0077638C" w:rsidRPr="0077638C" w:rsidRDefault="0077638C" w:rsidP="0077638C">
            <w:pPr>
              <w:spacing w:line="80" w:lineRule="atLeast"/>
              <w:ind w:right="14"/>
              <w:jc w:val="center"/>
              <w:rPr>
                <w:rFonts w:ascii="Browallia New" w:hAnsi="Browallia New" w:cs="Browallia New"/>
                <w:sz w:val="24"/>
                <w:szCs w:val="24"/>
                <w:cs/>
              </w:rPr>
            </w:pPr>
          </w:p>
        </w:tc>
        <w:tc>
          <w:tcPr>
            <w:tcW w:w="270" w:type="dxa"/>
            <w:vAlign w:val="center"/>
          </w:tcPr>
          <w:p w14:paraId="0158E00D" w14:textId="77777777" w:rsidR="0077638C" w:rsidRPr="0077638C" w:rsidRDefault="0077638C" w:rsidP="0077638C">
            <w:pPr>
              <w:spacing w:line="260" w:lineRule="atLeast"/>
              <w:ind w:right="14"/>
              <w:jc w:val="right"/>
              <w:rPr>
                <w:rFonts w:ascii="Browallia New" w:hAnsi="Browallia New" w:cs="Browallia New"/>
                <w:sz w:val="24"/>
                <w:szCs w:val="24"/>
              </w:rPr>
            </w:pPr>
          </w:p>
        </w:tc>
        <w:tc>
          <w:tcPr>
            <w:tcW w:w="1006" w:type="dxa"/>
            <w:vAlign w:val="center"/>
          </w:tcPr>
          <w:p w14:paraId="49980141" w14:textId="77777777" w:rsidR="0077638C" w:rsidRPr="0077638C" w:rsidRDefault="0077638C"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46C6AC11" w14:textId="77777777" w:rsidTr="001B4C2D">
        <w:tc>
          <w:tcPr>
            <w:tcW w:w="2250" w:type="dxa"/>
            <w:vAlign w:val="center"/>
          </w:tcPr>
          <w:p w14:paraId="6997DE24"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0231FA93"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526697AB"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44D552CA"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46D5EDCB" w14:textId="77777777" w:rsidR="00F828D4" w:rsidRPr="0077638C" w:rsidRDefault="00F828D4" w:rsidP="0077638C">
            <w:pPr>
              <w:spacing w:line="260" w:lineRule="atLeast"/>
              <w:ind w:right="14"/>
              <w:rPr>
                <w:rFonts w:ascii="Browallia New" w:hAnsi="Browallia New" w:cs="Browallia New"/>
                <w:sz w:val="24"/>
                <w:szCs w:val="24"/>
                <w:cs/>
              </w:rPr>
            </w:pPr>
          </w:p>
        </w:tc>
        <w:tc>
          <w:tcPr>
            <w:tcW w:w="270" w:type="dxa"/>
            <w:vAlign w:val="center"/>
          </w:tcPr>
          <w:p w14:paraId="1810597E"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993" w:type="dxa"/>
            <w:vAlign w:val="center"/>
          </w:tcPr>
          <w:p w14:paraId="4645FAF5"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70" w:type="dxa"/>
            <w:vAlign w:val="center"/>
          </w:tcPr>
          <w:p w14:paraId="05B96E16"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06" w:type="dxa"/>
            <w:vAlign w:val="center"/>
          </w:tcPr>
          <w:p w14:paraId="35C0F6BE"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09F6CDF1" w14:textId="77777777" w:rsidTr="001B4C2D">
        <w:tc>
          <w:tcPr>
            <w:tcW w:w="2250" w:type="dxa"/>
            <w:vAlign w:val="center"/>
          </w:tcPr>
          <w:p w14:paraId="0CDF2002"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66DB9FE7"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12923D15"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0F3E1225"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5B4ABBCE" w14:textId="77777777" w:rsidR="00F828D4" w:rsidRPr="0077638C" w:rsidRDefault="00F828D4" w:rsidP="0077638C">
            <w:pPr>
              <w:spacing w:line="260" w:lineRule="atLeast"/>
              <w:ind w:right="14"/>
              <w:rPr>
                <w:rFonts w:ascii="Browallia New" w:hAnsi="Browallia New" w:cs="Browallia New"/>
                <w:sz w:val="24"/>
                <w:szCs w:val="24"/>
                <w:cs/>
              </w:rPr>
            </w:pPr>
          </w:p>
        </w:tc>
        <w:tc>
          <w:tcPr>
            <w:tcW w:w="270" w:type="dxa"/>
            <w:vAlign w:val="center"/>
          </w:tcPr>
          <w:p w14:paraId="5D13A7AC"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993" w:type="dxa"/>
            <w:vAlign w:val="center"/>
          </w:tcPr>
          <w:p w14:paraId="56146985"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70" w:type="dxa"/>
            <w:vAlign w:val="center"/>
          </w:tcPr>
          <w:p w14:paraId="6820ECB4"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06" w:type="dxa"/>
            <w:vAlign w:val="center"/>
          </w:tcPr>
          <w:p w14:paraId="5225A9FA"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09FEC973" w14:textId="77777777" w:rsidTr="001B4C2D">
        <w:tc>
          <w:tcPr>
            <w:tcW w:w="2250" w:type="dxa"/>
            <w:vAlign w:val="center"/>
          </w:tcPr>
          <w:p w14:paraId="1AFB8FFD"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3FCF8AFE"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181400F3"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5275397A"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762AD6EE" w14:textId="77777777" w:rsidR="00F828D4" w:rsidRPr="0077638C" w:rsidRDefault="00F828D4" w:rsidP="0077638C">
            <w:pPr>
              <w:spacing w:line="260" w:lineRule="atLeast"/>
              <w:ind w:right="14"/>
              <w:rPr>
                <w:rFonts w:ascii="Browallia New" w:hAnsi="Browallia New" w:cs="Browallia New"/>
                <w:sz w:val="24"/>
                <w:szCs w:val="24"/>
                <w:cs/>
              </w:rPr>
            </w:pPr>
          </w:p>
        </w:tc>
        <w:tc>
          <w:tcPr>
            <w:tcW w:w="270" w:type="dxa"/>
            <w:vAlign w:val="center"/>
          </w:tcPr>
          <w:p w14:paraId="648471F4"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993" w:type="dxa"/>
            <w:vAlign w:val="center"/>
          </w:tcPr>
          <w:p w14:paraId="48148378"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70" w:type="dxa"/>
            <w:vAlign w:val="center"/>
          </w:tcPr>
          <w:p w14:paraId="560466AA"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06" w:type="dxa"/>
            <w:vAlign w:val="center"/>
          </w:tcPr>
          <w:p w14:paraId="01E359F5"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0EBFDF23" w14:textId="77777777" w:rsidTr="001B4C2D">
        <w:tc>
          <w:tcPr>
            <w:tcW w:w="2250" w:type="dxa"/>
            <w:vAlign w:val="center"/>
          </w:tcPr>
          <w:p w14:paraId="6E8939E8"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217F5A04"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2DAD121D"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639CA106"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0ADA4FC1" w14:textId="77777777" w:rsidR="00F828D4" w:rsidRPr="0077638C" w:rsidRDefault="00F828D4" w:rsidP="0077638C">
            <w:pPr>
              <w:spacing w:line="260" w:lineRule="atLeast"/>
              <w:ind w:right="14"/>
              <w:rPr>
                <w:rFonts w:ascii="Browallia New" w:hAnsi="Browallia New" w:cs="Browallia New"/>
                <w:sz w:val="24"/>
                <w:szCs w:val="24"/>
                <w:cs/>
              </w:rPr>
            </w:pPr>
          </w:p>
        </w:tc>
        <w:tc>
          <w:tcPr>
            <w:tcW w:w="270" w:type="dxa"/>
            <w:vAlign w:val="center"/>
          </w:tcPr>
          <w:p w14:paraId="74325A27"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993" w:type="dxa"/>
            <w:vAlign w:val="center"/>
          </w:tcPr>
          <w:p w14:paraId="4AB98F77"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70" w:type="dxa"/>
            <w:vAlign w:val="center"/>
          </w:tcPr>
          <w:p w14:paraId="4BC1A777"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06" w:type="dxa"/>
            <w:vAlign w:val="center"/>
          </w:tcPr>
          <w:p w14:paraId="5F4254E6"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2CFE8B43" w14:textId="77777777" w:rsidTr="001B4C2D">
        <w:tc>
          <w:tcPr>
            <w:tcW w:w="2250" w:type="dxa"/>
            <w:vAlign w:val="center"/>
          </w:tcPr>
          <w:p w14:paraId="101E1FB7"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6EB35DC9"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7221CB99"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158C95DC"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4D5DD457" w14:textId="77777777" w:rsidR="00F828D4" w:rsidRPr="0077638C" w:rsidRDefault="00F828D4" w:rsidP="0077638C">
            <w:pPr>
              <w:spacing w:line="260" w:lineRule="atLeast"/>
              <w:ind w:right="14"/>
              <w:rPr>
                <w:rFonts w:ascii="Browallia New" w:hAnsi="Browallia New" w:cs="Browallia New"/>
                <w:sz w:val="24"/>
                <w:szCs w:val="24"/>
                <w:cs/>
              </w:rPr>
            </w:pPr>
          </w:p>
        </w:tc>
        <w:tc>
          <w:tcPr>
            <w:tcW w:w="270" w:type="dxa"/>
            <w:vAlign w:val="center"/>
          </w:tcPr>
          <w:p w14:paraId="23A7E905"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993" w:type="dxa"/>
            <w:vAlign w:val="center"/>
          </w:tcPr>
          <w:p w14:paraId="7BA32F5E"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70" w:type="dxa"/>
            <w:vAlign w:val="center"/>
          </w:tcPr>
          <w:p w14:paraId="3E5D1F16"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06" w:type="dxa"/>
            <w:vAlign w:val="center"/>
          </w:tcPr>
          <w:p w14:paraId="157E653D"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621B9575" w14:textId="77777777" w:rsidTr="001B4C2D">
        <w:tc>
          <w:tcPr>
            <w:tcW w:w="2250" w:type="dxa"/>
            <w:vAlign w:val="center"/>
          </w:tcPr>
          <w:p w14:paraId="3CD9B830"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077BDBDD"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35AE5945"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7CA37771"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262A1FEA" w14:textId="77777777" w:rsidR="00F828D4" w:rsidRPr="0077638C" w:rsidRDefault="00F828D4" w:rsidP="0077638C">
            <w:pPr>
              <w:spacing w:line="260" w:lineRule="atLeast"/>
              <w:ind w:right="14"/>
              <w:rPr>
                <w:rFonts w:ascii="Browallia New" w:hAnsi="Browallia New" w:cs="Browallia New"/>
                <w:sz w:val="24"/>
                <w:szCs w:val="24"/>
                <w:cs/>
              </w:rPr>
            </w:pPr>
          </w:p>
        </w:tc>
        <w:tc>
          <w:tcPr>
            <w:tcW w:w="270" w:type="dxa"/>
            <w:vAlign w:val="center"/>
          </w:tcPr>
          <w:p w14:paraId="39172335"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993" w:type="dxa"/>
            <w:vAlign w:val="center"/>
          </w:tcPr>
          <w:p w14:paraId="47AE81DE"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70" w:type="dxa"/>
            <w:vAlign w:val="center"/>
          </w:tcPr>
          <w:p w14:paraId="0CB904C8"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06" w:type="dxa"/>
            <w:vAlign w:val="center"/>
          </w:tcPr>
          <w:p w14:paraId="30F92C0C"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B4C2D" w:rsidRPr="0077638C" w14:paraId="1BEEBD0E" w14:textId="77777777" w:rsidTr="00321DAB">
        <w:tc>
          <w:tcPr>
            <w:tcW w:w="2250" w:type="dxa"/>
          </w:tcPr>
          <w:p w14:paraId="7C61B89A"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70" w:type="dxa"/>
          </w:tcPr>
          <w:p w14:paraId="4BF3EE9F"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693" w:type="dxa"/>
          </w:tcPr>
          <w:p w14:paraId="68161B35" w14:textId="77777777" w:rsidR="001B4C2D" w:rsidRPr="0077638C" w:rsidRDefault="001B4C2D" w:rsidP="00321DAB">
            <w:pPr>
              <w:spacing w:line="260" w:lineRule="atLeast"/>
              <w:ind w:right="14"/>
              <w:jc w:val="center"/>
              <w:rPr>
                <w:rFonts w:ascii="Browallia New" w:hAnsi="Browallia New" w:cs="Browallia New"/>
                <w:sz w:val="24"/>
                <w:szCs w:val="24"/>
              </w:rPr>
            </w:pPr>
          </w:p>
        </w:tc>
        <w:tc>
          <w:tcPr>
            <w:tcW w:w="237" w:type="dxa"/>
          </w:tcPr>
          <w:p w14:paraId="331EAB1A"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1254" w:type="dxa"/>
          </w:tcPr>
          <w:p w14:paraId="3A96DF09" w14:textId="77777777" w:rsidR="001B4C2D" w:rsidRPr="0077638C" w:rsidRDefault="001B4C2D" w:rsidP="00321DA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70" w:type="dxa"/>
          </w:tcPr>
          <w:p w14:paraId="48F726E6"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269" w:type="dxa"/>
            <w:gridSpan w:val="3"/>
          </w:tcPr>
          <w:p w14:paraId="4C9C1C19" w14:textId="6AD74FFC" w:rsidR="001B4C2D" w:rsidRPr="0077638C" w:rsidRDefault="001B4C2D" w:rsidP="00321DAB">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r>
              <w:rPr>
                <w:rFonts w:ascii="Browallia New" w:hAnsi="Browallia New" w:cs="Browallia New" w:hint="cs"/>
                <w:sz w:val="24"/>
                <w:szCs w:val="24"/>
                <w:cs/>
              </w:rPr>
              <w:t>ทางอ้อม</w:t>
            </w:r>
          </w:p>
        </w:tc>
      </w:tr>
      <w:tr w:rsidR="001B4C2D" w:rsidRPr="0077638C" w14:paraId="762C865E" w14:textId="77777777" w:rsidTr="00321DAB">
        <w:tc>
          <w:tcPr>
            <w:tcW w:w="2250" w:type="dxa"/>
          </w:tcPr>
          <w:p w14:paraId="30D790FD"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70" w:type="dxa"/>
          </w:tcPr>
          <w:p w14:paraId="58E1F7A6"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693" w:type="dxa"/>
          </w:tcPr>
          <w:p w14:paraId="6FE68EEB" w14:textId="77777777" w:rsidR="001B4C2D" w:rsidRPr="0077638C" w:rsidRDefault="001B4C2D" w:rsidP="00321DAB">
            <w:pPr>
              <w:spacing w:line="260" w:lineRule="atLeast"/>
              <w:ind w:right="14"/>
              <w:jc w:val="center"/>
              <w:rPr>
                <w:rFonts w:ascii="Browallia New" w:hAnsi="Browallia New" w:cs="Browallia New"/>
                <w:sz w:val="24"/>
                <w:szCs w:val="24"/>
              </w:rPr>
            </w:pPr>
          </w:p>
        </w:tc>
        <w:tc>
          <w:tcPr>
            <w:tcW w:w="237" w:type="dxa"/>
          </w:tcPr>
          <w:p w14:paraId="7B05B19F"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1254" w:type="dxa"/>
          </w:tcPr>
          <w:p w14:paraId="247C2277" w14:textId="77777777" w:rsidR="001B4C2D" w:rsidRPr="0077638C" w:rsidRDefault="001B4C2D" w:rsidP="00321DAB">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70" w:type="dxa"/>
          </w:tcPr>
          <w:p w14:paraId="4942F2E4"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269" w:type="dxa"/>
            <w:gridSpan w:val="3"/>
            <w:tcBorders>
              <w:bottom w:val="single" w:sz="4" w:space="0" w:color="auto"/>
            </w:tcBorders>
          </w:tcPr>
          <w:p w14:paraId="286CEF7E" w14:textId="77777777" w:rsidR="001B4C2D" w:rsidRPr="0077638C" w:rsidRDefault="001B4C2D" w:rsidP="00321DAB">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1B4C2D" w:rsidRPr="0077638C" w14:paraId="78DC9446" w14:textId="77777777" w:rsidTr="00321DAB">
        <w:tc>
          <w:tcPr>
            <w:tcW w:w="2250" w:type="dxa"/>
            <w:tcBorders>
              <w:bottom w:val="single" w:sz="4" w:space="0" w:color="auto"/>
            </w:tcBorders>
          </w:tcPr>
          <w:p w14:paraId="252BBCEF" w14:textId="77777777" w:rsidR="001B4C2D" w:rsidRPr="0077638C" w:rsidRDefault="001B4C2D" w:rsidP="00321DA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19FBEF2C"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7113365C" w14:textId="77777777" w:rsidR="001B4C2D" w:rsidRPr="0077638C" w:rsidRDefault="001B4C2D" w:rsidP="00321DA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09195D4A"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2D1C88B8" w14:textId="77777777" w:rsidR="001B4C2D" w:rsidRPr="0077638C" w:rsidRDefault="001B4C2D" w:rsidP="00321DAB">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70" w:type="dxa"/>
          </w:tcPr>
          <w:p w14:paraId="3AB5D475"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993" w:type="dxa"/>
            <w:tcBorders>
              <w:bottom w:val="single" w:sz="4" w:space="0" w:color="auto"/>
            </w:tcBorders>
          </w:tcPr>
          <w:p w14:paraId="6CA46FA2" w14:textId="77777777" w:rsidR="001B4C2D" w:rsidRPr="0077638C" w:rsidRDefault="001B4C2D" w:rsidP="00321DA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Pr>
                <w:rFonts w:ascii="Browallia New" w:hAnsi="Browallia New" w:cs="Browallia New"/>
                <w:sz w:val="24"/>
                <w:szCs w:val="24"/>
              </w:rPr>
              <w:t>1</w:t>
            </w:r>
          </w:p>
        </w:tc>
        <w:tc>
          <w:tcPr>
            <w:tcW w:w="270" w:type="dxa"/>
          </w:tcPr>
          <w:p w14:paraId="7B5B7F9A"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1006" w:type="dxa"/>
            <w:tcBorders>
              <w:bottom w:val="single" w:sz="4" w:space="0" w:color="auto"/>
            </w:tcBorders>
          </w:tcPr>
          <w:p w14:paraId="003B2A90" w14:textId="77777777" w:rsidR="001B4C2D" w:rsidRPr="0077638C" w:rsidRDefault="001B4C2D" w:rsidP="00321DAB">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2560</w:t>
            </w:r>
          </w:p>
        </w:tc>
      </w:tr>
      <w:tr w:rsidR="001B4C2D" w:rsidRPr="0077638C" w14:paraId="0CFF1B4E" w14:textId="77777777" w:rsidTr="001B4C2D">
        <w:tc>
          <w:tcPr>
            <w:tcW w:w="2250" w:type="dxa"/>
            <w:vAlign w:val="center"/>
          </w:tcPr>
          <w:p w14:paraId="700A150E" w14:textId="77777777" w:rsidR="001B4C2D" w:rsidRPr="0057108F" w:rsidRDefault="001B4C2D" w:rsidP="00EC55E1">
            <w:pPr>
              <w:spacing w:line="260" w:lineRule="atLeast"/>
              <w:ind w:right="14"/>
              <w:rPr>
                <w:rFonts w:ascii="Browallia New" w:hAnsi="Browallia New" w:cs="Browallia New"/>
                <w:sz w:val="24"/>
                <w:szCs w:val="24"/>
                <w:u w:val="single"/>
                <w:cs/>
              </w:rPr>
            </w:pPr>
          </w:p>
        </w:tc>
        <w:tc>
          <w:tcPr>
            <w:tcW w:w="270" w:type="dxa"/>
            <w:vAlign w:val="center"/>
          </w:tcPr>
          <w:p w14:paraId="4DD6A502" w14:textId="77777777" w:rsidR="001B4C2D" w:rsidRPr="0057108F" w:rsidRDefault="001B4C2D" w:rsidP="00EC55E1">
            <w:pPr>
              <w:spacing w:line="80" w:lineRule="atLeast"/>
              <w:ind w:right="14"/>
              <w:rPr>
                <w:rFonts w:ascii="Browallia New" w:hAnsi="Browallia New" w:cs="Browallia New"/>
                <w:sz w:val="24"/>
                <w:szCs w:val="24"/>
              </w:rPr>
            </w:pPr>
          </w:p>
        </w:tc>
        <w:tc>
          <w:tcPr>
            <w:tcW w:w="2693" w:type="dxa"/>
            <w:vAlign w:val="center"/>
          </w:tcPr>
          <w:p w14:paraId="3E851F5C" w14:textId="77777777" w:rsidR="001B4C2D" w:rsidRPr="0057108F" w:rsidRDefault="001B4C2D" w:rsidP="00EC55E1">
            <w:pPr>
              <w:spacing w:line="260" w:lineRule="atLeast"/>
              <w:ind w:right="-24"/>
              <w:rPr>
                <w:rFonts w:ascii="Browallia New" w:hAnsi="Browallia New" w:cs="Browallia New"/>
                <w:sz w:val="24"/>
                <w:szCs w:val="24"/>
                <w:cs/>
              </w:rPr>
            </w:pPr>
          </w:p>
        </w:tc>
        <w:tc>
          <w:tcPr>
            <w:tcW w:w="237" w:type="dxa"/>
            <w:vAlign w:val="center"/>
          </w:tcPr>
          <w:p w14:paraId="1410D9E7" w14:textId="77777777" w:rsidR="001B4C2D" w:rsidRPr="0057108F" w:rsidRDefault="001B4C2D" w:rsidP="00EC55E1">
            <w:pPr>
              <w:spacing w:line="80" w:lineRule="atLeast"/>
              <w:ind w:right="14"/>
              <w:rPr>
                <w:rFonts w:ascii="Browallia New" w:hAnsi="Browallia New" w:cs="Browallia New"/>
                <w:sz w:val="24"/>
                <w:szCs w:val="24"/>
                <w:highlight w:val="yellow"/>
              </w:rPr>
            </w:pPr>
          </w:p>
        </w:tc>
        <w:tc>
          <w:tcPr>
            <w:tcW w:w="1254" w:type="dxa"/>
            <w:vAlign w:val="center"/>
          </w:tcPr>
          <w:p w14:paraId="65841F59" w14:textId="77777777" w:rsidR="001B4C2D" w:rsidRPr="0057108F" w:rsidRDefault="001B4C2D" w:rsidP="00EC55E1">
            <w:pPr>
              <w:spacing w:line="260" w:lineRule="atLeast"/>
              <w:ind w:right="14"/>
              <w:rPr>
                <w:rFonts w:ascii="Browallia New" w:hAnsi="Browallia New" w:cs="Browallia New"/>
                <w:sz w:val="24"/>
                <w:szCs w:val="24"/>
                <w:cs/>
              </w:rPr>
            </w:pPr>
          </w:p>
        </w:tc>
        <w:tc>
          <w:tcPr>
            <w:tcW w:w="270" w:type="dxa"/>
            <w:vAlign w:val="center"/>
          </w:tcPr>
          <w:p w14:paraId="18B38E86" w14:textId="77777777" w:rsidR="001B4C2D" w:rsidRPr="0057108F" w:rsidRDefault="001B4C2D" w:rsidP="00EC55E1">
            <w:pPr>
              <w:spacing w:line="80" w:lineRule="atLeast"/>
              <w:ind w:right="14"/>
              <w:jc w:val="right"/>
              <w:rPr>
                <w:rFonts w:ascii="Browallia New" w:hAnsi="Browallia New" w:cs="Browallia New"/>
                <w:sz w:val="24"/>
                <w:szCs w:val="24"/>
              </w:rPr>
            </w:pPr>
          </w:p>
        </w:tc>
        <w:tc>
          <w:tcPr>
            <w:tcW w:w="993" w:type="dxa"/>
            <w:vAlign w:val="center"/>
          </w:tcPr>
          <w:p w14:paraId="3B6F6174" w14:textId="77777777" w:rsidR="001B4C2D" w:rsidRPr="0057108F" w:rsidRDefault="001B4C2D" w:rsidP="00EC55E1">
            <w:pPr>
              <w:spacing w:line="80" w:lineRule="atLeast"/>
              <w:ind w:right="14"/>
              <w:jc w:val="center"/>
              <w:rPr>
                <w:rFonts w:ascii="Browallia New" w:hAnsi="Browallia New" w:cs="Browallia New"/>
                <w:sz w:val="24"/>
                <w:szCs w:val="24"/>
                <w:cs/>
              </w:rPr>
            </w:pPr>
          </w:p>
        </w:tc>
        <w:tc>
          <w:tcPr>
            <w:tcW w:w="270" w:type="dxa"/>
            <w:vAlign w:val="center"/>
          </w:tcPr>
          <w:p w14:paraId="3AFA7083" w14:textId="77777777" w:rsidR="001B4C2D" w:rsidRPr="0057108F" w:rsidRDefault="001B4C2D" w:rsidP="00EC55E1">
            <w:pPr>
              <w:spacing w:line="260" w:lineRule="atLeast"/>
              <w:ind w:right="14"/>
              <w:jc w:val="right"/>
              <w:rPr>
                <w:rFonts w:ascii="Browallia New" w:hAnsi="Browallia New" w:cs="Browallia New"/>
                <w:sz w:val="24"/>
                <w:szCs w:val="24"/>
              </w:rPr>
            </w:pPr>
          </w:p>
        </w:tc>
        <w:tc>
          <w:tcPr>
            <w:tcW w:w="1006" w:type="dxa"/>
            <w:vAlign w:val="center"/>
          </w:tcPr>
          <w:p w14:paraId="34BB3578" w14:textId="77777777" w:rsidR="001B4C2D" w:rsidRPr="0057108F" w:rsidRDefault="001B4C2D"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EC55E1" w:rsidRPr="0077638C" w14:paraId="4DE427B8" w14:textId="77777777" w:rsidTr="001B4C2D">
        <w:tc>
          <w:tcPr>
            <w:tcW w:w="2250" w:type="dxa"/>
            <w:vAlign w:val="center"/>
          </w:tcPr>
          <w:p w14:paraId="381AE762" w14:textId="5FDBE254" w:rsidR="00EC55E1" w:rsidRPr="0057108F" w:rsidRDefault="00EC55E1" w:rsidP="00EC55E1">
            <w:pPr>
              <w:spacing w:line="260" w:lineRule="atLeast"/>
              <w:ind w:right="14"/>
              <w:rPr>
                <w:rFonts w:ascii="Browallia New" w:hAnsi="Browallia New" w:cs="Browallia New"/>
                <w:b/>
                <w:sz w:val="24"/>
                <w:szCs w:val="24"/>
              </w:rPr>
            </w:pPr>
            <w:r w:rsidRPr="0057108F">
              <w:rPr>
                <w:rFonts w:ascii="Browallia New" w:hAnsi="Browallia New" w:cs="Browallia New"/>
                <w:sz w:val="24"/>
                <w:szCs w:val="24"/>
                <w:u w:val="single"/>
                <w:cs/>
              </w:rPr>
              <w:t>บริษัทย่อยทางอ้อม</w:t>
            </w:r>
          </w:p>
        </w:tc>
        <w:tc>
          <w:tcPr>
            <w:tcW w:w="270" w:type="dxa"/>
            <w:vAlign w:val="center"/>
          </w:tcPr>
          <w:p w14:paraId="7B2B59C3" w14:textId="77777777" w:rsidR="00EC55E1" w:rsidRPr="0057108F" w:rsidRDefault="00EC55E1" w:rsidP="00EC55E1">
            <w:pPr>
              <w:spacing w:line="80" w:lineRule="atLeast"/>
              <w:ind w:right="14"/>
              <w:rPr>
                <w:rFonts w:ascii="Browallia New" w:hAnsi="Browallia New" w:cs="Browallia New"/>
                <w:sz w:val="24"/>
                <w:szCs w:val="24"/>
              </w:rPr>
            </w:pPr>
          </w:p>
        </w:tc>
        <w:tc>
          <w:tcPr>
            <w:tcW w:w="2693" w:type="dxa"/>
            <w:vAlign w:val="center"/>
          </w:tcPr>
          <w:p w14:paraId="491F92C3" w14:textId="77777777" w:rsidR="00EC55E1" w:rsidRPr="0057108F" w:rsidRDefault="00EC55E1" w:rsidP="00EC55E1">
            <w:pPr>
              <w:spacing w:line="260" w:lineRule="atLeast"/>
              <w:ind w:right="-24"/>
              <w:rPr>
                <w:rFonts w:ascii="Browallia New" w:hAnsi="Browallia New" w:cs="Browallia New"/>
                <w:sz w:val="24"/>
                <w:szCs w:val="24"/>
                <w:cs/>
              </w:rPr>
            </w:pPr>
          </w:p>
        </w:tc>
        <w:tc>
          <w:tcPr>
            <w:tcW w:w="237" w:type="dxa"/>
            <w:vAlign w:val="center"/>
          </w:tcPr>
          <w:p w14:paraId="5B4E25AB" w14:textId="77777777" w:rsidR="00EC55E1" w:rsidRPr="0057108F" w:rsidRDefault="00EC55E1" w:rsidP="00EC55E1">
            <w:pPr>
              <w:spacing w:line="80" w:lineRule="atLeast"/>
              <w:ind w:right="14"/>
              <w:rPr>
                <w:rFonts w:ascii="Browallia New" w:hAnsi="Browallia New" w:cs="Browallia New"/>
                <w:sz w:val="24"/>
                <w:szCs w:val="24"/>
                <w:highlight w:val="yellow"/>
              </w:rPr>
            </w:pPr>
          </w:p>
        </w:tc>
        <w:tc>
          <w:tcPr>
            <w:tcW w:w="1254" w:type="dxa"/>
            <w:vAlign w:val="center"/>
          </w:tcPr>
          <w:p w14:paraId="6008015D" w14:textId="77777777" w:rsidR="00EC55E1" w:rsidRPr="0057108F" w:rsidRDefault="00EC55E1" w:rsidP="00EC55E1">
            <w:pPr>
              <w:spacing w:line="260" w:lineRule="atLeast"/>
              <w:ind w:right="14"/>
              <w:rPr>
                <w:rFonts w:ascii="Browallia New" w:hAnsi="Browallia New" w:cs="Browallia New"/>
                <w:sz w:val="24"/>
                <w:szCs w:val="24"/>
                <w:cs/>
              </w:rPr>
            </w:pPr>
          </w:p>
        </w:tc>
        <w:tc>
          <w:tcPr>
            <w:tcW w:w="270" w:type="dxa"/>
            <w:vAlign w:val="center"/>
          </w:tcPr>
          <w:p w14:paraId="2E292A5F" w14:textId="77777777" w:rsidR="00EC55E1" w:rsidRPr="0057108F" w:rsidRDefault="00EC55E1" w:rsidP="00EC55E1">
            <w:pPr>
              <w:spacing w:line="80" w:lineRule="atLeast"/>
              <w:ind w:right="14"/>
              <w:jc w:val="right"/>
              <w:rPr>
                <w:rFonts w:ascii="Browallia New" w:hAnsi="Browallia New" w:cs="Browallia New"/>
                <w:sz w:val="24"/>
                <w:szCs w:val="24"/>
              </w:rPr>
            </w:pPr>
          </w:p>
        </w:tc>
        <w:tc>
          <w:tcPr>
            <w:tcW w:w="993" w:type="dxa"/>
            <w:vAlign w:val="center"/>
          </w:tcPr>
          <w:p w14:paraId="7C4B5354" w14:textId="77777777" w:rsidR="00EC55E1" w:rsidRPr="0057108F" w:rsidRDefault="00EC55E1" w:rsidP="00EC55E1">
            <w:pPr>
              <w:spacing w:line="80" w:lineRule="atLeast"/>
              <w:ind w:right="14"/>
              <w:jc w:val="center"/>
              <w:rPr>
                <w:rFonts w:ascii="Browallia New" w:hAnsi="Browallia New" w:cs="Browallia New"/>
                <w:sz w:val="24"/>
                <w:szCs w:val="24"/>
                <w:cs/>
              </w:rPr>
            </w:pPr>
          </w:p>
        </w:tc>
        <w:tc>
          <w:tcPr>
            <w:tcW w:w="270" w:type="dxa"/>
            <w:vAlign w:val="center"/>
          </w:tcPr>
          <w:p w14:paraId="70C8AF08" w14:textId="77777777" w:rsidR="00EC55E1" w:rsidRPr="0057108F" w:rsidRDefault="00EC55E1" w:rsidP="00EC55E1">
            <w:pPr>
              <w:spacing w:line="260" w:lineRule="atLeast"/>
              <w:ind w:right="14"/>
              <w:jc w:val="right"/>
              <w:rPr>
                <w:rFonts w:ascii="Browallia New" w:hAnsi="Browallia New" w:cs="Browallia New"/>
                <w:sz w:val="24"/>
                <w:szCs w:val="24"/>
              </w:rPr>
            </w:pPr>
          </w:p>
        </w:tc>
        <w:tc>
          <w:tcPr>
            <w:tcW w:w="1006" w:type="dxa"/>
            <w:vAlign w:val="center"/>
          </w:tcPr>
          <w:p w14:paraId="5DEFA6F0" w14:textId="77777777" w:rsidR="00EC55E1" w:rsidRPr="0057108F" w:rsidRDefault="00EC55E1"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EC55E1" w:rsidRPr="0077638C" w14:paraId="0E5D8947" w14:textId="77777777" w:rsidTr="001B4C2D">
        <w:tc>
          <w:tcPr>
            <w:tcW w:w="2250" w:type="dxa"/>
            <w:vAlign w:val="center"/>
          </w:tcPr>
          <w:p w14:paraId="63B4323E" w14:textId="5C6FD81D" w:rsidR="00EC55E1" w:rsidRPr="0057108F" w:rsidRDefault="00EC55E1" w:rsidP="00EC55E1">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C4 Hus Mark AB</w:t>
            </w:r>
          </w:p>
        </w:tc>
        <w:tc>
          <w:tcPr>
            <w:tcW w:w="270" w:type="dxa"/>
            <w:vAlign w:val="center"/>
          </w:tcPr>
          <w:p w14:paraId="12F8648B" w14:textId="77777777" w:rsidR="00EC55E1" w:rsidRPr="0057108F" w:rsidRDefault="00EC55E1" w:rsidP="00EC55E1">
            <w:pPr>
              <w:spacing w:line="80" w:lineRule="atLeast"/>
              <w:ind w:right="14"/>
              <w:rPr>
                <w:rFonts w:ascii="Browallia New" w:hAnsi="Browallia New" w:cs="Browallia New"/>
                <w:sz w:val="24"/>
                <w:szCs w:val="24"/>
              </w:rPr>
            </w:pPr>
          </w:p>
        </w:tc>
        <w:tc>
          <w:tcPr>
            <w:tcW w:w="2693" w:type="dxa"/>
            <w:vAlign w:val="center"/>
          </w:tcPr>
          <w:p w14:paraId="5E35F12D" w14:textId="4B2A0180" w:rsidR="00EC55E1" w:rsidRPr="0057108F" w:rsidRDefault="00EC55E1" w:rsidP="00EC55E1">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p>
        </w:tc>
        <w:tc>
          <w:tcPr>
            <w:tcW w:w="237" w:type="dxa"/>
            <w:vAlign w:val="center"/>
          </w:tcPr>
          <w:p w14:paraId="56722C87" w14:textId="77777777" w:rsidR="00EC55E1" w:rsidRPr="0057108F" w:rsidRDefault="00EC55E1" w:rsidP="00EC55E1">
            <w:pPr>
              <w:spacing w:line="80" w:lineRule="atLeast"/>
              <w:ind w:right="14"/>
              <w:rPr>
                <w:rFonts w:ascii="Browallia New" w:hAnsi="Browallia New" w:cs="Browallia New"/>
                <w:sz w:val="24"/>
                <w:szCs w:val="24"/>
                <w:highlight w:val="yellow"/>
              </w:rPr>
            </w:pPr>
          </w:p>
        </w:tc>
        <w:tc>
          <w:tcPr>
            <w:tcW w:w="1254" w:type="dxa"/>
            <w:vAlign w:val="center"/>
          </w:tcPr>
          <w:p w14:paraId="7523276F" w14:textId="01055363" w:rsidR="00EC55E1" w:rsidRPr="0057108F" w:rsidRDefault="00EC55E1" w:rsidP="00EC55E1">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70" w:type="dxa"/>
            <w:vAlign w:val="center"/>
          </w:tcPr>
          <w:p w14:paraId="60ACB8D8" w14:textId="77777777" w:rsidR="00EC55E1" w:rsidRPr="0057108F" w:rsidRDefault="00EC55E1" w:rsidP="00EC55E1">
            <w:pPr>
              <w:spacing w:line="80" w:lineRule="atLeast"/>
              <w:ind w:right="14"/>
              <w:jc w:val="right"/>
              <w:rPr>
                <w:rFonts w:ascii="Browallia New" w:hAnsi="Browallia New" w:cs="Browallia New"/>
                <w:sz w:val="24"/>
                <w:szCs w:val="24"/>
              </w:rPr>
            </w:pPr>
          </w:p>
        </w:tc>
        <w:tc>
          <w:tcPr>
            <w:tcW w:w="993" w:type="dxa"/>
            <w:vAlign w:val="center"/>
          </w:tcPr>
          <w:p w14:paraId="5D3C297B" w14:textId="6B76BADF" w:rsidR="00EC55E1" w:rsidRPr="0057108F" w:rsidRDefault="00EC55E1" w:rsidP="00EC55E1">
            <w:pPr>
              <w:spacing w:line="80" w:lineRule="atLeast"/>
              <w:ind w:right="14"/>
              <w:jc w:val="right"/>
              <w:rPr>
                <w:rFonts w:ascii="Browallia New" w:hAnsi="Browallia New" w:cs="Browallia New"/>
                <w:sz w:val="24"/>
                <w:szCs w:val="24"/>
                <w:cs/>
              </w:rPr>
            </w:pPr>
            <w:r w:rsidRPr="0057108F">
              <w:rPr>
                <w:rFonts w:ascii="Browallia New" w:hAnsi="Browallia New" w:cs="Browallia New"/>
                <w:sz w:val="24"/>
                <w:szCs w:val="24"/>
              </w:rPr>
              <w:t>75.25</w:t>
            </w:r>
          </w:p>
        </w:tc>
        <w:tc>
          <w:tcPr>
            <w:tcW w:w="270" w:type="dxa"/>
          </w:tcPr>
          <w:p w14:paraId="68104CEA" w14:textId="77777777" w:rsidR="00EC55E1" w:rsidRPr="0057108F" w:rsidRDefault="00EC55E1" w:rsidP="00EC55E1">
            <w:pPr>
              <w:spacing w:line="260" w:lineRule="atLeast"/>
              <w:ind w:right="14"/>
              <w:jc w:val="right"/>
              <w:rPr>
                <w:rFonts w:ascii="Browallia New" w:hAnsi="Browallia New" w:cs="Browallia New"/>
                <w:sz w:val="24"/>
                <w:szCs w:val="24"/>
              </w:rPr>
            </w:pPr>
          </w:p>
        </w:tc>
        <w:tc>
          <w:tcPr>
            <w:tcW w:w="1006" w:type="dxa"/>
            <w:vAlign w:val="center"/>
          </w:tcPr>
          <w:p w14:paraId="5463A92A" w14:textId="2AE56998" w:rsidR="00EC55E1" w:rsidRPr="0057108F" w:rsidRDefault="00EC55E1"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r w:rsidRPr="0057108F">
              <w:rPr>
                <w:rFonts w:ascii="Browallia New" w:hAnsi="Browallia New" w:cs="Browallia New"/>
                <w:sz w:val="24"/>
                <w:szCs w:val="24"/>
                <w:cs/>
              </w:rPr>
              <w:t>75.25</w:t>
            </w:r>
          </w:p>
        </w:tc>
      </w:tr>
      <w:tr w:rsidR="00EC55E1" w:rsidRPr="0077638C" w14:paraId="7622901D" w14:textId="77777777" w:rsidTr="001B4C2D">
        <w:tc>
          <w:tcPr>
            <w:tcW w:w="2250" w:type="dxa"/>
            <w:vAlign w:val="center"/>
          </w:tcPr>
          <w:p w14:paraId="47650023" w14:textId="062EA4E9" w:rsidR="00EC55E1" w:rsidRPr="0057108F" w:rsidRDefault="007354FC" w:rsidP="00EC55E1">
            <w:pPr>
              <w:spacing w:line="260" w:lineRule="atLeast"/>
              <w:ind w:right="14"/>
              <w:rPr>
                <w:rFonts w:ascii="Browallia New" w:hAnsi="Browallia New" w:cs="Browallia New"/>
                <w:b/>
                <w:sz w:val="24"/>
                <w:szCs w:val="24"/>
              </w:rPr>
            </w:pPr>
            <w:r>
              <w:rPr>
                <w:rFonts w:ascii="Browallia New" w:hAnsi="Browallia New" w:cs="Browallia New" w:hint="cs"/>
                <w:sz w:val="24"/>
                <w:szCs w:val="24"/>
                <w:cs/>
              </w:rPr>
              <w:t xml:space="preserve">   </w:t>
            </w:r>
            <w:r w:rsidR="0057108F" w:rsidRPr="0057108F">
              <w:rPr>
                <w:rFonts w:ascii="Browallia New" w:hAnsi="Browallia New" w:cs="Browallia New"/>
                <w:sz w:val="24"/>
                <w:szCs w:val="24"/>
                <w:cs/>
              </w:rPr>
              <w:t xml:space="preserve">(ถือโดย </w:t>
            </w:r>
            <w:r w:rsidR="0057108F" w:rsidRPr="0057108F">
              <w:rPr>
                <w:rFonts w:ascii="Browallia New" w:hAnsi="Browallia New" w:cs="Browallia New"/>
                <w:sz w:val="24"/>
                <w:szCs w:val="24"/>
              </w:rPr>
              <w:t xml:space="preserve">C4 Hus AB </w:t>
            </w:r>
            <w:r w:rsidR="0057108F" w:rsidRPr="0057108F">
              <w:rPr>
                <w:rFonts w:ascii="Browallia New" w:hAnsi="Browallia New" w:cs="Browallia New"/>
                <w:sz w:val="24"/>
                <w:szCs w:val="24"/>
                <w:cs/>
              </w:rPr>
              <w:t xml:space="preserve">ร้อยละ </w:t>
            </w:r>
          </w:p>
        </w:tc>
        <w:tc>
          <w:tcPr>
            <w:tcW w:w="270" w:type="dxa"/>
            <w:vAlign w:val="center"/>
          </w:tcPr>
          <w:p w14:paraId="08C326DE" w14:textId="77777777" w:rsidR="00EC55E1" w:rsidRPr="0057108F" w:rsidRDefault="00EC55E1" w:rsidP="00EC55E1">
            <w:pPr>
              <w:spacing w:line="80" w:lineRule="atLeast"/>
              <w:ind w:right="14"/>
              <w:rPr>
                <w:rFonts w:ascii="Browallia New" w:hAnsi="Browallia New" w:cs="Browallia New"/>
                <w:sz w:val="24"/>
                <w:szCs w:val="24"/>
              </w:rPr>
            </w:pPr>
          </w:p>
        </w:tc>
        <w:tc>
          <w:tcPr>
            <w:tcW w:w="2693" w:type="dxa"/>
            <w:vAlign w:val="center"/>
          </w:tcPr>
          <w:p w14:paraId="41B6D88F" w14:textId="77777777" w:rsidR="00EC55E1" w:rsidRPr="0057108F" w:rsidRDefault="00EC55E1" w:rsidP="00EC55E1">
            <w:pPr>
              <w:spacing w:line="260" w:lineRule="atLeast"/>
              <w:ind w:right="-24"/>
              <w:rPr>
                <w:rFonts w:ascii="Browallia New" w:hAnsi="Browallia New" w:cs="Browallia New"/>
                <w:sz w:val="24"/>
                <w:szCs w:val="24"/>
                <w:cs/>
              </w:rPr>
            </w:pPr>
          </w:p>
        </w:tc>
        <w:tc>
          <w:tcPr>
            <w:tcW w:w="237" w:type="dxa"/>
            <w:vAlign w:val="center"/>
          </w:tcPr>
          <w:p w14:paraId="1E9EAB7C" w14:textId="77777777" w:rsidR="00EC55E1" w:rsidRPr="0057108F" w:rsidRDefault="00EC55E1" w:rsidP="00EC55E1">
            <w:pPr>
              <w:spacing w:line="80" w:lineRule="atLeast"/>
              <w:ind w:right="14"/>
              <w:rPr>
                <w:rFonts w:ascii="Browallia New" w:hAnsi="Browallia New" w:cs="Browallia New"/>
                <w:sz w:val="24"/>
                <w:szCs w:val="24"/>
                <w:highlight w:val="yellow"/>
              </w:rPr>
            </w:pPr>
          </w:p>
        </w:tc>
        <w:tc>
          <w:tcPr>
            <w:tcW w:w="1254" w:type="dxa"/>
            <w:vAlign w:val="center"/>
          </w:tcPr>
          <w:p w14:paraId="48257D1A" w14:textId="77777777" w:rsidR="00EC55E1" w:rsidRPr="0057108F" w:rsidRDefault="00EC55E1" w:rsidP="00EC55E1">
            <w:pPr>
              <w:spacing w:line="260" w:lineRule="atLeast"/>
              <w:ind w:right="14"/>
              <w:rPr>
                <w:rFonts w:ascii="Browallia New" w:hAnsi="Browallia New" w:cs="Browallia New"/>
                <w:sz w:val="24"/>
                <w:szCs w:val="24"/>
                <w:cs/>
              </w:rPr>
            </w:pPr>
          </w:p>
        </w:tc>
        <w:tc>
          <w:tcPr>
            <w:tcW w:w="270" w:type="dxa"/>
            <w:vAlign w:val="center"/>
          </w:tcPr>
          <w:p w14:paraId="613D2C1B" w14:textId="77777777" w:rsidR="00EC55E1" w:rsidRPr="0057108F" w:rsidRDefault="00EC55E1" w:rsidP="00EC55E1">
            <w:pPr>
              <w:spacing w:line="80" w:lineRule="atLeast"/>
              <w:ind w:right="14"/>
              <w:jc w:val="right"/>
              <w:rPr>
                <w:rFonts w:ascii="Browallia New" w:hAnsi="Browallia New" w:cs="Browallia New"/>
                <w:sz w:val="24"/>
                <w:szCs w:val="24"/>
              </w:rPr>
            </w:pPr>
          </w:p>
        </w:tc>
        <w:tc>
          <w:tcPr>
            <w:tcW w:w="993" w:type="dxa"/>
            <w:vAlign w:val="center"/>
          </w:tcPr>
          <w:p w14:paraId="02D1E39A" w14:textId="77777777" w:rsidR="00EC55E1" w:rsidRPr="0057108F" w:rsidRDefault="00EC55E1" w:rsidP="00EC55E1">
            <w:pPr>
              <w:spacing w:line="80" w:lineRule="atLeast"/>
              <w:ind w:right="14"/>
              <w:jc w:val="center"/>
              <w:rPr>
                <w:rFonts w:ascii="Browallia New" w:hAnsi="Browallia New" w:cs="Browallia New"/>
                <w:sz w:val="24"/>
                <w:szCs w:val="24"/>
                <w:cs/>
              </w:rPr>
            </w:pPr>
          </w:p>
        </w:tc>
        <w:tc>
          <w:tcPr>
            <w:tcW w:w="270" w:type="dxa"/>
            <w:vAlign w:val="center"/>
          </w:tcPr>
          <w:p w14:paraId="49152B9D" w14:textId="77777777" w:rsidR="00EC55E1" w:rsidRPr="0057108F" w:rsidRDefault="00EC55E1" w:rsidP="00EC55E1">
            <w:pPr>
              <w:spacing w:line="260" w:lineRule="atLeast"/>
              <w:ind w:right="14"/>
              <w:jc w:val="right"/>
              <w:rPr>
                <w:rFonts w:ascii="Browallia New" w:hAnsi="Browallia New" w:cs="Browallia New"/>
                <w:sz w:val="24"/>
                <w:szCs w:val="24"/>
              </w:rPr>
            </w:pPr>
          </w:p>
        </w:tc>
        <w:tc>
          <w:tcPr>
            <w:tcW w:w="1006" w:type="dxa"/>
            <w:vAlign w:val="center"/>
          </w:tcPr>
          <w:p w14:paraId="4C37075E" w14:textId="77777777" w:rsidR="00EC55E1" w:rsidRPr="0057108F" w:rsidRDefault="00EC55E1"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57108F" w:rsidRPr="0077638C" w14:paraId="13108143" w14:textId="77777777" w:rsidTr="001B4C2D">
        <w:tc>
          <w:tcPr>
            <w:tcW w:w="2250" w:type="dxa"/>
            <w:vAlign w:val="center"/>
          </w:tcPr>
          <w:p w14:paraId="04298FAA" w14:textId="34C946D0" w:rsidR="0057108F" w:rsidRPr="0057108F" w:rsidRDefault="0057108F" w:rsidP="00EC55E1">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sidR="007354FC">
              <w:rPr>
                <w:rFonts w:ascii="Browallia New" w:hAnsi="Browallia New" w:cs="Browallia New" w:hint="cs"/>
                <w:sz w:val="24"/>
                <w:szCs w:val="24"/>
                <w:cs/>
              </w:rPr>
              <w:t xml:space="preserve">    </w:t>
            </w:r>
            <w:r w:rsidRPr="0057108F">
              <w:rPr>
                <w:rFonts w:ascii="Browallia New" w:hAnsi="Browallia New" w:cs="Browallia New"/>
                <w:sz w:val="24"/>
                <w:szCs w:val="24"/>
              </w:rPr>
              <w:t>100)</w:t>
            </w:r>
          </w:p>
        </w:tc>
        <w:tc>
          <w:tcPr>
            <w:tcW w:w="270" w:type="dxa"/>
            <w:vAlign w:val="center"/>
          </w:tcPr>
          <w:p w14:paraId="49792195" w14:textId="77777777" w:rsidR="0057108F" w:rsidRPr="0057108F" w:rsidRDefault="0057108F" w:rsidP="00EC55E1">
            <w:pPr>
              <w:spacing w:line="80" w:lineRule="atLeast"/>
              <w:ind w:right="14"/>
              <w:rPr>
                <w:rFonts w:ascii="Browallia New" w:hAnsi="Browallia New" w:cs="Browallia New"/>
                <w:sz w:val="24"/>
                <w:szCs w:val="24"/>
              </w:rPr>
            </w:pPr>
          </w:p>
        </w:tc>
        <w:tc>
          <w:tcPr>
            <w:tcW w:w="2693" w:type="dxa"/>
            <w:vAlign w:val="center"/>
          </w:tcPr>
          <w:p w14:paraId="470A2D24" w14:textId="77777777" w:rsidR="0057108F" w:rsidRPr="0057108F" w:rsidRDefault="0057108F" w:rsidP="00EC55E1">
            <w:pPr>
              <w:spacing w:line="260" w:lineRule="atLeast"/>
              <w:ind w:right="-24"/>
              <w:rPr>
                <w:rFonts w:ascii="Browallia New" w:hAnsi="Browallia New" w:cs="Browallia New"/>
                <w:sz w:val="24"/>
                <w:szCs w:val="24"/>
                <w:cs/>
              </w:rPr>
            </w:pPr>
          </w:p>
        </w:tc>
        <w:tc>
          <w:tcPr>
            <w:tcW w:w="237" w:type="dxa"/>
            <w:vAlign w:val="center"/>
          </w:tcPr>
          <w:p w14:paraId="6C729A03" w14:textId="77777777" w:rsidR="0057108F" w:rsidRPr="0057108F" w:rsidRDefault="0057108F" w:rsidP="00EC55E1">
            <w:pPr>
              <w:spacing w:line="80" w:lineRule="atLeast"/>
              <w:ind w:right="14"/>
              <w:rPr>
                <w:rFonts w:ascii="Browallia New" w:hAnsi="Browallia New" w:cs="Browallia New"/>
                <w:sz w:val="24"/>
                <w:szCs w:val="24"/>
                <w:highlight w:val="yellow"/>
              </w:rPr>
            </w:pPr>
          </w:p>
        </w:tc>
        <w:tc>
          <w:tcPr>
            <w:tcW w:w="1254" w:type="dxa"/>
            <w:vAlign w:val="center"/>
          </w:tcPr>
          <w:p w14:paraId="038B606D" w14:textId="77777777" w:rsidR="0057108F" w:rsidRPr="0057108F" w:rsidRDefault="0057108F" w:rsidP="00EC55E1">
            <w:pPr>
              <w:spacing w:line="260" w:lineRule="atLeast"/>
              <w:ind w:right="14"/>
              <w:rPr>
                <w:rFonts w:ascii="Browallia New" w:hAnsi="Browallia New" w:cs="Browallia New"/>
                <w:sz w:val="24"/>
                <w:szCs w:val="24"/>
                <w:cs/>
              </w:rPr>
            </w:pPr>
          </w:p>
        </w:tc>
        <w:tc>
          <w:tcPr>
            <w:tcW w:w="270" w:type="dxa"/>
            <w:vAlign w:val="center"/>
          </w:tcPr>
          <w:p w14:paraId="14FEE87A" w14:textId="77777777" w:rsidR="0057108F" w:rsidRPr="0057108F" w:rsidRDefault="0057108F" w:rsidP="00EC55E1">
            <w:pPr>
              <w:spacing w:line="80" w:lineRule="atLeast"/>
              <w:ind w:right="14"/>
              <w:jc w:val="right"/>
              <w:rPr>
                <w:rFonts w:ascii="Browallia New" w:hAnsi="Browallia New" w:cs="Browallia New"/>
                <w:sz w:val="24"/>
                <w:szCs w:val="24"/>
              </w:rPr>
            </w:pPr>
          </w:p>
        </w:tc>
        <w:tc>
          <w:tcPr>
            <w:tcW w:w="993" w:type="dxa"/>
            <w:vAlign w:val="center"/>
          </w:tcPr>
          <w:p w14:paraId="1229509D" w14:textId="77777777" w:rsidR="0057108F" w:rsidRPr="0057108F" w:rsidRDefault="0057108F" w:rsidP="00EC55E1">
            <w:pPr>
              <w:spacing w:line="80" w:lineRule="atLeast"/>
              <w:ind w:right="14"/>
              <w:jc w:val="center"/>
              <w:rPr>
                <w:rFonts w:ascii="Browallia New" w:hAnsi="Browallia New" w:cs="Browallia New"/>
                <w:sz w:val="24"/>
                <w:szCs w:val="24"/>
                <w:cs/>
              </w:rPr>
            </w:pPr>
          </w:p>
        </w:tc>
        <w:tc>
          <w:tcPr>
            <w:tcW w:w="270" w:type="dxa"/>
            <w:vAlign w:val="center"/>
          </w:tcPr>
          <w:p w14:paraId="560644AA" w14:textId="77777777" w:rsidR="0057108F" w:rsidRPr="0057108F" w:rsidRDefault="0057108F" w:rsidP="00EC55E1">
            <w:pPr>
              <w:spacing w:line="260" w:lineRule="atLeast"/>
              <w:ind w:right="14"/>
              <w:jc w:val="right"/>
              <w:rPr>
                <w:rFonts w:ascii="Browallia New" w:hAnsi="Browallia New" w:cs="Browallia New"/>
                <w:sz w:val="24"/>
                <w:szCs w:val="24"/>
              </w:rPr>
            </w:pPr>
          </w:p>
        </w:tc>
        <w:tc>
          <w:tcPr>
            <w:tcW w:w="1006" w:type="dxa"/>
            <w:vAlign w:val="center"/>
          </w:tcPr>
          <w:p w14:paraId="49851F59" w14:textId="77777777" w:rsidR="0057108F" w:rsidRPr="0057108F" w:rsidRDefault="0057108F"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EC55E1" w:rsidRPr="0077638C" w14:paraId="7107F85B" w14:textId="77777777" w:rsidTr="001B4C2D">
        <w:tc>
          <w:tcPr>
            <w:tcW w:w="2250" w:type="dxa"/>
            <w:vAlign w:val="center"/>
          </w:tcPr>
          <w:p w14:paraId="0DD6CE7C" w14:textId="77777777" w:rsidR="00EC55E1" w:rsidRPr="0077638C" w:rsidRDefault="00EC55E1" w:rsidP="00EC55E1">
            <w:pPr>
              <w:spacing w:line="260" w:lineRule="atLeast"/>
              <w:ind w:right="14"/>
              <w:rPr>
                <w:rFonts w:ascii="Browallia New" w:hAnsi="Browallia New" w:cs="Browallia New"/>
                <w:b/>
                <w:sz w:val="24"/>
                <w:szCs w:val="24"/>
              </w:rPr>
            </w:pPr>
          </w:p>
        </w:tc>
        <w:tc>
          <w:tcPr>
            <w:tcW w:w="270" w:type="dxa"/>
            <w:vAlign w:val="center"/>
          </w:tcPr>
          <w:p w14:paraId="04BC1071" w14:textId="77777777" w:rsidR="00EC55E1" w:rsidRPr="0077638C" w:rsidRDefault="00EC55E1" w:rsidP="00EC55E1">
            <w:pPr>
              <w:spacing w:line="80" w:lineRule="atLeast"/>
              <w:ind w:right="14"/>
              <w:rPr>
                <w:rFonts w:ascii="Browallia New" w:hAnsi="Browallia New" w:cs="Browallia New"/>
                <w:sz w:val="24"/>
                <w:szCs w:val="24"/>
              </w:rPr>
            </w:pPr>
          </w:p>
        </w:tc>
        <w:tc>
          <w:tcPr>
            <w:tcW w:w="2693" w:type="dxa"/>
            <w:vAlign w:val="center"/>
          </w:tcPr>
          <w:p w14:paraId="3DCF64AA" w14:textId="77777777" w:rsidR="00EC55E1" w:rsidRPr="0077638C" w:rsidRDefault="00EC55E1" w:rsidP="00EC55E1">
            <w:pPr>
              <w:spacing w:line="260" w:lineRule="atLeast"/>
              <w:ind w:right="-24"/>
              <w:rPr>
                <w:rFonts w:ascii="Browallia New" w:hAnsi="Browallia New" w:cs="Browallia New"/>
                <w:sz w:val="24"/>
                <w:szCs w:val="24"/>
                <w:cs/>
              </w:rPr>
            </w:pPr>
          </w:p>
        </w:tc>
        <w:tc>
          <w:tcPr>
            <w:tcW w:w="237" w:type="dxa"/>
            <w:vAlign w:val="center"/>
          </w:tcPr>
          <w:p w14:paraId="5855AEA4" w14:textId="77777777" w:rsidR="00EC55E1" w:rsidRPr="0077638C" w:rsidRDefault="00EC55E1" w:rsidP="00EC55E1">
            <w:pPr>
              <w:spacing w:line="80" w:lineRule="atLeast"/>
              <w:ind w:right="14"/>
              <w:rPr>
                <w:rFonts w:ascii="Browallia New" w:hAnsi="Browallia New" w:cs="Browallia New"/>
                <w:sz w:val="24"/>
                <w:szCs w:val="24"/>
                <w:highlight w:val="yellow"/>
              </w:rPr>
            </w:pPr>
          </w:p>
        </w:tc>
        <w:tc>
          <w:tcPr>
            <w:tcW w:w="1254" w:type="dxa"/>
            <w:vAlign w:val="center"/>
          </w:tcPr>
          <w:p w14:paraId="6A199E18" w14:textId="77777777" w:rsidR="00EC55E1" w:rsidRPr="0077638C" w:rsidRDefault="00EC55E1" w:rsidP="00EC55E1">
            <w:pPr>
              <w:spacing w:line="260" w:lineRule="atLeast"/>
              <w:ind w:right="14"/>
              <w:rPr>
                <w:rFonts w:ascii="Browallia New" w:hAnsi="Browallia New" w:cs="Browallia New"/>
                <w:sz w:val="24"/>
                <w:szCs w:val="24"/>
                <w:cs/>
              </w:rPr>
            </w:pPr>
          </w:p>
        </w:tc>
        <w:tc>
          <w:tcPr>
            <w:tcW w:w="270" w:type="dxa"/>
            <w:vAlign w:val="center"/>
          </w:tcPr>
          <w:p w14:paraId="73D2FAB9" w14:textId="77777777" w:rsidR="00EC55E1" w:rsidRPr="0077638C" w:rsidRDefault="00EC55E1" w:rsidP="00EC55E1">
            <w:pPr>
              <w:spacing w:line="80" w:lineRule="atLeast"/>
              <w:ind w:right="14"/>
              <w:jc w:val="right"/>
              <w:rPr>
                <w:rFonts w:ascii="Browallia New" w:hAnsi="Browallia New" w:cs="Browallia New"/>
                <w:sz w:val="24"/>
                <w:szCs w:val="24"/>
              </w:rPr>
            </w:pPr>
          </w:p>
        </w:tc>
        <w:tc>
          <w:tcPr>
            <w:tcW w:w="993" w:type="dxa"/>
            <w:vAlign w:val="center"/>
          </w:tcPr>
          <w:p w14:paraId="7FE97CA5" w14:textId="77777777" w:rsidR="00EC55E1" w:rsidRPr="0077638C" w:rsidRDefault="00EC55E1" w:rsidP="00EC55E1">
            <w:pPr>
              <w:spacing w:line="80" w:lineRule="atLeast"/>
              <w:ind w:right="14"/>
              <w:jc w:val="center"/>
              <w:rPr>
                <w:rFonts w:ascii="Browallia New" w:hAnsi="Browallia New" w:cs="Browallia New"/>
                <w:sz w:val="24"/>
                <w:szCs w:val="24"/>
                <w:cs/>
              </w:rPr>
            </w:pPr>
          </w:p>
        </w:tc>
        <w:tc>
          <w:tcPr>
            <w:tcW w:w="270" w:type="dxa"/>
            <w:vAlign w:val="center"/>
          </w:tcPr>
          <w:p w14:paraId="3B5FC672" w14:textId="77777777" w:rsidR="00EC55E1" w:rsidRPr="0077638C" w:rsidRDefault="00EC55E1" w:rsidP="00EC55E1">
            <w:pPr>
              <w:spacing w:line="260" w:lineRule="atLeast"/>
              <w:ind w:right="14"/>
              <w:jc w:val="right"/>
              <w:rPr>
                <w:rFonts w:ascii="Browallia New" w:hAnsi="Browallia New" w:cs="Browallia New"/>
                <w:sz w:val="24"/>
                <w:szCs w:val="24"/>
              </w:rPr>
            </w:pPr>
          </w:p>
        </w:tc>
        <w:tc>
          <w:tcPr>
            <w:tcW w:w="1006" w:type="dxa"/>
            <w:vAlign w:val="center"/>
          </w:tcPr>
          <w:p w14:paraId="644CCAAB" w14:textId="77777777" w:rsidR="00EC55E1" w:rsidRPr="0077638C" w:rsidRDefault="00EC55E1"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57108F" w:rsidRPr="0077638C" w14:paraId="50256804" w14:textId="77777777" w:rsidTr="001B4C2D">
        <w:tc>
          <w:tcPr>
            <w:tcW w:w="2250" w:type="dxa"/>
            <w:vAlign w:val="center"/>
          </w:tcPr>
          <w:p w14:paraId="4E6567D9" w14:textId="6DEEE61C" w:rsidR="0057108F" w:rsidRPr="0057108F" w:rsidRDefault="0057108F" w:rsidP="0057108F">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C4 Forvaltning AB</w:t>
            </w:r>
          </w:p>
        </w:tc>
        <w:tc>
          <w:tcPr>
            <w:tcW w:w="270" w:type="dxa"/>
            <w:vAlign w:val="center"/>
          </w:tcPr>
          <w:p w14:paraId="234DD42A"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7BD10B0C" w14:textId="28574837" w:rsidR="0057108F" w:rsidRPr="0057108F" w:rsidRDefault="0057108F" w:rsidP="0057108F">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p>
        </w:tc>
        <w:tc>
          <w:tcPr>
            <w:tcW w:w="237" w:type="dxa"/>
            <w:vAlign w:val="center"/>
          </w:tcPr>
          <w:p w14:paraId="1DA1C99E"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62C0686C" w14:textId="05EA28B8"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70" w:type="dxa"/>
            <w:vAlign w:val="center"/>
          </w:tcPr>
          <w:p w14:paraId="0A72CFA7"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993" w:type="dxa"/>
            <w:vAlign w:val="center"/>
          </w:tcPr>
          <w:p w14:paraId="7194FA07" w14:textId="55EA6F24" w:rsidR="0057108F" w:rsidRPr="0057108F" w:rsidRDefault="0057108F" w:rsidP="0057108F">
            <w:pPr>
              <w:spacing w:line="80" w:lineRule="atLeast"/>
              <w:ind w:right="14"/>
              <w:jc w:val="right"/>
              <w:rPr>
                <w:rFonts w:ascii="Browallia New" w:hAnsi="Browallia New" w:cs="Browallia New"/>
                <w:sz w:val="24"/>
                <w:szCs w:val="24"/>
                <w:cs/>
              </w:rPr>
            </w:pPr>
            <w:r w:rsidRPr="0057108F">
              <w:rPr>
                <w:rFonts w:ascii="Browallia New" w:hAnsi="Browallia New" w:cs="Browallia New"/>
                <w:sz w:val="24"/>
                <w:szCs w:val="24"/>
              </w:rPr>
              <w:t>75.25</w:t>
            </w:r>
          </w:p>
        </w:tc>
        <w:tc>
          <w:tcPr>
            <w:tcW w:w="270" w:type="dxa"/>
          </w:tcPr>
          <w:p w14:paraId="7B48DFDE"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06" w:type="dxa"/>
            <w:vAlign w:val="center"/>
          </w:tcPr>
          <w:p w14:paraId="35C13545" w14:textId="0061D20A"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rPr>
            </w:pPr>
            <w:r w:rsidRPr="0057108F">
              <w:rPr>
                <w:rFonts w:ascii="Browallia New" w:hAnsi="Browallia New" w:cs="Browallia New"/>
                <w:sz w:val="24"/>
                <w:szCs w:val="24"/>
                <w:cs/>
              </w:rPr>
              <w:t>75.25</w:t>
            </w:r>
          </w:p>
        </w:tc>
      </w:tr>
      <w:tr w:rsidR="0057108F" w:rsidRPr="0077638C" w14:paraId="27D138F3" w14:textId="77777777" w:rsidTr="001B4C2D">
        <w:tc>
          <w:tcPr>
            <w:tcW w:w="2250" w:type="dxa"/>
            <w:vAlign w:val="center"/>
          </w:tcPr>
          <w:p w14:paraId="13F4F537" w14:textId="5F55C164" w:rsidR="0057108F" w:rsidRPr="0057108F" w:rsidRDefault="0057108F" w:rsidP="0057108F">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376FF980"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5DC37805"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2EE02D76"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693CD2F1" w14:textId="77777777" w:rsidR="0057108F" w:rsidRPr="0057108F" w:rsidRDefault="0057108F" w:rsidP="0057108F">
            <w:pPr>
              <w:spacing w:line="260" w:lineRule="atLeast"/>
              <w:ind w:right="14"/>
              <w:rPr>
                <w:rFonts w:ascii="Browallia New" w:hAnsi="Browallia New" w:cs="Browallia New"/>
                <w:sz w:val="24"/>
                <w:szCs w:val="24"/>
                <w:cs/>
              </w:rPr>
            </w:pPr>
          </w:p>
        </w:tc>
        <w:tc>
          <w:tcPr>
            <w:tcW w:w="270" w:type="dxa"/>
            <w:vAlign w:val="center"/>
          </w:tcPr>
          <w:p w14:paraId="5D7567E7"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993" w:type="dxa"/>
            <w:vAlign w:val="center"/>
          </w:tcPr>
          <w:p w14:paraId="7C1FE886" w14:textId="77777777" w:rsidR="0057108F" w:rsidRPr="0057108F" w:rsidRDefault="0057108F" w:rsidP="0057108F">
            <w:pPr>
              <w:spacing w:line="80" w:lineRule="atLeast"/>
              <w:ind w:right="14"/>
              <w:jc w:val="center"/>
              <w:rPr>
                <w:rFonts w:ascii="Browallia New" w:hAnsi="Browallia New" w:cs="Browallia New"/>
                <w:sz w:val="24"/>
                <w:szCs w:val="24"/>
                <w:cs/>
              </w:rPr>
            </w:pPr>
          </w:p>
        </w:tc>
        <w:tc>
          <w:tcPr>
            <w:tcW w:w="270" w:type="dxa"/>
            <w:vAlign w:val="center"/>
          </w:tcPr>
          <w:p w14:paraId="6F285430"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06" w:type="dxa"/>
            <w:vAlign w:val="center"/>
          </w:tcPr>
          <w:p w14:paraId="7932AAD9"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57108F" w:rsidRPr="0077638C" w14:paraId="586D87DC" w14:textId="77777777" w:rsidTr="001B4C2D">
        <w:tc>
          <w:tcPr>
            <w:tcW w:w="2250" w:type="dxa"/>
            <w:vAlign w:val="center"/>
          </w:tcPr>
          <w:p w14:paraId="4DE6A56F" w14:textId="62BAA38B" w:rsidR="0057108F" w:rsidRPr="0057108F" w:rsidRDefault="0057108F" w:rsidP="0057108F">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 xml:space="preserve">   </w:t>
            </w:r>
            <w:r w:rsidR="007354FC">
              <w:rPr>
                <w:rFonts w:ascii="Browallia New" w:hAnsi="Browallia New" w:cs="Browallia New" w:hint="cs"/>
                <w:sz w:val="24"/>
                <w:szCs w:val="24"/>
                <w:cs/>
              </w:rPr>
              <w:t xml:space="preserve">   </w:t>
            </w:r>
            <w:r w:rsidRPr="0057108F">
              <w:rPr>
                <w:rFonts w:ascii="Browallia New" w:hAnsi="Browallia New" w:cs="Browallia New"/>
                <w:sz w:val="24"/>
                <w:szCs w:val="24"/>
              </w:rPr>
              <w:t>100)</w:t>
            </w:r>
          </w:p>
        </w:tc>
        <w:tc>
          <w:tcPr>
            <w:tcW w:w="270" w:type="dxa"/>
            <w:vAlign w:val="center"/>
          </w:tcPr>
          <w:p w14:paraId="2465812C"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65193366"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12D5B5A9"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2BA6D390" w14:textId="77777777" w:rsidR="0057108F" w:rsidRPr="0057108F" w:rsidRDefault="0057108F" w:rsidP="0057108F">
            <w:pPr>
              <w:spacing w:line="260" w:lineRule="atLeast"/>
              <w:ind w:right="14"/>
              <w:rPr>
                <w:rFonts w:ascii="Browallia New" w:hAnsi="Browallia New" w:cs="Browallia New"/>
                <w:sz w:val="24"/>
                <w:szCs w:val="24"/>
                <w:cs/>
              </w:rPr>
            </w:pPr>
          </w:p>
        </w:tc>
        <w:tc>
          <w:tcPr>
            <w:tcW w:w="270" w:type="dxa"/>
            <w:vAlign w:val="center"/>
          </w:tcPr>
          <w:p w14:paraId="3A0EF382"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993" w:type="dxa"/>
            <w:vAlign w:val="center"/>
          </w:tcPr>
          <w:p w14:paraId="6AA0A4E8" w14:textId="77777777" w:rsidR="0057108F" w:rsidRPr="0057108F" w:rsidRDefault="0057108F" w:rsidP="0057108F">
            <w:pPr>
              <w:spacing w:line="80" w:lineRule="atLeast"/>
              <w:ind w:right="14"/>
              <w:jc w:val="center"/>
              <w:rPr>
                <w:rFonts w:ascii="Browallia New" w:hAnsi="Browallia New" w:cs="Browallia New"/>
                <w:sz w:val="24"/>
                <w:szCs w:val="24"/>
                <w:cs/>
              </w:rPr>
            </w:pPr>
          </w:p>
        </w:tc>
        <w:tc>
          <w:tcPr>
            <w:tcW w:w="270" w:type="dxa"/>
            <w:vAlign w:val="center"/>
          </w:tcPr>
          <w:p w14:paraId="2FE33A97"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06" w:type="dxa"/>
            <w:vAlign w:val="center"/>
          </w:tcPr>
          <w:p w14:paraId="3B4B7252"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7354FC" w:rsidRPr="0077638C" w14:paraId="30C91476" w14:textId="77777777" w:rsidTr="001B4C2D">
        <w:tc>
          <w:tcPr>
            <w:tcW w:w="2250" w:type="dxa"/>
            <w:vAlign w:val="center"/>
          </w:tcPr>
          <w:p w14:paraId="082835E6" w14:textId="77777777" w:rsidR="007354FC" w:rsidRPr="0057108F" w:rsidRDefault="007354FC" w:rsidP="0057108F">
            <w:pPr>
              <w:spacing w:line="260" w:lineRule="atLeast"/>
              <w:ind w:right="14"/>
              <w:rPr>
                <w:rFonts w:ascii="Browallia New" w:hAnsi="Browallia New" w:cs="Browallia New"/>
                <w:sz w:val="24"/>
                <w:szCs w:val="24"/>
                <w:cs/>
              </w:rPr>
            </w:pPr>
          </w:p>
        </w:tc>
        <w:tc>
          <w:tcPr>
            <w:tcW w:w="270" w:type="dxa"/>
            <w:vAlign w:val="center"/>
          </w:tcPr>
          <w:p w14:paraId="09A864FE" w14:textId="77777777" w:rsidR="007354FC" w:rsidRPr="0057108F" w:rsidRDefault="007354FC" w:rsidP="0057108F">
            <w:pPr>
              <w:spacing w:line="80" w:lineRule="atLeast"/>
              <w:ind w:right="14"/>
              <w:rPr>
                <w:rFonts w:ascii="Browallia New" w:hAnsi="Browallia New" w:cs="Browallia New"/>
                <w:sz w:val="24"/>
                <w:szCs w:val="24"/>
              </w:rPr>
            </w:pPr>
          </w:p>
        </w:tc>
        <w:tc>
          <w:tcPr>
            <w:tcW w:w="2693" w:type="dxa"/>
            <w:vAlign w:val="center"/>
          </w:tcPr>
          <w:p w14:paraId="1C370CBD" w14:textId="77777777" w:rsidR="007354FC" w:rsidRPr="0057108F" w:rsidRDefault="007354FC" w:rsidP="0057108F">
            <w:pPr>
              <w:spacing w:line="260" w:lineRule="atLeast"/>
              <w:ind w:right="-24"/>
              <w:rPr>
                <w:rFonts w:ascii="Browallia New" w:hAnsi="Browallia New" w:cs="Browallia New"/>
                <w:sz w:val="24"/>
                <w:szCs w:val="24"/>
                <w:cs/>
              </w:rPr>
            </w:pPr>
          </w:p>
        </w:tc>
        <w:tc>
          <w:tcPr>
            <w:tcW w:w="237" w:type="dxa"/>
            <w:vAlign w:val="center"/>
          </w:tcPr>
          <w:p w14:paraId="06F06570" w14:textId="77777777" w:rsidR="007354FC" w:rsidRPr="0057108F" w:rsidRDefault="007354FC" w:rsidP="0057108F">
            <w:pPr>
              <w:spacing w:line="80" w:lineRule="atLeast"/>
              <w:ind w:right="14"/>
              <w:rPr>
                <w:rFonts w:ascii="Browallia New" w:hAnsi="Browallia New" w:cs="Browallia New"/>
                <w:sz w:val="24"/>
                <w:szCs w:val="24"/>
                <w:highlight w:val="yellow"/>
              </w:rPr>
            </w:pPr>
          </w:p>
        </w:tc>
        <w:tc>
          <w:tcPr>
            <w:tcW w:w="1254" w:type="dxa"/>
            <w:vAlign w:val="center"/>
          </w:tcPr>
          <w:p w14:paraId="4F7024B2" w14:textId="77777777" w:rsidR="007354FC" w:rsidRPr="0057108F" w:rsidRDefault="007354FC" w:rsidP="0057108F">
            <w:pPr>
              <w:spacing w:line="260" w:lineRule="atLeast"/>
              <w:ind w:right="14"/>
              <w:rPr>
                <w:rFonts w:ascii="Browallia New" w:hAnsi="Browallia New" w:cs="Browallia New"/>
                <w:sz w:val="24"/>
                <w:szCs w:val="24"/>
                <w:cs/>
              </w:rPr>
            </w:pPr>
          </w:p>
        </w:tc>
        <w:tc>
          <w:tcPr>
            <w:tcW w:w="270" w:type="dxa"/>
            <w:vAlign w:val="center"/>
          </w:tcPr>
          <w:p w14:paraId="1C3CA48C" w14:textId="77777777" w:rsidR="007354FC" w:rsidRPr="0057108F" w:rsidRDefault="007354FC" w:rsidP="0057108F">
            <w:pPr>
              <w:spacing w:line="80" w:lineRule="atLeast"/>
              <w:ind w:right="14"/>
              <w:jc w:val="right"/>
              <w:rPr>
                <w:rFonts w:ascii="Browallia New" w:hAnsi="Browallia New" w:cs="Browallia New"/>
                <w:sz w:val="24"/>
                <w:szCs w:val="24"/>
              </w:rPr>
            </w:pPr>
          </w:p>
        </w:tc>
        <w:tc>
          <w:tcPr>
            <w:tcW w:w="993" w:type="dxa"/>
            <w:vAlign w:val="center"/>
          </w:tcPr>
          <w:p w14:paraId="5D814734" w14:textId="77777777" w:rsidR="007354FC" w:rsidRPr="0057108F" w:rsidRDefault="007354FC" w:rsidP="0057108F">
            <w:pPr>
              <w:spacing w:line="80" w:lineRule="atLeast"/>
              <w:ind w:right="14"/>
              <w:jc w:val="center"/>
              <w:rPr>
                <w:rFonts w:ascii="Browallia New" w:hAnsi="Browallia New" w:cs="Browallia New"/>
                <w:sz w:val="24"/>
                <w:szCs w:val="24"/>
                <w:cs/>
              </w:rPr>
            </w:pPr>
          </w:p>
        </w:tc>
        <w:tc>
          <w:tcPr>
            <w:tcW w:w="270" w:type="dxa"/>
            <w:vAlign w:val="center"/>
          </w:tcPr>
          <w:p w14:paraId="43958682" w14:textId="77777777" w:rsidR="007354FC" w:rsidRPr="0057108F" w:rsidRDefault="007354FC" w:rsidP="0057108F">
            <w:pPr>
              <w:spacing w:line="260" w:lineRule="atLeast"/>
              <w:ind w:right="14"/>
              <w:jc w:val="right"/>
              <w:rPr>
                <w:rFonts w:ascii="Browallia New" w:hAnsi="Browallia New" w:cs="Browallia New"/>
                <w:sz w:val="24"/>
                <w:szCs w:val="24"/>
              </w:rPr>
            </w:pPr>
          </w:p>
        </w:tc>
        <w:tc>
          <w:tcPr>
            <w:tcW w:w="1006" w:type="dxa"/>
            <w:vAlign w:val="center"/>
          </w:tcPr>
          <w:p w14:paraId="5A56034A" w14:textId="77777777" w:rsidR="007354FC" w:rsidRPr="0057108F" w:rsidRDefault="007354FC"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57108F" w:rsidRPr="0077638C" w14:paraId="0CBA5DBC" w14:textId="77777777" w:rsidTr="001B4C2D">
        <w:tc>
          <w:tcPr>
            <w:tcW w:w="2250" w:type="dxa"/>
            <w:vAlign w:val="center"/>
          </w:tcPr>
          <w:p w14:paraId="0B127EDA" w14:textId="78751B5C" w:rsidR="0057108F" w:rsidRPr="0057108F" w:rsidRDefault="0057108F" w:rsidP="0057108F">
            <w:pPr>
              <w:spacing w:line="260" w:lineRule="atLeast"/>
              <w:ind w:right="14"/>
              <w:rPr>
                <w:rFonts w:ascii="Browallia New" w:hAnsi="Browallia New" w:cs="Browallia New"/>
                <w:sz w:val="24"/>
                <w:szCs w:val="24"/>
                <w:cs/>
              </w:rPr>
            </w:pPr>
            <w:r w:rsidRPr="00EE2B45">
              <w:rPr>
                <w:rFonts w:cs="Arial"/>
                <w:sz w:val="16"/>
                <w:szCs w:val="16"/>
                <w:cs/>
              </w:rPr>
              <w:t xml:space="preserve">Exploateringhandelsbolaget </w:t>
            </w:r>
          </w:p>
        </w:tc>
        <w:tc>
          <w:tcPr>
            <w:tcW w:w="270" w:type="dxa"/>
            <w:vAlign w:val="center"/>
          </w:tcPr>
          <w:p w14:paraId="5F992DE3"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12823C41" w14:textId="693733CC" w:rsidR="0057108F" w:rsidRPr="0057108F" w:rsidRDefault="0057108F" w:rsidP="0057108F">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p>
        </w:tc>
        <w:tc>
          <w:tcPr>
            <w:tcW w:w="237" w:type="dxa"/>
            <w:vAlign w:val="center"/>
          </w:tcPr>
          <w:p w14:paraId="294E3479"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383FDBE7" w14:textId="05CB0F93"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70" w:type="dxa"/>
            <w:vAlign w:val="center"/>
          </w:tcPr>
          <w:p w14:paraId="04E3ED83"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993" w:type="dxa"/>
            <w:vAlign w:val="center"/>
          </w:tcPr>
          <w:p w14:paraId="371B5DBB" w14:textId="70DC0753" w:rsidR="0057108F" w:rsidRPr="0057108F" w:rsidRDefault="007354FC" w:rsidP="00966EDA">
            <w:pPr>
              <w:spacing w:line="80" w:lineRule="atLeast"/>
              <w:ind w:right="14"/>
              <w:jc w:val="right"/>
              <w:rPr>
                <w:rFonts w:ascii="Browallia New" w:hAnsi="Browallia New" w:cs="Browallia New"/>
                <w:sz w:val="24"/>
                <w:szCs w:val="24"/>
              </w:rPr>
            </w:pPr>
            <w:r>
              <w:rPr>
                <w:rFonts w:ascii="Browallia New" w:hAnsi="Browallia New" w:cs="Browallia New"/>
                <w:sz w:val="24"/>
                <w:szCs w:val="24"/>
              </w:rPr>
              <w:t>87.63</w:t>
            </w:r>
          </w:p>
        </w:tc>
        <w:tc>
          <w:tcPr>
            <w:tcW w:w="270" w:type="dxa"/>
          </w:tcPr>
          <w:p w14:paraId="2FE7B00B" w14:textId="77777777" w:rsidR="0057108F" w:rsidRPr="0057108F" w:rsidRDefault="0057108F" w:rsidP="00966EDA">
            <w:pPr>
              <w:spacing w:line="260" w:lineRule="atLeast"/>
              <w:ind w:right="14"/>
              <w:jc w:val="right"/>
              <w:rPr>
                <w:rFonts w:ascii="Browallia New" w:hAnsi="Browallia New" w:cs="Browallia New"/>
                <w:sz w:val="24"/>
                <w:szCs w:val="24"/>
              </w:rPr>
            </w:pPr>
          </w:p>
        </w:tc>
        <w:tc>
          <w:tcPr>
            <w:tcW w:w="1006" w:type="dxa"/>
            <w:vAlign w:val="center"/>
          </w:tcPr>
          <w:p w14:paraId="6659590E" w14:textId="17A17EEA" w:rsidR="0057108F" w:rsidRPr="0057108F" w:rsidRDefault="00966EDA" w:rsidP="00966EDA">
            <w:pPr>
              <w:tabs>
                <w:tab w:val="clear" w:pos="454"/>
                <w:tab w:val="clear" w:pos="680"/>
                <w:tab w:val="clear" w:pos="907"/>
                <w:tab w:val="left" w:pos="342"/>
              </w:tabs>
              <w:spacing w:line="260" w:lineRule="atLeast"/>
              <w:ind w:right="171"/>
              <w:jc w:val="right"/>
              <w:rPr>
                <w:rFonts w:ascii="Browallia New" w:hAnsi="Browallia New" w:cs="Browallia New"/>
                <w:sz w:val="24"/>
                <w:szCs w:val="24"/>
              </w:rPr>
            </w:pPr>
            <w:r>
              <w:rPr>
                <w:rFonts w:ascii="Browallia New" w:hAnsi="Browallia New" w:cs="Browallia New"/>
                <w:sz w:val="24"/>
                <w:szCs w:val="24"/>
              </w:rPr>
              <w:t xml:space="preserve">  </w:t>
            </w:r>
            <w:r w:rsidR="007354FC">
              <w:rPr>
                <w:rFonts w:ascii="Browallia New" w:hAnsi="Browallia New" w:cs="Browallia New"/>
                <w:sz w:val="24"/>
                <w:szCs w:val="24"/>
              </w:rPr>
              <w:t>87.63</w:t>
            </w:r>
          </w:p>
        </w:tc>
      </w:tr>
      <w:tr w:rsidR="0057108F" w:rsidRPr="0077638C" w14:paraId="7C252729" w14:textId="77777777" w:rsidTr="001B4C2D">
        <w:tc>
          <w:tcPr>
            <w:tcW w:w="2250" w:type="dxa"/>
            <w:vAlign w:val="center"/>
          </w:tcPr>
          <w:p w14:paraId="27D3CB64" w14:textId="3FA7982D" w:rsidR="0057108F" w:rsidRPr="0057108F" w:rsidRDefault="0057108F" w:rsidP="0057108F">
            <w:pPr>
              <w:spacing w:line="260" w:lineRule="atLeast"/>
              <w:ind w:right="14"/>
              <w:rPr>
                <w:rFonts w:ascii="Browallia New" w:hAnsi="Browallia New" w:cs="Browallia New"/>
                <w:sz w:val="24"/>
                <w:szCs w:val="24"/>
                <w:cs/>
              </w:rPr>
            </w:pPr>
            <w:r w:rsidRPr="00EE2B45">
              <w:rPr>
                <w:rFonts w:cs="Arial"/>
                <w:sz w:val="16"/>
                <w:szCs w:val="16"/>
                <w:cs/>
              </w:rPr>
              <w:t xml:space="preserve">   Arrie by</w:t>
            </w:r>
          </w:p>
        </w:tc>
        <w:tc>
          <w:tcPr>
            <w:tcW w:w="270" w:type="dxa"/>
            <w:vAlign w:val="center"/>
          </w:tcPr>
          <w:p w14:paraId="032E7A59"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29185298"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252555C8"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2458ABDB" w14:textId="77777777" w:rsidR="0057108F" w:rsidRPr="0057108F" w:rsidRDefault="0057108F" w:rsidP="0057108F">
            <w:pPr>
              <w:spacing w:line="260" w:lineRule="atLeast"/>
              <w:ind w:right="14"/>
              <w:rPr>
                <w:rFonts w:ascii="Browallia New" w:hAnsi="Browallia New" w:cs="Browallia New"/>
                <w:sz w:val="24"/>
                <w:szCs w:val="24"/>
                <w:cs/>
              </w:rPr>
            </w:pPr>
          </w:p>
        </w:tc>
        <w:tc>
          <w:tcPr>
            <w:tcW w:w="270" w:type="dxa"/>
            <w:vAlign w:val="center"/>
          </w:tcPr>
          <w:p w14:paraId="78C5ADFF"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993" w:type="dxa"/>
            <w:vAlign w:val="center"/>
          </w:tcPr>
          <w:p w14:paraId="52B10DBD" w14:textId="77777777" w:rsidR="0057108F" w:rsidRPr="0057108F" w:rsidRDefault="0057108F" w:rsidP="0057108F">
            <w:pPr>
              <w:spacing w:line="80" w:lineRule="atLeast"/>
              <w:ind w:right="14"/>
              <w:jc w:val="center"/>
              <w:rPr>
                <w:rFonts w:ascii="Browallia New" w:hAnsi="Browallia New" w:cs="Browallia New"/>
                <w:sz w:val="24"/>
                <w:szCs w:val="24"/>
              </w:rPr>
            </w:pPr>
          </w:p>
        </w:tc>
        <w:tc>
          <w:tcPr>
            <w:tcW w:w="270" w:type="dxa"/>
          </w:tcPr>
          <w:p w14:paraId="6D690079"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06" w:type="dxa"/>
            <w:vAlign w:val="center"/>
          </w:tcPr>
          <w:p w14:paraId="7044029D"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57108F" w:rsidRPr="0077638C" w14:paraId="74E087CC" w14:textId="77777777" w:rsidTr="001B4C2D">
        <w:tc>
          <w:tcPr>
            <w:tcW w:w="2250" w:type="dxa"/>
            <w:vAlign w:val="center"/>
          </w:tcPr>
          <w:p w14:paraId="3F499D1C" w14:textId="64C69CEF"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061CFE9C"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21606C6F"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0B2C95ED"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48805008" w14:textId="77777777" w:rsidR="0057108F" w:rsidRPr="0057108F" w:rsidRDefault="0057108F" w:rsidP="0057108F">
            <w:pPr>
              <w:spacing w:line="260" w:lineRule="atLeast"/>
              <w:ind w:right="14"/>
              <w:rPr>
                <w:rFonts w:ascii="Browallia New" w:hAnsi="Browallia New" w:cs="Browallia New"/>
                <w:sz w:val="24"/>
                <w:szCs w:val="24"/>
                <w:cs/>
              </w:rPr>
            </w:pPr>
          </w:p>
        </w:tc>
        <w:tc>
          <w:tcPr>
            <w:tcW w:w="270" w:type="dxa"/>
            <w:vAlign w:val="center"/>
          </w:tcPr>
          <w:p w14:paraId="7D8B1FD0"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993" w:type="dxa"/>
            <w:vAlign w:val="center"/>
          </w:tcPr>
          <w:p w14:paraId="5D5077C1" w14:textId="77777777" w:rsidR="0057108F" w:rsidRPr="0057108F" w:rsidRDefault="0057108F" w:rsidP="0057108F">
            <w:pPr>
              <w:spacing w:line="80" w:lineRule="atLeast"/>
              <w:ind w:right="14"/>
              <w:jc w:val="center"/>
              <w:rPr>
                <w:rFonts w:ascii="Browallia New" w:hAnsi="Browallia New" w:cs="Browallia New"/>
                <w:sz w:val="24"/>
                <w:szCs w:val="24"/>
              </w:rPr>
            </w:pPr>
          </w:p>
        </w:tc>
        <w:tc>
          <w:tcPr>
            <w:tcW w:w="270" w:type="dxa"/>
            <w:vAlign w:val="center"/>
          </w:tcPr>
          <w:p w14:paraId="730F176E"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06" w:type="dxa"/>
            <w:vAlign w:val="center"/>
          </w:tcPr>
          <w:p w14:paraId="2502BB84"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57108F" w:rsidRPr="0077638C" w14:paraId="086A1311" w14:textId="77777777" w:rsidTr="001B4C2D">
        <w:tc>
          <w:tcPr>
            <w:tcW w:w="2250" w:type="dxa"/>
            <w:vAlign w:val="center"/>
          </w:tcPr>
          <w:p w14:paraId="54A39C91" w14:textId="49374D6A"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sidR="007354FC">
              <w:rPr>
                <w:rFonts w:ascii="Browallia New" w:hAnsi="Browallia New" w:cs="Browallia New" w:hint="cs"/>
                <w:sz w:val="24"/>
                <w:szCs w:val="24"/>
                <w:cs/>
              </w:rPr>
              <w:t xml:space="preserve">   </w:t>
            </w:r>
            <w:r>
              <w:rPr>
                <w:rFonts w:ascii="Browallia New" w:hAnsi="Browallia New" w:cs="Browallia New"/>
                <w:sz w:val="24"/>
                <w:szCs w:val="24"/>
              </w:rPr>
              <w:t xml:space="preserve">50 </w:t>
            </w:r>
            <w:r>
              <w:rPr>
                <w:rFonts w:ascii="Browallia New" w:hAnsi="Browallia New" w:cs="Browallia New" w:hint="cs"/>
                <w:sz w:val="24"/>
                <w:szCs w:val="24"/>
                <w:cs/>
              </w:rPr>
              <w:t xml:space="preserve">และ ถือโดย </w:t>
            </w:r>
            <w:r>
              <w:rPr>
                <w:rFonts w:ascii="Browallia New" w:hAnsi="Browallia New" w:cs="Browallia New"/>
                <w:sz w:val="24"/>
                <w:szCs w:val="24"/>
              </w:rPr>
              <w:t>C4 Hus</w:t>
            </w:r>
          </w:p>
        </w:tc>
        <w:tc>
          <w:tcPr>
            <w:tcW w:w="270" w:type="dxa"/>
            <w:vAlign w:val="center"/>
          </w:tcPr>
          <w:p w14:paraId="23BA5B57"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3F4EEB54"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51A6BD5F"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04BBC6C6" w14:textId="77777777" w:rsidR="0057108F" w:rsidRPr="0057108F" w:rsidRDefault="0057108F" w:rsidP="0057108F">
            <w:pPr>
              <w:spacing w:line="260" w:lineRule="atLeast"/>
              <w:ind w:right="14"/>
              <w:rPr>
                <w:rFonts w:ascii="Browallia New" w:hAnsi="Browallia New" w:cs="Browallia New"/>
                <w:sz w:val="24"/>
                <w:szCs w:val="24"/>
                <w:cs/>
              </w:rPr>
            </w:pPr>
          </w:p>
        </w:tc>
        <w:tc>
          <w:tcPr>
            <w:tcW w:w="270" w:type="dxa"/>
            <w:vAlign w:val="center"/>
          </w:tcPr>
          <w:p w14:paraId="32C54491"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993" w:type="dxa"/>
            <w:vAlign w:val="center"/>
          </w:tcPr>
          <w:p w14:paraId="54E42FB6" w14:textId="77777777" w:rsidR="0057108F" w:rsidRPr="0057108F" w:rsidRDefault="0057108F" w:rsidP="0057108F">
            <w:pPr>
              <w:spacing w:line="80" w:lineRule="atLeast"/>
              <w:ind w:right="14"/>
              <w:jc w:val="center"/>
              <w:rPr>
                <w:rFonts w:ascii="Browallia New" w:hAnsi="Browallia New" w:cs="Browallia New"/>
                <w:sz w:val="24"/>
                <w:szCs w:val="24"/>
              </w:rPr>
            </w:pPr>
          </w:p>
        </w:tc>
        <w:tc>
          <w:tcPr>
            <w:tcW w:w="270" w:type="dxa"/>
            <w:vAlign w:val="center"/>
          </w:tcPr>
          <w:p w14:paraId="51074C6E"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06" w:type="dxa"/>
            <w:vAlign w:val="center"/>
          </w:tcPr>
          <w:p w14:paraId="200C06B5"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57108F" w:rsidRPr="0077638C" w14:paraId="3D65D176" w14:textId="77777777" w:rsidTr="001B4C2D">
        <w:tc>
          <w:tcPr>
            <w:tcW w:w="2250" w:type="dxa"/>
            <w:vAlign w:val="center"/>
          </w:tcPr>
          <w:p w14:paraId="11CEDF64" w14:textId="28D881CB"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sidR="007354FC">
              <w:rPr>
                <w:rFonts w:ascii="Browallia New" w:hAnsi="Browallia New" w:cs="Browallia New" w:hint="cs"/>
                <w:sz w:val="24"/>
                <w:szCs w:val="24"/>
                <w:cs/>
              </w:rPr>
              <w:t xml:space="preserve">   </w:t>
            </w:r>
            <w:r>
              <w:rPr>
                <w:rFonts w:ascii="Browallia New" w:hAnsi="Browallia New" w:cs="Browallia New"/>
                <w:sz w:val="24"/>
                <w:szCs w:val="24"/>
              </w:rPr>
              <w:t xml:space="preserve">Mark AB </w:t>
            </w:r>
            <w:r>
              <w:rPr>
                <w:rFonts w:ascii="Browallia New" w:hAnsi="Browallia New" w:cs="Browallia New" w:hint="cs"/>
                <w:sz w:val="24"/>
                <w:szCs w:val="24"/>
                <w:cs/>
              </w:rPr>
              <w:t xml:space="preserve">ร้อยละ </w:t>
            </w:r>
            <w:r>
              <w:rPr>
                <w:rFonts w:ascii="Browallia New" w:hAnsi="Browallia New" w:cs="Browallia New"/>
                <w:sz w:val="24"/>
                <w:szCs w:val="24"/>
              </w:rPr>
              <w:t>50</w:t>
            </w:r>
            <w:r w:rsidRPr="0057108F">
              <w:rPr>
                <w:rFonts w:ascii="Browallia New" w:hAnsi="Browallia New" w:cs="Browallia New"/>
                <w:sz w:val="24"/>
                <w:szCs w:val="24"/>
              </w:rPr>
              <w:t>)</w:t>
            </w:r>
          </w:p>
        </w:tc>
        <w:tc>
          <w:tcPr>
            <w:tcW w:w="270" w:type="dxa"/>
            <w:vAlign w:val="center"/>
          </w:tcPr>
          <w:p w14:paraId="485CB008"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26D9FF4B"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1423B8AA"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3970121F" w14:textId="77777777" w:rsidR="0057108F" w:rsidRPr="0057108F" w:rsidRDefault="0057108F" w:rsidP="0057108F">
            <w:pPr>
              <w:spacing w:line="260" w:lineRule="atLeast"/>
              <w:ind w:right="14"/>
              <w:rPr>
                <w:rFonts w:ascii="Browallia New" w:hAnsi="Browallia New" w:cs="Browallia New"/>
                <w:sz w:val="24"/>
                <w:szCs w:val="24"/>
                <w:cs/>
              </w:rPr>
            </w:pPr>
          </w:p>
        </w:tc>
        <w:tc>
          <w:tcPr>
            <w:tcW w:w="270" w:type="dxa"/>
            <w:vAlign w:val="center"/>
          </w:tcPr>
          <w:p w14:paraId="1B740A3A"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993" w:type="dxa"/>
            <w:vAlign w:val="center"/>
          </w:tcPr>
          <w:p w14:paraId="4DB91A2D" w14:textId="77777777" w:rsidR="0057108F" w:rsidRPr="0057108F" w:rsidRDefault="0057108F" w:rsidP="0057108F">
            <w:pPr>
              <w:spacing w:line="80" w:lineRule="atLeast"/>
              <w:ind w:right="14"/>
              <w:jc w:val="center"/>
              <w:rPr>
                <w:rFonts w:ascii="Browallia New" w:hAnsi="Browallia New" w:cs="Browallia New"/>
                <w:sz w:val="24"/>
                <w:szCs w:val="24"/>
              </w:rPr>
            </w:pPr>
          </w:p>
        </w:tc>
        <w:tc>
          <w:tcPr>
            <w:tcW w:w="270" w:type="dxa"/>
            <w:vAlign w:val="center"/>
          </w:tcPr>
          <w:p w14:paraId="512E18A6"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06" w:type="dxa"/>
            <w:vAlign w:val="center"/>
          </w:tcPr>
          <w:p w14:paraId="70746C26"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bl>
    <w:p w14:paraId="733D77CB" w14:textId="77777777" w:rsidR="0077638C" w:rsidRP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151C5F2B" w14:textId="45D526E9" w:rsidR="009742A9" w:rsidRPr="008D7CC4" w:rsidRDefault="009742A9" w:rsidP="001A31F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87"/>
        </w:tabs>
        <w:spacing w:line="240" w:lineRule="auto"/>
        <w:ind w:left="426" w:hanging="425"/>
        <w:rPr>
          <w:rFonts w:ascii="Browallia New" w:hAnsi="Browallia New" w:cs="Browallia New"/>
          <w:sz w:val="28"/>
          <w:szCs w:val="28"/>
          <w:u w:val="single"/>
          <w:lang w:val="en-GB"/>
        </w:rPr>
      </w:pPr>
      <w:r w:rsidRPr="008D7CC4">
        <w:rPr>
          <w:rFonts w:ascii="Browallia New" w:hAnsi="Browallia New" w:cs="Browallia New" w:hint="cs"/>
          <w:sz w:val="28"/>
          <w:szCs w:val="28"/>
          <w:u w:val="single"/>
          <w:cs/>
          <w:lang w:val="en-GB"/>
        </w:rPr>
        <w:t>เกณฑ์ในการจัดทำงบการเงินระหว่างกาล</w:t>
      </w:r>
    </w:p>
    <w:p w14:paraId="7C7BAFE3" w14:textId="1A6E67B9" w:rsidR="009742A9" w:rsidRDefault="009742A9"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69BE7B6" w14:textId="0A538175" w:rsidR="00154FC8" w:rsidRPr="00F263C3" w:rsidRDefault="00154FC8" w:rsidP="00154FC8">
      <w:pPr>
        <w:pStyle w:val="CordiaNew"/>
        <w:tabs>
          <w:tab w:val="clear" w:pos="4153"/>
        </w:tabs>
        <w:ind w:left="360"/>
        <w:jc w:val="thaiDistribute"/>
        <w:rPr>
          <w:rFonts w:ascii="Browallia New" w:hAnsi="Browallia New" w:cs="Browallia New"/>
          <w:sz w:val="28"/>
          <w:szCs w:val="28"/>
        </w:rPr>
      </w:pPr>
      <w:r w:rsidRPr="00333458">
        <w:rPr>
          <w:rFonts w:ascii="Browallia New" w:hAnsi="Browallia New" w:cs="Browallia New"/>
          <w:sz w:val="28"/>
          <w:szCs w:val="28"/>
          <w:cs/>
        </w:rPr>
        <w:t>งบการเงินระหว่างกาลแบบย่อสำหรับงวด</w:t>
      </w:r>
      <w:r>
        <w:rPr>
          <w:rFonts w:ascii="Browallia New" w:hAnsi="Browallia New" w:cs="Browallia New" w:hint="cs"/>
          <w:sz w:val="28"/>
          <w:szCs w:val="28"/>
          <w:cs/>
        </w:rPr>
        <w:t>สามเดือน</w:t>
      </w:r>
      <w:r>
        <w:rPr>
          <w:rFonts w:ascii="Browallia New" w:hAnsi="Browallia New" w:cs="Browallia New"/>
          <w:sz w:val="28"/>
          <w:szCs w:val="28"/>
          <w:cs/>
        </w:rPr>
        <w:t xml:space="preserve">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มกราคม </w:t>
      </w:r>
      <w:r>
        <w:rPr>
          <w:rFonts w:ascii="Browallia New" w:hAnsi="Browallia New" w:cs="Browallia New"/>
          <w:sz w:val="28"/>
          <w:szCs w:val="28"/>
        </w:rPr>
        <w:t>2561</w:t>
      </w:r>
      <w:r>
        <w:rPr>
          <w:rFonts w:ascii="Browallia New" w:hAnsi="Browallia New" w:cs="Browallia New" w:hint="cs"/>
          <w:sz w:val="28"/>
          <w:szCs w:val="28"/>
          <w:cs/>
        </w:rPr>
        <w:t xml:space="preserve"> </w:t>
      </w:r>
      <w:r w:rsidRPr="00333458">
        <w:rPr>
          <w:rFonts w:ascii="Browallia New" w:hAnsi="Browallia New" w:cs="Browallia New"/>
          <w:sz w:val="28"/>
          <w:szCs w:val="28"/>
          <w:cs/>
        </w:rPr>
        <w:t>จัดทำขึ้น</w:t>
      </w:r>
      <w:r w:rsidRPr="00333458">
        <w:rPr>
          <w:rFonts w:ascii="Browallia New" w:hAnsi="Browallia New" w:cs="Browallia New" w:hint="cs"/>
          <w:sz w:val="28"/>
          <w:szCs w:val="28"/>
          <w:cs/>
        </w:rPr>
        <w:t>ตามมาตรฐานการบัญชี</w:t>
      </w:r>
      <w:r w:rsidRPr="006014EA">
        <w:rPr>
          <w:rFonts w:ascii="Browallia New" w:hAnsi="Browallia New" w:cs="Browallia New" w:hint="cs"/>
          <w:sz w:val="28"/>
          <w:szCs w:val="28"/>
          <w:cs/>
        </w:rPr>
        <w:t xml:space="preserve">ฉบับที่ </w:t>
      </w:r>
      <w:r w:rsidRPr="006014EA">
        <w:rPr>
          <w:rFonts w:ascii="Browallia New" w:hAnsi="Browallia New" w:cs="Browallia New"/>
          <w:sz w:val="28"/>
          <w:szCs w:val="28"/>
        </w:rPr>
        <w:t>34</w:t>
      </w:r>
      <w:r w:rsidRPr="006014EA">
        <w:rPr>
          <w:rFonts w:ascii="Browallia New" w:hAnsi="Browallia New" w:cs="Browallia New" w:hint="cs"/>
          <w:sz w:val="28"/>
          <w:szCs w:val="28"/>
          <w:cs/>
        </w:rPr>
        <w:t xml:space="preserve"> (ปรับปรุง </w:t>
      </w:r>
      <w:r w:rsidRPr="006014EA">
        <w:rPr>
          <w:rFonts w:ascii="Browallia New" w:hAnsi="Browallia New" w:cs="Browallia New"/>
          <w:sz w:val="28"/>
          <w:szCs w:val="28"/>
        </w:rPr>
        <w:t>2559</w:t>
      </w:r>
      <w:r w:rsidRPr="006014EA">
        <w:rPr>
          <w:rFonts w:ascii="Browallia New" w:hAnsi="Browallia New" w:cs="Browallia New" w:hint="cs"/>
          <w:sz w:val="28"/>
          <w:szCs w:val="28"/>
          <w:cs/>
        </w:rPr>
        <w:t>) เรื่อง</w:t>
      </w:r>
      <w:r>
        <w:rPr>
          <w:rFonts w:ascii="Browallia New" w:hAnsi="Browallia New" w:cs="Browallia New" w:hint="cs"/>
          <w:sz w:val="28"/>
          <w:szCs w:val="28"/>
          <w:cs/>
        </w:rPr>
        <w:t xml:space="preserve"> </w:t>
      </w:r>
      <w:r w:rsidRPr="006014EA">
        <w:rPr>
          <w:rFonts w:ascii="Browallia New" w:hAnsi="Browallia New" w:cs="Browallia New" w:hint="cs"/>
          <w:sz w:val="28"/>
          <w:szCs w:val="28"/>
          <w:cs/>
        </w:rPr>
        <w:t>การรายงานทางการเงินระหว่างกาล และ</w:t>
      </w:r>
      <w:r w:rsidRPr="00333458">
        <w:rPr>
          <w:rFonts w:ascii="Browallia New" w:hAnsi="Browallia New" w:cs="Browallia New" w:hint="cs"/>
          <w:sz w:val="28"/>
          <w:szCs w:val="28"/>
          <w:cs/>
        </w:rPr>
        <w:t>ได้นำเสนอในสกุลเงินไทยบาท โดยไม่ได้รวมข้อมูลทั้งหมดในงบการเงินประจำปีที่ได้จัดทำตามมาตรฐานการรายงานทางการเงิน ผู้ใช้งบการเงินควรใช้</w:t>
      </w:r>
      <w:r w:rsidR="001A31FE">
        <w:rPr>
          <w:rFonts w:ascii="Browallia New" w:hAnsi="Browallia New" w:cs="Browallia New"/>
          <w:sz w:val="28"/>
          <w:szCs w:val="28"/>
        </w:rPr>
        <w:t xml:space="preserve">              </w:t>
      </w:r>
      <w:r w:rsidRPr="00333458">
        <w:rPr>
          <w:rFonts w:ascii="Browallia New" w:hAnsi="Browallia New" w:cs="Browallia New" w:hint="cs"/>
          <w:sz w:val="28"/>
          <w:szCs w:val="28"/>
          <w:cs/>
        </w:rPr>
        <w:t xml:space="preserve">งบการเงินระหว่างกาลนี้ควบคู่กับงบการเงินสำหรับปีสิ้นสุดวันที่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2560</w:t>
      </w:r>
      <w:r w:rsidRPr="00333458">
        <w:rPr>
          <w:rFonts w:ascii="Browallia New" w:hAnsi="Browallia New" w:cs="Browallia New" w:hint="cs"/>
          <w:sz w:val="28"/>
          <w:szCs w:val="28"/>
          <w:cs/>
        </w:rPr>
        <w:t xml:space="preserve"> </w:t>
      </w:r>
    </w:p>
    <w:p w14:paraId="3615160C" w14:textId="77777777" w:rsidR="00154FC8" w:rsidRPr="00333458" w:rsidRDefault="00154FC8" w:rsidP="00154FC8">
      <w:pPr>
        <w:pStyle w:val="CordiaNew"/>
        <w:tabs>
          <w:tab w:val="clear" w:pos="4153"/>
        </w:tabs>
        <w:ind w:left="360"/>
        <w:jc w:val="thaiDistribute"/>
        <w:rPr>
          <w:rFonts w:ascii="Browallia New" w:hAnsi="Browallia New" w:cs="Browallia New"/>
          <w:sz w:val="28"/>
          <w:szCs w:val="28"/>
          <w:cs/>
        </w:rPr>
      </w:pPr>
    </w:p>
    <w:p w14:paraId="61FB9789" w14:textId="77777777" w:rsidR="00154FC8" w:rsidRPr="00333458" w:rsidRDefault="00154FC8" w:rsidP="00154FC8">
      <w:pPr>
        <w:pStyle w:val="CordiaNew"/>
        <w:tabs>
          <w:tab w:val="clear" w:pos="4153"/>
        </w:tabs>
        <w:ind w:left="360"/>
        <w:jc w:val="thaiDistribute"/>
        <w:rPr>
          <w:rFonts w:ascii="Browallia New" w:hAnsi="Browallia New" w:cs="Browallia New"/>
          <w:sz w:val="28"/>
          <w:szCs w:val="28"/>
          <w:cs/>
        </w:rPr>
      </w:pPr>
      <w:r w:rsidRPr="00333458">
        <w:rPr>
          <w:rFonts w:ascii="Browallia New" w:hAnsi="Browallia New" w:cs="Browallia New"/>
          <w:sz w:val="28"/>
          <w:szCs w:val="28"/>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0BF1400F" w14:textId="77777777" w:rsidR="00154FC8" w:rsidRPr="00333458" w:rsidRDefault="00154FC8" w:rsidP="00154FC8">
      <w:pPr>
        <w:pStyle w:val="CordiaNew"/>
        <w:tabs>
          <w:tab w:val="clear" w:pos="4153"/>
        </w:tabs>
        <w:ind w:left="360"/>
        <w:jc w:val="thaiDistribute"/>
        <w:rPr>
          <w:rFonts w:ascii="Browallia New" w:hAnsi="Browallia New" w:cs="Browallia New"/>
          <w:sz w:val="28"/>
          <w:szCs w:val="28"/>
        </w:rPr>
      </w:pPr>
    </w:p>
    <w:p w14:paraId="41333865" w14:textId="29F0AA62" w:rsidR="00154FC8" w:rsidRPr="00F263C3" w:rsidRDefault="00154FC8" w:rsidP="00154FC8">
      <w:pPr>
        <w:pStyle w:val="CordiaNew"/>
        <w:tabs>
          <w:tab w:val="clear" w:pos="4153"/>
        </w:tabs>
        <w:ind w:left="360"/>
        <w:jc w:val="thaiDistribute"/>
        <w:rPr>
          <w:rFonts w:ascii="Browallia New" w:hAnsi="Browallia New" w:cs="Browallia New"/>
          <w:sz w:val="28"/>
          <w:szCs w:val="28"/>
        </w:rPr>
      </w:pPr>
      <w:r w:rsidRPr="00DD2620">
        <w:rPr>
          <w:rFonts w:ascii="Browallia New" w:hAnsi="Browallia New" w:cs="Browallia New"/>
          <w:sz w:val="28"/>
          <w:szCs w:val="28"/>
          <w:cs/>
          <w:lang w:val="en-GB"/>
        </w:rPr>
        <w:t>งบการเงินรวมระหว่างกาลได้จัดทำขึ้นโดยรวมงบการเงินของบริษัท</w:t>
      </w:r>
      <w:r w:rsidRPr="00DD2620">
        <w:rPr>
          <w:rFonts w:ascii="Browallia New" w:hAnsi="Browallia New" w:cs="Browallia New"/>
          <w:sz w:val="28"/>
          <w:szCs w:val="28"/>
          <w:lang w:val="en-GB"/>
        </w:rPr>
        <w:t> </w:t>
      </w:r>
      <w:r w:rsidR="0097489B">
        <w:rPr>
          <w:rFonts w:ascii="Browallia New" w:hAnsi="Browallia New" w:cs="Browallia New" w:hint="cs"/>
          <w:sz w:val="28"/>
          <w:szCs w:val="28"/>
          <w:cs/>
          <w:lang w:val="en-GB"/>
        </w:rPr>
        <w:t>ทาพาโก้</w:t>
      </w:r>
      <w:r w:rsidRPr="00DD2620">
        <w:rPr>
          <w:rFonts w:ascii="Browallia New" w:hAnsi="Browallia New" w:cs="Browallia New"/>
          <w:sz w:val="28"/>
          <w:szCs w:val="28"/>
          <w:cs/>
          <w:lang w:val="en-GB"/>
        </w:rPr>
        <w:t xml:space="preserve"> จำกัด (มหาชน) และบริษัทย่อย และได้จัดทำขึ้นโดยใช้หลักเกณฑ์เดียวกับงบการเงินรวมสำหรับปีสิ้นสุดวันที่</w:t>
      </w:r>
      <w:r>
        <w:rPr>
          <w:rFonts w:ascii="Browallia New" w:hAnsi="Browallia New" w:cs="Browallia New"/>
          <w:sz w:val="28"/>
          <w:szCs w:val="28"/>
          <w:lang w:val="en-GB"/>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2560</w:t>
      </w:r>
    </w:p>
    <w:p w14:paraId="65075654" w14:textId="77777777" w:rsidR="00154FC8" w:rsidRDefault="00154FC8" w:rsidP="00154FC8">
      <w:pPr>
        <w:tabs>
          <w:tab w:val="left" w:pos="360"/>
        </w:tabs>
        <w:ind w:left="360"/>
        <w:jc w:val="thaiDistribute"/>
        <w:rPr>
          <w:rFonts w:ascii="Browallia New" w:hAnsi="Browallia New" w:cs="Browallia New"/>
          <w:sz w:val="28"/>
          <w:szCs w:val="28"/>
          <w:lang w:val="en-GB"/>
        </w:rPr>
      </w:pPr>
    </w:p>
    <w:p w14:paraId="6587B3F9" w14:textId="30B3C031" w:rsidR="00154FC8" w:rsidRPr="00154FC8" w:rsidRDefault="00154FC8" w:rsidP="00154FC8">
      <w:pPr>
        <w:tabs>
          <w:tab w:val="clear" w:pos="227"/>
          <w:tab w:val="clear" w:pos="454"/>
          <w:tab w:val="clear" w:pos="907"/>
          <w:tab w:val="left" w:pos="900"/>
          <w:tab w:val="left" w:pos="2160"/>
          <w:tab w:val="right" w:pos="7280"/>
          <w:tab w:val="right" w:pos="8540"/>
        </w:tabs>
        <w:spacing w:line="240" w:lineRule="auto"/>
        <w:ind w:left="360" w:right="-45"/>
        <w:jc w:val="thaiDistribute"/>
        <w:rPr>
          <w:rFonts w:ascii="Browallia New" w:hAnsi="Browallia New" w:cs="Browallia New"/>
          <w:sz w:val="28"/>
          <w:szCs w:val="28"/>
        </w:rPr>
      </w:pPr>
      <w:r w:rsidRPr="00970960">
        <w:rPr>
          <w:rFonts w:ascii="Browallia New" w:hAnsi="Browallia New" w:cs="Browallia New"/>
          <w:sz w:val="28"/>
          <w:szCs w:val="28"/>
          <w:cs/>
        </w:rPr>
        <w:t>งบการเงิน</w:t>
      </w:r>
      <w:r w:rsidRPr="00970960">
        <w:rPr>
          <w:rFonts w:ascii="Browallia New" w:hAnsi="Browallia New" w:cs="Browallia New" w:hint="cs"/>
          <w:sz w:val="28"/>
          <w:szCs w:val="28"/>
          <w:cs/>
        </w:rPr>
        <w:t>ระหว่างกาล</w:t>
      </w:r>
      <w:r w:rsidRPr="00970960">
        <w:rPr>
          <w:rFonts w:ascii="Browallia New" w:hAnsi="Browallia New" w:cs="Browallia New"/>
          <w:sz w:val="28"/>
          <w:szCs w:val="28"/>
          <w:cs/>
        </w:rPr>
        <w:t>นี้ได้รับอนุมัติจาก</w:t>
      </w:r>
      <w:r w:rsidRPr="00970960">
        <w:rPr>
          <w:rFonts w:ascii="Browallia New" w:hAnsi="Browallia New" w:cs="Browallia New" w:hint="cs"/>
          <w:sz w:val="28"/>
          <w:szCs w:val="28"/>
          <w:cs/>
        </w:rPr>
        <w:t>กรรมการ</w:t>
      </w:r>
      <w:r w:rsidRPr="001B4D91">
        <w:rPr>
          <w:rFonts w:ascii="Browallia New" w:hAnsi="Browallia New" w:cs="Browallia New" w:hint="cs"/>
          <w:sz w:val="28"/>
          <w:szCs w:val="28"/>
          <w:cs/>
        </w:rPr>
        <w:t>บริษัทแล้วเมื่อ</w:t>
      </w:r>
      <w:r w:rsidRPr="00763CFE">
        <w:rPr>
          <w:rFonts w:ascii="Browallia New" w:hAnsi="Browallia New" w:cs="Browallia New"/>
          <w:sz w:val="28"/>
          <w:szCs w:val="28"/>
          <w:cs/>
        </w:rPr>
        <w:t>วันที</w:t>
      </w:r>
      <w:r w:rsidRPr="00763CFE">
        <w:rPr>
          <w:rFonts w:ascii="Browallia New" w:hAnsi="Browallia New" w:cs="Browallia New" w:hint="cs"/>
          <w:sz w:val="28"/>
          <w:szCs w:val="28"/>
          <w:cs/>
        </w:rPr>
        <w:t xml:space="preserve">่ </w:t>
      </w:r>
      <w:r w:rsidR="005D118E" w:rsidRPr="00763CFE">
        <w:rPr>
          <w:rFonts w:ascii="Browallia New" w:hAnsi="Browallia New" w:cs="Browallia New"/>
          <w:sz w:val="28"/>
          <w:szCs w:val="28"/>
          <w:lang w:val="en-GB"/>
        </w:rPr>
        <w:t>16</w:t>
      </w:r>
      <w:r w:rsidRPr="00763CFE">
        <w:rPr>
          <w:rFonts w:ascii="Browallia New" w:hAnsi="Browallia New" w:cs="Browallia New"/>
          <w:sz w:val="28"/>
          <w:szCs w:val="28"/>
          <w:lang w:val="en-GB"/>
        </w:rPr>
        <w:t xml:space="preserve"> </w:t>
      </w:r>
      <w:r w:rsidRPr="00763CFE">
        <w:rPr>
          <w:rFonts w:ascii="Browallia New" w:hAnsi="Browallia New" w:cs="Browallia New" w:hint="cs"/>
          <w:sz w:val="28"/>
          <w:szCs w:val="28"/>
          <w:cs/>
          <w:lang w:val="en-GB"/>
        </w:rPr>
        <w:t xml:space="preserve">มีนาคม </w:t>
      </w:r>
      <w:r w:rsidRPr="00763CFE">
        <w:rPr>
          <w:rFonts w:ascii="Browallia New" w:hAnsi="Browallia New" w:cs="Browallia New"/>
          <w:sz w:val="28"/>
          <w:szCs w:val="28"/>
        </w:rPr>
        <w:t>2561</w:t>
      </w:r>
    </w:p>
    <w:p w14:paraId="30178B4E" w14:textId="77777777" w:rsidR="009742A9" w:rsidRPr="006244A6"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6244A6"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24126D32" w14:textId="5903E042" w:rsidR="00956183" w:rsidRPr="00CA2D6A" w:rsidRDefault="00956183"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22C89E39" w14:textId="35BF5258" w:rsidR="00154FC8" w:rsidRPr="00970960" w:rsidRDefault="00154FC8" w:rsidP="00154FC8">
      <w:pPr>
        <w:pStyle w:val="CordiaNew"/>
        <w:numPr>
          <w:ilvl w:val="0"/>
          <w:numId w:val="18"/>
        </w:numPr>
        <w:tabs>
          <w:tab w:val="clear" w:pos="4153"/>
          <w:tab w:val="left" w:pos="426"/>
        </w:tabs>
        <w:jc w:val="thaiDistribute"/>
        <w:rPr>
          <w:rFonts w:ascii="Browallia New" w:hAnsi="Browallia New" w:cs="Browallia New"/>
          <w:color w:val="auto"/>
          <w:sz w:val="28"/>
          <w:szCs w:val="28"/>
          <w:u w:val="single"/>
          <w:cs/>
          <w:lang w:val="th-TH"/>
        </w:rPr>
      </w:pPr>
      <w:r w:rsidRPr="00970960">
        <w:rPr>
          <w:rFonts w:ascii="Browallia New" w:hAnsi="Browallia New" w:cs="Browallia New"/>
          <w:color w:val="auto"/>
          <w:sz w:val="28"/>
          <w:szCs w:val="28"/>
          <w:u w:val="single"/>
          <w:cs/>
          <w:lang w:val="th-TH"/>
        </w:rPr>
        <w:t>นโยบายการบัญชีที่สำคัญ</w:t>
      </w:r>
    </w:p>
    <w:p w14:paraId="056AAB9B" w14:textId="77777777" w:rsidR="00154FC8" w:rsidRPr="00970960" w:rsidRDefault="00154FC8" w:rsidP="00154FC8">
      <w:pPr>
        <w:tabs>
          <w:tab w:val="left" w:pos="360"/>
        </w:tabs>
        <w:jc w:val="thaiDistribute"/>
        <w:rPr>
          <w:rFonts w:ascii="Browallia New" w:hAnsi="Browallia New" w:cs="Browallia New"/>
          <w:sz w:val="28"/>
          <w:szCs w:val="28"/>
        </w:rPr>
      </w:pPr>
    </w:p>
    <w:p w14:paraId="684603F1" w14:textId="2304B465" w:rsidR="00154FC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970960">
        <w:rPr>
          <w:rFonts w:ascii="Browallia New" w:hAnsi="Browallia New" w:cs="Browallia New"/>
          <w:sz w:val="28"/>
          <w:szCs w:val="28"/>
          <w:cs/>
        </w:rPr>
        <w:t>งบการเงินระหว่างกาลนี้จัดทำขึ้นโดยใช้นโยบายการบัญชีและวิธีการคำนวณเช่นเดียวกับที่ใช้สำหรับการจัดทำ</w:t>
      </w:r>
      <w:r>
        <w:rPr>
          <w:rFonts w:ascii="Browallia New" w:hAnsi="Browallia New" w:cs="Browallia New"/>
          <w:sz w:val="28"/>
          <w:szCs w:val="28"/>
        </w:rPr>
        <w:t xml:space="preserve">             </w:t>
      </w:r>
      <w:r w:rsidRPr="00970960">
        <w:rPr>
          <w:rFonts w:ascii="Browallia New" w:hAnsi="Browallia New" w:cs="Browallia New"/>
          <w:sz w:val="28"/>
          <w:szCs w:val="28"/>
          <w:cs/>
        </w:rPr>
        <w:t xml:space="preserve">งบการเงินของบริษัทและบริษัทย่อยสำหรับปีสิ้นสุดวันที่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 xml:space="preserve">2560 </w:t>
      </w:r>
      <w:r>
        <w:rPr>
          <w:rFonts w:ascii="Browallia New" w:hAnsi="Browallia New" w:cs="Browallia New" w:hint="cs"/>
          <w:sz w:val="28"/>
          <w:szCs w:val="28"/>
          <w:cs/>
        </w:rPr>
        <w:t>รวมถึง</w:t>
      </w:r>
      <w:r w:rsidRPr="00970960">
        <w:rPr>
          <w:rFonts w:ascii="Browallia New" w:hAnsi="Browallia New" w:cs="Browallia New"/>
          <w:sz w:val="28"/>
          <w:szCs w:val="28"/>
          <w:cs/>
        </w:rPr>
        <w:t xml:space="preserve">การนำมาตรฐานการบัญชีและมาตรฐานการรายงานทางการเงินที่ออกใหม่และปรับปรุงใหม่โดยสภาวิชาชีพบัญชีมาถือปฎิบัติ โดยมีผลบังคับใช้สำหรับการจัดทำงบการเงินที่มีรอบระยะเวลาบัญชีที่เริ่มในหรือหลังวันที่ </w:t>
      </w:r>
      <w:r w:rsidRPr="00970960">
        <w:rPr>
          <w:rFonts w:ascii="Browallia New" w:hAnsi="Browallia New" w:cs="Browallia New"/>
          <w:sz w:val="28"/>
          <w:szCs w:val="28"/>
        </w:rPr>
        <w:t>1</w:t>
      </w:r>
      <w:r w:rsidRPr="00970960">
        <w:rPr>
          <w:rFonts w:ascii="Browallia New" w:hAnsi="Browallia New" w:cs="Browallia New"/>
          <w:sz w:val="28"/>
          <w:szCs w:val="28"/>
          <w:cs/>
        </w:rPr>
        <w:t xml:space="preserve"> มกราคม </w:t>
      </w:r>
      <w:r w:rsidRPr="00970960">
        <w:rPr>
          <w:rFonts w:ascii="Browallia New" w:hAnsi="Browallia New" w:cs="Browallia New"/>
          <w:sz w:val="28"/>
          <w:szCs w:val="28"/>
        </w:rPr>
        <w:t>25</w:t>
      </w:r>
      <w:r>
        <w:rPr>
          <w:rFonts w:ascii="Browallia New" w:hAnsi="Browallia New" w:cs="Browallia New"/>
          <w:sz w:val="28"/>
          <w:szCs w:val="28"/>
        </w:rPr>
        <w:t>60</w:t>
      </w:r>
      <w:r w:rsidRPr="00970960">
        <w:rPr>
          <w:rFonts w:ascii="Browallia New" w:hAnsi="Browallia New" w:cs="Browallia New"/>
          <w:sz w:val="28"/>
          <w:szCs w:val="28"/>
          <w:cs/>
        </w:rPr>
        <w:t xml:space="preserve"> ซึ่งการนำมาตรฐาน</w:t>
      </w:r>
      <w:r>
        <w:rPr>
          <w:rFonts w:ascii="Browallia New" w:hAnsi="Browallia New" w:cs="Browallia New"/>
          <w:sz w:val="28"/>
          <w:szCs w:val="28"/>
        </w:rPr>
        <w:t xml:space="preserve">               </w:t>
      </w:r>
      <w:r w:rsidRPr="00970960">
        <w:rPr>
          <w:rFonts w:ascii="Browallia New" w:hAnsi="Browallia New" w:cs="Browallia New"/>
          <w:sz w:val="28"/>
          <w:szCs w:val="28"/>
          <w:cs/>
        </w:rPr>
        <w:t>การบัญชีและมาตรฐานการรายงานทางการเงินที่ออกใหม่และปรับปรุงใหม่เหล่านี้มาถือปฏิบัติไม่มีผลกระทบต่อฐานะการเงินและผลการดำเนินงานของบริษัทและบริษัทย่อยสำหรับงวดอย่างเป็นสาระสำคัญ</w:t>
      </w:r>
    </w:p>
    <w:p w14:paraId="78F77DA1" w14:textId="7D39C984" w:rsidR="00154FC8" w:rsidRDefault="00154FC8"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02808D95" w14:textId="56CDA63B" w:rsidR="00154FC8" w:rsidRPr="00333458" w:rsidRDefault="00154FC8" w:rsidP="00154FC8">
      <w:pPr>
        <w:pStyle w:val="CordiaNew"/>
        <w:numPr>
          <w:ilvl w:val="0"/>
          <w:numId w:val="18"/>
        </w:numPr>
        <w:tabs>
          <w:tab w:val="clear" w:pos="4153"/>
          <w:tab w:val="left" w:pos="426"/>
        </w:tabs>
        <w:jc w:val="thaiDistribute"/>
        <w:rPr>
          <w:rFonts w:ascii="Browallia New" w:hAnsi="Browallia New" w:cs="Browallia New"/>
          <w:color w:val="auto"/>
          <w:sz w:val="28"/>
          <w:szCs w:val="28"/>
          <w:u w:val="single"/>
          <w:cs/>
          <w:lang w:val="th-TH"/>
        </w:rPr>
      </w:pPr>
      <w:r w:rsidRPr="00333458">
        <w:rPr>
          <w:rFonts w:ascii="Browallia New" w:hAnsi="Browallia New" w:cs="Browallia New" w:hint="cs"/>
          <w:color w:val="auto"/>
          <w:sz w:val="28"/>
          <w:szCs w:val="28"/>
          <w:u w:val="single"/>
          <w:cs/>
          <w:lang w:val="th-TH"/>
        </w:rPr>
        <w:lastRenderedPageBreak/>
        <w:t>การประมาณการและการใช้ดุลยพินิจ</w:t>
      </w:r>
    </w:p>
    <w:p w14:paraId="18C44FE5" w14:textId="77777777" w:rsidR="00154FC8" w:rsidRPr="00333458"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E39B19A"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sz w:val="28"/>
          <w:szCs w:val="28"/>
        </w:rPr>
        <w:t xml:space="preserve">            </w:t>
      </w:r>
      <w:r w:rsidRPr="00333458">
        <w:rPr>
          <w:rFonts w:ascii="Browallia New" w:hAnsi="Browallia New" w:cs="Browallia New"/>
          <w:sz w:val="28"/>
          <w:szCs w:val="28"/>
          <w:cs/>
        </w:rPr>
        <w:t xml:space="preserve">การประมาณการ และข้อสมมติฐานที่จัดทำโดยฝ่ายบริหาร </w:t>
      </w:r>
    </w:p>
    <w:p w14:paraId="465F2E45"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p>
    <w:p w14:paraId="4C7EF84A" w14:textId="40694FD3" w:rsidR="00154FC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การใช้ดุลยพินิจ การประมาณการ และข้อสมมติฐาน ที่นำมาใช้ในงบการเงินระหว่างกาล รวมถึงแหล่งข้อมูลสำคัญ</w:t>
      </w:r>
      <w:r>
        <w:rPr>
          <w:rFonts w:ascii="Browallia New" w:hAnsi="Browallia New" w:cs="Browallia New"/>
          <w:sz w:val="28"/>
          <w:szCs w:val="28"/>
        </w:rPr>
        <w:t xml:space="preserve">      </w:t>
      </w:r>
      <w:r w:rsidRPr="00333458">
        <w:rPr>
          <w:rFonts w:ascii="Browallia New" w:hAnsi="Browallia New" w:cs="Browallia New"/>
          <w:sz w:val="28"/>
          <w:szCs w:val="28"/>
          <w:cs/>
        </w:rPr>
        <w:t>ของการประมาณการ</w:t>
      </w:r>
      <w:r w:rsidR="009757EC">
        <w:rPr>
          <w:rFonts w:ascii="Browallia New" w:hAnsi="Browallia New" w:cs="Browallia New" w:hint="cs"/>
          <w:sz w:val="28"/>
          <w:szCs w:val="28"/>
          <w:cs/>
        </w:rPr>
        <w:t>ถือตามเกณฑ์ที่</w:t>
      </w:r>
      <w:r w:rsidRPr="00333458">
        <w:rPr>
          <w:rFonts w:ascii="Browallia New" w:hAnsi="Browallia New" w:cs="Browallia New"/>
          <w:sz w:val="28"/>
          <w:szCs w:val="28"/>
          <w:cs/>
        </w:rPr>
        <w:t>ใช้เช่นเดียวกับ</w:t>
      </w:r>
      <w:r w:rsidR="009757EC">
        <w:rPr>
          <w:rFonts w:ascii="Browallia New" w:hAnsi="Browallia New" w:cs="Browallia New" w:hint="cs"/>
          <w:sz w:val="28"/>
          <w:szCs w:val="28"/>
          <w:cs/>
        </w:rPr>
        <w:t>การจัดทำ</w:t>
      </w:r>
      <w:r w:rsidRPr="00333458">
        <w:rPr>
          <w:rFonts w:ascii="Browallia New" w:hAnsi="Browallia New" w:cs="Browallia New"/>
          <w:sz w:val="28"/>
          <w:szCs w:val="28"/>
          <w:cs/>
        </w:rPr>
        <w:t>งบการเงินประจำปีสิ้นสุดวันที่</w:t>
      </w:r>
      <w:r w:rsidRPr="00333458">
        <w:rPr>
          <w:rFonts w:ascii="Browallia New" w:hAnsi="Browallia New" w:cs="Browallia New" w:hint="cs"/>
          <w:sz w:val="28"/>
          <w:szCs w:val="28"/>
          <w:cs/>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2560</w:t>
      </w:r>
    </w:p>
    <w:p w14:paraId="30550F93" w14:textId="5B09400C" w:rsidR="00154FC8" w:rsidRPr="00CA2D6A" w:rsidRDefault="00154FC8"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1416034A" w14:textId="5B339A44" w:rsidR="006971B8" w:rsidRPr="00154FC8" w:rsidRDefault="00A8047E" w:rsidP="00154FC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r w:rsidRPr="00154FC8">
        <w:rPr>
          <w:rFonts w:ascii="Browallia New" w:hAnsi="Browallia New" w:cs="Browallia New" w:hint="cs"/>
          <w:sz w:val="28"/>
          <w:szCs w:val="28"/>
          <w:u w:val="single"/>
          <w:cs/>
          <w:lang w:val="en-GB"/>
        </w:rPr>
        <w:t>รายการกับบุค</w:t>
      </w:r>
      <w:r w:rsidR="00154FC8">
        <w:rPr>
          <w:rFonts w:ascii="Browallia New" w:hAnsi="Browallia New" w:cs="Browallia New" w:hint="cs"/>
          <w:sz w:val="28"/>
          <w:szCs w:val="28"/>
          <w:u w:val="single"/>
          <w:cs/>
          <w:lang w:val="en-GB"/>
        </w:rPr>
        <w:t>ค</w:t>
      </w:r>
      <w:r w:rsidRPr="00154FC8">
        <w:rPr>
          <w:rFonts w:ascii="Browallia New" w:hAnsi="Browallia New" w:cs="Browallia New" w:hint="cs"/>
          <w:sz w:val="28"/>
          <w:szCs w:val="28"/>
          <w:u w:val="single"/>
          <w:cs/>
          <w:lang w:val="en-GB"/>
        </w:rPr>
        <w:t>ล</w:t>
      </w:r>
      <w:r w:rsidR="00154FC8">
        <w:rPr>
          <w:rFonts w:ascii="Browallia New" w:hAnsi="Browallia New" w:cs="Browallia New" w:hint="cs"/>
          <w:sz w:val="28"/>
          <w:szCs w:val="28"/>
          <w:u w:val="single"/>
          <w:cs/>
          <w:lang w:val="en-GB"/>
        </w:rPr>
        <w:t>และ</w:t>
      </w:r>
      <w:r w:rsidRPr="00154FC8">
        <w:rPr>
          <w:rFonts w:ascii="Browallia New" w:hAnsi="Browallia New" w:cs="Browallia New" w:hint="cs"/>
          <w:sz w:val="28"/>
          <w:szCs w:val="28"/>
          <w:u w:val="single"/>
          <w:cs/>
          <w:lang w:val="en-GB"/>
        </w:rPr>
        <w:t>กิจการที่เกี่ยวข้องกัน</w:t>
      </w:r>
    </w:p>
    <w:p w14:paraId="35649EFB" w14:textId="4CB93076" w:rsidR="00A8047E" w:rsidRPr="007E11C0" w:rsidRDefault="00A8047E"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2"/>
          <w:szCs w:val="22"/>
          <w:lang w:val="en-GB"/>
        </w:rPr>
      </w:pPr>
    </w:p>
    <w:p w14:paraId="2FF92D7B" w14:textId="77777777" w:rsidR="00154FC8" w:rsidRDefault="00154FC8" w:rsidP="00154FC8">
      <w:pPr>
        <w:tabs>
          <w:tab w:val="clear" w:pos="454"/>
          <w:tab w:val="left" w:pos="630"/>
        </w:tabs>
        <w:spacing w:line="240" w:lineRule="auto"/>
        <w:ind w:left="369"/>
        <w:jc w:val="thaiDistribute"/>
        <w:rPr>
          <w:rFonts w:ascii="Browallia New" w:hAnsi="Browallia New" w:cs="Browallia New"/>
          <w:sz w:val="28"/>
          <w:szCs w:val="28"/>
        </w:rPr>
      </w:pPr>
      <w:r w:rsidRPr="007917B2">
        <w:rPr>
          <w:rFonts w:ascii="Browallia New" w:hAnsi="Browallia New" w:cs="Browallia New"/>
          <w:sz w:val="28"/>
          <w:szCs w:val="28"/>
          <w:cs/>
        </w:rPr>
        <w:t>บริษัทมีรายการบัญชีที่เกิดขึ้นกับบุคคลและบริษัทที่เกี่ยวข้องกัน บริษัทเหล่านี้เกี่ยวข้องกันโดยการมีผู้ถือหุ้นและหรือกรรมการร่วมกัน ดังนั้น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7F725BA9" w14:textId="77777777" w:rsidR="00154FC8" w:rsidRDefault="00154FC8"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785049E" w14:textId="53CCB1DE" w:rsidR="00A8047E" w:rsidRPr="00A8047E" w:rsidRDefault="00A8047E"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8047E">
        <w:rPr>
          <w:rFonts w:ascii="Browallia New" w:hAnsi="Browallia New" w:cs="Browallia New"/>
          <w:sz w:val="28"/>
          <w:szCs w:val="28"/>
          <w:cs/>
          <w:lang w:val="en-GB"/>
        </w:rPr>
        <w:t>รายการบัญชีกับบุคคล</w:t>
      </w:r>
      <w:r w:rsidR="00154FC8">
        <w:rPr>
          <w:rFonts w:ascii="Browallia New" w:hAnsi="Browallia New" w:cs="Browallia New" w:hint="cs"/>
          <w:sz w:val="28"/>
          <w:szCs w:val="28"/>
          <w:cs/>
          <w:lang w:val="en-GB"/>
        </w:rPr>
        <w:t>และ</w:t>
      </w:r>
      <w:r w:rsidRPr="00A8047E">
        <w:rPr>
          <w:rFonts w:ascii="Browallia New" w:hAnsi="Browallia New" w:cs="Browallia New"/>
          <w:sz w:val="28"/>
          <w:szCs w:val="28"/>
          <w:cs/>
          <w:lang w:val="en-GB"/>
        </w:rPr>
        <w:t xml:space="preserve">กิจการที่เกี่ยวข้องกันที่มีสาระสำคัญสำหรับงวดสามเดือนสิ้นสุดวันที่ </w:t>
      </w:r>
      <w:r>
        <w:rPr>
          <w:rFonts w:ascii="Browallia New" w:hAnsi="Browallia New" w:cs="Browallia New"/>
          <w:sz w:val="28"/>
          <w:szCs w:val="28"/>
        </w:rPr>
        <w:t>31</w:t>
      </w:r>
      <w:r>
        <w:rPr>
          <w:rFonts w:ascii="Browallia New" w:hAnsi="Browallia New" w:cs="Browallia New" w:hint="cs"/>
          <w:sz w:val="28"/>
          <w:szCs w:val="28"/>
          <w:cs/>
        </w:rPr>
        <w:t xml:space="preserve"> มกราคม</w:t>
      </w:r>
      <w:r w:rsidR="00154FC8">
        <w:rPr>
          <w:rFonts w:ascii="Browallia New" w:hAnsi="Browallia New" w:cs="Browallia New" w:hint="cs"/>
          <w:sz w:val="28"/>
          <w:szCs w:val="28"/>
          <w:cs/>
        </w:rPr>
        <w:t xml:space="preserve"> </w:t>
      </w:r>
      <w:r>
        <w:rPr>
          <w:rFonts w:ascii="Browallia New" w:hAnsi="Browallia New" w:cs="Browallia New"/>
          <w:sz w:val="28"/>
          <w:szCs w:val="28"/>
        </w:rPr>
        <w:t>2561</w:t>
      </w:r>
      <w:r w:rsidRPr="00A8047E">
        <w:rPr>
          <w:rFonts w:ascii="Browallia New" w:hAnsi="Browallia New" w:cs="Browallia New"/>
          <w:sz w:val="28"/>
          <w:szCs w:val="28"/>
          <w:cs/>
          <w:lang w:val="en-GB"/>
        </w:rPr>
        <w:t xml:space="preserve"> และ </w:t>
      </w:r>
      <w:r>
        <w:rPr>
          <w:rFonts w:ascii="Browallia New" w:hAnsi="Browallia New" w:cs="Browallia New"/>
          <w:sz w:val="28"/>
          <w:szCs w:val="28"/>
          <w:lang w:val="en-GB"/>
        </w:rPr>
        <w:t>2560</w:t>
      </w:r>
      <w:r w:rsidRPr="00A8047E">
        <w:rPr>
          <w:rFonts w:ascii="Browallia New" w:hAnsi="Browallia New" w:cs="Browallia New"/>
          <w:sz w:val="28"/>
          <w:szCs w:val="28"/>
          <w:cs/>
          <w:lang w:val="en-GB"/>
        </w:rPr>
        <w:t xml:space="preserve"> มีดังนี้</w:t>
      </w:r>
    </w:p>
    <w:p w14:paraId="2B88DF43" w14:textId="77777777" w:rsidR="00943499" w:rsidRPr="00B955D8" w:rsidRDefault="0094349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00"/>
        <w:gridCol w:w="1080"/>
        <w:gridCol w:w="990"/>
        <w:gridCol w:w="990"/>
        <w:gridCol w:w="984"/>
        <w:gridCol w:w="6"/>
      </w:tblGrid>
      <w:tr w:rsidR="00154FC8" w:rsidRPr="001A31FE" w14:paraId="1B05E10A" w14:textId="77777777" w:rsidTr="0097489B">
        <w:trPr>
          <w:gridAfter w:val="1"/>
          <w:wAfter w:w="6" w:type="dxa"/>
        </w:trPr>
        <w:tc>
          <w:tcPr>
            <w:tcW w:w="3330" w:type="dxa"/>
          </w:tcPr>
          <w:p w14:paraId="66D1E0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068E56A3"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1C93FF38" w14:textId="741C8E5C"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74B2D245"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3ADBBD9C" w14:textId="185C0843" w:rsidR="00154FC8" w:rsidRPr="001A31FE" w:rsidRDefault="00154FC8" w:rsidP="00EA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proofErr w:type="gramStart"/>
            <w:r w:rsidRPr="001A31FE">
              <w:rPr>
                <w:rFonts w:ascii="Browallia New" w:hAnsi="Browallia New" w:cs="Browallia New"/>
                <w:sz w:val="22"/>
                <w:szCs w:val="22"/>
                <w:cs/>
                <w:lang w:val="en-GB"/>
              </w:rPr>
              <w:t>หน่วย :</w:t>
            </w:r>
            <w:proofErr w:type="gramEnd"/>
            <w:r w:rsidRPr="001A31FE">
              <w:rPr>
                <w:rFonts w:ascii="Browallia New" w:hAnsi="Browallia New" w:cs="Browallia New"/>
                <w:sz w:val="22"/>
                <w:szCs w:val="22"/>
                <w:cs/>
                <w:lang w:val="en-GB"/>
              </w:rPr>
              <w:t xml:space="preserve"> พันบาท)</w:t>
            </w:r>
          </w:p>
        </w:tc>
      </w:tr>
      <w:tr w:rsidR="00154FC8" w:rsidRPr="001A31FE" w14:paraId="3FE954D5" w14:textId="77777777" w:rsidTr="0097489B">
        <w:trPr>
          <w:gridAfter w:val="1"/>
          <w:wAfter w:w="6" w:type="dxa"/>
        </w:trPr>
        <w:tc>
          <w:tcPr>
            <w:tcW w:w="3330" w:type="dxa"/>
          </w:tcPr>
          <w:p w14:paraId="4B970E87"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5F97FE7D"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332BAE78" w14:textId="1D9E5E65"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45C2093D" w14:textId="6D1673F0"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00A51963" w:rsidRPr="001A31FE">
              <w:rPr>
                <w:rFonts w:ascii="Browallia New" w:hAnsi="Browallia New" w:cs="Browallia New" w:hint="cs"/>
                <w:sz w:val="22"/>
                <w:szCs w:val="22"/>
                <w:cs/>
                <w:lang w:val="en-GB"/>
              </w:rPr>
              <w:t>ของบริษัท</w:t>
            </w:r>
          </w:p>
        </w:tc>
      </w:tr>
      <w:tr w:rsidR="00154FC8" w:rsidRPr="001A31FE" w14:paraId="30BEFD37" w14:textId="77777777" w:rsidTr="0097489B">
        <w:trPr>
          <w:gridAfter w:val="1"/>
          <w:wAfter w:w="6" w:type="dxa"/>
        </w:trPr>
        <w:tc>
          <w:tcPr>
            <w:tcW w:w="3330" w:type="dxa"/>
          </w:tcPr>
          <w:p w14:paraId="18C7E774"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80713F3"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20246EE5" w14:textId="5A3822C4" w:rsidR="00154FC8" w:rsidRPr="001A31FE" w:rsidRDefault="00154FC8" w:rsidP="00154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sidRPr="001A31FE">
              <w:rPr>
                <w:rFonts w:ascii="Browallia New" w:hAnsi="Browallia New" w:cs="Browallia New" w:hint="cs"/>
                <w:sz w:val="22"/>
                <w:szCs w:val="22"/>
                <w:cs/>
              </w:rPr>
              <w:t>สาม</w:t>
            </w:r>
            <w:r w:rsidRPr="001A31FE">
              <w:rPr>
                <w:rFonts w:ascii="Browallia New" w:hAnsi="Browallia New" w:cs="Browallia New"/>
                <w:sz w:val="22"/>
                <w:szCs w:val="22"/>
                <w:cs/>
              </w:rPr>
              <w:t xml:space="preserve">เดือนสิ้นสุดวันที่ </w:t>
            </w:r>
            <w:r w:rsidR="00A51963" w:rsidRPr="001A31FE">
              <w:rPr>
                <w:rFonts w:ascii="Browallia New" w:hAnsi="Browallia New" w:cs="Browallia New"/>
                <w:sz w:val="22"/>
                <w:szCs w:val="22"/>
              </w:rPr>
              <w:t>31</w:t>
            </w:r>
            <w:r w:rsidR="00A51963" w:rsidRPr="001A31FE">
              <w:rPr>
                <w:rFonts w:ascii="Browallia New" w:hAnsi="Browallia New" w:cs="Browallia New" w:hint="cs"/>
                <w:sz w:val="22"/>
                <w:szCs w:val="22"/>
                <w:cs/>
              </w:rPr>
              <w:t xml:space="preserve"> </w:t>
            </w:r>
            <w:r w:rsidR="001A31FE" w:rsidRPr="001A31FE">
              <w:rPr>
                <w:rFonts w:ascii="Browallia New" w:hAnsi="Browallia New" w:cs="Browallia New"/>
                <w:sz w:val="22"/>
                <w:szCs w:val="22"/>
                <w:cs/>
              </w:rPr>
              <w:t>มกราคม</w:t>
            </w:r>
          </w:p>
        </w:tc>
      </w:tr>
      <w:tr w:rsidR="00154FC8" w:rsidRPr="001A31FE" w14:paraId="2FA18836" w14:textId="77777777" w:rsidTr="0097489B">
        <w:tc>
          <w:tcPr>
            <w:tcW w:w="3330" w:type="dxa"/>
          </w:tcPr>
          <w:p w14:paraId="756849E4"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6EF11C3E" w14:textId="558374F0" w:rsidR="00154FC8" w:rsidRPr="001A31FE" w:rsidRDefault="00A51963"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3CE799DA" w14:textId="05FC63C9"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tcPr>
          <w:p w14:paraId="1C061AF0" w14:textId="6EF78AC5"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c>
          <w:tcPr>
            <w:tcW w:w="990" w:type="dxa"/>
          </w:tcPr>
          <w:p w14:paraId="31441B64" w14:textId="0DD98B0A"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gridSpan w:val="2"/>
          </w:tcPr>
          <w:p w14:paraId="1CDB99A1" w14:textId="7C16B193"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r>
      <w:tr w:rsidR="00154FC8" w:rsidRPr="001A31FE" w14:paraId="50FEF8C7" w14:textId="77777777" w:rsidTr="0097489B">
        <w:tc>
          <w:tcPr>
            <w:tcW w:w="3330" w:type="dxa"/>
          </w:tcPr>
          <w:p w14:paraId="62F34779" w14:textId="31DE62B6"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42388F51"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2A09CE37" w14:textId="32D576BA"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5538E4F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2B532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7C5481A8"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FD6A61" w:rsidRPr="001A31FE" w14:paraId="035D634E" w14:textId="77777777" w:rsidTr="0097489B">
        <w:tc>
          <w:tcPr>
            <w:tcW w:w="3330" w:type="dxa"/>
          </w:tcPr>
          <w:p w14:paraId="609AC6AE" w14:textId="3172C31A"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lang w:val="en-GB"/>
              </w:rPr>
            </w:pPr>
            <w:r w:rsidRPr="001A31FE">
              <w:rPr>
                <w:rFonts w:ascii="Browallia New" w:hAnsi="Browallia New" w:cs="Browallia New"/>
                <w:b/>
                <w:sz w:val="22"/>
                <w:szCs w:val="22"/>
                <w:cs/>
              </w:rPr>
              <w:t>รายได้จากการขายสินค้า</w:t>
            </w:r>
          </w:p>
        </w:tc>
        <w:tc>
          <w:tcPr>
            <w:tcW w:w="1800" w:type="dxa"/>
          </w:tcPr>
          <w:p w14:paraId="1AAE4720" w14:textId="7F9096C5"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ราคาตามปกติธุรกิจ</w:t>
            </w:r>
          </w:p>
        </w:tc>
        <w:tc>
          <w:tcPr>
            <w:tcW w:w="1080" w:type="dxa"/>
          </w:tcPr>
          <w:p w14:paraId="2CC4D9A1" w14:textId="466569B4"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tcPr>
          <w:p w14:paraId="16DDB5DB" w14:textId="5AC2818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tcPr>
          <w:p w14:paraId="52964728" w14:textId="41AEAD3D"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gridSpan w:val="2"/>
          </w:tcPr>
          <w:p w14:paraId="6A34B700" w14:textId="7CB94F24"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200</w:t>
            </w:r>
          </w:p>
        </w:tc>
      </w:tr>
      <w:tr w:rsidR="00FD6A61" w:rsidRPr="001A31FE" w14:paraId="0736DF0E" w14:textId="77777777" w:rsidTr="0097489B">
        <w:tc>
          <w:tcPr>
            <w:tcW w:w="3330" w:type="dxa"/>
          </w:tcPr>
          <w:p w14:paraId="30B754D2" w14:textId="77319956"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sz w:val="22"/>
                <w:szCs w:val="22"/>
                <w:lang w:val="en-GB"/>
              </w:rPr>
            </w:pPr>
            <w:r w:rsidRPr="001A31FE">
              <w:rPr>
                <w:rFonts w:ascii="Browallia New" w:hAnsi="Browallia New" w:cs="Browallia New"/>
                <w:b/>
                <w:sz w:val="22"/>
                <w:szCs w:val="22"/>
                <w:cs/>
              </w:rPr>
              <w:t>ดอกเบี้ยรับ</w:t>
            </w:r>
          </w:p>
        </w:tc>
        <w:tc>
          <w:tcPr>
            <w:tcW w:w="1800" w:type="dxa"/>
          </w:tcPr>
          <w:p w14:paraId="23384E92" w14:textId="3CD3AE86"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อัตราที่ตกลงร่วมกัน</w:t>
            </w:r>
          </w:p>
        </w:tc>
        <w:tc>
          <w:tcPr>
            <w:tcW w:w="1080" w:type="dxa"/>
          </w:tcPr>
          <w:p w14:paraId="043DB996" w14:textId="7680BA84"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tcPr>
          <w:p w14:paraId="4F0552EF" w14:textId="4A33F970"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tcPr>
          <w:p w14:paraId="1A4B7172" w14:textId="01DAA1FF"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rPr>
              <w:t>915</w:t>
            </w:r>
          </w:p>
        </w:tc>
        <w:tc>
          <w:tcPr>
            <w:tcW w:w="990" w:type="dxa"/>
            <w:gridSpan w:val="2"/>
          </w:tcPr>
          <w:p w14:paraId="5B4BD4FD" w14:textId="268D968F"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1,424</w:t>
            </w:r>
          </w:p>
        </w:tc>
      </w:tr>
      <w:tr w:rsidR="00FD6A61" w:rsidRPr="001A31FE" w14:paraId="18C6D840" w14:textId="77777777" w:rsidTr="00B0660B">
        <w:tc>
          <w:tcPr>
            <w:tcW w:w="3330" w:type="dxa"/>
          </w:tcPr>
          <w:p w14:paraId="5E0F5985" w14:textId="535BB598"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b/>
                <w:sz w:val="22"/>
                <w:szCs w:val="22"/>
                <w:cs/>
              </w:rPr>
              <w:t>ต้นทุนค่าบริการแม่พิมพ์</w:t>
            </w:r>
          </w:p>
        </w:tc>
        <w:tc>
          <w:tcPr>
            <w:tcW w:w="1800" w:type="dxa"/>
          </w:tcPr>
          <w:p w14:paraId="2940833E" w14:textId="51EE311F"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ราคาที่ตกลงร่วมกัน</w:t>
            </w:r>
          </w:p>
        </w:tc>
        <w:tc>
          <w:tcPr>
            <w:tcW w:w="1080" w:type="dxa"/>
          </w:tcPr>
          <w:p w14:paraId="0DEA2720" w14:textId="2E6D6066"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tcPr>
          <w:p w14:paraId="6AEBA800" w14:textId="47138C86"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shd w:val="clear" w:color="auto" w:fill="auto"/>
          </w:tcPr>
          <w:p w14:paraId="6D98FCBC" w14:textId="44C0192E" w:rsidR="00FD6A61" w:rsidRPr="00B0660B"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660B">
              <w:rPr>
                <w:rFonts w:ascii="Browallia New" w:hAnsi="Browallia New" w:cs="Browallia New"/>
                <w:sz w:val="22"/>
                <w:szCs w:val="22"/>
                <w:lang w:val="en-GB"/>
              </w:rPr>
              <w:t>3,196</w:t>
            </w:r>
          </w:p>
        </w:tc>
        <w:tc>
          <w:tcPr>
            <w:tcW w:w="990" w:type="dxa"/>
            <w:gridSpan w:val="2"/>
          </w:tcPr>
          <w:p w14:paraId="2124B880" w14:textId="7E8BCF65"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3,247</w:t>
            </w:r>
          </w:p>
        </w:tc>
      </w:tr>
      <w:tr w:rsidR="00FD6A61" w:rsidRPr="001A31FE" w14:paraId="3CD3A428" w14:textId="77777777" w:rsidTr="00B0660B">
        <w:tc>
          <w:tcPr>
            <w:tcW w:w="3330" w:type="dxa"/>
          </w:tcPr>
          <w:p w14:paraId="7793CBEA" w14:textId="0052606A"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b/>
                <w:sz w:val="22"/>
                <w:szCs w:val="22"/>
                <w:cs/>
              </w:rPr>
              <w:t>ดอกเบี้ยจ่าย</w:t>
            </w:r>
          </w:p>
        </w:tc>
        <w:tc>
          <w:tcPr>
            <w:tcW w:w="1800" w:type="dxa"/>
          </w:tcPr>
          <w:p w14:paraId="791B9BA6" w14:textId="3C85E630"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อัตราที่ตกลงร่วมกัน</w:t>
            </w:r>
          </w:p>
        </w:tc>
        <w:tc>
          <w:tcPr>
            <w:tcW w:w="1080" w:type="dxa"/>
          </w:tcPr>
          <w:p w14:paraId="7C02B7DB" w14:textId="680CF324"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tcPr>
          <w:p w14:paraId="0F544379" w14:textId="7A781281"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shd w:val="clear" w:color="auto" w:fill="auto"/>
          </w:tcPr>
          <w:p w14:paraId="2EAD36A0" w14:textId="4EDC80D9" w:rsidR="00FD6A61" w:rsidRPr="00B0660B"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gridSpan w:val="2"/>
          </w:tcPr>
          <w:p w14:paraId="46155E68" w14:textId="7D52DCF3"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40</w:t>
            </w:r>
          </w:p>
        </w:tc>
      </w:tr>
      <w:tr w:rsidR="00FD6A61" w:rsidRPr="001A31FE" w14:paraId="6DEF362F" w14:textId="77777777" w:rsidTr="00B0660B">
        <w:tc>
          <w:tcPr>
            <w:tcW w:w="3330" w:type="dxa"/>
          </w:tcPr>
          <w:p w14:paraId="70FA2D66" w14:textId="74EB608B"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Pr>
                <w:rFonts w:ascii="Browallia New" w:hAnsi="Browallia New" w:cs="Browallia New" w:hint="cs"/>
                <w:b/>
                <w:sz w:val="22"/>
                <w:szCs w:val="22"/>
                <w:cs/>
              </w:rPr>
              <w:t>ชำระค่า</w:t>
            </w:r>
            <w:r w:rsidRPr="001A31FE">
              <w:rPr>
                <w:rFonts w:ascii="Browallia New" w:hAnsi="Browallia New" w:cs="Browallia New"/>
                <w:b/>
                <w:sz w:val="22"/>
                <w:szCs w:val="22"/>
                <w:cs/>
              </w:rPr>
              <w:t>หุ้นสามัญ</w:t>
            </w:r>
          </w:p>
        </w:tc>
        <w:tc>
          <w:tcPr>
            <w:tcW w:w="1800" w:type="dxa"/>
          </w:tcPr>
          <w:p w14:paraId="48AC9345" w14:textId="421B0B44" w:rsidR="00FD6A61" w:rsidRPr="001A31FE" w:rsidRDefault="00EA22DA"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มูลค่าที่ตราไว้</w:t>
            </w:r>
          </w:p>
        </w:tc>
        <w:tc>
          <w:tcPr>
            <w:tcW w:w="1080" w:type="dxa"/>
          </w:tcPr>
          <w:p w14:paraId="1F9AA997" w14:textId="18CD33A2" w:rsidR="00FD6A61"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tcPr>
          <w:p w14:paraId="0B68D270" w14:textId="7F78F3C3" w:rsidR="00FD6A61"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c>
          <w:tcPr>
            <w:tcW w:w="990" w:type="dxa"/>
            <w:shd w:val="clear" w:color="auto" w:fill="auto"/>
          </w:tcPr>
          <w:p w14:paraId="4F5DB83A" w14:textId="7039EEDB" w:rsidR="00FD6A61" w:rsidRPr="00B0660B"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B0660B">
              <w:rPr>
                <w:rFonts w:ascii="Browallia New" w:hAnsi="Browallia New" w:cs="Browallia New"/>
                <w:sz w:val="22"/>
                <w:szCs w:val="22"/>
                <w:lang w:val="en-GB"/>
              </w:rPr>
              <w:t xml:space="preserve">     12,500</w:t>
            </w:r>
          </w:p>
        </w:tc>
        <w:tc>
          <w:tcPr>
            <w:tcW w:w="990" w:type="dxa"/>
            <w:gridSpan w:val="2"/>
          </w:tcPr>
          <w:p w14:paraId="597162FC" w14:textId="6AC08EF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0660B">
              <w:rPr>
                <w:rFonts w:ascii="Browallia New" w:hAnsi="Browallia New" w:cs="Browallia New"/>
                <w:sz w:val="22"/>
                <w:szCs w:val="22"/>
                <w:lang w:val="en-GB"/>
              </w:rPr>
              <w:t>-</w:t>
            </w:r>
          </w:p>
        </w:tc>
      </w:tr>
      <w:tr w:rsidR="00FD6A61" w:rsidRPr="001A31FE" w14:paraId="704933DA" w14:textId="77777777" w:rsidTr="00B0660B">
        <w:tc>
          <w:tcPr>
            <w:tcW w:w="3330" w:type="dxa"/>
          </w:tcPr>
          <w:p w14:paraId="7896ABBE"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337AE8C5"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74791A2" w14:textId="332F2A6A"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1FAAC633"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5825DE7" w14:textId="77777777" w:rsidR="00FD6A61" w:rsidRPr="00B0660B"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25595CC8"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FD6A61" w:rsidRPr="001A31FE" w14:paraId="6EC2B916" w14:textId="77777777" w:rsidTr="00B0660B">
        <w:tc>
          <w:tcPr>
            <w:tcW w:w="3330" w:type="dxa"/>
          </w:tcPr>
          <w:p w14:paraId="0FF0FADA" w14:textId="0463A6C0"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กิจการที่เกี่ยวข้องกัน</w:t>
            </w:r>
          </w:p>
        </w:tc>
        <w:tc>
          <w:tcPr>
            <w:tcW w:w="1800" w:type="dxa"/>
          </w:tcPr>
          <w:p w14:paraId="015DD53F"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AD43073" w14:textId="0D409341"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2953688C"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FDE823F" w14:textId="77777777" w:rsidR="00FD6A61" w:rsidRPr="00B0660B"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16379E5B"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FD6A61" w:rsidRPr="001A31FE" w14:paraId="287B3976" w14:textId="77777777" w:rsidTr="00B0660B">
        <w:tc>
          <w:tcPr>
            <w:tcW w:w="3330" w:type="dxa"/>
          </w:tcPr>
          <w:p w14:paraId="0FFCBCF3" w14:textId="036E3D2F"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sidRPr="001A31FE">
              <w:rPr>
                <w:rFonts w:ascii="Browallia New" w:hAnsi="Browallia New" w:cs="Browallia New"/>
                <w:sz w:val="22"/>
                <w:szCs w:val="22"/>
                <w:cs/>
                <w:lang w:val="en-GB"/>
              </w:rPr>
              <w:t>ซื้อบรรจุภัณฑ์</w:t>
            </w:r>
          </w:p>
        </w:tc>
        <w:tc>
          <w:tcPr>
            <w:tcW w:w="1800" w:type="dxa"/>
          </w:tcPr>
          <w:p w14:paraId="30398065" w14:textId="372DD81E"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ราคาตลาด</w:t>
            </w:r>
          </w:p>
        </w:tc>
        <w:tc>
          <w:tcPr>
            <w:tcW w:w="1080" w:type="dxa"/>
          </w:tcPr>
          <w:p w14:paraId="6DE97D88" w14:textId="74C8B888" w:rsidR="00FD6A61" w:rsidRPr="00BE14E0"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4E0">
              <w:rPr>
                <w:rFonts w:ascii="Browallia New" w:hAnsi="Browallia New" w:cs="Browallia New"/>
                <w:sz w:val="22"/>
                <w:szCs w:val="22"/>
              </w:rPr>
              <w:t>901</w:t>
            </w:r>
          </w:p>
        </w:tc>
        <w:tc>
          <w:tcPr>
            <w:tcW w:w="990" w:type="dxa"/>
          </w:tcPr>
          <w:p w14:paraId="3181C0A5" w14:textId="535C3E1A" w:rsidR="00FD6A61" w:rsidRPr="00BE14E0"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4E0">
              <w:rPr>
                <w:rFonts w:ascii="Browallia New" w:hAnsi="Browallia New" w:cs="Browallia New"/>
                <w:sz w:val="22"/>
                <w:szCs w:val="22"/>
              </w:rPr>
              <w:t>883</w:t>
            </w:r>
          </w:p>
        </w:tc>
        <w:tc>
          <w:tcPr>
            <w:tcW w:w="990" w:type="dxa"/>
            <w:shd w:val="clear" w:color="auto" w:fill="auto"/>
          </w:tcPr>
          <w:p w14:paraId="59C845B1" w14:textId="14C75FA9" w:rsidR="00FD6A61" w:rsidRPr="00B0660B"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660B">
              <w:rPr>
                <w:rFonts w:ascii="Browallia New" w:hAnsi="Browallia New" w:cs="Browallia New"/>
                <w:sz w:val="22"/>
                <w:szCs w:val="22"/>
              </w:rPr>
              <w:t>901</w:t>
            </w:r>
          </w:p>
        </w:tc>
        <w:tc>
          <w:tcPr>
            <w:tcW w:w="990" w:type="dxa"/>
            <w:gridSpan w:val="2"/>
          </w:tcPr>
          <w:p w14:paraId="732689A3" w14:textId="3FADA5AB" w:rsidR="00FD6A61" w:rsidRPr="00BE14E0"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4E0">
              <w:rPr>
                <w:rFonts w:ascii="Browallia New" w:hAnsi="Browallia New" w:cs="Browallia New"/>
                <w:sz w:val="22"/>
                <w:szCs w:val="22"/>
              </w:rPr>
              <w:t>883</w:t>
            </w:r>
          </w:p>
        </w:tc>
      </w:tr>
      <w:tr w:rsidR="00FD6A61" w:rsidRPr="001A31FE" w14:paraId="7BD560ED" w14:textId="77777777" w:rsidTr="00B0660B">
        <w:tc>
          <w:tcPr>
            <w:tcW w:w="3330" w:type="dxa"/>
          </w:tcPr>
          <w:p w14:paraId="55419BD3" w14:textId="03B971B5"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2D634119" w14:textId="7C4BE565"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103CDDC" w14:textId="06AC6030"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19FD5375" w14:textId="1DF2B4BB"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26775D83" w14:textId="030C329E" w:rsidR="00FD6A61" w:rsidRPr="00B0660B"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C4B324C" w14:textId="05FE9239"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FD6A61" w:rsidRPr="001A31FE" w14:paraId="11C46396" w14:textId="77777777" w:rsidTr="00036C64">
        <w:trPr>
          <w:trHeight w:val="303"/>
        </w:trPr>
        <w:tc>
          <w:tcPr>
            <w:tcW w:w="3330" w:type="dxa"/>
          </w:tcPr>
          <w:p w14:paraId="5CF8BBEE" w14:textId="123C3861"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1A31FE">
              <w:rPr>
                <w:rFonts w:ascii="Browallia New" w:hAnsi="Browallia New" w:cs="Browallia New"/>
                <w:b/>
                <w:bCs/>
                <w:sz w:val="22"/>
                <w:szCs w:val="22"/>
                <w:cs/>
                <w:lang w:val="en-GB"/>
              </w:rPr>
              <w:t>ค่าตอบแทนผู้บริหารสำคัญ</w:t>
            </w:r>
          </w:p>
        </w:tc>
        <w:tc>
          <w:tcPr>
            <w:tcW w:w="1800" w:type="dxa"/>
          </w:tcPr>
          <w:p w14:paraId="4F84727A"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D4E7626" w14:textId="53C534B9"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56175DBB"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5973A52D" w14:textId="77777777" w:rsidR="00FD6A61" w:rsidRPr="00B0660B"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4948BCF"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FD6A61" w:rsidRPr="001A31FE" w14:paraId="426A8EBD" w14:textId="77777777" w:rsidTr="00B0660B">
        <w:tc>
          <w:tcPr>
            <w:tcW w:w="3330" w:type="dxa"/>
          </w:tcPr>
          <w:p w14:paraId="0169F393" w14:textId="0DEDC22C"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1A31FE">
              <w:rPr>
                <w:rFonts w:ascii="Browallia New" w:hAnsi="Browallia New" w:cs="Browallia New"/>
                <w:sz w:val="22"/>
                <w:szCs w:val="22"/>
                <w:cs/>
                <w:lang w:val="en-GB"/>
              </w:rPr>
              <w:t>ผลประโยชน์ระยะสั้น</w:t>
            </w:r>
          </w:p>
        </w:tc>
        <w:tc>
          <w:tcPr>
            <w:tcW w:w="1800" w:type="dxa"/>
          </w:tcPr>
          <w:p w14:paraId="57E6A5F7"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8B1F789" w14:textId="753ECCEA"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8,343</w:t>
            </w:r>
          </w:p>
        </w:tc>
        <w:tc>
          <w:tcPr>
            <w:tcW w:w="990" w:type="dxa"/>
          </w:tcPr>
          <w:p w14:paraId="3E723842" w14:textId="054814AD"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4,233</w:t>
            </w:r>
          </w:p>
        </w:tc>
        <w:tc>
          <w:tcPr>
            <w:tcW w:w="990" w:type="dxa"/>
            <w:shd w:val="clear" w:color="auto" w:fill="auto"/>
          </w:tcPr>
          <w:p w14:paraId="3EE51A16" w14:textId="394DDCAE" w:rsidR="00FD6A61" w:rsidRPr="00B0660B"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660B">
              <w:rPr>
                <w:rFonts w:ascii="Browallia New" w:hAnsi="Browallia New" w:cs="Browallia New"/>
                <w:sz w:val="22"/>
                <w:szCs w:val="22"/>
                <w:lang w:val="en-GB"/>
              </w:rPr>
              <w:t>3,177</w:t>
            </w:r>
          </w:p>
        </w:tc>
        <w:tc>
          <w:tcPr>
            <w:tcW w:w="990" w:type="dxa"/>
            <w:gridSpan w:val="2"/>
          </w:tcPr>
          <w:p w14:paraId="76269D39" w14:textId="7B17E303"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3,619</w:t>
            </w:r>
          </w:p>
        </w:tc>
      </w:tr>
      <w:tr w:rsidR="00FD6A61" w:rsidRPr="001A31FE" w14:paraId="3D9CC80E" w14:textId="77777777" w:rsidTr="00B0660B">
        <w:tc>
          <w:tcPr>
            <w:tcW w:w="3330" w:type="dxa"/>
          </w:tcPr>
          <w:p w14:paraId="5674508D" w14:textId="1314949E"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1A31FE">
              <w:rPr>
                <w:rFonts w:ascii="Browallia New" w:hAnsi="Browallia New" w:cs="Browallia New"/>
                <w:sz w:val="22"/>
                <w:szCs w:val="22"/>
                <w:cs/>
                <w:lang w:val="en-GB"/>
              </w:rPr>
              <w:t>ผลประโยชน์หลังออกจากงาน</w:t>
            </w:r>
          </w:p>
        </w:tc>
        <w:tc>
          <w:tcPr>
            <w:tcW w:w="1800" w:type="dxa"/>
          </w:tcPr>
          <w:p w14:paraId="4A8C01FC"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7431554" w14:textId="5C0EE6B4" w:rsidR="00FD6A61" w:rsidRPr="001A31FE" w:rsidRDefault="009357FA"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503</w:t>
            </w:r>
          </w:p>
        </w:tc>
        <w:tc>
          <w:tcPr>
            <w:tcW w:w="990" w:type="dxa"/>
          </w:tcPr>
          <w:p w14:paraId="739604C4" w14:textId="7DF92D9A" w:rsidR="00FD6A61" w:rsidRPr="001A31FE" w:rsidRDefault="009357FA"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503</w:t>
            </w:r>
          </w:p>
        </w:tc>
        <w:tc>
          <w:tcPr>
            <w:tcW w:w="990" w:type="dxa"/>
            <w:shd w:val="clear" w:color="auto" w:fill="auto"/>
          </w:tcPr>
          <w:p w14:paraId="5D41B775" w14:textId="234B9CCB" w:rsidR="00FD6A61" w:rsidRPr="00B0660B" w:rsidRDefault="009357FA"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357</w:t>
            </w:r>
          </w:p>
        </w:tc>
        <w:tc>
          <w:tcPr>
            <w:tcW w:w="990" w:type="dxa"/>
            <w:gridSpan w:val="2"/>
          </w:tcPr>
          <w:p w14:paraId="3D27DED8" w14:textId="14DD7891" w:rsidR="00FD6A61" w:rsidRPr="001A31FE" w:rsidRDefault="009357FA"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443</w:t>
            </w:r>
          </w:p>
        </w:tc>
      </w:tr>
      <w:tr w:rsidR="00FD6A61" w:rsidRPr="001A31FE" w14:paraId="36DBE020" w14:textId="77777777" w:rsidTr="00B0660B">
        <w:tc>
          <w:tcPr>
            <w:tcW w:w="3330" w:type="dxa"/>
          </w:tcPr>
          <w:p w14:paraId="2DE52543" w14:textId="35150550"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1A31FE">
              <w:rPr>
                <w:rFonts w:ascii="Browallia New" w:hAnsi="Browallia New" w:cs="Browallia New"/>
                <w:sz w:val="22"/>
                <w:szCs w:val="22"/>
                <w:cs/>
                <w:lang w:val="en-GB"/>
              </w:rPr>
              <w:t>รวม</w:t>
            </w:r>
          </w:p>
        </w:tc>
        <w:tc>
          <w:tcPr>
            <w:tcW w:w="1800" w:type="dxa"/>
          </w:tcPr>
          <w:p w14:paraId="25C69EFF"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AD33DCD" w14:textId="5693AFBB" w:rsidR="00FD6A61" w:rsidRPr="001A31FE" w:rsidRDefault="009357FA" w:rsidP="00FD6A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8,846</w:t>
            </w:r>
          </w:p>
        </w:tc>
        <w:tc>
          <w:tcPr>
            <w:tcW w:w="990" w:type="dxa"/>
          </w:tcPr>
          <w:p w14:paraId="24F6BFBC" w14:textId="39A31761" w:rsidR="00FD6A61" w:rsidRPr="001A31FE" w:rsidRDefault="00FD6A61" w:rsidP="00FD6A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4,</w:t>
            </w:r>
            <w:r w:rsidR="009357FA">
              <w:rPr>
                <w:rFonts w:ascii="Browallia New" w:hAnsi="Browallia New" w:cs="Browallia New"/>
                <w:sz w:val="22"/>
                <w:szCs w:val="22"/>
                <w:lang w:val="en-GB"/>
              </w:rPr>
              <w:t>736</w:t>
            </w:r>
          </w:p>
        </w:tc>
        <w:tc>
          <w:tcPr>
            <w:tcW w:w="990" w:type="dxa"/>
            <w:shd w:val="clear" w:color="auto" w:fill="auto"/>
          </w:tcPr>
          <w:p w14:paraId="2926561B" w14:textId="57A2CC97" w:rsidR="00FD6A61" w:rsidRPr="00B0660B" w:rsidRDefault="00FD6A61" w:rsidP="00FD6A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660B">
              <w:rPr>
                <w:rFonts w:ascii="Browallia New" w:hAnsi="Browallia New" w:cs="Browallia New"/>
                <w:sz w:val="22"/>
                <w:szCs w:val="22"/>
                <w:lang w:val="en-GB"/>
              </w:rPr>
              <w:t>3,</w:t>
            </w:r>
            <w:r w:rsidR="009357FA">
              <w:rPr>
                <w:rFonts w:ascii="Browallia New" w:hAnsi="Browallia New" w:cs="Browallia New"/>
                <w:sz w:val="22"/>
                <w:szCs w:val="22"/>
                <w:lang w:val="en-GB"/>
              </w:rPr>
              <w:t>5</w:t>
            </w:r>
            <w:r w:rsidRPr="00B0660B">
              <w:rPr>
                <w:rFonts w:ascii="Browallia New" w:hAnsi="Browallia New" w:cs="Browallia New"/>
                <w:sz w:val="22"/>
                <w:szCs w:val="22"/>
                <w:lang w:val="en-GB"/>
              </w:rPr>
              <w:t>34</w:t>
            </w:r>
          </w:p>
        </w:tc>
        <w:tc>
          <w:tcPr>
            <w:tcW w:w="990" w:type="dxa"/>
            <w:gridSpan w:val="2"/>
          </w:tcPr>
          <w:p w14:paraId="3EC2163C" w14:textId="0837D039" w:rsidR="00FD6A61" w:rsidRPr="001A31FE" w:rsidRDefault="009357FA" w:rsidP="00FD6A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w:t>
            </w:r>
            <w:r w:rsidR="00FD6A61" w:rsidRPr="001A31FE">
              <w:rPr>
                <w:rFonts w:ascii="Browallia New" w:hAnsi="Browallia New" w:cs="Browallia New"/>
                <w:sz w:val="22"/>
                <w:szCs w:val="22"/>
                <w:lang w:val="en-GB"/>
              </w:rPr>
              <w:t>,</w:t>
            </w:r>
            <w:r>
              <w:rPr>
                <w:rFonts w:ascii="Browallia New" w:hAnsi="Browallia New" w:cs="Browallia New"/>
                <w:sz w:val="22"/>
                <w:szCs w:val="22"/>
                <w:lang w:val="en-GB"/>
              </w:rPr>
              <w:t>062</w:t>
            </w:r>
          </w:p>
        </w:tc>
      </w:tr>
    </w:tbl>
    <w:p w14:paraId="203385F2" w14:textId="5080775F" w:rsidR="00DA7840" w:rsidRDefault="00DA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6B705CBD" w14:textId="50A2A7B5" w:rsidR="00B75CEE" w:rsidRDefault="00B7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0B08BE12" w14:textId="697080EB" w:rsidR="00B75CEE" w:rsidRDefault="00B7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1C0EA30C" w14:textId="7891B782" w:rsidR="00B75CEE" w:rsidRDefault="00B7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0939E041" w14:textId="430ED6C9" w:rsidR="00B75CEE" w:rsidRDefault="00B7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2B52A7CD" w14:textId="77777777" w:rsidR="00036C64" w:rsidRDefault="0003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5FF0AF79" w14:textId="2F88A99F" w:rsidR="00B75CEE" w:rsidRDefault="00B7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01691FE1" w14:textId="4CD30306" w:rsidR="00930219" w:rsidRDefault="00930219" w:rsidP="0086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3" w:firstLine="27"/>
        <w:jc w:val="thaiDistribute"/>
        <w:rPr>
          <w:rFonts w:ascii="Browallia New" w:hAnsi="Browallia New" w:cs="Browallia New"/>
          <w:sz w:val="26"/>
          <w:szCs w:val="26"/>
          <w:lang w:val="en-GB"/>
        </w:rPr>
      </w:pPr>
      <w:r w:rsidRPr="00930219">
        <w:rPr>
          <w:rFonts w:ascii="Browallia New" w:hAnsi="Browallia New" w:cs="Browallia New"/>
          <w:sz w:val="28"/>
          <w:szCs w:val="28"/>
          <w:cs/>
          <w:lang w:val="en-GB"/>
        </w:rPr>
        <w:lastRenderedPageBreak/>
        <w:t>ยอดคงเหลือ</w:t>
      </w:r>
      <w:r w:rsidR="00F02498">
        <w:rPr>
          <w:rFonts w:ascii="Browallia New" w:hAnsi="Browallia New" w:cs="Browallia New" w:hint="cs"/>
          <w:sz w:val="28"/>
          <w:szCs w:val="28"/>
          <w:cs/>
          <w:lang w:val="en-GB"/>
        </w:rPr>
        <w:t>กับบุคคลและกิจการที่เกี่ยวข้องกันที่มีสาระสำคัญ</w:t>
      </w:r>
      <w:r w:rsidRPr="00930219">
        <w:rPr>
          <w:rFonts w:ascii="Browallia New" w:hAnsi="Browallia New" w:cs="Browallia New"/>
          <w:sz w:val="28"/>
          <w:szCs w:val="28"/>
          <w:cs/>
          <w:lang w:val="en-GB"/>
        </w:rPr>
        <w:t xml:space="preserve"> ณ วันที่ </w:t>
      </w:r>
      <w:r w:rsidRPr="00930219">
        <w:rPr>
          <w:rFonts w:ascii="Browallia New" w:hAnsi="Browallia New" w:cs="Browallia New"/>
          <w:sz w:val="28"/>
          <w:szCs w:val="28"/>
          <w:lang w:val="en-GB"/>
        </w:rPr>
        <w:t xml:space="preserve">31 </w:t>
      </w:r>
      <w:r w:rsidRPr="00930219">
        <w:rPr>
          <w:rFonts w:ascii="Browallia New" w:hAnsi="Browallia New" w:cs="Browallia New"/>
          <w:sz w:val="28"/>
          <w:szCs w:val="28"/>
          <w:cs/>
          <w:lang w:val="en-GB"/>
        </w:rPr>
        <w:t xml:space="preserve">มกราคม </w:t>
      </w:r>
      <w:r w:rsidRPr="00930219">
        <w:rPr>
          <w:rFonts w:ascii="Browallia New" w:hAnsi="Browallia New" w:cs="Browallia New"/>
          <w:sz w:val="28"/>
          <w:szCs w:val="28"/>
          <w:lang w:val="en-GB"/>
        </w:rPr>
        <w:t>256</w:t>
      </w:r>
      <w:r>
        <w:rPr>
          <w:rFonts w:ascii="Browallia New" w:hAnsi="Browallia New" w:cs="Browallia New"/>
          <w:sz w:val="28"/>
          <w:szCs w:val="28"/>
          <w:lang w:val="en-GB"/>
        </w:rPr>
        <w:t>1</w:t>
      </w:r>
      <w:r w:rsidRPr="00930219">
        <w:rPr>
          <w:rFonts w:ascii="Browallia New" w:hAnsi="Browallia New" w:cs="Browallia New"/>
          <w:sz w:val="28"/>
          <w:szCs w:val="28"/>
          <w:lang w:val="en-GB"/>
        </w:rPr>
        <w:t xml:space="preserve"> </w:t>
      </w:r>
      <w:r w:rsidRPr="00930219">
        <w:rPr>
          <w:rFonts w:ascii="Browallia New" w:hAnsi="Browallia New" w:cs="Browallia New"/>
          <w:sz w:val="28"/>
          <w:szCs w:val="28"/>
          <w:cs/>
          <w:lang w:val="en-GB"/>
        </w:rPr>
        <w:t xml:space="preserve">และ </w:t>
      </w:r>
      <w:r w:rsidRPr="00930219">
        <w:rPr>
          <w:rFonts w:ascii="Browallia New" w:hAnsi="Browallia New" w:cs="Browallia New"/>
          <w:sz w:val="28"/>
          <w:szCs w:val="28"/>
          <w:lang w:val="en-GB"/>
        </w:rPr>
        <w:t xml:space="preserve">31 </w:t>
      </w:r>
      <w:r w:rsidRPr="00930219">
        <w:rPr>
          <w:rFonts w:ascii="Browallia New" w:hAnsi="Browallia New" w:cs="Browallia New"/>
          <w:sz w:val="28"/>
          <w:szCs w:val="28"/>
          <w:cs/>
          <w:lang w:val="en-GB"/>
        </w:rPr>
        <w:t xml:space="preserve">ตุลาคม </w:t>
      </w:r>
      <w:r w:rsidRPr="00930219">
        <w:rPr>
          <w:rFonts w:ascii="Browallia New" w:hAnsi="Browallia New" w:cs="Browallia New"/>
          <w:sz w:val="28"/>
          <w:szCs w:val="28"/>
          <w:lang w:val="en-GB"/>
        </w:rPr>
        <w:t>25</w:t>
      </w:r>
      <w:r>
        <w:rPr>
          <w:rFonts w:ascii="Browallia New" w:hAnsi="Browallia New" w:cs="Browallia New"/>
          <w:sz w:val="28"/>
          <w:szCs w:val="28"/>
          <w:lang w:val="en-GB"/>
        </w:rPr>
        <w:t>60</w:t>
      </w:r>
      <w:r w:rsidRPr="00930219">
        <w:rPr>
          <w:rFonts w:ascii="Browallia New" w:hAnsi="Browallia New" w:cs="Browallia New"/>
          <w:sz w:val="28"/>
          <w:szCs w:val="28"/>
          <w:lang w:val="en-GB"/>
        </w:rPr>
        <w:t xml:space="preserve"> </w:t>
      </w:r>
      <w:r w:rsidR="00C211B0">
        <w:rPr>
          <w:rFonts w:ascii="Browallia New" w:hAnsi="Browallia New" w:cs="Browallia New"/>
          <w:sz w:val="28"/>
          <w:szCs w:val="28"/>
          <w:lang w:val="en-GB"/>
        </w:rPr>
        <w:t xml:space="preserve">            </w:t>
      </w:r>
      <w:r w:rsidR="00F02498">
        <w:rPr>
          <w:rFonts w:ascii="Browallia New" w:hAnsi="Browallia New" w:cs="Browallia New" w:hint="cs"/>
          <w:sz w:val="28"/>
          <w:szCs w:val="28"/>
          <w:cs/>
          <w:lang w:val="en-GB"/>
        </w:rPr>
        <w:t>มีดังนี้</w:t>
      </w:r>
    </w:p>
    <w:p w14:paraId="580BF0F2" w14:textId="7C2FB22A" w:rsidR="00E64EEB" w:rsidRPr="00377A3C" w:rsidRDefault="00867B43" w:rsidP="0093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rPr>
          <w:rFonts w:ascii="Browallia New" w:hAnsi="Browallia New" w:cs="Browallia New"/>
          <w:sz w:val="22"/>
          <w:szCs w:val="22"/>
          <w:lang w:val="en-GB"/>
        </w:rPr>
      </w:pPr>
      <w:r>
        <w:rPr>
          <w:rFonts w:ascii="Browallia New" w:hAnsi="Browallia New" w:cs="Browallia New"/>
          <w:sz w:val="26"/>
          <w:szCs w:val="26"/>
          <w:lang w:val="en-GB"/>
        </w:rPr>
        <w:softHyphen/>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7"/>
        <w:gridCol w:w="1188"/>
        <w:gridCol w:w="1206"/>
        <w:gridCol w:w="1179"/>
      </w:tblGrid>
      <w:tr w:rsidR="00E64EEB" w:rsidRPr="004643A2" w14:paraId="05D0C245" w14:textId="77777777" w:rsidTr="00E64EEB">
        <w:tc>
          <w:tcPr>
            <w:tcW w:w="4230" w:type="dxa"/>
          </w:tcPr>
          <w:p w14:paraId="5D275BC3"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49F83E9A"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53866FF6"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67821E49"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643A2">
              <w:rPr>
                <w:rFonts w:ascii="Browallia New" w:hAnsi="Browallia New" w:cs="Browallia New"/>
                <w:sz w:val="26"/>
                <w:szCs w:val="26"/>
                <w:lang w:val="en-GB"/>
              </w:rPr>
              <w:t>(</w:t>
            </w:r>
            <w:proofErr w:type="gramStart"/>
            <w:r w:rsidRPr="004643A2">
              <w:rPr>
                <w:rFonts w:ascii="Browallia New" w:hAnsi="Browallia New" w:cs="Browallia New"/>
                <w:sz w:val="26"/>
                <w:szCs w:val="26"/>
                <w:cs/>
                <w:lang w:val="en-GB"/>
              </w:rPr>
              <w:t>หน่วย :</w:t>
            </w:r>
            <w:proofErr w:type="gramEnd"/>
            <w:r w:rsidRPr="004643A2">
              <w:rPr>
                <w:rFonts w:ascii="Browallia New" w:hAnsi="Browallia New" w:cs="Browallia New"/>
                <w:sz w:val="26"/>
                <w:szCs w:val="26"/>
                <w:cs/>
                <w:lang w:val="en-GB"/>
              </w:rPr>
              <w:t xml:space="preserve"> พันบาท)</w:t>
            </w:r>
          </w:p>
        </w:tc>
      </w:tr>
      <w:tr w:rsidR="00E64EEB" w:rsidRPr="004643A2" w14:paraId="60525EFF" w14:textId="77777777" w:rsidTr="00E64EEB">
        <w:tc>
          <w:tcPr>
            <w:tcW w:w="4230" w:type="dxa"/>
          </w:tcPr>
          <w:p w14:paraId="34B98C30"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4D43CCFA" w14:textId="77777777"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cs/>
                <w:lang w:val="en-GB"/>
              </w:rPr>
              <w:t>งบการเงินรวม</w:t>
            </w:r>
          </w:p>
        </w:tc>
        <w:tc>
          <w:tcPr>
            <w:tcW w:w="2385" w:type="dxa"/>
            <w:gridSpan w:val="2"/>
          </w:tcPr>
          <w:p w14:paraId="3D1B6DDC" w14:textId="416AA411"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cs/>
                <w:lang w:val="en-GB"/>
              </w:rPr>
              <w:t>งบการเงินเฉพาะ</w:t>
            </w:r>
            <w:r w:rsidR="004643A2">
              <w:rPr>
                <w:rFonts w:ascii="Browallia New" w:hAnsi="Browallia New" w:cs="Browallia New" w:hint="cs"/>
                <w:sz w:val="26"/>
                <w:szCs w:val="26"/>
                <w:cs/>
                <w:lang w:val="en-GB"/>
              </w:rPr>
              <w:t>ของบริษัท</w:t>
            </w:r>
          </w:p>
        </w:tc>
      </w:tr>
      <w:tr w:rsidR="00E64EEB" w:rsidRPr="004643A2" w14:paraId="581297DA" w14:textId="77777777" w:rsidTr="00E64EEB">
        <w:tc>
          <w:tcPr>
            <w:tcW w:w="4230" w:type="dxa"/>
          </w:tcPr>
          <w:p w14:paraId="531340D1"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24AA6626" w14:textId="77777777"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4643A2">
              <w:rPr>
                <w:rFonts w:ascii="Browallia New" w:hAnsi="Browallia New" w:cs="Browallia New"/>
                <w:sz w:val="26"/>
                <w:szCs w:val="26"/>
                <w:lang w:val="en-GB"/>
              </w:rPr>
              <w:t>31</w:t>
            </w:r>
            <w:r w:rsidRPr="004643A2">
              <w:rPr>
                <w:rFonts w:ascii="Browallia New" w:hAnsi="Browallia New" w:cs="Browallia New" w:hint="cs"/>
                <w:sz w:val="26"/>
                <w:szCs w:val="26"/>
                <w:cs/>
                <w:lang w:val="en-GB"/>
              </w:rPr>
              <w:t xml:space="preserve"> มกราคม</w:t>
            </w:r>
          </w:p>
          <w:p w14:paraId="381D7993" w14:textId="77777777"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2561</w:t>
            </w:r>
          </w:p>
        </w:tc>
        <w:tc>
          <w:tcPr>
            <w:tcW w:w="1188" w:type="dxa"/>
          </w:tcPr>
          <w:p w14:paraId="5DCDD7F7" w14:textId="77777777"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4643A2">
              <w:rPr>
                <w:rFonts w:ascii="Browallia New" w:hAnsi="Browallia New" w:cs="Browallia New"/>
                <w:sz w:val="26"/>
                <w:szCs w:val="26"/>
              </w:rPr>
              <w:t>31</w:t>
            </w:r>
            <w:r w:rsidRPr="004643A2">
              <w:rPr>
                <w:rFonts w:ascii="Browallia New" w:hAnsi="Browallia New" w:cs="Browallia New" w:hint="cs"/>
                <w:sz w:val="26"/>
                <w:szCs w:val="26"/>
                <w:cs/>
              </w:rPr>
              <w:t xml:space="preserve"> ตุลาคม</w:t>
            </w:r>
          </w:p>
          <w:p w14:paraId="3CE2F739" w14:textId="77777777"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2560</w:t>
            </w:r>
          </w:p>
        </w:tc>
        <w:tc>
          <w:tcPr>
            <w:tcW w:w="1206" w:type="dxa"/>
          </w:tcPr>
          <w:p w14:paraId="6A330D09" w14:textId="77777777"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4643A2">
              <w:rPr>
                <w:rFonts w:ascii="Browallia New" w:hAnsi="Browallia New" w:cs="Browallia New"/>
                <w:sz w:val="26"/>
                <w:szCs w:val="26"/>
                <w:lang w:val="en-GB"/>
              </w:rPr>
              <w:t>31</w:t>
            </w:r>
            <w:r w:rsidRPr="004643A2">
              <w:rPr>
                <w:rFonts w:ascii="Browallia New" w:hAnsi="Browallia New" w:cs="Browallia New" w:hint="cs"/>
                <w:sz w:val="26"/>
                <w:szCs w:val="26"/>
                <w:cs/>
                <w:lang w:val="en-GB"/>
              </w:rPr>
              <w:t xml:space="preserve"> มกราคม</w:t>
            </w:r>
          </w:p>
          <w:p w14:paraId="43880F7A" w14:textId="77777777"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2561</w:t>
            </w:r>
          </w:p>
        </w:tc>
        <w:tc>
          <w:tcPr>
            <w:tcW w:w="1179" w:type="dxa"/>
          </w:tcPr>
          <w:p w14:paraId="55C682CD" w14:textId="77777777"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4643A2">
              <w:rPr>
                <w:rFonts w:ascii="Browallia New" w:hAnsi="Browallia New" w:cs="Browallia New"/>
                <w:sz w:val="26"/>
                <w:szCs w:val="26"/>
              </w:rPr>
              <w:t>31</w:t>
            </w:r>
            <w:r w:rsidRPr="004643A2">
              <w:rPr>
                <w:rFonts w:ascii="Browallia New" w:hAnsi="Browallia New" w:cs="Browallia New" w:hint="cs"/>
                <w:sz w:val="26"/>
                <w:szCs w:val="26"/>
                <w:cs/>
              </w:rPr>
              <w:t xml:space="preserve"> ตุลาคม</w:t>
            </w:r>
          </w:p>
          <w:p w14:paraId="3B94D740" w14:textId="77777777" w:rsidR="00E64EEB" w:rsidRPr="004643A2"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2560</w:t>
            </w:r>
          </w:p>
        </w:tc>
      </w:tr>
      <w:tr w:rsidR="00E64EEB" w:rsidRPr="004643A2" w14:paraId="6F223EBD" w14:textId="77777777" w:rsidTr="00E64EEB">
        <w:tc>
          <w:tcPr>
            <w:tcW w:w="4230" w:type="dxa"/>
          </w:tcPr>
          <w:p w14:paraId="5C586BB9" w14:textId="091EBA6E"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197" w:type="dxa"/>
          </w:tcPr>
          <w:p w14:paraId="472976C4"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1CBE1FE3"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06" w:type="dxa"/>
          </w:tcPr>
          <w:p w14:paraId="44DA0368"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79" w:type="dxa"/>
          </w:tcPr>
          <w:p w14:paraId="7AC1929B" w14:textId="77777777" w:rsidR="00E64EEB" w:rsidRPr="004643A2"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C56585" w:rsidRPr="004643A2" w14:paraId="299C3497" w14:textId="77777777" w:rsidTr="00E64EEB">
        <w:tc>
          <w:tcPr>
            <w:tcW w:w="4230" w:type="dxa"/>
          </w:tcPr>
          <w:p w14:paraId="0958EA23" w14:textId="59761504" w:rsidR="00C56585" w:rsidRPr="00867B43" w:rsidRDefault="00C56585" w:rsidP="00C5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6"/>
                <w:szCs w:val="26"/>
                <w:cs/>
              </w:rPr>
            </w:pPr>
            <w:r w:rsidRPr="00867B43">
              <w:rPr>
                <w:rFonts w:ascii="Browallia New" w:hAnsi="Browallia New" w:cs="Browallia New"/>
                <w:b/>
                <w:sz w:val="26"/>
                <w:szCs w:val="26"/>
                <w:cs/>
              </w:rPr>
              <w:t>เงินให้กู้ยืมระยะสั้น</w:t>
            </w:r>
            <w:r>
              <w:rPr>
                <w:rFonts w:ascii="Browallia New" w:hAnsi="Browallia New" w:cs="Browallia New"/>
                <w:bCs/>
                <w:sz w:val="26"/>
                <w:szCs w:val="26"/>
              </w:rPr>
              <w:t xml:space="preserve"> - </w:t>
            </w:r>
            <w:r w:rsidRPr="004643A2">
              <w:rPr>
                <w:rFonts w:ascii="Browallia New" w:hAnsi="Browallia New" w:cs="Browallia New" w:hint="cs"/>
                <w:b/>
                <w:sz w:val="26"/>
                <w:szCs w:val="26"/>
                <w:cs/>
              </w:rPr>
              <w:t>บริษัทย่อย</w:t>
            </w:r>
          </w:p>
        </w:tc>
        <w:tc>
          <w:tcPr>
            <w:tcW w:w="1197" w:type="dxa"/>
          </w:tcPr>
          <w:p w14:paraId="331AEC40" w14:textId="24BA90A8" w:rsidR="00C56585" w:rsidRPr="004643A2" w:rsidRDefault="00C56585" w:rsidP="00C56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 xml:space="preserve">     </w:t>
            </w:r>
            <w:r w:rsidRPr="004643A2">
              <w:rPr>
                <w:rFonts w:ascii="Browallia New" w:hAnsi="Browallia New" w:cs="Browallia New" w:hint="cs"/>
                <w:sz w:val="26"/>
                <w:szCs w:val="26"/>
                <w:cs/>
                <w:lang w:val="en-GB"/>
              </w:rPr>
              <w:t>-</w:t>
            </w:r>
          </w:p>
        </w:tc>
        <w:tc>
          <w:tcPr>
            <w:tcW w:w="1188" w:type="dxa"/>
          </w:tcPr>
          <w:p w14:paraId="2AE61B2F" w14:textId="2211266D" w:rsidR="00C56585" w:rsidRPr="004643A2" w:rsidRDefault="00C56585" w:rsidP="00C56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 xml:space="preserve">     </w:t>
            </w:r>
            <w:r w:rsidRPr="004643A2">
              <w:rPr>
                <w:rFonts w:ascii="Browallia New" w:hAnsi="Browallia New" w:cs="Browallia New" w:hint="cs"/>
                <w:sz w:val="26"/>
                <w:szCs w:val="26"/>
                <w:cs/>
                <w:lang w:val="en-GB"/>
              </w:rPr>
              <w:t>-</w:t>
            </w:r>
          </w:p>
        </w:tc>
        <w:tc>
          <w:tcPr>
            <w:tcW w:w="1206" w:type="dxa"/>
          </w:tcPr>
          <w:p w14:paraId="58AD9BEF" w14:textId="14325375" w:rsidR="00C56585" w:rsidRPr="004643A2" w:rsidRDefault="00C56585" w:rsidP="00C56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112,200</w:t>
            </w:r>
          </w:p>
        </w:tc>
        <w:tc>
          <w:tcPr>
            <w:tcW w:w="1179" w:type="dxa"/>
          </w:tcPr>
          <w:p w14:paraId="17441311" w14:textId="546CD797" w:rsidR="00C56585" w:rsidRPr="004643A2" w:rsidRDefault="00C56585" w:rsidP="00C56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643A2">
              <w:rPr>
                <w:rFonts w:ascii="Browallia New" w:hAnsi="Browallia New" w:cs="Browallia New"/>
                <w:sz w:val="26"/>
                <w:szCs w:val="26"/>
              </w:rPr>
              <w:t>112,200</w:t>
            </w:r>
          </w:p>
        </w:tc>
      </w:tr>
    </w:tbl>
    <w:p w14:paraId="6DB5F436" w14:textId="77777777" w:rsidR="001B4C2D" w:rsidRDefault="00E64EEB"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cs/>
          <w:lang w:val="en-GB"/>
        </w:rPr>
        <w:tab/>
      </w:r>
    </w:p>
    <w:p w14:paraId="7866B8D2" w14:textId="77777777" w:rsidR="001B4C2D" w:rsidRDefault="001B4C2D" w:rsidP="001B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96" w:hanging="54"/>
        <w:jc w:val="thaiDistribute"/>
        <w:rPr>
          <w:rFonts w:ascii="Browallia New" w:hAnsi="Browallia New" w:cs="Browallia New"/>
          <w:spacing w:val="-4"/>
          <w:sz w:val="28"/>
          <w:szCs w:val="28"/>
          <w:lang w:val="en-GB"/>
        </w:rPr>
      </w:pPr>
      <w:r>
        <w:rPr>
          <w:rFonts w:ascii="Browallia New" w:hAnsi="Browallia New" w:cs="Browallia New"/>
          <w:sz w:val="28"/>
          <w:szCs w:val="28"/>
          <w:cs/>
          <w:lang w:val="en-GB"/>
        </w:rPr>
        <w:tab/>
      </w:r>
      <w:r w:rsidRPr="00E64EEB">
        <w:rPr>
          <w:rFonts w:ascii="Browallia New" w:hAnsi="Browallia New" w:cs="Browallia New"/>
          <w:spacing w:val="-4"/>
          <w:sz w:val="28"/>
          <w:szCs w:val="28"/>
          <w:cs/>
          <w:lang w:val="en-GB"/>
        </w:rPr>
        <w:t>รายการเคลื่อนไหวของเงินให้กู้ยืมระยะสั้นแก่บริษัทย่อยในระหว่างงวด</w:t>
      </w:r>
      <w:r>
        <w:rPr>
          <w:rFonts w:ascii="Browallia New" w:hAnsi="Browallia New" w:cs="Browallia New" w:hint="cs"/>
          <w:spacing w:val="-4"/>
          <w:sz w:val="28"/>
          <w:szCs w:val="28"/>
          <w:cs/>
          <w:lang w:val="en-GB"/>
        </w:rPr>
        <w:t>สามเดือน</w:t>
      </w:r>
      <w:r w:rsidRPr="00E64EEB">
        <w:rPr>
          <w:rFonts w:ascii="Browallia New" w:hAnsi="Browallia New" w:cs="Browallia New"/>
          <w:spacing w:val="-4"/>
          <w:sz w:val="28"/>
          <w:szCs w:val="28"/>
          <w:cs/>
          <w:lang w:val="en-GB"/>
        </w:rPr>
        <w:t xml:space="preserve">สิ้นสุดวันที่ </w:t>
      </w:r>
      <w:r>
        <w:rPr>
          <w:rFonts w:ascii="Browallia New" w:hAnsi="Browallia New" w:cs="Browallia New"/>
          <w:spacing w:val="-4"/>
          <w:sz w:val="28"/>
          <w:szCs w:val="28"/>
        </w:rPr>
        <w:t>31</w:t>
      </w:r>
      <w:r w:rsidRPr="00E64EEB">
        <w:rPr>
          <w:rFonts w:ascii="Browallia New" w:hAnsi="Browallia New" w:cs="Browallia New"/>
          <w:spacing w:val="-4"/>
          <w:sz w:val="28"/>
          <w:szCs w:val="28"/>
          <w:cs/>
          <w:lang w:val="en-GB"/>
        </w:rPr>
        <w:t xml:space="preserve"> มกราคม </w:t>
      </w:r>
      <w:r>
        <w:rPr>
          <w:rFonts w:ascii="Browallia New" w:hAnsi="Browallia New" w:cs="Browallia New"/>
          <w:spacing w:val="-4"/>
          <w:sz w:val="28"/>
          <w:szCs w:val="28"/>
          <w:lang w:val="en-GB"/>
        </w:rPr>
        <w:t>2561</w:t>
      </w:r>
      <w:r w:rsidRPr="00E64EEB">
        <w:rPr>
          <w:rFonts w:ascii="Browallia New" w:hAnsi="Browallia New" w:cs="Browallia New"/>
          <w:spacing w:val="-4"/>
          <w:sz w:val="28"/>
          <w:szCs w:val="28"/>
          <w:cs/>
          <w:lang w:val="en-GB"/>
        </w:rPr>
        <w:t xml:space="preserve"> และ</w:t>
      </w:r>
      <w:r>
        <w:rPr>
          <w:rFonts w:ascii="Browallia New" w:hAnsi="Browallia New" w:cs="Browallia New" w:hint="cs"/>
          <w:spacing w:val="-4"/>
          <w:sz w:val="28"/>
          <w:szCs w:val="28"/>
          <w:cs/>
          <w:lang w:val="en-GB"/>
        </w:rPr>
        <w:t>สำหรับปีสิ้นสุดวันที่</w:t>
      </w:r>
      <w:r w:rsidRPr="00E64EEB">
        <w:rPr>
          <w:rFonts w:ascii="Browallia New" w:hAnsi="Browallia New" w:cs="Browallia New"/>
          <w:spacing w:val="-4"/>
          <w:sz w:val="28"/>
          <w:szCs w:val="28"/>
          <w:cs/>
          <w:lang w:val="en-GB"/>
        </w:rPr>
        <w:t xml:space="preserve"> </w:t>
      </w:r>
      <w:r>
        <w:rPr>
          <w:rFonts w:ascii="Browallia New" w:hAnsi="Browallia New" w:cs="Browallia New"/>
          <w:spacing w:val="-4"/>
          <w:sz w:val="28"/>
          <w:szCs w:val="28"/>
          <w:lang w:val="en-GB"/>
        </w:rPr>
        <w:t>31</w:t>
      </w:r>
      <w:r>
        <w:rPr>
          <w:rFonts w:ascii="Browallia New" w:hAnsi="Browallia New" w:cs="Browallia New" w:hint="cs"/>
          <w:spacing w:val="-4"/>
          <w:sz w:val="28"/>
          <w:szCs w:val="28"/>
          <w:cs/>
          <w:lang w:val="en-GB"/>
        </w:rPr>
        <w:t xml:space="preserve"> ตุลาคม </w:t>
      </w:r>
      <w:r>
        <w:rPr>
          <w:rFonts w:ascii="Browallia New" w:hAnsi="Browallia New" w:cs="Browallia New"/>
          <w:spacing w:val="-4"/>
          <w:sz w:val="28"/>
          <w:szCs w:val="28"/>
          <w:lang w:val="en-GB"/>
        </w:rPr>
        <w:t>2560</w:t>
      </w:r>
      <w:r w:rsidRPr="00E64EEB">
        <w:rPr>
          <w:rFonts w:ascii="Browallia New" w:hAnsi="Browallia New" w:cs="Browallia New"/>
          <w:spacing w:val="-4"/>
          <w:sz w:val="28"/>
          <w:szCs w:val="28"/>
          <w:cs/>
          <w:lang w:val="en-GB"/>
        </w:rPr>
        <w:t xml:space="preserve"> มีดังนี้</w:t>
      </w:r>
    </w:p>
    <w:p w14:paraId="17CD3E36" w14:textId="77777777" w:rsidR="001B4C2D" w:rsidRPr="00377A3C" w:rsidRDefault="001B4C2D" w:rsidP="001B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Browallia New" w:hAnsi="Browallia New" w:cs="Browallia New"/>
          <w:spacing w:val="-4"/>
          <w:sz w:val="24"/>
          <w:szCs w:val="24"/>
          <w:lang w:val="en-GB"/>
        </w:rPr>
      </w:pPr>
      <w:r>
        <w:rPr>
          <w:rFonts w:ascii="Browallia New" w:hAnsi="Browallia New" w:cs="Browallia New"/>
          <w:spacing w:val="-4"/>
          <w:sz w:val="28"/>
          <w:szCs w:val="28"/>
          <w:lang w:val="en-GB"/>
        </w:rPr>
        <w:tab/>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5"/>
        <w:gridCol w:w="1206"/>
        <w:gridCol w:w="1179"/>
      </w:tblGrid>
      <w:tr w:rsidR="001B4C2D" w14:paraId="3D76367A" w14:textId="77777777" w:rsidTr="00321DAB">
        <w:tc>
          <w:tcPr>
            <w:tcW w:w="6615" w:type="dxa"/>
          </w:tcPr>
          <w:p w14:paraId="37D86314" w14:textId="77777777" w:rsidR="001B4C2D"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035DB85B" w14:textId="77777777" w:rsidR="001B4C2D"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EA3AAE">
              <w:rPr>
                <w:rFonts w:ascii="Browallia New" w:hAnsi="Browallia New" w:cs="Browallia New"/>
                <w:sz w:val="26"/>
                <w:szCs w:val="26"/>
                <w:lang w:val="en-GB"/>
              </w:rPr>
              <w:t>(</w:t>
            </w:r>
            <w:proofErr w:type="gramStart"/>
            <w:r w:rsidRPr="00EA3AAE">
              <w:rPr>
                <w:rFonts w:ascii="Browallia New" w:hAnsi="Browallia New" w:cs="Browallia New"/>
                <w:sz w:val="26"/>
                <w:szCs w:val="26"/>
                <w:cs/>
                <w:lang w:val="en-GB"/>
              </w:rPr>
              <w:t>หน่วย :</w:t>
            </w:r>
            <w:proofErr w:type="gramEnd"/>
            <w:r w:rsidRPr="00EA3AAE">
              <w:rPr>
                <w:rFonts w:ascii="Browallia New" w:hAnsi="Browallia New" w:cs="Browallia New"/>
                <w:sz w:val="26"/>
                <w:szCs w:val="26"/>
                <w:cs/>
                <w:lang w:val="en-GB"/>
              </w:rPr>
              <w:t xml:space="preserve"> พันบาท)</w:t>
            </w:r>
          </w:p>
        </w:tc>
      </w:tr>
      <w:tr w:rsidR="001B4C2D" w14:paraId="025B61D9" w14:textId="77777777" w:rsidTr="00321DAB">
        <w:tc>
          <w:tcPr>
            <w:tcW w:w="6615" w:type="dxa"/>
          </w:tcPr>
          <w:p w14:paraId="7B14C1BB" w14:textId="77777777" w:rsidR="001B4C2D"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665913D9" w14:textId="77777777" w:rsidR="001B4C2D"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Pr>
                <w:rFonts w:ascii="Browallia New" w:hAnsi="Browallia New" w:cs="Browallia New" w:hint="cs"/>
                <w:sz w:val="26"/>
                <w:szCs w:val="26"/>
                <w:cs/>
                <w:lang w:val="en-GB"/>
              </w:rPr>
              <w:t>งบการเงินเฉพาะของบริษัท</w:t>
            </w:r>
          </w:p>
        </w:tc>
      </w:tr>
      <w:tr w:rsidR="001B4C2D" w14:paraId="12EF0CA3" w14:textId="77777777" w:rsidTr="00321DAB">
        <w:tc>
          <w:tcPr>
            <w:tcW w:w="6615" w:type="dxa"/>
          </w:tcPr>
          <w:p w14:paraId="06C57889" w14:textId="77777777" w:rsidR="001B4C2D"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06" w:type="dxa"/>
          </w:tcPr>
          <w:p w14:paraId="60ADC3D0" w14:textId="77777777" w:rsidR="001B4C2D"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31</w:t>
            </w:r>
            <w:r>
              <w:rPr>
                <w:rFonts w:ascii="Browallia New" w:hAnsi="Browallia New" w:cs="Browallia New" w:hint="cs"/>
                <w:sz w:val="26"/>
                <w:szCs w:val="26"/>
                <w:cs/>
                <w:lang w:val="en-GB"/>
              </w:rPr>
              <w:t xml:space="preserve"> มกราคม</w:t>
            </w:r>
          </w:p>
          <w:p w14:paraId="053DDB32" w14:textId="77777777" w:rsidR="001B4C2D"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2561</w:t>
            </w:r>
          </w:p>
        </w:tc>
        <w:tc>
          <w:tcPr>
            <w:tcW w:w="1179" w:type="dxa"/>
          </w:tcPr>
          <w:p w14:paraId="310ED326" w14:textId="77777777" w:rsidR="001B4C2D"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31</w:t>
            </w:r>
            <w:r>
              <w:rPr>
                <w:rFonts w:ascii="Browallia New" w:hAnsi="Browallia New" w:cs="Browallia New" w:hint="cs"/>
                <w:sz w:val="26"/>
                <w:szCs w:val="26"/>
                <w:cs/>
                <w:lang w:val="en-GB"/>
              </w:rPr>
              <w:t xml:space="preserve"> ตุลาคม</w:t>
            </w:r>
          </w:p>
          <w:p w14:paraId="20C7254F" w14:textId="77777777" w:rsidR="001B4C2D"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2560</w:t>
            </w:r>
          </w:p>
        </w:tc>
      </w:tr>
      <w:tr w:rsidR="001B4C2D" w14:paraId="79083E26" w14:textId="77777777" w:rsidTr="00321DAB">
        <w:tc>
          <w:tcPr>
            <w:tcW w:w="6615" w:type="dxa"/>
          </w:tcPr>
          <w:p w14:paraId="77C480E2" w14:textId="77777777" w:rsidR="001B4C2D"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06" w:type="dxa"/>
          </w:tcPr>
          <w:p w14:paraId="48915CBB" w14:textId="77777777" w:rsidR="001B4C2D"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79" w:type="dxa"/>
          </w:tcPr>
          <w:p w14:paraId="0B9F4AE1" w14:textId="77777777" w:rsidR="001B4C2D"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1B4C2D" w14:paraId="6B89CA52" w14:textId="77777777" w:rsidTr="00321DAB">
        <w:tc>
          <w:tcPr>
            <w:tcW w:w="6615" w:type="dxa"/>
          </w:tcPr>
          <w:p w14:paraId="4C4542A5" w14:textId="77777777" w:rsidR="001B4C2D" w:rsidRPr="00930219"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E64EEB">
              <w:rPr>
                <w:rFonts w:ascii="Browallia New" w:hAnsi="Browallia New" w:cs="Browallia New"/>
                <w:b/>
                <w:sz w:val="28"/>
                <w:szCs w:val="28"/>
                <w:cs/>
              </w:rPr>
              <w:t>ยอดคงเหลือ ณ วันที่</w:t>
            </w:r>
            <w:r>
              <w:rPr>
                <w:rFonts w:ascii="Browallia New" w:hAnsi="Browallia New" w:cs="Browallia New" w:hint="cs"/>
                <w:b/>
                <w:sz w:val="28"/>
                <w:szCs w:val="28"/>
                <w:cs/>
              </w:rPr>
              <w:t>ต้นงวด</w:t>
            </w:r>
          </w:p>
        </w:tc>
        <w:tc>
          <w:tcPr>
            <w:tcW w:w="1206" w:type="dxa"/>
          </w:tcPr>
          <w:p w14:paraId="181AA41D" w14:textId="77777777" w:rsidR="001B4C2D" w:rsidRPr="00B0660B"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B0660B">
              <w:rPr>
                <w:rFonts w:ascii="Browallia New" w:hAnsi="Browallia New" w:cs="Browallia New"/>
                <w:sz w:val="26"/>
                <w:szCs w:val="26"/>
                <w:lang w:val="en-GB"/>
              </w:rPr>
              <w:t>112,200</w:t>
            </w:r>
          </w:p>
        </w:tc>
        <w:tc>
          <w:tcPr>
            <w:tcW w:w="1179" w:type="dxa"/>
          </w:tcPr>
          <w:p w14:paraId="51169CCA" w14:textId="61B4FC1C" w:rsidR="001B4C2D" w:rsidRDefault="00321DAB"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111,947</w:t>
            </w:r>
          </w:p>
        </w:tc>
      </w:tr>
      <w:tr w:rsidR="002E5AE9" w14:paraId="41FE9282" w14:textId="77777777" w:rsidTr="00321DAB">
        <w:tc>
          <w:tcPr>
            <w:tcW w:w="6615" w:type="dxa"/>
          </w:tcPr>
          <w:p w14:paraId="40152BB9" w14:textId="77777777" w:rsidR="002E5AE9" w:rsidRPr="00930219" w:rsidRDefault="002E5AE9" w:rsidP="002E5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E64EEB">
              <w:rPr>
                <w:rFonts w:ascii="Browallia New" w:hAnsi="Browallia New" w:cs="Browallia New"/>
                <w:b/>
                <w:sz w:val="28"/>
                <w:szCs w:val="28"/>
                <w:cs/>
              </w:rPr>
              <w:t>กำไรจากอัตราแลกเปลี่ยน</w:t>
            </w:r>
          </w:p>
        </w:tc>
        <w:tc>
          <w:tcPr>
            <w:tcW w:w="1206" w:type="dxa"/>
          </w:tcPr>
          <w:p w14:paraId="073B3F9D" w14:textId="56127D31" w:rsidR="002E5AE9" w:rsidRPr="00B0660B" w:rsidRDefault="002E5AE9" w:rsidP="002E5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B0660B">
              <w:rPr>
                <w:rFonts w:ascii="Browallia New" w:hAnsi="Browallia New" w:cs="Browallia New"/>
                <w:sz w:val="26"/>
                <w:szCs w:val="26"/>
                <w:lang w:val="en-GB"/>
              </w:rPr>
              <w:t>-</w:t>
            </w:r>
          </w:p>
        </w:tc>
        <w:tc>
          <w:tcPr>
            <w:tcW w:w="1179" w:type="dxa"/>
          </w:tcPr>
          <w:p w14:paraId="070410A1" w14:textId="12E107E7" w:rsidR="002E5AE9" w:rsidRDefault="002E5AE9" w:rsidP="002E5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253</w:t>
            </w:r>
          </w:p>
        </w:tc>
      </w:tr>
      <w:tr w:rsidR="001B4C2D" w14:paraId="0F2C8774" w14:textId="77777777" w:rsidTr="00321DAB">
        <w:tc>
          <w:tcPr>
            <w:tcW w:w="6615" w:type="dxa"/>
          </w:tcPr>
          <w:p w14:paraId="5E474A89" w14:textId="77777777" w:rsidR="001B4C2D" w:rsidRPr="00930219"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E64EEB">
              <w:rPr>
                <w:rFonts w:ascii="Browallia New" w:hAnsi="Browallia New" w:cs="Browallia New"/>
                <w:b/>
                <w:sz w:val="28"/>
                <w:szCs w:val="28"/>
                <w:cs/>
              </w:rPr>
              <w:t xml:space="preserve">ยอดคงเหลือ ณ </w:t>
            </w:r>
            <w:r>
              <w:rPr>
                <w:rFonts w:ascii="Browallia New" w:hAnsi="Browallia New" w:cs="Browallia New" w:hint="cs"/>
                <w:b/>
                <w:sz w:val="28"/>
                <w:szCs w:val="28"/>
                <w:cs/>
              </w:rPr>
              <w:t>วันสิ้นงวด</w:t>
            </w:r>
          </w:p>
        </w:tc>
        <w:tc>
          <w:tcPr>
            <w:tcW w:w="1206" w:type="dxa"/>
          </w:tcPr>
          <w:p w14:paraId="70034448" w14:textId="77777777" w:rsidR="001B4C2D" w:rsidRPr="00B0660B" w:rsidRDefault="001B4C2D" w:rsidP="00321DA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B0660B">
              <w:rPr>
                <w:rFonts w:ascii="Browallia New" w:hAnsi="Browallia New" w:cs="Browallia New"/>
                <w:sz w:val="26"/>
                <w:szCs w:val="26"/>
                <w:lang w:val="en-GB"/>
              </w:rPr>
              <w:t>112,200</w:t>
            </w:r>
          </w:p>
        </w:tc>
        <w:tc>
          <w:tcPr>
            <w:tcW w:w="1179" w:type="dxa"/>
          </w:tcPr>
          <w:p w14:paraId="485F682E" w14:textId="77777777" w:rsidR="001B4C2D" w:rsidRDefault="001B4C2D" w:rsidP="00321DA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112,200</w:t>
            </w:r>
          </w:p>
        </w:tc>
      </w:tr>
    </w:tbl>
    <w:p w14:paraId="41F14D58" w14:textId="12AEA21A" w:rsidR="005D701F" w:rsidRDefault="00377A3C"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r>
        <w:rPr>
          <w:rFonts w:ascii="Browallia New" w:hAnsi="Browallia New" w:cs="Browallia New"/>
          <w:spacing w:val="-4"/>
          <w:sz w:val="28"/>
          <w:szCs w:val="28"/>
        </w:rPr>
        <w:tab/>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7"/>
        <w:gridCol w:w="1188"/>
        <w:gridCol w:w="1206"/>
        <w:gridCol w:w="1179"/>
      </w:tblGrid>
      <w:tr w:rsidR="001B4C2D" w:rsidRPr="004643A2" w14:paraId="1EC8AE5B" w14:textId="77777777" w:rsidTr="00321DAB">
        <w:tc>
          <w:tcPr>
            <w:tcW w:w="4230" w:type="dxa"/>
          </w:tcPr>
          <w:p w14:paraId="59793FE1"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1B948032"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2B06C666"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3DF5EE6D"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643A2">
              <w:rPr>
                <w:rFonts w:ascii="Browallia New" w:hAnsi="Browallia New" w:cs="Browallia New"/>
                <w:sz w:val="26"/>
                <w:szCs w:val="26"/>
                <w:lang w:val="en-GB"/>
              </w:rPr>
              <w:t>(</w:t>
            </w:r>
            <w:proofErr w:type="gramStart"/>
            <w:r w:rsidRPr="004643A2">
              <w:rPr>
                <w:rFonts w:ascii="Browallia New" w:hAnsi="Browallia New" w:cs="Browallia New"/>
                <w:sz w:val="26"/>
                <w:szCs w:val="26"/>
                <w:cs/>
                <w:lang w:val="en-GB"/>
              </w:rPr>
              <w:t>หน่วย :</w:t>
            </w:r>
            <w:proofErr w:type="gramEnd"/>
            <w:r w:rsidRPr="004643A2">
              <w:rPr>
                <w:rFonts w:ascii="Browallia New" w:hAnsi="Browallia New" w:cs="Browallia New"/>
                <w:sz w:val="26"/>
                <w:szCs w:val="26"/>
                <w:cs/>
                <w:lang w:val="en-GB"/>
              </w:rPr>
              <w:t xml:space="preserve"> พันบาท)</w:t>
            </w:r>
          </w:p>
        </w:tc>
      </w:tr>
      <w:tr w:rsidR="001B4C2D" w:rsidRPr="004643A2" w14:paraId="77778C0B" w14:textId="77777777" w:rsidTr="00321DAB">
        <w:tc>
          <w:tcPr>
            <w:tcW w:w="4230" w:type="dxa"/>
          </w:tcPr>
          <w:p w14:paraId="13D59BF9"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04CD5ACE"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cs/>
                <w:lang w:val="en-GB"/>
              </w:rPr>
              <w:t>งบการเงินรวม</w:t>
            </w:r>
          </w:p>
        </w:tc>
        <w:tc>
          <w:tcPr>
            <w:tcW w:w="2385" w:type="dxa"/>
            <w:gridSpan w:val="2"/>
          </w:tcPr>
          <w:p w14:paraId="55213EEA"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cs/>
                <w:lang w:val="en-GB"/>
              </w:rPr>
              <w:t>งบการเงินเฉพาะ</w:t>
            </w:r>
            <w:r>
              <w:rPr>
                <w:rFonts w:ascii="Browallia New" w:hAnsi="Browallia New" w:cs="Browallia New" w:hint="cs"/>
                <w:sz w:val="26"/>
                <w:szCs w:val="26"/>
                <w:cs/>
                <w:lang w:val="en-GB"/>
              </w:rPr>
              <w:t>ของบริษัท</w:t>
            </w:r>
          </w:p>
        </w:tc>
      </w:tr>
      <w:tr w:rsidR="001B4C2D" w:rsidRPr="004643A2" w14:paraId="74912C62" w14:textId="77777777" w:rsidTr="00321DAB">
        <w:tc>
          <w:tcPr>
            <w:tcW w:w="4230" w:type="dxa"/>
          </w:tcPr>
          <w:p w14:paraId="4044778F"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1DAB82A4"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4643A2">
              <w:rPr>
                <w:rFonts w:ascii="Browallia New" w:hAnsi="Browallia New" w:cs="Browallia New"/>
                <w:sz w:val="26"/>
                <w:szCs w:val="26"/>
                <w:lang w:val="en-GB"/>
              </w:rPr>
              <w:t>31</w:t>
            </w:r>
            <w:r w:rsidRPr="004643A2">
              <w:rPr>
                <w:rFonts w:ascii="Browallia New" w:hAnsi="Browallia New" w:cs="Browallia New" w:hint="cs"/>
                <w:sz w:val="26"/>
                <w:szCs w:val="26"/>
                <w:cs/>
                <w:lang w:val="en-GB"/>
              </w:rPr>
              <w:t xml:space="preserve"> มกราคม</w:t>
            </w:r>
          </w:p>
          <w:p w14:paraId="57BF9150"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2561</w:t>
            </w:r>
          </w:p>
        </w:tc>
        <w:tc>
          <w:tcPr>
            <w:tcW w:w="1188" w:type="dxa"/>
          </w:tcPr>
          <w:p w14:paraId="6B368BB1"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4643A2">
              <w:rPr>
                <w:rFonts w:ascii="Browallia New" w:hAnsi="Browallia New" w:cs="Browallia New"/>
                <w:sz w:val="26"/>
                <w:szCs w:val="26"/>
              </w:rPr>
              <w:t>31</w:t>
            </w:r>
            <w:r w:rsidRPr="004643A2">
              <w:rPr>
                <w:rFonts w:ascii="Browallia New" w:hAnsi="Browallia New" w:cs="Browallia New" w:hint="cs"/>
                <w:sz w:val="26"/>
                <w:szCs w:val="26"/>
                <w:cs/>
              </w:rPr>
              <w:t xml:space="preserve"> ตุลาคม</w:t>
            </w:r>
          </w:p>
          <w:p w14:paraId="2699F924"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2560</w:t>
            </w:r>
          </w:p>
        </w:tc>
        <w:tc>
          <w:tcPr>
            <w:tcW w:w="1206" w:type="dxa"/>
          </w:tcPr>
          <w:p w14:paraId="7BF7AD05"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4643A2">
              <w:rPr>
                <w:rFonts w:ascii="Browallia New" w:hAnsi="Browallia New" w:cs="Browallia New"/>
                <w:sz w:val="26"/>
                <w:szCs w:val="26"/>
                <w:lang w:val="en-GB"/>
              </w:rPr>
              <w:t>31</w:t>
            </w:r>
            <w:r w:rsidRPr="004643A2">
              <w:rPr>
                <w:rFonts w:ascii="Browallia New" w:hAnsi="Browallia New" w:cs="Browallia New" w:hint="cs"/>
                <w:sz w:val="26"/>
                <w:szCs w:val="26"/>
                <w:cs/>
                <w:lang w:val="en-GB"/>
              </w:rPr>
              <w:t xml:space="preserve"> มกราคม</w:t>
            </w:r>
          </w:p>
          <w:p w14:paraId="67B59BF0"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2561</w:t>
            </w:r>
          </w:p>
        </w:tc>
        <w:tc>
          <w:tcPr>
            <w:tcW w:w="1179" w:type="dxa"/>
          </w:tcPr>
          <w:p w14:paraId="3D2C4198"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4643A2">
              <w:rPr>
                <w:rFonts w:ascii="Browallia New" w:hAnsi="Browallia New" w:cs="Browallia New"/>
                <w:sz w:val="26"/>
                <w:szCs w:val="26"/>
              </w:rPr>
              <w:t>31</w:t>
            </w:r>
            <w:r w:rsidRPr="004643A2">
              <w:rPr>
                <w:rFonts w:ascii="Browallia New" w:hAnsi="Browallia New" w:cs="Browallia New" w:hint="cs"/>
                <w:sz w:val="26"/>
                <w:szCs w:val="26"/>
                <w:cs/>
              </w:rPr>
              <w:t xml:space="preserve"> ตุลาคม</w:t>
            </w:r>
          </w:p>
          <w:p w14:paraId="65DD4446" w14:textId="77777777" w:rsidR="001B4C2D" w:rsidRPr="004643A2"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2560</w:t>
            </w:r>
          </w:p>
        </w:tc>
      </w:tr>
      <w:tr w:rsidR="001B4C2D" w:rsidRPr="004643A2" w14:paraId="59107EC1" w14:textId="77777777" w:rsidTr="00321DAB">
        <w:tc>
          <w:tcPr>
            <w:tcW w:w="4230" w:type="dxa"/>
          </w:tcPr>
          <w:p w14:paraId="0060AE95"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197" w:type="dxa"/>
          </w:tcPr>
          <w:p w14:paraId="18162ABA"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2571D593"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06" w:type="dxa"/>
          </w:tcPr>
          <w:p w14:paraId="1B1B2C7F"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79" w:type="dxa"/>
          </w:tcPr>
          <w:p w14:paraId="7C86C3BF"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1B4C2D" w:rsidRPr="004643A2" w14:paraId="1D13545F" w14:textId="77777777" w:rsidTr="00321DAB">
        <w:tc>
          <w:tcPr>
            <w:tcW w:w="4230" w:type="dxa"/>
          </w:tcPr>
          <w:p w14:paraId="17D7F66E" w14:textId="02B6EFFD" w:rsidR="001B4C2D" w:rsidRPr="00867B4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867B43">
              <w:rPr>
                <w:rFonts w:ascii="Browallia New" w:hAnsi="Browallia New" w:cs="Browallia New"/>
                <w:sz w:val="26"/>
                <w:szCs w:val="26"/>
                <w:cs/>
                <w:lang w:val="en-GB"/>
              </w:rPr>
              <w:t>ลูกหนี้อื่น</w:t>
            </w:r>
            <w:r w:rsidRPr="00867B43">
              <w:rPr>
                <w:rFonts w:ascii="Browallia New" w:hAnsi="Browallia New" w:cs="Browallia New"/>
                <w:sz w:val="26"/>
                <w:szCs w:val="26"/>
                <w:lang w:val="en-GB"/>
              </w:rPr>
              <w:t xml:space="preserve"> - </w:t>
            </w:r>
            <w:r w:rsidRPr="00044A10">
              <w:rPr>
                <w:rFonts w:ascii="Browallia New" w:hAnsi="Browallia New" w:cs="Browallia New"/>
                <w:b/>
                <w:sz w:val="26"/>
                <w:szCs w:val="26"/>
                <w:cs/>
              </w:rPr>
              <w:t>กิจการที่เกี่ยวข้องกัน</w:t>
            </w:r>
          </w:p>
        </w:tc>
        <w:tc>
          <w:tcPr>
            <w:tcW w:w="1197" w:type="dxa"/>
          </w:tcPr>
          <w:p w14:paraId="5315869E" w14:textId="3F216A8B" w:rsidR="001B4C2D" w:rsidRDefault="001B4C2D"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1,219</w:t>
            </w:r>
          </w:p>
        </w:tc>
        <w:tc>
          <w:tcPr>
            <w:tcW w:w="1188" w:type="dxa"/>
          </w:tcPr>
          <w:p w14:paraId="7BDA4AA0" w14:textId="000121BB" w:rsidR="001B4C2D" w:rsidRPr="00044A10" w:rsidRDefault="001B4C2D"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44A10">
              <w:rPr>
                <w:rFonts w:ascii="Browallia New" w:hAnsi="Browallia New" w:cs="Browallia New"/>
                <w:sz w:val="26"/>
                <w:szCs w:val="26"/>
                <w:lang w:val="en-GB"/>
              </w:rPr>
              <w:t>696</w:t>
            </w:r>
          </w:p>
        </w:tc>
        <w:tc>
          <w:tcPr>
            <w:tcW w:w="1206" w:type="dxa"/>
          </w:tcPr>
          <w:p w14:paraId="006DE1F3" w14:textId="06A0026A" w:rsidR="001B4C2D" w:rsidRPr="004643A2" w:rsidRDefault="001B4C2D" w:rsidP="001B4C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sidRPr="004643A2">
              <w:rPr>
                <w:rFonts w:ascii="Browallia New" w:hAnsi="Browallia New" w:cs="Browallia New"/>
                <w:sz w:val="26"/>
                <w:szCs w:val="26"/>
                <w:lang w:val="en-GB"/>
              </w:rPr>
              <w:t xml:space="preserve">  </w:t>
            </w:r>
            <w:r w:rsidRPr="004643A2">
              <w:rPr>
                <w:rFonts w:ascii="Browallia New" w:hAnsi="Browallia New" w:cs="Browallia New" w:hint="cs"/>
                <w:sz w:val="26"/>
                <w:szCs w:val="26"/>
                <w:cs/>
                <w:lang w:val="en-GB"/>
              </w:rPr>
              <w:t>-</w:t>
            </w:r>
          </w:p>
        </w:tc>
        <w:tc>
          <w:tcPr>
            <w:tcW w:w="1179" w:type="dxa"/>
          </w:tcPr>
          <w:p w14:paraId="1281EAA4" w14:textId="2A6C739E" w:rsidR="001B4C2D" w:rsidRPr="004643A2" w:rsidRDefault="001B4C2D" w:rsidP="001B4C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643A2">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sidRPr="004643A2">
              <w:rPr>
                <w:rFonts w:ascii="Browallia New" w:hAnsi="Browallia New" w:cs="Browallia New"/>
                <w:sz w:val="26"/>
                <w:szCs w:val="26"/>
                <w:lang w:val="en-GB"/>
              </w:rPr>
              <w:t xml:space="preserve"> </w:t>
            </w:r>
            <w:r w:rsidRPr="004643A2">
              <w:rPr>
                <w:rFonts w:ascii="Browallia New" w:hAnsi="Browallia New" w:cs="Browallia New" w:hint="cs"/>
                <w:sz w:val="26"/>
                <w:szCs w:val="26"/>
                <w:cs/>
                <w:lang w:val="en-GB"/>
              </w:rPr>
              <w:t>-</w:t>
            </w:r>
          </w:p>
        </w:tc>
      </w:tr>
      <w:tr w:rsidR="001B4C2D" w:rsidRPr="004643A2" w14:paraId="129ADA32" w14:textId="77777777" w:rsidTr="00321DAB">
        <w:tc>
          <w:tcPr>
            <w:tcW w:w="4230" w:type="dxa"/>
          </w:tcPr>
          <w:p w14:paraId="4EF0D916" w14:textId="77777777" w:rsidR="001B4C2D" w:rsidRPr="00867B4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tc>
        <w:tc>
          <w:tcPr>
            <w:tcW w:w="1197" w:type="dxa"/>
          </w:tcPr>
          <w:p w14:paraId="08C4FE95" w14:textId="77777777" w:rsidR="001B4C2D"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88" w:type="dxa"/>
          </w:tcPr>
          <w:p w14:paraId="08674897" w14:textId="77777777" w:rsidR="001B4C2D" w:rsidRPr="00044A10"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206" w:type="dxa"/>
          </w:tcPr>
          <w:p w14:paraId="7D586DA4"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79" w:type="dxa"/>
          </w:tcPr>
          <w:p w14:paraId="447333E6"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1B4C2D" w:rsidRPr="004643A2" w14:paraId="7A5DF82F" w14:textId="77777777" w:rsidTr="00321DAB">
        <w:tc>
          <w:tcPr>
            <w:tcW w:w="4230" w:type="dxa"/>
          </w:tcPr>
          <w:p w14:paraId="04083506" w14:textId="5E285009" w:rsidR="001B4C2D" w:rsidRPr="00867B4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044A10">
              <w:rPr>
                <w:rFonts w:ascii="Browallia New" w:hAnsi="Browallia New" w:cs="Browallia New"/>
                <w:bCs/>
                <w:sz w:val="26"/>
                <w:szCs w:val="26"/>
                <w:cs/>
              </w:rPr>
              <w:t>เจ้าหนี้การค้า</w:t>
            </w:r>
          </w:p>
        </w:tc>
        <w:tc>
          <w:tcPr>
            <w:tcW w:w="1197" w:type="dxa"/>
          </w:tcPr>
          <w:p w14:paraId="49E6DCC1" w14:textId="77777777" w:rsidR="001B4C2D"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88" w:type="dxa"/>
          </w:tcPr>
          <w:p w14:paraId="38AFAD15" w14:textId="77777777" w:rsidR="001B4C2D" w:rsidRPr="00044A10"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206" w:type="dxa"/>
          </w:tcPr>
          <w:p w14:paraId="468FD7B8"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79" w:type="dxa"/>
          </w:tcPr>
          <w:p w14:paraId="17538690" w14:textId="77777777"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E74E9B" w:rsidRPr="004643A2" w14:paraId="56B43DDF" w14:textId="77777777" w:rsidTr="00321DAB">
        <w:tc>
          <w:tcPr>
            <w:tcW w:w="4230" w:type="dxa"/>
          </w:tcPr>
          <w:p w14:paraId="5EDA69C2" w14:textId="53F564A9" w:rsidR="00E74E9B" w:rsidRDefault="00BA045D"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Pr>
                <w:rFonts w:ascii="Browallia New" w:hAnsi="Browallia New" w:cs="Browallia New" w:hint="cs"/>
                <w:b/>
                <w:sz w:val="26"/>
                <w:szCs w:val="26"/>
                <w:cs/>
              </w:rPr>
              <w:t xml:space="preserve">   </w:t>
            </w:r>
            <w:r w:rsidR="00E74E9B" w:rsidRPr="00044A10">
              <w:rPr>
                <w:rFonts w:ascii="Browallia New" w:hAnsi="Browallia New" w:cs="Browallia New"/>
                <w:b/>
                <w:sz w:val="26"/>
                <w:szCs w:val="26"/>
                <w:cs/>
              </w:rPr>
              <w:t>บริษัทย่อย</w:t>
            </w:r>
          </w:p>
        </w:tc>
        <w:tc>
          <w:tcPr>
            <w:tcW w:w="1197" w:type="dxa"/>
          </w:tcPr>
          <w:p w14:paraId="7C1810F0" w14:textId="31F387C8" w:rsidR="00E74E9B" w:rsidRPr="004643A2"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sidRPr="00044A10">
              <w:rPr>
                <w:rFonts w:ascii="Browallia New" w:hAnsi="Browallia New" w:cs="Browallia New" w:hint="cs"/>
                <w:sz w:val="26"/>
                <w:szCs w:val="26"/>
                <w:cs/>
                <w:lang w:val="en-GB"/>
              </w:rPr>
              <w:t>-</w:t>
            </w:r>
          </w:p>
        </w:tc>
        <w:tc>
          <w:tcPr>
            <w:tcW w:w="1188" w:type="dxa"/>
          </w:tcPr>
          <w:p w14:paraId="424EC2BF" w14:textId="2E7F2914" w:rsidR="00E74E9B" w:rsidRPr="004643A2"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44A10">
              <w:rPr>
                <w:rFonts w:ascii="Browallia New" w:hAnsi="Browallia New" w:cs="Browallia New" w:hint="cs"/>
                <w:sz w:val="26"/>
                <w:szCs w:val="26"/>
                <w:cs/>
                <w:lang w:val="en-GB"/>
              </w:rPr>
              <w:t>-</w:t>
            </w:r>
          </w:p>
        </w:tc>
        <w:tc>
          <w:tcPr>
            <w:tcW w:w="1206" w:type="dxa"/>
          </w:tcPr>
          <w:p w14:paraId="6291E117" w14:textId="15A752A3" w:rsidR="00E74E9B" w:rsidRPr="004643A2"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2,838</w:t>
            </w:r>
          </w:p>
        </w:tc>
        <w:tc>
          <w:tcPr>
            <w:tcW w:w="1179" w:type="dxa"/>
          </w:tcPr>
          <w:p w14:paraId="1175290B" w14:textId="32D41CE0" w:rsidR="00E74E9B" w:rsidRPr="004643A2"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44A10">
              <w:rPr>
                <w:rFonts w:ascii="Browallia New" w:hAnsi="Browallia New" w:cs="Browallia New"/>
                <w:sz w:val="26"/>
                <w:szCs w:val="26"/>
                <w:lang w:val="en-GB"/>
              </w:rPr>
              <w:t>2,714</w:t>
            </w:r>
          </w:p>
        </w:tc>
      </w:tr>
      <w:tr w:rsidR="00E74E9B" w:rsidRPr="004643A2" w14:paraId="21D8E920" w14:textId="77777777" w:rsidTr="00321DAB">
        <w:tc>
          <w:tcPr>
            <w:tcW w:w="4230" w:type="dxa"/>
          </w:tcPr>
          <w:p w14:paraId="5BB67AAA" w14:textId="7A15A01B" w:rsidR="00E74E9B" w:rsidRDefault="00BA045D"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Pr>
                <w:rFonts w:ascii="Browallia New" w:hAnsi="Browallia New" w:cs="Browallia New" w:hint="cs"/>
                <w:b/>
                <w:sz w:val="26"/>
                <w:szCs w:val="26"/>
                <w:cs/>
              </w:rPr>
              <w:t xml:space="preserve">   </w:t>
            </w:r>
            <w:r w:rsidR="00E74E9B" w:rsidRPr="00044A10">
              <w:rPr>
                <w:rFonts w:ascii="Browallia New" w:hAnsi="Browallia New" w:cs="Browallia New"/>
                <w:b/>
                <w:sz w:val="26"/>
                <w:szCs w:val="26"/>
                <w:cs/>
              </w:rPr>
              <w:t>กิจการที่เกี่ยวข้องกัน</w:t>
            </w:r>
          </w:p>
        </w:tc>
        <w:tc>
          <w:tcPr>
            <w:tcW w:w="1197" w:type="dxa"/>
          </w:tcPr>
          <w:p w14:paraId="028C9FC2" w14:textId="714363A2" w:rsidR="00E74E9B" w:rsidRPr="004643A2"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44A10">
              <w:rPr>
                <w:rFonts w:ascii="Browallia New" w:hAnsi="Browallia New" w:cs="Browallia New" w:hint="cs"/>
                <w:sz w:val="26"/>
                <w:szCs w:val="26"/>
                <w:cs/>
                <w:lang w:val="en-GB"/>
              </w:rPr>
              <w:t>-</w:t>
            </w:r>
          </w:p>
        </w:tc>
        <w:tc>
          <w:tcPr>
            <w:tcW w:w="1188" w:type="dxa"/>
          </w:tcPr>
          <w:p w14:paraId="67D97A57" w14:textId="3BE76A3A" w:rsidR="00E74E9B" w:rsidRPr="004643A2"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44A10">
              <w:rPr>
                <w:rFonts w:ascii="Browallia New" w:hAnsi="Browallia New" w:cs="Browallia New"/>
                <w:sz w:val="26"/>
                <w:szCs w:val="26"/>
                <w:lang w:val="en-GB"/>
              </w:rPr>
              <w:t>151</w:t>
            </w:r>
          </w:p>
        </w:tc>
        <w:tc>
          <w:tcPr>
            <w:tcW w:w="1206" w:type="dxa"/>
          </w:tcPr>
          <w:p w14:paraId="1D374389" w14:textId="6F53B76D" w:rsidR="00E74E9B" w:rsidRPr="004643A2"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44A10">
              <w:rPr>
                <w:rFonts w:ascii="Browallia New" w:hAnsi="Browallia New" w:cs="Browallia New" w:hint="cs"/>
                <w:sz w:val="26"/>
                <w:szCs w:val="26"/>
                <w:cs/>
                <w:lang w:val="en-GB"/>
              </w:rPr>
              <w:t>-</w:t>
            </w:r>
          </w:p>
        </w:tc>
        <w:tc>
          <w:tcPr>
            <w:tcW w:w="1179" w:type="dxa"/>
          </w:tcPr>
          <w:p w14:paraId="6C26A6C6" w14:textId="1B3CA649" w:rsidR="00E74E9B" w:rsidRPr="004643A2"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44A10">
              <w:rPr>
                <w:rFonts w:ascii="Browallia New" w:hAnsi="Browallia New" w:cs="Browallia New"/>
                <w:sz w:val="26"/>
                <w:szCs w:val="26"/>
                <w:lang w:val="en-GB"/>
              </w:rPr>
              <w:t>151</w:t>
            </w:r>
          </w:p>
        </w:tc>
      </w:tr>
      <w:tr w:rsidR="00E74E9B" w:rsidRPr="004643A2" w14:paraId="2D82B281" w14:textId="77777777" w:rsidTr="00321DAB">
        <w:tc>
          <w:tcPr>
            <w:tcW w:w="4230" w:type="dxa"/>
          </w:tcPr>
          <w:p w14:paraId="19743962" w14:textId="7B8BAE40" w:rsidR="00E74E9B"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044A10">
              <w:rPr>
                <w:rFonts w:ascii="Browallia New" w:hAnsi="Browallia New" w:cs="Browallia New"/>
                <w:b/>
                <w:sz w:val="26"/>
                <w:szCs w:val="26"/>
                <w:cs/>
              </w:rPr>
              <w:t>รวม</w:t>
            </w:r>
          </w:p>
        </w:tc>
        <w:tc>
          <w:tcPr>
            <w:tcW w:w="1197" w:type="dxa"/>
          </w:tcPr>
          <w:p w14:paraId="1ACA2664" w14:textId="4C2C35EC" w:rsidR="00E74E9B" w:rsidRPr="004643A2" w:rsidRDefault="00FD6A61" w:rsidP="00E74E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E74E9B">
              <w:rPr>
                <w:rFonts w:ascii="Browallia New" w:hAnsi="Browallia New" w:cs="Browallia New"/>
                <w:sz w:val="26"/>
                <w:szCs w:val="26"/>
                <w:lang w:val="en-GB"/>
              </w:rPr>
              <w:t xml:space="preserve">     </w:t>
            </w:r>
            <w:r w:rsidR="00E74E9B" w:rsidRPr="00044A10">
              <w:rPr>
                <w:rFonts w:ascii="Browallia New" w:hAnsi="Browallia New" w:cs="Browallia New" w:hint="cs"/>
                <w:sz w:val="26"/>
                <w:szCs w:val="26"/>
                <w:cs/>
                <w:lang w:val="en-GB"/>
              </w:rPr>
              <w:t>-</w:t>
            </w:r>
          </w:p>
        </w:tc>
        <w:tc>
          <w:tcPr>
            <w:tcW w:w="1188" w:type="dxa"/>
          </w:tcPr>
          <w:p w14:paraId="582F903C" w14:textId="3C43D66E" w:rsidR="00E74E9B" w:rsidRPr="004643A2" w:rsidRDefault="00E74E9B" w:rsidP="00E74E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44A10">
              <w:rPr>
                <w:rFonts w:ascii="Browallia New" w:hAnsi="Browallia New" w:cs="Browallia New"/>
                <w:sz w:val="26"/>
                <w:szCs w:val="26"/>
                <w:lang w:val="en-GB"/>
              </w:rPr>
              <w:t>151</w:t>
            </w:r>
          </w:p>
        </w:tc>
        <w:tc>
          <w:tcPr>
            <w:tcW w:w="1206" w:type="dxa"/>
          </w:tcPr>
          <w:p w14:paraId="33BD39B2" w14:textId="11861647" w:rsidR="00E74E9B" w:rsidRPr="004643A2" w:rsidRDefault="00E74E9B" w:rsidP="00E74E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2,838</w:t>
            </w:r>
          </w:p>
        </w:tc>
        <w:tc>
          <w:tcPr>
            <w:tcW w:w="1179" w:type="dxa"/>
          </w:tcPr>
          <w:p w14:paraId="7D5B2AB7" w14:textId="60114CE0" w:rsidR="00E74E9B" w:rsidRPr="004643A2" w:rsidRDefault="00E74E9B" w:rsidP="00E74E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44A10">
              <w:rPr>
                <w:rFonts w:ascii="Browallia New" w:hAnsi="Browallia New" w:cs="Browallia New"/>
                <w:sz w:val="26"/>
                <w:szCs w:val="26"/>
                <w:lang w:val="en-GB"/>
              </w:rPr>
              <w:t>2,865</w:t>
            </w:r>
          </w:p>
        </w:tc>
      </w:tr>
      <w:tr w:rsidR="001B4C2D" w:rsidRPr="004643A2" w14:paraId="165E1507" w14:textId="77777777" w:rsidTr="00321DAB">
        <w:tc>
          <w:tcPr>
            <w:tcW w:w="4230" w:type="dxa"/>
          </w:tcPr>
          <w:p w14:paraId="0A06DACE" w14:textId="12BF183A" w:rsidR="001B4C2D" w:rsidRPr="00044A10"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6"/>
                <w:szCs w:val="26"/>
                <w:cs/>
              </w:rPr>
            </w:pPr>
          </w:p>
        </w:tc>
        <w:tc>
          <w:tcPr>
            <w:tcW w:w="1197" w:type="dxa"/>
          </w:tcPr>
          <w:p w14:paraId="4404BF71" w14:textId="48111D4C"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88" w:type="dxa"/>
          </w:tcPr>
          <w:p w14:paraId="05312B25" w14:textId="539DB73D"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206" w:type="dxa"/>
          </w:tcPr>
          <w:p w14:paraId="4A50DCCB" w14:textId="648B75B3"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79" w:type="dxa"/>
          </w:tcPr>
          <w:p w14:paraId="1B3333FC" w14:textId="552F4C5C" w:rsidR="001B4C2D" w:rsidRPr="004643A2"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E74E9B" w:rsidRPr="00044A10" w14:paraId="14662654" w14:textId="77777777" w:rsidTr="00321DAB">
        <w:tc>
          <w:tcPr>
            <w:tcW w:w="4230" w:type="dxa"/>
          </w:tcPr>
          <w:p w14:paraId="32597626" w14:textId="6D50CFAD" w:rsidR="00E74E9B" w:rsidRPr="00044A10"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1F5E3F">
              <w:rPr>
                <w:rFonts w:ascii="Browallia New" w:hAnsi="Browallia New" w:cs="Browallia New"/>
                <w:b/>
                <w:sz w:val="26"/>
                <w:szCs w:val="26"/>
                <w:cs/>
              </w:rPr>
              <w:t>เจ้าหนี้อื่น</w:t>
            </w:r>
            <w:r>
              <w:rPr>
                <w:rFonts w:ascii="Browallia New" w:hAnsi="Browallia New" w:cs="Browallia New"/>
                <w:bCs/>
                <w:sz w:val="26"/>
                <w:szCs w:val="26"/>
              </w:rPr>
              <w:t xml:space="preserve"> - </w:t>
            </w:r>
            <w:r w:rsidRPr="00907B6E">
              <w:rPr>
                <w:rFonts w:ascii="Browallia New" w:hAnsi="Browallia New" w:cs="Browallia New"/>
                <w:b/>
                <w:sz w:val="26"/>
                <w:szCs w:val="26"/>
                <w:cs/>
              </w:rPr>
              <w:t>กิจการที่เกี่ยวข้องกัน</w:t>
            </w:r>
          </w:p>
        </w:tc>
        <w:tc>
          <w:tcPr>
            <w:tcW w:w="1197" w:type="dxa"/>
          </w:tcPr>
          <w:p w14:paraId="2D166A05" w14:textId="007A769F" w:rsidR="00E74E9B" w:rsidRDefault="00C147D9" w:rsidP="00E74E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1,474</w:t>
            </w:r>
          </w:p>
        </w:tc>
        <w:tc>
          <w:tcPr>
            <w:tcW w:w="1188" w:type="dxa"/>
          </w:tcPr>
          <w:p w14:paraId="4FEE0FF7" w14:textId="2B4CCBAE" w:rsidR="00E74E9B" w:rsidRPr="00044A10" w:rsidRDefault="00E74E9B" w:rsidP="00E74E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44A10">
              <w:rPr>
                <w:rFonts w:ascii="Browallia New" w:hAnsi="Browallia New" w:cs="Browallia New"/>
                <w:sz w:val="26"/>
                <w:szCs w:val="26"/>
                <w:lang w:val="en-GB"/>
              </w:rPr>
              <w:t>881</w:t>
            </w:r>
          </w:p>
        </w:tc>
        <w:tc>
          <w:tcPr>
            <w:tcW w:w="1206" w:type="dxa"/>
          </w:tcPr>
          <w:p w14:paraId="7AE761E0" w14:textId="65EA1C20" w:rsidR="00E74E9B" w:rsidRDefault="00E74E9B" w:rsidP="00E74E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B0660B">
              <w:rPr>
                <w:rFonts w:ascii="Browallia New" w:hAnsi="Browallia New" w:cs="Browallia New"/>
                <w:sz w:val="26"/>
                <w:szCs w:val="26"/>
                <w:lang w:val="en-GB"/>
              </w:rPr>
              <w:t>354</w:t>
            </w:r>
          </w:p>
        </w:tc>
        <w:tc>
          <w:tcPr>
            <w:tcW w:w="1179" w:type="dxa"/>
          </w:tcPr>
          <w:p w14:paraId="19A2C4D7" w14:textId="066CBDC0" w:rsidR="00E74E9B" w:rsidRPr="00044A10" w:rsidRDefault="00E74E9B" w:rsidP="00E74E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44A10">
              <w:rPr>
                <w:rFonts w:ascii="Browallia New" w:hAnsi="Browallia New" w:cs="Browallia New" w:hint="cs"/>
                <w:sz w:val="26"/>
                <w:szCs w:val="26"/>
                <w:cs/>
                <w:lang w:val="en-GB"/>
              </w:rPr>
              <w:t>-</w:t>
            </w:r>
          </w:p>
        </w:tc>
      </w:tr>
      <w:tr w:rsidR="001A2C29" w:rsidRPr="00044A10" w14:paraId="60CDF447" w14:textId="77777777" w:rsidTr="00321DAB">
        <w:tc>
          <w:tcPr>
            <w:tcW w:w="4230" w:type="dxa"/>
          </w:tcPr>
          <w:p w14:paraId="6BAB7293" w14:textId="77777777" w:rsidR="001A2C29" w:rsidRPr="001F5E3F" w:rsidRDefault="001A2C29"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p>
        </w:tc>
        <w:tc>
          <w:tcPr>
            <w:tcW w:w="1197" w:type="dxa"/>
          </w:tcPr>
          <w:p w14:paraId="2B57708F" w14:textId="77777777" w:rsidR="001A2C29"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5485DADD" w14:textId="77777777" w:rsidR="001A2C29" w:rsidRPr="00044A10"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2E2A43FA" w14:textId="77777777" w:rsidR="001A2C29" w:rsidRPr="00B0660B"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267E92AE" w14:textId="77777777" w:rsidR="001A2C29" w:rsidRPr="00044A10"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1A2C29" w:rsidRPr="00044A10" w14:paraId="26623538" w14:textId="77777777" w:rsidTr="00321DAB">
        <w:tc>
          <w:tcPr>
            <w:tcW w:w="4230" w:type="dxa"/>
          </w:tcPr>
          <w:p w14:paraId="1D019692" w14:textId="19235744" w:rsidR="001A2C29" w:rsidRPr="001A2C29" w:rsidRDefault="001A2C29"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Pr>
                <w:rFonts w:ascii="Browallia New" w:hAnsi="Browallia New" w:cs="Browallia New" w:hint="cs"/>
                <w:b/>
                <w:sz w:val="26"/>
                <w:szCs w:val="26"/>
                <w:cs/>
              </w:rPr>
              <w:t>ผลประโยชน์หลังออกจากงาน - ผู้บริหารสำคัญ</w:t>
            </w:r>
          </w:p>
        </w:tc>
        <w:tc>
          <w:tcPr>
            <w:tcW w:w="1197" w:type="dxa"/>
          </w:tcPr>
          <w:p w14:paraId="60FA332F" w14:textId="40889DEC" w:rsidR="001A2C29" w:rsidRPr="001A2C29" w:rsidRDefault="0022258C"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8,552</w:t>
            </w:r>
          </w:p>
        </w:tc>
        <w:tc>
          <w:tcPr>
            <w:tcW w:w="1188" w:type="dxa"/>
          </w:tcPr>
          <w:p w14:paraId="798A6B3C" w14:textId="50D3C714" w:rsidR="001A2C29" w:rsidRPr="00044A10" w:rsidRDefault="0022258C"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8,049</w:t>
            </w:r>
          </w:p>
        </w:tc>
        <w:tc>
          <w:tcPr>
            <w:tcW w:w="1206" w:type="dxa"/>
          </w:tcPr>
          <w:p w14:paraId="4E40E2D8" w14:textId="6BDA5A79" w:rsidR="001A2C29" w:rsidRPr="00B0660B" w:rsidRDefault="0022258C"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6,064</w:t>
            </w:r>
          </w:p>
        </w:tc>
        <w:tc>
          <w:tcPr>
            <w:tcW w:w="1179" w:type="dxa"/>
          </w:tcPr>
          <w:p w14:paraId="2A4B50A9" w14:textId="2113CA3B" w:rsidR="001A2C29" w:rsidRPr="00044A10" w:rsidRDefault="0022258C" w:rsidP="001A2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5,707</w:t>
            </w:r>
            <w:bookmarkStart w:id="0" w:name="_GoBack"/>
            <w:bookmarkEnd w:id="0"/>
          </w:p>
        </w:tc>
      </w:tr>
    </w:tbl>
    <w:p w14:paraId="508D7BFD" w14:textId="306AC89A" w:rsidR="001B4C2D" w:rsidRDefault="001B4C2D"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B9E9A22" w14:textId="5E8BCA30" w:rsidR="00BA045D" w:rsidRDefault="00BA045D"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3D88A5A" w14:textId="77777777" w:rsidR="00BA045D" w:rsidRDefault="00BA045D"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B01E69E" w14:textId="02F9188A" w:rsidR="00EF0898" w:rsidRDefault="00EF0898"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8FC3AC1" w14:textId="42C46113" w:rsidR="002A7C38" w:rsidRDefault="002A7C38"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377A3C">
        <w:rPr>
          <w:rFonts w:ascii="Browallia New" w:hAnsi="Browallia New" w:cs="Browallia New"/>
          <w:sz w:val="28"/>
          <w:szCs w:val="28"/>
          <w:u w:val="single"/>
          <w:cs/>
          <w:lang w:val="en-GB"/>
        </w:rPr>
        <w:lastRenderedPageBreak/>
        <w:t>ลูกหนี้</w:t>
      </w:r>
      <w:r w:rsidR="00377A3C" w:rsidRPr="00377A3C">
        <w:rPr>
          <w:rFonts w:ascii="Browallia New" w:hAnsi="Browallia New" w:cs="Browallia New" w:hint="cs"/>
          <w:sz w:val="28"/>
          <w:szCs w:val="28"/>
          <w:u w:val="single"/>
          <w:cs/>
          <w:lang w:val="en-GB"/>
        </w:rPr>
        <w:t>การค้า</w:t>
      </w:r>
      <w:r w:rsidRPr="00377A3C">
        <w:rPr>
          <w:rFonts w:ascii="Browallia New" w:hAnsi="Browallia New" w:cs="Browallia New"/>
          <w:sz w:val="28"/>
          <w:szCs w:val="28"/>
          <w:u w:val="single"/>
          <w:lang w:val="en-GB"/>
        </w:rPr>
        <w:t xml:space="preserve"> – </w:t>
      </w:r>
      <w:r w:rsidR="00377A3C" w:rsidRPr="00377A3C">
        <w:rPr>
          <w:rFonts w:ascii="Browallia New" w:hAnsi="Browallia New" w:cs="Browallia New" w:hint="cs"/>
          <w:sz w:val="28"/>
          <w:szCs w:val="28"/>
          <w:u w:val="single"/>
          <w:cs/>
          <w:lang w:val="en-GB"/>
        </w:rPr>
        <w:t>บริษัทอื่น</w:t>
      </w:r>
    </w:p>
    <w:p w14:paraId="2AF74807" w14:textId="73148175" w:rsidR="00377A3C" w:rsidRPr="008D1C63"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lang w:val="en-GB"/>
        </w:rPr>
      </w:pPr>
    </w:p>
    <w:p w14:paraId="74B756B8" w14:textId="23283755" w:rsidR="00377A3C"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377A3C">
        <w:rPr>
          <w:rFonts w:ascii="Browallia New" w:hAnsi="Browallia New" w:cs="Browallia New"/>
          <w:sz w:val="28"/>
          <w:szCs w:val="28"/>
          <w:cs/>
          <w:lang w:val="en-GB"/>
        </w:rPr>
        <w:t xml:space="preserve">ณ วันที่ </w:t>
      </w:r>
      <w:r>
        <w:rPr>
          <w:rFonts w:ascii="Browallia New" w:hAnsi="Browallia New" w:cs="Browallia New"/>
          <w:sz w:val="28"/>
          <w:szCs w:val="28"/>
        </w:rPr>
        <w:t>31</w:t>
      </w:r>
      <w:r w:rsidRPr="00377A3C">
        <w:rPr>
          <w:rFonts w:ascii="Browallia New" w:hAnsi="Browallia New" w:cs="Browallia New"/>
          <w:sz w:val="28"/>
          <w:szCs w:val="28"/>
          <w:cs/>
          <w:lang w:val="en-GB"/>
        </w:rPr>
        <w:t xml:space="preserve"> มกราคม </w:t>
      </w:r>
      <w:r>
        <w:rPr>
          <w:rFonts w:ascii="Browallia New" w:hAnsi="Browallia New" w:cs="Browallia New"/>
          <w:sz w:val="28"/>
          <w:szCs w:val="28"/>
          <w:lang w:val="en-GB"/>
        </w:rPr>
        <w:t>2561</w:t>
      </w:r>
      <w:r w:rsidRPr="00377A3C">
        <w:rPr>
          <w:rFonts w:ascii="Browallia New" w:hAnsi="Browallia New" w:cs="Browallia New"/>
          <w:sz w:val="28"/>
          <w:szCs w:val="28"/>
          <w:cs/>
          <w:lang w:val="en-GB"/>
        </w:rPr>
        <w:t xml:space="preserve"> และ </w:t>
      </w:r>
      <w:r>
        <w:rPr>
          <w:rFonts w:ascii="Browallia New" w:hAnsi="Browallia New" w:cs="Browallia New"/>
          <w:sz w:val="28"/>
          <w:szCs w:val="28"/>
          <w:lang w:val="en-GB"/>
        </w:rPr>
        <w:t>31</w:t>
      </w:r>
      <w:r w:rsidRPr="00377A3C">
        <w:rPr>
          <w:rFonts w:ascii="Browallia New" w:hAnsi="Browallia New" w:cs="Browallia New"/>
          <w:sz w:val="28"/>
          <w:szCs w:val="28"/>
          <w:cs/>
          <w:lang w:val="en-GB"/>
        </w:rPr>
        <w:t xml:space="preserve"> ตุลาคม </w:t>
      </w:r>
      <w:r>
        <w:rPr>
          <w:rFonts w:ascii="Browallia New" w:hAnsi="Browallia New" w:cs="Browallia New"/>
          <w:sz w:val="28"/>
          <w:szCs w:val="28"/>
          <w:lang w:val="en-GB"/>
        </w:rPr>
        <w:t>2560</w:t>
      </w:r>
      <w:r w:rsidRPr="00377A3C">
        <w:rPr>
          <w:rFonts w:ascii="Browallia New" w:hAnsi="Browallia New" w:cs="Browallia New"/>
          <w:sz w:val="28"/>
          <w:szCs w:val="28"/>
          <w:cs/>
          <w:lang w:val="en-GB"/>
        </w:rPr>
        <w:t xml:space="preserve"> บริษัทมียอดลูกหนี้การค้า – บริษัทอื่น</w:t>
      </w:r>
      <w:r w:rsidR="009757EC">
        <w:rPr>
          <w:rFonts w:ascii="Browallia New" w:hAnsi="Browallia New" w:cs="Browallia New" w:hint="cs"/>
          <w:sz w:val="28"/>
          <w:szCs w:val="28"/>
          <w:cs/>
          <w:lang w:val="en-GB"/>
        </w:rPr>
        <w:t xml:space="preserve"> </w:t>
      </w:r>
      <w:r w:rsidRPr="00377A3C">
        <w:rPr>
          <w:rFonts w:ascii="Browallia New" w:hAnsi="Browallia New" w:cs="Browallia New"/>
          <w:sz w:val="28"/>
          <w:szCs w:val="28"/>
          <w:cs/>
          <w:lang w:val="en-GB"/>
        </w:rPr>
        <w:t>คงเหลือโดยแยกตามอายุหนี้ที่ค้างชำระได้ดังนี้</w:t>
      </w:r>
    </w:p>
    <w:p w14:paraId="4B352D5D" w14:textId="764D8C5A" w:rsidR="00377A3C" w:rsidRPr="008D1C63"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7"/>
        <w:gridCol w:w="1188"/>
        <w:gridCol w:w="1206"/>
        <w:gridCol w:w="1179"/>
      </w:tblGrid>
      <w:tr w:rsidR="00377A3C" w:rsidRPr="00855A90" w14:paraId="2BFC5DA8" w14:textId="77777777" w:rsidTr="00536A2F">
        <w:tc>
          <w:tcPr>
            <w:tcW w:w="4230" w:type="dxa"/>
          </w:tcPr>
          <w:p w14:paraId="4AEEE9E6"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4A8FE862"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0DD2CA8D"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6AB1399E"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w:t>
            </w:r>
            <w:proofErr w:type="gramStart"/>
            <w:r w:rsidRPr="00855A90">
              <w:rPr>
                <w:rFonts w:ascii="Browallia New" w:hAnsi="Browallia New" w:cs="Browallia New"/>
                <w:sz w:val="26"/>
                <w:szCs w:val="26"/>
                <w:cs/>
                <w:lang w:val="en-GB"/>
              </w:rPr>
              <w:t>หน่วย :</w:t>
            </w:r>
            <w:proofErr w:type="gramEnd"/>
            <w:r w:rsidRPr="00855A90">
              <w:rPr>
                <w:rFonts w:ascii="Browallia New" w:hAnsi="Browallia New" w:cs="Browallia New"/>
                <w:sz w:val="26"/>
                <w:szCs w:val="26"/>
                <w:cs/>
                <w:lang w:val="en-GB"/>
              </w:rPr>
              <w:t xml:space="preserve"> พันบาท)</w:t>
            </w:r>
          </w:p>
        </w:tc>
      </w:tr>
      <w:tr w:rsidR="00377A3C" w:rsidRPr="00855A90" w14:paraId="6FD53E11" w14:textId="77777777" w:rsidTr="00536A2F">
        <w:tc>
          <w:tcPr>
            <w:tcW w:w="4230" w:type="dxa"/>
          </w:tcPr>
          <w:p w14:paraId="0BA1C828"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58885D01" w14:textId="77777777"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55A90">
              <w:rPr>
                <w:rFonts w:ascii="Browallia New" w:hAnsi="Browallia New" w:cs="Browallia New"/>
                <w:sz w:val="26"/>
                <w:szCs w:val="26"/>
                <w:cs/>
                <w:lang w:val="en-GB"/>
              </w:rPr>
              <w:t>งบการเงินรวม</w:t>
            </w:r>
          </w:p>
        </w:tc>
        <w:tc>
          <w:tcPr>
            <w:tcW w:w="2385" w:type="dxa"/>
            <w:gridSpan w:val="2"/>
          </w:tcPr>
          <w:p w14:paraId="0264CB3B" w14:textId="2A67D83F"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55A90">
              <w:rPr>
                <w:rFonts w:ascii="Browallia New" w:hAnsi="Browallia New" w:cs="Browallia New"/>
                <w:sz w:val="26"/>
                <w:szCs w:val="26"/>
                <w:cs/>
                <w:lang w:val="en-GB"/>
              </w:rPr>
              <w:t>งบการเงินเฉพาะ</w:t>
            </w:r>
            <w:r w:rsidR="00855A90">
              <w:rPr>
                <w:rFonts w:ascii="Browallia New" w:hAnsi="Browallia New" w:cs="Browallia New" w:hint="cs"/>
                <w:sz w:val="26"/>
                <w:szCs w:val="26"/>
                <w:cs/>
                <w:lang w:val="en-GB"/>
              </w:rPr>
              <w:t>ของบริษัท</w:t>
            </w:r>
          </w:p>
        </w:tc>
      </w:tr>
      <w:tr w:rsidR="00377A3C" w:rsidRPr="00855A90" w14:paraId="765EFDF5" w14:textId="77777777" w:rsidTr="00536A2F">
        <w:tc>
          <w:tcPr>
            <w:tcW w:w="4230" w:type="dxa"/>
          </w:tcPr>
          <w:p w14:paraId="62BB15C0"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3E3E562B" w14:textId="77777777"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855A90">
              <w:rPr>
                <w:rFonts w:ascii="Browallia New" w:hAnsi="Browallia New" w:cs="Browallia New"/>
                <w:sz w:val="26"/>
                <w:szCs w:val="26"/>
                <w:lang w:val="en-GB"/>
              </w:rPr>
              <w:t>31</w:t>
            </w:r>
            <w:r w:rsidRPr="00855A90">
              <w:rPr>
                <w:rFonts w:ascii="Browallia New" w:hAnsi="Browallia New" w:cs="Browallia New"/>
                <w:sz w:val="26"/>
                <w:szCs w:val="26"/>
                <w:cs/>
                <w:lang w:val="en-GB"/>
              </w:rPr>
              <w:t xml:space="preserve"> มกราคม</w:t>
            </w:r>
          </w:p>
          <w:p w14:paraId="787C8D47" w14:textId="77777777"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55A90">
              <w:rPr>
                <w:rFonts w:ascii="Browallia New" w:hAnsi="Browallia New" w:cs="Browallia New"/>
                <w:sz w:val="26"/>
                <w:szCs w:val="26"/>
                <w:lang w:val="en-GB"/>
              </w:rPr>
              <w:t>2561</w:t>
            </w:r>
          </w:p>
        </w:tc>
        <w:tc>
          <w:tcPr>
            <w:tcW w:w="1188" w:type="dxa"/>
          </w:tcPr>
          <w:p w14:paraId="5D44DEF1" w14:textId="77777777"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55A90">
              <w:rPr>
                <w:rFonts w:ascii="Browallia New" w:hAnsi="Browallia New" w:cs="Browallia New"/>
                <w:sz w:val="26"/>
                <w:szCs w:val="26"/>
              </w:rPr>
              <w:t>31</w:t>
            </w:r>
            <w:r w:rsidRPr="00855A90">
              <w:rPr>
                <w:rFonts w:ascii="Browallia New" w:hAnsi="Browallia New" w:cs="Browallia New"/>
                <w:sz w:val="26"/>
                <w:szCs w:val="26"/>
                <w:cs/>
              </w:rPr>
              <w:t xml:space="preserve"> ตุลาคม</w:t>
            </w:r>
          </w:p>
          <w:p w14:paraId="3629B106" w14:textId="77777777"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55A90">
              <w:rPr>
                <w:rFonts w:ascii="Browallia New" w:hAnsi="Browallia New" w:cs="Browallia New"/>
                <w:sz w:val="26"/>
                <w:szCs w:val="26"/>
                <w:lang w:val="en-GB"/>
              </w:rPr>
              <w:t>2560</w:t>
            </w:r>
          </w:p>
        </w:tc>
        <w:tc>
          <w:tcPr>
            <w:tcW w:w="1206" w:type="dxa"/>
          </w:tcPr>
          <w:p w14:paraId="7878F51D" w14:textId="77777777"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855A90">
              <w:rPr>
                <w:rFonts w:ascii="Browallia New" w:hAnsi="Browallia New" w:cs="Browallia New"/>
                <w:sz w:val="26"/>
                <w:szCs w:val="26"/>
                <w:lang w:val="en-GB"/>
              </w:rPr>
              <w:t>31</w:t>
            </w:r>
            <w:r w:rsidRPr="00855A90">
              <w:rPr>
                <w:rFonts w:ascii="Browallia New" w:hAnsi="Browallia New" w:cs="Browallia New"/>
                <w:sz w:val="26"/>
                <w:szCs w:val="26"/>
                <w:cs/>
                <w:lang w:val="en-GB"/>
              </w:rPr>
              <w:t xml:space="preserve"> มกราคม</w:t>
            </w:r>
          </w:p>
          <w:p w14:paraId="536053BE" w14:textId="77777777"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55A90">
              <w:rPr>
                <w:rFonts w:ascii="Browallia New" w:hAnsi="Browallia New" w:cs="Browallia New"/>
                <w:sz w:val="26"/>
                <w:szCs w:val="26"/>
                <w:lang w:val="en-GB"/>
              </w:rPr>
              <w:t>2561</w:t>
            </w:r>
          </w:p>
        </w:tc>
        <w:tc>
          <w:tcPr>
            <w:tcW w:w="1179" w:type="dxa"/>
          </w:tcPr>
          <w:p w14:paraId="317983C1" w14:textId="77777777"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55A90">
              <w:rPr>
                <w:rFonts w:ascii="Browallia New" w:hAnsi="Browallia New" w:cs="Browallia New"/>
                <w:sz w:val="26"/>
                <w:szCs w:val="26"/>
              </w:rPr>
              <w:t>31</w:t>
            </w:r>
            <w:r w:rsidRPr="00855A90">
              <w:rPr>
                <w:rFonts w:ascii="Browallia New" w:hAnsi="Browallia New" w:cs="Browallia New"/>
                <w:sz w:val="26"/>
                <w:szCs w:val="26"/>
                <w:cs/>
              </w:rPr>
              <w:t xml:space="preserve"> ตุลาคม</w:t>
            </w:r>
          </w:p>
          <w:p w14:paraId="1DC053E3" w14:textId="77777777" w:rsidR="00377A3C" w:rsidRPr="00855A90"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55A90">
              <w:rPr>
                <w:rFonts w:ascii="Browallia New" w:hAnsi="Browallia New" w:cs="Browallia New"/>
                <w:sz w:val="26"/>
                <w:szCs w:val="26"/>
                <w:lang w:val="en-GB"/>
              </w:rPr>
              <w:t>2560</w:t>
            </w:r>
          </w:p>
        </w:tc>
      </w:tr>
      <w:tr w:rsidR="00377A3C" w:rsidRPr="00855A90" w14:paraId="3AFE5DBA" w14:textId="77777777" w:rsidTr="00536A2F">
        <w:tc>
          <w:tcPr>
            <w:tcW w:w="4230" w:type="dxa"/>
          </w:tcPr>
          <w:p w14:paraId="35419FAF"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197" w:type="dxa"/>
          </w:tcPr>
          <w:p w14:paraId="3197C3D5"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26409241"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06" w:type="dxa"/>
          </w:tcPr>
          <w:p w14:paraId="16379338"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79" w:type="dxa"/>
          </w:tcPr>
          <w:p w14:paraId="6D178962" w14:textId="77777777" w:rsidR="00377A3C" w:rsidRPr="00855A90"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D56365" w:rsidRPr="00855A90" w14:paraId="24A0C0E8" w14:textId="77777777" w:rsidTr="00536A2F">
        <w:tc>
          <w:tcPr>
            <w:tcW w:w="4230" w:type="dxa"/>
          </w:tcPr>
          <w:p w14:paraId="4B557395" w14:textId="7D1622B7" w:rsidR="00D56365" w:rsidRPr="00044A1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6"/>
                <w:szCs w:val="26"/>
              </w:rPr>
            </w:pPr>
            <w:r w:rsidRPr="00044A10">
              <w:rPr>
                <w:rFonts w:ascii="Browallia New" w:hAnsi="Browallia New" w:cs="Browallia New" w:hint="cs"/>
                <w:bCs/>
                <w:sz w:val="26"/>
                <w:szCs w:val="26"/>
                <w:cs/>
              </w:rPr>
              <w:t xml:space="preserve">สินทรัพย์หมุนเวียน </w:t>
            </w:r>
            <w:r w:rsidRPr="00044A10">
              <w:rPr>
                <w:rFonts w:ascii="Browallia New" w:hAnsi="Browallia New" w:cs="Browallia New"/>
                <w:bCs/>
                <w:sz w:val="26"/>
                <w:szCs w:val="26"/>
              </w:rPr>
              <w:t>:</w:t>
            </w:r>
          </w:p>
        </w:tc>
        <w:tc>
          <w:tcPr>
            <w:tcW w:w="1197" w:type="dxa"/>
          </w:tcPr>
          <w:p w14:paraId="2840096D" w14:textId="77777777"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3BB65C76" w14:textId="77777777"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5E05E7BE" w14:textId="77777777"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23984BCD" w14:textId="77777777"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D56365" w:rsidRPr="00855A90" w14:paraId="3B7B5BFE" w14:textId="77777777" w:rsidTr="00536A2F">
        <w:tc>
          <w:tcPr>
            <w:tcW w:w="4230" w:type="dxa"/>
          </w:tcPr>
          <w:p w14:paraId="4B5E7C6A" w14:textId="77777777"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855A90">
              <w:rPr>
                <w:rFonts w:ascii="Browallia New" w:hAnsi="Browallia New" w:cs="Browallia New"/>
                <w:b/>
                <w:sz w:val="26"/>
                <w:szCs w:val="26"/>
                <w:cs/>
              </w:rPr>
              <w:t>ยังไม่ถึงกำหนดชำระ</w:t>
            </w:r>
          </w:p>
        </w:tc>
        <w:tc>
          <w:tcPr>
            <w:tcW w:w="1197" w:type="dxa"/>
          </w:tcPr>
          <w:p w14:paraId="02D7D22B" w14:textId="29972BA2" w:rsidR="00D56365" w:rsidRPr="00855A90" w:rsidRDefault="00B0660B"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193,973</w:t>
            </w:r>
          </w:p>
        </w:tc>
        <w:tc>
          <w:tcPr>
            <w:tcW w:w="1188" w:type="dxa"/>
          </w:tcPr>
          <w:p w14:paraId="2CA65F10" w14:textId="714CF762"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286,446</w:t>
            </w:r>
          </w:p>
        </w:tc>
        <w:tc>
          <w:tcPr>
            <w:tcW w:w="1206" w:type="dxa"/>
          </w:tcPr>
          <w:p w14:paraId="0599BF70" w14:textId="0232EF15" w:rsidR="00D56365" w:rsidRPr="00855A90" w:rsidRDefault="00907B6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rPr>
              <w:t>104,697</w:t>
            </w:r>
          </w:p>
        </w:tc>
        <w:tc>
          <w:tcPr>
            <w:tcW w:w="1179" w:type="dxa"/>
          </w:tcPr>
          <w:p w14:paraId="7651CEE7" w14:textId="017BA204"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103,526</w:t>
            </w:r>
          </w:p>
        </w:tc>
      </w:tr>
      <w:tr w:rsidR="00D56365" w:rsidRPr="00855A90" w14:paraId="49A22072" w14:textId="77777777" w:rsidTr="00536A2F">
        <w:tc>
          <w:tcPr>
            <w:tcW w:w="4230" w:type="dxa"/>
          </w:tcPr>
          <w:p w14:paraId="068504A8" w14:textId="0CE461CB"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855A90">
              <w:rPr>
                <w:rFonts w:ascii="Browallia New" w:hAnsi="Browallia New" w:cs="Browallia New"/>
                <w:b/>
                <w:sz w:val="26"/>
                <w:szCs w:val="26"/>
                <w:cs/>
              </w:rPr>
              <w:t>เกินกำหนดชำระ</w:t>
            </w:r>
          </w:p>
        </w:tc>
        <w:tc>
          <w:tcPr>
            <w:tcW w:w="1197" w:type="dxa"/>
          </w:tcPr>
          <w:p w14:paraId="38104B4B" w14:textId="77777777"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642540CE" w14:textId="77777777"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04340066" w14:textId="77777777"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59FFE933" w14:textId="77777777"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D56365" w:rsidRPr="00855A90" w14:paraId="18ECB510" w14:textId="77777777" w:rsidTr="00536A2F">
        <w:tc>
          <w:tcPr>
            <w:tcW w:w="4230" w:type="dxa"/>
          </w:tcPr>
          <w:p w14:paraId="249240A3" w14:textId="71D26990"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6"/>
                <w:szCs w:val="26"/>
                <w:cs/>
              </w:rPr>
            </w:pPr>
            <w:r w:rsidRPr="00855A90">
              <w:rPr>
                <w:rFonts w:ascii="Browallia New" w:hAnsi="Browallia New" w:cs="Browallia New"/>
                <w:b/>
                <w:sz w:val="26"/>
                <w:szCs w:val="26"/>
                <w:cs/>
              </w:rPr>
              <w:t xml:space="preserve">ไม่เกิน </w:t>
            </w:r>
            <w:r w:rsidRPr="00855A90">
              <w:rPr>
                <w:rFonts w:ascii="Browallia New" w:hAnsi="Browallia New" w:cs="Browallia New"/>
                <w:bCs/>
                <w:sz w:val="26"/>
                <w:szCs w:val="26"/>
              </w:rPr>
              <w:t>3</w:t>
            </w:r>
            <w:r w:rsidRPr="00855A90">
              <w:rPr>
                <w:rFonts w:ascii="Browallia New" w:hAnsi="Browallia New" w:cs="Browallia New"/>
                <w:bCs/>
                <w:sz w:val="26"/>
                <w:szCs w:val="26"/>
                <w:cs/>
              </w:rPr>
              <w:t xml:space="preserve"> </w:t>
            </w:r>
            <w:r w:rsidRPr="00855A90">
              <w:rPr>
                <w:rFonts w:ascii="Browallia New" w:hAnsi="Browallia New" w:cs="Browallia New"/>
                <w:b/>
                <w:sz w:val="26"/>
                <w:szCs w:val="26"/>
                <w:cs/>
              </w:rPr>
              <w:t>เดือน</w:t>
            </w:r>
          </w:p>
        </w:tc>
        <w:tc>
          <w:tcPr>
            <w:tcW w:w="1197" w:type="dxa"/>
          </w:tcPr>
          <w:p w14:paraId="19C676A6" w14:textId="48FB969B" w:rsidR="00D56365" w:rsidRPr="00855A90" w:rsidRDefault="00B0660B"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45,425</w:t>
            </w:r>
          </w:p>
        </w:tc>
        <w:tc>
          <w:tcPr>
            <w:tcW w:w="1188" w:type="dxa"/>
          </w:tcPr>
          <w:p w14:paraId="6DC27214" w14:textId="38243CAF"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14,498</w:t>
            </w:r>
          </w:p>
        </w:tc>
        <w:tc>
          <w:tcPr>
            <w:tcW w:w="1206" w:type="dxa"/>
          </w:tcPr>
          <w:p w14:paraId="579F56CF" w14:textId="090ABC1B" w:rsidR="00D56365" w:rsidRPr="00855A90" w:rsidRDefault="00907B6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3,056</w:t>
            </w:r>
          </w:p>
        </w:tc>
        <w:tc>
          <w:tcPr>
            <w:tcW w:w="1179" w:type="dxa"/>
          </w:tcPr>
          <w:p w14:paraId="16D2329F" w14:textId="43040A8A"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13,241</w:t>
            </w:r>
          </w:p>
        </w:tc>
      </w:tr>
      <w:tr w:rsidR="00B46923" w:rsidRPr="00855A90" w14:paraId="3BAE0459" w14:textId="77777777" w:rsidTr="00536A2F">
        <w:tc>
          <w:tcPr>
            <w:tcW w:w="4230" w:type="dxa"/>
          </w:tcPr>
          <w:p w14:paraId="55CB3A01" w14:textId="01A89479" w:rsidR="00B46923"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6"/>
                <w:szCs w:val="26"/>
                <w:cs/>
              </w:rPr>
            </w:pPr>
            <w:r w:rsidRPr="00855A90">
              <w:rPr>
                <w:rFonts w:ascii="Browallia New" w:hAnsi="Browallia New" w:cs="Browallia New"/>
                <w:sz w:val="26"/>
                <w:szCs w:val="26"/>
                <w:cs/>
              </w:rPr>
              <w:t xml:space="preserve">มากกว่า </w:t>
            </w:r>
            <w:r w:rsidRPr="00855A90">
              <w:rPr>
                <w:rFonts w:ascii="Browallia New" w:hAnsi="Browallia New" w:cs="Browallia New"/>
                <w:sz w:val="26"/>
                <w:szCs w:val="26"/>
              </w:rPr>
              <w:t>3</w:t>
            </w:r>
            <w:r w:rsidRPr="00855A90">
              <w:rPr>
                <w:rFonts w:ascii="Browallia New" w:hAnsi="Browallia New" w:cs="Browallia New"/>
                <w:sz w:val="26"/>
                <w:szCs w:val="26"/>
                <w:cs/>
              </w:rPr>
              <w:t xml:space="preserve"> เดือน ถึง </w:t>
            </w:r>
            <w:r w:rsidRPr="00855A90">
              <w:rPr>
                <w:rFonts w:ascii="Browallia New" w:hAnsi="Browallia New" w:cs="Browallia New"/>
                <w:sz w:val="26"/>
                <w:szCs w:val="26"/>
              </w:rPr>
              <w:t>6</w:t>
            </w:r>
            <w:r w:rsidRPr="00855A90">
              <w:rPr>
                <w:rFonts w:ascii="Browallia New" w:hAnsi="Browallia New" w:cs="Browallia New"/>
                <w:sz w:val="26"/>
                <w:szCs w:val="26"/>
                <w:cs/>
              </w:rPr>
              <w:t xml:space="preserve"> เดือน</w:t>
            </w:r>
          </w:p>
        </w:tc>
        <w:tc>
          <w:tcPr>
            <w:tcW w:w="1197" w:type="dxa"/>
          </w:tcPr>
          <w:p w14:paraId="707D25FB" w14:textId="6FBA094B" w:rsidR="00B46923" w:rsidRPr="00855A90" w:rsidRDefault="00B0660B"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899</w:t>
            </w:r>
          </w:p>
        </w:tc>
        <w:tc>
          <w:tcPr>
            <w:tcW w:w="1188" w:type="dxa"/>
          </w:tcPr>
          <w:p w14:paraId="0C27046D" w14:textId="0198D461" w:rsidR="00B46923"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5,696</w:t>
            </w:r>
          </w:p>
        </w:tc>
        <w:tc>
          <w:tcPr>
            <w:tcW w:w="1206" w:type="dxa"/>
          </w:tcPr>
          <w:p w14:paraId="4FE16EFC" w14:textId="5254B8FE" w:rsidR="00B46923"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00FD6A61">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 </w:t>
            </w:r>
            <w:r w:rsidRPr="00855A90">
              <w:rPr>
                <w:rFonts w:ascii="Browallia New" w:hAnsi="Browallia New" w:cs="Browallia New"/>
                <w:sz w:val="26"/>
                <w:szCs w:val="26"/>
                <w:cs/>
                <w:lang w:val="en-GB"/>
              </w:rPr>
              <w:t>-</w:t>
            </w:r>
          </w:p>
        </w:tc>
        <w:tc>
          <w:tcPr>
            <w:tcW w:w="1179" w:type="dxa"/>
          </w:tcPr>
          <w:p w14:paraId="166BABE4" w14:textId="4AE0F874" w:rsidR="00B46923"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55A90">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 </w:t>
            </w:r>
            <w:r w:rsidR="00FD6A61">
              <w:rPr>
                <w:rFonts w:ascii="Browallia New" w:hAnsi="Browallia New" w:cs="Browallia New"/>
                <w:sz w:val="26"/>
                <w:szCs w:val="26"/>
                <w:lang w:val="en-GB"/>
              </w:rPr>
              <w:t xml:space="preserve"> </w:t>
            </w:r>
            <w:r w:rsidRPr="00855A90">
              <w:rPr>
                <w:rFonts w:ascii="Browallia New" w:hAnsi="Browallia New" w:cs="Browallia New"/>
                <w:sz w:val="26"/>
                <w:szCs w:val="26"/>
                <w:lang w:val="en-GB"/>
              </w:rPr>
              <w:t xml:space="preserve">   </w:t>
            </w:r>
            <w:r w:rsidRPr="00855A90">
              <w:rPr>
                <w:rFonts w:ascii="Browallia New" w:hAnsi="Browallia New" w:cs="Browallia New"/>
                <w:sz w:val="26"/>
                <w:szCs w:val="26"/>
                <w:cs/>
                <w:lang w:val="en-GB"/>
              </w:rPr>
              <w:t>-</w:t>
            </w:r>
          </w:p>
        </w:tc>
      </w:tr>
      <w:tr w:rsidR="00B46923" w:rsidRPr="00855A90" w14:paraId="0FA94FCF" w14:textId="77777777" w:rsidTr="00536A2F">
        <w:tc>
          <w:tcPr>
            <w:tcW w:w="4230" w:type="dxa"/>
          </w:tcPr>
          <w:p w14:paraId="29192E8B" w14:textId="03F41A9E" w:rsidR="00B46923"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6"/>
                <w:szCs w:val="26"/>
                <w:cs/>
              </w:rPr>
            </w:pPr>
            <w:r w:rsidRPr="00855A90">
              <w:rPr>
                <w:rFonts w:ascii="Browallia New" w:hAnsi="Browallia New" w:cs="Browallia New"/>
                <w:sz w:val="26"/>
                <w:szCs w:val="26"/>
                <w:cs/>
              </w:rPr>
              <w:t xml:space="preserve">มากกว่า </w:t>
            </w:r>
            <w:r w:rsidRPr="00855A90">
              <w:rPr>
                <w:rFonts w:ascii="Browallia New" w:hAnsi="Browallia New" w:cs="Browallia New"/>
                <w:sz w:val="26"/>
                <w:szCs w:val="26"/>
              </w:rPr>
              <w:t>6</w:t>
            </w:r>
            <w:r w:rsidRPr="00855A90">
              <w:rPr>
                <w:rFonts w:ascii="Browallia New" w:hAnsi="Browallia New" w:cs="Browallia New"/>
                <w:sz w:val="26"/>
                <w:szCs w:val="26"/>
                <w:cs/>
              </w:rPr>
              <w:t xml:space="preserve"> เดือน ถึง </w:t>
            </w:r>
            <w:r w:rsidRPr="00855A90">
              <w:rPr>
                <w:rFonts w:ascii="Browallia New" w:hAnsi="Browallia New" w:cs="Browallia New"/>
                <w:sz w:val="26"/>
                <w:szCs w:val="26"/>
              </w:rPr>
              <w:t>12</w:t>
            </w:r>
            <w:r w:rsidRPr="00855A90">
              <w:rPr>
                <w:rFonts w:ascii="Browallia New" w:hAnsi="Browallia New" w:cs="Browallia New"/>
                <w:sz w:val="26"/>
                <w:szCs w:val="26"/>
                <w:cs/>
              </w:rPr>
              <w:t xml:space="preserve"> เดือน</w:t>
            </w:r>
          </w:p>
        </w:tc>
        <w:tc>
          <w:tcPr>
            <w:tcW w:w="1197" w:type="dxa"/>
          </w:tcPr>
          <w:p w14:paraId="461B4FCE" w14:textId="6E2EDF13" w:rsidR="00B46923" w:rsidRPr="00855A90" w:rsidRDefault="009C350B"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37,457</w:t>
            </w:r>
          </w:p>
        </w:tc>
        <w:tc>
          <w:tcPr>
            <w:tcW w:w="1188" w:type="dxa"/>
          </w:tcPr>
          <w:p w14:paraId="20D16C5A" w14:textId="5A4625E4" w:rsidR="00B46923"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55A90">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 </w:t>
            </w:r>
            <w:r w:rsidR="00FD6A61">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 </w:t>
            </w:r>
            <w:r w:rsidRPr="00855A90">
              <w:rPr>
                <w:rFonts w:ascii="Browallia New" w:hAnsi="Browallia New" w:cs="Browallia New"/>
                <w:sz w:val="26"/>
                <w:szCs w:val="26"/>
                <w:lang w:val="en-GB"/>
              </w:rPr>
              <w:t xml:space="preserve">  </w:t>
            </w:r>
            <w:r w:rsidRPr="00855A90">
              <w:rPr>
                <w:rFonts w:ascii="Browallia New" w:hAnsi="Browallia New" w:cs="Browallia New"/>
                <w:sz w:val="26"/>
                <w:szCs w:val="26"/>
                <w:cs/>
                <w:lang w:val="en-GB"/>
              </w:rPr>
              <w:t>-</w:t>
            </w:r>
          </w:p>
        </w:tc>
        <w:tc>
          <w:tcPr>
            <w:tcW w:w="1206" w:type="dxa"/>
          </w:tcPr>
          <w:p w14:paraId="1D367C5C" w14:textId="2886B183" w:rsidR="00B46923"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00FD6A61">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 </w:t>
            </w:r>
            <w:r w:rsidR="00FD6A61">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    </w:t>
            </w:r>
            <w:r w:rsidRPr="00855A90">
              <w:rPr>
                <w:rFonts w:ascii="Browallia New" w:hAnsi="Browallia New" w:cs="Browallia New"/>
                <w:sz w:val="26"/>
                <w:szCs w:val="26"/>
                <w:cs/>
                <w:lang w:val="en-GB"/>
              </w:rPr>
              <w:t>-</w:t>
            </w:r>
          </w:p>
        </w:tc>
        <w:tc>
          <w:tcPr>
            <w:tcW w:w="1179" w:type="dxa"/>
          </w:tcPr>
          <w:p w14:paraId="4E4D89B9" w14:textId="23F6B741" w:rsidR="00B46923"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Pr="00855A90">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sidRPr="00855A90">
              <w:rPr>
                <w:rFonts w:ascii="Browallia New" w:hAnsi="Browallia New" w:cs="Browallia New"/>
                <w:sz w:val="26"/>
                <w:szCs w:val="26"/>
                <w:lang w:val="en-GB"/>
              </w:rPr>
              <w:t xml:space="preserve">  </w:t>
            </w:r>
            <w:r w:rsidRPr="00855A90">
              <w:rPr>
                <w:rFonts w:ascii="Browallia New" w:hAnsi="Browallia New" w:cs="Browallia New"/>
                <w:sz w:val="26"/>
                <w:szCs w:val="26"/>
                <w:cs/>
                <w:lang w:val="en-GB"/>
              </w:rPr>
              <w:t>-</w:t>
            </w:r>
          </w:p>
        </w:tc>
      </w:tr>
      <w:tr w:rsidR="00B46923" w:rsidRPr="00855A90" w14:paraId="15BF5CFF" w14:textId="77777777" w:rsidTr="00536A2F">
        <w:tc>
          <w:tcPr>
            <w:tcW w:w="4230" w:type="dxa"/>
          </w:tcPr>
          <w:p w14:paraId="47213DAC" w14:textId="3790B0B0" w:rsidR="00B46923"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6"/>
                <w:szCs w:val="26"/>
                <w:cs/>
              </w:rPr>
            </w:pPr>
            <w:r w:rsidRPr="00855A90">
              <w:rPr>
                <w:rFonts w:ascii="Browallia New" w:hAnsi="Browallia New" w:cs="Browallia New"/>
                <w:sz w:val="26"/>
                <w:szCs w:val="26"/>
                <w:cs/>
              </w:rPr>
              <w:t xml:space="preserve">มากกว่า </w:t>
            </w:r>
            <w:r w:rsidRPr="00855A90">
              <w:rPr>
                <w:rFonts w:ascii="Browallia New" w:hAnsi="Browallia New" w:cs="Browallia New"/>
                <w:sz w:val="26"/>
                <w:szCs w:val="26"/>
              </w:rPr>
              <w:t>12</w:t>
            </w:r>
            <w:r w:rsidRPr="00855A90">
              <w:rPr>
                <w:rFonts w:ascii="Browallia New" w:hAnsi="Browallia New" w:cs="Browallia New"/>
                <w:sz w:val="26"/>
                <w:szCs w:val="26"/>
                <w:cs/>
              </w:rPr>
              <w:t xml:space="preserve"> เดือน ขึ้นไป</w:t>
            </w:r>
          </w:p>
        </w:tc>
        <w:tc>
          <w:tcPr>
            <w:tcW w:w="1197" w:type="dxa"/>
          </w:tcPr>
          <w:p w14:paraId="6147BC6F" w14:textId="42F39C89" w:rsidR="00B46923" w:rsidRPr="00855A90" w:rsidRDefault="00B0660B" w:rsidP="00B46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4,40</w:t>
            </w:r>
            <w:r w:rsidR="009C350B">
              <w:rPr>
                <w:rFonts w:ascii="Browallia New" w:hAnsi="Browallia New" w:cs="Browallia New"/>
                <w:sz w:val="26"/>
                <w:szCs w:val="26"/>
                <w:lang w:val="en-GB"/>
              </w:rPr>
              <w:t>7</w:t>
            </w:r>
          </w:p>
        </w:tc>
        <w:tc>
          <w:tcPr>
            <w:tcW w:w="1188" w:type="dxa"/>
          </w:tcPr>
          <w:p w14:paraId="1814DD12" w14:textId="04A01810" w:rsidR="00B46923" w:rsidRPr="00855A90" w:rsidRDefault="00B46923" w:rsidP="00B46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4,769</w:t>
            </w:r>
          </w:p>
        </w:tc>
        <w:tc>
          <w:tcPr>
            <w:tcW w:w="1206" w:type="dxa"/>
          </w:tcPr>
          <w:p w14:paraId="7371C0D8" w14:textId="14129910" w:rsidR="00B46923" w:rsidRPr="00855A90" w:rsidRDefault="00B46923" w:rsidP="00B46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00FD6A61">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 </w:t>
            </w:r>
            <w:r w:rsidRPr="00855A90">
              <w:rPr>
                <w:rFonts w:ascii="Browallia New" w:hAnsi="Browallia New" w:cs="Browallia New"/>
                <w:sz w:val="26"/>
                <w:szCs w:val="26"/>
                <w:cs/>
                <w:lang w:val="en-GB"/>
              </w:rPr>
              <w:t>-</w:t>
            </w:r>
          </w:p>
        </w:tc>
        <w:tc>
          <w:tcPr>
            <w:tcW w:w="1179" w:type="dxa"/>
          </w:tcPr>
          <w:p w14:paraId="6E001F58" w14:textId="33216A45" w:rsidR="00B46923" w:rsidRPr="00855A90" w:rsidRDefault="00B46923" w:rsidP="00B46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Pr="00855A90">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sidRPr="00855A90">
              <w:rPr>
                <w:rFonts w:ascii="Browallia New" w:hAnsi="Browallia New" w:cs="Browallia New"/>
                <w:sz w:val="26"/>
                <w:szCs w:val="26"/>
                <w:lang w:val="en-GB"/>
              </w:rPr>
              <w:t xml:space="preserve">  </w:t>
            </w:r>
            <w:r w:rsidRPr="00855A90">
              <w:rPr>
                <w:rFonts w:ascii="Browallia New" w:hAnsi="Browallia New" w:cs="Browallia New"/>
                <w:sz w:val="26"/>
                <w:szCs w:val="26"/>
                <w:cs/>
                <w:lang w:val="en-GB"/>
              </w:rPr>
              <w:t>-</w:t>
            </w:r>
          </w:p>
        </w:tc>
      </w:tr>
      <w:tr w:rsidR="00D56365" w:rsidRPr="00855A90" w14:paraId="4D83424F" w14:textId="77777777" w:rsidTr="00536A2F">
        <w:tc>
          <w:tcPr>
            <w:tcW w:w="4230" w:type="dxa"/>
          </w:tcPr>
          <w:p w14:paraId="4F710E21" w14:textId="53015340"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855A90">
              <w:rPr>
                <w:rFonts w:ascii="Browallia New" w:hAnsi="Browallia New" w:cs="Browallia New"/>
                <w:b/>
                <w:sz w:val="26"/>
                <w:szCs w:val="26"/>
                <w:cs/>
              </w:rPr>
              <w:t>รวม</w:t>
            </w:r>
          </w:p>
        </w:tc>
        <w:tc>
          <w:tcPr>
            <w:tcW w:w="1197" w:type="dxa"/>
          </w:tcPr>
          <w:p w14:paraId="3F37E93F" w14:textId="292DCD48" w:rsidR="00D56365" w:rsidRPr="009C350B" w:rsidRDefault="00B0660B"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C350B">
              <w:rPr>
                <w:rFonts w:ascii="Browallia New" w:hAnsi="Browallia New" w:cs="Browallia New"/>
                <w:sz w:val="26"/>
                <w:szCs w:val="26"/>
                <w:lang w:val="en-GB"/>
              </w:rPr>
              <w:t>282,16</w:t>
            </w:r>
            <w:r w:rsidR="009C350B">
              <w:rPr>
                <w:rFonts w:ascii="Browallia New" w:hAnsi="Browallia New" w:cs="Browallia New"/>
                <w:sz w:val="26"/>
                <w:szCs w:val="26"/>
                <w:lang w:val="en-GB"/>
              </w:rPr>
              <w:t>1</w:t>
            </w:r>
          </w:p>
        </w:tc>
        <w:tc>
          <w:tcPr>
            <w:tcW w:w="1188" w:type="dxa"/>
          </w:tcPr>
          <w:p w14:paraId="5EFBE6E2" w14:textId="2BD94F58"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311,409</w:t>
            </w:r>
          </w:p>
        </w:tc>
        <w:tc>
          <w:tcPr>
            <w:tcW w:w="1206" w:type="dxa"/>
          </w:tcPr>
          <w:p w14:paraId="00D55382" w14:textId="04791031" w:rsidR="00D56365" w:rsidRPr="00855A90" w:rsidRDefault="00907B6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107,753</w:t>
            </w:r>
          </w:p>
        </w:tc>
        <w:tc>
          <w:tcPr>
            <w:tcW w:w="1179" w:type="dxa"/>
          </w:tcPr>
          <w:p w14:paraId="12F148D1" w14:textId="424D5403"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116,767</w:t>
            </w:r>
          </w:p>
        </w:tc>
      </w:tr>
      <w:tr w:rsidR="00D56365" w:rsidRPr="00855A90" w14:paraId="4B370DE7" w14:textId="77777777" w:rsidTr="00536A2F">
        <w:tc>
          <w:tcPr>
            <w:tcW w:w="4230" w:type="dxa"/>
          </w:tcPr>
          <w:p w14:paraId="0B5BBB5B" w14:textId="106472DE"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855A90">
              <w:rPr>
                <w:rFonts w:ascii="Browallia New" w:hAnsi="Browallia New" w:cs="Browallia New"/>
                <w:b/>
                <w:sz w:val="26"/>
                <w:szCs w:val="26"/>
                <w:u w:val="single"/>
                <w:cs/>
              </w:rPr>
              <w:t>หัก</w:t>
            </w:r>
            <w:r w:rsidRPr="00855A90">
              <w:rPr>
                <w:rFonts w:ascii="Browallia New" w:hAnsi="Browallia New" w:cs="Browallia New"/>
                <w:b/>
                <w:sz w:val="26"/>
                <w:szCs w:val="26"/>
                <w:cs/>
              </w:rPr>
              <w:t xml:space="preserve">  ค่าเผื่อหนี้สงสัยจะสูญ</w:t>
            </w:r>
          </w:p>
        </w:tc>
        <w:tc>
          <w:tcPr>
            <w:tcW w:w="1197" w:type="dxa"/>
          </w:tcPr>
          <w:p w14:paraId="592F442F" w14:textId="4069F23A" w:rsidR="00D56365" w:rsidRPr="00855A90" w:rsidRDefault="00B0660B"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(3,802)</w:t>
            </w:r>
          </w:p>
        </w:tc>
        <w:tc>
          <w:tcPr>
            <w:tcW w:w="1188" w:type="dxa"/>
          </w:tcPr>
          <w:p w14:paraId="0557ACC6" w14:textId="3BF955C3"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(4,056)</w:t>
            </w:r>
          </w:p>
        </w:tc>
        <w:tc>
          <w:tcPr>
            <w:tcW w:w="1206" w:type="dxa"/>
          </w:tcPr>
          <w:p w14:paraId="0F8BD869" w14:textId="5D91C388" w:rsidR="00D56365" w:rsidRPr="00855A90"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00FD6A61">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 </w:t>
            </w:r>
            <w:r w:rsidR="00D56365">
              <w:rPr>
                <w:rFonts w:ascii="Browallia New" w:hAnsi="Browallia New" w:cs="Browallia New"/>
                <w:sz w:val="26"/>
                <w:szCs w:val="26"/>
                <w:lang w:val="en-GB"/>
              </w:rPr>
              <w:t>-</w:t>
            </w:r>
          </w:p>
        </w:tc>
        <w:tc>
          <w:tcPr>
            <w:tcW w:w="1179" w:type="dxa"/>
          </w:tcPr>
          <w:p w14:paraId="02F9FBA1" w14:textId="02D9189C"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55A90">
              <w:rPr>
                <w:rFonts w:ascii="Browallia New" w:hAnsi="Browallia New" w:cs="Browallia New"/>
                <w:sz w:val="26"/>
                <w:szCs w:val="26"/>
                <w:lang w:val="en-GB"/>
              </w:rPr>
              <w:t xml:space="preserve">  </w:t>
            </w:r>
            <w:r w:rsidR="00B46923">
              <w:rPr>
                <w:rFonts w:ascii="Browallia New" w:hAnsi="Browallia New" w:cs="Browallia New" w:hint="cs"/>
                <w:sz w:val="26"/>
                <w:szCs w:val="26"/>
                <w:cs/>
                <w:lang w:val="en-GB"/>
              </w:rPr>
              <w:t xml:space="preserve"> </w:t>
            </w:r>
            <w:r w:rsidRPr="00855A90">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sidRPr="00855A90">
              <w:rPr>
                <w:rFonts w:ascii="Browallia New" w:hAnsi="Browallia New" w:cs="Browallia New"/>
                <w:sz w:val="26"/>
                <w:szCs w:val="26"/>
                <w:lang w:val="en-GB"/>
              </w:rPr>
              <w:t xml:space="preserve">  </w:t>
            </w:r>
            <w:r w:rsidRPr="00855A90">
              <w:rPr>
                <w:rFonts w:ascii="Browallia New" w:hAnsi="Browallia New" w:cs="Browallia New"/>
                <w:sz w:val="26"/>
                <w:szCs w:val="26"/>
                <w:cs/>
                <w:lang w:val="en-GB"/>
              </w:rPr>
              <w:t>-</w:t>
            </w:r>
          </w:p>
        </w:tc>
      </w:tr>
      <w:tr w:rsidR="00D56365" w:rsidRPr="00855A90" w14:paraId="4DE7B554" w14:textId="77777777" w:rsidTr="00536A2F">
        <w:tc>
          <w:tcPr>
            <w:tcW w:w="4230" w:type="dxa"/>
          </w:tcPr>
          <w:p w14:paraId="1A609996" w14:textId="69D51470" w:rsidR="00D56365" w:rsidRPr="00855A90"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855A90">
              <w:rPr>
                <w:rFonts w:ascii="Browallia New" w:hAnsi="Browallia New" w:cs="Browallia New"/>
                <w:b/>
                <w:sz w:val="26"/>
                <w:szCs w:val="26"/>
                <w:cs/>
              </w:rPr>
              <w:t>สุทธิ</w:t>
            </w:r>
          </w:p>
        </w:tc>
        <w:tc>
          <w:tcPr>
            <w:tcW w:w="1197" w:type="dxa"/>
          </w:tcPr>
          <w:p w14:paraId="06F0CA51" w14:textId="09DDA1FE" w:rsidR="00D56365" w:rsidRPr="00855A90" w:rsidRDefault="00B0660B" w:rsidP="00D563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278,359</w:t>
            </w:r>
          </w:p>
        </w:tc>
        <w:tc>
          <w:tcPr>
            <w:tcW w:w="1188" w:type="dxa"/>
          </w:tcPr>
          <w:p w14:paraId="5E8E2917" w14:textId="3890AA36" w:rsidR="00D56365" w:rsidRPr="00855A90" w:rsidRDefault="00D56365" w:rsidP="00D563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307,353</w:t>
            </w:r>
          </w:p>
        </w:tc>
        <w:tc>
          <w:tcPr>
            <w:tcW w:w="1206" w:type="dxa"/>
          </w:tcPr>
          <w:p w14:paraId="0ECB42E2" w14:textId="7AF98BCD" w:rsidR="00D56365" w:rsidRPr="00855A90" w:rsidRDefault="00907B6E" w:rsidP="00D563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107,753</w:t>
            </w:r>
          </w:p>
        </w:tc>
        <w:tc>
          <w:tcPr>
            <w:tcW w:w="1179" w:type="dxa"/>
          </w:tcPr>
          <w:p w14:paraId="26D17E51" w14:textId="7C00D721" w:rsidR="00D56365" w:rsidRPr="00855A90" w:rsidRDefault="00D56365" w:rsidP="00D563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lang w:val="en-GB"/>
              </w:rPr>
              <w:t>116,767</w:t>
            </w:r>
          </w:p>
        </w:tc>
      </w:tr>
      <w:tr w:rsidR="007D6FDE" w:rsidRPr="00855A90" w14:paraId="7200BCFA" w14:textId="77777777" w:rsidTr="001C54F7">
        <w:tc>
          <w:tcPr>
            <w:tcW w:w="4230" w:type="dxa"/>
          </w:tcPr>
          <w:p w14:paraId="4D9F368B" w14:textId="77777777" w:rsidR="007D6FDE" w:rsidRPr="00044A10"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6"/>
                <w:szCs w:val="26"/>
                <w:cs/>
              </w:rPr>
            </w:pPr>
          </w:p>
        </w:tc>
        <w:tc>
          <w:tcPr>
            <w:tcW w:w="1197" w:type="dxa"/>
          </w:tcPr>
          <w:p w14:paraId="6FFC4883" w14:textId="77777777" w:rsidR="007D6FDE" w:rsidRPr="00855A90"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3C76B783" w14:textId="77777777" w:rsidR="007D6FDE" w:rsidRPr="00855A90"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316AE20D" w14:textId="77777777" w:rsidR="007D6FDE" w:rsidRPr="00855A90"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6C6ECECF" w14:textId="77777777" w:rsidR="007D6FDE" w:rsidRPr="00855A90"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7354FC" w:rsidRPr="00855A90" w14:paraId="3B33364E" w14:textId="77777777" w:rsidTr="001C54F7">
        <w:tc>
          <w:tcPr>
            <w:tcW w:w="4230" w:type="dxa"/>
          </w:tcPr>
          <w:p w14:paraId="5A7C7C93" w14:textId="298D8DD5" w:rsidR="007354FC" w:rsidRPr="00855A9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044A10">
              <w:rPr>
                <w:rFonts w:ascii="Browallia New" w:hAnsi="Browallia New" w:cs="Browallia New"/>
                <w:bCs/>
                <w:sz w:val="26"/>
                <w:szCs w:val="26"/>
                <w:cs/>
              </w:rPr>
              <w:t>สินทรัพย์ไม่หมุนเวียน</w:t>
            </w:r>
            <w:r w:rsidRPr="00044A10">
              <w:rPr>
                <w:rFonts w:ascii="Browallia New" w:hAnsi="Browallia New" w:cs="Browallia New"/>
                <w:bCs/>
                <w:sz w:val="26"/>
                <w:szCs w:val="26"/>
              </w:rPr>
              <w:t xml:space="preserve"> :</w:t>
            </w:r>
          </w:p>
        </w:tc>
        <w:tc>
          <w:tcPr>
            <w:tcW w:w="1197" w:type="dxa"/>
          </w:tcPr>
          <w:p w14:paraId="74C3FA0D" w14:textId="77777777" w:rsidR="007354FC" w:rsidRPr="00855A9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1D5CBF15" w14:textId="77777777" w:rsidR="007354FC" w:rsidRPr="00855A9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0A1B53EF" w14:textId="77777777" w:rsidR="007354FC" w:rsidRPr="00855A9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556FC05B" w14:textId="77777777" w:rsidR="007354FC" w:rsidRPr="00855A9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7354FC" w:rsidRPr="00855A90" w14:paraId="1880D9C3" w14:textId="77777777" w:rsidTr="00536A2F">
        <w:tc>
          <w:tcPr>
            <w:tcW w:w="4230" w:type="dxa"/>
          </w:tcPr>
          <w:p w14:paraId="6772F89D" w14:textId="7232AEC4" w:rsidR="007354FC" w:rsidRPr="00044A1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6"/>
                <w:szCs w:val="26"/>
                <w:cs/>
              </w:rPr>
            </w:pPr>
            <w:r w:rsidRPr="00855A90">
              <w:rPr>
                <w:rFonts w:ascii="Browallia New" w:hAnsi="Browallia New" w:cs="Browallia New"/>
                <w:b/>
                <w:sz w:val="26"/>
                <w:szCs w:val="26"/>
                <w:cs/>
              </w:rPr>
              <w:t>ลูกหนี้การค้าถึงกำหนดชำระในเดือน</w:t>
            </w:r>
          </w:p>
        </w:tc>
        <w:tc>
          <w:tcPr>
            <w:tcW w:w="1197" w:type="dxa"/>
          </w:tcPr>
          <w:p w14:paraId="40B89114" w14:textId="77777777" w:rsidR="007354FC" w:rsidRPr="00855A9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03A27147" w14:textId="77777777" w:rsidR="007354FC" w:rsidRPr="00855A9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09E06F70" w14:textId="77777777" w:rsidR="007354FC" w:rsidRPr="00855A9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021FC979" w14:textId="77777777" w:rsidR="007354FC" w:rsidRPr="00855A90"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7D6FDE" w:rsidRPr="00855A90" w14:paraId="2AA86C2C" w14:textId="77777777" w:rsidTr="00536A2F">
        <w:tc>
          <w:tcPr>
            <w:tcW w:w="4230" w:type="dxa"/>
          </w:tcPr>
          <w:p w14:paraId="47F71813" w14:textId="275A854B" w:rsidR="007D6FDE" w:rsidRPr="00855A90" w:rsidRDefault="007D6FDE" w:rsidP="007D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855A90">
              <w:rPr>
                <w:rFonts w:ascii="Browallia New" w:hAnsi="Browallia New" w:cs="Browallia New"/>
                <w:b/>
                <w:sz w:val="26"/>
                <w:szCs w:val="26"/>
                <w:cs/>
              </w:rPr>
              <w:t xml:space="preserve">     ธันวาคม </w:t>
            </w:r>
            <w:r w:rsidRPr="00855A90">
              <w:rPr>
                <w:rFonts w:ascii="Browallia New" w:hAnsi="Browallia New" w:cs="Browallia New"/>
                <w:sz w:val="26"/>
                <w:szCs w:val="26"/>
                <w:lang w:val="en-GB"/>
              </w:rPr>
              <w:t>2563</w:t>
            </w:r>
          </w:p>
        </w:tc>
        <w:tc>
          <w:tcPr>
            <w:tcW w:w="1197" w:type="dxa"/>
          </w:tcPr>
          <w:p w14:paraId="6D636FAF" w14:textId="56B865E9" w:rsidR="007D6FDE" w:rsidRPr="00855A90" w:rsidRDefault="007D6FDE" w:rsidP="007D6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81,623</w:t>
            </w:r>
          </w:p>
        </w:tc>
        <w:tc>
          <w:tcPr>
            <w:tcW w:w="1188" w:type="dxa"/>
          </w:tcPr>
          <w:p w14:paraId="1AC0842A" w14:textId="7B2A8969" w:rsidR="007D6FDE" w:rsidRPr="00855A90" w:rsidRDefault="007D6FDE" w:rsidP="007D6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55A90">
              <w:rPr>
                <w:rFonts w:ascii="Browallia New" w:hAnsi="Browallia New" w:cs="Browallia New"/>
                <w:sz w:val="26"/>
                <w:szCs w:val="26"/>
              </w:rPr>
              <w:t>63,623</w:t>
            </w:r>
          </w:p>
        </w:tc>
        <w:tc>
          <w:tcPr>
            <w:tcW w:w="1206" w:type="dxa"/>
          </w:tcPr>
          <w:p w14:paraId="669AEED6" w14:textId="3C070E5A" w:rsidR="007D6FDE" w:rsidRPr="00855A90" w:rsidRDefault="007D6FDE" w:rsidP="007D6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00FD6A61">
              <w:rPr>
                <w:rFonts w:ascii="Browallia New" w:hAnsi="Browallia New" w:cs="Browallia New"/>
                <w:sz w:val="26"/>
                <w:szCs w:val="26"/>
                <w:lang w:val="en-GB"/>
              </w:rPr>
              <w:t xml:space="preserve"> </w:t>
            </w:r>
            <w:r w:rsidRPr="00855A90">
              <w:rPr>
                <w:rFonts w:ascii="Browallia New" w:hAnsi="Browallia New" w:cs="Browallia New"/>
                <w:sz w:val="26"/>
                <w:szCs w:val="26"/>
                <w:cs/>
                <w:lang w:val="en-GB"/>
              </w:rPr>
              <w:t>-</w:t>
            </w:r>
          </w:p>
        </w:tc>
        <w:tc>
          <w:tcPr>
            <w:tcW w:w="1179" w:type="dxa"/>
          </w:tcPr>
          <w:p w14:paraId="60C96EB1" w14:textId="75BE6A49" w:rsidR="007D6FDE" w:rsidRPr="00855A90" w:rsidRDefault="007D6FDE" w:rsidP="007D6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Pr="00855A90">
              <w:rPr>
                <w:rFonts w:ascii="Browallia New" w:hAnsi="Browallia New" w:cs="Browallia New"/>
                <w:sz w:val="26"/>
                <w:szCs w:val="26"/>
                <w:lang w:val="en-GB"/>
              </w:rPr>
              <w:t xml:space="preserve">  </w:t>
            </w:r>
            <w:r w:rsidR="00FD6A61">
              <w:rPr>
                <w:rFonts w:ascii="Browallia New" w:hAnsi="Browallia New" w:cs="Browallia New"/>
                <w:sz w:val="26"/>
                <w:szCs w:val="26"/>
                <w:lang w:val="en-GB"/>
              </w:rPr>
              <w:t xml:space="preserve"> </w:t>
            </w:r>
            <w:r w:rsidRPr="00855A90">
              <w:rPr>
                <w:rFonts w:ascii="Browallia New" w:hAnsi="Browallia New" w:cs="Browallia New"/>
                <w:sz w:val="26"/>
                <w:szCs w:val="26"/>
                <w:lang w:val="en-GB"/>
              </w:rPr>
              <w:t xml:space="preserve">   </w:t>
            </w:r>
            <w:r w:rsidRPr="00855A90">
              <w:rPr>
                <w:rFonts w:ascii="Browallia New" w:hAnsi="Browallia New" w:cs="Browallia New"/>
                <w:sz w:val="26"/>
                <w:szCs w:val="26"/>
                <w:cs/>
                <w:lang w:val="en-GB"/>
              </w:rPr>
              <w:t>-</w:t>
            </w:r>
          </w:p>
        </w:tc>
      </w:tr>
    </w:tbl>
    <w:p w14:paraId="74AC4C4B" w14:textId="77777777" w:rsidR="001449B0" w:rsidRDefault="001449B0" w:rsidP="00144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BC38515" w14:textId="2E2C4DAA" w:rsidR="0094759D" w:rsidRPr="00493BDE" w:rsidRDefault="0094759D" w:rsidP="0094759D">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493BDE">
        <w:rPr>
          <w:rFonts w:ascii="Browallia New" w:hAnsi="Browallia New" w:cs="Browallia New" w:hint="cs"/>
          <w:sz w:val="28"/>
          <w:szCs w:val="28"/>
          <w:u w:val="single"/>
          <w:cs/>
          <w:lang w:val="en-GB"/>
        </w:rPr>
        <w:t>มูลค่างานตามสัญญา</w:t>
      </w:r>
      <w:r w:rsidR="00671324">
        <w:rPr>
          <w:rFonts w:ascii="Browallia New" w:hAnsi="Browallia New" w:cs="Browallia New" w:hint="cs"/>
          <w:sz w:val="28"/>
          <w:szCs w:val="28"/>
          <w:u w:val="single"/>
          <w:cs/>
          <w:lang w:val="en-GB"/>
        </w:rPr>
        <w:t>ที่ยังไม่เรียกเก็บจากลูกค้า</w:t>
      </w:r>
      <w:r w:rsidR="005D701F">
        <w:rPr>
          <w:rFonts w:ascii="Browallia New" w:hAnsi="Browallia New" w:cs="Browallia New" w:hint="cs"/>
          <w:sz w:val="28"/>
          <w:szCs w:val="28"/>
          <w:u w:val="single"/>
          <w:cs/>
          <w:lang w:val="en-GB"/>
        </w:rPr>
        <w:t>และเงินที่เรียกเก็บจากลูกค้าสูงกว่ามูลค่าก่อสร้างตามสัญญา</w:t>
      </w:r>
    </w:p>
    <w:p w14:paraId="26D54588" w14:textId="77777777" w:rsidR="0094759D" w:rsidRPr="0094759D" w:rsidRDefault="0094759D" w:rsidP="009475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30"/>
          <w:szCs w:val="30"/>
        </w:rPr>
      </w:pPr>
    </w:p>
    <w:tbl>
      <w:tblPr>
        <w:tblW w:w="9090" w:type="dxa"/>
        <w:tblInd w:w="360" w:type="dxa"/>
        <w:tblLayout w:type="fixed"/>
        <w:tblLook w:val="0000" w:firstRow="0" w:lastRow="0" w:firstColumn="0" w:lastColumn="0" w:noHBand="0" w:noVBand="0"/>
      </w:tblPr>
      <w:tblGrid>
        <w:gridCol w:w="5850"/>
        <w:gridCol w:w="1530"/>
        <w:gridCol w:w="270"/>
        <w:gridCol w:w="1440"/>
      </w:tblGrid>
      <w:tr w:rsidR="00671324" w:rsidRPr="00AF4F11" w14:paraId="5097D057" w14:textId="77777777" w:rsidTr="00321DAB">
        <w:trPr>
          <w:cantSplit/>
        </w:trPr>
        <w:tc>
          <w:tcPr>
            <w:tcW w:w="5850" w:type="dxa"/>
          </w:tcPr>
          <w:p w14:paraId="5ED93025" w14:textId="451430C4" w:rsidR="00671324" w:rsidRPr="00AF4F11" w:rsidRDefault="003D753C" w:rsidP="00671324">
            <w:pPr>
              <w:pStyle w:val="30"/>
              <w:tabs>
                <w:tab w:val="clear" w:pos="360"/>
                <w:tab w:val="clear" w:pos="720"/>
                <w:tab w:val="left" w:pos="0"/>
              </w:tabs>
              <w:spacing w:line="240" w:lineRule="atLeast"/>
              <w:ind w:right="-936"/>
              <w:rPr>
                <w:rFonts w:ascii="Browallia New" w:hAnsi="Browallia New" w:cs="Browallia New"/>
                <w:sz w:val="26"/>
                <w:szCs w:val="26"/>
                <w:cs/>
              </w:rPr>
            </w:pPr>
            <w:r>
              <w:rPr>
                <w:rFonts w:ascii="Browallia New" w:hAnsi="Browallia New" w:cs="Browallia New" w:hint="cs"/>
                <w:sz w:val="26"/>
                <w:szCs w:val="26"/>
                <w:cs/>
              </w:rPr>
              <w:t xml:space="preserve"> </w:t>
            </w:r>
          </w:p>
        </w:tc>
        <w:tc>
          <w:tcPr>
            <w:tcW w:w="3240" w:type="dxa"/>
            <w:gridSpan w:val="3"/>
          </w:tcPr>
          <w:p w14:paraId="4D18EF0E" w14:textId="13A4F0A2" w:rsidR="00671324" w:rsidRPr="007354FC" w:rsidRDefault="0057108F" w:rsidP="0073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Pr>
                <w:rFonts w:ascii="Browallia New" w:hAnsi="Browallia New" w:cs="Browallia New"/>
                <w:sz w:val="26"/>
                <w:szCs w:val="26"/>
                <w:lang w:val="en-GB"/>
              </w:rPr>
              <w:t xml:space="preserve">                  </w:t>
            </w:r>
            <w:r w:rsidR="00671324" w:rsidRPr="00AF4F11">
              <w:rPr>
                <w:rFonts w:ascii="Browallia New" w:hAnsi="Browallia New" w:cs="Browallia New"/>
                <w:sz w:val="26"/>
                <w:szCs w:val="26"/>
                <w:lang w:val="en-GB"/>
              </w:rPr>
              <w:t>(</w:t>
            </w:r>
            <w:proofErr w:type="gramStart"/>
            <w:r w:rsidR="00671324" w:rsidRPr="00AF4F11">
              <w:rPr>
                <w:rFonts w:ascii="Browallia New" w:hAnsi="Browallia New" w:cs="Browallia New"/>
                <w:sz w:val="26"/>
                <w:szCs w:val="26"/>
                <w:cs/>
                <w:lang w:val="en-GB"/>
              </w:rPr>
              <w:t>หน่วย :</w:t>
            </w:r>
            <w:proofErr w:type="gramEnd"/>
            <w:r w:rsidR="00671324" w:rsidRPr="00AF4F11">
              <w:rPr>
                <w:rFonts w:ascii="Browallia New" w:hAnsi="Browallia New" w:cs="Browallia New"/>
                <w:sz w:val="26"/>
                <w:szCs w:val="26"/>
                <w:cs/>
                <w:lang w:val="en-GB"/>
              </w:rPr>
              <w:t xml:space="preserve"> พันบาท)</w:t>
            </w:r>
          </w:p>
        </w:tc>
      </w:tr>
      <w:tr w:rsidR="00B46923" w:rsidRPr="00AF4F11" w14:paraId="72D49168" w14:textId="77777777" w:rsidTr="00321DAB">
        <w:trPr>
          <w:cantSplit/>
        </w:trPr>
        <w:tc>
          <w:tcPr>
            <w:tcW w:w="5850" w:type="dxa"/>
          </w:tcPr>
          <w:p w14:paraId="6B2074CA" w14:textId="77777777" w:rsidR="00B46923" w:rsidRPr="00AF4F11" w:rsidRDefault="00B46923" w:rsidP="00671324">
            <w:pPr>
              <w:pStyle w:val="30"/>
              <w:tabs>
                <w:tab w:val="clear" w:pos="360"/>
                <w:tab w:val="clear" w:pos="720"/>
                <w:tab w:val="left" w:pos="0"/>
              </w:tabs>
              <w:spacing w:line="240" w:lineRule="atLeast"/>
              <w:ind w:right="-936" w:firstLine="72"/>
              <w:rPr>
                <w:rFonts w:ascii="Browallia New" w:hAnsi="Browallia New" w:cs="Browallia New"/>
                <w:sz w:val="26"/>
                <w:szCs w:val="26"/>
                <w:cs/>
              </w:rPr>
            </w:pPr>
          </w:p>
        </w:tc>
        <w:tc>
          <w:tcPr>
            <w:tcW w:w="3240" w:type="dxa"/>
            <w:gridSpan w:val="3"/>
            <w:tcBorders>
              <w:bottom w:val="single" w:sz="4" w:space="0" w:color="auto"/>
            </w:tcBorders>
          </w:tcPr>
          <w:p w14:paraId="572D6BC2" w14:textId="77777777" w:rsidR="00B46923" w:rsidRPr="00AF4F11"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AF4F11">
              <w:rPr>
                <w:rFonts w:ascii="Browallia New" w:hAnsi="Browallia New" w:cs="Browallia New"/>
                <w:sz w:val="26"/>
                <w:szCs w:val="26"/>
                <w:cs/>
                <w:lang w:val="en-GB"/>
              </w:rPr>
              <w:t>งบการเงินรวม</w:t>
            </w:r>
          </w:p>
        </w:tc>
      </w:tr>
      <w:tr w:rsidR="00B46923" w:rsidRPr="00AF4F11" w14:paraId="3C5973E0" w14:textId="77777777" w:rsidTr="00321DAB">
        <w:trPr>
          <w:cantSplit/>
        </w:trPr>
        <w:tc>
          <w:tcPr>
            <w:tcW w:w="5850" w:type="dxa"/>
          </w:tcPr>
          <w:p w14:paraId="5FDB41DC" w14:textId="77777777" w:rsidR="00B46923" w:rsidRPr="00AF4F11" w:rsidRDefault="00B46923" w:rsidP="00671324">
            <w:pPr>
              <w:pStyle w:val="30"/>
              <w:tabs>
                <w:tab w:val="clear" w:pos="360"/>
                <w:tab w:val="clear" w:pos="720"/>
                <w:tab w:val="left" w:pos="0"/>
              </w:tabs>
              <w:spacing w:line="240" w:lineRule="atLeast"/>
              <w:ind w:right="-936"/>
              <w:rPr>
                <w:rFonts w:ascii="Browallia New" w:hAnsi="Browallia New" w:cs="Browallia New"/>
                <w:sz w:val="26"/>
                <w:szCs w:val="26"/>
                <w:cs/>
              </w:rPr>
            </w:pPr>
          </w:p>
        </w:tc>
        <w:tc>
          <w:tcPr>
            <w:tcW w:w="1530" w:type="dxa"/>
            <w:tcBorders>
              <w:top w:val="single" w:sz="4" w:space="0" w:color="auto"/>
              <w:bottom w:val="single" w:sz="4" w:space="0" w:color="auto"/>
            </w:tcBorders>
          </w:tcPr>
          <w:p w14:paraId="797A883C" w14:textId="6F8802D6" w:rsidR="00B46923" w:rsidRPr="00AF4F11"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6"/>
                <w:szCs w:val="26"/>
              </w:rPr>
            </w:pPr>
            <w:r w:rsidRPr="00AF4F11">
              <w:rPr>
                <w:rFonts w:ascii="Browallia New" w:hAnsi="Browallia New" w:cs="Browallia New"/>
                <w:sz w:val="26"/>
                <w:szCs w:val="26"/>
              </w:rPr>
              <w:t xml:space="preserve">31 </w:t>
            </w:r>
            <w:r w:rsidRPr="00AF4F11">
              <w:rPr>
                <w:rFonts w:ascii="Browallia New" w:hAnsi="Browallia New" w:cs="Browallia New" w:hint="cs"/>
                <w:sz w:val="26"/>
                <w:szCs w:val="26"/>
                <w:cs/>
              </w:rPr>
              <w:t xml:space="preserve">มกราคม </w:t>
            </w:r>
            <w:r w:rsidRPr="00AF4F11">
              <w:rPr>
                <w:rFonts w:ascii="Browallia New" w:hAnsi="Browallia New" w:cs="Browallia New"/>
                <w:sz w:val="26"/>
                <w:szCs w:val="26"/>
              </w:rPr>
              <w:t>2561</w:t>
            </w:r>
          </w:p>
        </w:tc>
        <w:tc>
          <w:tcPr>
            <w:tcW w:w="270" w:type="dxa"/>
          </w:tcPr>
          <w:p w14:paraId="6CC9548A" w14:textId="77777777" w:rsidR="00B46923" w:rsidRPr="00AF4F11"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6"/>
                <w:szCs w:val="26"/>
              </w:rPr>
            </w:pPr>
          </w:p>
        </w:tc>
        <w:tc>
          <w:tcPr>
            <w:tcW w:w="1440" w:type="dxa"/>
            <w:tcBorders>
              <w:top w:val="single" w:sz="4" w:space="0" w:color="auto"/>
              <w:bottom w:val="single" w:sz="4" w:space="0" w:color="auto"/>
            </w:tcBorders>
          </w:tcPr>
          <w:p w14:paraId="02BD1DF5" w14:textId="4E6567F9" w:rsidR="00B46923" w:rsidRPr="00AF4F11"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6"/>
                <w:szCs w:val="26"/>
              </w:rPr>
            </w:pPr>
            <w:r w:rsidRPr="00AF4F11">
              <w:rPr>
                <w:rFonts w:ascii="Browallia New" w:hAnsi="Browallia New" w:cs="Browallia New"/>
                <w:sz w:val="26"/>
                <w:szCs w:val="26"/>
              </w:rPr>
              <w:t xml:space="preserve">31 </w:t>
            </w:r>
            <w:r w:rsidRPr="00AF4F11">
              <w:rPr>
                <w:rFonts w:ascii="Browallia New" w:hAnsi="Browallia New" w:cs="Browallia New" w:hint="cs"/>
                <w:sz w:val="26"/>
                <w:szCs w:val="26"/>
                <w:cs/>
              </w:rPr>
              <w:t xml:space="preserve">ตุลาคม </w:t>
            </w:r>
            <w:r w:rsidRPr="00AF4F11">
              <w:rPr>
                <w:rFonts w:ascii="Browallia New" w:hAnsi="Browallia New" w:cs="Browallia New"/>
                <w:sz w:val="26"/>
                <w:szCs w:val="26"/>
              </w:rPr>
              <w:t>2560</w:t>
            </w:r>
          </w:p>
        </w:tc>
      </w:tr>
      <w:tr w:rsidR="00B46923" w:rsidRPr="00AF4F11" w14:paraId="6BC0BE4C" w14:textId="77777777" w:rsidTr="00321DAB">
        <w:trPr>
          <w:cantSplit/>
        </w:trPr>
        <w:tc>
          <w:tcPr>
            <w:tcW w:w="5850" w:type="dxa"/>
          </w:tcPr>
          <w:p w14:paraId="4EBF19F0" w14:textId="77777777" w:rsidR="00B46923" w:rsidRPr="003D753C" w:rsidRDefault="00B46923" w:rsidP="00671324">
            <w:pPr>
              <w:pStyle w:val="30"/>
              <w:tabs>
                <w:tab w:val="clear" w:pos="360"/>
                <w:tab w:val="clear" w:pos="720"/>
                <w:tab w:val="left" w:pos="0"/>
              </w:tabs>
              <w:spacing w:line="240" w:lineRule="atLeast"/>
              <w:ind w:right="-936"/>
              <w:rPr>
                <w:rFonts w:ascii="Browallia New" w:hAnsi="Browallia New" w:cs="Browallia New"/>
                <w:b/>
                <w:bCs/>
                <w:sz w:val="26"/>
                <w:szCs w:val="26"/>
                <w:cs/>
                <w:lang w:val="en-US"/>
              </w:rPr>
            </w:pPr>
            <w:r w:rsidRPr="003D753C">
              <w:rPr>
                <w:rFonts w:ascii="Browallia New" w:hAnsi="Browallia New" w:cs="Browallia New"/>
                <w:b/>
                <w:bCs/>
                <w:sz w:val="26"/>
                <w:szCs w:val="26"/>
                <w:cs/>
                <w:lang w:val="en-US"/>
              </w:rPr>
              <w:t>มูลค่างานตามสัญญาที่ยังไม่เรียกเก็บจากลูกค้า</w:t>
            </w:r>
          </w:p>
        </w:tc>
        <w:tc>
          <w:tcPr>
            <w:tcW w:w="1530" w:type="dxa"/>
            <w:tcBorders>
              <w:top w:val="single" w:sz="4" w:space="0" w:color="auto"/>
            </w:tcBorders>
          </w:tcPr>
          <w:p w14:paraId="1452E38F" w14:textId="77777777" w:rsidR="00B46923" w:rsidRPr="00AF4F11"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6"/>
                <w:szCs w:val="26"/>
                <w:cs/>
              </w:rPr>
            </w:pPr>
          </w:p>
        </w:tc>
        <w:tc>
          <w:tcPr>
            <w:tcW w:w="270" w:type="dxa"/>
          </w:tcPr>
          <w:p w14:paraId="4AF0907B" w14:textId="77777777" w:rsidR="00B46923" w:rsidRPr="00AF4F11"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6"/>
                <w:szCs w:val="26"/>
              </w:rPr>
            </w:pPr>
          </w:p>
        </w:tc>
        <w:tc>
          <w:tcPr>
            <w:tcW w:w="1440" w:type="dxa"/>
            <w:tcBorders>
              <w:top w:val="single" w:sz="4" w:space="0" w:color="auto"/>
            </w:tcBorders>
          </w:tcPr>
          <w:p w14:paraId="09E3ACFB" w14:textId="77777777" w:rsidR="00B46923" w:rsidRPr="00AF4F11"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6"/>
                <w:szCs w:val="26"/>
                <w:cs/>
              </w:rPr>
            </w:pPr>
          </w:p>
        </w:tc>
      </w:tr>
      <w:tr w:rsidR="00B46923" w:rsidRPr="00AF4F11" w14:paraId="6FBC1DEC" w14:textId="77777777" w:rsidTr="001449B0">
        <w:trPr>
          <w:cantSplit/>
        </w:trPr>
        <w:tc>
          <w:tcPr>
            <w:tcW w:w="5850" w:type="dxa"/>
          </w:tcPr>
          <w:p w14:paraId="5C5157E7" w14:textId="77777777" w:rsidR="00B46923" w:rsidRPr="00AF4F11" w:rsidRDefault="00B46923" w:rsidP="00D56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6"/>
                <w:szCs w:val="26"/>
                <w:cs/>
              </w:rPr>
            </w:pPr>
            <w:r w:rsidRPr="00AF4F11">
              <w:rPr>
                <w:rFonts w:ascii="Browallia New" w:hAnsi="Browallia New" w:cs="Browallia New"/>
                <w:sz w:val="26"/>
                <w:szCs w:val="26"/>
                <w:cs/>
              </w:rPr>
              <w:t>ต้นทุนงานตามสัญญาบวกกำไร</w:t>
            </w:r>
          </w:p>
        </w:tc>
        <w:tc>
          <w:tcPr>
            <w:tcW w:w="1530" w:type="dxa"/>
          </w:tcPr>
          <w:p w14:paraId="37A62125" w14:textId="1C7B49D0" w:rsidR="00B46923" w:rsidRPr="00AF4F11" w:rsidRDefault="00B0660B"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1,321,814</w:t>
            </w:r>
          </w:p>
        </w:tc>
        <w:tc>
          <w:tcPr>
            <w:tcW w:w="270" w:type="dxa"/>
          </w:tcPr>
          <w:p w14:paraId="7B525551" w14:textId="77777777" w:rsidR="00B46923" w:rsidRPr="00AF4F11" w:rsidRDefault="00B46923" w:rsidP="00D56365">
            <w:pPr>
              <w:pStyle w:val="a2"/>
              <w:tabs>
                <w:tab w:val="left" w:pos="0"/>
                <w:tab w:val="decimal" w:pos="792"/>
              </w:tabs>
              <w:spacing w:line="240" w:lineRule="atLeast"/>
              <w:ind w:right="-36"/>
              <w:rPr>
                <w:rFonts w:ascii="Browallia New" w:hAnsi="Browallia New" w:cs="Browallia New"/>
                <w:bCs/>
                <w:sz w:val="26"/>
                <w:szCs w:val="26"/>
                <w:cs/>
              </w:rPr>
            </w:pPr>
          </w:p>
        </w:tc>
        <w:tc>
          <w:tcPr>
            <w:tcW w:w="1440" w:type="dxa"/>
          </w:tcPr>
          <w:p w14:paraId="209FEC34" w14:textId="738CF39C" w:rsidR="00B46923" w:rsidRPr="00AF4F11" w:rsidRDefault="00B46923" w:rsidP="005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AF4F11">
              <w:rPr>
                <w:rFonts w:ascii="Browallia New" w:hAnsi="Browallia New" w:cs="Browallia New"/>
                <w:sz w:val="26"/>
                <w:szCs w:val="26"/>
                <w:lang w:val="en-GB"/>
              </w:rPr>
              <w:t>1,177,151</w:t>
            </w:r>
          </w:p>
        </w:tc>
      </w:tr>
      <w:tr w:rsidR="00B46923" w:rsidRPr="00AF4F11" w14:paraId="13C9BB77" w14:textId="77777777" w:rsidTr="001449B0">
        <w:trPr>
          <w:cantSplit/>
        </w:trPr>
        <w:tc>
          <w:tcPr>
            <w:tcW w:w="5850" w:type="dxa"/>
          </w:tcPr>
          <w:p w14:paraId="1ED4DC86" w14:textId="77777777" w:rsidR="00B46923" w:rsidRPr="00AF4F11"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6"/>
                <w:szCs w:val="26"/>
                <w:cs/>
              </w:rPr>
            </w:pPr>
            <w:r w:rsidRPr="005D701F">
              <w:rPr>
                <w:rFonts w:ascii="Browallia New" w:hAnsi="Browallia New" w:cs="Browallia New"/>
                <w:sz w:val="26"/>
                <w:szCs w:val="26"/>
                <w:u w:val="single"/>
                <w:cs/>
              </w:rPr>
              <w:t>หัก</w:t>
            </w:r>
            <w:r w:rsidRPr="00AF4F11">
              <w:rPr>
                <w:rFonts w:ascii="Browallia New" w:hAnsi="Browallia New" w:cs="Browallia New"/>
                <w:sz w:val="26"/>
                <w:szCs w:val="26"/>
                <w:cs/>
              </w:rPr>
              <w:t xml:space="preserve"> จำนวนที่เรียกเก็บจากลูกค้า</w:t>
            </w:r>
          </w:p>
        </w:tc>
        <w:tc>
          <w:tcPr>
            <w:tcW w:w="1530" w:type="dxa"/>
            <w:tcBorders>
              <w:bottom w:val="single" w:sz="4" w:space="0" w:color="auto"/>
            </w:tcBorders>
          </w:tcPr>
          <w:p w14:paraId="671CC8D5" w14:textId="03B0B54A" w:rsidR="00B46923" w:rsidRPr="00AF4F11" w:rsidRDefault="00B0660B"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(1,225,811)</w:t>
            </w:r>
          </w:p>
        </w:tc>
        <w:tc>
          <w:tcPr>
            <w:tcW w:w="270" w:type="dxa"/>
          </w:tcPr>
          <w:p w14:paraId="56519082" w14:textId="77777777" w:rsidR="00B46923" w:rsidRPr="00AF4F11" w:rsidRDefault="00B46923" w:rsidP="00EC55E1">
            <w:pPr>
              <w:pStyle w:val="a2"/>
              <w:tabs>
                <w:tab w:val="left" w:pos="0"/>
                <w:tab w:val="decimal" w:pos="792"/>
              </w:tabs>
              <w:spacing w:line="240" w:lineRule="atLeast"/>
              <w:ind w:right="-36"/>
              <w:rPr>
                <w:rFonts w:ascii="Browallia New" w:hAnsi="Browallia New" w:cs="Browallia New"/>
                <w:bCs/>
                <w:sz w:val="26"/>
                <w:szCs w:val="26"/>
                <w:cs/>
              </w:rPr>
            </w:pPr>
          </w:p>
        </w:tc>
        <w:tc>
          <w:tcPr>
            <w:tcW w:w="1440" w:type="dxa"/>
            <w:tcBorders>
              <w:bottom w:val="single" w:sz="4" w:space="0" w:color="auto"/>
            </w:tcBorders>
          </w:tcPr>
          <w:p w14:paraId="1221B21B" w14:textId="192F3DED"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AF4F11">
              <w:rPr>
                <w:rFonts w:ascii="Browallia New" w:hAnsi="Browallia New" w:cs="Browallia New"/>
                <w:sz w:val="26"/>
                <w:szCs w:val="26"/>
                <w:lang w:val="en-GB"/>
              </w:rPr>
              <w:t xml:space="preserve"> (1,074,578)</w:t>
            </w:r>
          </w:p>
        </w:tc>
      </w:tr>
      <w:tr w:rsidR="00B46923" w:rsidRPr="00AF4F11" w14:paraId="51BB69CE" w14:textId="77777777" w:rsidTr="001449B0">
        <w:trPr>
          <w:cantSplit/>
        </w:trPr>
        <w:tc>
          <w:tcPr>
            <w:tcW w:w="5850" w:type="dxa"/>
          </w:tcPr>
          <w:p w14:paraId="3D2991C8" w14:textId="77777777" w:rsidR="00B46923" w:rsidRPr="00AF4F11"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6"/>
                <w:szCs w:val="26"/>
                <w:cs/>
              </w:rPr>
            </w:pPr>
            <w:r w:rsidRPr="00AF4F11">
              <w:rPr>
                <w:rFonts w:ascii="Browallia New" w:hAnsi="Browallia New" w:cs="Browallia New"/>
                <w:sz w:val="26"/>
                <w:szCs w:val="26"/>
                <w:cs/>
              </w:rPr>
              <w:t>สุทธิ</w:t>
            </w:r>
          </w:p>
        </w:tc>
        <w:tc>
          <w:tcPr>
            <w:tcW w:w="1530" w:type="dxa"/>
            <w:tcBorders>
              <w:top w:val="single" w:sz="4" w:space="0" w:color="auto"/>
              <w:bottom w:val="single" w:sz="12" w:space="0" w:color="auto"/>
            </w:tcBorders>
          </w:tcPr>
          <w:p w14:paraId="7ECA7F6B" w14:textId="2B1E04D0" w:rsidR="00B46923" w:rsidRPr="00AF4F11" w:rsidRDefault="00B0660B"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96,003</w:t>
            </w:r>
          </w:p>
        </w:tc>
        <w:tc>
          <w:tcPr>
            <w:tcW w:w="270" w:type="dxa"/>
          </w:tcPr>
          <w:p w14:paraId="39871CF0" w14:textId="77777777" w:rsidR="00B46923" w:rsidRPr="00AF4F11" w:rsidRDefault="00B46923" w:rsidP="00EC55E1">
            <w:pPr>
              <w:pStyle w:val="a2"/>
              <w:tabs>
                <w:tab w:val="left" w:pos="0"/>
                <w:tab w:val="decimal" w:pos="792"/>
              </w:tabs>
              <w:spacing w:line="240" w:lineRule="atLeast"/>
              <w:ind w:right="-36"/>
              <w:rPr>
                <w:rFonts w:ascii="Browallia New" w:hAnsi="Browallia New" w:cs="Browallia New"/>
                <w:bCs/>
                <w:sz w:val="26"/>
                <w:szCs w:val="26"/>
                <w:cs/>
              </w:rPr>
            </w:pPr>
          </w:p>
        </w:tc>
        <w:tc>
          <w:tcPr>
            <w:tcW w:w="1440" w:type="dxa"/>
            <w:tcBorders>
              <w:top w:val="single" w:sz="4" w:space="0" w:color="auto"/>
              <w:bottom w:val="single" w:sz="12" w:space="0" w:color="auto"/>
            </w:tcBorders>
          </w:tcPr>
          <w:p w14:paraId="0F6E00C7" w14:textId="0075A82D"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AF4F11">
              <w:rPr>
                <w:rFonts w:ascii="Browallia New" w:hAnsi="Browallia New" w:cs="Browallia New"/>
                <w:sz w:val="26"/>
                <w:szCs w:val="26"/>
                <w:lang w:val="en-GB"/>
              </w:rPr>
              <w:t>102,573</w:t>
            </w:r>
          </w:p>
        </w:tc>
      </w:tr>
      <w:tr w:rsidR="00B46923" w:rsidRPr="00AF4F11" w14:paraId="5844FDAB" w14:textId="77777777" w:rsidTr="001449B0">
        <w:trPr>
          <w:cantSplit/>
        </w:trPr>
        <w:tc>
          <w:tcPr>
            <w:tcW w:w="5850" w:type="dxa"/>
          </w:tcPr>
          <w:p w14:paraId="1DD6F5A8" w14:textId="77777777" w:rsidR="00B46923" w:rsidRPr="00AF4F11"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6"/>
                <w:szCs w:val="26"/>
                <w:cs/>
              </w:rPr>
            </w:pPr>
          </w:p>
        </w:tc>
        <w:tc>
          <w:tcPr>
            <w:tcW w:w="1530" w:type="dxa"/>
            <w:tcBorders>
              <w:top w:val="single" w:sz="12" w:space="0" w:color="auto"/>
            </w:tcBorders>
          </w:tcPr>
          <w:p w14:paraId="5A9ADE22" w14:textId="77777777"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6"/>
                <w:szCs w:val="26"/>
              </w:rPr>
            </w:pPr>
          </w:p>
        </w:tc>
        <w:tc>
          <w:tcPr>
            <w:tcW w:w="270" w:type="dxa"/>
          </w:tcPr>
          <w:p w14:paraId="0248AFB9" w14:textId="77777777" w:rsidR="00B46923" w:rsidRPr="00AF4F11" w:rsidRDefault="00B46923" w:rsidP="00EC55E1">
            <w:pPr>
              <w:pStyle w:val="a2"/>
              <w:tabs>
                <w:tab w:val="left" w:pos="0"/>
                <w:tab w:val="decimal" w:pos="792"/>
              </w:tabs>
              <w:spacing w:line="240" w:lineRule="atLeast"/>
              <w:ind w:right="-36"/>
              <w:rPr>
                <w:rFonts w:ascii="Browallia New" w:hAnsi="Browallia New" w:cs="Browallia New"/>
                <w:bCs/>
                <w:sz w:val="26"/>
                <w:szCs w:val="26"/>
                <w:cs/>
              </w:rPr>
            </w:pPr>
          </w:p>
        </w:tc>
        <w:tc>
          <w:tcPr>
            <w:tcW w:w="1440" w:type="dxa"/>
            <w:tcBorders>
              <w:top w:val="single" w:sz="12" w:space="0" w:color="auto"/>
            </w:tcBorders>
          </w:tcPr>
          <w:p w14:paraId="3989F8DD" w14:textId="77777777"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6"/>
                <w:szCs w:val="26"/>
              </w:rPr>
            </w:pPr>
          </w:p>
        </w:tc>
      </w:tr>
      <w:tr w:rsidR="00B46923" w:rsidRPr="00AF4F11" w14:paraId="77723231" w14:textId="77777777" w:rsidTr="001449B0">
        <w:trPr>
          <w:cantSplit/>
        </w:trPr>
        <w:tc>
          <w:tcPr>
            <w:tcW w:w="5850" w:type="dxa"/>
          </w:tcPr>
          <w:p w14:paraId="69C478C3" w14:textId="1D227194" w:rsidR="00B46923" w:rsidRPr="003D753C"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6"/>
                <w:szCs w:val="26"/>
                <w:cs/>
              </w:rPr>
            </w:pPr>
            <w:r w:rsidRPr="003D753C">
              <w:rPr>
                <w:rFonts w:ascii="Browallia New" w:hAnsi="Browallia New" w:cs="Browallia New" w:hint="cs"/>
                <w:b/>
                <w:bCs/>
                <w:sz w:val="26"/>
                <w:szCs w:val="26"/>
                <w:cs/>
              </w:rPr>
              <w:t>เงิน</w:t>
            </w:r>
            <w:r w:rsidRPr="003D753C">
              <w:rPr>
                <w:rFonts w:ascii="Browallia New" w:hAnsi="Browallia New" w:cs="Browallia New"/>
                <w:b/>
                <w:bCs/>
                <w:sz w:val="26"/>
                <w:szCs w:val="26"/>
                <w:cs/>
              </w:rPr>
              <w:t>ที่เรียกเก็บจากลูกค้าสูงกว่ามูลค่า</w:t>
            </w:r>
            <w:r w:rsidRPr="003D753C">
              <w:rPr>
                <w:rFonts w:ascii="Browallia New" w:hAnsi="Browallia New" w:cs="Browallia New" w:hint="cs"/>
                <w:b/>
                <w:bCs/>
                <w:sz w:val="26"/>
                <w:szCs w:val="26"/>
                <w:cs/>
              </w:rPr>
              <w:t>ก่อสร้าง</w:t>
            </w:r>
          </w:p>
        </w:tc>
        <w:tc>
          <w:tcPr>
            <w:tcW w:w="1530" w:type="dxa"/>
          </w:tcPr>
          <w:p w14:paraId="3159C368" w14:textId="77777777"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6"/>
                <w:szCs w:val="26"/>
              </w:rPr>
            </w:pPr>
          </w:p>
        </w:tc>
        <w:tc>
          <w:tcPr>
            <w:tcW w:w="270" w:type="dxa"/>
          </w:tcPr>
          <w:p w14:paraId="5BAA3C34" w14:textId="77777777" w:rsidR="00B46923" w:rsidRPr="00AF4F11" w:rsidRDefault="00B46923" w:rsidP="00EC55E1">
            <w:pPr>
              <w:pStyle w:val="a2"/>
              <w:tabs>
                <w:tab w:val="left" w:pos="0"/>
                <w:tab w:val="decimal" w:pos="792"/>
              </w:tabs>
              <w:spacing w:line="240" w:lineRule="atLeast"/>
              <w:ind w:right="-36"/>
              <w:rPr>
                <w:rFonts w:ascii="Browallia New" w:hAnsi="Browallia New" w:cs="Browallia New"/>
                <w:bCs/>
                <w:sz w:val="26"/>
                <w:szCs w:val="26"/>
                <w:cs/>
              </w:rPr>
            </w:pPr>
          </w:p>
        </w:tc>
        <w:tc>
          <w:tcPr>
            <w:tcW w:w="1440" w:type="dxa"/>
          </w:tcPr>
          <w:p w14:paraId="2CD48569" w14:textId="77777777"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6"/>
                <w:szCs w:val="26"/>
              </w:rPr>
            </w:pPr>
          </w:p>
        </w:tc>
      </w:tr>
      <w:tr w:rsidR="00B46923" w:rsidRPr="00AF4F11" w14:paraId="19C2C539" w14:textId="77777777" w:rsidTr="001449B0">
        <w:trPr>
          <w:cantSplit/>
        </w:trPr>
        <w:tc>
          <w:tcPr>
            <w:tcW w:w="5850" w:type="dxa"/>
          </w:tcPr>
          <w:p w14:paraId="72FC7556" w14:textId="5941D5AE" w:rsidR="00B46923" w:rsidRPr="003D753C"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6"/>
                <w:szCs w:val="26"/>
                <w:cs/>
              </w:rPr>
            </w:pPr>
            <w:r w:rsidRPr="003D753C">
              <w:rPr>
                <w:rFonts w:ascii="Browallia New" w:hAnsi="Browallia New" w:cs="Browallia New"/>
                <w:b/>
                <w:bCs/>
                <w:sz w:val="26"/>
                <w:szCs w:val="26"/>
                <w:cs/>
              </w:rPr>
              <w:t xml:space="preserve">   ตามสัญญา</w:t>
            </w:r>
          </w:p>
        </w:tc>
        <w:tc>
          <w:tcPr>
            <w:tcW w:w="1530" w:type="dxa"/>
          </w:tcPr>
          <w:p w14:paraId="5A2E680A" w14:textId="77777777"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270" w:type="dxa"/>
          </w:tcPr>
          <w:p w14:paraId="415A34F4" w14:textId="77777777" w:rsidR="00B46923" w:rsidRPr="00AF4F11" w:rsidRDefault="00B46923" w:rsidP="00EC55E1">
            <w:pPr>
              <w:pStyle w:val="a2"/>
              <w:tabs>
                <w:tab w:val="left" w:pos="0"/>
                <w:tab w:val="decimal" w:pos="792"/>
              </w:tabs>
              <w:spacing w:line="240" w:lineRule="atLeast"/>
              <w:ind w:right="-36"/>
              <w:rPr>
                <w:rFonts w:ascii="Browallia New" w:hAnsi="Browallia New" w:cs="Browallia New"/>
                <w:bCs/>
                <w:sz w:val="26"/>
                <w:szCs w:val="26"/>
                <w:cs/>
              </w:rPr>
            </w:pPr>
          </w:p>
        </w:tc>
        <w:tc>
          <w:tcPr>
            <w:tcW w:w="1440" w:type="dxa"/>
          </w:tcPr>
          <w:p w14:paraId="3CAE4F01" w14:textId="77777777"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6"/>
                <w:szCs w:val="26"/>
              </w:rPr>
            </w:pPr>
          </w:p>
        </w:tc>
      </w:tr>
      <w:tr w:rsidR="00B46923" w:rsidRPr="00AF4F11" w14:paraId="306C3EB8" w14:textId="77777777" w:rsidTr="00FE08BD">
        <w:trPr>
          <w:cantSplit/>
        </w:trPr>
        <w:tc>
          <w:tcPr>
            <w:tcW w:w="5850" w:type="dxa"/>
          </w:tcPr>
          <w:p w14:paraId="6014E356" w14:textId="77777777" w:rsidR="00B46923" w:rsidRPr="00AF4F11"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6"/>
                <w:szCs w:val="26"/>
                <w:cs/>
              </w:rPr>
            </w:pPr>
            <w:r w:rsidRPr="00AF4F11">
              <w:rPr>
                <w:rFonts w:ascii="Browallia New" w:hAnsi="Browallia New" w:cs="Browallia New"/>
                <w:sz w:val="26"/>
                <w:szCs w:val="26"/>
                <w:cs/>
              </w:rPr>
              <w:t>จำนวนที่เรียกเก็บจากลูกค้า</w:t>
            </w:r>
          </w:p>
        </w:tc>
        <w:tc>
          <w:tcPr>
            <w:tcW w:w="1530" w:type="dxa"/>
          </w:tcPr>
          <w:p w14:paraId="1C624CF6" w14:textId="5273565E" w:rsidR="00B46923" w:rsidRPr="00AF4F11" w:rsidRDefault="00B0660B"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6"/>
                <w:szCs w:val="26"/>
              </w:rPr>
            </w:pPr>
            <w:r>
              <w:rPr>
                <w:rFonts w:ascii="Browallia New" w:hAnsi="Browallia New" w:cs="Browallia New"/>
                <w:sz w:val="26"/>
                <w:szCs w:val="26"/>
              </w:rPr>
              <w:t>1,012,212</w:t>
            </w:r>
          </w:p>
        </w:tc>
        <w:tc>
          <w:tcPr>
            <w:tcW w:w="270" w:type="dxa"/>
          </w:tcPr>
          <w:p w14:paraId="022F305E" w14:textId="77777777" w:rsidR="00B46923" w:rsidRPr="00AF4F11"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6"/>
                <w:szCs w:val="26"/>
                <w:cs/>
              </w:rPr>
            </w:pPr>
          </w:p>
        </w:tc>
        <w:tc>
          <w:tcPr>
            <w:tcW w:w="1440" w:type="dxa"/>
          </w:tcPr>
          <w:p w14:paraId="675F460F" w14:textId="216B721A"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AF4F11">
              <w:rPr>
                <w:rFonts w:ascii="Browallia New" w:hAnsi="Browallia New" w:cs="Browallia New"/>
                <w:sz w:val="26"/>
                <w:szCs w:val="26"/>
                <w:lang w:val="en-GB"/>
              </w:rPr>
              <w:t>982,241</w:t>
            </w:r>
          </w:p>
        </w:tc>
      </w:tr>
      <w:tr w:rsidR="00B46923" w:rsidRPr="00AF4F11" w14:paraId="2BAC0C7C" w14:textId="77777777" w:rsidTr="00FE08BD">
        <w:trPr>
          <w:cantSplit/>
        </w:trPr>
        <w:tc>
          <w:tcPr>
            <w:tcW w:w="5850" w:type="dxa"/>
          </w:tcPr>
          <w:p w14:paraId="43AEF2AF" w14:textId="77777777" w:rsidR="00B46923" w:rsidRPr="00AF4F11"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6"/>
                <w:szCs w:val="26"/>
                <w:cs/>
              </w:rPr>
            </w:pPr>
            <w:r w:rsidRPr="005D701F">
              <w:rPr>
                <w:rFonts w:ascii="Browallia New" w:hAnsi="Browallia New" w:cs="Browallia New" w:hint="cs"/>
                <w:sz w:val="26"/>
                <w:szCs w:val="26"/>
                <w:u w:val="single"/>
                <w:cs/>
              </w:rPr>
              <w:t>หัก</w:t>
            </w:r>
            <w:r w:rsidRPr="00AF4F11">
              <w:rPr>
                <w:rFonts w:ascii="Browallia New" w:hAnsi="Browallia New" w:cs="Browallia New" w:hint="cs"/>
                <w:sz w:val="26"/>
                <w:szCs w:val="26"/>
                <w:cs/>
              </w:rPr>
              <w:t xml:space="preserve"> </w:t>
            </w:r>
            <w:r w:rsidRPr="00AF4F11">
              <w:rPr>
                <w:rFonts w:ascii="Browallia New" w:hAnsi="Browallia New" w:cs="Browallia New"/>
                <w:sz w:val="26"/>
                <w:szCs w:val="26"/>
                <w:cs/>
              </w:rPr>
              <w:t>ต้นทุนงาน</w:t>
            </w:r>
            <w:r w:rsidRPr="00AF4F11">
              <w:rPr>
                <w:rFonts w:ascii="Browallia New" w:hAnsi="Browallia New" w:cs="Browallia New" w:hint="cs"/>
                <w:sz w:val="26"/>
                <w:szCs w:val="26"/>
                <w:cs/>
              </w:rPr>
              <w:t>ตามสัญญา</w:t>
            </w:r>
            <w:r w:rsidRPr="00AF4F11">
              <w:rPr>
                <w:rFonts w:ascii="Browallia New" w:hAnsi="Browallia New" w:cs="Browallia New"/>
                <w:sz w:val="26"/>
                <w:szCs w:val="26"/>
                <w:cs/>
              </w:rPr>
              <w:t>บวกกำไร</w:t>
            </w:r>
          </w:p>
        </w:tc>
        <w:tc>
          <w:tcPr>
            <w:tcW w:w="1530" w:type="dxa"/>
            <w:tcBorders>
              <w:bottom w:val="single" w:sz="4" w:space="0" w:color="auto"/>
            </w:tcBorders>
          </w:tcPr>
          <w:p w14:paraId="29A0F53F" w14:textId="379C18B6" w:rsidR="00B46923" w:rsidRPr="00AF4F11" w:rsidRDefault="00B0660B"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1"/>
              <w:jc w:val="right"/>
              <w:rPr>
                <w:rFonts w:ascii="Browallia New" w:hAnsi="Browallia New" w:cs="Browallia New"/>
                <w:sz w:val="26"/>
                <w:szCs w:val="26"/>
              </w:rPr>
            </w:pPr>
            <w:r>
              <w:rPr>
                <w:rFonts w:ascii="Browallia New" w:hAnsi="Browallia New" w:cs="Browallia New"/>
                <w:sz w:val="26"/>
                <w:szCs w:val="26"/>
              </w:rPr>
              <w:t>(944,806)</w:t>
            </w:r>
          </w:p>
        </w:tc>
        <w:tc>
          <w:tcPr>
            <w:tcW w:w="270" w:type="dxa"/>
          </w:tcPr>
          <w:p w14:paraId="1EED4B47" w14:textId="77777777" w:rsidR="00B46923" w:rsidRPr="00AF4F11"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6"/>
                <w:szCs w:val="26"/>
                <w:cs/>
              </w:rPr>
            </w:pPr>
          </w:p>
        </w:tc>
        <w:tc>
          <w:tcPr>
            <w:tcW w:w="1440" w:type="dxa"/>
            <w:tcBorders>
              <w:bottom w:val="single" w:sz="4" w:space="0" w:color="auto"/>
            </w:tcBorders>
          </w:tcPr>
          <w:p w14:paraId="106DB105" w14:textId="06F1F377"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AF4F11">
              <w:rPr>
                <w:rFonts w:ascii="Browallia New" w:hAnsi="Browallia New" w:cs="Browallia New"/>
                <w:sz w:val="26"/>
                <w:szCs w:val="26"/>
                <w:lang w:val="en-GB"/>
              </w:rPr>
              <w:t>(887,721)</w:t>
            </w:r>
          </w:p>
        </w:tc>
      </w:tr>
      <w:tr w:rsidR="00B46923" w:rsidRPr="00AF4F11" w14:paraId="1D914B4B" w14:textId="77777777" w:rsidTr="00FE08BD">
        <w:trPr>
          <w:cantSplit/>
        </w:trPr>
        <w:tc>
          <w:tcPr>
            <w:tcW w:w="5850" w:type="dxa"/>
          </w:tcPr>
          <w:p w14:paraId="0267BC21" w14:textId="77777777" w:rsidR="00B46923" w:rsidRPr="00AF4F11"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6"/>
                <w:szCs w:val="26"/>
                <w:cs/>
              </w:rPr>
            </w:pPr>
            <w:r w:rsidRPr="00AF4F11">
              <w:rPr>
                <w:rFonts w:ascii="Browallia New" w:hAnsi="Browallia New" w:cs="Browallia New" w:hint="cs"/>
                <w:sz w:val="26"/>
                <w:szCs w:val="26"/>
                <w:cs/>
              </w:rPr>
              <w:t>สุทธิ</w:t>
            </w:r>
          </w:p>
        </w:tc>
        <w:tc>
          <w:tcPr>
            <w:tcW w:w="1530" w:type="dxa"/>
            <w:tcBorders>
              <w:top w:val="single" w:sz="4" w:space="0" w:color="auto"/>
              <w:bottom w:val="single" w:sz="12" w:space="0" w:color="auto"/>
            </w:tcBorders>
          </w:tcPr>
          <w:p w14:paraId="60A8F19D" w14:textId="76FD416C" w:rsidR="00B46923" w:rsidRPr="00AF4F11" w:rsidRDefault="00B0660B"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6"/>
                <w:szCs w:val="26"/>
              </w:rPr>
            </w:pPr>
            <w:r>
              <w:rPr>
                <w:rFonts w:ascii="Browallia New" w:hAnsi="Browallia New" w:cs="Browallia New"/>
                <w:sz w:val="26"/>
                <w:szCs w:val="26"/>
              </w:rPr>
              <w:t>67,406</w:t>
            </w:r>
          </w:p>
        </w:tc>
        <w:tc>
          <w:tcPr>
            <w:tcW w:w="270" w:type="dxa"/>
          </w:tcPr>
          <w:p w14:paraId="4C49F3A5" w14:textId="77777777" w:rsidR="00B46923" w:rsidRPr="00AF4F11" w:rsidRDefault="00B46923" w:rsidP="00EC5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6"/>
                <w:szCs w:val="26"/>
                <w:cs/>
              </w:rPr>
            </w:pPr>
          </w:p>
        </w:tc>
        <w:tc>
          <w:tcPr>
            <w:tcW w:w="1440" w:type="dxa"/>
            <w:tcBorders>
              <w:top w:val="single" w:sz="4" w:space="0" w:color="auto"/>
              <w:bottom w:val="single" w:sz="12" w:space="0" w:color="auto"/>
            </w:tcBorders>
          </w:tcPr>
          <w:p w14:paraId="4C14E917" w14:textId="63394937" w:rsidR="00B46923" w:rsidRPr="00AF4F11" w:rsidRDefault="00B46923" w:rsidP="00EC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AF4F11">
              <w:rPr>
                <w:rFonts w:ascii="Browallia New" w:hAnsi="Browallia New" w:cs="Browallia New"/>
                <w:sz w:val="26"/>
                <w:szCs w:val="26"/>
                <w:lang w:val="en-GB"/>
              </w:rPr>
              <w:t>94,520</w:t>
            </w:r>
          </w:p>
        </w:tc>
      </w:tr>
    </w:tbl>
    <w:p w14:paraId="2D79DCEA" w14:textId="2E792470" w:rsidR="001449B0" w:rsidRDefault="001449B0" w:rsidP="005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7877AB22" w14:textId="77777777" w:rsidR="007D6FDE" w:rsidRDefault="007D6FDE" w:rsidP="005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85033CB" w14:textId="2DEA6CA8" w:rsidR="00F11BC1" w:rsidRDefault="00F11BC1"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F11BC1">
        <w:rPr>
          <w:rFonts w:ascii="Browallia New" w:hAnsi="Browallia New" w:cs="Browallia New" w:hint="cs"/>
          <w:sz w:val="28"/>
          <w:szCs w:val="28"/>
          <w:u w:val="single"/>
          <w:cs/>
          <w:lang w:val="en-GB"/>
        </w:rPr>
        <w:lastRenderedPageBreak/>
        <w:t>เงินลงทุนในบริษัทย่อย</w:t>
      </w:r>
    </w:p>
    <w:p w14:paraId="07BC2E6A" w14:textId="77777777" w:rsidR="00710A93" w:rsidRDefault="00710A93" w:rsidP="0071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9114" w:type="dxa"/>
        <w:tblInd w:w="426" w:type="dxa"/>
        <w:tblLayout w:type="fixed"/>
        <w:tblLook w:val="0000" w:firstRow="0" w:lastRow="0" w:firstColumn="0" w:lastColumn="0" w:noHBand="0" w:noVBand="0"/>
      </w:tblPr>
      <w:tblGrid>
        <w:gridCol w:w="2256"/>
        <w:gridCol w:w="871"/>
        <w:gridCol w:w="839"/>
        <w:gridCol w:w="810"/>
        <w:gridCol w:w="900"/>
        <w:gridCol w:w="900"/>
        <w:gridCol w:w="900"/>
        <w:gridCol w:w="823"/>
        <w:gridCol w:w="815"/>
      </w:tblGrid>
      <w:tr w:rsidR="00BE1604" w:rsidRPr="00351638" w14:paraId="0D4D72C2" w14:textId="77777777" w:rsidTr="00BE1604">
        <w:trPr>
          <w:cantSplit/>
          <w:trHeight w:val="124"/>
        </w:trPr>
        <w:tc>
          <w:tcPr>
            <w:tcW w:w="2256" w:type="dxa"/>
            <w:shd w:val="clear" w:color="auto" w:fill="auto"/>
          </w:tcPr>
          <w:p w14:paraId="3EDED715"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71" w:type="dxa"/>
            <w:shd w:val="clear" w:color="auto" w:fill="auto"/>
          </w:tcPr>
          <w:p w14:paraId="05EE26C3"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39" w:type="dxa"/>
            <w:shd w:val="clear" w:color="auto" w:fill="auto"/>
          </w:tcPr>
          <w:p w14:paraId="1C51AA0F"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10" w:type="dxa"/>
            <w:shd w:val="clear" w:color="auto" w:fill="auto"/>
          </w:tcPr>
          <w:p w14:paraId="03F5C32A"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900" w:type="dxa"/>
            <w:shd w:val="clear" w:color="auto" w:fill="auto"/>
          </w:tcPr>
          <w:p w14:paraId="064CE134"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3438" w:type="dxa"/>
            <w:gridSpan w:val="4"/>
            <w:shd w:val="clear" w:color="auto" w:fill="auto"/>
          </w:tcPr>
          <w:p w14:paraId="4E682B2E" w14:textId="77777777" w:rsidR="00BE1604" w:rsidRPr="00351638" w:rsidRDefault="00BE1604" w:rsidP="00BE1604">
            <w:pPr>
              <w:pStyle w:val="BodyText"/>
              <w:tabs>
                <w:tab w:val="clear" w:pos="227"/>
                <w:tab w:val="clear" w:pos="1644"/>
              </w:tabs>
              <w:spacing w:after="0" w:line="240" w:lineRule="auto"/>
              <w:ind w:left="-42"/>
              <w:jc w:val="right"/>
              <w:rPr>
                <w:rFonts w:ascii="Browallia New" w:hAnsi="Browallia New" w:cs="Browallia New"/>
              </w:rPr>
            </w:pPr>
            <w:r w:rsidRPr="00351638">
              <w:rPr>
                <w:rFonts w:ascii="Browallia New" w:hAnsi="Browallia New" w:cs="Browallia New"/>
              </w:rPr>
              <w:t>(</w:t>
            </w:r>
            <w:proofErr w:type="gramStart"/>
            <w:r w:rsidRPr="00351638">
              <w:rPr>
                <w:rFonts w:ascii="Browallia New" w:hAnsi="Browallia New" w:cs="Browallia New"/>
                <w:cs/>
              </w:rPr>
              <w:t>หน่วย :</w:t>
            </w:r>
            <w:proofErr w:type="gramEnd"/>
            <w:r w:rsidRPr="00351638">
              <w:rPr>
                <w:rFonts w:ascii="Browallia New" w:hAnsi="Browallia New" w:cs="Browallia New"/>
                <w:cs/>
              </w:rPr>
              <w:t xml:space="preserve"> พันบาท)</w:t>
            </w:r>
          </w:p>
        </w:tc>
      </w:tr>
      <w:tr w:rsidR="00BE1604" w:rsidRPr="00351638" w14:paraId="6659E0BC" w14:textId="77777777" w:rsidTr="00BE1604">
        <w:trPr>
          <w:cantSplit/>
        </w:trPr>
        <w:tc>
          <w:tcPr>
            <w:tcW w:w="2256" w:type="dxa"/>
            <w:shd w:val="clear" w:color="auto" w:fill="auto"/>
          </w:tcPr>
          <w:p w14:paraId="6F38374B"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lang w:val="en-GB"/>
              </w:rPr>
            </w:pPr>
          </w:p>
        </w:tc>
        <w:tc>
          <w:tcPr>
            <w:tcW w:w="6858" w:type="dxa"/>
            <w:gridSpan w:val="8"/>
            <w:shd w:val="clear" w:color="auto" w:fill="auto"/>
          </w:tcPr>
          <w:p w14:paraId="5AAE28A3"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cs/>
              </w:rPr>
              <w:t>งบการเงินเฉพาะของบริษัท</w:t>
            </w:r>
          </w:p>
        </w:tc>
      </w:tr>
      <w:tr w:rsidR="00BE1604" w:rsidRPr="00351638" w14:paraId="543AC510" w14:textId="77777777" w:rsidTr="00BE1604">
        <w:trPr>
          <w:cantSplit/>
        </w:trPr>
        <w:tc>
          <w:tcPr>
            <w:tcW w:w="2256" w:type="dxa"/>
            <w:shd w:val="clear" w:color="auto" w:fill="auto"/>
          </w:tcPr>
          <w:p w14:paraId="210F7F3D"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lang w:val="en-GB"/>
              </w:rPr>
            </w:pPr>
          </w:p>
        </w:tc>
        <w:tc>
          <w:tcPr>
            <w:tcW w:w="1710" w:type="dxa"/>
            <w:gridSpan w:val="2"/>
            <w:shd w:val="clear" w:color="auto" w:fill="auto"/>
          </w:tcPr>
          <w:p w14:paraId="6A91130F"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351638">
              <w:rPr>
                <w:rFonts w:ascii="Browallia New" w:hAnsi="Browallia New" w:cs="Browallia New"/>
                <w:cs/>
              </w:rPr>
              <w:t>ทุนชำระแล้ว</w:t>
            </w:r>
          </w:p>
        </w:tc>
        <w:tc>
          <w:tcPr>
            <w:tcW w:w="1710" w:type="dxa"/>
            <w:gridSpan w:val="2"/>
            <w:shd w:val="clear" w:color="auto" w:fill="auto"/>
          </w:tcPr>
          <w:p w14:paraId="5A9526BA"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cs/>
              </w:rPr>
              <w:t>สัดส่วนร้อยละการลงทุน</w:t>
            </w:r>
          </w:p>
        </w:tc>
        <w:tc>
          <w:tcPr>
            <w:tcW w:w="1800" w:type="dxa"/>
            <w:gridSpan w:val="2"/>
            <w:shd w:val="clear" w:color="auto" w:fill="auto"/>
          </w:tcPr>
          <w:p w14:paraId="26FB8636"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lang w:val="en-GB"/>
              </w:rPr>
            </w:pPr>
            <w:r w:rsidRPr="00351638">
              <w:rPr>
                <w:rFonts w:ascii="Browallia New" w:hAnsi="Browallia New" w:cs="Browallia New"/>
                <w:cs/>
              </w:rPr>
              <w:t>วิธีราคาทุน</w:t>
            </w:r>
          </w:p>
        </w:tc>
        <w:tc>
          <w:tcPr>
            <w:tcW w:w="1638" w:type="dxa"/>
            <w:gridSpan w:val="2"/>
            <w:shd w:val="clear" w:color="auto" w:fill="auto"/>
          </w:tcPr>
          <w:p w14:paraId="1A589AE3"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hint="cs"/>
                <w:cs/>
              </w:rPr>
              <w:t>เงินปันผลรับ</w:t>
            </w:r>
          </w:p>
        </w:tc>
      </w:tr>
      <w:tr w:rsidR="00710A93" w:rsidRPr="00351638" w14:paraId="6E0CB4B8" w14:textId="77777777" w:rsidTr="00BE1604">
        <w:trPr>
          <w:cantSplit/>
        </w:trPr>
        <w:tc>
          <w:tcPr>
            <w:tcW w:w="2256" w:type="dxa"/>
            <w:shd w:val="clear" w:color="auto" w:fill="auto"/>
          </w:tcPr>
          <w:p w14:paraId="6DA6E567" w14:textId="77777777" w:rsidR="00710A93" w:rsidRPr="00351638" w:rsidRDefault="00710A93"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lang w:val="en-GB"/>
              </w:rPr>
            </w:pPr>
          </w:p>
        </w:tc>
        <w:tc>
          <w:tcPr>
            <w:tcW w:w="871" w:type="dxa"/>
            <w:shd w:val="clear" w:color="auto" w:fill="auto"/>
          </w:tcPr>
          <w:p w14:paraId="36BBA484" w14:textId="124582E2" w:rsidR="00710A93" w:rsidRPr="00BA676F" w:rsidRDefault="00710A93"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1</w:t>
            </w:r>
            <w:r w:rsidRPr="00333458">
              <w:rPr>
                <w:rFonts w:ascii="Browallia New" w:hAnsi="Browallia New" w:cs="Browallia New"/>
              </w:rPr>
              <w:t xml:space="preserve"> </w:t>
            </w:r>
            <w:r>
              <w:rPr>
                <w:rFonts w:ascii="Browallia New" w:hAnsi="Browallia New" w:cs="Browallia New" w:hint="cs"/>
                <w:cs/>
              </w:rPr>
              <w:t>ม.ค.</w:t>
            </w:r>
            <w:r w:rsidRPr="00BA676F">
              <w:rPr>
                <w:rFonts w:ascii="Browallia New" w:hAnsi="Browallia New" w:cs="Browallia New"/>
              </w:rPr>
              <w:t>25</w:t>
            </w:r>
            <w:r>
              <w:rPr>
                <w:rFonts w:ascii="Browallia New" w:hAnsi="Browallia New" w:cs="Browallia New"/>
              </w:rPr>
              <w:t>61</w:t>
            </w:r>
          </w:p>
        </w:tc>
        <w:tc>
          <w:tcPr>
            <w:tcW w:w="839" w:type="dxa"/>
            <w:shd w:val="clear" w:color="auto" w:fill="auto"/>
          </w:tcPr>
          <w:p w14:paraId="57A33EC8" w14:textId="63E87106" w:rsidR="00710A93" w:rsidRPr="00BA676F" w:rsidRDefault="00710A9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BA676F">
              <w:rPr>
                <w:rFonts w:ascii="Browallia New" w:hAnsi="Browallia New" w:cs="Browallia New"/>
              </w:rPr>
              <w:t>31</w:t>
            </w:r>
            <w:r w:rsidRPr="00BA676F">
              <w:rPr>
                <w:rFonts w:ascii="Browallia New" w:hAnsi="Browallia New" w:cs="Browallia New"/>
                <w:cs/>
              </w:rPr>
              <w:t xml:space="preserve"> </w:t>
            </w:r>
            <w:r>
              <w:rPr>
                <w:rFonts w:ascii="Browallia New" w:hAnsi="Browallia New" w:cs="Browallia New" w:hint="cs"/>
                <w:cs/>
              </w:rPr>
              <w:t>ต</w:t>
            </w:r>
            <w:r w:rsidRPr="00BA676F">
              <w:rPr>
                <w:rFonts w:ascii="Browallia New" w:hAnsi="Browallia New" w:cs="Browallia New"/>
                <w:cs/>
              </w:rPr>
              <w:t>.</w:t>
            </w:r>
            <w:r>
              <w:rPr>
                <w:rFonts w:ascii="Browallia New" w:hAnsi="Browallia New" w:cs="Browallia New" w:hint="cs"/>
                <w:cs/>
              </w:rPr>
              <w:t>ค.</w:t>
            </w:r>
            <w:r w:rsidRPr="00BA676F">
              <w:rPr>
                <w:rFonts w:ascii="Browallia New" w:hAnsi="Browallia New" w:cs="Browallia New"/>
                <w:cs/>
              </w:rPr>
              <w:t xml:space="preserve">  </w:t>
            </w:r>
            <w:r w:rsidRPr="00BA676F">
              <w:rPr>
                <w:rFonts w:ascii="Browallia New" w:hAnsi="Browallia New" w:cs="Browallia New"/>
              </w:rPr>
              <w:t>25</w:t>
            </w:r>
            <w:r>
              <w:rPr>
                <w:rFonts w:ascii="Browallia New" w:hAnsi="Browallia New" w:cs="Browallia New"/>
              </w:rPr>
              <w:t>60</w:t>
            </w:r>
          </w:p>
        </w:tc>
        <w:tc>
          <w:tcPr>
            <w:tcW w:w="810" w:type="dxa"/>
            <w:shd w:val="clear" w:color="auto" w:fill="auto"/>
          </w:tcPr>
          <w:p w14:paraId="2CAC6EE6" w14:textId="3A6879B7" w:rsidR="00710A93" w:rsidRPr="00351638" w:rsidRDefault="00710A93"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1</w:t>
            </w:r>
            <w:r w:rsidRPr="00333458">
              <w:rPr>
                <w:rFonts w:ascii="Browallia New" w:hAnsi="Browallia New" w:cs="Browallia New"/>
              </w:rPr>
              <w:t xml:space="preserve"> </w:t>
            </w:r>
            <w:r>
              <w:rPr>
                <w:rFonts w:ascii="Browallia New" w:hAnsi="Browallia New" w:cs="Browallia New" w:hint="cs"/>
                <w:cs/>
              </w:rPr>
              <w:t>ม.ค.</w:t>
            </w:r>
            <w:r w:rsidRPr="00BA676F">
              <w:rPr>
                <w:rFonts w:ascii="Browallia New" w:hAnsi="Browallia New" w:cs="Browallia New"/>
              </w:rPr>
              <w:t>25</w:t>
            </w:r>
            <w:r>
              <w:rPr>
                <w:rFonts w:ascii="Browallia New" w:hAnsi="Browallia New" w:cs="Browallia New"/>
              </w:rPr>
              <w:t>61</w:t>
            </w:r>
          </w:p>
        </w:tc>
        <w:tc>
          <w:tcPr>
            <w:tcW w:w="900" w:type="dxa"/>
            <w:shd w:val="clear" w:color="auto" w:fill="auto"/>
          </w:tcPr>
          <w:p w14:paraId="6E274B23" w14:textId="1F5D355E" w:rsidR="00710A93" w:rsidRPr="00351638" w:rsidRDefault="00710A9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BA676F">
              <w:rPr>
                <w:rFonts w:ascii="Browallia New" w:hAnsi="Browallia New" w:cs="Browallia New"/>
              </w:rPr>
              <w:t>31</w:t>
            </w:r>
            <w:r w:rsidRPr="00BA676F">
              <w:rPr>
                <w:rFonts w:ascii="Browallia New" w:hAnsi="Browallia New" w:cs="Browallia New"/>
                <w:cs/>
              </w:rPr>
              <w:t xml:space="preserve"> </w:t>
            </w:r>
            <w:r>
              <w:rPr>
                <w:rFonts w:ascii="Browallia New" w:hAnsi="Browallia New" w:cs="Browallia New" w:hint="cs"/>
                <w:cs/>
              </w:rPr>
              <w:t>ต</w:t>
            </w:r>
            <w:r w:rsidRPr="00BA676F">
              <w:rPr>
                <w:rFonts w:ascii="Browallia New" w:hAnsi="Browallia New" w:cs="Browallia New"/>
                <w:cs/>
              </w:rPr>
              <w:t>.</w:t>
            </w:r>
            <w:r>
              <w:rPr>
                <w:rFonts w:ascii="Browallia New" w:hAnsi="Browallia New" w:cs="Browallia New" w:hint="cs"/>
                <w:cs/>
              </w:rPr>
              <w:t>ค.</w:t>
            </w:r>
            <w:r w:rsidRPr="00BA676F">
              <w:rPr>
                <w:rFonts w:ascii="Browallia New" w:hAnsi="Browallia New" w:cs="Browallia New"/>
                <w:cs/>
              </w:rPr>
              <w:t xml:space="preserve">  </w:t>
            </w:r>
            <w:r w:rsidRPr="00BA676F">
              <w:rPr>
                <w:rFonts w:ascii="Browallia New" w:hAnsi="Browallia New" w:cs="Browallia New"/>
              </w:rPr>
              <w:t>25</w:t>
            </w:r>
            <w:r>
              <w:rPr>
                <w:rFonts w:ascii="Browallia New" w:hAnsi="Browallia New" w:cs="Browallia New"/>
              </w:rPr>
              <w:t>60</w:t>
            </w:r>
          </w:p>
        </w:tc>
        <w:tc>
          <w:tcPr>
            <w:tcW w:w="900" w:type="dxa"/>
            <w:shd w:val="clear" w:color="auto" w:fill="auto"/>
          </w:tcPr>
          <w:p w14:paraId="747A78E5" w14:textId="181A453B" w:rsidR="00710A93" w:rsidRPr="00351638" w:rsidRDefault="00710A93"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1</w:t>
            </w:r>
            <w:r w:rsidRPr="00333458">
              <w:rPr>
                <w:rFonts w:ascii="Browallia New" w:hAnsi="Browallia New" w:cs="Browallia New"/>
              </w:rPr>
              <w:t xml:space="preserve"> </w:t>
            </w:r>
            <w:r>
              <w:rPr>
                <w:rFonts w:ascii="Browallia New" w:hAnsi="Browallia New" w:cs="Browallia New" w:hint="cs"/>
                <w:cs/>
              </w:rPr>
              <w:t>ม.ค.</w:t>
            </w:r>
            <w:r w:rsidRPr="00BA676F">
              <w:rPr>
                <w:rFonts w:ascii="Browallia New" w:hAnsi="Browallia New" w:cs="Browallia New"/>
              </w:rPr>
              <w:t>25</w:t>
            </w:r>
            <w:r>
              <w:rPr>
                <w:rFonts w:ascii="Browallia New" w:hAnsi="Browallia New" w:cs="Browallia New"/>
              </w:rPr>
              <w:t>61</w:t>
            </w:r>
          </w:p>
        </w:tc>
        <w:tc>
          <w:tcPr>
            <w:tcW w:w="900" w:type="dxa"/>
            <w:shd w:val="clear" w:color="auto" w:fill="auto"/>
          </w:tcPr>
          <w:p w14:paraId="197CDAB6" w14:textId="04BA2B46" w:rsidR="00710A93" w:rsidRPr="00351638" w:rsidRDefault="00710A9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BA676F">
              <w:rPr>
                <w:rFonts w:ascii="Browallia New" w:hAnsi="Browallia New" w:cs="Browallia New"/>
              </w:rPr>
              <w:t>31</w:t>
            </w:r>
            <w:r w:rsidRPr="00BA676F">
              <w:rPr>
                <w:rFonts w:ascii="Browallia New" w:hAnsi="Browallia New" w:cs="Browallia New"/>
                <w:cs/>
              </w:rPr>
              <w:t xml:space="preserve"> </w:t>
            </w:r>
            <w:r>
              <w:rPr>
                <w:rFonts w:ascii="Browallia New" w:hAnsi="Browallia New" w:cs="Browallia New" w:hint="cs"/>
                <w:cs/>
              </w:rPr>
              <w:t>ต</w:t>
            </w:r>
            <w:r w:rsidRPr="00BA676F">
              <w:rPr>
                <w:rFonts w:ascii="Browallia New" w:hAnsi="Browallia New" w:cs="Browallia New"/>
                <w:cs/>
              </w:rPr>
              <w:t>.</w:t>
            </w:r>
            <w:r>
              <w:rPr>
                <w:rFonts w:ascii="Browallia New" w:hAnsi="Browallia New" w:cs="Browallia New" w:hint="cs"/>
                <w:cs/>
              </w:rPr>
              <w:t>ค.</w:t>
            </w:r>
            <w:r w:rsidRPr="00BA676F">
              <w:rPr>
                <w:rFonts w:ascii="Browallia New" w:hAnsi="Browallia New" w:cs="Browallia New"/>
                <w:cs/>
              </w:rPr>
              <w:t xml:space="preserve">  </w:t>
            </w:r>
            <w:r w:rsidRPr="00BA676F">
              <w:rPr>
                <w:rFonts w:ascii="Browallia New" w:hAnsi="Browallia New" w:cs="Browallia New"/>
              </w:rPr>
              <w:t>25</w:t>
            </w:r>
            <w:r>
              <w:rPr>
                <w:rFonts w:ascii="Browallia New" w:hAnsi="Browallia New" w:cs="Browallia New"/>
              </w:rPr>
              <w:t>60</w:t>
            </w:r>
          </w:p>
        </w:tc>
        <w:tc>
          <w:tcPr>
            <w:tcW w:w="823" w:type="dxa"/>
            <w:shd w:val="clear" w:color="auto" w:fill="auto"/>
          </w:tcPr>
          <w:p w14:paraId="65DF32C9" w14:textId="7018CADC" w:rsidR="00710A93" w:rsidRPr="00351638" w:rsidRDefault="00710A93"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1</w:t>
            </w:r>
            <w:r w:rsidRPr="00333458">
              <w:rPr>
                <w:rFonts w:ascii="Browallia New" w:hAnsi="Browallia New" w:cs="Browallia New"/>
              </w:rPr>
              <w:t xml:space="preserve"> </w:t>
            </w:r>
            <w:r>
              <w:rPr>
                <w:rFonts w:ascii="Browallia New" w:hAnsi="Browallia New" w:cs="Browallia New" w:hint="cs"/>
                <w:cs/>
              </w:rPr>
              <w:t>ม.ค.</w:t>
            </w:r>
            <w:r w:rsidRPr="00BA676F">
              <w:rPr>
                <w:rFonts w:ascii="Browallia New" w:hAnsi="Browallia New" w:cs="Browallia New"/>
              </w:rPr>
              <w:t>25</w:t>
            </w:r>
            <w:r>
              <w:rPr>
                <w:rFonts w:ascii="Browallia New" w:hAnsi="Browallia New" w:cs="Browallia New"/>
              </w:rPr>
              <w:t>61</w:t>
            </w:r>
          </w:p>
        </w:tc>
        <w:tc>
          <w:tcPr>
            <w:tcW w:w="815" w:type="dxa"/>
            <w:shd w:val="clear" w:color="auto" w:fill="auto"/>
          </w:tcPr>
          <w:p w14:paraId="3EAC2B7A" w14:textId="57AAD2D5" w:rsidR="00710A93" w:rsidRPr="00351638" w:rsidRDefault="006844CF"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1</w:t>
            </w:r>
            <w:r w:rsidRPr="00333458">
              <w:rPr>
                <w:rFonts w:ascii="Browallia New" w:hAnsi="Browallia New" w:cs="Browallia New"/>
              </w:rPr>
              <w:t xml:space="preserve"> </w:t>
            </w:r>
            <w:r>
              <w:rPr>
                <w:rFonts w:ascii="Browallia New" w:hAnsi="Browallia New" w:cs="Browallia New" w:hint="cs"/>
                <w:cs/>
              </w:rPr>
              <w:t>ม.ค.</w:t>
            </w:r>
            <w:r w:rsidR="00710A93" w:rsidRPr="00BA676F">
              <w:rPr>
                <w:rFonts w:ascii="Browallia New" w:hAnsi="Browallia New" w:cs="Browallia New"/>
              </w:rPr>
              <w:t>25</w:t>
            </w:r>
            <w:r w:rsidR="00710A93">
              <w:rPr>
                <w:rFonts w:ascii="Browallia New" w:hAnsi="Browallia New" w:cs="Browallia New"/>
              </w:rPr>
              <w:t>60</w:t>
            </w:r>
          </w:p>
        </w:tc>
      </w:tr>
      <w:tr w:rsidR="006844CF" w:rsidRPr="00FE08BD" w14:paraId="280D4777" w14:textId="77777777" w:rsidTr="002E1ACD">
        <w:trPr>
          <w:cantSplit/>
          <w:trHeight w:val="149"/>
        </w:trPr>
        <w:tc>
          <w:tcPr>
            <w:tcW w:w="2256" w:type="dxa"/>
            <w:shd w:val="clear" w:color="auto" w:fill="auto"/>
          </w:tcPr>
          <w:p w14:paraId="47636126" w14:textId="0F2A1E26" w:rsidR="006844CF" w:rsidRPr="00351638" w:rsidRDefault="006844CF" w:rsidP="006844CF">
            <w:pPr>
              <w:spacing w:line="240" w:lineRule="auto"/>
              <w:ind w:right="-180"/>
              <w:rPr>
                <w:rFonts w:ascii="Browallia New" w:hAnsi="Browallia New" w:cs="Browallia New"/>
                <w:sz w:val="22"/>
                <w:szCs w:val="22"/>
                <w:cs/>
              </w:rPr>
            </w:pPr>
            <w:r w:rsidRPr="00BE1604">
              <w:rPr>
                <w:rFonts w:ascii="Browallia New" w:hAnsi="Browallia New" w:cs="Browallia New"/>
                <w:sz w:val="22"/>
                <w:szCs w:val="22"/>
                <w:cs/>
              </w:rPr>
              <w:t>บริษัท ทาพาโก้</w:t>
            </w:r>
            <w:r w:rsidRPr="00BE1604">
              <w:rPr>
                <w:rFonts w:ascii="Browallia New" w:hAnsi="Browallia New" w:cs="Browallia New"/>
                <w:sz w:val="22"/>
                <w:szCs w:val="22"/>
              </w:rPr>
              <w:t xml:space="preserve"> </w:t>
            </w:r>
            <w:r w:rsidRPr="00BE1604">
              <w:rPr>
                <w:rFonts w:ascii="Browallia New" w:hAnsi="Browallia New" w:cs="Browallia New"/>
                <w:sz w:val="22"/>
                <w:szCs w:val="22"/>
                <w:cs/>
              </w:rPr>
              <w:t>โมลด์ จำกัด</w:t>
            </w:r>
          </w:p>
        </w:tc>
        <w:tc>
          <w:tcPr>
            <w:tcW w:w="871" w:type="dxa"/>
            <w:shd w:val="clear" w:color="auto" w:fill="auto"/>
          </w:tcPr>
          <w:p w14:paraId="4A92DA54" w14:textId="75E7EB31" w:rsidR="006844CF" w:rsidRPr="00D402A4" w:rsidRDefault="006844CF" w:rsidP="006844CF">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45,000</w:t>
            </w:r>
          </w:p>
        </w:tc>
        <w:tc>
          <w:tcPr>
            <w:tcW w:w="839" w:type="dxa"/>
            <w:shd w:val="clear" w:color="auto" w:fill="auto"/>
          </w:tcPr>
          <w:p w14:paraId="7ECE9517" w14:textId="1551478C" w:rsidR="006844CF" w:rsidRPr="00B5610D" w:rsidRDefault="006844CF" w:rsidP="006844CF">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10" w:type="dxa"/>
            <w:shd w:val="clear" w:color="auto" w:fill="auto"/>
            <w:vAlign w:val="center"/>
          </w:tcPr>
          <w:p w14:paraId="563A859F" w14:textId="6A327ECD" w:rsidR="006844CF" w:rsidRPr="00620500" w:rsidRDefault="006844CF" w:rsidP="006844CF">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98.49</w:t>
            </w:r>
          </w:p>
        </w:tc>
        <w:tc>
          <w:tcPr>
            <w:tcW w:w="900" w:type="dxa"/>
            <w:shd w:val="clear" w:color="auto" w:fill="auto"/>
          </w:tcPr>
          <w:p w14:paraId="1E24FEC1" w14:textId="2248816B"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98.49</w:t>
            </w:r>
          </w:p>
        </w:tc>
        <w:tc>
          <w:tcPr>
            <w:tcW w:w="900" w:type="dxa"/>
            <w:shd w:val="clear" w:color="auto" w:fill="auto"/>
          </w:tcPr>
          <w:p w14:paraId="0C4DEB5D" w14:textId="5299A915" w:rsidR="006844CF" w:rsidRPr="00473FA4"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44,802</w:t>
            </w:r>
          </w:p>
        </w:tc>
        <w:tc>
          <w:tcPr>
            <w:tcW w:w="900" w:type="dxa"/>
            <w:shd w:val="clear" w:color="auto" w:fill="auto"/>
          </w:tcPr>
          <w:p w14:paraId="244AF992" w14:textId="32CE85CB"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44,802</w:t>
            </w:r>
          </w:p>
        </w:tc>
        <w:tc>
          <w:tcPr>
            <w:tcW w:w="823" w:type="dxa"/>
            <w:shd w:val="clear" w:color="auto" w:fill="auto"/>
            <w:vAlign w:val="center"/>
          </w:tcPr>
          <w:p w14:paraId="6B552503" w14:textId="4B912B69" w:rsidR="006844CF" w:rsidRPr="00FE08BD" w:rsidRDefault="006844CF" w:rsidP="006844CF">
            <w:pPr>
              <w:pStyle w:val="Header"/>
              <w:tabs>
                <w:tab w:val="clear" w:pos="227"/>
                <w:tab w:val="clear" w:pos="1644"/>
              </w:tabs>
              <w:spacing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15" w:type="dxa"/>
            <w:shd w:val="clear" w:color="auto" w:fill="auto"/>
            <w:vAlign w:val="center"/>
          </w:tcPr>
          <w:p w14:paraId="3C79CF2A" w14:textId="18681048" w:rsidR="006844CF" w:rsidRPr="00B5610D" w:rsidRDefault="006844CF" w:rsidP="006844CF">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rPr>
              <w:t xml:space="preserve">     -</w:t>
            </w:r>
          </w:p>
        </w:tc>
      </w:tr>
      <w:tr w:rsidR="00FD6A61" w:rsidRPr="00351638" w14:paraId="6C733BB5" w14:textId="77777777" w:rsidTr="001A3B8B">
        <w:trPr>
          <w:cantSplit/>
        </w:trPr>
        <w:tc>
          <w:tcPr>
            <w:tcW w:w="2256" w:type="dxa"/>
            <w:shd w:val="clear" w:color="auto" w:fill="auto"/>
          </w:tcPr>
          <w:p w14:paraId="207B6577" w14:textId="0D2A0446" w:rsidR="00FD6A61" w:rsidRPr="00351638" w:rsidRDefault="00FD6A61" w:rsidP="00FD6A61">
            <w:pPr>
              <w:spacing w:line="240" w:lineRule="auto"/>
              <w:ind w:left="97" w:right="-180" w:hanging="90"/>
              <w:rPr>
                <w:rFonts w:ascii="Browallia New" w:hAnsi="Browallia New" w:cs="Browallia New"/>
                <w:sz w:val="22"/>
                <w:szCs w:val="22"/>
                <w:lang w:val="en-GB"/>
              </w:rPr>
            </w:pPr>
            <w:r w:rsidRPr="00BE1604">
              <w:rPr>
                <w:rFonts w:ascii="Browallia New" w:hAnsi="Browallia New" w:cs="Browallia New"/>
                <w:sz w:val="22"/>
                <w:szCs w:val="22"/>
                <w:cs/>
              </w:rPr>
              <w:t>บริษัท ซีโฟร์ พร็อพเพอร์ตี้ส์ (ประเทศไทย) จำกัด</w:t>
            </w:r>
          </w:p>
        </w:tc>
        <w:tc>
          <w:tcPr>
            <w:tcW w:w="871" w:type="dxa"/>
            <w:shd w:val="clear" w:color="auto" w:fill="auto"/>
          </w:tcPr>
          <w:p w14:paraId="1AFA42A7" w14:textId="77777777" w:rsidR="00FD6A61"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p>
          <w:p w14:paraId="38F059C7" w14:textId="0DDBC9CD" w:rsidR="00FD6A61" w:rsidRPr="00D402A4"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45,000</w:t>
            </w:r>
          </w:p>
        </w:tc>
        <w:tc>
          <w:tcPr>
            <w:tcW w:w="839" w:type="dxa"/>
            <w:shd w:val="clear" w:color="auto" w:fill="auto"/>
          </w:tcPr>
          <w:p w14:paraId="096CD954" w14:textId="77777777" w:rsidR="00FD6A61"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p>
          <w:p w14:paraId="77B0EF12" w14:textId="2FDA32EC" w:rsidR="00FD6A61" w:rsidRPr="00620500"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10" w:type="dxa"/>
            <w:shd w:val="clear" w:color="auto" w:fill="auto"/>
            <w:vAlign w:val="center"/>
          </w:tcPr>
          <w:p w14:paraId="60E0658B" w14:textId="77777777" w:rsidR="00FD6A61"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p>
          <w:p w14:paraId="59D08631" w14:textId="1BA46F39" w:rsidR="00FD6A61" w:rsidRPr="00620500"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900" w:type="dxa"/>
            <w:shd w:val="clear" w:color="auto" w:fill="auto"/>
          </w:tcPr>
          <w:p w14:paraId="05BF9639" w14:textId="77777777" w:rsidR="00FD6A61"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lang w:val="en-GB"/>
              </w:rPr>
            </w:pPr>
          </w:p>
          <w:p w14:paraId="2FB8DAFF" w14:textId="21F2B345" w:rsidR="00FD6A61" w:rsidRPr="00B5610D"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100.00</w:t>
            </w:r>
          </w:p>
        </w:tc>
        <w:tc>
          <w:tcPr>
            <w:tcW w:w="900" w:type="dxa"/>
            <w:shd w:val="clear" w:color="auto" w:fill="auto"/>
          </w:tcPr>
          <w:p w14:paraId="76D41822" w14:textId="77777777" w:rsidR="00FD6A61"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p w14:paraId="61B63044" w14:textId="41AEC7CA" w:rsidR="00FD6A61" w:rsidRPr="00473FA4"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45,000</w:t>
            </w:r>
          </w:p>
        </w:tc>
        <w:tc>
          <w:tcPr>
            <w:tcW w:w="900" w:type="dxa"/>
            <w:shd w:val="clear" w:color="auto" w:fill="auto"/>
          </w:tcPr>
          <w:p w14:paraId="71D87CE6" w14:textId="77777777" w:rsidR="00FD6A61"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p>
          <w:p w14:paraId="2566936C" w14:textId="193C6A6F" w:rsidR="00FD6A61" w:rsidRPr="00B5610D" w:rsidRDefault="00FD6A61" w:rsidP="00FD6A61">
            <w:pPr>
              <w:pStyle w:val="Header"/>
              <w:tabs>
                <w:tab w:val="clear" w:pos="227"/>
                <w:tab w:val="clear" w:pos="1644"/>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45,000</w:t>
            </w:r>
          </w:p>
        </w:tc>
        <w:tc>
          <w:tcPr>
            <w:tcW w:w="823" w:type="dxa"/>
            <w:shd w:val="clear" w:color="auto" w:fill="auto"/>
            <w:vAlign w:val="center"/>
          </w:tcPr>
          <w:p w14:paraId="2A9161CD" w14:textId="77777777" w:rsidR="00FD6A61"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p>
          <w:p w14:paraId="6B324D3B" w14:textId="2661AF52" w:rsidR="00FD6A61" w:rsidRPr="00FE08BD"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5FB5E3BE" w14:textId="52CF7FBE" w:rsidR="00FD6A61"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p>
          <w:p w14:paraId="03C9B6B7" w14:textId="083DBD54" w:rsidR="00FD6A61" w:rsidRPr="00B5610D"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FD6A61" w:rsidRPr="00351638" w14:paraId="102AD525" w14:textId="77777777" w:rsidTr="002E1ACD">
        <w:trPr>
          <w:cantSplit/>
        </w:trPr>
        <w:tc>
          <w:tcPr>
            <w:tcW w:w="2256" w:type="dxa"/>
            <w:shd w:val="clear" w:color="auto" w:fill="auto"/>
          </w:tcPr>
          <w:p w14:paraId="1BC6758F" w14:textId="39B31535" w:rsidR="00FD6A61" w:rsidRPr="00351638" w:rsidRDefault="00FD6A61" w:rsidP="00FD6A61">
            <w:pPr>
              <w:spacing w:line="240" w:lineRule="auto"/>
              <w:ind w:right="-180"/>
              <w:rPr>
                <w:rFonts w:ascii="Browallia New" w:hAnsi="Browallia New" w:cs="Browallia New"/>
                <w:sz w:val="22"/>
                <w:szCs w:val="22"/>
                <w:lang w:val="en-GB"/>
              </w:rPr>
            </w:pPr>
            <w:r w:rsidRPr="00BE1604">
              <w:rPr>
                <w:rFonts w:ascii="Browallia New" w:hAnsi="Browallia New" w:cs="Browallia New"/>
                <w:sz w:val="22"/>
                <w:szCs w:val="22"/>
                <w:cs/>
              </w:rPr>
              <w:t>บริษัท ซีโฟร์ โกลบอล จำกัด</w:t>
            </w:r>
          </w:p>
        </w:tc>
        <w:tc>
          <w:tcPr>
            <w:tcW w:w="871" w:type="dxa"/>
            <w:shd w:val="clear" w:color="auto" w:fill="auto"/>
          </w:tcPr>
          <w:p w14:paraId="2798AA85" w14:textId="6A9CE899" w:rsidR="00FD6A61" w:rsidRPr="00D402A4"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25,000</w:t>
            </w:r>
          </w:p>
        </w:tc>
        <w:tc>
          <w:tcPr>
            <w:tcW w:w="839" w:type="dxa"/>
            <w:shd w:val="clear" w:color="auto" w:fill="auto"/>
          </w:tcPr>
          <w:p w14:paraId="26D2734E" w14:textId="6BF24A77" w:rsidR="00FD6A61" w:rsidRPr="00620500"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12,500</w:t>
            </w:r>
          </w:p>
        </w:tc>
        <w:tc>
          <w:tcPr>
            <w:tcW w:w="810" w:type="dxa"/>
            <w:shd w:val="clear" w:color="auto" w:fill="auto"/>
            <w:vAlign w:val="center"/>
          </w:tcPr>
          <w:p w14:paraId="729E39A5" w14:textId="491F96B0" w:rsidR="00FD6A61" w:rsidRPr="00620500"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900" w:type="dxa"/>
            <w:shd w:val="clear" w:color="auto" w:fill="auto"/>
          </w:tcPr>
          <w:p w14:paraId="3B1665A1" w14:textId="72CC838C" w:rsidR="00FD6A61" w:rsidRPr="00B5610D"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100.00</w:t>
            </w:r>
          </w:p>
        </w:tc>
        <w:tc>
          <w:tcPr>
            <w:tcW w:w="900" w:type="dxa"/>
            <w:shd w:val="clear" w:color="auto" w:fill="auto"/>
          </w:tcPr>
          <w:p w14:paraId="6545A089" w14:textId="2ADF73F1" w:rsidR="00FD6A61" w:rsidRPr="00473FA4"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25,000</w:t>
            </w:r>
          </w:p>
        </w:tc>
        <w:tc>
          <w:tcPr>
            <w:tcW w:w="900" w:type="dxa"/>
            <w:shd w:val="clear" w:color="auto" w:fill="auto"/>
          </w:tcPr>
          <w:p w14:paraId="3B2C99D0" w14:textId="2D94A343" w:rsidR="00FD6A61" w:rsidRPr="00B5610D" w:rsidRDefault="00FD6A61" w:rsidP="00FD6A61">
            <w:pPr>
              <w:pStyle w:val="Header"/>
              <w:tabs>
                <w:tab w:val="clear" w:pos="227"/>
                <w:tab w:val="clear" w:pos="1644"/>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12,500</w:t>
            </w:r>
          </w:p>
        </w:tc>
        <w:tc>
          <w:tcPr>
            <w:tcW w:w="823" w:type="dxa"/>
            <w:shd w:val="clear" w:color="auto" w:fill="auto"/>
            <w:vAlign w:val="center"/>
          </w:tcPr>
          <w:p w14:paraId="39158592" w14:textId="2C360276" w:rsidR="00FD6A61" w:rsidRPr="00FE08BD"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09B2170C" w14:textId="6E63DDB8" w:rsidR="00FD6A61" w:rsidRPr="00B5610D"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FD6A61" w:rsidRPr="00B61BC5" w14:paraId="7F0370E1" w14:textId="77777777" w:rsidTr="002E1ACD">
        <w:trPr>
          <w:cantSplit/>
        </w:trPr>
        <w:tc>
          <w:tcPr>
            <w:tcW w:w="2256" w:type="dxa"/>
            <w:shd w:val="clear" w:color="auto" w:fill="auto"/>
          </w:tcPr>
          <w:p w14:paraId="563F9F3E" w14:textId="3308727E" w:rsidR="00FD6A61" w:rsidRPr="00B61BC5" w:rsidRDefault="00FD6A61" w:rsidP="00FD6A61">
            <w:pPr>
              <w:spacing w:line="240" w:lineRule="auto"/>
              <w:ind w:right="-180"/>
              <w:rPr>
                <w:rFonts w:ascii="Browallia New" w:hAnsi="Browallia New" w:cs="Browallia New"/>
                <w:sz w:val="22"/>
                <w:szCs w:val="22"/>
                <w:cs/>
              </w:rPr>
            </w:pPr>
            <w:r w:rsidRPr="00BE1604">
              <w:rPr>
                <w:rFonts w:ascii="Browallia New" w:hAnsi="Browallia New" w:cs="Browallia New"/>
                <w:sz w:val="22"/>
                <w:szCs w:val="22"/>
              </w:rPr>
              <w:t>C4 Assets AB</w:t>
            </w:r>
          </w:p>
        </w:tc>
        <w:tc>
          <w:tcPr>
            <w:tcW w:w="871" w:type="dxa"/>
            <w:shd w:val="clear" w:color="auto" w:fill="auto"/>
          </w:tcPr>
          <w:p w14:paraId="61CCED35" w14:textId="2675D0B3" w:rsidR="00FD6A61" w:rsidRPr="00B61BC5"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113,368</w:t>
            </w:r>
          </w:p>
        </w:tc>
        <w:tc>
          <w:tcPr>
            <w:tcW w:w="839" w:type="dxa"/>
            <w:shd w:val="clear" w:color="auto" w:fill="auto"/>
          </w:tcPr>
          <w:p w14:paraId="0DB4E25F" w14:textId="36E85C93" w:rsidR="00FD6A61" w:rsidRPr="008A286B"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113,368</w:t>
            </w:r>
          </w:p>
        </w:tc>
        <w:tc>
          <w:tcPr>
            <w:tcW w:w="810" w:type="dxa"/>
            <w:shd w:val="clear" w:color="auto" w:fill="auto"/>
            <w:vAlign w:val="center"/>
          </w:tcPr>
          <w:p w14:paraId="6F5D215D" w14:textId="6F5642C6" w:rsidR="00FD6A61" w:rsidRPr="00B61BC5"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sz w:val="22"/>
                <w:szCs w:val="22"/>
              </w:rPr>
              <w:t>99.82</w:t>
            </w:r>
          </w:p>
        </w:tc>
        <w:tc>
          <w:tcPr>
            <w:tcW w:w="900" w:type="dxa"/>
            <w:shd w:val="clear" w:color="auto" w:fill="auto"/>
          </w:tcPr>
          <w:p w14:paraId="62D5D83B" w14:textId="22584886" w:rsidR="00FD6A61" w:rsidRPr="00B61BC5"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99.82</w:t>
            </w:r>
          </w:p>
        </w:tc>
        <w:tc>
          <w:tcPr>
            <w:tcW w:w="900" w:type="dxa"/>
            <w:shd w:val="clear" w:color="auto" w:fill="auto"/>
            <w:vAlign w:val="center"/>
          </w:tcPr>
          <w:p w14:paraId="40D53B8E" w14:textId="2FE2FA92" w:rsidR="00FD6A61" w:rsidRPr="00473FA4"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113,162</w:t>
            </w:r>
          </w:p>
        </w:tc>
        <w:tc>
          <w:tcPr>
            <w:tcW w:w="900" w:type="dxa"/>
            <w:shd w:val="clear" w:color="auto" w:fill="auto"/>
          </w:tcPr>
          <w:p w14:paraId="4F5A948C" w14:textId="50642315" w:rsidR="00FD6A61" w:rsidRPr="008A286B"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113,162</w:t>
            </w:r>
          </w:p>
        </w:tc>
        <w:tc>
          <w:tcPr>
            <w:tcW w:w="823" w:type="dxa"/>
            <w:shd w:val="clear" w:color="auto" w:fill="auto"/>
            <w:vAlign w:val="center"/>
          </w:tcPr>
          <w:p w14:paraId="61019028" w14:textId="6FF519E8" w:rsidR="00FD6A61" w:rsidRPr="00FE08BD"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14042B72" w14:textId="31176BD8" w:rsidR="00FD6A61" w:rsidRPr="00B61BC5"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FD6A61" w:rsidRPr="00351638" w14:paraId="0197A94D" w14:textId="77777777" w:rsidTr="002E1ACD">
        <w:trPr>
          <w:cantSplit/>
        </w:trPr>
        <w:tc>
          <w:tcPr>
            <w:tcW w:w="2256" w:type="dxa"/>
            <w:shd w:val="clear" w:color="auto" w:fill="auto"/>
          </w:tcPr>
          <w:p w14:paraId="5020C185" w14:textId="661D1700" w:rsidR="00FD6A61" w:rsidRPr="00351638" w:rsidRDefault="00FD6A61" w:rsidP="00FD6A61">
            <w:pPr>
              <w:tabs>
                <w:tab w:val="left" w:pos="114"/>
                <w:tab w:val="left" w:pos="851"/>
                <w:tab w:val="left" w:pos="1418"/>
                <w:tab w:val="left" w:pos="1985"/>
              </w:tabs>
              <w:spacing w:line="240" w:lineRule="auto"/>
              <w:ind w:right="-57"/>
              <w:rPr>
                <w:rFonts w:ascii="Browallia New" w:hAnsi="Browallia New" w:cs="Browallia New"/>
                <w:sz w:val="22"/>
                <w:szCs w:val="22"/>
                <w:cs/>
              </w:rPr>
            </w:pPr>
            <w:r w:rsidRPr="00BE1604">
              <w:rPr>
                <w:rFonts w:ascii="Browallia New" w:hAnsi="Browallia New" w:cs="Browallia New"/>
                <w:sz w:val="22"/>
                <w:szCs w:val="22"/>
              </w:rPr>
              <w:t>C4 Hus AB</w:t>
            </w:r>
          </w:p>
        </w:tc>
        <w:tc>
          <w:tcPr>
            <w:tcW w:w="871" w:type="dxa"/>
            <w:shd w:val="clear" w:color="auto" w:fill="auto"/>
          </w:tcPr>
          <w:p w14:paraId="13ACF904" w14:textId="352951B2" w:rsidR="00FD6A61" w:rsidRPr="00B5610D"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44,574</w:t>
            </w:r>
          </w:p>
        </w:tc>
        <w:tc>
          <w:tcPr>
            <w:tcW w:w="839" w:type="dxa"/>
            <w:shd w:val="clear" w:color="auto" w:fill="auto"/>
          </w:tcPr>
          <w:p w14:paraId="6DD9BEEE" w14:textId="0504BD60" w:rsidR="00FD6A61" w:rsidRPr="00B5610D"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44,574</w:t>
            </w:r>
          </w:p>
        </w:tc>
        <w:tc>
          <w:tcPr>
            <w:tcW w:w="810" w:type="dxa"/>
            <w:shd w:val="clear" w:color="auto" w:fill="auto"/>
            <w:vAlign w:val="center"/>
          </w:tcPr>
          <w:p w14:paraId="557E9E4E" w14:textId="21E1AE7E" w:rsidR="00FD6A61" w:rsidRPr="00B5610D"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75.25</w:t>
            </w:r>
          </w:p>
        </w:tc>
        <w:tc>
          <w:tcPr>
            <w:tcW w:w="900" w:type="dxa"/>
            <w:shd w:val="clear" w:color="auto" w:fill="auto"/>
          </w:tcPr>
          <w:p w14:paraId="758BFB43" w14:textId="349C2B24" w:rsidR="00FD6A61" w:rsidRPr="00B5610D"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75.25</w:t>
            </w:r>
          </w:p>
        </w:tc>
        <w:tc>
          <w:tcPr>
            <w:tcW w:w="900" w:type="dxa"/>
            <w:shd w:val="clear" w:color="auto" w:fill="auto"/>
            <w:vAlign w:val="center"/>
          </w:tcPr>
          <w:p w14:paraId="16332CE2" w14:textId="662FCABC" w:rsidR="00FD6A61" w:rsidRPr="009D1299"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68,728</w:t>
            </w:r>
          </w:p>
        </w:tc>
        <w:tc>
          <w:tcPr>
            <w:tcW w:w="900" w:type="dxa"/>
            <w:shd w:val="clear" w:color="auto" w:fill="auto"/>
          </w:tcPr>
          <w:p w14:paraId="444D912D" w14:textId="4B2B6560" w:rsidR="00FD6A61" w:rsidRPr="009D1299"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68,728</w:t>
            </w:r>
          </w:p>
        </w:tc>
        <w:tc>
          <w:tcPr>
            <w:tcW w:w="823" w:type="dxa"/>
            <w:shd w:val="clear" w:color="auto" w:fill="auto"/>
            <w:vAlign w:val="center"/>
          </w:tcPr>
          <w:p w14:paraId="6EC7323A" w14:textId="55D06594" w:rsidR="00FD6A61" w:rsidRPr="00FE08BD"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6ADED4D4" w14:textId="487D34A5" w:rsidR="00FD6A61" w:rsidRPr="00B5610D"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6844CF" w:rsidRPr="00351638" w14:paraId="701E27E3" w14:textId="77777777" w:rsidTr="006659E8">
        <w:trPr>
          <w:cantSplit/>
        </w:trPr>
        <w:tc>
          <w:tcPr>
            <w:tcW w:w="2256" w:type="dxa"/>
            <w:shd w:val="clear" w:color="auto" w:fill="auto"/>
          </w:tcPr>
          <w:p w14:paraId="420E57FB" w14:textId="77777777" w:rsidR="006844CF" w:rsidRPr="00351638" w:rsidRDefault="006844CF" w:rsidP="006844CF">
            <w:pPr>
              <w:tabs>
                <w:tab w:val="left" w:pos="114"/>
                <w:tab w:val="left" w:pos="851"/>
                <w:tab w:val="left" w:pos="1418"/>
                <w:tab w:val="left" w:pos="1985"/>
              </w:tabs>
              <w:spacing w:line="240" w:lineRule="auto"/>
              <w:ind w:right="-57"/>
              <w:rPr>
                <w:rFonts w:ascii="Browallia New" w:hAnsi="Browallia New" w:cs="Browallia New"/>
                <w:sz w:val="22"/>
                <w:szCs w:val="22"/>
              </w:rPr>
            </w:pPr>
            <w:r w:rsidRPr="00351638">
              <w:rPr>
                <w:rFonts w:ascii="Browallia New" w:hAnsi="Browallia New" w:cs="Browallia New"/>
                <w:sz w:val="22"/>
                <w:szCs w:val="22"/>
                <w:cs/>
              </w:rPr>
              <w:t>รวม</w:t>
            </w:r>
          </w:p>
        </w:tc>
        <w:tc>
          <w:tcPr>
            <w:tcW w:w="871" w:type="dxa"/>
            <w:shd w:val="clear" w:color="auto" w:fill="auto"/>
            <w:vAlign w:val="center"/>
          </w:tcPr>
          <w:p w14:paraId="3B5215EB" w14:textId="77777777"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9" w:type="dxa"/>
            <w:shd w:val="clear" w:color="auto" w:fill="auto"/>
            <w:vAlign w:val="center"/>
          </w:tcPr>
          <w:p w14:paraId="571FBB20" w14:textId="77777777"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810" w:type="dxa"/>
            <w:shd w:val="clear" w:color="auto" w:fill="auto"/>
            <w:vAlign w:val="center"/>
          </w:tcPr>
          <w:p w14:paraId="775AA3E5" w14:textId="77777777"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00" w:type="dxa"/>
            <w:shd w:val="clear" w:color="auto" w:fill="auto"/>
            <w:vAlign w:val="center"/>
          </w:tcPr>
          <w:p w14:paraId="6B4E9042" w14:textId="77777777"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00" w:type="dxa"/>
            <w:shd w:val="clear" w:color="auto" w:fill="auto"/>
            <w:vAlign w:val="center"/>
          </w:tcPr>
          <w:p w14:paraId="40012EC9" w14:textId="05257CA8" w:rsidR="006844CF" w:rsidRPr="009D1299" w:rsidRDefault="006844CF" w:rsidP="006844C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296,692</w:t>
            </w:r>
          </w:p>
        </w:tc>
        <w:tc>
          <w:tcPr>
            <w:tcW w:w="900" w:type="dxa"/>
            <w:shd w:val="clear" w:color="auto" w:fill="auto"/>
          </w:tcPr>
          <w:p w14:paraId="086CA3C6" w14:textId="5430D0F9" w:rsidR="006844CF" w:rsidRPr="009D1299" w:rsidRDefault="006844CF" w:rsidP="006844C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284,192</w:t>
            </w:r>
          </w:p>
        </w:tc>
        <w:tc>
          <w:tcPr>
            <w:tcW w:w="823" w:type="dxa"/>
            <w:shd w:val="clear" w:color="auto" w:fill="auto"/>
            <w:vAlign w:val="center"/>
          </w:tcPr>
          <w:p w14:paraId="4AD392BC" w14:textId="2F449795" w:rsidR="006844CF" w:rsidRPr="00E037C9" w:rsidRDefault="006844CF" w:rsidP="006844CF">
            <w:pPr>
              <w:pStyle w:val="Header"/>
              <w:pBdr>
                <w:top w:val="single" w:sz="4" w:space="1" w:color="auto"/>
                <w:bottom w:val="single" w:sz="12" w:space="1" w:color="auto"/>
              </w:pBdr>
              <w:tabs>
                <w:tab w:val="clear" w:pos="227"/>
                <w:tab w:val="clear" w:pos="1644"/>
              </w:tabs>
              <w:spacing w:line="240" w:lineRule="auto"/>
              <w:ind w:left="-42"/>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815" w:type="dxa"/>
            <w:shd w:val="clear" w:color="auto" w:fill="auto"/>
            <w:vAlign w:val="center"/>
          </w:tcPr>
          <w:p w14:paraId="31B10BCB" w14:textId="7B96261F" w:rsidR="006844CF" w:rsidRPr="00B5610D" w:rsidRDefault="006844CF" w:rsidP="006844CF">
            <w:pPr>
              <w:pStyle w:val="Header"/>
              <w:pBdr>
                <w:top w:val="single" w:sz="4" w:space="1" w:color="auto"/>
                <w:bottom w:val="single" w:sz="12" w:space="1" w:color="auto"/>
              </w:pBd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bl>
    <w:p w14:paraId="5293AFA6" w14:textId="77777777" w:rsidR="00F11BC1" w:rsidRPr="003A0BBD" w:rsidRDefault="00F11BC1" w:rsidP="00F1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2A105899" w14:textId="6AF3BC0E" w:rsidR="005D701F" w:rsidRPr="002E7792" w:rsidRDefault="005D701F"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w:t>
      </w:r>
      <w:r w:rsidR="00705328">
        <w:rPr>
          <w:rFonts w:ascii="Browallia New" w:hAnsi="Browallia New" w:cs="Browallia New" w:hint="cs"/>
          <w:sz w:val="28"/>
          <w:szCs w:val="28"/>
          <w:cs/>
        </w:rPr>
        <w:t>งวด</w:t>
      </w:r>
      <w:r>
        <w:rPr>
          <w:rFonts w:ascii="Browallia New" w:hAnsi="Browallia New" w:cs="Browallia New"/>
          <w:sz w:val="28"/>
          <w:szCs w:val="28"/>
          <w:lang w:val="en-GB"/>
        </w:rPr>
        <w:t xml:space="preserve"> </w:t>
      </w:r>
      <w:r w:rsidR="001F5E3F">
        <w:rPr>
          <w:rFonts w:ascii="Browallia New" w:hAnsi="Browallia New" w:cs="Browallia New" w:hint="cs"/>
          <w:sz w:val="28"/>
          <w:szCs w:val="28"/>
          <w:cs/>
          <w:lang w:val="en-GB"/>
        </w:rPr>
        <w:t>บริษัทย่อยแห่งหนึ่ง</w:t>
      </w:r>
      <w:r>
        <w:rPr>
          <w:rFonts w:ascii="Browallia New" w:hAnsi="Browallia New" w:cs="Browallia New" w:hint="cs"/>
          <w:sz w:val="28"/>
          <w:szCs w:val="28"/>
          <w:cs/>
          <w:lang w:val="en-GB"/>
        </w:rPr>
        <w:t xml:space="preserve"> เรียกชำระค่าหุ้น</w:t>
      </w:r>
      <w:r w:rsidRPr="002E7792">
        <w:rPr>
          <w:rFonts w:ascii="Browallia New" w:hAnsi="Browallia New" w:cs="Browallia New" w:hint="cs"/>
          <w:sz w:val="28"/>
          <w:szCs w:val="28"/>
          <w:cs/>
          <w:lang w:val="en-GB"/>
        </w:rPr>
        <w:t>จำนวน</w:t>
      </w:r>
      <w:r w:rsidR="00311A23" w:rsidRPr="002E7792">
        <w:rPr>
          <w:rFonts w:ascii="Browallia New" w:hAnsi="Browallia New" w:cs="Browallia New"/>
          <w:sz w:val="28"/>
          <w:szCs w:val="28"/>
          <w:lang w:val="en-GB"/>
        </w:rPr>
        <w:t xml:space="preserve"> </w:t>
      </w:r>
      <w:r w:rsidR="002E7792" w:rsidRPr="002E7792">
        <w:rPr>
          <w:rFonts w:ascii="Browallia New" w:hAnsi="Browallia New" w:cs="Browallia New"/>
          <w:sz w:val="28"/>
          <w:szCs w:val="28"/>
        </w:rPr>
        <w:t>499,997</w:t>
      </w:r>
      <w:r w:rsidR="00311A23" w:rsidRPr="002E7792">
        <w:rPr>
          <w:rFonts w:ascii="Browallia New" w:hAnsi="Browallia New" w:cs="Browallia New"/>
          <w:sz w:val="28"/>
          <w:szCs w:val="28"/>
        </w:rPr>
        <w:t xml:space="preserve"> </w:t>
      </w:r>
      <w:r w:rsidR="00311A23" w:rsidRPr="002E7792">
        <w:rPr>
          <w:rFonts w:ascii="Browallia New" w:hAnsi="Browallia New" w:cs="Browallia New" w:hint="cs"/>
          <w:sz w:val="28"/>
          <w:szCs w:val="28"/>
          <w:cs/>
        </w:rPr>
        <w:t>หุ้น</w:t>
      </w:r>
      <w:r w:rsidR="00311A23">
        <w:rPr>
          <w:rFonts w:ascii="Browallia New" w:hAnsi="Browallia New" w:cs="Browallia New" w:hint="cs"/>
          <w:sz w:val="28"/>
          <w:szCs w:val="28"/>
          <w:cs/>
        </w:rPr>
        <w:t xml:space="preserve"> รวม</w:t>
      </w:r>
      <w:r>
        <w:rPr>
          <w:rFonts w:ascii="Browallia New" w:hAnsi="Browallia New" w:cs="Browallia New" w:hint="cs"/>
          <w:sz w:val="28"/>
          <w:szCs w:val="28"/>
          <w:cs/>
          <w:lang w:val="en-GB"/>
        </w:rPr>
        <w:t xml:space="preserve"> </w:t>
      </w:r>
      <w:r w:rsidR="001F5E3F">
        <w:rPr>
          <w:rFonts w:ascii="Browallia New" w:hAnsi="Browallia New" w:cs="Browallia New"/>
          <w:sz w:val="28"/>
          <w:szCs w:val="28"/>
        </w:rPr>
        <w:t>12.50</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ล้านบาท ซึ่งบริษัทย่อยได้รับชำระครบแล้ว</w:t>
      </w:r>
      <w:r w:rsidR="00CF2201">
        <w:rPr>
          <w:rFonts w:ascii="Browallia New" w:hAnsi="Browallia New" w:cs="Browallia New" w:hint="cs"/>
          <w:sz w:val="28"/>
          <w:szCs w:val="28"/>
          <w:cs/>
          <w:lang w:val="en-GB"/>
        </w:rPr>
        <w:t xml:space="preserve">ร้อยละ </w:t>
      </w:r>
      <w:r w:rsidR="00CF2201">
        <w:rPr>
          <w:rFonts w:ascii="Browallia New" w:hAnsi="Browallia New" w:cs="Browallia New"/>
          <w:sz w:val="28"/>
          <w:szCs w:val="28"/>
        </w:rPr>
        <w:t>50</w:t>
      </w:r>
      <w:r>
        <w:rPr>
          <w:rFonts w:ascii="Browallia New" w:hAnsi="Browallia New" w:cs="Browallia New" w:hint="cs"/>
          <w:sz w:val="28"/>
          <w:szCs w:val="28"/>
          <w:cs/>
          <w:lang w:val="en-GB"/>
        </w:rPr>
        <w:t xml:space="preserve"> และจดทะเบียนการเปลี่ยนแปลงดังกล่าวกับกระทรวงพาณิชย์แล้วเมื่อวันที่ </w:t>
      </w:r>
      <w:r w:rsidR="002E7792">
        <w:rPr>
          <w:rFonts w:ascii="Browallia New" w:hAnsi="Browallia New" w:cs="Browallia New"/>
          <w:sz w:val="28"/>
          <w:szCs w:val="28"/>
        </w:rPr>
        <w:t xml:space="preserve">16 </w:t>
      </w:r>
      <w:r w:rsidR="002E7792">
        <w:rPr>
          <w:rFonts w:ascii="Browallia New" w:hAnsi="Browallia New" w:cs="Browallia New" w:hint="cs"/>
          <w:sz w:val="28"/>
          <w:szCs w:val="28"/>
          <w:cs/>
        </w:rPr>
        <w:t xml:space="preserve">มกราคม </w:t>
      </w:r>
      <w:r w:rsidR="002E7792">
        <w:rPr>
          <w:rFonts w:ascii="Browallia New" w:hAnsi="Browallia New" w:cs="Browallia New"/>
          <w:sz w:val="28"/>
          <w:szCs w:val="28"/>
        </w:rPr>
        <w:t>2561</w:t>
      </w:r>
    </w:p>
    <w:p w14:paraId="0439FDF5" w14:textId="6573AE9F" w:rsidR="00F11BC1" w:rsidRDefault="00F11BC1"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6955219" w14:textId="1DDC8F99" w:rsidR="00FD5ED6" w:rsidRPr="001E4098" w:rsidRDefault="001A31FE" w:rsidP="00FD5ED6">
      <w:pPr>
        <w:pStyle w:val="CordiaNew"/>
        <w:numPr>
          <w:ilvl w:val="0"/>
          <w:numId w:val="18"/>
        </w:numPr>
        <w:tabs>
          <w:tab w:val="clear" w:pos="360"/>
          <w:tab w:val="clear" w:pos="4153"/>
          <w:tab w:val="left" w:pos="426"/>
        </w:tabs>
        <w:jc w:val="thaiDistribute"/>
        <w:rPr>
          <w:rFonts w:ascii="Browallia New" w:hAnsi="Browallia New" w:cs="Browallia New"/>
          <w:sz w:val="28"/>
          <w:szCs w:val="28"/>
          <w:u w:val="single"/>
        </w:rPr>
      </w:pPr>
      <w:r w:rsidRPr="001A31FE">
        <w:rPr>
          <w:rFonts w:ascii="Browallia New" w:hAnsi="Browallia New" w:cs="Browallia New"/>
          <w:sz w:val="28"/>
          <w:szCs w:val="28"/>
        </w:rPr>
        <w:t xml:space="preserve"> </w:t>
      </w:r>
      <w:r w:rsidR="00FD5ED6">
        <w:rPr>
          <w:rFonts w:ascii="Browallia New" w:hAnsi="Browallia New" w:cs="Browallia New"/>
          <w:sz w:val="28"/>
          <w:szCs w:val="28"/>
          <w:u w:val="single"/>
          <w:cs/>
        </w:rPr>
        <w:t>ที่ดิน</w:t>
      </w:r>
      <w:r w:rsidR="00FD5ED6">
        <w:rPr>
          <w:rFonts w:ascii="Browallia New" w:hAnsi="Browallia New" w:cs="Browallia New" w:hint="cs"/>
          <w:sz w:val="28"/>
          <w:szCs w:val="28"/>
          <w:u w:val="single"/>
          <w:cs/>
        </w:rPr>
        <w:t xml:space="preserve"> </w:t>
      </w:r>
      <w:r w:rsidR="00FD5ED6" w:rsidRPr="00C04DF6">
        <w:rPr>
          <w:rFonts w:ascii="Browallia New" w:hAnsi="Browallia New" w:cs="Browallia New"/>
          <w:sz w:val="28"/>
          <w:szCs w:val="28"/>
          <w:u w:val="single"/>
          <w:cs/>
        </w:rPr>
        <w:t xml:space="preserve">อาคารและอุปกรณ์ </w:t>
      </w:r>
    </w:p>
    <w:p w14:paraId="597B6D69" w14:textId="77777777" w:rsidR="00FD5ED6" w:rsidRPr="002E2D04" w:rsidRDefault="00FD5ED6" w:rsidP="00FD5ED6">
      <w:pPr>
        <w:pStyle w:val="CordiaNew"/>
        <w:tabs>
          <w:tab w:val="clear" w:pos="4153"/>
          <w:tab w:val="left" w:pos="426"/>
        </w:tabs>
        <w:ind w:left="450"/>
        <w:jc w:val="thaiDistribute"/>
        <w:rPr>
          <w:rFonts w:ascii="Browallia New" w:hAnsi="Browallia New" w:cs="Browallia New"/>
          <w:sz w:val="28"/>
          <w:szCs w:val="28"/>
          <w:u w:val="single"/>
        </w:rPr>
      </w:pPr>
    </w:p>
    <w:p w14:paraId="6F21375F" w14:textId="5B01275E" w:rsidR="00FD5ED6" w:rsidRPr="00FD3A5B" w:rsidRDefault="00FD5ED6" w:rsidP="00FD5ED6">
      <w:pPr>
        <w:ind w:left="426"/>
        <w:jc w:val="thaiDistribute"/>
        <w:rPr>
          <w:rFonts w:ascii="Browallia New" w:hAnsi="Browallia New" w:cs="Browallia New"/>
          <w:sz w:val="28"/>
          <w:szCs w:val="28"/>
        </w:rPr>
      </w:pPr>
      <w:r w:rsidRPr="00FD3A5B">
        <w:rPr>
          <w:rFonts w:ascii="Browallia New" w:hAnsi="Browallia New" w:cs="Browallia New"/>
          <w:sz w:val="28"/>
          <w:szCs w:val="28"/>
          <w:cs/>
        </w:rPr>
        <w:t>ในระหว่างงวด</w:t>
      </w:r>
      <w:r>
        <w:rPr>
          <w:rFonts w:ascii="Browallia New" w:hAnsi="Browallia New" w:cs="Browallia New" w:hint="cs"/>
          <w:sz w:val="28"/>
          <w:szCs w:val="28"/>
          <w:cs/>
        </w:rPr>
        <w:t>สาม</w:t>
      </w:r>
      <w:r w:rsidRPr="00FD3A5B">
        <w:rPr>
          <w:rFonts w:ascii="Browallia New" w:hAnsi="Browallia New" w:cs="Browallia New"/>
          <w:sz w:val="28"/>
          <w:szCs w:val="28"/>
          <w:cs/>
        </w:rPr>
        <w:t xml:space="preserve">เดือนสิ้นสุดวันที่ </w:t>
      </w:r>
      <w:r>
        <w:rPr>
          <w:rFonts w:ascii="Browallia New" w:hAnsi="Browallia New" w:cs="Browallia New"/>
          <w:sz w:val="28"/>
          <w:szCs w:val="28"/>
        </w:rPr>
        <w:t xml:space="preserve">31 </w:t>
      </w:r>
      <w:r>
        <w:rPr>
          <w:rFonts w:ascii="Browallia New" w:hAnsi="Browallia New" w:cs="Browallia New" w:hint="cs"/>
          <w:sz w:val="28"/>
          <w:szCs w:val="28"/>
          <w:cs/>
        </w:rPr>
        <w:t>มกราคม</w:t>
      </w:r>
      <w:r w:rsidRPr="00340D67">
        <w:rPr>
          <w:rFonts w:ascii="Browallia New" w:hAnsi="Browallia New" w:cs="Browallia New"/>
          <w:sz w:val="28"/>
          <w:szCs w:val="28"/>
          <w:cs/>
        </w:rPr>
        <w:t xml:space="preserve"> </w:t>
      </w:r>
      <w:r w:rsidRPr="00340D67">
        <w:rPr>
          <w:rFonts w:ascii="Browallia New" w:hAnsi="Browallia New" w:cs="Browallia New"/>
          <w:sz w:val="28"/>
          <w:szCs w:val="28"/>
        </w:rPr>
        <w:t>256</w:t>
      </w:r>
      <w:r>
        <w:rPr>
          <w:rFonts w:ascii="Browallia New" w:hAnsi="Browallia New" w:cs="Browallia New"/>
          <w:sz w:val="28"/>
          <w:szCs w:val="28"/>
        </w:rPr>
        <w:t>1</w:t>
      </w:r>
      <w:r w:rsidRPr="00FD3A5B">
        <w:rPr>
          <w:rFonts w:ascii="Browallia New" w:hAnsi="Browallia New" w:cs="Browallia New" w:hint="cs"/>
          <w:sz w:val="28"/>
          <w:szCs w:val="28"/>
          <w:cs/>
        </w:rPr>
        <w:t xml:space="preserve"> มีรายการเปลี่ยนแปลงของที่ดิน อาคาร </w:t>
      </w:r>
      <w:r w:rsidRPr="00FD3A5B">
        <w:rPr>
          <w:rFonts w:ascii="Browallia New" w:hAnsi="Browallia New" w:cs="Browallia New"/>
          <w:sz w:val="28"/>
          <w:szCs w:val="28"/>
          <w:cs/>
        </w:rPr>
        <w:t>และอุปกรณ</w:t>
      </w:r>
      <w:r w:rsidRPr="00FD3A5B">
        <w:rPr>
          <w:rFonts w:ascii="Browallia New" w:hAnsi="Browallia New" w:cs="Browallia New" w:hint="cs"/>
          <w:sz w:val="28"/>
          <w:szCs w:val="28"/>
          <w:cs/>
        </w:rPr>
        <w:t>์</w:t>
      </w:r>
      <w:r w:rsidRPr="00FD3A5B">
        <w:rPr>
          <w:rFonts w:ascii="Browallia New" w:hAnsi="Browallia New" w:cs="Browallia New"/>
          <w:sz w:val="28"/>
          <w:szCs w:val="28"/>
        </w:rPr>
        <w:t xml:space="preserve"> </w:t>
      </w:r>
      <w:r w:rsidRPr="00FD3A5B">
        <w:rPr>
          <w:rFonts w:ascii="Browallia New" w:hAnsi="Browallia New" w:cs="Browallia New" w:hint="cs"/>
          <w:sz w:val="28"/>
          <w:szCs w:val="28"/>
          <w:cs/>
        </w:rPr>
        <w:t>อย่างย่อดังต่อไปนี้</w:t>
      </w:r>
      <w:r w:rsidRPr="00FD3A5B">
        <w:rPr>
          <w:rFonts w:ascii="Browallia New" w:hAnsi="Browallia New" w:cs="Browallia New"/>
          <w:sz w:val="28"/>
          <w:szCs w:val="28"/>
        </w:rPr>
        <w:t xml:space="preserve"> </w:t>
      </w:r>
    </w:p>
    <w:p w14:paraId="68563CBB" w14:textId="77777777" w:rsidR="00FD5ED6" w:rsidRPr="00AE4754"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9143" w:type="dxa"/>
        <w:tblInd w:w="360" w:type="dxa"/>
        <w:tblLayout w:type="fixed"/>
        <w:tblLook w:val="0000" w:firstRow="0" w:lastRow="0" w:firstColumn="0" w:lastColumn="0" w:noHBand="0" w:noVBand="0"/>
      </w:tblPr>
      <w:tblGrid>
        <w:gridCol w:w="4722"/>
        <w:gridCol w:w="2007"/>
        <w:gridCol w:w="240"/>
        <w:gridCol w:w="2174"/>
      </w:tblGrid>
      <w:tr w:rsidR="00FD5ED6" w:rsidRPr="00B2139E" w14:paraId="1B7F1EE5" w14:textId="77777777" w:rsidTr="001A31FE">
        <w:tc>
          <w:tcPr>
            <w:tcW w:w="4722" w:type="dxa"/>
          </w:tcPr>
          <w:p w14:paraId="4F64D0A3" w14:textId="77777777" w:rsidR="00FD5ED6" w:rsidRPr="00865277" w:rsidRDefault="00FD5ED6" w:rsidP="00A461BB">
            <w:pPr>
              <w:tabs>
                <w:tab w:val="left" w:pos="3090"/>
                <w:tab w:val="left" w:pos="4860"/>
              </w:tabs>
              <w:rPr>
                <w:rFonts w:ascii="Browallia New" w:hAnsi="Browallia New" w:cs="Browallia New"/>
                <w:snapToGrid w:val="0"/>
                <w:sz w:val="28"/>
                <w:szCs w:val="28"/>
                <w:cs/>
                <w:lang w:eastAsia="th-TH"/>
              </w:rPr>
            </w:pPr>
          </w:p>
        </w:tc>
        <w:tc>
          <w:tcPr>
            <w:tcW w:w="2007" w:type="dxa"/>
          </w:tcPr>
          <w:p w14:paraId="69A4DCF9"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p>
        </w:tc>
        <w:tc>
          <w:tcPr>
            <w:tcW w:w="240" w:type="dxa"/>
          </w:tcPr>
          <w:p w14:paraId="74BE1B8A"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lang w:eastAsia="th-TH"/>
              </w:rPr>
            </w:pPr>
          </w:p>
        </w:tc>
        <w:tc>
          <w:tcPr>
            <w:tcW w:w="2174" w:type="dxa"/>
          </w:tcPr>
          <w:p w14:paraId="3C336A3B"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lang w:eastAsia="th-TH"/>
              </w:rPr>
              <w:t>(</w:t>
            </w:r>
            <w:proofErr w:type="gramStart"/>
            <w:r w:rsidRPr="00865277">
              <w:rPr>
                <w:rFonts w:ascii="Browallia New" w:hAnsi="Browallia New" w:cs="Browallia New"/>
                <w:snapToGrid w:val="0"/>
                <w:sz w:val="28"/>
                <w:szCs w:val="28"/>
                <w:cs/>
                <w:lang w:eastAsia="th-TH"/>
              </w:rPr>
              <w:t xml:space="preserve">หน่วย </w:t>
            </w:r>
            <w:r w:rsidRPr="00865277">
              <w:rPr>
                <w:rFonts w:ascii="Browallia New" w:hAnsi="Browallia New" w:cs="Browallia New"/>
                <w:snapToGrid w:val="0"/>
                <w:sz w:val="28"/>
                <w:szCs w:val="28"/>
                <w:lang w:eastAsia="th-TH"/>
              </w:rPr>
              <w:t>:</w:t>
            </w:r>
            <w:proofErr w:type="gramEnd"/>
            <w:r w:rsidRPr="00865277">
              <w:rPr>
                <w:rFonts w:ascii="Browallia New" w:hAnsi="Browallia New" w:cs="Browallia New"/>
                <w:snapToGrid w:val="0"/>
                <w:sz w:val="28"/>
                <w:szCs w:val="28"/>
                <w:lang w:eastAsia="th-TH"/>
              </w:rPr>
              <w:t xml:space="preserve"> </w:t>
            </w:r>
            <w:r w:rsidRPr="00865277">
              <w:rPr>
                <w:rFonts w:ascii="Browallia New" w:hAnsi="Browallia New" w:cs="Browallia New"/>
                <w:snapToGrid w:val="0"/>
                <w:sz w:val="28"/>
                <w:szCs w:val="28"/>
                <w:cs/>
                <w:lang w:eastAsia="th-TH"/>
              </w:rPr>
              <w:t>พันบาท)</w:t>
            </w:r>
          </w:p>
        </w:tc>
      </w:tr>
      <w:tr w:rsidR="00FD5ED6" w:rsidRPr="00B2139E" w14:paraId="5CF92826" w14:textId="77777777" w:rsidTr="001A31FE">
        <w:tc>
          <w:tcPr>
            <w:tcW w:w="4722" w:type="dxa"/>
          </w:tcPr>
          <w:p w14:paraId="76D0F946" w14:textId="77777777" w:rsidR="00FD5ED6" w:rsidRPr="00865277" w:rsidRDefault="00FD5ED6" w:rsidP="00A461BB">
            <w:pPr>
              <w:tabs>
                <w:tab w:val="left" w:pos="3090"/>
                <w:tab w:val="left" w:pos="4860"/>
              </w:tabs>
              <w:rPr>
                <w:rFonts w:ascii="Browallia New" w:hAnsi="Browallia New" w:cs="Browallia New"/>
                <w:snapToGrid w:val="0"/>
                <w:sz w:val="28"/>
                <w:szCs w:val="28"/>
                <w:cs/>
                <w:lang w:val="en-GB" w:eastAsia="th-TH"/>
              </w:rPr>
            </w:pPr>
          </w:p>
        </w:tc>
        <w:tc>
          <w:tcPr>
            <w:tcW w:w="2007" w:type="dxa"/>
            <w:tcBorders>
              <w:bottom w:val="single" w:sz="4" w:space="0" w:color="auto"/>
            </w:tcBorders>
          </w:tcPr>
          <w:p w14:paraId="49F7FA93"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งบการเงินรวม</w:t>
            </w:r>
          </w:p>
        </w:tc>
        <w:tc>
          <w:tcPr>
            <w:tcW w:w="240" w:type="dxa"/>
          </w:tcPr>
          <w:p w14:paraId="4954B4E4" w14:textId="77777777" w:rsidR="00FD5ED6" w:rsidRPr="00865277" w:rsidRDefault="00FD5ED6" w:rsidP="00A461BB">
            <w:pPr>
              <w:tabs>
                <w:tab w:val="left" w:pos="3090"/>
                <w:tab w:val="left" w:pos="4860"/>
              </w:tabs>
              <w:jc w:val="right"/>
              <w:rPr>
                <w:rFonts w:ascii="Browallia New" w:hAnsi="Browallia New" w:cs="Browallia New"/>
                <w:snapToGrid w:val="0"/>
                <w:sz w:val="28"/>
                <w:szCs w:val="28"/>
                <w:lang w:val="en-GB" w:eastAsia="th-TH"/>
              </w:rPr>
            </w:pPr>
          </w:p>
        </w:tc>
        <w:tc>
          <w:tcPr>
            <w:tcW w:w="2174" w:type="dxa"/>
            <w:tcBorders>
              <w:bottom w:val="single" w:sz="4" w:space="0" w:color="auto"/>
            </w:tcBorders>
          </w:tcPr>
          <w:p w14:paraId="51AC6059" w14:textId="77777777" w:rsidR="00FD5ED6" w:rsidRPr="00865277" w:rsidRDefault="00FD5ED6" w:rsidP="00A461BB">
            <w:pPr>
              <w:tabs>
                <w:tab w:val="left" w:pos="3090"/>
                <w:tab w:val="left" w:pos="4860"/>
              </w:tabs>
              <w:ind w:left="-108" w:right="-108"/>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งบการเงินเฉพาะของบริษัท</w:t>
            </w:r>
          </w:p>
        </w:tc>
      </w:tr>
      <w:tr w:rsidR="00FD5ED6" w:rsidRPr="00865277" w14:paraId="018BDFCE" w14:textId="77777777" w:rsidTr="001A31FE">
        <w:tc>
          <w:tcPr>
            <w:tcW w:w="4722" w:type="dxa"/>
          </w:tcPr>
          <w:p w14:paraId="5D861045" w14:textId="77777777" w:rsidR="00FD5ED6" w:rsidRPr="00865277" w:rsidRDefault="00FD5ED6" w:rsidP="00A461BB">
            <w:pPr>
              <w:tabs>
                <w:tab w:val="left" w:pos="3090"/>
                <w:tab w:val="left" w:pos="4860"/>
              </w:tabs>
              <w:rPr>
                <w:rFonts w:ascii="Browallia New" w:hAnsi="Browallia New" w:cs="Browallia New"/>
                <w:snapToGrid w:val="0"/>
                <w:sz w:val="20"/>
                <w:szCs w:val="20"/>
                <w:cs/>
                <w:lang w:eastAsia="th-TH"/>
              </w:rPr>
            </w:pPr>
          </w:p>
        </w:tc>
        <w:tc>
          <w:tcPr>
            <w:tcW w:w="2007" w:type="dxa"/>
            <w:tcBorders>
              <w:top w:val="single" w:sz="4" w:space="0" w:color="auto"/>
            </w:tcBorders>
          </w:tcPr>
          <w:p w14:paraId="7B2B186E"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40" w:type="dxa"/>
          </w:tcPr>
          <w:p w14:paraId="3F552D58"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174" w:type="dxa"/>
            <w:tcBorders>
              <w:top w:val="single" w:sz="4" w:space="0" w:color="auto"/>
            </w:tcBorders>
          </w:tcPr>
          <w:p w14:paraId="41B96CB3"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r>
      <w:tr w:rsidR="00D56365" w:rsidRPr="00B2139E" w14:paraId="4DCFA603" w14:textId="77777777" w:rsidTr="001A31FE">
        <w:tc>
          <w:tcPr>
            <w:tcW w:w="4722" w:type="dxa"/>
          </w:tcPr>
          <w:p w14:paraId="6E158DF7" w14:textId="77777777" w:rsidR="00D56365" w:rsidRPr="00865277" w:rsidRDefault="00D56365" w:rsidP="00D56365">
            <w:pPr>
              <w:tabs>
                <w:tab w:val="left" w:pos="3090"/>
                <w:tab w:val="left" w:pos="4860"/>
              </w:tabs>
              <w:rPr>
                <w:rFonts w:ascii="Browallia New" w:hAnsi="Browallia New" w:cs="Browallia New"/>
                <w:snapToGrid w:val="0"/>
                <w:sz w:val="28"/>
                <w:szCs w:val="28"/>
                <w:lang w:val="en-GB"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cs/>
                <w:lang w:val="en-GB" w:eastAsia="th-TH"/>
              </w:rPr>
              <w:t xml:space="preserve">ณ วันที่ </w:t>
            </w:r>
            <w:r w:rsidRPr="00865277">
              <w:rPr>
                <w:rFonts w:ascii="Browallia New" w:hAnsi="Browallia New" w:cs="Browallia New"/>
                <w:snapToGrid w:val="0"/>
                <w:sz w:val="28"/>
                <w:szCs w:val="28"/>
                <w:lang w:val="en-GB" w:eastAsia="th-TH"/>
              </w:rPr>
              <w:t xml:space="preserve">1 </w:t>
            </w:r>
            <w:r>
              <w:rPr>
                <w:rFonts w:ascii="Browallia New" w:hAnsi="Browallia New" w:cs="Browallia New" w:hint="cs"/>
                <w:snapToGrid w:val="0"/>
                <w:sz w:val="28"/>
                <w:szCs w:val="28"/>
                <w:cs/>
                <w:lang w:val="en-GB" w:eastAsia="th-TH"/>
              </w:rPr>
              <w:t>พฤศจิกายน</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lang w:eastAsia="th-TH"/>
              </w:rPr>
              <w:t>2</w:t>
            </w:r>
            <w:r w:rsidRPr="00865277">
              <w:rPr>
                <w:rFonts w:ascii="Browallia New" w:hAnsi="Browallia New" w:cs="Browallia New"/>
                <w:snapToGrid w:val="0"/>
                <w:sz w:val="28"/>
                <w:szCs w:val="28"/>
                <w:lang w:eastAsia="th-TH"/>
              </w:rPr>
              <w:t>560</w:t>
            </w:r>
          </w:p>
        </w:tc>
        <w:tc>
          <w:tcPr>
            <w:tcW w:w="2007" w:type="dxa"/>
            <w:shd w:val="clear" w:color="auto" w:fill="auto"/>
            <w:vAlign w:val="bottom"/>
          </w:tcPr>
          <w:p w14:paraId="4BF43C69" w14:textId="71510EE5" w:rsidR="00D56365" w:rsidRPr="00865277" w:rsidRDefault="00916A20"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612,852</w:t>
            </w:r>
          </w:p>
        </w:tc>
        <w:tc>
          <w:tcPr>
            <w:tcW w:w="240" w:type="dxa"/>
          </w:tcPr>
          <w:p w14:paraId="73BE5AF0" w14:textId="77777777" w:rsidR="00D56365" w:rsidRPr="00865277" w:rsidRDefault="00D56365" w:rsidP="00D56365">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tcPr>
          <w:p w14:paraId="68B39E60" w14:textId="44B7C4FD" w:rsidR="00D56365" w:rsidRPr="009E43BA" w:rsidRDefault="00686162"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val="en-GB" w:eastAsia="th-TH"/>
              </w:rPr>
              <w:t>520,8</w:t>
            </w:r>
            <w:r w:rsidR="00D56365">
              <w:rPr>
                <w:rFonts w:ascii="Browallia New" w:hAnsi="Browallia New" w:cs="Browallia New"/>
                <w:snapToGrid w:val="0"/>
                <w:sz w:val="28"/>
                <w:szCs w:val="28"/>
                <w:lang w:val="en-GB" w:eastAsia="th-TH"/>
              </w:rPr>
              <w:t>47</w:t>
            </w:r>
          </w:p>
        </w:tc>
      </w:tr>
      <w:tr w:rsidR="00D56365" w:rsidRPr="00B2139E" w14:paraId="63097C4E" w14:textId="77777777" w:rsidTr="001A31FE">
        <w:tc>
          <w:tcPr>
            <w:tcW w:w="4722" w:type="dxa"/>
          </w:tcPr>
          <w:p w14:paraId="32209277" w14:textId="77777777" w:rsidR="00D56365" w:rsidRPr="00865277" w:rsidRDefault="00D56365" w:rsidP="00D56365">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ซื้อสินทรัพย์</w:t>
            </w:r>
          </w:p>
        </w:tc>
        <w:tc>
          <w:tcPr>
            <w:tcW w:w="2007" w:type="dxa"/>
            <w:shd w:val="clear" w:color="auto" w:fill="auto"/>
            <w:vAlign w:val="bottom"/>
          </w:tcPr>
          <w:p w14:paraId="269F9CC0" w14:textId="347E5843" w:rsidR="00D56365" w:rsidRPr="00907460" w:rsidRDefault="00916A20"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20,441</w:t>
            </w:r>
          </w:p>
        </w:tc>
        <w:tc>
          <w:tcPr>
            <w:tcW w:w="240" w:type="dxa"/>
          </w:tcPr>
          <w:p w14:paraId="544D2A18" w14:textId="77777777" w:rsidR="00D56365" w:rsidRPr="00D523BE" w:rsidRDefault="00D56365" w:rsidP="00D56365">
            <w:pPr>
              <w:tabs>
                <w:tab w:val="left" w:pos="3090"/>
                <w:tab w:val="left" w:pos="4860"/>
              </w:tabs>
              <w:jc w:val="right"/>
              <w:rPr>
                <w:rFonts w:ascii="Browallia New" w:hAnsi="Browallia New" w:cs="Browallia New"/>
                <w:snapToGrid w:val="0"/>
                <w:sz w:val="28"/>
                <w:szCs w:val="28"/>
                <w:highlight w:val="yellow"/>
                <w:lang w:val="en-GB" w:eastAsia="th-TH"/>
              </w:rPr>
            </w:pPr>
          </w:p>
        </w:tc>
        <w:tc>
          <w:tcPr>
            <w:tcW w:w="2174" w:type="dxa"/>
            <w:shd w:val="clear" w:color="auto" w:fill="auto"/>
          </w:tcPr>
          <w:p w14:paraId="2F54CB56" w14:textId="13A42FE1" w:rsidR="00D56365" w:rsidRPr="00916A20" w:rsidRDefault="00D56365" w:rsidP="00D56365">
            <w:pPr>
              <w:tabs>
                <w:tab w:val="left" w:pos="360"/>
                <w:tab w:val="left" w:pos="720"/>
                <w:tab w:val="left" w:pos="1080"/>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val="en-GB" w:eastAsia="th-TH"/>
              </w:rPr>
              <w:t>5,549</w:t>
            </w:r>
          </w:p>
        </w:tc>
      </w:tr>
      <w:tr w:rsidR="00D56365" w:rsidRPr="00B2139E" w14:paraId="322DAF48" w14:textId="77777777" w:rsidTr="001A31FE">
        <w:tc>
          <w:tcPr>
            <w:tcW w:w="4722" w:type="dxa"/>
          </w:tcPr>
          <w:p w14:paraId="30BE3681" w14:textId="77777777" w:rsidR="00D56365" w:rsidRPr="00865277" w:rsidRDefault="00D56365" w:rsidP="00D56365">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ค่าเสื่อมราคาสำหรับงวด</w:t>
            </w:r>
          </w:p>
        </w:tc>
        <w:tc>
          <w:tcPr>
            <w:tcW w:w="2007" w:type="dxa"/>
            <w:shd w:val="clear" w:color="auto" w:fill="auto"/>
            <w:vAlign w:val="bottom"/>
          </w:tcPr>
          <w:p w14:paraId="0C3DB0AF" w14:textId="1F7472D5" w:rsidR="00D56365" w:rsidRPr="00DC7247" w:rsidRDefault="00916A20"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(18,777)</w:t>
            </w:r>
          </w:p>
        </w:tc>
        <w:tc>
          <w:tcPr>
            <w:tcW w:w="240" w:type="dxa"/>
          </w:tcPr>
          <w:p w14:paraId="35AFD76E" w14:textId="77777777" w:rsidR="00D56365" w:rsidRPr="00865277" w:rsidRDefault="00D56365" w:rsidP="00D56365">
            <w:pPr>
              <w:tabs>
                <w:tab w:val="left" w:pos="3090"/>
                <w:tab w:val="left" w:pos="4860"/>
              </w:tabs>
              <w:jc w:val="right"/>
              <w:rPr>
                <w:rFonts w:ascii="Browallia New" w:hAnsi="Browallia New" w:cs="Browallia New"/>
                <w:snapToGrid w:val="0"/>
                <w:sz w:val="28"/>
                <w:szCs w:val="28"/>
                <w:lang w:eastAsia="th-TH"/>
              </w:rPr>
            </w:pPr>
          </w:p>
        </w:tc>
        <w:tc>
          <w:tcPr>
            <w:tcW w:w="2174" w:type="dxa"/>
            <w:shd w:val="clear" w:color="auto" w:fill="auto"/>
          </w:tcPr>
          <w:p w14:paraId="35E87718" w14:textId="14EDF8F2" w:rsidR="00D56365" w:rsidRPr="00946B96" w:rsidRDefault="00D56365" w:rsidP="00D56365">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(16,137)</w:t>
            </w:r>
          </w:p>
        </w:tc>
      </w:tr>
      <w:tr w:rsidR="0005166B" w:rsidRPr="00B2139E" w14:paraId="10334DD4" w14:textId="77777777" w:rsidTr="001A31FE">
        <w:tc>
          <w:tcPr>
            <w:tcW w:w="4722" w:type="dxa"/>
          </w:tcPr>
          <w:p w14:paraId="2E6190BD" w14:textId="4FB00AE9" w:rsidR="0005166B" w:rsidRPr="00865277" w:rsidRDefault="00156702" w:rsidP="00D56365">
            <w:pPr>
              <w:tabs>
                <w:tab w:val="left" w:pos="1470"/>
              </w:tabs>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ผลต่างจากการแปลงค่างบการเงิน</w:t>
            </w:r>
            <w:r w:rsidR="00705328">
              <w:rPr>
                <w:rFonts w:ascii="Browallia New" w:hAnsi="Browallia New" w:cs="Browallia New" w:hint="cs"/>
                <w:snapToGrid w:val="0"/>
                <w:sz w:val="28"/>
                <w:szCs w:val="28"/>
                <w:cs/>
                <w:lang w:eastAsia="th-TH"/>
              </w:rPr>
              <w:t>ที่เป็นเงินตราต่างประเทศ</w:t>
            </w:r>
          </w:p>
        </w:tc>
        <w:tc>
          <w:tcPr>
            <w:tcW w:w="2007" w:type="dxa"/>
            <w:shd w:val="clear" w:color="auto" w:fill="auto"/>
            <w:vAlign w:val="bottom"/>
          </w:tcPr>
          <w:p w14:paraId="6FFA7DD8" w14:textId="53D026D3" w:rsidR="0005166B" w:rsidRPr="00DC7247" w:rsidRDefault="00916A20"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34</w:t>
            </w:r>
          </w:p>
        </w:tc>
        <w:tc>
          <w:tcPr>
            <w:tcW w:w="240" w:type="dxa"/>
          </w:tcPr>
          <w:p w14:paraId="77BAC9D7" w14:textId="77777777" w:rsidR="0005166B" w:rsidRPr="00865277" w:rsidRDefault="0005166B" w:rsidP="00D56365">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vAlign w:val="bottom"/>
          </w:tcPr>
          <w:p w14:paraId="53DE3F68" w14:textId="3686DB74" w:rsidR="0005166B" w:rsidRPr="00FD0F55" w:rsidRDefault="00FD0F55" w:rsidP="00FD0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D56365" w:rsidRPr="00B673BE" w14:paraId="1259EB05" w14:textId="77777777" w:rsidTr="001A31FE">
        <w:tc>
          <w:tcPr>
            <w:tcW w:w="4722" w:type="dxa"/>
          </w:tcPr>
          <w:p w14:paraId="7F20511C" w14:textId="77777777" w:rsidR="00D56365" w:rsidRPr="00865277" w:rsidRDefault="00D56365" w:rsidP="00D56365">
            <w:pPr>
              <w:tabs>
                <w:tab w:val="left" w:pos="3090"/>
                <w:tab w:val="left" w:pos="4860"/>
              </w:tabs>
              <w:rPr>
                <w:rFonts w:ascii="Browallia New" w:hAnsi="Browallia New" w:cs="Browallia New"/>
                <w:snapToGrid w:val="0"/>
                <w:sz w:val="28"/>
                <w:szCs w:val="28"/>
                <w:lang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val="en-GB" w:eastAsia="th-TH"/>
              </w:rPr>
              <w:t xml:space="preserve"> ณ วันที่</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มกราคม</w:t>
            </w:r>
            <w:r w:rsidRPr="00865277">
              <w:rPr>
                <w:rFonts w:ascii="Browallia New" w:hAnsi="Browallia New" w:cs="Browallia New"/>
                <w:sz w:val="28"/>
                <w:szCs w:val="28"/>
                <w:cs/>
              </w:rPr>
              <w:t xml:space="preserve"> </w:t>
            </w:r>
            <w:r w:rsidRPr="00865277">
              <w:rPr>
                <w:rFonts w:ascii="Browallia New" w:hAnsi="Browallia New" w:cs="Browallia New"/>
                <w:sz w:val="28"/>
                <w:szCs w:val="28"/>
              </w:rPr>
              <w:t>256</w:t>
            </w:r>
            <w:r>
              <w:rPr>
                <w:rFonts w:ascii="Browallia New" w:hAnsi="Browallia New" w:cs="Browallia New"/>
                <w:sz w:val="28"/>
                <w:szCs w:val="28"/>
              </w:rPr>
              <w:t>1</w:t>
            </w:r>
          </w:p>
        </w:tc>
        <w:tc>
          <w:tcPr>
            <w:tcW w:w="2007" w:type="dxa"/>
            <w:tcBorders>
              <w:top w:val="single" w:sz="4" w:space="0" w:color="auto"/>
              <w:bottom w:val="single" w:sz="12" w:space="0" w:color="auto"/>
            </w:tcBorders>
            <w:shd w:val="clear" w:color="auto" w:fill="auto"/>
          </w:tcPr>
          <w:p w14:paraId="15D4A75B" w14:textId="0A85EE6F" w:rsidR="00D56365" w:rsidRPr="00DC7247" w:rsidRDefault="00916A20"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614,550</w:t>
            </w:r>
          </w:p>
        </w:tc>
        <w:tc>
          <w:tcPr>
            <w:tcW w:w="240" w:type="dxa"/>
          </w:tcPr>
          <w:p w14:paraId="1A2519D0" w14:textId="77777777" w:rsidR="00D56365" w:rsidRPr="00865277" w:rsidRDefault="00D56365" w:rsidP="00D56365">
            <w:pPr>
              <w:tabs>
                <w:tab w:val="left" w:pos="3090"/>
                <w:tab w:val="left" w:pos="4860"/>
              </w:tabs>
              <w:jc w:val="right"/>
              <w:rPr>
                <w:rFonts w:ascii="Browallia New" w:hAnsi="Browallia New" w:cs="Browallia New"/>
                <w:snapToGrid w:val="0"/>
                <w:sz w:val="28"/>
                <w:szCs w:val="28"/>
                <w:lang w:val="en-GB" w:eastAsia="th-TH"/>
              </w:rPr>
            </w:pPr>
          </w:p>
        </w:tc>
        <w:tc>
          <w:tcPr>
            <w:tcW w:w="2174" w:type="dxa"/>
            <w:tcBorders>
              <w:top w:val="single" w:sz="4" w:space="0" w:color="auto"/>
              <w:bottom w:val="single" w:sz="12" w:space="0" w:color="auto"/>
            </w:tcBorders>
            <w:shd w:val="clear" w:color="auto" w:fill="auto"/>
          </w:tcPr>
          <w:p w14:paraId="1C5C0C8B" w14:textId="1BBB3E85" w:rsidR="00D56365" w:rsidRPr="00E12F17" w:rsidRDefault="00D56365" w:rsidP="00D56365">
            <w:pPr>
              <w:tabs>
                <w:tab w:val="left" w:pos="360"/>
                <w:tab w:val="left" w:pos="720"/>
                <w:tab w:val="left" w:pos="1080"/>
                <w:tab w:val="left" w:pos="3090"/>
                <w:tab w:val="left" w:pos="4860"/>
              </w:tabs>
              <w:jc w:val="right"/>
              <w:rPr>
                <w:rFonts w:ascii="Browallia New" w:hAnsi="Browallia New" w:cs="Browallia New"/>
                <w:snapToGrid w:val="0"/>
                <w:sz w:val="28"/>
                <w:szCs w:val="28"/>
                <w:lang w:eastAsia="th-TH"/>
              </w:rPr>
            </w:pPr>
            <w:r w:rsidRPr="00E12F17">
              <w:rPr>
                <w:rFonts w:ascii="Browallia New" w:hAnsi="Browallia New" w:cs="Browallia New"/>
                <w:snapToGrid w:val="0"/>
                <w:sz w:val="28"/>
                <w:szCs w:val="28"/>
                <w:lang w:eastAsia="th-TH"/>
              </w:rPr>
              <w:t>510,259</w:t>
            </w:r>
          </w:p>
        </w:tc>
      </w:tr>
    </w:tbl>
    <w:p w14:paraId="7E03A44A" w14:textId="5EC4F345" w:rsidR="00FD5ED6" w:rsidRDefault="00FD5ED6"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4B58564" w14:textId="63BD4477" w:rsidR="00B2321E" w:rsidRPr="00E2748A" w:rsidRDefault="00E2748A"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lang w:val="en-GB"/>
        </w:rPr>
        <w:t>ที่ดิน สิ่งปลูกสร้าง และเครื่องจักรของ</w:t>
      </w:r>
      <w:r w:rsidR="00221FF9">
        <w:rPr>
          <w:rFonts w:ascii="Browallia New" w:hAnsi="Browallia New" w:cs="Browallia New" w:hint="cs"/>
          <w:sz w:val="28"/>
          <w:szCs w:val="28"/>
          <w:cs/>
          <w:lang w:val="en-GB"/>
        </w:rPr>
        <w:t>กลุ่ม</w:t>
      </w:r>
      <w:r>
        <w:rPr>
          <w:rFonts w:ascii="Browallia New" w:hAnsi="Browallia New" w:cs="Browallia New" w:hint="cs"/>
          <w:sz w:val="28"/>
          <w:szCs w:val="28"/>
          <w:cs/>
          <w:lang w:val="en-GB"/>
        </w:rPr>
        <w:t xml:space="preserve">บริษัท บางส่วนได้นำไปจำนองค้ำประกันเงินกู้ยืมจากสถาบันการเงินของบริษัท ตามหมายเหตุประกอบงบการเงินข้อ </w:t>
      </w:r>
      <w:r>
        <w:rPr>
          <w:rFonts w:ascii="Browallia New" w:hAnsi="Browallia New" w:cs="Browallia New"/>
          <w:sz w:val="28"/>
          <w:szCs w:val="28"/>
        </w:rPr>
        <w:t>10</w:t>
      </w:r>
    </w:p>
    <w:p w14:paraId="3DB518BC" w14:textId="66AAE437" w:rsidR="00004EB2" w:rsidRDefault="00004EB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501EF31" w14:textId="09C7DB3A" w:rsidR="006F32CF" w:rsidRDefault="006F32CF"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33202C1" w14:textId="3E0B94B0" w:rsidR="007D6FDE" w:rsidRDefault="007D6FDE"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D53FEAD" w14:textId="7A5E0B69" w:rsidR="00261502"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4E8AFD0" w14:textId="6DAD6AFE" w:rsidR="00261502"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0EE8776" w14:textId="49CF9701" w:rsidR="00261502"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BE0D2BC" w14:textId="3B015A2D" w:rsidR="00261502"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2BEA86E" w14:textId="1D9B9D0D" w:rsidR="00FD5ED6" w:rsidRPr="00FD5ED6" w:rsidRDefault="00FD5ED6" w:rsidP="00FD5ED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u w:val="single"/>
        </w:rPr>
      </w:pPr>
      <w:r w:rsidRPr="00FD5ED6">
        <w:rPr>
          <w:rFonts w:ascii="Browallia New" w:hAnsi="Browallia New" w:cs="Browallia New"/>
          <w:sz w:val="28"/>
          <w:szCs w:val="28"/>
          <w:u w:val="single"/>
          <w:cs/>
        </w:rPr>
        <w:lastRenderedPageBreak/>
        <w:t>วงเงินสินเชื่อ</w:t>
      </w:r>
    </w:p>
    <w:p w14:paraId="37502D49"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p w14:paraId="19E616E3" w14:textId="39EA3BC8" w:rsidR="00FD5ED6" w:rsidRPr="00FD5ED6" w:rsidRDefault="001A31FE"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ight="18" w:hanging="360"/>
        <w:jc w:val="thaiDistribute"/>
        <w:outlineLvl w:val="0"/>
        <w:rPr>
          <w:rFonts w:ascii="Browallia New" w:hAnsi="Browallia New" w:cs="Browallia New"/>
          <w:sz w:val="28"/>
          <w:szCs w:val="28"/>
        </w:rPr>
      </w:pPr>
      <w:r>
        <w:rPr>
          <w:rFonts w:ascii="Browallia New" w:hAnsi="Browallia New" w:cs="Browallia New"/>
          <w:sz w:val="28"/>
          <w:szCs w:val="28"/>
        </w:rPr>
        <w:tab/>
      </w:r>
      <w:r w:rsidR="00FD5ED6" w:rsidRPr="00FD5ED6">
        <w:rPr>
          <w:rFonts w:ascii="Browallia New" w:hAnsi="Browallia New" w:cs="Browallia New"/>
          <w:sz w:val="28"/>
          <w:szCs w:val="28"/>
          <w:cs/>
        </w:rPr>
        <w:t xml:space="preserve">ณ วันที่ </w:t>
      </w:r>
      <w:r w:rsidR="00FD5ED6" w:rsidRPr="00FD5ED6">
        <w:rPr>
          <w:rFonts w:ascii="Browallia New" w:hAnsi="Browallia New" w:cs="Browallia New"/>
          <w:sz w:val="28"/>
          <w:szCs w:val="28"/>
        </w:rPr>
        <w:t xml:space="preserve">31 </w:t>
      </w:r>
      <w:r w:rsidR="00FD5ED6">
        <w:rPr>
          <w:rFonts w:ascii="Browallia New" w:hAnsi="Browallia New" w:cs="Browallia New" w:hint="cs"/>
          <w:sz w:val="28"/>
          <w:szCs w:val="28"/>
          <w:cs/>
        </w:rPr>
        <w:t xml:space="preserve">มกราคม </w:t>
      </w:r>
      <w:r w:rsidR="00DD7867">
        <w:rPr>
          <w:rFonts w:ascii="Browallia New" w:hAnsi="Browallia New" w:cs="Browallia New"/>
          <w:sz w:val="28"/>
          <w:szCs w:val="28"/>
        </w:rPr>
        <w:t>2561</w:t>
      </w:r>
      <w:r w:rsidR="00FD5ED6" w:rsidRPr="00FD5ED6">
        <w:rPr>
          <w:rFonts w:ascii="Browallia New" w:hAnsi="Browallia New" w:cs="Browallia New"/>
          <w:sz w:val="28"/>
          <w:szCs w:val="28"/>
          <w:cs/>
        </w:rPr>
        <w:t xml:space="preserve"> กลุ่มบริษัททำสัญญากับสถาบันการเงินในประเทศบางแห่งสำหรับวงเงินสินเชื่อ ดังต่อไปนี้</w:t>
      </w:r>
    </w:p>
    <w:p w14:paraId="2B08B7AA"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8"/>
          <w:szCs w:val="28"/>
        </w:rPr>
      </w:pPr>
    </w:p>
    <w:tbl>
      <w:tblPr>
        <w:tblW w:w="9180" w:type="dxa"/>
        <w:tblInd w:w="270" w:type="dxa"/>
        <w:tblLayout w:type="fixed"/>
        <w:tblLook w:val="0000" w:firstRow="0" w:lastRow="0" w:firstColumn="0" w:lastColumn="0" w:noHBand="0" w:noVBand="0"/>
      </w:tblPr>
      <w:tblGrid>
        <w:gridCol w:w="4138"/>
        <w:gridCol w:w="1559"/>
        <w:gridCol w:w="246"/>
        <w:gridCol w:w="1703"/>
        <w:gridCol w:w="270"/>
        <w:gridCol w:w="1264"/>
      </w:tblGrid>
      <w:tr w:rsidR="00004EB2" w:rsidRPr="00FD5ED6" w14:paraId="760763F7" w14:textId="77777777" w:rsidTr="00004EB2">
        <w:tc>
          <w:tcPr>
            <w:tcW w:w="4138" w:type="dxa"/>
          </w:tcPr>
          <w:p w14:paraId="087ACD40" w14:textId="77777777"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559" w:type="dxa"/>
          </w:tcPr>
          <w:p w14:paraId="6A20D794" w14:textId="77777777" w:rsidR="00004EB2" w:rsidRPr="00FD5ED6" w:rsidRDefault="00004EB2" w:rsidP="00FD5ED6">
            <w:pPr>
              <w:spacing w:line="240" w:lineRule="auto"/>
              <w:jc w:val="center"/>
              <w:rPr>
                <w:rFonts w:ascii="Browallia New" w:hAnsi="Browallia New" w:cs="Browallia New"/>
                <w:sz w:val="28"/>
                <w:szCs w:val="28"/>
                <w:cs/>
              </w:rPr>
            </w:pPr>
            <w:r w:rsidRPr="00FD5ED6">
              <w:rPr>
                <w:rFonts w:ascii="Browallia New" w:hAnsi="Browallia New" w:cs="Browallia New"/>
                <w:sz w:val="28"/>
                <w:szCs w:val="28"/>
                <w:cs/>
              </w:rPr>
              <w:t>พันโครน</w:t>
            </w:r>
          </w:p>
        </w:tc>
        <w:tc>
          <w:tcPr>
            <w:tcW w:w="246" w:type="dxa"/>
          </w:tcPr>
          <w:p w14:paraId="79B3B5DB" w14:textId="29F8B19B"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703" w:type="dxa"/>
          </w:tcPr>
          <w:p w14:paraId="7E54807A" w14:textId="44C249B2" w:rsidR="00004EB2" w:rsidRPr="00FD5ED6" w:rsidRDefault="00004EB2"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sidRPr="00FD5ED6">
              <w:rPr>
                <w:rFonts w:ascii="Browallia New" w:hAnsi="Browallia New" w:cs="Browallia New"/>
                <w:sz w:val="28"/>
                <w:szCs w:val="28"/>
                <w:cs/>
              </w:rPr>
              <w:t>พันเหรียญดอลลาร์</w:t>
            </w:r>
          </w:p>
        </w:tc>
        <w:tc>
          <w:tcPr>
            <w:tcW w:w="270" w:type="dxa"/>
          </w:tcPr>
          <w:p w14:paraId="08FB45F9" w14:textId="15E7D3C4"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264" w:type="dxa"/>
          </w:tcPr>
          <w:p w14:paraId="2AB828F1" w14:textId="77777777"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r>
      <w:tr w:rsidR="00FD5ED6" w:rsidRPr="00FD5ED6" w14:paraId="2CBAACA5" w14:textId="77777777" w:rsidTr="00004EB2">
        <w:tc>
          <w:tcPr>
            <w:tcW w:w="4138" w:type="dxa"/>
          </w:tcPr>
          <w:p w14:paraId="1492E05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559" w:type="dxa"/>
            <w:tcBorders>
              <w:bottom w:val="single" w:sz="4" w:space="0" w:color="auto"/>
            </w:tcBorders>
          </w:tcPr>
          <w:p w14:paraId="61B50268" w14:textId="77777777" w:rsidR="00FD5ED6" w:rsidRPr="00FD5ED6" w:rsidRDefault="00FD5ED6" w:rsidP="00FD5ED6">
            <w:pPr>
              <w:spacing w:line="240" w:lineRule="auto"/>
              <w:ind w:hanging="108"/>
              <w:jc w:val="center"/>
              <w:rPr>
                <w:rFonts w:ascii="Browallia New" w:hAnsi="Browallia New" w:cs="Browallia New"/>
                <w:sz w:val="28"/>
                <w:szCs w:val="28"/>
                <w:cs/>
              </w:rPr>
            </w:pPr>
            <w:r w:rsidRPr="00FD5ED6">
              <w:rPr>
                <w:rFonts w:ascii="Browallia New" w:hAnsi="Browallia New" w:cs="Browallia New"/>
                <w:sz w:val="28"/>
                <w:szCs w:val="28"/>
                <w:cs/>
              </w:rPr>
              <w:t>สวีเดน</w:t>
            </w:r>
          </w:p>
        </w:tc>
        <w:tc>
          <w:tcPr>
            <w:tcW w:w="246" w:type="dxa"/>
          </w:tcPr>
          <w:p w14:paraId="782A2E5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03" w:type="dxa"/>
            <w:tcBorders>
              <w:bottom w:val="single" w:sz="4" w:space="0" w:color="auto"/>
            </w:tcBorders>
          </w:tcPr>
          <w:p w14:paraId="0540A24A" w14:textId="77777777" w:rsidR="00FD5ED6" w:rsidRPr="00FD5ED6" w:rsidRDefault="00FD5ED6"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sidRPr="00FD5ED6">
              <w:rPr>
                <w:rFonts w:ascii="Browallia New" w:hAnsi="Browallia New" w:cs="Browallia New"/>
                <w:sz w:val="28"/>
                <w:szCs w:val="28"/>
                <w:cs/>
              </w:rPr>
              <w:t>สหรัฐอเมริกา</w:t>
            </w:r>
          </w:p>
        </w:tc>
        <w:tc>
          <w:tcPr>
            <w:tcW w:w="270" w:type="dxa"/>
          </w:tcPr>
          <w:p w14:paraId="1B9EACE7"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64" w:type="dxa"/>
            <w:tcBorders>
              <w:bottom w:val="single" w:sz="4" w:space="0" w:color="auto"/>
            </w:tcBorders>
          </w:tcPr>
          <w:p w14:paraId="315BE05A" w14:textId="0D2AAC89" w:rsidR="00FD5ED6" w:rsidRPr="00FD5ED6" w:rsidRDefault="00FD5ED6" w:rsidP="00004EB2">
            <w:pPr>
              <w:tabs>
                <w:tab w:val="center" w:pos="504"/>
              </w:tabs>
              <w:spacing w:line="240" w:lineRule="auto"/>
              <w:jc w:val="center"/>
              <w:rPr>
                <w:rFonts w:ascii="Browallia New" w:hAnsi="Browallia New" w:cs="Browallia New"/>
                <w:sz w:val="28"/>
                <w:szCs w:val="28"/>
                <w:cs/>
              </w:rPr>
            </w:pPr>
            <w:r w:rsidRPr="00FD5ED6">
              <w:rPr>
                <w:rFonts w:ascii="Browallia New" w:hAnsi="Browallia New" w:cs="Browallia New"/>
                <w:sz w:val="28"/>
                <w:szCs w:val="28"/>
                <w:cs/>
              </w:rPr>
              <w:t>พันบาท</w:t>
            </w:r>
          </w:p>
        </w:tc>
      </w:tr>
      <w:tr w:rsidR="00DD7867" w:rsidRPr="00FD5ED6" w14:paraId="2E2E7830" w14:textId="77777777" w:rsidTr="00004EB2">
        <w:tc>
          <w:tcPr>
            <w:tcW w:w="4138" w:type="dxa"/>
          </w:tcPr>
          <w:p w14:paraId="29FB8900"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p>
        </w:tc>
        <w:tc>
          <w:tcPr>
            <w:tcW w:w="1559" w:type="dxa"/>
            <w:tcBorders>
              <w:top w:val="single" w:sz="4" w:space="0" w:color="auto"/>
            </w:tcBorders>
          </w:tcPr>
          <w:p w14:paraId="31C38B82" w14:textId="77777777" w:rsidR="00DD7867" w:rsidRPr="00FD5ED6" w:rsidRDefault="00DD7867" w:rsidP="00FD5ED6">
            <w:pPr>
              <w:pStyle w:val="BodyText3"/>
              <w:tabs>
                <w:tab w:val="left" w:pos="1451"/>
              </w:tabs>
              <w:ind w:right="-175"/>
              <w:jc w:val="center"/>
              <w:rPr>
                <w:rFonts w:ascii="Browallia New" w:hAnsi="Browallia New" w:cs="Browallia New"/>
                <w:sz w:val="28"/>
                <w:szCs w:val="28"/>
                <w:highlight w:val="yellow"/>
              </w:rPr>
            </w:pPr>
          </w:p>
        </w:tc>
        <w:tc>
          <w:tcPr>
            <w:tcW w:w="246" w:type="dxa"/>
          </w:tcPr>
          <w:p w14:paraId="35CBD125"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yellow"/>
              </w:rPr>
            </w:pPr>
          </w:p>
        </w:tc>
        <w:tc>
          <w:tcPr>
            <w:tcW w:w="1703" w:type="dxa"/>
            <w:tcBorders>
              <w:top w:val="single" w:sz="4" w:space="0" w:color="auto"/>
            </w:tcBorders>
          </w:tcPr>
          <w:p w14:paraId="672346E4" w14:textId="77777777" w:rsidR="00DD7867" w:rsidRPr="00FD5ED6" w:rsidRDefault="00DD7867" w:rsidP="00004EB2">
            <w:pPr>
              <w:pStyle w:val="BodyText3"/>
              <w:tabs>
                <w:tab w:val="left" w:pos="1451"/>
              </w:tabs>
              <w:ind w:right="-18"/>
              <w:jc w:val="center"/>
              <w:rPr>
                <w:rFonts w:ascii="Browallia New" w:hAnsi="Browallia New" w:cs="Browallia New"/>
                <w:sz w:val="28"/>
                <w:szCs w:val="28"/>
                <w:highlight w:val="yellow"/>
              </w:rPr>
            </w:pPr>
          </w:p>
        </w:tc>
        <w:tc>
          <w:tcPr>
            <w:tcW w:w="270" w:type="dxa"/>
          </w:tcPr>
          <w:p w14:paraId="4F63797C"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yellow"/>
              </w:rPr>
            </w:pPr>
          </w:p>
        </w:tc>
        <w:tc>
          <w:tcPr>
            <w:tcW w:w="1264" w:type="dxa"/>
            <w:tcBorders>
              <w:top w:val="single" w:sz="4" w:space="0" w:color="auto"/>
            </w:tcBorders>
          </w:tcPr>
          <w:p w14:paraId="36387006" w14:textId="77777777" w:rsidR="00DD7867" w:rsidRPr="00FD5ED6" w:rsidRDefault="00DD7867" w:rsidP="00FD5ED6">
            <w:pPr>
              <w:pStyle w:val="BodyText3"/>
              <w:ind w:right="113"/>
              <w:jc w:val="right"/>
              <w:rPr>
                <w:rFonts w:ascii="Browallia New" w:hAnsi="Browallia New" w:cs="Browallia New"/>
                <w:sz w:val="28"/>
                <w:szCs w:val="28"/>
                <w:highlight w:val="yellow"/>
              </w:rPr>
            </w:pPr>
          </w:p>
        </w:tc>
      </w:tr>
      <w:tr w:rsidR="00FD5ED6" w:rsidRPr="00FD5ED6" w14:paraId="250043CC" w14:textId="77777777" w:rsidTr="00004EB2">
        <w:tc>
          <w:tcPr>
            <w:tcW w:w="4138" w:type="dxa"/>
          </w:tcPr>
          <w:p w14:paraId="107E0884"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FD5ED6">
              <w:rPr>
                <w:rFonts w:ascii="Browallia New" w:hAnsi="Browallia New" w:cs="Browallia New"/>
                <w:sz w:val="28"/>
                <w:szCs w:val="28"/>
                <w:cs/>
              </w:rPr>
              <w:t>เงินกู้ยืมระยะยาว</w:t>
            </w:r>
          </w:p>
        </w:tc>
        <w:tc>
          <w:tcPr>
            <w:tcW w:w="1559" w:type="dxa"/>
          </w:tcPr>
          <w:p w14:paraId="4E1969DF" w14:textId="14DB135C" w:rsidR="00FD5ED6" w:rsidRPr="00916A20" w:rsidRDefault="00004EB2" w:rsidP="00AF1152">
            <w:pPr>
              <w:pStyle w:val="BodyText3"/>
              <w:tabs>
                <w:tab w:val="left" w:pos="1290"/>
              </w:tabs>
              <w:ind w:right="-18"/>
              <w:jc w:val="center"/>
              <w:rPr>
                <w:rFonts w:ascii="Browallia New" w:hAnsi="Browallia New" w:cs="Browallia New"/>
                <w:sz w:val="28"/>
                <w:szCs w:val="28"/>
              </w:rPr>
            </w:pPr>
            <w:r w:rsidRPr="00916A20">
              <w:rPr>
                <w:rFonts w:ascii="Browallia New" w:hAnsi="Browallia New" w:cs="Browallia New"/>
                <w:sz w:val="28"/>
                <w:szCs w:val="28"/>
              </w:rPr>
              <w:t xml:space="preserve">         </w:t>
            </w:r>
            <w:r w:rsidR="00FD6A61">
              <w:rPr>
                <w:rFonts w:ascii="Browallia New" w:hAnsi="Browallia New" w:cs="Browallia New"/>
                <w:sz w:val="28"/>
                <w:szCs w:val="28"/>
              </w:rPr>
              <w:t xml:space="preserve">  </w:t>
            </w:r>
            <w:r w:rsidRPr="00916A20">
              <w:rPr>
                <w:rFonts w:ascii="Browallia New" w:hAnsi="Browallia New" w:cs="Browallia New"/>
                <w:sz w:val="28"/>
                <w:szCs w:val="28"/>
              </w:rPr>
              <w:t xml:space="preserve">   </w:t>
            </w:r>
            <w:r w:rsidR="00FD5ED6" w:rsidRPr="00916A20">
              <w:rPr>
                <w:rFonts w:ascii="Browallia New" w:hAnsi="Browallia New" w:cs="Browallia New"/>
                <w:sz w:val="28"/>
                <w:szCs w:val="28"/>
              </w:rPr>
              <w:t>-</w:t>
            </w:r>
          </w:p>
        </w:tc>
        <w:tc>
          <w:tcPr>
            <w:tcW w:w="246" w:type="dxa"/>
          </w:tcPr>
          <w:p w14:paraId="3FFF7983"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03" w:type="dxa"/>
          </w:tcPr>
          <w:p w14:paraId="46E566D7" w14:textId="2F414C77" w:rsidR="00FD5ED6" w:rsidRPr="00916A20" w:rsidRDefault="00004EB2" w:rsidP="00004EB2">
            <w:pPr>
              <w:pStyle w:val="BodyText3"/>
              <w:tabs>
                <w:tab w:val="left" w:pos="1290"/>
              </w:tabs>
              <w:ind w:right="-18"/>
              <w:jc w:val="center"/>
              <w:rPr>
                <w:rFonts w:ascii="Browallia New" w:hAnsi="Browallia New" w:cs="Browallia New"/>
                <w:sz w:val="28"/>
                <w:szCs w:val="28"/>
              </w:rPr>
            </w:pPr>
            <w:r w:rsidRPr="00916A20">
              <w:rPr>
                <w:rFonts w:ascii="Browallia New" w:hAnsi="Browallia New" w:cs="Browallia New"/>
                <w:sz w:val="28"/>
                <w:szCs w:val="28"/>
              </w:rPr>
              <w:t xml:space="preserve">             </w:t>
            </w:r>
            <w:r w:rsidR="00FD6A61">
              <w:rPr>
                <w:rFonts w:ascii="Browallia New" w:hAnsi="Browallia New" w:cs="Browallia New"/>
                <w:sz w:val="28"/>
                <w:szCs w:val="28"/>
              </w:rPr>
              <w:t xml:space="preserve">  </w:t>
            </w:r>
            <w:r w:rsidRPr="00916A20">
              <w:rPr>
                <w:rFonts w:ascii="Browallia New" w:hAnsi="Browallia New" w:cs="Browallia New"/>
                <w:sz w:val="28"/>
                <w:szCs w:val="28"/>
              </w:rPr>
              <w:t xml:space="preserve"> </w:t>
            </w:r>
            <w:r w:rsidR="00FD5ED6" w:rsidRPr="00916A20">
              <w:rPr>
                <w:rFonts w:ascii="Browallia New" w:hAnsi="Browallia New" w:cs="Browallia New"/>
                <w:sz w:val="28"/>
                <w:szCs w:val="28"/>
              </w:rPr>
              <w:t>-</w:t>
            </w:r>
          </w:p>
        </w:tc>
        <w:tc>
          <w:tcPr>
            <w:tcW w:w="270" w:type="dxa"/>
          </w:tcPr>
          <w:p w14:paraId="69A70E2F"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64" w:type="dxa"/>
          </w:tcPr>
          <w:p w14:paraId="48D8173C" w14:textId="77777777" w:rsidR="00FD5ED6" w:rsidRPr="00916A20" w:rsidRDefault="00FD5ED6" w:rsidP="00004EB2">
            <w:pPr>
              <w:pStyle w:val="BodyText3"/>
              <w:ind w:right="-12"/>
              <w:jc w:val="right"/>
              <w:rPr>
                <w:rFonts w:ascii="Browallia New" w:hAnsi="Browallia New" w:cs="Browallia New"/>
                <w:sz w:val="28"/>
                <w:szCs w:val="28"/>
              </w:rPr>
            </w:pPr>
            <w:r w:rsidRPr="00916A20">
              <w:rPr>
                <w:rFonts w:ascii="Browallia New" w:hAnsi="Browallia New" w:cs="Browallia New"/>
                <w:sz w:val="28"/>
                <w:szCs w:val="28"/>
              </w:rPr>
              <w:t>360,000</w:t>
            </w:r>
          </w:p>
        </w:tc>
      </w:tr>
      <w:tr w:rsidR="00FD5ED6" w:rsidRPr="00FD5ED6" w14:paraId="041A512C" w14:textId="77777777" w:rsidTr="00004EB2">
        <w:tc>
          <w:tcPr>
            <w:tcW w:w="4138" w:type="dxa"/>
          </w:tcPr>
          <w:p w14:paraId="1635AB4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559" w:type="dxa"/>
          </w:tcPr>
          <w:p w14:paraId="23F85ED1" w14:textId="77CBE4EB" w:rsidR="00FD5ED6" w:rsidRPr="00916A20" w:rsidRDefault="00916A20" w:rsidP="00AF1152">
            <w:pPr>
              <w:pStyle w:val="BodyText3"/>
              <w:tabs>
                <w:tab w:val="left" w:pos="1290"/>
              </w:tabs>
              <w:ind w:right="-18"/>
              <w:jc w:val="right"/>
              <w:rPr>
                <w:rFonts w:ascii="Browallia New" w:hAnsi="Browallia New" w:cs="Browallia New"/>
                <w:sz w:val="28"/>
                <w:szCs w:val="28"/>
              </w:rPr>
            </w:pPr>
            <w:r w:rsidRPr="00916A20">
              <w:rPr>
                <w:rFonts w:ascii="Browallia New" w:hAnsi="Browallia New" w:cs="Browallia New"/>
                <w:sz w:val="28"/>
                <w:szCs w:val="28"/>
              </w:rPr>
              <w:t>6,625</w:t>
            </w:r>
          </w:p>
        </w:tc>
        <w:tc>
          <w:tcPr>
            <w:tcW w:w="246" w:type="dxa"/>
          </w:tcPr>
          <w:p w14:paraId="0A5A4F39"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03" w:type="dxa"/>
          </w:tcPr>
          <w:p w14:paraId="459DE246" w14:textId="2A7801D3" w:rsidR="00FD5ED6" w:rsidRPr="00916A20" w:rsidRDefault="00FD6A61" w:rsidP="00004EB2">
            <w:pPr>
              <w:pStyle w:val="BodyText3"/>
              <w:tabs>
                <w:tab w:val="left" w:pos="1290"/>
              </w:tabs>
              <w:ind w:right="-18"/>
              <w:jc w:val="center"/>
              <w:rPr>
                <w:rFonts w:ascii="Browallia New" w:hAnsi="Browallia New" w:cs="Browallia New"/>
                <w:sz w:val="28"/>
                <w:szCs w:val="28"/>
              </w:rPr>
            </w:pPr>
            <w:r>
              <w:rPr>
                <w:rFonts w:ascii="Browallia New" w:hAnsi="Browallia New" w:cs="Browallia New"/>
                <w:sz w:val="28"/>
                <w:szCs w:val="28"/>
              </w:rPr>
              <w:t xml:space="preserve">             </w:t>
            </w:r>
            <w:r w:rsidR="00004EB2" w:rsidRPr="00916A20">
              <w:rPr>
                <w:rFonts w:ascii="Browallia New" w:hAnsi="Browallia New" w:cs="Browallia New"/>
                <w:sz w:val="28"/>
                <w:szCs w:val="28"/>
              </w:rPr>
              <w:t xml:space="preserve">   </w:t>
            </w:r>
            <w:r w:rsidR="00FD5ED6" w:rsidRPr="00916A20">
              <w:rPr>
                <w:rFonts w:ascii="Browallia New" w:hAnsi="Browallia New" w:cs="Browallia New"/>
                <w:sz w:val="28"/>
                <w:szCs w:val="28"/>
              </w:rPr>
              <w:t>-</w:t>
            </w:r>
          </w:p>
        </w:tc>
        <w:tc>
          <w:tcPr>
            <w:tcW w:w="270" w:type="dxa"/>
          </w:tcPr>
          <w:p w14:paraId="54FE637B"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Pr>
          <w:p w14:paraId="3E3B4D89" w14:textId="77777777" w:rsidR="00FD5ED6" w:rsidRPr="00916A20" w:rsidRDefault="00FD5ED6" w:rsidP="00004EB2">
            <w:pPr>
              <w:pStyle w:val="BodyText3"/>
              <w:ind w:right="-12"/>
              <w:jc w:val="right"/>
              <w:rPr>
                <w:rFonts w:ascii="Browallia New" w:hAnsi="Browallia New" w:cs="Browallia New"/>
                <w:sz w:val="28"/>
                <w:szCs w:val="28"/>
              </w:rPr>
            </w:pPr>
            <w:r w:rsidRPr="00916A20">
              <w:rPr>
                <w:rFonts w:ascii="Browallia New" w:hAnsi="Browallia New" w:cs="Browallia New"/>
                <w:sz w:val="28"/>
                <w:szCs w:val="28"/>
              </w:rPr>
              <w:t>262,000</w:t>
            </w:r>
          </w:p>
        </w:tc>
      </w:tr>
      <w:tr w:rsidR="00FD5ED6" w:rsidRPr="00FD5ED6" w14:paraId="22F492EB" w14:textId="77777777" w:rsidTr="00004EB2">
        <w:tc>
          <w:tcPr>
            <w:tcW w:w="4138" w:type="dxa"/>
          </w:tcPr>
          <w:p w14:paraId="00A8B4A5"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559" w:type="dxa"/>
          </w:tcPr>
          <w:p w14:paraId="6326BF22" w14:textId="77777777" w:rsidR="00FD5ED6" w:rsidRPr="00916A20" w:rsidRDefault="00FD5ED6" w:rsidP="00AF1152">
            <w:pPr>
              <w:pStyle w:val="BodyText3"/>
              <w:tabs>
                <w:tab w:val="left" w:pos="1290"/>
              </w:tabs>
              <w:ind w:right="-18"/>
              <w:jc w:val="right"/>
              <w:rPr>
                <w:rFonts w:ascii="Browallia New" w:hAnsi="Browallia New" w:cs="Browallia New"/>
                <w:sz w:val="28"/>
                <w:szCs w:val="28"/>
              </w:rPr>
            </w:pPr>
            <w:r w:rsidRPr="00916A20">
              <w:rPr>
                <w:rFonts w:ascii="Browallia New" w:hAnsi="Browallia New" w:cs="Browallia New"/>
                <w:sz w:val="28"/>
                <w:szCs w:val="28"/>
              </w:rPr>
              <w:t>8,000</w:t>
            </w:r>
          </w:p>
        </w:tc>
        <w:tc>
          <w:tcPr>
            <w:tcW w:w="246" w:type="dxa"/>
          </w:tcPr>
          <w:p w14:paraId="607F6719"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03" w:type="dxa"/>
          </w:tcPr>
          <w:p w14:paraId="12A31708" w14:textId="4758A867" w:rsidR="00FD5ED6" w:rsidRPr="00916A20" w:rsidRDefault="00004EB2" w:rsidP="00004EB2">
            <w:pPr>
              <w:pStyle w:val="BodyText3"/>
              <w:tabs>
                <w:tab w:val="left" w:pos="1290"/>
              </w:tabs>
              <w:ind w:right="-18"/>
              <w:jc w:val="center"/>
              <w:rPr>
                <w:rFonts w:ascii="Browallia New" w:hAnsi="Browallia New" w:cs="Browallia New"/>
                <w:sz w:val="28"/>
                <w:szCs w:val="28"/>
              </w:rPr>
            </w:pPr>
            <w:r w:rsidRPr="00916A20">
              <w:rPr>
                <w:rFonts w:ascii="Browallia New" w:hAnsi="Browallia New" w:cs="Browallia New"/>
                <w:sz w:val="28"/>
                <w:szCs w:val="28"/>
              </w:rPr>
              <w:t xml:space="preserve">           </w:t>
            </w:r>
            <w:r w:rsidR="00FD6A61">
              <w:rPr>
                <w:rFonts w:ascii="Browallia New" w:hAnsi="Browallia New" w:cs="Browallia New"/>
                <w:sz w:val="28"/>
                <w:szCs w:val="28"/>
              </w:rPr>
              <w:t xml:space="preserve">  </w:t>
            </w:r>
            <w:r w:rsidRPr="00916A20">
              <w:rPr>
                <w:rFonts w:ascii="Browallia New" w:hAnsi="Browallia New" w:cs="Browallia New"/>
                <w:sz w:val="28"/>
                <w:szCs w:val="28"/>
              </w:rPr>
              <w:t xml:space="preserve">   </w:t>
            </w:r>
            <w:r w:rsidR="00FD5ED6" w:rsidRPr="00916A20">
              <w:rPr>
                <w:rFonts w:ascii="Browallia New" w:hAnsi="Browallia New" w:cs="Browallia New"/>
                <w:sz w:val="28"/>
                <w:szCs w:val="28"/>
              </w:rPr>
              <w:t>-</w:t>
            </w:r>
          </w:p>
        </w:tc>
        <w:tc>
          <w:tcPr>
            <w:tcW w:w="270" w:type="dxa"/>
          </w:tcPr>
          <w:p w14:paraId="15B7456E"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Pr>
          <w:p w14:paraId="32EF574A" w14:textId="1B07DF24" w:rsidR="00FD5ED6" w:rsidRPr="00916A20" w:rsidRDefault="00916A20" w:rsidP="00004EB2">
            <w:pPr>
              <w:pStyle w:val="BodyText3"/>
              <w:ind w:right="-12"/>
              <w:jc w:val="right"/>
              <w:rPr>
                <w:rFonts w:ascii="Browallia New" w:hAnsi="Browallia New" w:cs="Browallia New"/>
                <w:sz w:val="28"/>
                <w:szCs w:val="28"/>
              </w:rPr>
            </w:pPr>
            <w:r w:rsidRPr="00916A20">
              <w:rPr>
                <w:rFonts w:ascii="Browallia New" w:hAnsi="Browallia New" w:cs="Browallia New"/>
                <w:sz w:val="28"/>
                <w:szCs w:val="28"/>
              </w:rPr>
              <w:t>7</w:t>
            </w:r>
            <w:r w:rsidR="00FD5ED6" w:rsidRPr="00916A20">
              <w:rPr>
                <w:rFonts w:ascii="Browallia New" w:hAnsi="Browallia New" w:cs="Browallia New"/>
                <w:sz w:val="28"/>
                <w:szCs w:val="28"/>
              </w:rPr>
              <w:t>0,000</w:t>
            </w:r>
          </w:p>
        </w:tc>
      </w:tr>
      <w:tr w:rsidR="00FD5ED6" w:rsidRPr="00FD5ED6" w14:paraId="527E9333" w14:textId="77777777" w:rsidTr="00004EB2">
        <w:tc>
          <w:tcPr>
            <w:tcW w:w="4138" w:type="dxa"/>
          </w:tcPr>
          <w:p w14:paraId="1BB4FD77"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FD5ED6">
              <w:rPr>
                <w:rFonts w:ascii="Browallia New" w:hAnsi="Browallia New" w:cs="Browallia New"/>
                <w:sz w:val="28"/>
                <w:szCs w:val="28"/>
                <w:cs/>
              </w:rPr>
              <w:t>สัญญาแลกเปลี่ยนเงินตราต่างประเทศล่วงหน้า</w:t>
            </w:r>
          </w:p>
        </w:tc>
        <w:tc>
          <w:tcPr>
            <w:tcW w:w="1559" w:type="dxa"/>
          </w:tcPr>
          <w:p w14:paraId="096C8BA3" w14:textId="483AD56F" w:rsidR="00FD5ED6" w:rsidRPr="00916A20" w:rsidRDefault="00004EB2" w:rsidP="00AF1152">
            <w:pPr>
              <w:pStyle w:val="BodyText3"/>
              <w:tabs>
                <w:tab w:val="left" w:pos="1290"/>
              </w:tabs>
              <w:ind w:right="-18"/>
              <w:jc w:val="center"/>
              <w:rPr>
                <w:rFonts w:ascii="Browallia New" w:hAnsi="Browallia New" w:cs="Browallia New"/>
                <w:sz w:val="28"/>
                <w:szCs w:val="28"/>
              </w:rPr>
            </w:pPr>
            <w:r w:rsidRPr="00916A20">
              <w:rPr>
                <w:rFonts w:ascii="Browallia New" w:hAnsi="Browallia New" w:cs="Browallia New"/>
                <w:sz w:val="28"/>
                <w:szCs w:val="28"/>
              </w:rPr>
              <w:t xml:space="preserve">         </w:t>
            </w:r>
            <w:r w:rsidR="00FD6A61">
              <w:rPr>
                <w:rFonts w:ascii="Browallia New" w:hAnsi="Browallia New" w:cs="Browallia New"/>
                <w:sz w:val="28"/>
                <w:szCs w:val="28"/>
              </w:rPr>
              <w:t xml:space="preserve"> </w:t>
            </w:r>
            <w:r w:rsidRPr="00916A20">
              <w:rPr>
                <w:rFonts w:ascii="Browallia New" w:hAnsi="Browallia New" w:cs="Browallia New"/>
                <w:sz w:val="28"/>
                <w:szCs w:val="28"/>
              </w:rPr>
              <w:t xml:space="preserve">  </w:t>
            </w:r>
            <w:r w:rsidR="00FD6A61">
              <w:rPr>
                <w:rFonts w:ascii="Browallia New" w:hAnsi="Browallia New" w:cs="Browallia New"/>
                <w:sz w:val="28"/>
                <w:szCs w:val="28"/>
              </w:rPr>
              <w:t xml:space="preserve"> </w:t>
            </w:r>
            <w:r w:rsidRPr="00916A20">
              <w:rPr>
                <w:rFonts w:ascii="Browallia New" w:hAnsi="Browallia New" w:cs="Browallia New"/>
                <w:sz w:val="28"/>
                <w:szCs w:val="28"/>
              </w:rPr>
              <w:t xml:space="preserve"> </w:t>
            </w:r>
            <w:r w:rsidR="00FD5ED6" w:rsidRPr="00916A20">
              <w:rPr>
                <w:rFonts w:ascii="Browallia New" w:hAnsi="Browallia New" w:cs="Browallia New"/>
                <w:sz w:val="28"/>
                <w:szCs w:val="28"/>
              </w:rPr>
              <w:t>-</w:t>
            </w:r>
          </w:p>
        </w:tc>
        <w:tc>
          <w:tcPr>
            <w:tcW w:w="246" w:type="dxa"/>
          </w:tcPr>
          <w:p w14:paraId="243591AE"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03" w:type="dxa"/>
          </w:tcPr>
          <w:p w14:paraId="36229328" w14:textId="77777777" w:rsidR="00FD5ED6" w:rsidRPr="00916A20" w:rsidRDefault="00FD5ED6" w:rsidP="00004EB2">
            <w:pPr>
              <w:pStyle w:val="BodyText3"/>
              <w:tabs>
                <w:tab w:val="left" w:pos="1290"/>
              </w:tabs>
              <w:ind w:right="-18"/>
              <w:jc w:val="right"/>
              <w:rPr>
                <w:rFonts w:ascii="Browallia New" w:hAnsi="Browallia New" w:cs="Browallia New"/>
                <w:sz w:val="28"/>
                <w:szCs w:val="28"/>
              </w:rPr>
            </w:pPr>
            <w:r w:rsidRPr="00916A20">
              <w:rPr>
                <w:rFonts w:ascii="Browallia New" w:hAnsi="Browallia New" w:cs="Browallia New"/>
                <w:sz w:val="28"/>
                <w:szCs w:val="28"/>
              </w:rPr>
              <w:t>7,075</w:t>
            </w:r>
          </w:p>
        </w:tc>
        <w:tc>
          <w:tcPr>
            <w:tcW w:w="270" w:type="dxa"/>
          </w:tcPr>
          <w:p w14:paraId="6774424A"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Pr>
          <w:p w14:paraId="72200C23" w14:textId="77777777" w:rsidR="00FD5ED6" w:rsidRPr="00916A20" w:rsidRDefault="00FD5ED6" w:rsidP="00004EB2">
            <w:pPr>
              <w:pStyle w:val="BodyText3"/>
              <w:ind w:right="-12"/>
              <w:jc w:val="right"/>
              <w:rPr>
                <w:rFonts w:ascii="Browallia New" w:hAnsi="Browallia New" w:cs="Browallia New"/>
                <w:sz w:val="28"/>
                <w:szCs w:val="28"/>
              </w:rPr>
            </w:pPr>
            <w:r w:rsidRPr="00916A20">
              <w:rPr>
                <w:rFonts w:ascii="Browallia New" w:hAnsi="Browallia New" w:cs="Browallia New"/>
                <w:sz w:val="28"/>
                <w:szCs w:val="28"/>
              </w:rPr>
              <w:t>20,000</w:t>
            </w:r>
          </w:p>
        </w:tc>
      </w:tr>
      <w:tr w:rsidR="00FD5ED6" w:rsidRPr="00FD5ED6" w14:paraId="1552D49B" w14:textId="77777777" w:rsidTr="00004EB2">
        <w:tc>
          <w:tcPr>
            <w:tcW w:w="4138" w:type="dxa"/>
          </w:tcPr>
          <w:p w14:paraId="5CE1E85D"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หนังสือค้ำประกัน</w:t>
            </w:r>
          </w:p>
        </w:tc>
        <w:tc>
          <w:tcPr>
            <w:tcW w:w="1559" w:type="dxa"/>
            <w:tcBorders>
              <w:bottom w:val="single" w:sz="4" w:space="0" w:color="auto"/>
            </w:tcBorders>
          </w:tcPr>
          <w:p w14:paraId="619C13A5" w14:textId="0346A529" w:rsidR="00FD5ED6" w:rsidRPr="00916A20" w:rsidRDefault="00004EB2" w:rsidP="00AF1152">
            <w:pPr>
              <w:pStyle w:val="BodyText3"/>
              <w:tabs>
                <w:tab w:val="left" w:pos="1290"/>
              </w:tabs>
              <w:ind w:right="-18"/>
              <w:jc w:val="center"/>
              <w:rPr>
                <w:rFonts w:ascii="Browallia New" w:hAnsi="Browallia New" w:cs="Browallia New"/>
                <w:sz w:val="28"/>
                <w:szCs w:val="28"/>
              </w:rPr>
            </w:pPr>
            <w:r w:rsidRPr="00916A20">
              <w:rPr>
                <w:rFonts w:ascii="Browallia New" w:hAnsi="Browallia New" w:cs="Browallia New"/>
                <w:sz w:val="28"/>
                <w:szCs w:val="28"/>
              </w:rPr>
              <w:t xml:space="preserve">         </w:t>
            </w:r>
            <w:r w:rsidR="00FD6A61">
              <w:rPr>
                <w:rFonts w:ascii="Browallia New" w:hAnsi="Browallia New" w:cs="Browallia New"/>
                <w:sz w:val="28"/>
                <w:szCs w:val="28"/>
              </w:rPr>
              <w:t xml:space="preserve">  </w:t>
            </w:r>
            <w:r w:rsidRPr="00916A20">
              <w:rPr>
                <w:rFonts w:ascii="Browallia New" w:hAnsi="Browallia New" w:cs="Browallia New"/>
                <w:sz w:val="28"/>
                <w:szCs w:val="28"/>
              </w:rPr>
              <w:t xml:space="preserve">   </w:t>
            </w:r>
            <w:r w:rsidR="00FD5ED6" w:rsidRPr="00916A20">
              <w:rPr>
                <w:rFonts w:ascii="Browallia New" w:hAnsi="Browallia New" w:cs="Browallia New"/>
                <w:sz w:val="28"/>
                <w:szCs w:val="28"/>
              </w:rPr>
              <w:t>-</w:t>
            </w:r>
          </w:p>
        </w:tc>
        <w:tc>
          <w:tcPr>
            <w:tcW w:w="246" w:type="dxa"/>
          </w:tcPr>
          <w:p w14:paraId="3BAA954E"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03" w:type="dxa"/>
            <w:tcBorders>
              <w:bottom w:val="single" w:sz="4" w:space="0" w:color="auto"/>
            </w:tcBorders>
          </w:tcPr>
          <w:p w14:paraId="1A2EAE8D" w14:textId="771F2AEC" w:rsidR="00FD5ED6" w:rsidRPr="00916A20" w:rsidRDefault="00004EB2" w:rsidP="00004EB2">
            <w:pPr>
              <w:pStyle w:val="BodyText3"/>
              <w:tabs>
                <w:tab w:val="left" w:pos="1290"/>
              </w:tabs>
              <w:ind w:right="-18"/>
              <w:jc w:val="center"/>
              <w:rPr>
                <w:rFonts w:ascii="Browallia New" w:hAnsi="Browallia New" w:cs="Browallia New"/>
                <w:sz w:val="28"/>
                <w:szCs w:val="28"/>
              </w:rPr>
            </w:pPr>
            <w:r w:rsidRPr="00916A20">
              <w:rPr>
                <w:rFonts w:ascii="Browallia New" w:hAnsi="Browallia New" w:cs="Browallia New"/>
                <w:sz w:val="28"/>
                <w:szCs w:val="28"/>
              </w:rPr>
              <w:t xml:space="preserve">            </w:t>
            </w:r>
            <w:r w:rsidR="00FD6A61">
              <w:rPr>
                <w:rFonts w:ascii="Browallia New" w:hAnsi="Browallia New" w:cs="Browallia New"/>
                <w:sz w:val="28"/>
                <w:szCs w:val="28"/>
              </w:rPr>
              <w:t xml:space="preserve"> </w:t>
            </w:r>
            <w:r w:rsidRPr="00916A20">
              <w:rPr>
                <w:rFonts w:ascii="Browallia New" w:hAnsi="Browallia New" w:cs="Browallia New"/>
                <w:sz w:val="28"/>
                <w:szCs w:val="28"/>
              </w:rPr>
              <w:t xml:space="preserve">   </w:t>
            </w:r>
            <w:r w:rsidR="00FD5ED6" w:rsidRPr="00916A20">
              <w:rPr>
                <w:rFonts w:ascii="Browallia New" w:hAnsi="Browallia New" w:cs="Browallia New"/>
                <w:sz w:val="28"/>
                <w:szCs w:val="28"/>
              </w:rPr>
              <w:t>-</w:t>
            </w:r>
          </w:p>
        </w:tc>
        <w:tc>
          <w:tcPr>
            <w:tcW w:w="270" w:type="dxa"/>
          </w:tcPr>
          <w:p w14:paraId="0BEB0934"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Borders>
              <w:bottom w:val="single" w:sz="4" w:space="0" w:color="auto"/>
            </w:tcBorders>
          </w:tcPr>
          <w:p w14:paraId="52CCC949" w14:textId="6A1BBAC0" w:rsidR="00FD5ED6" w:rsidRPr="00916A20" w:rsidRDefault="00916A20" w:rsidP="00004EB2">
            <w:pPr>
              <w:pStyle w:val="BodyText3"/>
              <w:ind w:right="-12"/>
              <w:jc w:val="right"/>
              <w:rPr>
                <w:rFonts w:ascii="Browallia New" w:hAnsi="Browallia New" w:cs="Browallia New"/>
                <w:sz w:val="28"/>
                <w:szCs w:val="28"/>
                <w:cs/>
              </w:rPr>
            </w:pPr>
            <w:r>
              <w:rPr>
                <w:rFonts w:ascii="Browallia New" w:hAnsi="Browallia New" w:cs="Browallia New"/>
                <w:sz w:val="28"/>
                <w:szCs w:val="28"/>
              </w:rPr>
              <w:t>11,500</w:t>
            </w:r>
          </w:p>
        </w:tc>
      </w:tr>
      <w:tr w:rsidR="00FD5ED6" w:rsidRPr="00FD5ED6" w14:paraId="1801DC93" w14:textId="77777777" w:rsidTr="00004EB2">
        <w:tc>
          <w:tcPr>
            <w:tcW w:w="4138" w:type="dxa"/>
          </w:tcPr>
          <w:p w14:paraId="25B3050B"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D5ED6">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5FD53C74" w14:textId="61914061" w:rsidR="00FD5ED6" w:rsidRPr="00916A20" w:rsidRDefault="00916A20" w:rsidP="00AF1152">
            <w:pPr>
              <w:pStyle w:val="BodyText3"/>
              <w:tabs>
                <w:tab w:val="left" w:pos="1290"/>
              </w:tabs>
              <w:ind w:right="-18"/>
              <w:jc w:val="right"/>
              <w:rPr>
                <w:rFonts w:ascii="Browallia New" w:hAnsi="Browallia New" w:cs="Browallia New"/>
                <w:sz w:val="28"/>
                <w:szCs w:val="28"/>
                <w:cs/>
              </w:rPr>
            </w:pPr>
            <w:r w:rsidRPr="00916A20">
              <w:rPr>
                <w:rFonts w:ascii="Browallia New" w:hAnsi="Browallia New" w:cs="Browallia New"/>
                <w:sz w:val="28"/>
                <w:szCs w:val="28"/>
              </w:rPr>
              <w:t>14,625</w:t>
            </w:r>
          </w:p>
        </w:tc>
        <w:tc>
          <w:tcPr>
            <w:tcW w:w="246" w:type="dxa"/>
          </w:tcPr>
          <w:p w14:paraId="127D1698"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03" w:type="dxa"/>
            <w:tcBorders>
              <w:top w:val="single" w:sz="4" w:space="0" w:color="auto"/>
              <w:bottom w:val="single" w:sz="12" w:space="0" w:color="auto"/>
            </w:tcBorders>
          </w:tcPr>
          <w:p w14:paraId="63D880A3" w14:textId="77777777" w:rsidR="00FD5ED6" w:rsidRPr="00916A20" w:rsidRDefault="00FD5ED6" w:rsidP="00004EB2">
            <w:pPr>
              <w:pStyle w:val="BodyText3"/>
              <w:tabs>
                <w:tab w:val="left" w:pos="1290"/>
              </w:tabs>
              <w:ind w:right="-18"/>
              <w:jc w:val="right"/>
              <w:rPr>
                <w:rFonts w:ascii="Browallia New" w:hAnsi="Browallia New" w:cs="Browallia New"/>
                <w:sz w:val="28"/>
                <w:szCs w:val="28"/>
              </w:rPr>
            </w:pPr>
            <w:r w:rsidRPr="00916A20">
              <w:rPr>
                <w:rFonts w:ascii="Browallia New" w:hAnsi="Browallia New" w:cs="Browallia New"/>
                <w:sz w:val="28"/>
                <w:szCs w:val="28"/>
              </w:rPr>
              <w:t>7,075</w:t>
            </w:r>
          </w:p>
        </w:tc>
        <w:tc>
          <w:tcPr>
            <w:tcW w:w="270" w:type="dxa"/>
          </w:tcPr>
          <w:p w14:paraId="03CBC8A2" w14:textId="77777777" w:rsidR="00FD5ED6" w:rsidRPr="00916A20"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Borders>
              <w:top w:val="single" w:sz="4" w:space="0" w:color="auto"/>
              <w:bottom w:val="single" w:sz="12" w:space="0" w:color="auto"/>
            </w:tcBorders>
          </w:tcPr>
          <w:p w14:paraId="3BDC930B" w14:textId="19D7029C" w:rsidR="00FD5ED6" w:rsidRPr="00916A20" w:rsidRDefault="00916A20" w:rsidP="00004EB2">
            <w:pPr>
              <w:pStyle w:val="BodyText3"/>
              <w:ind w:right="-12"/>
              <w:jc w:val="right"/>
              <w:rPr>
                <w:rFonts w:ascii="Browallia New" w:hAnsi="Browallia New" w:cs="Browallia New"/>
                <w:sz w:val="28"/>
                <w:szCs w:val="28"/>
                <w:cs/>
              </w:rPr>
            </w:pPr>
            <w:r w:rsidRPr="00916A20">
              <w:rPr>
                <w:rFonts w:ascii="Browallia New" w:hAnsi="Browallia New" w:cs="Browallia New"/>
                <w:sz w:val="28"/>
                <w:szCs w:val="28"/>
              </w:rPr>
              <w:t>723,500</w:t>
            </w:r>
          </w:p>
        </w:tc>
      </w:tr>
    </w:tbl>
    <w:p w14:paraId="1A77A322" w14:textId="0022A69B" w:rsid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8"/>
          <w:szCs w:val="28"/>
        </w:rPr>
      </w:pPr>
    </w:p>
    <w:p w14:paraId="7ABA1DE0" w14:textId="77777777" w:rsidR="00FD5ED6" w:rsidRPr="00FD5ED6" w:rsidRDefault="00FD5ED6"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outlineLvl w:val="0"/>
        <w:rPr>
          <w:rFonts w:ascii="Browallia New" w:hAnsi="Browallia New" w:cs="Browallia New"/>
          <w:sz w:val="28"/>
          <w:szCs w:val="28"/>
        </w:rPr>
      </w:pPr>
      <w:r w:rsidRPr="00FD5ED6">
        <w:rPr>
          <w:rFonts w:ascii="Browallia New" w:hAnsi="Browallia New" w:cs="Browallia New"/>
          <w:sz w:val="28"/>
          <w:szCs w:val="28"/>
          <w:cs/>
        </w:rPr>
        <w:t>วงเงินสินเชื่อค้ำประกันโดย</w:t>
      </w:r>
    </w:p>
    <w:p w14:paraId="51190200"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3"/>
        <w:jc w:val="thaiDistribute"/>
        <w:rPr>
          <w:rFonts w:ascii="Browallia New" w:hAnsi="Browallia New" w:cs="Browallia New"/>
          <w:sz w:val="28"/>
          <w:szCs w:val="28"/>
        </w:rPr>
      </w:pPr>
    </w:p>
    <w:p w14:paraId="476E9BEE" w14:textId="503377E8" w:rsidR="00FD5ED6" w:rsidRPr="00FD5ED6" w:rsidRDefault="00FD5ED6" w:rsidP="001A31FE">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hanging="216"/>
        <w:jc w:val="thaiDistribute"/>
        <w:rPr>
          <w:rFonts w:ascii="Browallia New" w:hAnsi="Browallia New" w:cs="Browallia New"/>
          <w:sz w:val="28"/>
          <w:szCs w:val="28"/>
        </w:rPr>
      </w:pPr>
      <w:r w:rsidRPr="00FD5ED6">
        <w:rPr>
          <w:rFonts w:ascii="Browallia New" w:hAnsi="Browallia New" w:cs="Browallia New"/>
          <w:sz w:val="28"/>
          <w:szCs w:val="28"/>
          <w:cs/>
        </w:rPr>
        <w:t>จดจำนองที่ดินพร้อมสิ่งปลูกสร้างและจดจำนำเครื่องจักรบางส่วนของกลุ่มบริษัท</w:t>
      </w:r>
      <w:r w:rsidRPr="00FD5ED6">
        <w:rPr>
          <w:rFonts w:ascii="Browallia New" w:hAnsi="Browallia New" w:cs="Browallia New"/>
          <w:sz w:val="28"/>
          <w:szCs w:val="28"/>
        </w:rPr>
        <w:t xml:space="preserve"> </w:t>
      </w:r>
      <w:r w:rsidR="00D67A6D">
        <w:rPr>
          <w:rFonts w:ascii="Browallia New" w:hAnsi="Browallia New" w:cs="Browallia New" w:hint="cs"/>
          <w:sz w:val="28"/>
          <w:szCs w:val="28"/>
          <w:cs/>
        </w:rPr>
        <w:t xml:space="preserve"> </w:t>
      </w:r>
      <w:r w:rsidR="00D67A6D">
        <w:rPr>
          <w:rFonts w:ascii="Browallia New" w:hAnsi="Browallia New" w:cs="Browallia New"/>
          <w:sz w:val="28"/>
          <w:szCs w:val="28"/>
        </w:rPr>
        <w:t>(</w:t>
      </w:r>
      <w:r w:rsidR="00D67A6D">
        <w:rPr>
          <w:rFonts w:ascii="Browallia New" w:hAnsi="Browallia New" w:cs="Browallia New" w:hint="cs"/>
          <w:sz w:val="28"/>
          <w:szCs w:val="28"/>
          <w:cs/>
        </w:rPr>
        <w:t xml:space="preserve">ตามที่กล่าวไว้ในหมายเหตุ </w:t>
      </w:r>
      <w:r w:rsidR="00D67A6D">
        <w:rPr>
          <w:rFonts w:ascii="Browallia New" w:hAnsi="Browallia New" w:cs="Browallia New"/>
          <w:sz w:val="28"/>
          <w:szCs w:val="28"/>
        </w:rPr>
        <w:t>9)</w:t>
      </w:r>
    </w:p>
    <w:p w14:paraId="1641CFEE" w14:textId="77777777" w:rsidR="00AF1152" w:rsidRPr="00FD5ED6" w:rsidRDefault="00AF115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jc w:val="thaiDistribute"/>
        <w:rPr>
          <w:rFonts w:ascii="Browallia New" w:hAnsi="Browallia New" w:cs="Browallia New"/>
          <w:sz w:val="28"/>
          <w:szCs w:val="28"/>
        </w:rPr>
      </w:pPr>
    </w:p>
    <w:p w14:paraId="14EA07E1" w14:textId="77777777" w:rsidR="00FD5ED6" w:rsidRPr="00FD5ED6" w:rsidRDefault="00FD5ED6" w:rsidP="001A31FE">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hanging="234"/>
        <w:jc w:val="thaiDistribute"/>
        <w:rPr>
          <w:rFonts w:ascii="Browallia New" w:hAnsi="Browallia New" w:cs="Browallia New"/>
          <w:sz w:val="28"/>
          <w:szCs w:val="28"/>
        </w:rPr>
      </w:pPr>
      <w:r w:rsidRPr="00FD5ED6">
        <w:rPr>
          <w:rFonts w:ascii="Browallia New" w:hAnsi="Browallia New" w:cs="Browallia New"/>
          <w:sz w:val="28"/>
          <w:szCs w:val="28"/>
          <w:cs/>
        </w:rPr>
        <w:t>เงินฝากสถาบันการเงิน และ</w:t>
      </w:r>
    </w:p>
    <w:p w14:paraId="713CECC5"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p w14:paraId="49543DF2" w14:textId="5A557F21" w:rsidR="00FD5ED6" w:rsidRPr="00FD5ED6" w:rsidRDefault="001A31FE" w:rsidP="001A31FE">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hanging="243"/>
        <w:rPr>
          <w:rFonts w:ascii="Browallia New" w:hAnsi="Browallia New" w:cs="Browallia New"/>
          <w:sz w:val="28"/>
          <w:szCs w:val="28"/>
        </w:rPr>
      </w:pPr>
      <w:r>
        <w:rPr>
          <w:rFonts w:ascii="Browallia New" w:hAnsi="Browallia New" w:cs="Browallia New"/>
          <w:sz w:val="28"/>
          <w:szCs w:val="28"/>
        </w:rPr>
        <w:t xml:space="preserve">  </w:t>
      </w:r>
      <w:r w:rsidR="00FD5ED6" w:rsidRPr="00FD5ED6">
        <w:rPr>
          <w:rFonts w:ascii="Browallia New" w:hAnsi="Browallia New" w:cs="Browallia New"/>
          <w:sz w:val="28"/>
          <w:szCs w:val="28"/>
          <w:cs/>
        </w:rPr>
        <w:t>ค้ำประกันโดยกรรมการของกลุ่มบริษัทบางท่าน</w:t>
      </w:r>
      <w:r w:rsidR="00FD5ED6" w:rsidRPr="00FD5ED6">
        <w:rPr>
          <w:rFonts w:ascii="Browallia New" w:hAnsi="Browallia New" w:cs="Browallia New"/>
          <w:sz w:val="28"/>
          <w:szCs w:val="28"/>
        </w:rPr>
        <w:t xml:space="preserve"> (</w:t>
      </w:r>
      <w:r w:rsidR="00FD5ED6" w:rsidRPr="00FD5ED6">
        <w:rPr>
          <w:rFonts w:ascii="Browallia New" w:hAnsi="Browallia New" w:cs="Browallia New"/>
          <w:sz w:val="28"/>
          <w:szCs w:val="28"/>
          <w:cs/>
        </w:rPr>
        <w:t>ไม่คิดค่าธรรมเนียม)</w:t>
      </w:r>
    </w:p>
    <w:p w14:paraId="3FD95AD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rPr>
      </w:pPr>
    </w:p>
    <w:p w14:paraId="5B279A41" w14:textId="44BBD1F1" w:rsidR="00FD5ED6" w:rsidRPr="00D67A6D" w:rsidRDefault="001A31FE"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jc w:val="thaiDistribute"/>
        <w:rPr>
          <w:rFonts w:ascii="Browallia New" w:hAnsi="Browallia New" w:cs="Browallia New"/>
          <w:sz w:val="28"/>
          <w:szCs w:val="28"/>
          <w:cs/>
        </w:rPr>
      </w:pPr>
      <w:r>
        <w:rPr>
          <w:rFonts w:ascii="Browallia New" w:hAnsi="Browallia New" w:cs="Browallia New"/>
          <w:b/>
          <w:bCs/>
          <w:sz w:val="28"/>
          <w:szCs w:val="28"/>
        </w:rPr>
        <w:tab/>
      </w:r>
      <w:r w:rsidR="00FD5ED6" w:rsidRPr="001A31FE">
        <w:rPr>
          <w:rFonts w:ascii="Browallia New" w:hAnsi="Browallia New" w:cs="Browallia New"/>
          <w:sz w:val="28"/>
          <w:szCs w:val="28"/>
          <w:cs/>
        </w:rPr>
        <w:t>เงินเบิกเกินบัญชีและเงินกู้ยืมระยะสั้นจากสถาบันการเงิน</w:t>
      </w:r>
      <w:r w:rsidR="00D67A6D">
        <w:rPr>
          <w:rFonts w:ascii="Browallia New" w:hAnsi="Browallia New" w:cs="Browallia New"/>
          <w:sz w:val="28"/>
          <w:szCs w:val="28"/>
        </w:rPr>
        <w:t xml:space="preserve"> </w:t>
      </w:r>
      <w:r w:rsidR="00D67A6D">
        <w:rPr>
          <w:rFonts w:ascii="Browallia New" w:hAnsi="Browallia New" w:cs="Browallia New" w:hint="cs"/>
          <w:sz w:val="28"/>
          <w:szCs w:val="28"/>
          <w:cs/>
        </w:rPr>
        <w:t>มีรายละเอียดดังนี้</w:t>
      </w:r>
    </w:p>
    <w:p w14:paraId="615F721B"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tbl>
      <w:tblPr>
        <w:tblW w:w="0" w:type="auto"/>
        <w:tblInd w:w="279" w:type="dxa"/>
        <w:tblLook w:val="0000" w:firstRow="0" w:lastRow="0" w:firstColumn="0" w:lastColumn="0" w:noHBand="0" w:noVBand="0"/>
      </w:tblPr>
      <w:tblGrid>
        <w:gridCol w:w="3456"/>
        <w:gridCol w:w="1180"/>
        <w:gridCol w:w="267"/>
        <w:gridCol w:w="1212"/>
        <w:gridCol w:w="279"/>
        <w:gridCol w:w="1191"/>
        <w:gridCol w:w="267"/>
        <w:gridCol w:w="1202"/>
      </w:tblGrid>
      <w:tr w:rsidR="00FD5ED6" w:rsidRPr="00FD5ED6" w14:paraId="6CB43C9B" w14:textId="77777777" w:rsidTr="002E5AE9">
        <w:trPr>
          <w:cantSplit/>
        </w:trPr>
        <w:tc>
          <w:tcPr>
            <w:tcW w:w="3456" w:type="dxa"/>
          </w:tcPr>
          <w:p w14:paraId="25A95BB7"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5598" w:type="dxa"/>
            <w:gridSpan w:val="7"/>
          </w:tcPr>
          <w:p w14:paraId="6D303027" w14:textId="4B60720C"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FD5ED6" w:rsidRPr="00FD5ED6" w14:paraId="5ED1BB0C" w14:textId="77777777" w:rsidTr="002E5AE9">
        <w:trPr>
          <w:cantSplit/>
        </w:trPr>
        <w:tc>
          <w:tcPr>
            <w:tcW w:w="3456" w:type="dxa"/>
          </w:tcPr>
          <w:p w14:paraId="5985EAA3"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2659" w:type="dxa"/>
            <w:gridSpan w:val="3"/>
            <w:tcBorders>
              <w:bottom w:val="single" w:sz="4" w:space="0" w:color="auto"/>
            </w:tcBorders>
          </w:tcPr>
          <w:p w14:paraId="01875173" w14:textId="77777777" w:rsidR="00FD5ED6" w:rsidRPr="00FD5ED6" w:rsidRDefault="00FD5ED6" w:rsidP="00FD5ED6">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3F4C6146" w14:textId="77777777" w:rsidR="00FD5ED6" w:rsidRPr="00FD5ED6" w:rsidRDefault="00FD5ED6" w:rsidP="00FD5ED6">
            <w:pPr>
              <w:pStyle w:val="30"/>
              <w:tabs>
                <w:tab w:val="clear" w:pos="360"/>
                <w:tab w:val="clear" w:pos="720"/>
                <w:tab w:val="left" w:pos="0"/>
              </w:tabs>
              <w:rPr>
                <w:rFonts w:ascii="Browallia New" w:hAnsi="Browallia New" w:cs="Browallia New"/>
                <w:sz w:val="28"/>
                <w:szCs w:val="28"/>
                <w:cs/>
              </w:rPr>
            </w:pPr>
          </w:p>
        </w:tc>
        <w:tc>
          <w:tcPr>
            <w:tcW w:w="2660" w:type="dxa"/>
            <w:gridSpan w:val="3"/>
            <w:tcBorders>
              <w:bottom w:val="single" w:sz="4" w:space="0" w:color="auto"/>
            </w:tcBorders>
          </w:tcPr>
          <w:p w14:paraId="703C929E" w14:textId="090D1E0A" w:rsidR="00FD5ED6" w:rsidRPr="00FD5ED6" w:rsidRDefault="00FD5ED6" w:rsidP="00FD5ED6">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sidR="00896667">
              <w:rPr>
                <w:rFonts w:ascii="Browallia New" w:hAnsi="Browallia New" w:cs="Browallia New" w:hint="cs"/>
                <w:sz w:val="28"/>
                <w:szCs w:val="28"/>
                <w:cs/>
                <w:lang w:val="en-US"/>
              </w:rPr>
              <w:t>ของบริษัท</w:t>
            </w:r>
          </w:p>
        </w:tc>
      </w:tr>
      <w:tr w:rsidR="00C21DF0" w:rsidRPr="00FD5ED6" w14:paraId="32E85172" w14:textId="77777777" w:rsidTr="002E5AE9">
        <w:trPr>
          <w:cantSplit/>
        </w:trPr>
        <w:tc>
          <w:tcPr>
            <w:tcW w:w="3456" w:type="dxa"/>
          </w:tcPr>
          <w:p w14:paraId="2F019ABF" w14:textId="77777777" w:rsidR="00C21DF0" w:rsidRPr="00FD5ED6" w:rsidRDefault="00C21DF0" w:rsidP="00C21DF0">
            <w:pPr>
              <w:pStyle w:val="30"/>
              <w:tabs>
                <w:tab w:val="clear" w:pos="360"/>
                <w:tab w:val="clear" w:pos="720"/>
                <w:tab w:val="left" w:pos="0"/>
              </w:tabs>
              <w:ind w:right="-936"/>
              <w:rPr>
                <w:rFonts w:ascii="Browallia New" w:hAnsi="Browallia New" w:cs="Browallia New"/>
                <w:sz w:val="28"/>
                <w:szCs w:val="28"/>
                <w:cs/>
              </w:rPr>
            </w:pPr>
          </w:p>
        </w:tc>
        <w:tc>
          <w:tcPr>
            <w:tcW w:w="1180" w:type="dxa"/>
            <w:tcBorders>
              <w:bottom w:val="single" w:sz="4" w:space="0" w:color="auto"/>
            </w:tcBorders>
          </w:tcPr>
          <w:p w14:paraId="4A985CFA" w14:textId="5F8360BB" w:rsidR="00C21DF0"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C21DF0">
              <w:rPr>
                <w:rFonts w:ascii="Browallia New" w:hAnsi="Browallia New" w:cs="Browallia New" w:hint="cs"/>
                <w:sz w:val="28"/>
                <w:szCs w:val="28"/>
                <w:cs/>
              </w:rPr>
              <w:t xml:space="preserve"> มกราคม</w:t>
            </w:r>
          </w:p>
          <w:p w14:paraId="6B9A4DA0" w14:textId="2A21DF6F"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256</w:t>
            </w:r>
            <w:r>
              <w:rPr>
                <w:rFonts w:ascii="Browallia New" w:hAnsi="Browallia New" w:cs="Browallia New" w:hint="cs"/>
                <w:sz w:val="28"/>
                <w:szCs w:val="28"/>
                <w:cs/>
              </w:rPr>
              <w:t>1</w:t>
            </w:r>
          </w:p>
        </w:tc>
        <w:tc>
          <w:tcPr>
            <w:tcW w:w="267" w:type="dxa"/>
          </w:tcPr>
          <w:p w14:paraId="19A0F4D4" w14:textId="77777777"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6CD26782" w14:textId="466B421E" w:rsidR="00C21DF0"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sidR="00C21DF0">
              <w:rPr>
                <w:rFonts w:ascii="Browallia New" w:hAnsi="Browallia New" w:cs="Browallia New" w:hint="cs"/>
                <w:sz w:val="28"/>
                <w:szCs w:val="28"/>
                <w:cs/>
              </w:rPr>
              <w:t>ตุลาคม</w:t>
            </w:r>
          </w:p>
          <w:p w14:paraId="4EDD2CAD" w14:textId="4FFFD28B"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c>
          <w:tcPr>
            <w:tcW w:w="279" w:type="dxa"/>
          </w:tcPr>
          <w:p w14:paraId="1607C384" w14:textId="77777777" w:rsidR="00C21DF0" w:rsidRPr="00FD5ED6" w:rsidRDefault="00C21DF0" w:rsidP="00C21DF0">
            <w:pPr>
              <w:pStyle w:val="30"/>
              <w:tabs>
                <w:tab w:val="clear" w:pos="360"/>
                <w:tab w:val="clear" w:pos="720"/>
                <w:tab w:val="left" w:pos="0"/>
              </w:tabs>
              <w:rPr>
                <w:rFonts w:ascii="Browallia New" w:hAnsi="Browallia New" w:cs="Browallia New"/>
                <w:sz w:val="28"/>
                <w:szCs w:val="28"/>
                <w:cs/>
              </w:rPr>
            </w:pPr>
          </w:p>
        </w:tc>
        <w:tc>
          <w:tcPr>
            <w:tcW w:w="1191" w:type="dxa"/>
            <w:tcBorders>
              <w:bottom w:val="single" w:sz="4" w:space="0" w:color="auto"/>
            </w:tcBorders>
          </w:tcPr>
          <w:p w14:paraId="066500B1" w14:textId="19F19664" w:rsidR="00C21DF0"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C21DF0">
              <w:rPr>
                <w:rFonts w:ascii="Browallia New" w:hAnsi="Browallia New" w:cs="Browallia New" w:hint="cs"/>
                <w:sz w:val="28"/>
                <w:szCs w:val="28"/>
                <w:cs/>
              </w:rPr>
              <w:t xml:space="preserve"> มกราคม</w:t>
            </w:r>
          </w:p>
          <w:p w14:paraId="42E44A30" w14:textId="6BD83474"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256</w:t>
            </w:r>
            <w:r>
              <w:rPr>
                <w:rFonts w:ascii="Browallia New" w:hAnsi="Browallia New" w:cs="Browallia New" w:hint="cs"/>
                <w:sz w:val="28"/>
                <w:szCs w:val="28"/>
                <w:cs/>
              </w:rPr>
              <w:t>1</w:t>
            </w:r>
          </w:p>
        </w:tc>
        <w:tc>
          <w:tcPr>
            <w:tcW w:w="267" w:type="dxa"/>
          </w:tcPr>
          <w:p w14:paraId="4AFEE5DC" w14:textId="77777777"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2" w:type="dxa"/>
            <w:tcBorders>
              <w:bottom w:val="single" w:sz="4" w:space="0" w:color="auto"/>
            </w:tcBorders>
          </w:tcPr>
          <w:p w14:paraId="5291F028" w14:textId="188084A0" w:rsidR="00C21DF0"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C21DF0">
              <w:rPr>
                <w:rFonts w:ascii="Browallia New" w:hAnsi="Browallia New" w:cs="Browallia New" w:hint="cs"/>
                <w:sz w:val="28"/>
                <w:szCs w:val="28"/>
                <w:cs/>
              </w:rPr>
              <w:t xml:space="preserve"> ตุลาคม</w:t>
            </w:r>
          </w:p>
          <w:p w14:paraId="2FC4FB45" w14:textId="43B71F00"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r>
      <w:tr w:rsidR="00896667" w:rsidRPr="00FD5ED6" w14:paraId="357F0178" w14:textId="77777777" w:rsidTr="002E5AE9">
        <w:trPr>
          <w:cantSplit/>
        </w:trPr>
        <w:tc>
          <w:tcPr>
            <w:tcW w:w="3456" w:type="dxa"/>
          </w:tcPr>
          <w:p w14:paraId="6659D44D" w14:textId="77777777" w:rsidR="00896667" w:rsidRPr="00FD5ED6" w:rsidRDefault="00896667" w:rsidP="00C21DF0">
            <w:pPr>
              <w:pStyle w:val="30"/>
              <w:tabs>
                <w:tab w:val="clear" w:pos="360"/>
                <w:tab w:val="clear" w:pos="720"/>
                <w:tab w:val="left" w:pos="0"/>
              </w:tabs>
              <w:ind w:right="-936"/>
              <w:rPr>
                <w:rFonts w:ascii="Browallia New" w:hAnsi="Browallia New" w:cs="Browallia New"/>
                <w:sz w:val="28"/>
                <w:szCs w:val="28"/>
                <w:cs/>
              </w:rPr>
            </w:pPr>
          </w:p>
        </w:tc>
        <w:tc>
          <w:tcPr>
            <w:tcW w:w="1180" w:type="dxa"/>
          </w:tcPr>
          <w:p w14:paraId="1F328C3B"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713A6961" w14:textId="77777777" w:rsidR="00896667" w:rsidRPr="00FD5ED6"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68E9A60C"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66940548" w14:textId="77777777" w:rsidR="00896667" w:rsidRPr="00FD5ED6" w:rsidRDefault="00896667" w:rsidP="00C21DF0">
            <w:pPr>
              <w:pStyle w:val="30"/>
              <w:tabs>
                <w:tab w:val="clear" w:pos="360"/>
                <w:tab w:val="clear" w:pos="720"/>
                <w:tab w:val="left" w:pos="0"/>
              </w:tabs>
              <w:rPr>
                <w:rFonts w:ascii="Browallia New" w:hAnsi="Browallia New" w:cs="Browallia New"/>
                <w:sz w:val="28"/>
                <w:szCs w:val="28"/>
                <w:cs/>
              </w:rPr>
            </w:pPr>
          </w:p>
        </w:tc>
        <w:tc>
          <w:tcPr>
            <w:tcW w:w="1191" w:type="dxa"/>
          </w:tcPr>
          <w:p w14:paraId="579B7CB6"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030C3EFE" w14:textId="77777777" w:rsidR="00896667" w:rsidRPr="00FD5ED6"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2" w:type="dxa"/>
          </w:tcPr>
          <w:p w14:paraId="07D946D5"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D56365" w:rsidRPr="00FD5ED6" w14:paraId="2EC9C134" w14:textId="77777777" w:rsidTr="002E5AE9">
        <w:trPr>
          <w:cantSplit/>
        </w:trPr>
        <w:tc>
          <w:tcPr>
            <w:tcW w:w="3456" w:type="dxa"/>
          </w:tcPr>
          <w:p w14:paraId="158951EA"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180" w:type="dxa"/>
          </w:tcPr>
          <w:p w14:paraId="50184D22" w14:textId="15BED960" w:rsidR="00D56365" w:rsidRPr="003625F5" w:rsidRDefault="00916A20"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35,140</w:t>
            </w:r>
          </w:p>
        </w:tc>
        <w:tc>
          <w:tcPr>
            <w:tcW w:w="267" w:type="dxa"/>
          </w:tcPr>
          <w:p w14:paraId="4F53E3FF"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Pr>
          <w:p w14:paraId="605E94E3" w14:textId="01CF1181"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26,819</w:t>
            </w:r>
          </w:p>
        </w:tc>
        <w:tc>
          <w:tcPr>
            <w:tcW w:w="279" w:type="dxa"/>
          </w:tcPr>
          <w:p w14:paraId="2782ADD8"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Pr>
          <w:p w14:paraId="5B540817" w14:textId="4D663BD6" w:rsidR="00D56365" w:rsidRPr="00FD5ED6" w:rsidRDefault="002E5AE9" w:rsidP="002E5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rPr>
                <w:rFonts w:ascii="Browallia New" w:hAnsi="Browallia New" w:cs="Browallia New"/>
                <w:bCs/>
                <w:sz w:val="28"/>
                <w:szCs w:val="28"/>
              </w:rPr>
            </w:pPr>
            <w:r>
              <w:rPr>
                <w:rFonts w:ascii="Browallia New" w:hAnsi="Browallia New" w:cs="Browallia New"/>
                <w:bCs/>
                <w:sz w:val="28"/>
                <w:szCs w:val="28"/>
              </w:rPr>
              <w:tab/>
            </w:r>
            <w:r w:rsidR="00FD6A61">
              <w:rPr>
                <w:rFonts w:ascii="Browallia New" w:hAnsi="Browallia New" w:cs="Browallia New"/>
                <w:bCs/>
                <w:sz w:val="28"/>
                <w:szCs w:val="28"/>
              </w:rPr>
              <w:t xml:space="preserve">  </w:t>
            </w:r>
            <w:r>
              <w:rPr>
                <w:rFonts w:ascii="Browallia New" w:hAnsi="Browallia New" w:cs="Browallia New"/>
                <w:bCs/>
                <w:sz w:val="28"/>
                <w:szCs w:val="28"/>
              </w:rPr>
              <w:t xml:space="preserve">  </w:t>
            </w:r>
            <w:r w:rsidR="006B32ED">
              <w:rPr>
                <w:rFonts w:ascii="Browallia New" w:hAnsi="Browallia New" w:cs="Browallia New"/>
                <w:bCs/>
                <w:sz w:val="28"/>
                <w:szCs w:val="28"/>
              </w:rPr>
              <w:t xml:space="preserve"> </w:t>
            </w:r>
            <w:r w:rsidR="00D56365">
              <w:rPr>
                <w:rFonts w:ascii="Browallia New" w:hAnsi="Browallia New" w:cs="Browallia New"/>
                <w:bCs/>
                <w:sz w:val="28"/>
                <w:szCs w:val="28"/>
              </w:rPr>
              <w:t>-</w:t>
            </w:r>
          </w:p>
        </w:tc>
        <w:tc>
          <w:tcPr>
            <w:tcW w:w="267" w:type="dxa"/>
          </w:tcPr>
          <w:p w14:paraId="41C74547"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Pr>
          <w:p w14:paraId="14B9965A" w14:textId="6C11FA4B" w:rsidR="00D56365" w:rsidRPr="00FD5ED6" w:rsidRDefault="00FD6A61"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002E5AE9">
              <w:rPr>
                <w:rFonts w:ascii="Browallia New" w:hAnsi="Browallia New" w:cs="Browallia New"/>
                <w:bCs/>
                <w:sz w:val="28"/>
                <w:szCs w:val="28"/>
              </w:rPr>
              <w:t xml:space="preserve">    </w:t>
            </w:r>
            <w:r w:rsidR="00D56365" w:rsidRPr="00FD5ED6">
              <w:rPr>
                <w:rFonts w:ascii="Browallia New" w:hAnsi="Browallia New" w:cs="Browallia New"/>
                <w:bCs/>
                <w:sz w:val="28"/>
                <w:szCs w:val="28"/>
              </w:rPr>
              <w:t>-</w:t>
            </w:r>
          </w:p>
        </w:tc>
      </w:tr>
      <w:tr w:rsidR="00D56365" w:rsidRPr="00FD5ED6" w14:paraId="42FB60EA" w14:textId="77777777" w:rsidTr="002E5AE9">
        <w:trPr>
          <w:cantSplit/>
        </w:trPr>
        <w:tc>
          <w:tcPr>
            <w:tcW w:w="3456" w:type="dxa"/>
          </w:tcPr>
          <w:p w14:paraId="0D05BED0"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180" w:type="dxa"/>
            <w:tcBorders>
              <w:bottom w:val="single" w:sz="4" w:space="0" w:color="auto"/>
            </w:tcBorders>
          </w:tcPr>
          <w:p w14:paraId="3075D9A7" w14:textId="6EE8EC77" w:rsidR="00D56365" w:rsidRPr="003625F5" w:rsidRDefault="00916A20"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142,000</w:t>
            </w:r>
          </w:p>
        </w:tc>
        <w:tc>
          <w:tcPr>
            <w:tcW w:w="267" w:type="dxa"/>
          </w:tcPr>
          <w:p w14:paraId="342B95F7"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0724E459" w14:textId="4CE32CDF"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219,187</w:t>
            </w:r>
          </w:p>
        </w:tc>
        <w:tc>
          <w:tcPr>
            <w:tcW w:w="279" w:type="dxa"/>
          </w:tcPr>
          <w:p w14:paraId="2D58E5FA"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Borders>
              <w:bottom w:val="single" w:sz="4" w:space="0" w:color="auto"/>
            </w:tcBorders>
          </w:tcPr>
          <w:p w14:paraId="467B71C6" w14:textId="423D39A8"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142,000</w:t>
            </w:r>
          </w:p>
        </w:tc>
        <w:tc>
          <w:tcPr>
            <w:tcW w:w="267" w:type="dxa"/>
          </w:tcPr>
          <w:p w14:paraId="08C89D7D"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Borders>
              <w:bottom w:val="single" w:sz="4" w:space="0" w:color="auto"/>
            </w:tcBorders>
          </w:tcPr>
          <w:p w14:paraId="134E6EBF" w14:textId="5B0BB488"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202,000</w:t>
            </w:r>
          </w:p>
        </w:tc>
      </w:tr>
      <w:tr w:rsidR="00D56365" w:rsidRPr="00FD5ED6" w14:paraId="7D72B370" w14:textId="77777777" w:rsidTr="002E5AE9">
        <w:trPr>
          <w:cantSplit/>
        </w:trPr>
        <w:tc>
          <w:tcPr>
            <w:tcW w:w="3456" w:type="dxa"/>
          </w:tcPr>
          <w:p w14:paraId="40C1CE72"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180" w:type="dxa"/>
            <w:tcBorders>
              <w:top w:val="single" w:sz="4" w:space="0" w:color="auto"/>
              <w:bottom w:val="single" w:sz="12" w:space="0" w:color="auto"/>
            </w:tcBorders>
          </w:tcPr>
          <w:p w14:paraId="6619B24B" w14:textId="50B9AFB6" w:rsidR="00D56365" w:rsidRPr="003625F5" w:rsidRDefault="00916A20"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177,140</w:t>
            </w:r>
          </w:p>
        </w:tc>
        <w:tc>
          <w:tcPr>
            <w:tcW w:w="267" w:type="dxa"/>
          </w:tcPr>
          <w:p w14:paraId="02D9E102"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7B99C391" w14:textId="555D3340"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246,006</w:t>
            </w:r>
          </w:p>
        </w:tc>
        <w:tc>
          <w:tcPr>
            <w:tcW w:w="279" w:type="dxa"/>
          </w:tcPr>
          <w:p w14:paraId="54F09A92"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Borders>
              <w:top w:val="single" w:sz="4" w:space="0" w:color="auto"/>
              <w:bottom w:val="single" w:sz="12" w:space="0" w:color="auto"/>
            </w:tcBorders>
          </w:tcPr>
          <w:p w14:paraId="2D66BE6A" w14:textId="7383FFE1"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142,000</w:t>
            </w:r>
          </w:p>
        </w:tc>
        <w:tc>
          <w:tcPr>
            <w:tcW w:w="267" w:type="dxa"/>
          </w:tcPr>
          <w:p w14:paraId="59A3A726"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Borders>
              <w:top w:val="single" w:sz="4" w:space="0" w:color="auto"/>
              <w:bottom w:val="single" w:sz="12" w:space="0" w:color="auto"/>
            </w:tcBorders>
          </w:tcPr>
          <w:p w14:paraId="765030F2" w14:textId="4F5F56B6"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202,000</w:t>
            </w:r>
          </w:p>
        </w:tc>
      </w:tr>
    </w:tbl>
    <w:p w14:paraId="345AD5E3"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thaiDistribute"/>
        <w:rPr>
          <w:rFonts w:ascii="Browallia New" w:hAnsi="Browallia New" w:cs="Browallia New"/>
          <w:sz w:val="28"/>
          <w:szCs w:val="28"/>
        </w:rPr>
      </w:pPr>
    </w:p>
    <w:p w14:paraId="0D94E245" w14:textId="62FA9648" w:rsidR="00D56365" w:rsidRPr="00FD5ED6" w:rsidRDefault="00D56365"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9" w:right="45" w:firstLine="9"/>
        <w:jc w:val="thaiDistribute"/>
        <w:rPr>
          <w:rFonts w:ascii="Browallia New" w:hAnsi="Browallia New" w:cs="Browallia New"/>
          <w:sz w:val="28"/>
          <w:szCs w:val="28"/>
        </w:rPr>
      </w:pPr>
      <w:r w:rsidRPr="00FD5ED6">
        <w:rPr>
          <w:rFonts w:ascii="Browallia New" w:hAnsi="Browallia New" w:cs="Browallia New"/>
          <w:sz w:val="28"/>
          <w:szCs w:val="28"/>
          <w:cs/>
        </w:rPr>
        <w:t>เงินกู้ยืมระยะสั้นจากสถาบัน</w:t>
      </w:r>
      <w:r w:rsidRPr="00916A20">
        <w:rPr>
          <w:rFonts w:ascii="Browallia New" w:hAnsi="Browallia New" w:cs="Browallia New"/>
          <w:sz w:val="28"/>
          <w:szCs w:val="28"/>
          <w:cs/>
        </w:rPr>
        <w:t>การเงิน</w:t>
      </w:r>
      <w:r w:rsidRPr="00916A20">
        <w:rPr>
          <w:rFonts w:ascii="Browallia New" w:hAnsi="Browallia New" w:cs="Browallia New"/>
          <w:sz w:val="28"/>
          <w:szCs w:val="28"/>
        </w:rPr>
        <w:t xml:space="preserve"> </w:t>
      </w:r>
      <w:r w:rsidRPr="00916A20">
        <w:rPr>
          <w:rFonts w:ascii="Browallia New" w:hAnsi="Browallia New" w:cs="Browallia New"/>
          <w:sz w:val="28"/>
          <w:szCs w:val="28"/>
          <w:cs/>
        </w:rPr>
        <w:t>ประกอบด้วยตั๋วสัญญาใช้เงินจากสถาบันการเงินหลายแห่ง ซึ่งมีอัตราดอกเบี้ยระหว่างร้อยละ</w:t>
      </w:r>
      <w:r w:rsidR="006F32CF">
        <w:rPr>
          <w:rFonts w:ascii="Browallia New" w:hAnsi="Browallia New" w:cs="Browallia New"/>
          <w:sz w:val="28"/>
          <w:szCs w:val="28"/>
        </w:rPr>
        <w:t xml:space="preserve"> 2.95</w:t>
      </w:r>
      <w:r w:rsidRPr="00916A20">
        <w:rPr>
          <w:rFonts w:ascii="Browallia New" w:hAnsi="Browallia New" w:cs="Browallia New"/>
          <w:sz w:val="28"/>
          <w:szCs w:val="28"/>
        </w:rPr>
        <w:t xml:space="preserve"> </w:t>
      </w:r>
      <w:r w:rsidRPr="00916A20">
        <w:rPr>
          <w:rFonts w:ascii="Browallia New" w:hAnsi="Browallia New" w:cs="Browallia New"/>
          <w:sz w:val="28"/>
          <w:szCs w:val="28"/>
          <w:cs/>
        </w:rPr>
        <w:t xml:space="preserve">ถึงร้อยละ </w:t>
      </w:r>
      <w:r w:rsidRPr="00916A20">
        <w:rPr>
          <w:rFonts w:ascii="Browallia New" w:hAnsi="Browallia New" w:cs="Browallia New"/>
          <w:sz w:val="28"/>
          <w:szCs w:val="28"/>
        </w:rPr>
        <w:t>5.0</w:t>
      </w:r>
      <w:r w:rsidR="0080038D" w:rsidRPr="00916A20">
        <w:rPr>
          <w:rFonts w:ascii="Browallia New" w:hAnsi="Browallia New" w:cs="Browallia New"/>
          <w:sz w:val="28"/>
          <w:szCs w:val="28"/>
        </w:rPr>
        <w:t>0</w:t>
      </w:r>
      <w:r w:rsidRPr="00916A20">
        <w:rPr>
          <w:rFonts w:ascii="Browallia New" w:hAnsi="Browallia New" w:cs="Browallia New"/>
          <w:sz w:val="28"/>
          <w:szCs w:val="28"/>
        </w:rPr>
        <w:t xml:space="preserve"> </w:t>
      </w:r>
      <w:r w:rsidRPr="00916A20">
        <w:rPr>
          <w:rFonts w:ascii="Browallia New" w:hAnsi="Browallia New" w:cs="Browallia New"/>
          <w:sz w:val="28"/>
          <w:szCs w:val="28"/>
          <w:cs/>
        </w:rPr>
        <w:t xml:space="preserve">ต่อปี และร้อยละ </w:t>
      </w:r>
      <w:r w:rsidRPr="00916A20">
        <w:rPr>
          <w:rFonts w:ascii="Browallia New" w:hAnsi="Browallia New" w:cs="Browallia New"/>
          <w:sz w:val="28"/>
          <w:szCs w:val="28"/>
        </w:rPr>
        <w:t>2.65</w:t>
      </w:r>
      <w:r w:rsidRPr="00916A20">
        <w:rPr>
          <w:rFonts w:ascii="Browallia New" w:hAnsi="Browallia New" w:cs="Browallia New"/>
          <w:sz w:val="28"/>
          <w:szCs w:val="28"/>
          <w:cs/>
        </w:rPr>
        <w:t xml:space="preserve"> ถึงร้อยละ </w:t>
      </w:r>
      <w:r w:rsidRPr="00916A20">
        <w:rPr>
          <w:rFonts w:ascii="Browallia New" w:hAnsi="Browallia New" w:cs="Browallia New"/>
          <w:sz w:val="28"/>
          <w:szCs w:val="28"/>
        </w:rPr>
        <w:t>5.0</w:t>
      </w:r>
      <w:r w:rsidR="0080038D" w:rsidRPr="00916A20">
        <w:rPr>
          <w:rFonts w:ascii="Browallia New" w:hAnsi="Browallia New" w:cs="Browallia New"/>
          <w:sz w:val="28"/>
          <w:szCs w:val="28"/>
        </w:rPr>
        <w:t>0</w:t>
      </w:r>
      <w:r w:rsidRPr="00916A20">
        <w:rPr>
          <w:rFonts w:ascii="Browallia New" w:hAnsi="Browallia New" w:cs="Browallia New"/>
          <w:sz w:val="28"/>
          <w:szCs w:val="28"/>
          <w:cs/>
        </w:rPr>
        <w:t xml:space="preserve"> ต่อปี ณ วันที่ </w:t>
      </w:r>
      <w:r w:rsidRPr="00916A20">
        <w:rPr>
          <w:rFonts w:ascii="Browallia New" w:hAnsi="Browallia New" w:cs="Browallia New"/>
          <w:sz w:val="28"/>
          <w:szCs w:val="28"/>
        </w:rPr>
        <w:t>31</w:t>
      </w:r>
      <w:r w:rsidRPr="00916A20">
        <w:rPr>
          <w:rFonts w:ascii="Browallia New" w:hAnsi="Browallia New" w:cs="Browallia New"/>
          <w:sz w:val="28"/>
          <w:szCs w:val="28"/>
          <w:cs/>
        </w:rPr>
        <w:t xml:space="preserve"> </w:t>
      </w:r>
      <w:r w:rsidRPr="00916A20">
        <w:rPr>
          <w:rFonts w:ascii="Browallia New" w:hAnsi="Browallia New" w:cs="Browallia New" w:hint="cs"/>
          <w:sz w:val="28"/>
          <w:szCs w:val="28"/>
          <w:cs/>
        </w:rPr>
        <w:t xml:space="preserve">มกราคม </w:t>
      </w:r>
      <w:r w:rsidRPr="00916A20">
        <w:rPr>
          <w:rFonts w:ascii="Browallia New" w:hAnsi="Browallia New" w:cs="Browallia New"/>
          <w:sz w:val="28"/>
          <w:szCs w:val="28"/>
        </w:rPr>
        <w:t xml:space="preserve">2561 </w:t>
      </w:r>
      <w:r w:rsidRPr="00916A20">
        <w:rPr>
          <w:rFonts w:ascii="Browallia New" w:hAnsi="Browallia New" w:cs="Browallia New"/>
          <w:sz w:val="28"/>
          <w:szCs w:val="28"/>
          <w:cs/>
        </w:rPr>
        <w:t xml:space="preserve">และ </w:t>
      </w:r>
      <w:r w:rsidRPr="00916A20">
        <w:rPr>
          <w:rFonts w:ascii="Browallia New" w:hAnsi="Browallia New" w:cs="Browallia New"/>
          <w:sz w:val="28"/>
          <w:szCs w:val="28"/>
        </w:rPr>
        <w:t>31</w:t>
      </w:r>
      <w:r w:rsidRPr="00916A20">
        <w:rPr>
          <w:rFonts w:ascii="Browallia New" w:hAnsi="Browallia New" w:cs="Browallia New" w:hint="cs"/>
          <w:sz w:val="28"/>
          <w:szCs w:val="28"/>
          <w:cs/>
        </w:rPr>
        <w:t xml:space="preserve"> ตุลาคม </w:t>
      </w:r>
      <w:r w:rsidRPr="00916A20">
        <w:rPr>
          <w:rFonts w:ascii="Browallia New" w:hAnsi="Browallia New" w:cs="Browallia New"/>
          <w:sz w:val="28"/>
          <w:szCs w:val="28"/>
        </w:rPr>
        <w:t>2560</w:t>
      </w:r>
      <w:r>
        <w:rPr>
          <w:rFonts w:ascii="Browallia New" w:hAnsi="Browallia New" w:cs="Browallia New" w:hint="cs"/>
          <w:sz w:val="28"/>
          <w:szCs w:val="28"/>
          <w:cs/>
        </w:rPr>
        <w:t xml:space="preserve"> </w:t>
      </w:r>
      <w:r w:rsidRPr="00FD5ED6">
        <w:rPr>
          <w:rFonts w:ascii="Browallia New" w:hAnsi="Browallia New" w:cs="Browallia New"/>
          <w:sz w:val="28"/>
          <w:szCs w:val="28"/>
          <w:cs/>
        </w:rPr>
        <w:t xml:space="preserve">ตามลำดับ </w:t>
      </w:r>
    </w:p>
    <w:p w14:paraId="0DBA6D75" w14:textId="29169633" w:rsidR="008725C7" w:rsidRDefault="008725C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ight="113" w:hanging="567"/>
        <w:rPr>
          <w:rFonts w:ascii="Browallia New" w:hAnsi="Browallia New" w:cs="Browallia New"/>
          <w:b/>
          <w:bCs/>
          <w:sz w:val="28"/>
          <w:szCs w:val="28"/>
        </w:rPr>
      </w:pPr>
    </w:p>
    <w:p w14:paraId="628CF52C" w14:textId="54A68BBC" w:rsidR="005F0D52" w:rsidRDefault="005F0D5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ight="113" w:hanging="567"/>
        <w:rPr>
          <w:rFonts w:ascii="Browallia New" w:hAnsi="Browallia New" w:cs="Browallia New"/>
          <w:b/>
          <w:bCs/>
          <w:sz w:val="28"/>
          <w:szCs w:val="28"/>
        </w:rPr>
      </w:pPr>
    </w:p>
    <w:p w14:paraId="144B9F4A" w14:textId="53FEBCB4" w:rsidR="005F0D52" w:rsidRDefault="005F0D5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ight="113" w:hanging="567"/>
        <w:rPr>
          <w:rFonts w:ascii="Browallia New" w:hAnsi="Browallia New" w:cs="Browallia New"/>
          <w:b/>
          <w:bCs/>
          <w:sz w:val="28"/>
          <w:szCs w:val="28"/>
        </w:rPr>
      </w:pPr>
    </w:p>
    <w:p w14:paraId="6E9A1F74" w14:textId="77777777" w:rsidR="00261502" w:rsidRDefault="0026150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ight="113" w:hanging="567"/>
        <w:rPr>
          <w:rFonts w:ascii="Browallia New" w:hAnsi="Browallia New" w:cs="Browallia New"/>
          <w:b/>
          <w:bCs/>
          <w:sz w:val="28"/>
          <w:szCs w:val="28"/>
        </w:rPr>
      </w:pPr>
    </w:p>
    <w:p w14:paraId="4D68E52A" w14:textId="77777777" w:rsidR="00FD5ED6" w:rsidRPr="001A31FE" w:rsidRDefault="00FD5ED6"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8" w:right="113" w:firstLine="9"/>
        <w:jc w:val="both"/>
        <w:rPr>
          <w:rFonts w:ascii="Browallia New" w:hAnsi="Browallia New" w:cs="Browallia New"/>
          <w:i/>
          <w:iCs/>
          <w:sz w:val="28"/>
          <w:szCs w:val="28"/>
        </w:rPr>
      </w:pPr>
      <w:r w:rsidRPr="001A31FE">
        <w:rPr>
          <w:rFonts w:ascii="Browallia New" w:hAnsi="Browallia New" w:cs="Browallia New"/>
          <w:i/>
          <w:iCs/>
          <w:sz w:val="28"/>
          <w:szCs w:val="28"/>
          <w:cs/>
        </w:rPr>
        <w:lastRenderedPageBreak/>
        <w:t>เงินกู้ยืมระยะยาว</w:t>
      </w:r>
    </w:p>
    <w:p w14:paraId="4C2C6190" w14:textId="77777777" w:rsidR="00FD5ED6" w:rsidRPr="001A31FE" w:rsidRDefault="00FD5ED6"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8" w:right="113" w:firstLine="9"/>
        <w:jc w:val="both"/>
        <w:rPr>
          <w:rFonts w:ascii="Browallia New" w:hAnsi="Browallia New" w:cs="Browallia New"/>
          <w:b/>
          <w:bCs/>
          <w:sz w:val="24"/>
          <w:szCs w:val="24"/>
        </w:rPr>
      </w:pPr>
    </w:p>
    <w:p w14:paraId="5DA7B1F8" w14:textId="4F1DAFCB" w:rsidR="00FD5ED6" w:rsidRPr="00FD5ED6" w:rsidRDefault="00FD5ED6"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8" w:firstLine="9"/>
        <w:jc w:val="thaiDistribute"/>
        <w:rPr>
          <w:rFonts w:ascii="Browallia New" w:hAnsi="Browallia New" w:cs="Browallia New"/>
          <w:sz w:val="28"/>
          <w:szCs w:val="28"/>
        </w:rPr>
      </w:pPr>
      <w:r w:rsidRPr="00FD5ED6">
        <w:rPr>
          <w:rFonts w:ascii="Browallia New" w:hAnsi="Browallia New" w:cs="Browallia New"/>
          <w:sz w:val="28"/>
          <w:szCs w:val="28"/>
          <w:cs/>
        </w:rPr>
        <w:t xml:space="preserve">ณ วันที่ </w:t>
      </w:r>
      <w:r w:rsidR="001A31FE">
        <w:rPr>
          <w:rFonts w:ascii="Browallia New" w:hAnsi="Browallia New" w:cs="Browallia New"/>
          <w:sz w:val="28"/>
          <w:szCs w:val="28"/>
        </w:rPr>
        <w:t>31</w:t>
      </w:r>
      <w:r w:rsidRPr="00FD5ED6">
        <w:rPr>
          <w:rFonts w:ascii="Browallia New" w:hAnsi="Browallia New" w:cs="Browallia New"/>
          <w:sz w:val="28"/>
          <w:szCs w:val="28"/>
          <w:cs/>
        </w:rPr>
        <w:t xml:space="preserve"> </w:t>
      </w:r>
      <w:r w:rsidR="008725C7">
        <w:rPr>
          <w:rFonts w:ascii="Browallia New" w:hAnsi="Browallia New" w:cs="Browallia New" w:hint="cs"/>
          <w:sz w:val="28"/>
          <w:szCs w:val="28"/>
          <w:cs/>
        </w:rPr>
        <w:t xml:space="preserve">มกราคม </w:t>
      </w:r>
      <w:r w:rsidR="001A31FE">
        <w:rPr>
          <w:rFonts w:ascii="Browallia New" w:hAnsi="Browallia New" w:cs="Browallia New"/>
          <w:sz w:val="28"/>
          <w:szCs w:val="28"/>
        </w:rPr>
        <w:t>2561</w:t>
      </w:r>
      <w:r w:rsidR="008725C7">
        <w:rPr>
          <w:rFonts w:ascii="Browallia New" w:hAnsi="Browallia New" w:cs="Browallia New" w:hint="cs"/>
          <w:sz w:val="28"/>
          <w:szCs w:val="28"/>
          <w:cs/>
        </w:rPr>
        <w:t xml:space="preserve"> และ </w:t>
      </w:r>
      <w:r w:rsidR="001A31FE">
        <w:rPr>
          <w:rFonts w:ascii="Browallia New" w:hAnsi="Browallia New" w:cs="Browallia New"/>
          <w:sz w:val="28"/>
          <w:szCs w:val="28"/>
        </w:rPr>
        <w:t>31</w:t>
      </w:r>
      <w:r w:rsidR="008725C7">
        <w:rPr>
          <w:rFonts w:ascii="Browallia New" w:hAnsi="Browallia New" w:cs="Browallia New" w:hint="cs"/>
          <w:sz w:val="28"/>
          <w:szCs w:val="28"/>
          <w:cs/>
        </w:rPr>
        <w:t xml:space="preserve"> ตุลาคม </w:t>
      </w:r>
      <w:r w:rsidR="001A31FE">
        <w:rPr>
          <w:rFonts w:ascii="Browallia New" w:hAnsi="Browallia New" w:cs="Browallia New"/>
          <w:sz w:val="28"/>
          <w:szCs w:val="28"/>
        </w:rPr>
        <w:t>2560</w:t>
      </w:r>
      <w:r w:rsidRPr="00FD5ED6">
        <w:rPr>
          <w:rFonts w:ascii="Browallia New" w:hAnsi="Browallia New" w:cs="Browallia New"/>
          <w:sz w:val="28"/>
          <w:szCs w:val="28"/>
        </w:rPr>
        <w:t xml:space="preserve"> </w:t>
      </w:r>
      <w:r w:rsidRPr="00FD5ED6">
        <w:rPr>
          <w:rFonts w:ascii="Browallia New" w:hAnsi="Browallia New" w:cs="Browallia New"/>
          <w:sz w:val="28"/>
          <w:szCs w:val="28"/>
          <w:cs/>
        </w:rPr>
        <w:t>เงินกู้ยืมระยะยาวจากสถาบันการเงินหลายแห่ง แยกแสดงตามระยะเวลาครบกำหนดการจ่ายชำระได้ดังนี้</w:t>
      </w:r>
    </w:p>
    <w:p w14:paraId="05635D13" w14:textId="77777777" w:rsidR="00FD5ED6" w:rsidRPr="002E5AE9"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rPr>
      </w:pPr>
    </w:p>
    <w:tbl>
      <w:tblPr>
        <w:tblW w:w="0" w:type="auto"/>
        <w:tblInd w:w="180" w:type="dxa"/>
        <w:tblLook w:val="0000" w:firstRow="0" w:lastRow="0" w:firstColumn="0" w:lastColumn="0" w:noHBand="0" w:noVBand="0"/>
      </w:tblPr>
      <w:tblGrid>
        <w:gridCol w:w="3556"/>
        <w:gridCol w:w="1179"/>
        <w:gridCol w:w="267"/>
        <w:gridCol w:w="1212"/>
        <w:gridCol w:w="279"/>
        <w:gridCol w:w="1191"/>
        <w:gridCol w:w="267"/>
        <w:gridCol w:w="1202"/>
      </w:tblGrid>
      <w:tr w:rsidR="00FD5ED6" w:rsidRPr="00FD5ED6" w14:paraId="07A0491F" w14:textId="77777777" w:rsidTr="0005166B">
        <w:trPr>
          <w:cantSplit/>
        </w:trPr>
        <w:tc>
          <w:tcPr>
            <w:tcW w:w="3556" w:type="dxa"/>
          </w:tcPr>
          <w:p w14:paraId="4FF65D8B"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5597" w:type="dxa"/>
            <w:gridSpan w:val="7"/>
          </w:tcPr>
          <w:p w14:paraId="396F8DD0" w14:textId="15BA4FF5"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896667" w:rsidRPr="00FD5ED6" w14:paraId="1CAABDFC" w14:textId="77777777" w:rsidTr="0005166B">
        <w:trPr>
          <w:cantSplit/>
        </w:trPr>
        <w:tc>
          <w:tcPr>
            <w:tcW w:w="3556" w:type="dxa"/>
          </w:tcPr>
          <w:p w14:paraId="2B21D499" w14:textId="77777777" w:rsidR="00896667" w:rsidRPr="00FD5ED6" w:rsidRDefault="00896667" w:rsidP="00896667">
            <w:pPr>
              <w:pStyle w:val="30"/>
              <w:tabs>
                <w:tab w:val="clear" w:pos="360"/>
                <w:tab w:val="clear" w:pos="720"/>
                <w:tab w:val="left" w:pos="0"/>
              </w:tabs>
              <w:ind w:right="-936"/>
              <w:rPr>
                <w:rFonts w:ascii="Browallia New" w:hAnsi="Browallia New" w:cs="Browallia New"/>
                <w:sz w:val="28"/>
                <w:szCs w:val="28"/>
                <w:cs/>
              </w:rPr>
            </w:pPr>
          </w:p>
        </w:tc>
        <w:tc>
          <w:tcPr>
            <w:tcW w:w="2658" w:type="dxa"/>
            <w:gridSpan w:val="3"/>
            <w:tcBorders>
              <w:bottom w:val="single" w:sz="4" w:space="0" w:color="auto"/>
            </w:tcBorders>
          </w:tcPr>
          <w:p w14:paraId="4BE5BD1C" w14:textId="77777777" w:rsidR="00896667" w:rsidRPr="00FD5ED6" w:rsidRDefault="00896667" w:rsidP="00896667">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4794B89B" w14:textId="77777777" w:rsidR="00896667" w:rsidRPr="00FD5ED6" w:rsidRDefault="00896667" w:rsidP="00896667">
            <w:pPr>
              <w:pStyle w:val="30"/>
              <w:tabs>
                <w:tab w:val="clear" w:pos="360"/>
                <w:tab w:val="clear" w:pos="720"/>
                <w:tab w:val="left" w:pos="0"/>
              </w:tabs>
              <w:rPr>
                <w:rFonts w:ascii="Browallia New" w:hAnsi="Browallia New" w:cs="Browallia New"/>
                <w:sz w:val="28"/>
                <w:szCs w:val="28"/>
                <w:cs/>
              </w:rPr>
            </w:pPr>
          </w:p>
        </w:tc>
        <w:tc>
          <w:tcPr>
            <w:tcW w:w="2660" w:type="dxa"/>
            <w:gridSpan w:val="3"/>
            <w:tcBorders>
              <w:bottom w:val="single" w:sz="4" w:space="0" w:color="auto"/>
            </w:tcBorders>
          </w:tcPr>
          <w:p w14:paraId="2F7AFF8E" w14:textId="1E5D8A7C" w:rsidR="00896667" w:rsidRPr="00FD5ED6" w:rsidRDefault="00896667" w:rsidP="00896667">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8725C7" w:rsidRPr="00FD5ED6" w14:paraId="0DB94504" w14:textId="77777777" w:rsidTr="001A31FE">
        <w:trPr>
          <w:cantSplit/>
        </w:trPr>
        <w:tc>
          <w:tcPr>
            <w:tcW w:w="3556" w:type="dxa"/>
          </w:tcPr>
          <w:p w14:paraId="5D472664" w14:textId="77777777" w:rsidR="008725C7" w:rsidRPr="00FD5ED6" w:rsidRDefault="008725C7" w:rsidP="008725C7">
            <w:pPr>
              <w:pStyle w:val="30"/>
              <w:tabs>
                <w:tab w:val="clear" w:pos="360"/>
                <w:tab w:val="clear" w:pos="720"/>
                <w:tab w:val="left" w:pos="0"/>
              </w:tabs>
              <w:ind w:right="-936"/>
              <w:rPr>
                <w:rFonts w:ascii="Browallia New" w:hAnsi="Browallia New" w:cs="Browallia New"/>
                <w:sz w:val="28"/>
                <w:szCs w:val="28"/>
                <w:cs/>
              </w:rPr>
            </w:pPr>
          </w:p>
        </w:tc>
        <w:tc>
          <w:tcPr>
            <w:tcW w:w="1179" w:type="dxa"/>
            <w:tcBorders>
              <w:bottom w:val="single" w:sz="4" w:space="0" w:color="auto"/>
            </w:tcBorders>
          </w:tcPr>
          <w:p w14:paraId="27C34906" w14:textId="705D46DE"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มกราคม</w:t>
            </w:r>
          </w:p>
          <w:p w14:paraId="0D98ACDD" w14:textId="09D540AD"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256</w:t>
            </w:r>
            <w:r>
              <w:rPr>
                <w:rFonts w:ascii="Browallia New" w:hAnsi="Browallia New" w:cs="Browallia New" w:hint="cs"/>
                <w:sz w:val="28"/>
                <w:szCs w:val="28"/>
                <w:cs/>
              </w:rPr>
              <w:t>1</w:t>
            </w:r>
          </w:p>
        </w:tc>
        <w:tc>
          <w:tcPr>
            <w:tcW w:w="267" w:type="dxa"/>
          </w:tcPr>
          <w:p w14:paraId="352C484B"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22B0C839" w14:textId="34B9C35C"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7EDE2CF3" w14:textId="72FE080C"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c>
          <w:tcPr>
            <w:tcW w:w="279" w:type="dxa"/>
          </w:tcPr>
          <w:p w14:paraId="2C6F5FF6" w14:textId="77777777" w:rsidR="008725C7" w:rsidRPr="00FD5ED6" w:rsidRDefault="008725C7" w:rsidP="008725C7">
            <w:pPr>
              <w:pStyle w:val="30"/>
              <w:tabs>
                <w:tab w:val="clear" w:pos="360"/>
                <w:tab w:val="clear" w:pos="720"/>
                <w:tab w:val="left" w:pos="0"/>
              </w:tabs>
              <w:rPr>
                <w:rFonts w:ascii="Browallia New" w:hAnsi="Browallia New" w:cs="Browallia New"/>
                <w:sz w:val="28"/>
                <w:szCs w:val="28"/>
                <w:cs/>
              </w:rPr>
            </w:pPr>
          </w:p>
        </w:tc>
        <w:tc>
          <w:tcPr>
            <w:tcW w:w="1191" w:type="dxa"/>
            <w:tcBorders>
              <w:bottom w:val="single" w:sz="4" w:space="0" w:color="auto"/>
            </w:tcBorders>
          </w:tcPr>
          <w:p w14:paraId="0BAE64F9" w14:textId="689012D1"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มกราคม</w:t>
            </w:r>
          </w:p>
          <w:p w14:paraId="47C1399B" w14:textId="3C6465A5"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256</w:t>
            </w:r>
            <w:r>
              <w:rPr>
                <w:rFonts w:ascii="Browallia New" w:hAnsi="Browallia New" w:cs="Browallia New" w:hint="cs"/>
                <w:sz w:val="28"/>
                <w:szCs w:val="28"/>
                <w:cs/>
              </w:rPr>
              <w:t>1</w:t>
            </w:r>
          </w:p>
        </w:tc>
        <w:tc>
          <w:tcPr>
            <w:tcW w:w="267" w:type="dxa"/>
          </w:tcPr>
          <w:p w14:paraId="5ACBD5F6"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2" w:type="dxa"/>
            <w:tcBorders>
              <w:bottom w:val="single" w:sz="4" w:space="0" w:color="auto"/>
            </w:tcBorders>
          </w:tcPr>
          <w:p w14:paraId="37178D96" w14:textId="2718D96F"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58DC125C" w14:textId="1D9F80F8"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r>
      <w:tr w:rsidR="002E5AE9" w:rsidRPr="00FD5ED6" w14:paraId="49BA5120" w14:textId="77777777" w:rsidTr="002E5AE9">
        <w:trPr>
          <w:cantSplit/>
        </w:trPr>
        <w:tc>
          <w:tcPr>
            <w:tcW w:w="3556" w:type="dxa"/>
          </w:tcPr>
          <w:p w14:paraId="7B302A07" w14:textId="77777777" w:rsidR="002E5AE9" w:rsidRPr="00FD5ED6" w:rsidRDefault="002E5AE9" w:rsidP="008725C7">
            <w:pPr>
              <w:pStyle w:val="30"/>
              <w:tabs>
                <w:tab w:val="clear" w:pos="360"/>
                <w:tab w:val="clear" w:pos="720"/>
                <w:tab w:val="left" w:pos="0"/>
              </w:tabs>
              <w:ind w:right="-936"/>
              <w:rPr>
                <w:rFonts w:ascii="Browallia New" w:hAnsi="Browallia New" w:cs="Browallia New"/>
                <w:sz w:val="28"/>
                <w:szCs w:val="28"/>
                <w:cs/>
              </w:rPr>
            </w:pPr>
          </w:p>
        </w:tc>
        <w:tc>
          <w:tcPr>
            <w:tcW w:w="1179" w:type="dxa"/>
          </w:tcPr>
          <w:p w14:paraId="01C94D07"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229CAA09"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6F33E05A"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9" w:type="dxa"/>
          </w:tcPr>
          <w:p w14:paraId="3432DFAC" w14:textId="77777777" w:rsidR="002E5AE9" w:rsidRPr="00FD5ED6" w:rsidRDefault="002E5AE9" w:rsidP="008725C7">
            <w:pPr>
              <w:pStyle w:val="30"/>
              <w:tabs>
                <w:tab w:val="clear" w:pos="360"/>
                <w:tab w:val="clear" w:pos="720"/>
                <w:tab w:val="left" w:pos="0"/>
              </w:tabs>
              <w:rPr>
                <w:rFonts w:ascii="Browallia New" w:hAnsi="Browallia New" w:cs="Browallia New"/>
                <w:sz w:val="28"/>
                <w:szCs w:val="28"/>
                <w:cs/>
              </w:rPr>
            </w:pPr>
          </w:p>
        </w:tc>
        <w:tc>
          <w:tcPr>
            <w:tcW w:w="1191" w:type="dxa"/>
          </w:tcPr>
          <w:p w14:paraId="1EBB9072"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1CA1196B"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2" w:type="dxa"/>
          </w:tcPr>
          <w:p w14:paraId="6B58D398"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r>
      <w:tr w:rsidR="00D56365" w:rsidRPr="00FD5ED6" w14:paraId="4163160B" w14:textId="77777777" w:rsidTr="001A31FE">
        <w:trPr>
          <w:cantSplit/>
        </w:trPr>
        <w:tc>
          <w:tcPr>
            <w:tcW w:w="3556" w:type="dxa"/>
          </w:tcPr>
          <w:p w14:paraId="17996C05" w14:textId="77777777" w:rsidR="00D56365" w:rsidRPr="00FD5ED6" w:rsidRDefault="00D56365" w:rsidP="00D56365">
            <w:pPr>
              <w:tabs>
                <w:tab w:val="left" w:pos="342"/>
              </w:tabs>
              <w:spacing w:line="240" w:lineRule="auto"/>
              <w:ind w:right="-108"/>
              <w:rPr>
                <w:rFonts w:ascii="Browallia New" w:hAnsi="Browallia New" w:cs="Browallia New"/>
                <w:sz w:val="28"/>
                <w:szCs w:val="28"/>
                <w:cs/>
              </w:rPr>
            </w:pPr>
            <w:r w:rsidRPr="00FD5ED6">
              <w:rPr>
                <w:rFonts w:ascii="Browallia New" w:hAnsi="Browallia New" w:cs="Browallia New"/>
                <w:sz w:val="28"/>
                <w:szCs w:val="28"/>
                <w:cs/>
              </w:rPr>
              <w:t>ครบกำหนดภายในหนึ่งปี</w:t>
            </w:r>
          </w:p>
        </w:tc>
        <w:tc>
          <w:tcPr>
            <w:tcW w:w="1179" w:type="dxa"/>
          </w:tcPr>
          <w:p w14:paraId="73D1ACD1" w14:textId="1FFF93A3" w:rsidR="00D56365" w:rsidRPr="00FD5ED6" w:rsidRDefault="00916A20"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65,572</w:t>
            </w:r>
          </w:p>
        </w:tc>
        <w:tc>
          <w:tcPr>
            <w:tcW w:w="267" w:type="dxa"/>
          </w:tcPr>
          <w:p w14:paraId="4DDFC62F"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Pr>
          <w:p w14:paraId="1CC2E772" w14:textId="12EF71A1"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64,802</w:t>
            </w:r>
          </w:p>
        </w:tc>
        <w:tc>
          <w:tcPr>
            <w:tcW w:w="279" w:type="dxa"/>
          </w:tcPr>
          <w:p w14:paraId="7C35C93E"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Pr>
          <w:p w14:paraId="36763EA5" w14:textId="06E6EA7C"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63,350</w:t>
            </w:r>
          </w:p>
        </w:tc>
        <w:tc>
          <w:tcPr>
            <w:tcW w:w="267" w:type="dxa"/>
          </w:tcPr>
          <w:p w14:paraId="714E01CD"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Pr>
          <w:p w14:paraId="58A808B6" w14:textId="156911ED"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62,131</w:t>
            </w:r>
          </w:p>
        </w:tc>
      </w:tr>
      <w:tr w:rsidR="00D56365" w:rsidRPr="00FD5ED6" w14:paraId="2084B00E" w14:textId="77777777" w:rsidTr="001A31FE">
        <w:trPr>
          <w:cantSplit/>
        </w:trPr>
        <w:tc>
          <w:tcPr>
            <w:tcW w:w="3556" w:type="dxa"/>
          </w:tcPr>
          <w:p w14:paraId="11517B5E"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ครบกำหนดหลังจากหนึ่งปีแต่ไม่เกินห้าปี</w:t>
            </w:r>
          </w:p>
        </w:tc>
        <w:tc>
          <w:tcPr>
            <w:tcW w:w="1179" w:type="dxa"/>
          </w:tcPr>
          <w:p w14:paraId="7DF670AE" w14:textId="1EEAE958" w:rsidR="00D56365" w:rsidRPr="00FD5ED6" w:rsidRDefault="00916A20"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125,667</w:t>
            </w:r>
          </w:p>
        </w:tc>
        <w:tc>
          <w:tcPr>
            <w:tcW w:w="267" w:type="dxa"/>
          </w:tcPr>
          <w:p w14:paraId="724DB181"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Pr>
          <w:p w14:paraId="299F8A17" w14:textId="33803137"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131,212</w:t>
            </w:r>
          </w:p>
        </w:tc>
        <w:tc>
          <w:tcPr>
            <w:tcW w:w="279" w:type="dxa"/>
          </w:tcPr>
          <w:p w14:paraId="6881614E"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Pr>
          <w:p w14:paraId="467EDC14" w14:textId="57ECCEF0"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125,667</w:t>
            </w:r>
          </w:p>
        </w:tc>
        <w:tc>
          <w:tcPr>
            <w:tcW w:w="267" w:type="dxa"/>
          </w:tcPr>
          <w:p w14:paraId="0BCDD6F1"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Pr>
          <w:p w14:paraId="72BB8FB3" w14:textId="4E2077AF"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131,006</w:t>
            </w:r>
          </w:p>
        </w:tc>
      </w:tr>
      <w:tr w:rsidR="00D56365" w:rsidRPr="00FD5ED6" w14:paraId="2B67F6FC" w14:textId="77777777" w:rsidTr="001A31FE">
        <w:trPr>
          <w:cantSplit/>
        </w:trPr>
        <w:tc>
          <w:tcPr>
            <w:tcW w:w="3556" w:type="dxa"/>
          </w:tcPr>
          <w:p w14:paraId="1D62BD77"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ครบกำหนดเกินห้าปี</w:t>
            </w:r>
          </w:p>
        </w:tc>
        <w:tc>
          <w:tcPr>
            <w:tcW w:w="1179" w:type="dxa"/>
            <w:tcBorders>
              <w:bottom w:val="single" w:sz="4" w:space="0" w:color="auto"/>
            </w:tcBorders>
          </w:tcPr>
          <w:p w14:paraId="700B306E" w14:textId="663C304D" w:rsidR="00D56365" w:rsidRPr="00FD5ED6" w:rsidRDefault="00916A20"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5,189</w:t>
            </w:r>
          </w:p>
        </w:tc>
        <w:tc>
          <w:tcPr>
            <w:tcW w:w="267" w:type="dxa"/>
          </w:tcPr>
          <w:p w14:paraId="784DE09F"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5EAF2CEB" w14:textId="5C95F465"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8</w:t>
            </w:r>
            <w:r w:rsidRPr="00FD5ED6">
              <w:rPr>
                <w:rFonts w:ascii="Browallia New" w:hAnsi="Browallia New" w:cs="Browallia New"/>
                <w:bCs/>
                <w:sz w:val="28"/>
                <w:szCs w:val="28"/>
              </w:rPr>
              <w:t>,464</w:t>
            </w:r>
          </w:p>
        </w:tc>
        <w:tc>
          <w:tcPr>
            <w:tcW w:w="279" w:type="dxa"/>
          </w:tcPr>
          <w:p w14:paraId="015B28A3"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Borders>
              <w:bottom w:val="single" w:sz="4" w:space="0" w:color="auto"/>
            </w:tcBorders>
          </w:tcPr>
          <w:p w14:paraId="2132B2F5" w14:textId="76F77E96"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5,18</w:t>
            </w:r>
            <w:r w:rsidR="006B32ED">
              <w:rPr>
                <w:rFonts w:ascii="Browallia New" w:hAnsi="Browallia New" w:cs="Browallia New"/>
                <w:bCs/>
                <w:sz w:val="28"/>
                <w:szCs w:val="28"/>
              </w:rPr>
              <w:t>9</w:t>
            </w:r>
          </w:p>
        </w:tc>
        <w:tc>
          <w:tcPr>
            <w:tcW w:w="267" w:type="dxa"/>
          </w:tcPr>
          <w:p w14:paraId="31082E42"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Borders>
              <w:bottom w:val="single" w:sz="4" w:space="0" w:color="auto"/>
            </w:tcBorders>
          </w:tcPr>
          <w:p w14:paraId="21E3635F" w14:textId="181A832A"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8,464</w:t>
            </w:r>
          </w:p>
        </w:tc>
      </w:tr>
      <w:tr w:rsidR="00D56365" w:rsidRPr="00FD5ED6" w14:paraId="7C915E31" w14:textId="77777777" w:rsidTr="001A31FE">
        <w:trPr>
          <w:cantSplit/>
        </w:trPr>
        <w:tc>
          <w:tcPr>
            <w:tcW w:w="3556" w:type="dxa"/>
          </w:tcPr>
          <w:p w14:paraId="4E7AFDF8"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179" w:type="dxa"/>
            <w:tcBorders>
              <w:top w:val="single" w:sz="4" w:space="0" w:color="auto"/>
              <w:bottom w:val="single" w:sz="12" w:space="0" w:color="auto"/>
            </w:tcBorders>
          </w:tcPr>
          <w:p w14:paraId="5F6E022C" w14:textId="6F71C5C3" w:rsidR="00D56365" w:rsidRPr="00FD5ED6" w:rsidRDefault="00916A20"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196,428</w:t>
            </w:r>
          </w:p>
        </w:tc>
        <w:tc>
          <w:tcPr>
            <w:tcW w:w="267" w:type="dxa"/>
          </w:tcPr>
          <w:p w14:paraId="1A5649DF"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7B5CBB76" w14:textId="00BDEE4A"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204,478</w:t>
            </w:r>
          </w:p>
        </w:tc>
        <w:tc>
          <w:tcPr>
            <w:tcW w:w="279" w:type="dxa"/>
          </w:tcPr>
          <w:p w14:paraId="2F909AB3"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Borders>
              <w:top w:val="single" w:sz="4" w:space="0" w:color="auto"/>
              <w:bottom w:val="single" w:sz="12" w:space="0" w:color="auto"/>
            </w:tcBorders>
          </w:tcPr>
          <w:p w14:paraId="598B902E" w14:textId="53377E28" w:rsidR="00D56365" w:rsidRPr="00FD5ED6" w:rsidRDefault="00515108"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194,206</w:t>
            </w:r>
          </w:p>
        </w:tc>
        <w:tc>
          <w:tcPr>
            <w:tcW w:w="267" w:type="dxa"/>
          </w:tcPr>
          <w:p w14:paraId="5A2715AB"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Borders>
              <w:top w:val="single" w:sz="4" w:space="0" w:color="auto"/>
              <w:bottom w:val="single" w:sz="12" w:space="0" w:color="auto"/>
            </w:tcBorders>
          </w:tcPr>
          <w:p w14:paraId="28771C9C" w14:textId="5E9FC348"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201,601</w:t>
            </w:r>
          </w:p>
        </w:tc>
      </w:tr>
    </w:tbl>
    <w:p w14:paraId="5DC4E7C3" w14:textId="0FE1D21D" w:rsidR="00B15523" w:rsidRDefault="00B15523"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441A799F" w14:textId="4F0D3668" w:rsidR="00FD5ED6" w:rsidRPr="00FD5ED6" w:rsidRDefault="008725C7"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5"/>
        <w:jc w:val="thaiDistribute"/>
        <w:outlineLvl w:val="0"/>
        <w:rPr>
          <w:rFonts w:ascii="Browallia New" w:hAnsi="Browallia New" w:cs="Browallia New"/>
          <w:sz w:val="28"/>
          <w:szCs w:val="28"/>
        </w:rPr>
      </w:pPr>
      <w:r>
        <w:rPr>
          <w:rFonts w:ascii="Browallia New" w:hAnsi="Browallia New" w:cs="Browallia New" w:hint="cs"/>
          <w:sz w:val="28"/>
          <w:szCs w:val="28"/>
          <w:cs/>
        </w:rPr>
        <w:t>รา</w:t>
      </w:r>
      <w:r w:rsidR="00FD5ED6" w:rsidRPr="00FD5ED6">
        <w:rPr>
          <w:rFonts w:ascii="Browallia New" w:hAnsi="Browallia New" w:cs="Browallia New"/>
          <w:sz w:val="28"/>
          <w:szCs w:val="28"/>
          <w:cs/>
        </w:rPr>
        <w:t>ยละเอียดของเงินกู้ยืมระยะยาวมีดังนี้</w:t>
      </w:r>
    </w:p>
    <w:p w14:paraId="10FFAD9A" w14:textId="77777777" w:rsidR="00FD5ED6" w:rsidRPr="002E5AE9"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0"/>
          <w:szCs w:val="20"/>
        </w:rPr>
      </w:pPr>
    </w:p>
    <w:tbl>
      <w:tblPr>
        <w:tblW w:w="9216" w:type="dxa"/>
        <w:tblInd w:w="144" w:type="dxa"/>
        <w:tblLook w:val="0000" w:firstRow="0" w:lastRow="0" w:firstColumn="0" w:lastColumn="0" w:noHBand="0" w:noVBand="0"/>
      </w:tblPr>
      <w:tblGrid>
        <w:gridCol w:w="3551"/>
        <w:gridCol w:w="24"/>
        <w:gridCol w:w="1246"/>
        <w:gridCol w:w="361"/>
        <w:gridCol w:w="1161"/>
        <w:gridCol w:w="277"/>
        <w:gridCol w:w="1107"/>
        <w:gridCol w:w="254"/>
        <w:gridCol w:w="15"/>
        <w:gridCol w:w="1220"/>
      </w:tblGrid>
      <w:tr w:rsidR="00FD5ED6" w:rsidRPr="008B1A01" w14:paraId="4B4D5177" w14:textId="77777777" w:rsidTr="00CF2201">
        <w:trPr>
          <w:tblHeader/>
        </w:trPr>
        <w:tc>
          <w:tcPr>
            <w:tcW w:w="3575" w:type="dxa"/>
            <w:gridSpan w:val="2"/>
          </w:tcPr>
          <w:p w14:paraId="3BB39C73" w14:textId="77777777" w:rsidR="00FD5ED6" w:rsidRPr="008B1A01" w:rsidRDefault="00FD5ED6" w:rsidP="00FD5ED6">
            <w:pPr>
              <w:pStyle w:val="30"/>
              <w:tabs>
                <w:tab w:val="clear" w:pos="360"/>
                <w:tab w:val="clear" w:pos="720"/>
                <w:tab w:val="left" w:pos="0"/>
              </w:tabs>
              <w:ind w:right="-936"/>
              <w:rPr>
                <w:rFonts w:ascii="Browallia New" w:hAnsi="Browallia New" w:cs="Browallia New"/>
                <w:sz w:val="21"/>
                <w:szCs w:val="21"/>
                <w:cs/>
              </w:rPr>
            </w:pPr>
          </w:p>
        </w:tc>
        <w:tc>
          <w:tcPr>
            <w:tcW w:w="5641" w:type="dxa"/>
            <w:gridSpan w:val="8"/>
          </w:tcPr>
          <w:p w14:paraId="7485C7C2" w14:textId="433B96CB" w:rsidR="00FD5ED6" w:rsidRPr="008B1A01" w:rsidRDefault="00B15523" w:rsidP="00B15523">
            <w:pPr>
              <w:pStyle w:val="a2"/>
              <w:tabs>
                <w:tab w:val="left" w:pos="0"/>
              </w:tabs>
              <w:ind w:right="-108"/>
              <w:rPr>
                <w:rFonts w:ascii="Browallia New" w:hAnsi="Browallia New" w:cs="Browallia New"/>
                <w:sz w:val="21"/>
                <w:szCs w:val="21"/>
                <w:cs/>
                <w:lang w:val="en-US"/>
              </w:rPr>
            </w:pPr>
            <w:r w:rsidRPr="008B1A01">
              <w:rPr>
                <w:rFonts w:ascii="Browallia New" w:hAnsi="Browallia New" w:cs="Browallia New"/>
                <w:snapToGrid w:val="0"/>
                <w:sz w:val="21"/>
                <w:szCs w:val="21"/>
                <w:cs/>
                <w:lang w:eastAsia="th-TH"/>
              </w:rPr>
              <w:t>(หน่วย : พันบาท)</w:t>
            </w:r>
          </w:p>
        </w:tc>
      </w:tr>
      <w:tr w:rsidR="00FD5ED6" w:rsidRPr="008B1A01" w14:paraId="027BB120" w14:textId="77777777" w:rsidTr="00CF2201">
        <w:trPr>
          <w:tblHeader/>
        </w:trPr>
        <w:tc>
          <w:tcPr>
            <w:tcW w:w="3575" w:type="dxa"/>
            <w:gridSpan w:val="2"/>
          </w:tcPr>
          <w:p w14:paraId="703B22F6" w14:textId="77777777" w:rsidR="00FD5ED6" w:rsidRPr="008B1A01" w:rsidRDefault="00FD5ED6" w:rsidP="00FD5ED6">
            <w:pPr>
              <w:pStyle w:val="30"/>
              <w:tabs>
                <w:tab w:val="clear" w:pos="360"/>
                <w:tab w:val="clear" w:pos="720"/>
                <w:tab w:val="left" w:pos="0"/>
              </w:tabs>
              <w:ind w:right="-936"/>
              <w:rPr>
                <w:rFonts w:ascii="Browallia New" w:hAnsi="Browallia New" w:cs="Browallia New"/>
                <w:sz w:val="21"/>
                <w:szCs w:val="21"/>
                <w:cs/>
              </w:rPr>
            </w:pPr>
          </w:p>
        </w:tc>
        <w:tc>
          <w:tcPr>
            <w:tcW w:w="2768" w:type="dxa"/>
            <w:gridSpan w:val="3"/>
            <w:tcBorders>
              <w:bottom w:val="single" w:sz="4" w:space="0" w:color="auto"/>
            </w:tcBorders>
          </w:tcPr>
          <w:p w14:paraId="27B92451" w14:textId="77777777" w:rsidR="00FD5ED6" w:rsidRPr="008B1A01" w:rsidRDefault="00FD5ED6" w:rsidP="00FD5ED6">
            <w:pPr>
              <w:pStyle w:val="30"/>
              <w:tabs>
                <w:tab w:val="clear" w:pos="360"/>
                <w:tab w:val="clear" w:pos="720"/>
                <w:tab w:val="left" w:pos="0"/>
              </w:tabs>
              <w:ind w:right="-18"/>
              <w:jc w:val="center"/>
              <w:rPr>
                <w:rFonts w:ascii="Browallia New" w:hAnsi="Browallia New" w:cs="Browallia New"/>
                <w:sz w:val="21"/>
                <w:szCs w:val="21"/>
                <w:cs/>
              </w:rPr>
            </w:pPr>
            <w:r w:rsidRPr="008B1A01">
              <w:rPr>
                <w:rFonts w:ascii="Browallia New" w:hAnsi="Browallia New" w:cs="Browallia New"/>
                <w:sz w:val="21"/>
                <w:szCs w:val="21"/>
                <w:cs/>
              </w:rPr>
              <w:t>งบการเงินรวม</w:t>
            </w:r>
          </w:p>
        </w:tc>
        <w:tc>
          <w:tcPr>
            <w:tcW w:w="277" w:type="dxa"/>
          </w:tcPr>
          <w:p w14:paraId="04B2EF1A" w14:textId="77777777" w:rsidR="00FD5ED6" w:rsidRPr="008B1A01" w:rsidRDefault="00FD5ED6" w:rsidP="00FD5ED6">
            <w:pPr>
              <w:pStyle w:val="30"/>
              <w:tabs>
                <w:tab w:val="clear" w:pos="360"/>
                <w:tab w:val="clear" w:pos="720"/>
                <w:tab w:val="left" w:pos="0"/>
              </w:tabs>
              <w:rPr>
                <w:rFonts w:ascii="Browallia New" w:hAnsi="Browallia New" w:cs="Browallia New"/>
                <w:sz w:val="21"/>
                <w:szCs w:val="21"/>
                <w:cs/>
              </w:rPr>
            </w:pPr>
          </w:p>
        </w:tc>
        <w:tc>
          <w:tcPr>
            <w:tcW w:w="2596" w:type="dxa"/>
            <w:gridSpan w:val="4"/>
            <w:tcBorders>
              <w:bottom w:val="single" w:sz="4" w:space="0" w:color="auto"/>
            </w:tcBorders>
          </w:tcPr>
          <w:p w14:paraId="5F8B6A59" w14:textId="209EDE49" w:rsidR="00FD5ED6" w:rsidRPr="008B1A01" w:rsidRDefault="00FD5ED6" w:rsidP="00FD5ED6">
            <w:pPr>
              <w:pStyle w:val="a2"/>
              <w:tabs>
                <w:tab w:val="left" w:pos="0"/>
              </w:tabs>
              <w:ind w:right="-108"/>
              <w:jc w:val="center"/>
              <w:rPr>
                <w:rFonts w:ascii="Browallia New" w:hAnsi="Browallia New" w:cs="Browallia New"/>
                <w:sz w:val="21"/>
                <w:szCs w:val="21"/>
                <w:cs/>
                <w:lang w:val="en-US"/>
              </w:rPr>
            </w:pPr>
            <w:r w:rsidRPr="008B1A01">
              <w:rPr>
                <w:rFonts w:ascii="Browallia New" w:hAnsi="Browallia New" w:cs="Browallia New"/>
                <w:sz w:val="21"/>
                <w:szCs w:val="21"/>
                <w:cs/>
              </w:rPr>
              <w:t>งบการเงินเฉพาะ</w:t>
            </w:r>
            <w:r w:rsidR="00D861A6" w:rsidRPr="008B1A01">
              <w:rPr>
                <w:rFonts w:ascii="Browallia New" w:hAnsi="Browallia New" w:cs="Browallia New" w:hint="cs"/>
                <w:sz w:val="21"/>
                <w:szCs w:val="21"/>
                <w:cs/>
                <w:lang w:val="en-US"/>
              </w:rPr>
              <w:t>ของบริษัท</w:t>
            </w:r>
          </w:p>
        </w:tc>
      </w:tr>
      <w:tr w:rsidR="008B1A01" w:rsidRPr="008B1A01" w14:paraId="0F0FB4ED" w14:textId="77777777" w:rsidTr="00CF2201">
        <w:trPr>
          <w:tblHeader/>
        </w:trPr>
        <w:tc>
          <w:tcPr>
            <w:tcW w:w="3575" w:type="dxa"/>
            <w:gridSpan w:val="2"/>
          </w:tcPr>
          <w:p w14:paraId="5E46D577" w14:textId="77777777" w:rsidR="000F5B2B" w:rsidRPr="008B1A01" w:rsidRDefault="000F5B2B" w:rsidP="000F5B2B">
            <w:pPr>
              <w:pStyle w:val="30"/>
              <w:tabs>
                <w:tab w:val="clear" w:pos="360"/>
                <w:tab w:val="clear" w:pos="720"/>
                <w:tab w:val="left" w:pos="0"/>
              </w:tabs>
              <w:ind w:right="-936"/>
              <w:rPr>
                <w:rFonts w:ascii="Browallia New" w:hAnsi="Browallia New" w:cs="Browallia New"/>
                <w:sz w:val="21"/>
                <w:szCs w:val="21"/>
                <w:cs/>
              </w:rPr>
            </w:pPr>
          </w:p>
        </w:tc>
        <w:tc>
          <w:tcPr>
            <w:tcW w:w="1246" w:type="dxa"/>
            <w:tcBorders>
              <w:bottom w:val="single" w:sz="4" w:space="0" w:color="auto"/>
            </w:tcBorders>
          </w:tcPr>
          <w:p w14:paraId="018BBB13" w14:textId="3BBB576B" w:rsidR="000F5B2B" w:rsidRPr="008B1A01" w:rsidRDefault="001A31FE"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rPr>
              <w:t>31</w:t>
            </w:r>
            <w:r w:rsidR="000F5B2B" w:rsidRPr="008B1A01">
              <w:rPr>
                <w:rFonts w:ascii="Browallia New" w:hAnsi="Browallia New" w:cs="Browallia New" w:hint="cs"/>
                <w:sz w:val="21"/>
                <w:szCs w:val="21"/>
                <w:cs/>
              </w:rPr>
              <w:t xml:space="preserve"> มกราคม</w:t>
            </w:r>
          </w:p>
          <w:p w14:paraId="5E7822F4" w14:textId="68947169"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cs/>
              </w:rPr>
              <w:t>256</w:t>
            </w:r>
            <w:r w:rsidRPr="008B1A01">
              <w:rPr>
                <w:rFonts w:ascii="Browallia New" w:hAnsi="Browallia New" w:cs="Browallia New" w:hint="cs"/>
                <w:sz w:val="21"/>
                <w:szCs w:val="21"/>
                <w:cs/>
              </w:rPr>
              <w:t>1</w:t>
            </w:r>
          </w:p>
        </w:tc>
        <w:tc>
          <w:tcPr>
            <w:tcW w:w="361" w:type="dxa"/>
          </w:tcPr>
          <w:p w14:paraId="41E1CAA0" w14:textId="77777777"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p>
        </w:tc>
        <w:tc>
          <w:tcPr>
            <w:tcW w:w="1161" w:type="dxa"/>
            <w:tcBorders>
              <w:bottom w:val="single" w:sz="4" w:space="0" w:color="auto"/>
            </w:tcBorders>
          </w:tcPr>
          <w:p w14:paraId="086389EC" w14:textId="04D084FD" w:rsidR="000F5B2B" w:rsidRPr="008B1A01" w:rsidRDefault="001A31FE"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rPr>
              <w:t>31</w:t>
            </w:r>
            <w:r w:rsidR="000F5B2B" w:rsidRPr="008B1A01">
              <w:rPr>
                <w:rFonts w:ascii="Browallia New" w:hAnsi="Browallia New" w:cs="Browallia New" w:hint="cs"/>
                <w:sz w:val="21"/>
                <w:szCs w:val="21"/>
                <w:cs/>
              </w:rPr>
              <w:t xml:space="preserve"> ตุลาคม</w:t>
            </w:r>
          </w:p>
          <w:p w14:paraId="0E2729C1" w14:textId="6DAECD37"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cs/>
              </w:rPr>
              <w:t>25</w:t>
            </w:r>
            <w:r w:rsidRPr="008B1A01">
              <w:rPr>
                <w:rFonts w:ascii="Browallia New" w:hAnsi="Browallia New" w:cs="Browallia New" w:hint="cs"/>
                <w:sz w:val="21"/>
                <w:szCs w:val="21"/>
                <w:cs/>
              </w:rPr>
              <w:t>60</w:t>
            </w:r>
          </w:p>
        </w:tc>
        <w:tc>
          <w:tcPr>
            <w:tcW w:w="277" w:type="dxa"/>
          </w:tcPr>
          <w:p w14:paraId="0F798B7C" w14:textId="77777777" w:rsidR="000F5B2B" w:rsidRPr="008B1A01" w:rsidRDefault="000F5B2B" w:rsidP="000F5B2B">
            <w:pPr>
              <w:pStyle w:val="30"/>
              <w:tabs>
                <w:tab w:val="clear" w:pos="360"/>
                <w:tab w:val="clear" w:pos="720"/>
                <w:tab w:val="left" w:pos="0"/>
              </w:tabs>
              <w:rPr>
                <w:rFonts w:ascii="Browallia New" w:hAnsi="Browallia New" w:cs="Browallia New"/>
                <w:sz w:val="21"/>
                <w:szCs w:val="21"/>
                <w:cs/>
              </w:rPr>
            </w:pPr>
          </w:p>
        </w:tc>
        <w:tc>
          <w:tcPr>
            <w:tcW w:w="1107" w:type="dxa"/>
            <w:tcBorders>
              <w:bottom w:val="single" w:sz="4" w:space="0" w:color="auto"/>
            </w:tcBorders>
          </w:tcPr>
          <w:p w14:paraId="06AAA197" w14:textId="03000A09" w:rsidR="000F5B2B" w:rsidRPr="008B1A01" w:rsidRDefault="001A31FE"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rPr>
              <w:t>31</w:t>
            </w:r>
            <w:r w:rsidR="000F5B2B" w:rsidRPr="008B1A01">
              <w:rPr>
                <w:rFonts w:ascii="Browallia New" w:hAnsi="Browallia New" w:cs="Browallia New" w:hint="cs"/>
                <w:sz w:val="21"/>
                <w:szCs w:val="21"/>
                <w:cs/>
              </w:rPr>
              <w:t xml:space="preserve"> มกราคม</w:t>
            </w:r>
          </w:p>
          <w:p w14:paraId="44E8DAA1" w14:textId="5B05C3EB"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cs/>
              </w:rPr>
              <w:t>256</w:t>
            </w:r>
            <w:r w:rsidRPr="008B1A01">
              <w:rPr>
                <w:rFonts w:ascii="Browallia New" w:hAnsi="Browallia New" w:cs="Browallia New" w:hint="cs"/>
                <w:sz w:val="21"/>
                <w:szCs w:val="21"/>
                <w:cs/>
              </w:rPr>
              <w:t>1</w:t>
            </w:r>
          </w:p>
        </w:tc>
        <w:tc>
          <w:tcPr>
            <w:tcW w:w="254" w:type="dxa"/>
          </w:tcPr>
          <w:p w14:paraId="34183060" w14:textId="77777777"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p>
        </w:tc>
        <w:tc>
          <w:tcPr>
            <w:tcW w:w="1235" w:type="dxa"/>
            <w:gridSpan w:val="2"/>
            <w:tcBorders>
              <w:bottom w:val="single" w:sz="4" w:space="0" w:color="auto"/>
            </w:tcBorders>
          </w:tcPr>
          <w:p w14:paraId="2B85B4C4" w14:textId="5B2FA8D2" w:rsidR="000F5B2B" w:rsidRPr="008B1A01" w:rsidRDefault="001A31FE"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rPr>
              <w:t>31</w:t>
            </w:r>
            <w:r w:rsidR="000F5B2B" w:rsidRPr="008B1A01">
              <w:rPr>
                <w:rFonts w:ascii="Browallia New" w:hAnsi="Browallia New" w:cs="Browallia New" w:hint="cs"/>
                <w:sz w:val="21"/>
                <w:szCs w:val="21"/>
                <w:cs/>
              </w:rPr>
              <w:t xml:space="preserve"> ตุลาคม</w:t>
            </w:r>
          </w:p>
          <w:p w14:paraId="1F049D35" w14:textId="43747CC0"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cs/>
              </w:rPr>
              <w:t>25</w:t>
            </w:r>
            <w:r w:rsidRPr="008B1A01">
              <w:rPr>
                <w:rFonts w:ascii="Browallia New" w:hAnsi="Browallia New" w:cs="Browallia New" w:hint="cs"/>
                <w:sz w:val="21"/>
                <w:szCs w:val="21"/>
                <w:cs/>
              </w:rPr>
              <w:t>60</w:t>
            </w:r>
          </w:p>
        </w:tc>
      </w:tr>
      <w:tr w:rsidR="00FD5ED6" w:rsidRPr="008B1A01" w14:paraId="30A2DEA0" w14:textId="77777777" w:rsidTr="00CF2201">
        <w:trPr>
          <w:cantSplit/>
        </w:trPr>
        <w:tc>
          <w:tcPr>
            <w:tcW w:w="3575" w:type="dxa"/>
            <w:gridSpan w:val="2"/>
          </w:tcPr>
          <w:p w14:paraId="689CA430" w14:textId="77777777" w:rsidR="00FD5ED6" w:rsidRPr="008B1A01" w:rsidRDefault="00FD5ED6" w:rsidP="00FD5ED6">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เงินกู้ยืมจากธนาคารแห่งที่หนึ่ง</w:t>
            </w:r>
          </w:p>
        </w:tc>
        <w:tc>
          <w:tcPr>
            <w:tcW w:w="1246" w:type="dxa"/>
          </w:tcPr>
          <w:p w14:paraId="5C53B933"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12F4CBB9" w14:textId="77777777" w:rsidR="00FD5ED6" w:rsidRPr="008B1A01" w:rsidRDefault="00FD5ED6" w:rsidP="00FD5ED6">
            <w:pPr>
              <w:pStyle w:val="a2"/>
              <w:tabs>
                <w:tab w:val="left" w:pos="0"/>
                <w:tab w:val="decimal" w:pos="792"/>
              </w:tabs>
              <w:ind w:right="-36"/>
              <w:rPr>
                <w:rFonts w:ascii="Browallia New" w:hAnsi="Browallia New" w:cs="Browallia New"/>
                <w:bCs/>
                <w:sz w:val="21"/>
                <w:szCs w:val="21"/>
                <w:cs/>
              </w:rPr>
            </w:pPr>
          </w:p>
        </w:tc>
        <w:tc>
          <w:tcPr>
            <w:tcW w:w="1161" w:type="dxa"/>
          </w:tcPr>
          <w:p w14:paraId="543824CA"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08E83626" w14:textId="77777777" w:rsidR="00FD5ED6" w:rsidRPr="008B1A01" w:rsidRDefault="00FD5ED6" w:rsidP="00FD5ED6">
            <w:pPr>
              <w:pStyle w:val="a2"/>
              <w:tabs>
                <w:tab w:val="left" w:pos="0"/>
                <w:tab w:val="decimal" w:pos="792"/>
              </w:tabs>
              <w:ind w:right="-36"/>
              <w:rPr>
                <w:rFonts w:ascii="Browallia New" w:hAnsi="Browallia New" w:cs="Browallia New"/>
                <w:bCs/>
                <w:sz w:val="21"/>
                <w:szCs w:val="21"/>
                <w:cs/>
              </w:rPr>
            </w:pPr>
          </w:p>
        </w:tc>
        <w:tc>
          <w:tcPr>
            <w:tcW w:w="1107" w:type="dxa"/>
          </w:tcPr>
          <w:p w14:paraId="4F71FE56"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6336FB5D" w14:textId="77777777" w:rsidR="00FD5ED6" w:rsidRPr="008B1A01"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220" w:type="dxa"/>
          </w:tcPr>
          <w:p w14:paraId="4F55FB9F"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69524FB0" w14:textId="77777777" w:rsidTr="00CF2201">
        <w:trPr>
          <w:cantSplit/>
        </w:trPr>
        <w:tc>
          <w:tcPr>
            <w:tcW w:w="3575" w:type="dxa"/>
            <w:gridSpan w:val="2"/>
          </w:tcPr>
          <w:p w14:paraId="73436E1F" w14:textId="77777777" w:rsidR="00D56365" w:rsidRPr="008B1A01" w:rsidRDefault="00D56365" w:rsidP="00D56365">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250</w:t>
            </w:r>
            <w:r w:rsidRPr="008B1A01">
              <w:rPr>
                <w:rFonts w:ascii="Browallia New" w:hAnsi="Browallia New" w:cs="Browallia New"/>
                <w:sz w:val="21"/>
                <w:szCs w:val="21"/>
                <w:cs/>
              </w:rPr>
              <w:t xml:space="preserve"> ล้านบาทเพื่อใช้ก่อสร้างโรงงาน</w:t>
            </w:r>
          </w:p>
        </w:tc>
        <w:tc>
          <w:tcPr>
            <w:tcW w:w="1246" w:type="dxa"/>
          </w:tcPr>
          <w:p w14:paraId="7CE49ED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69AE5015"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5F43157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2B9B35EC"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7C706158"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7E535929"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220" w:type="dxa"/>
          </w:tcPr>
          <w:p w14:paraId="5E90852F"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7BCF32D7" w14:textId="77777777" w:rsidTr="00CF2201">
        <w:trPr>
          <w:cantSplit/>
        </w:trPr>
        <w:tc>
          <w:tcPr>
            <w:tcW w:w="3575" w:type="dxa"/>
            <w:gridSpan w:val="2"/>
          </w:tcPr>
          <w:p w14:paraId="15C7F732"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และซื้อเครื่องจักร มีกำหนดชำระคืนเป็นราย</w:t>
            </w:r>
          </w:p>
        </w:tc>
        <w:tc>
          <w:tcPr>
            <w:tcW w:w="1246" w:type="dxa"/>
          </w:tcPr>
          <w:p w14:paraId="3362EDFD"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7550DEEB"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3A84DFAC"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16859E8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1F1F811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16A8970B"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220" w:type="dxa"/>
          </w:tcPr>
          <w:p w14:paraId="5CB7373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31F9F98B" w14:textId="77777777" w:rsidTr="00CF2201">
        <w:trPr>
          <w:cantSplit/>
        </w:trPr>
        <w:tc>
          <w:tcPr>
            <w:tcW w:w="3575" w:type="dxa"/>
            <w:gridSpan w:val="2"/>
          </w:tcPr>
          <w:p w14:paraId="56DE62D5" w14:textId="77777777"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เดือนในจำนวนไม่ต่ำกว่าเดือนละ </w:t>
            </w:r>
            <w:r w:rsidRPr="008B1A01">
              <w:rPr>
                <w:rFonts w:ascii="Browallia New" w:hAnsi="Browallia New" w:cs="Browallia New"/>
                <w:sz w:val="21"/>
                <w:szCs w:val="21"/>
              </w:rPr>
              <w:t xml:space="preserve">2.35 </w:t>
            </w:r>
            <w:r w:rsidRPr="008B1A01">
              <w:rPr>
                <w:rFonts w:ascii="Browallia New" w:hAnsi="Browallia New" w:cs="Browallia New"/>
                <w:sz w:val="21"/>
                <w:szCs w:val="21"/>
                <w:cs/>
              </w:rPr>
              <w:t xml:space="preserve">ล้าน </w:t>
            </w:r>
          </w:p>
        </w:tc>
        <w:tc>
          <w:tcPr>
            <w:tcW w:w="1246" w:type="dxa"/>
          </w:tcPr>
          <w:p w14:paraId="2C82619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20E7B4E1"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7412E457"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13CEDE2F"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022E7F3B"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4CD398DB"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220" w:type="dxa"/>
          </w:tcPr>
          <w:p w14:paraId="6C9BD9A8"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00DD4AA1" w14:textId="77777777" w:rsidTr="00CF2201">
        <w:trPr>
          <w:cantSplit/>
        </w:trPr>
        <w:tc>
          <w:tcPr>
            <w:tcW w:w="3575" w:type="dxa"/>
            <w:gridSpan w:val="2"/>
          </w:tcPr>
          <w:p w14:paraId="5DE7188B" w14:textId="77777777" w:rsidR="00D56365" w:rsidRPr="008B1A01" w:rsidRDefault="00D56365" w:rsidP="00D56365">
            <w:pPr>
              <w:tabs>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cs/>
              </w:rPr>
              <w:t xml:space="preserve">      บาท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 xml:space="preserve">ลบร้อยละ </w:t>
            </w:r>
          </w:p>
        </w:tc>
        <w:tc>
          <w:tcPr>
            <w:tcW w:w="1246" w:type="dxa"/>
          </w:tcPr>
          <w:p w14:paraId="05A57E8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38F43924"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0C40FF1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34869CC6"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2B393119"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4C1D4567"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220" w:type="dxa"/>
          </w:tcPr>
          <w:p w14:paraId="19FC5889"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5DCACE65" w14:textId="77777777" w:rsidTr="00CF2201">
        <w:trPr>
          <w:cantSplit/>
        </w:trPr>
        <w:tc>
          <w:tcPr>
            <w:tcW w:w="3575" w:type="dxa"/>
            <w:gridSpan w:val="2"/>
          </w:tcPr>
          <w:p w14:paraId="4484A135" w14:textId="77777777"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1.75</w:t>
            </w:r>
            <w:r w:rsidRPr="008B1A01">
              <w:rPr>
                <w:rFonts w:ascii="Browallia New" w:hAnsi="Browallia New" w:cs="Browallia New"/>
                <w:sz w:val="21"/>
                <w:szCs w:val="21"/>
                <w:cs/>
              </w:rPr>
              <w:t xml:space="preserve"> ต่อปี ถึงเดือนพฤศจิกายน </w:t>
            </w:r>
            <w:r w:rsidRPr="008B1A01">
              <w:rPr>
                <w:rFonts w:ascii="Browallia New" w:hAnsi="Browallia New" w:cs="Browallia New"/>
                <w:sz w:val="21"/>
                <w:szCs w:val="21"/>
              </w:rPr>
              <w:t>2560</w:t>
            </w:r>
            <w:r w:rsidRPr="008B1A01">
              <w:rPr>
                <w:rFonts w:ascii="Browallia New" w:hAnsi="Browallia New" w:cs="Browallia New"/>
                <w:sz w:val="21"/>
                <w:szCs w:val="21"/>
                <w:cs/>
              </w:rPr>
              <w:t xml:space="preserve"> และ</w:t>
            </w:r>
          </w:p>
        </w:tc>
        <w:tc>
          <w:tcPr>
            <w:tcW w:w="1246" w:type="dxa"/>
          </w:tcPr>
          <w:p w14:paraId="2F295A3A" w14:textId="654F69E2"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60773E8E"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59A7C578" w14:textId="337ABAE6"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144F7E6A"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48B1589D" w14:textId="248511D9"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56A14A0A"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04A234A8" w14:textId="527A28C4"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22F0B31F" w14:textId="77777777" w:rsidTr="00CF2201">
        <w:trPr>
          <w:cantSplit/>
        </w:trPr>
        <w:tc>
          <w:tcPr>
            <w:tcW w:w="3575" w:type="dxa"/>
            <w:gridSpan w:val="2"/>
          </w:tcPr>
          <w:p w14:paraId="485CEFD4" w14:textId="6B0B3A45"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MLR</w:t>
            </w:r>
            <w:r w:rsidRPr="008B1A01">
              <w:rPr>
                <w:rFonts w:ascii="Browallia New" w:hAnsi="Browallia New" w:cs="Browallia New"/>
                <w:sz w:val="21"/>
                <w:szCs w:val="21"/>
                <w:cs/>
              </w:rPr>
              <w:t xml:space="preserve"> ลบร้อยละ </w:t>
            </w:r>
            <w:r w:rsidRPr="008B1A01">
              <w:rPr>
                <w:rFonts w:ascii="Browallia New" w:hAnsi="Browallia New" w:cs="Browallia New"/>
                <w:sz w:val="21"/>
                <w:szCs w:val="21"/>
              </w:rPr>
              <w:t xml:space="preserve">1.5 </w:t>
            </w:r>
            <w:r w:rsidRPr="008B1A01">
              <w:rPr>
                <w:rFonts w:ascii="Browallia New" w:hAnsi="Browallia New" w:cs="Browallia New"/>
                <w:sz w:val="21"/>
                <w:szCs w:val="21"/>
                <w:cs/>
              </w:rPr>
              <w:t>ต่อปี หลังจากนั้น)</w:t>
            </w:r>
          </w:p>
        </w:tc>
        <w:tc>
          <w:tcPr>
            <w:tcW w:w="1246" w:type="dxa"/>
          </w:tcPr>
          <w:p w14:paraId="30696A83" w14:textId="1C1209D0" w:rsidR="00D56365" w:rsidRPr="008B1A01" w:rsidRDefault="00916A20"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119,541</w:t>
            </w:r>
          </w:p>
        </w:tc>
        <w:tc>
          <w:tcPr>
            <w:tcW w:w="361" w:type="dxa"/>
          </w:tcPr>
          <w:p w14:paraId="5727FCE7"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341E178A" w14:textId="3BD8C7E2"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123,716</w:t>
            </w:r>
          </w:p>
        </w:tc>
        <w:tc>
          <w:tcPr>
            <w:tcW w:w="277" w:type="dxa"/>
          </w:tcPr>
          <w:p w14:paraId="0179D903"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3A86ED54" w14:textId="06791022"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119,541</w:t>
            </w:r>
          </w:p>
        </w:tc>
        <w:tc>
          <w:tcPr>
            <w:tcW w:w="269" w:type="dxa"/>
            <w:gridSpan w:val="2"/>
          </w:tcPr>
          <w:p w14:paraId="654B93EB"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1F7692F6" w14:textId="793B95DA"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123,716</w:t>
            </w:r>
          </w:p>
        </w:tc>
      </w:tr>
      <w:tr w:rsidR="00D56365" w:rsidRPr="008B1A01" w14:paraId="1015ABFE" w14:textId="77777777" w:rsidTr="00CF2201">
        <w:trPr>
          <w:cantSplit/>
        </w:trPr>
        <w:tc>
          <w:tcPr>
            <w:tcW w:w="3575" w:type="dxa"/>
            <w:gridSpan w:val="2"/>
          </w:tcPr>
          <w:p w14:paraId="705CA937" w14:textId="77777777" w:rsidR="00D56365" w:rsidRPr="008B1A01" w:rsidRDefault="00D56365" w:rsidP="00D56365">
            <w:pPr>
              <w:tabs>
                <w:tab w:val="left" w:pos="342"/>
              </w:tabs>
              <w:spacing w:line="240" w:lineRule="auto"/>
              <w:ind w:right="-108"/>
              <w:rPr>
                <w:rFonts w:ascii="Browallia New" w:hAnsi="Browallia New" w:cs="Browallia New"/>
                <w:sz w:val="21"/>
                <w:szCs w:val="21"/>
                <w:cs/>
              </w:rPr>
            </w:pPr>
          </w:p>
        </w:tc>
        <w:tc>
          <w:tcPr>
            <w:tcW w:w="1246" w:type="dxa"/>
          </w:tcPr>
          <w:p w14:paraId="2DD4867D"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4D382547"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7DFAF3A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1F6225DC"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13533AD2"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7B04523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6FD31691"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5D00FA40" w14:textId="77777777" w:rsidTr="00CF2201">
        <w:trPr>
          <w:cantSplit/>
        </w:trPr>
        <w:tc>
          <w:tcPr>
            <w:tcW w:w="3575" w:type="dxa"/>
            <w:gridSpan w:val="2"/>
          </w:tcPr>
          <w:p w14:paraId="0714783E" w14:textId="77777777"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เงินกู้ยืมจากธนาคารแห่งที่สอง</w:t>
            </w:r>
          </w:p>
        </w:tc>
        <w:tc>
          <w:tcPr>
            <w:tcW w:w="1246" w:type="dxa"/>
          </w:tcPr>
          <w:p w14:paraId="37559D0B"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6A768383"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5FA03498"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200E9CAA"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6B9CD962"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7B4C6435"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3CAD3CC4"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004AEEFF" w14:textId="77777777" w:rsidTr="00CF2201">
        <w:trPr>
          <w:cantSplit/>
        </w:trPr>
        <w:tc>
          <w:tcPr>
            <w:tcW w:w="3575" w:type="dxa"/>
            <w:gridSpan w:val="2"/>
          </w:tcPr>
          <w:p w14:paraId="098D5B4B" w14:textId="77777777" w:rsidR="00D56365" w:rsidRPr="008B1A01" w:rsidRDefault="00D56365" w:rsidP="00D56365">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44</w:t>
            </w:r>
            <w:r w:rsidRPr="008B1A01">
              <w:rPr>
                <w:rFonts w:ascii="Browallia New" w:hAnsi="Browallia New" w:cs="Browallia New"/>
                <w:sz w:val="21"/>
                <w:szCs w:val="21"/>
                <w:cs/>
              </w:rPr>
              <w:t xml:space="preserve"> ล้านบาทเพื่อใช้ขยายและก่อสร้าง</w:t>
            </w:r>
          </w:p>
        </w:tc>
        <w:tc>
          <w:tcPr>
            <w:tcW w:w="1246" w:type="dxa"/>
          </w:tcPr>
          <w:p w14:paraId="0EF41142"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4446CF9E"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6B97B48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35F611A9"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3C10603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5B48771F"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060EC93D"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03657A2F" w14:textId="77777777" w:rsidTr="00CF2201">
        <w:trPr>
          <w:cantSplit/>
        </w:trPr>
        <w:tc>
          <w:tcPr>
            <w:tcW w:w="3575" w:type="dxa"/>
            <w:gridSpan w:val="2"/>
          </w:tcPr>
          <w:p w14:paraId="55BF6B33"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โรงงาน มีกำหนดชำระคืนเป็นรายเดือน</w:t>
            </w:r>
          </w:p>
        </w:tc>
        <w:tc>
          <w:tcPr>
            <w:tcW w:w="1246" w:type="dxa"/>
          </w:tcPr>
          <w:p w14:paraId="2B807712"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7A64B2D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042E0959"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75295EFD"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4F2E10F0"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354C98EF"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5693E92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443B0651" w14:textId="77777777" w:rsidTr="00CF2201">
        <w:trPr>
          <w:cantSplit/>
        </w:trPr>
        <w:tc>
          <w:tcPr>
            <w:tcW w:w="3575" w:type="dxa"/>
            <w:gridSpan w:val="2"/>
          </w:tcPr>
          <w:p w14:paraId="670D02D6"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งวดละ </w:t>
            </w:r>
            <w:r w:rsidRPr="008B1A01">
              <w:rPr>
                <w:rFonts w:ascii="Browallia New" w:hAnsi="Browallia New" w:cs="Browallia New"/>
                <w:sz w:val="21"/>
                <w:szCs w:val="21"/>
              </w:rPr>
              <w:t>0.46</w:t>
            </w:r>
            <w:r w:rsidRPr="008B1A01">
              <w:rPr>
                <w:rFonts w:ascii="Browallia New" w:hAnsi="Browallia New" w:cs="Browallia New"/>
                <w:sz w:val="21"/>
                <w:szCs w:val="21"/>
                <w:cs/>
              </w:rPr>
              <w:t xml:space="preserve"> ล้านบาท </w:t>
            </w:r>
            <w:r w:rsidRPr="008B1A01">
              <w:rPr>
                <w:rFonts w:ascii="Browallia New" w:hAnsi="Browallia New" w:cs="Browallia New"/>
                <w:sz w:val="21"/>
                <w:szCs w:val="21"/>
              </w:rPr>
              <w:t>(</w:t>
            </w:r>
            <w:r w:rsidRPr="008B1A01">
              <w:rPr>
                <w:rFonts w:ascii="Browallia New" w:hAnsi="Browallia New" w:cs="Browallia New"/>
                <w:sz w:val="21"/>
                <w:szCs w:val="21"/>
                <w:cs/>
              </w:rPr>
              <w:t>อัตราดอกเบี้ย</w:t>
            </w:r>
          </w:p>
        </w:tc>
        <w:tc>
          <w:tcPr>
            <w:tcW w:w="1246" w:type="dxa"/>
          </w:tcPr>
          <w:p w14:paraId="7932BA8F"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2A2BF297"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7306616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56D35806"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04E4D399"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599639E5"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7337F190"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7081FBA1" w14:textId="77777777" w:rsidTr="00CF2201">
        <w:trPr>
          <w:cantSplit/>
        </w:trPr>
        <w:tc>
          <w:tcPr>
            <w:tcW w:w="3575" w:type="dxa"/>
            <w:gridSpan w:val="2"/>
          </w:tcPr>
          <w:p w14:paraId="276E2592"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rPr>
              <w:t xml:space="preserve">      3-M BIBOR </w:t>
            </w:r>
            <w:r w:rsidRPr="008B1A01">
              <w:rPr>
                <w:rFonts w:ascii="Browallia New" w:hAnsi="Browallia New" w:cs="Browallia New"/>
                <w:sz w:val="21"/>
                <w:szCs w:val="21"/>
                <w:cs/>
              </w:rPr>
              <w:t xml:space="preserve">บวกร้อยละ </w:t>
            </w:r>
            <w:r w:rsidRPr="008B1A01">
              <w:rPr>
                <w:rFonts w:ascii="Browallia New" w:hAnsi="Browallia New" w:cs="Browallia New"/>
                <w:sz w:val="21"/>
                <w:szCs w:val="21"/>
              </w:rPr>
              <w:t xml:space="preserve">3.56 </w:t>
            </w:r>
            <w:r w:rsidRPr="008B1A01">
              <w:rPr>
                <w:rFonts w:ascii="Browallia New" w:hAnsi="Browallia New" w:cs="Browallia New"/>
                <w:sz w:val="21"/>
                <w:szCs w:val="21"/>
                <w:cs/>
              </w:rPr>
              <w:t>ต่อปี สำหรับ</w:t>
            </w:r>
          </w:p>
        </w:tc>
        <w:tc>
          <w:tcPr>
            <w:tcW w:w="1246" w:type="dxa"/>
          </w:tcPr>
          <w:p w14:paraId="47A42B34"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001A4994"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0B85648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176E0D2D"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73FC2471"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2B0F015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79B3599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1E333A2E" w14:textId="77777777" w:rsidTr="00CF2201">
        <w:trPr>
          <w:cantSplit/>
        </w:trPr>
        <w:tc>
          <w:tcPr>
            <w:tcW w:w="3575" w:type="dxa"/>
            <w:gridSpan w:val="2"/>
          </w:tcPr>
          <w:p w14:paraId="459F4BCB"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rPr>
              <w:t xml:space="preserve">      3</w:t>
            </w:r>
            <w:r w:rsidRPr="008B1A01">
              <w:rPr>
                <w:rFonts w:ascii="Browallia New" w:hAnsi="Browallia New" w:cs="Browallia New"/>
                <w:sz w:val="21"/>
                <w:szCs w:val="21"/>
                <w:cs/>
              </w:rPr>
              <w:t xml:space="preserve"> ปีแรก และ</w:t>
            </w:r>
            <w:r w:rsidRPr="008B1A01">
              <w:rPr>
                <w:rFonts w:ascii="Browallia New" w:hAnsi="Browallia New" w:cs="Browallia New"/>
                <w:sz w:val="21"/>
                <w:szCs w:val="21"/>
              </w:rPr>
              <w:t xml:space="preserve"> </w:t>
            </w:r>
            <w:r w:rsidRPr="008B1A01">
              <w:rPr>
                <w:rFonts w:ascii="Browallia New" w:hAnsi="Browallia New" w:cs="Browallia New"/>
                <w:sz w:val="21"/>
                <w:szCs w:val="21"/>
                <w:cs/>
              </w:rPr>
              <w:t>3</w:t>
            </w:r>
            <w:r w:rsidRPr="008B1A01">
              <w:rPr>
                <w:rFonts w:ascii="Browallia New" w:hAnsi="Browallia New" w:cs="Browallia New"/>
                <w:sz w:val="21"/>
                <w:szCs w:val="21"/>
              </w:rPr>
              <w:t xml:space="preserve">-M BIBOR </w:t>
            </w:r>
            <w:r w:rsidRPr="008B1A01">
              <w:rPr>
                <w:rFonts w:ascii="Browallia New" w:hAnsi="Browallia New" w:cs="Browallia New"/>
                <w:sz w:val="21"/>
                <w:szCs w:val="21"/>
                <w:cs/>
              </w:rPr>
              <w:t>บวกร้อยละ</w:t>
            </w:r>
            <w:r w:rsidRPr="008B1A01">
              <w:rPr>
                <w:rFonts w:ascii="Browallia New" w:hAnsi="Browallia New" w:cs="Browallia New"/>
                <w:sz w:val="21"/>
                <w:szCs w:val="21"/>
              </w:rPr>
              <w:t xml:space="preserve"> 3.81</w:t>
            </w:r>
          </w:p>
        </w:tc>
        <w:tc>
          <w:tcPr>
            <w:tcW w:w="1246" w:type="dxa"/>
          </w:tcPr>
          <w:p w14:paraId="0B2B91C7"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2184296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66353167"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21B5263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3D87F81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2445DB6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26FEF61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4CC1548E" w14:textId="77777777" w:rsidTr="00CF2201">
        <w:trPr>
          <w:cantSplit/>
        </w:trPr>
        <w:tc>
          <w:tcPr>
            <w:tcW w:w="3575" w:type="dxa"/>
            <w:gridSpan w:val="2"/>
          </w:tcPr>
          <w:p w14:paraId="2E4BB32E"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rPr>
              <w:t xml:space="preserve">      </w:t>
            </w:r>
            <w:r w:rsidRPr="008B1A01">
              <w:rPr>
                <w:rFonts w:ascii="Browallia New" w:hAnsi="Browallia New" w:cs="Browallia New"/>
                <w:sz w:val="21"/>
                <w:szCs w:val="21"/>
                <w:cs/>
              </w:rPr>
              <w:t>ต่อปี หลังจากนั้น</w:t>
            </w:r>
            <w:r w:rsidRPr="008B1A01">
              <w:rPr>
                <w:rFonts w:ascii="Browallia New" w:hAnsi="Browallia New" w:cs="Browallia New"/>
                <w:sz w:val="21"/>
                <w:szCs w:val="21"/>
              </w:rPr>
              <w:t>)</w:t>
            </w:r>
          </w:p>
        </w:tc>
        <w:tc>
          <w:tcPr>
            <w:tcW w:w="1246" w:type="dxa"/>
          </w:tcPr>
          <w:p w14:paraId="2925B598" w14:textId="303C8DB6" w:rsidR="00D56365" w:rsidRPr="008B1A01" w:rsidRDefault="00916A20"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31,120</w:t>
            </w:r>
          </w:p>
        </w:tc>
        <w:tc>
          <w:tcPr>
            <w:tcW w:w="361" w:type="dxa"/>
          </w:tcPr>
          <w:p w14:paraId="26B43F71"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6BF2A6DE" w14:textId="16859D58"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32,500</w:t>
            </w:r>
          </w:p>
        </w:tc>
        <w:tc>
          <w:tcPr>
            <w:tcW w:w="277" w:type="dxa"/>
          </w:tcPr>
          <w:p w14:paraId="56F8842A"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16F3204B" w14:textId="1EF1F37D"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31,120</w:t>
            </w:r>
          </w:p>
        </w:tc>
        <w:tc>
          <w:tcPr>
            <w:tcW w:w="269" w:type="dxa"/>
            <w:gridSpan w:val="2"/>
          </w:tcPr>
          <w:p w14:paraId="082A995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65496C01" w14:textId="5E403E1A"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32,500</w:t>
            </w:r>
          </w:p>
        </w:tc>
      </w:tr>
      <w:tr w:rsidR="00D56365" w:rsidRPr="008B1A01" w14:paraId="0ED83C3B" w14:textId="77777777" w:rsidTr="00CF2201">
        <w:trPr>
          <w:cantSplit/>
        </w:trPr>
        <w:tc>
          <w:tcPr>
            <w:tcW w:w="3575" w:type="dxa"/>
            <w:gridSpan w:val="2"/>
          </w:tcPr>
          <w:p w14:paraId="1B81F930"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rPr>
            </w:pPr>
          </w:p>
        </w:tc>
        <w:tc>
          <w:tcPr>
            <w:tcW w:w="1246" w:type="dxa"/>
          </w:tcPr>
          <w:p w14:paraId="6441749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3E2289A4"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4E0728AD"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03B0555C"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1EC75C1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61251554"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66B0271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203EFD9A" w14:textId="77777777" w:rsidTr="00CF2201">
        <w:trPr>
          <w:cantSplit/>
        </w:trPr>
        <w:tc>
          <w:tcPr>
            <w:tcW w:w="3551" w:type="dxa"/>
          </w:tcPr>
          <w:p w14:paraId="7D021A61" w14:textId="77777777"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เงินกู้ยืมจากธนาคารแห่งที่สาม</w:t>
            </w:r>
          </w:p>
        </w:tc>
        <w:tc>
          <w:tcPr>
            <w:tcW w:w="1270" w:type="dxa"/>
            <w:gridSpan w:val="2"/>
          </w:tcPr>
          <w:p w14:paraId="54BAF9D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24109297"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2AD475A3"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33B1AC55"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422D029C"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53C9EA52"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220" w:type="dxa"/>
          </w:tcPr>
          <w:p w14:paraId="042F28DB"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58EF3FE1" w14:textId="77777777" w:rsidTr="00CF2201">
        <w:trPr>
          <w:cantSplit/>
        </w:trPr>
        <w:tc>
          <w:tcPr>
            <w:tcW w:w="3551" w:type="dxa"/>
          </w:tcPr>
          <w:p w14:paraId="2B93BE96" w14:textId="77777777" w:rsidR="00D56365" w:rsidRPr="008B1A01" w:rsidRDefault="00D56365" w:rsidP="00D56365">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35</w:t>
            </w:r>
            <w:r w:rsidRPr="008B1A01">
              <w:rPr>
                <w:rFonts w:ascii="Browallia New" w:hAnsi="Browallia New" w:cs="Browallia New"/>
                <w:sz w:val="21"/>
                <w:szCs w:val="21"/>
                <w:cs/>
              </w:rPr>
              <w:t xml:space="preserve"> ล้านบาท มีกำหนดชำระคืนเป็น</w:t>
            </w:r>
          </w:p>
        </w:tc>
        <w:tc>
          <w:tcPr>
            <w:tcW w:w="1270" w:type="dxa"/>
            <w:gridSpan w:val="2"/>
          </w:tcPr>
          <w:p w14:paraId="5E03387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3C99FB02"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7A3F4407"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6821CB9C"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738CFE4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0304DFFD"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220" w:type="dxa"/>
          </w:tcPr>
          <w:p w14:paraId="6D11A4E1"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53B4427D" w14:textId="77777777" w:rsidTr="00CF2201">
        <w:trPr>
          <w:cantSplit/>
        </w:trPr>
        <w:tc>
          <w:tcPr>
            <w:tcW w:w="3551" w:type="dxa"/>
          </w:tcPr>
          <w:p w14:paraId="6D727A1F"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รายเดือน งวดละ </w:t>
            </w:r>
            <w:r w:rsidRPr="008B1A01">
              <w:rPr>
                <w:rFonts w:ascii="Browallia New" w:hAnsi="Browallia New" w:cs="Browallia New"/>
                <w:sz w:val="21"/>
                <w:szCs w:val="21"/>
              </w:rPr>
              <w:t>0.5</w:t>
            </w:r>
            <w:r w:rsidRPr="008B1A01">
              <w:rPr>
                <w:rFonts w:ascii="Browallia New" w:hAnsi="Browallia New" w:cs="Browallia New"/>
                <w:sz w:val="21"/>
                <w:szCs w:val="21"/>
                <w:cs/>
              </w:rPr>
              <w:t xml:space="preserve"> ล้านบาท</w:t>
            </w:r>
          </w:p>
        </w:tc>
        <w:tc>
          <w:tcPr>
            <w:tcW w:w="1270" w:type="dxa"/>
            <w:gridSpan w:val="2"/>
          </w:tcPr>
          <w:p w14:paraId="5BC3D9D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0389F4FD"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5E88517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2EAB48D5"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7C15E918"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6F9C3620"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220" w:type="dxa"/>
          </w:tcPr>
          <w:p w14:paraId="56D565E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1CEDA6F3" w14:textId="77777777" w:rsidTr="00CF2201">
        <w:trPr>
          <w:cantSplit/>
        </w:trPr>
        <w:tc>
          <w:tcPr>
            <w:tcW w:w="3551" w:type="dxa"/>
          </w:tcPr>
          <w:p w14:paraId="456785E2"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ลบร้อยละ</w:t>
            </w:r>
          </w:p>
        </w:tc>
        <w:tc>
          <w:tcPr>
            <w:tcW w:w="1270" w:type="dxa"/>
            <w:gridSpan w:val="2"/>
          </w:tcPr>
          <w:p w14:paraId="2F880C17"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114491CB"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0E99DE82"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3FF9D8D3"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6EFFE7F2"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6A723230"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220" w:type="dxa"/>
          </w:tcPr>
          <w:p w14:paraId="39FC3E4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4E15D21F" w14:textId="77777777" w:rsidTr="00CF2201">
        <w:trPr>
          <w:cantSplit/>
        </w:trPr>
        <w:tc>
          <w:tcPr>
            <w:tcW w:w="3551" w:type="dxa"/>
          </w:tcPr>
          <w:p w14:paraId="642A6F7F" w14:textId="77777777"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1.5</w:t>
            </w:r>
            <w:r w:rsidRPr="008B1A01">
              <w:rPr>
                <w:rFonts w:ascii="Browallia New" w:hAnsi="Browallia New" w:cs="Browallia New"/>
                <w:sz w:val="21"/>
                <w:szCs w:val="21"/>
                <w:cs/>
              </w:rPr>
              <w:t xml:space="preserve"> ต่อปี) สิ้นสุดเดือนเมษายน </w:t>
            </w:r>
            <w:r w:rsidRPr="008B1A01">
              <w:rPr>
                <w:rFonts w:ascii="Browallia New" w:hAnsi="Browallia New" w:cs="Browallia New"/>
                <w:sz w:val="21"/>
                <w:szCs w:val="21"/>
              </w:rPr>
              <w:t>2566</w:t>
            </w:r>
          </w:p>
        </w:tc>
        <w:tc>
          <w:tcPr>
            <w:tcW w:w="1270" w:type="dxa"/>
            <w:gridSpan w:val="2"/>
          </w:tcPr>
          <w:p w14:paraId="4B045652" w14:textId="0F3D593D" w:rsidR="00D56365" w:rsidRPr="008B1A01" w:rsidRDefault="00916A20"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27,216</w:t>
            </w:r>
          </w:p>
        </w:tc>
        <w:tc>
          <w:tcPr>
            <w:tcW w:w="361" w:type="dxa"/>
          </w:tcPr>
          <w:p w14:paraId="007052F2"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702AC881" w14:textId="20474A75"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28,366</w:t>
            </w:r>
          </w:p>
        </w:tc>
        <w:tc>
          <w:tcPr>
            <w:tcW w:w="277" w:type="dxa"/>
          </w:tcPr>
          <w:p w14:paraId="345AFEB7"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21EA8F9E" w14:textId="6A0023BF"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27,216</w:t>
            </w:r>
          </w:p>
        </w:tc>
        <w:tc>
          <w:tcPr>
            <w:tcW w:w="269" w:type="dxa"/>
            <w:gridSpan w:val="2"/>
          </w:tcPr>
          <w:p w14:paraId="3E9471C5"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5FDD7672" w14:textId="16813F88"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28,366</w:t>
            </w:r>
          </w:p>
        </w:tc>
      </w:tr>
      <w:tr w:rsidR="00D56365" w:rsidRPr="008B1A01" w14:paraId="16FC1052" w14:textId="77777777" w:rsidTr="00CF2201">
        <w:trPr>
          <w:cantSplit/>
        </w:trPr>
        <w:tc>
          <w:tcPr>
            <w:tcW w:w="3551" w:type="dxa"/>
          </w:tcPr>
          <w:p w14:paraId="362ADFE1" w14:textId="77777777" w:rsidR="00D56365" w:rsidRPr="008B1A01" w:rsidRDefault="00D56365" w:rsidP="00D56365">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21</w:t>
            </w:r>
            <w:r w:rsidRPr="008B1A01">
              <w:rPr>
                <w:rFonts w:ascii="Browallia New" w:hAnsi="Browallia New" w:cs="Browallia New"/>
                <w:sz w:val="21"/>
                <w:szCs w:val="21"/>
                <w:cs/>
              </w:rPr>
              <w:t xml:space="preserve"> ล้านบาท มีกำหนดชำระคืนเป็น</w:t>
            </w:r>
          </w:p>
        </w:tc>
        <w:tc>
          <w:tcPr>
            <w:tcW w:w="1270" w:type="dxa"/>
            <w:gridSpan w:val="2"/>
          </w:tcPr>
          <w:p w14:paraId="25DB94C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73E8630C"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352CB6C0"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0F6BB31A"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31C2ADA2"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148BFABE"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591F0B29"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52D2EF60" w14:textId="77777777" w:rsidTr="00CF2201">
        <w:trPr>
          <w:cantSplit/>
        </w:trPr>
        <w:tc>
          <w:tcPr>
            <w:tcW w:w="3551" w:type="dxa"/>
          </w:tcPr>
          <w:p w14:paraId="5F0AC6E5"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รายเดือน งวดละ </w:t>
            </w:r>
            <w:r w:rsidRPr="008B1A01">
              <w:rPr>
                <w:rFonts w:ascii="Browallia New" w:hAnsi="Browallia New" w:cs="Browallia New"/>
                <w:sz w:val="21"/>
                <w:szCs w:val="21"/>
              </w:rPr>
              <w:t>0.3</w:t>
            </w:r>
            <w:r w:rsidRPr="008B1A01">
              <w:rPr>
                <w:rFonts w:ascii="Browallia New" w:hAnsi="Browallia New" w:cs="Browallia New"/>
                <w:sz w:val="21"/>
                <w:szCs w:val="21"/>
                <w:cs/>
              </w:rPr>
              <w:t xml:space="preserve"> ล้านบาท</w:t>
            </w:r>
          </w:p>
        </w:tc>
        <w:tc>
          <w:tcPr>
            <w:tcW w:w="1270" w:type="dxa"/>
            <w:gridSpan w:val="2"/>
          </w:tcPr>
          <w:p w14:paraId="3B7D265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4B35C28F"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6875BCB1"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07D4BCDA"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075DB5E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311886C2"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14F6958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2A85EB1F" w14:textId="77777777" w:rsidTr="00CF2201">
        <w:trPr>
          <w:cantSplit/>
        </w:trPr>
        <w:tc>
          <w:tcPr>
            <w:tcW w:w="3551" w:type="dxa"/>
          </w:tcPr>
          <w:p w14:paraId="01360A79"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ลบร้อยละ</w:t>
            </w:r>
          </w:p>
        </w:tc>
        <w:tc>
          <w:tcPr>
            <w:tcW w:w="1270" w:type="dxa"/>
            <w:gridSpan w:val="2"/>
          </w:tcPr>
          <w:p w14:paraId="113C7A3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58290A36"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39799F7C"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09E81C63"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2895A841"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1064987D"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7E3AA2D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69799FA8" w14:textId="77777777" w:rsidTr="00CF2201">
        <w:trPr>
          <w:cantSplit/>
        </w:trPr>
        <w:tc>
          <w:tcPr>
            <w:tcW w:w="3551" w:type="dxa"/>
          </w:tcPr>
          <w:p w14:paraId="6E99D602" w14:textId="77777777"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1.5</w:t>
            </w:r>
            <w:r w:rsidRPr="008B1A01">
              <w:rPr>
                <w:rFonts w:ascii="Browallia New" w:hAnsi="Browallia New" w:cs="Browallia New"/>
                <w:sz w:val="21"/>
                <w:szCs w:val="21"/>
                <w:cs/>
              </w:rPr>
              <w:t xml:space="preserve"> ต่อปี) สิ้นสุดเดือนเมษายน </w:t>
            </w:r>
            <w:r w:rsidRPr="008B1A01">
              <w:rPr>
                <w:rFonts w:ascii="Browallia New" w:hAnsi="Browallia New" w:cs="Browallia New"/>
                <w:sz w:val="21"/>
                <w:szCs w:val="21"/>
              </w:rPr>
              <w:t>2566</w:t>
            </w:r>
          </w:p>
        </w:tc>
        <w:tc>
          <w:tcPr>
            <w:tcW w:w="1270" w:type="dxa"/>
            <w:gridSpan w:val="2"/>
          </w:tcPr>
          <w:p w14:paraId="1EB3EB16" w14:textId="4F5E4D0E" w:rsidR="00D56365" w:rsidRPr="008B1A01" w:rsidRDefault="00916A20"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16,329</w:t>
            </w:r>
          </w:p>
        </w:tc>
        <w:tc>
          <w:tcPr>
            <w:tcW w:w="361" w:type="dxa"/>
          </w:tcPr>
          <w:p w14:paraId="774E753E"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17F4CBF4" w14:textId="79BD8D06"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17,019</w:t>
            </w:r>
          </w:p>
        </w:tc>
        <w:tc>
          <w:tcPr>
            <w:tcW w:w="277" w:type="dxa"/>
          </w:tcPr>
          <w:p w14:paraId="25411002"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4C0FD153" w14:textId="77D82A2B"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16,329</w:t>
            </w:r>
          </w:p>
        </w:tc>
        <w:tc>
          <w:tcPr>
            <w:tcW w:w="269" w:type="dxa"/>
            <w:gridSpan w:val="2"/>
          </w:tcPr>
          <w:p w14:paraId="15DE4AA0"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0BE19E11" w14:textId="596CFB05"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17,019</w:t>
            </w:r>
          </w:p>
        </w:tc>
      </w:tr>
      <w:tr w:rsidR="001A31FE" w:rsidRPr="008B1A01" w14:paraId="12D7AA08" w14:textId="77777777" w:rsidTr="00CF2201">
        <w:trPr>
          <w:cantSplit/>
        </w:trPr>
        <w:tc>
          <w:tcPr>
            <w:tcW w:w="3551" w:type="dxa"/>
          </w:tcPr>
          <w:p w14:paraId="3911BF0D" w14:textId="77777777" w:rsidR="001A31FE" w:rsidRPr="008B1A01" w:rsidRDefault="001A31FE" w:rsidP="00F540F1">
            <w:pPr>
              <w:tabs>
                <w:tab w:val="left" w:pos="342"/>
              </w:tabs>
              <w:spacing w:line="240" w:lineRule="auto"/>
              <w:ind w:right="-108"/>
              <w:rPr>
                <w:rFonts w:ascii="Browallia New" w:hAnsi="Browallia New" w:cs="Browallia New"/>
                <w:sz w:val="21"/>
                <w:szCs w:val="21"/>
                <w:cs/>
              </w:rPr>
            </w:pPr>
          </w:p>
        </w:tc>
        <w:tc>
          <w:tcPr>
            <w:tcW w:w="1270" w:type="dxa"/>
            <w:gridSpan w:val="2"/>
          </w:tcPr>
          <w:p w14:paraId="78DB23DF" w14:textId="77777777" w:rsidR="001A31FE" w:rsidRPr="008B1A01" w:rsidRDefault="001A31FE"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09FC0D2A" w14:textId="77777777" w:rsidR="001A31FE" w:rsidRPr="008B1A01" w:rsidRDefault="001A31FE" w:rsidP="00F540F1">
            <w:pPr>
              <w:pStyle w:val="a2"/>
              <w:tabs>
                <w:tab w:val="left" w:pos="0"/>
                <w:tab w:val="decimal" w:pos="792"/>
              </w:tabs>
              <w:ind w:right="-36"/>
              <w:rPr>
                <w:rFonts w:ascii="Browallia New" w:hAnsi="Browallia New" w:cs="Browallia New"/>
                <w:bCs/>
                <w:sz w:val="21"/>
                <w:szCs w:val="21"/>
                <w:cs/>
              </w:rPr>
            </w:pPr>
          </w:p>
        </w:tc>
        <w:tc>
          <w:tcPr>
            <w:tcW w:w="1161" w:type="dxa"/>
          </w:tcPr>
          <w:p w14:paraId="2591AE25" w14:textId="77777777" w:rsidR="001A31FE" w:rsidRPr="008B1A01" w:rsidRDefault="001A31FE"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60D28985" w14:textId="77777777" w:rsidR="001A31FE" w:rsidRPr="008B1A01" w:rsidRDefault="001A31FE" w:rsidP="00F540F1">
            <w:pPr>
              <w:pStyle w:val="a2"/>
              <w:tabs>
                <w:tab w:val="left" w:pos="0"/>
                <w:tab w:val="decimal" w:pos="792"/>
              </w:tabs>
              <w:ind w:right="-36"/>
              <w:rPr>
                <w:rFonts w:ascii="Browallia New" w:hAnsi="Browallia New" w:cs="Browallia New"/>
                <w:bCs/>
                <w:sz w:val="21"/>
                <w:szCs w:val="21"/>
                <w:cs/>
              </w:rPr>
            </w:pPr>
          </w:p>
        </w:tc>
        <w:tc>
          <w:tcPr>
            <w:tcW w:w="1107" w:type="dxa"/>
          </w:tcPr>
          <w:p w14:paraId="07F2A97B" w14:textId="77777777" w:rsidR="001A31FE" w:rsidRPr="008B1A01" w:rsidRDefault="001A31FE"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035C9852" w14:textId="77777777" w:rsidR="001A31FE" w:rsidRPr="008B1A01" w:rsidRDefault="001A31FE" w:rsidP="00F540F1">
            <w:pPr>
              <w:pStyle w:val="a2"/>
              <w:tabs>
                <w:tab w:val="left" w:pos="0"/>
                <w:tab w:val="decimal" w:pos="792"/>
              </w:tabs>
              <w:ind w:right="-36"/>
              <w:rPr>
                <w:rFonts w:ascii="Browallia New" w:hAnsi="Browallia New" w:cs="Browallia New"/>
                <w:bCs/>
                <w:sz w:val="21"/>
                <w:szCs w:val="21"/>
                <w:cs/>
              </w:rPr>
            </w:pPr>
          </w:p>
        </w:tc>
        <w:tc>
          <w:tcPr>
            <w:tcW w:w="1220" w:type="dxa"/>
          </w:tcPr>
          <w:p w14:paraId="124C43F4" w14:textId="77777777" w:rsidR="001A31FE" w:rsidRPr="008B1A01" w:rsidRDefault="001A31FE"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663622" w:rsidRPr="008B1A01" w14:paraId="238B773D" w14:textId="77777777" w:rsidTr="00CF2201">
        <w:trPr>
          <w:cantSplit/>
        </w:trPr>
        <w:tc>
          <w:tcPr>
            <w:tcW w:w="3551" w:type="dxa"/>
          </w:tcPr>
          <w:p w14:paraId="0BA1E33F" w14:textId="77777777" w:rsidR="00663622" w:rsidRPr="008B1A01" w:rsidRDefault="00663622" w:rsidP="00F540F1">
            <w:pPr>
              <w:tabs>
                <w:tab w:val="left" w:pos="342"/>
              </w:tabs>
              <w:spacing w:line="240" w:lineRule="auto"/>
              <w:ind w:right="-108"/>
              <w:rPr>
                <w:rFonts w:ascii="Browallia New" w:hAnsi="Browallia New" w:cs="Browallia New"/>
                <w:sz w:val="21"/>
                <w:szCs w:val="21"/>
                <w:cs/>
              </w:rPr>
            </w:pPr>
          </w:p>
        </w:tc>
        <w:tc>
          <w:tcPr>
            <w:tcW w:w="1270" w:type="dxa"/>
            <w:gridSpan w:val="2"/>
          </w:tcPr>
          <w:p w14:paraId="5C97948B" w14:textId="77777777" w:rsidR="00663622" w:rsidRPr="008B1A01" w:rsidRDefault="00663622"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3E2A7C3A" w14:textId="77777777" w:rsidR="00663622" w:rsidRPr="008B1A01" w:rsidRDefault="00663622" w:rsidP="00F540F1">
            <w:pPr>
              <w:pStyle w:val="a2"/>
              <w:tabs>
                <w:tab w:val="left" w:pos="0"/>
                <w:tab w:val="decimal" w:pos="792"/>
              </w:tabs>
              <w:ind w:right="-36"/>
              <w:rPr>
                <w:rFonts w:ascii="Browallia New" w:hAnsi="Browallia New" w:cs="Browallia New"/>
                <w:bCs/>
                <w:sz w:val="21"/>
                <w:szCs w:val="21"/>
                <w:cs/>
              </w:rPr>
            </w:pPr>
          </w:p>
        </w:tc>
        <w:tc>
          <w:tcPr>
            <w:tcW w:w="1161" w:type="dxa"/>
          </w:tcPr>
          <w:p w14:paraId="7EEC8DD7" w14:textId="77777777" w:rsidR="00663622" w:rsidRPr="008B1A01" w:rsidRDefault="00663622"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540A69F7" w14:textId="77777777" w:rsidR="00663622" w:rsidRPr="008B1A01" w:rsidRDefault="00663622" w:rsidP="00F540F1">
            <w:pPr>
              <w:pStyle w:val="a2"/>
              <w:tabs>
                <w:tab w:val="left" w:pos="0"/>
                <w:tab w:val="decimal" w:pos="792"/>
              </w:tabs>
              <w:ind w:right="-36"/>
              <w:rPr>
                <w:rFonts w:ascii="Browallia New" w:hAnsi="Browallia New" w:cs="Browallia New"/>
                <w:bCs/>
                <w:sz w:val="21"/>
                <w:szCs w:val="21"/>
                <w:cs/>
              </w:rPr>
            </w:pPr>
          </w:p>
        </w:tc>
        <w:tc>
          <w:tcPr>
            <w:tcW w:w="1107" w:type="dxa"/>
          </w:tcPr>
          <w:p w14:paraId="2E90021F" w14:textId="77777777" w:rsidR="00663622" w:rsidRPr="008B1A01" w:rsidRDefault="00663622"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9" w:type="dxa"/>
            <w:gridSpan w:val="2"/>
          </w:tcPr>
          <w:p w14:paraId="65AE2D7C" w14:textId="77777777" w:rsidR="00663622" w:rsidRPr="008B1A01" w:rsidRDefault="00663622" w:rsidP="00F540F1">
            <w:pPr>
              <w:pStyle w:val="a2"/>
              <w:tabs>
                <w:tab w:val="left" w:pos="0"/>
                <w:tab w:val="decimal" w:pos="792"/>
              </w:tabs>
              <w:ind w:right="-36"/>
              <w:rPr>
                <w:rFonts w:ascii="Browallia New" w:hAnsi="Browallia New" w:cs="Browallia New"/>
                <w:bCs/>
                <w:sz w:val="21"/>
                <w:szCs w:val="21"/>
                <w:cs/>
              </w:rPr>
            </w:pPr>
          </w:p>
        </w:tc>
        <w:tc>
          <w:tcPr>
            <w:tcW w:w="1220" w:type="dxa"/>
          </w:tcPr>
          <w:p w14:paraId="6613E029" w14:textId="77777777" w:rsidR="00663622" w:rsidRPr="008B1A01" w:rsidRDefault="00663622"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752B6872" w14:textId="77777777" w:rsidTr="00CF2201">
        <w:trPr>
          <w:cantSplit/>
        </w:trPr>
        <w:tc>
          <w:tcPr>
            <w:tcW w:w="3551" w:type="dxa"/>
          </w:tcPr>
          <w:p w14:paraId="2D471C8B" w14:textId="4919A049" w:rsidR="00D56365" w:rsidRPr="008B1A01" w:rsidRDefault="00D56365" w:rsidP="00D56365">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10</w:t>
            </w:r>
            <w:r w:rsidRPr="008B1A01">
              <w:rPr>
                <w:rFonts w:ascii="Browallia New" w:hAnsi="Browallia New" w:cs="Browallia New"/>
                <w:sz w:val="21"/>
                <w:szCs w:val="21"/>
                <w:cs/>
              </w:rPr>
              <w:t xml:space="preserve"> ล้านบาท มีกำหนดชำระคืนเป็น</w:t>
            </w:r>
          </w:p>
        </w:tc>
        <w:tc>
          <w:tcPr>
            <w:tcW w:w="1270" w:type="dxa"/>
            <w:gridSpan w:val="2"/>
          </w:tcPr>
          <w:p w14:paraId="1C1EBC24"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62247B0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2C90C67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491A6D91"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15EA1F3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9" w:type="dxa"/>
            <w:gridSpan w:val="2"/>
          </w:tcPr>
          <w:p w14:paraId="51BBEB53"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313FBC6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D56365" w:rsidRPr="008B1A01" w14:paraId="7D322B7F" w14:textId="77777777" w:rsidTr="00CF2201">
        <w:trPr>
          <w:cantSplit/>
        </w:trPr>
        <w:tc>
          <w:tcPr>
            <w:tcW w:w="3551" w:type="dxa"/>
          </w:tcPr>
          <w:p w14:paraId="1D52E3FD"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รายเดือน งวดละ </w:t>
            </w:r>
            <w:r w:rsidRPr="008B1A01">
              <w:rPr>
                <w:rFonts w:ascii="Browallia New" w:hAnsi="Browallia New" w:cs="Browallia New"/>
                <w:sz w:val="21"/>
                <w:szCs w:val="21"/>
              </w:rPr>
              <w:t>0.2</w:t>
            </w:r>
            <w:r w:rsidRPr="008B1A01">
              <w:rPr>
                <w:rFonts w:ascii="Browallia New" w:hAnsi="Browallia New" w:cs="Browallia New"/>
                <w:sz w:val="21"/>
                <w:szCs w:val="21"/>
                <w:cs/>
              </w:rPr>
              <w:t xml:space="preserve"> ล้านบาท</w:t>
            </w:r>
          </w:p>
        </w:tc>
        <w:tc>
          <w:tcPr>
            <w:tcW w:w="1270" w:type="dxa"/>
            <w:gridSpan w:val="2"/>
          </w:tcPr>
          <w:p w14:paraId="10011D1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15C55CA3"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4F7FA0EC"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6E4D510D"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272B5F54"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9" w:type="dxa"/>
            <w:gridSpan w:val="2"/>
          </w:tcPr>
          <w:p w14:paraId="45F4D9E1"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5D5767B3"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D56365" w:rsidRPr="008B1A01" w14:paraId="03D259E8" w14:textId="77777777" w:rsidTr="00CF2201">
        <w:trPr>
          <w:cantSplit/>
        </w:trPr>
        <w:tc>
          <w:tcPr>
            <w:tcW w:w="3551" w:type="dxa"/>
          </w:tcPr>
          <w:p w14:paraId="08BB8F71"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ลบร้อยละ</w:t>
            </w:r>
          </w:p>
        </w:tc>
        <w:tc>
          <w:tcPr>
            <w:tcW w:w="1270" w:type="dxa"/>
            <w:gridSpan w:val="2"/>
          </w:tcPr>
          <w:p w14:paraId="1E7A8F89"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61" w:type="dxa"/>
          </w:tcPr>
          <w:p w14:paraId="5EE1380F"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0130879F"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7" w:type="dxa"/>
          </w:tcPr>
          <w:p w14:paraId="3DCF8F04"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5EAE656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9" w:type="dxa"/>
            <w:gridSpan w:val="2"/>
          </w:tcPr>
          <w:p w14:paraId="6374A9EF"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0DA8124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D56365" w:rsidRPr="008B1A01" w14:paraId="1AABAAAC" w14:textId="77777777" w:rsidTr="00CF2201">
        <w:trPr>
          <w:cantSplit/>
        </w:trPr>
        <w:tc>
          <w:tcPr>
            <w:tcW w:w="3551" w:type="dxa"/>
          </w:tcPr>
          <w:p w14:paraId="37CFD586" w14:textId="77777777" w:rsidR="00D56365" w:rsidRPr="008B1A01" w:rsidRDefault="00D56365" w:rsidP="00D56365">
            <w:pPr>
              <w:tabs>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 xml:space="preserve">1 </w:t>
            </w:r>
            <w:r w:rsidRPr="008B1A01">
              <w:rPr>
                <w:rFonts w:ascii="Browallia New" w:hAnsi="Browallia New" w:cs="Browallia New"/>
                <w:sz w:val="21"/>
                <w:szCs w:val="21"/>
                <w:cs/>
              </w:rPr>
              <w:t xml:space="preserve">ต่อปี) สิ้นสุดเดือนพฤศจิกายน </w:t>
            </w:r>
            <w:r w:rsidRPr="008B1A01">
              <w:rPr>
                <w:rFonts w:ascii="Browallia New" w:hAnsi="Browallia New" w:cs="Browallia New"/>
                <w:sz w:val="21"/>
                <w:szCs w:val="21"/>
              </w:rPr>
              <w:t>2561</w:t>
            </w:r>
          </w:p>
        </w:tc>
        <w:tc>
          <w:tcPr>
            <w:tcW w:w="1270" w:type="dxa"/>
            <w:gridSpan w:val="2"/>
          </w:tcPr>
          <w:p w14:paraId="3B3F5105" w14:textId="33884DEF" w:rsidR="00D56365" w:rsidRPr="008B1A01" w:rsidRDefault="00CF2201" w:rsidP="00A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r>
              <w:rPr>
                <w:rFonts w:ascii="Browallia New" w:hAnsi="Browallia New" w:cs="Browallia New"/>
                <w:bCs/>
                <w:sz w:val="21"/>
                <w:szCs w:val="21"/>
              </w:rPr>
              <w:t>2,222</w:t>
            </w:r>
          </w:p>
        </w:tc>
        <w:tc>
          <w:tcPr>
            <w:tcW w:w="361" w:type="dxa"/>
          </w:tcPr>
          <w:p w14:paraId="0713F06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Pr>
          <w:p w14:paraId="22FA731D" w14:textId="7D675632"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2,877</w:t>
            </w:r>
          </w:p>
        </w:tc>
        <w:tc>
          <w:tcPr>
            <w:tcW w:w="277" w:type="dxa"/>
          </w:tcPr>
          <w:p w14:paraId="7D1EF540"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Pr>
          <w:p w14:paraId="27B390A9" w14:textId="0062ABE3" w:rsidR="00D56365" w:rsidRPr="008B1A01" w:rsidRDefault="00D56365" w:rsidP="00A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r>
              <w:rPr>
                <w:rFonts w:ascii="Browallia New" w:hAnsi="Browallia New" w:cs="Browallia New"/>
                <w:bCs/>
                <w:sz w:val="21"/>
                <w:szCs w:val="21"/>
              </w:rPr>
              <w:t>-</w:t>
            </w:r>
          </w:p>
        </w:tc>
        <w:tc>
          <w:tcPr>
            <w:tcW w:w="269" w:type="dxa"/>
            <w:gridSpan w:val="2"/>
          </w:tcPr>
          <w:p w14:paraId="2EC17957"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Pr>
          <w:p w14:paraId="4F58BF31" w14:textId="2C8D9B4B" w:rsidR="00D56365" w:rsidRPr="008B1A01" w:rsidRDefault="00FD6A61" w:rsidP="00A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r>
              <w:rPr>
                <w:rFonts w:ascii="Browallia New" w:hAnsi="Browallia New" w:cs="Browallia New"/>
                <w:bCs/>
                <w:sz w:val="21"/>
                <w:szCs w:val="21"/>
              </w:rPr>
              <w:t xml:space="preserve">  </w:t>
            </w:r>
            <w:r w:rsidR="00D56365" w:rsidRPr="008B1A01">
              <w:rPr>
                <w:rFonts w:ascii="Browallia New" w:hAnsi="Browallia New" w:cs="Browallia New"/>
                <w:bCs/>
                <w:sz w:val="21"/>
                <w:szCs w:val="21"/>
              </w:rPr>
              <w:t>-</w:t>
            </w:r>
          </w:p>
        </w:tc>
      </w:tr>
      <w:tr w:rsidR="00D56365" w:rsidRPr="008B1A01" w14:paraId="24A5DC45" w14:textId="77777777" w:rsidTr="00CF2201">
        <w:trPr>
          <w:cantSplit/>
        </w:trPr>
        <w:tc>
          <w:tcPr>
            <w:tcW w:w="3551" w:type="dxa"/>
          </w:tcPr>
          <w:p w14:paraId="46BF433A"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B1A01">
              <w:rPr>
                <w:rFonts w:ascii="Browallia New" w:hAnsi="Browallia New" w:cs="Browallia New"/>
                <w:sz w:val="21"/>
                <w:szCs w:val="21"/>
                <w:cs/>
              </w:rPr>
              <w:t>รวมเงินกู้ยืมระยะยาว</w:t>
            </w:r>
          </w:p>
        </w:tc>
        <w:tc>
          <w:tcPr>
            <w:tcW w:w="1270" w:type="dxa"/>
            <w:gridSpan w:val="2"/>
            <w:tcBorders>
              <w:top w:val="single" w:sz="4" w:space="0" w:color="auto"/>
            </w:tcBorders>
          </w:tcPr>
          <w:p w14:paraId="3282F17F" w14:textId="3A4B1057" w:rsidR="00D56365" w:rsidRPr="008B1A01" w:rsidRDefault="008D30D3"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196,428</w:t>
            </w:r>
          </w:p>
        </w:tc>
        <w:tc>
          <w:tcPr>
            <w:tcW w:w="361" w:type="dxa"/>
          </w:tcPr>
          <w:p w14:paraId="64775E6A"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Borders>
              <w:top w:val="single" w:sz="4" w:space="0" w:color="auto"/>
            </w:tcBorders>
          </w:tcPr>
          <w:p w14:paraId="526DFB13" w14:textId="08B50BA3"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204,478</w:t>
            </w:r>
          </w:p>
        </w:tc>
        <w:tc>
          <w:tcPr>
            <w:tcW w:w="277" w:type="dxa"/>
          </w:tcPr>
          <w:p w14:paraId="6045D753"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Borders>
              <w:top w:val="single" w:sz="4" w:space="0" w:color="auto"/>
            </w:tcBorders>
          </w:tcPr>
          <w:p w14:paraId="726279AB" w14:textId="248C22FD"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194,206</w:t>
            </w:r>
          </w:p>
        </w:tc>
        <w:tc>
          <w:tcPr>
            <w:tcW w:w="269" w:type="dxa"/>
            <w:gridSpan w:val="2"/>
          </w:tcPr>
          <w:p w14:paraId="46E29240"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Borders>
              <w:top w:val="single" w:sz="4" w:space="0" w:color="auto"/>
            </w:tcBorders>
          </w:tcPr>
          <w:p w14:paraId="7D118846" w14:textId="09684F0A"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201,601</w:t>
            </w:r>
          </w:p>
        </w:tc>
      </w:tr>
      <w:tr w:rsidR="00E70BAA" w:rsidRPr="008B1A01" w14:paraId="6B5498F2" w14:textId="77777777" w:rsidTr="00CF2201">
        <w:trPr>
          <w:cantSplit/>
        </w:trPr>
        <w:tc>
          <w:tcPr>
            <w:tcW w:w="3551" w:type="dxa"/>
          </w:tcPr>
          <w:p w14:paraId="09FFF9D8" w14:textId="77777777" w:rsidR="00E70BAA" w:rsidRPr="008B1A01" w:rsidRDefault="00E70BAA" w:rsidP="00E70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B1A01">
              <w:rPr>
                <w:rFonts w:ascii="Browallia New" w:hAnsi="Browallia New" w:cs="Browallia New"/>
                <w:sz w:val="21"/>
                <w:szCs w:val="21"/>
                <w:u w:val="single"/>
                <w:cs/>
              </w:rPr>
              <w:t>หัก</w:t>
            </w:r>
            <w:r w:rsidRPr="008B1A01">
              <w:rPr>
                <w:rFonts w:ascii="Browallia New" w:hAnsi="Browallia New" w:cs="Browallia New"/>
                <w:sz w:val="21"/>
                <w:szCs w:val="21"/>
                <w:cs/>
              </w:rPr>
              <w:t xml:space="preserve"> ส่วนที่ถึงกำหนดชำระในหนึ่งปี</w:t>
            </w:r>
          </w:p>
        </w:tc>
        <w:tc>
          <w:tcPr>
            <w:tcW w:w="1270" w:type="dxa"/>
            <w:gridSpan w:val="2"/>
            <w:tcBorders>
              <w:bottom w:val="single" w:sz="4" w:space="0" w:color="auto"/>
            </w:tcBorders>
          </w:tcPr>
          <w:p w14:paraId="3C207E7A" w14:textId="60A441CA" w:rsidR="00E70BAA" w:rsidRPr="008B1A01" w:rsidRDefault="00E70BAA" w:rsidP="00E70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E70BAA">
              <w:rPr>
                <w:rFonts w:ascii="Browallia New" w:hAnsi="Browallia New" w:cs="Browallia New"/>
                <w:bCs/>
                <w:sz w:val="21"/>
                <w:szCs w:val="21"/>
              </w:rPr>
              <w:t>(65,572)</w:t>
            </w:r>
          </w:p>
        </w:tc>
        <w:tc>
          <w:tcPr>
            <w:tcW w:w="361" w:type="dxa"/>
          </w:tcPr>
          <w:p w14:paraId="45A0F233" w14:textId="77777777" w:rsidR="00E70BAA" w:rsidRPr="00E70BAA" w:rsidRDefault="00E70BAA" w:rsidP="00E70BAA">
            <w:pPr>
              <w:pStyle w:val="a2"/>
              <w:tabs>
                <w:tab w:val="left" w:pos="0"/>
                <w:tab w:val="decimal" w:pos="792"/>
              </w:tabs>
              <w:ind w:right="-36"/>
              <w:rPr>
                <w:rFonts w:ascii="Browallia New" w:hAnsi="Browallia New" w:cs="Browallia New"/>
                <w:bCs/>
                <w:sz w:val="21"/>
                <w:szCs w:val="21"/>
                <w:cs/>
                <w:lang w:val="en-US"/>
              </w:rPr>
            </w:pPr>
          </w:p>
        </w:tc>
        <w:tc>
          <w:tcPr>
            <w:tcW w:w="1161" w:type="dxa"/>
            <w:tcBorders>
              <w:bottom w:val="single" w:sz="4" w:space="0" w:color="auto"/>
            </w:tcBorders>
          </w:tcPr>
          <w:p w14:paraId="4A786D3D" w14:textId="049B44E4" w:rsidR="00E70BAA" w:rsidRPr="00E70BAA" w:rsidRDefault="00E70BAA" w:rsidP="00E70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E70BAA">
              <w:rPr>
                <w:rFonts w:ascii="Browallia New" w:hAnsi="Browallia New" w:cs="Browallia New"/>
                <w:b/>
                <w:sz w:val="21"/>
                <w:szCs w:val="21"/>
                <w:cs/>
              </w:rPr>
              <w:t>(64,802)</w:t>
            </w:r>
          </w:p>
        </w:tc>
        <w:tc>
          <w:tcPr>
            <w:tcW w:w="277" w:type="dxa"/>
          </w:tcPr>
          <w:p w14:paraId="0903876B" w14:textId="77777777" w:rsidR="00E70BAA" w:rsidRPr="00E70BAA" w:rsidRDefault="00E70BAA" w:rsidP="00E70BAA">
            <w:pPr>
              <w:pStyle w:val="a2"/>
              <w:tabs>
                <w:tab w:val="left" w:pos="0"/>
                <w:tab w:val="decimal" w:pos="792"/>
              </w:tabs>
              <w:ind w:right="-36"/>
              <w:rPr>
                <w:rFonts w:ascii="Browallia New" w:hAnsi="Browallia New" w:cs="Browallia New"/>
                <w:bCs/>
                <w:sz w:val="21"/>
                <w:szCs w:val="21"/>
                <w:cs/>
                <w:lang w:val="en-US"/>
              </w:rPr>
            </w:pPr>
          </w:p>
        </w:tc>
        <w:tc>
          <w:tcPr>
            <w:tcW w:w="1107" w:type="dxa"/>
            <w:tcBorders>
              <w:bottom w:val="single" w:sz="4" w:space="0" w:color="auto"/>
            </w:tcBorders>
          </w:tcPr>
          <w:p w14:paraId="676EC792" w14:textId="6BB0E630" w:rsidR="00E70BAA" w:rsidRPr="008B1A01" w:rsidRDefault="00E70BAA" w:rsidP="00E70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E70BAA">
              <w:rPr>
                <w:rFonts w:ascii="Browallia New" w:hAnsi="Browallia New" w:cs="Browallia New"/>
                <w:bCs/>
                <w:sz w:val="21"/>
                <w:szCs w:val="21"/>
              </w:rPr>
              <w:t>(63,350)</w:t>
            </w:r>
          </w:p>
        </w:tc>
        <w:tc>
          <w:tcPr>
            <w:tcW w:w="269" w:type="dxa"/>
            <w:gridSpan w:val="2"/>
          </w:tcPr>
          <w:p w14:paraId="1FEB129E" w14:textId="77777777" w:rsidR="00E70BAA" w:rsidRPr="00E70BAA" w:rsidRDefault="00E70BAA" w:rsidP="00E70BAA">
            <w:pPr>
              <w:pStyle w:val="a2"/>
              <w:tabs>
                <w:tab w:val="left" w:pos="0"/>
                <w:tab w:val="decimal" w:pos="792"/>
              </w:tabs>
              <w:ind w:right="-36"/>
              <w:rPr>
                <w:rFonts w:ascii="Browallia New" w:hAnsi="Browallia New" w:cs="Browallia New"/>
                <w:bCs/>
                <w:sz w:val="21"/>
                <w:szCs w:val="21"/>
                <w:cs/>
                <w:lang w:val="en-US"/>
              </w:rPr>
            </w:pPr>
          </w:p>
        </w:tc>
        <w:tc>
          <w:tcPr>
            <w:tcW w:w="1220" w:type="dxa"/>
            <w:tcBorders>
              <w:bottom w:val="single" w:sz="4" w:space="0" w:color="auto"/>
            </w:tcBorders>
          </w:tcPr>
          <w:p w14:paraId="1836046D" w14:textId="2D972066" w:rsidR="00E70BAA" w:rsidRPr="00E70BAA" w:rsidRDefault="00E70BAA" w:rsidP="00E70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E70BAA">
              <w:rPr>
                <w:rFonts w:ascii="Browallia New" w:hAnsi="Browallia New" w:cs="Browallia New"/>
                <w:b/>
                <w:sz w:val="21"/>
                <w:szCs w:val="21"/>
                <w:cs/>
              </w:rPr>
              <w:t>(62,131)</w:t>
            </w:r>
          </w:p>
        </w:tc>
      </w:tr>
      <w:tr w:rsidR="00D56365" w:rsidRPr="008B1A01" w14:paraId="5B3829BA" w14:textId="77777777" w:rsidTr="00CF2201">
        <w:trPr>
          <w:cantSplit/>
        </w:trPr>
        <w:tc>
          <w:tcPr>
            <w:tcW w:w="3551" w:type="dxa"/>
          </w:tcPr>
          <w:p w14:paraId="277C6378"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B1A01">
              <w:rPr>
                <w:rFonts w:ascii="Browallia New" w:hAnsi="Browallia New" w:cs="Browallia New"/>
                <w:sz w:val="21"/>
                <w:szCs w:val="21"/>
                <w:cs/>
              </w:rPr>
              <w:t>สุทธิ</w:t>
            </w:r>
          </w:p>
        </w:tc>
        <w:tc>
          <w:tcPr>
            <w:tcW w:w="1270" w:type="dxa"/>
            <w:gridSpan w:val="2"/>
            <w:tcBorders>
              <w:top w:val="single" w:sz="4" w:space="0" w:color="auto"/>
              <w:bottom w:val="single" w:sz="12" w:space="0" w:color="auto"/>
            </w:tcBorders>
          </w:tcPr>
          <w:p w14:paraId="6A00A744" w14:textId="47B20C93" w:rsidR="00D56365" w:rsidRPr="008B1A01" w:rsidRDefault="00E12F17"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130,856</w:t>
            </w:r>
          </w:p>
        </w:tc>
        <w:tc>
          <w:tcPr>
            <w:tcW w:w="361" w:type="dxa"/>
          </w:tcPr>
          <w:p w14:paraId="361DD025"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61" w:type="dxa"/>
            <w:tcBorders>
              <w:top w:val="single" w:sz="4" w:space="0" w:color="auto"/>
              <w:bottom w:val="single" w:sz="12" w:space="0" w:color="auto"/>
            </w:tcBorders>
          </w:tcPr>
          <w:p w14:paraId="30C6D942" w14:textId="62013944"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139,676</w:t>
            </w:r>
          </w:p>
        </w:tc>
        <w:tc>
          <w:tcPr>
            <w:tcW w:w="277" w:type="dxa"/>
          </w:tcPr>
          <w:p w14:paraId="57898D32"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07" w:type="dxa"/>
            <w:tcBorders>
              <w:top w:val="single" w:sz="4" w:space="0" w:color="auto"/>
              <w:bottom w:val="single" w:sz="12" w:space="0" w:color="auto"/>
            </w:tcBorders>
          </w:tcPr>
          <w:p w14:paraId="52FA974C" w14:textId="63FEDFFC"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130,856</w:t>
            </w:r>
          </w:p>
        </w:tc>
        <w:tc>
          <w:tcPr>
            <w:tcW w:w="269" w:type="dxa"/>
            <w:gridSpan w:val="2"/>
          </w:tcPr>
          <w:p w14:paraId="728B1A2B"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220" w:type="dxa"/>
            <w:tcBorders>
              <w:top w:val="single" w:sz="4" w:space="0" w:color="auto"/>
              <w:bottom w:val="single" w:sz="12" w:space="0" w:color="auto"/>
            </w:tcBorders>
          </w:tcPr>
          <w:p w14:paraId="5D77E279" w14:textId="1110AAAC"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139,470</w:t>
            </w:r>
          </w:p>
        </w:tc>
      </w:tr>
    </w:tbl>
    <w:p w14:paraId="5980C213"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113"/>
        <w:jc w:val="thaiDistribute"/>
        <w:rPr>
          <w:rFonts w:ascii="Browallia New" w:hAnsi="Browallia New" w:cs="Browallia New"/>
          <w:sz w:val="28"/>
          <w:szCs w:val="28"/>
          <w:cs/>
        </w:rPr>
      </w:pPr>
    </w:p>
    <w:p w14:paraId="3BA2343C" w14:textId="0814FA49" w:rsidR="00FD5ED6" w:rsidRDefault="00FD5ED6" w:rsidP="00A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270"/>
        <w:jc w:val="thaiDistribute"/>
        <w:rPr>
          <w:rFonts w:ascii="Browallia New" w:hAnsi="Browallia New" w:cs="Browallia New"/>
          <w:sz w:val="28"/>
          <w:szCs w:val="28"/>
        </w:rPr>
      </w:pPr>
      <w:r w:rsidRPr="00FD5ED6">
        <w:rPr>
          <w:rFonts w:ascii="Browallia New" w:hAnsi="Browallia New" w:cs="Browallia New"/>
          <w:sz w:val="28"/>
          <w:szCs w:val="28"/>
          <w:cs/>
        </w:rPr>
        <w:t>เงินกู้ยืมบางแห่งมีข้อจำกัดบางประการเกี่ยวกับการดำรงอัตราส่วนทางการเงิน</w:t>
      </w:r>
    </w:p>
    <w:p w14:paraId="27D26F41" w14:textId="77777777" w:rsidR="0080038D" w:rsidRDefault="0080038D"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60"/>
        <w:jc w:val="thaiDistribute"/>
        <w:rPr>
          <w:rFonts w:ascii="Browallia New" w:hAnsi="Browallia New" w:cs="Browallia New"/>
          <w:sz w:val="28"/>
          <w:szCs w:val="28"/>
        </w:rPr>
      </w:pPr>
    </w:p>
    <w:p w14:paraId="0A06E144" w14:textId="3C885889" w:rsidR="006659E8" w:rsidRDefault="0080038D"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8" w:firstLine="9"/>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มกราคม </w:t>
      </w:r>
      <w:r>
        <w:rPr>
          <w:rFonts w:ascii="Browallia New" w:hAnsi="Browallia New" w:cs="Browallia New"/>
          <w:sz w:val="28"/>
          <w:szCs w:val="28"/>
        </w:rPr>
        <w:t xml:space="preserve">2561 </w:t>
      </w:r>
      <w:r>
        <w:rPr>
          <w:rFonts w:ascii="Browallia New" w:hAnsi="Browallia New" w:cs="Browallia New" w:hint="cs"/>
          <w:sz w:val="28"/>
          <w:szCs w:val="28"/>
          <w:cs/>
        </w:rPr>
        <w:t xml:space="preserve">บริษัทมีวงเงินสินเชื่อระยะยาวที่ยังไม่ได้เบิกใช้ เป็นจำนวนเงิน </w:t>
      </w:r>
      <w:r w:rsidR="00E12F17">
        <w:rPr>
          <w:rFonts w:ascii="Browallia New" w:hAnsi="Browallia New" w:cs="Browallia New"/>
          <w:sz w:val="28"/>
          <w:szCs w:val="28"/>
        </w:rPr>
        <w:t>409.40</w:t>
      </w:r>
      <w:r>
        <w:rPr>
          <w:rFonts w:ascii="Browallia New" w:hAnsi="Browallia New" w:cs="Browallia New"/>
          <w:sz w:val="28"/>
          <w:szCs w:val="28"/>
        </w:rPr>
        <w:t xml:space="preserve"> </w:t>
      </w:r>
      <w:r>
        <w:rPr>
          <w:rFonts w:ascii="Browallia New" w:hAnsi="Browallia New" w:cs="Browallia New" w:hint="cs"/>
          <w:sz w:val="28"/>
          <w:szCs w:val="28"/>
          <w:cs/>
        </w:rPr>
        <w:t xml:space="preserve">ล้านบาท </w:t>
      </w:r>
      <w:r w:rsidR="007222AF">
        <w:rPr>
          <w:rFonts w:ascii="Browallia New" w:hAnsi="Browallia New" w:cs="Browallia New"/>
          <w:sz w:val="28"/>
          <w:szCs w:val="28"/>
        </w:rPr>
        <w:t xml:space="preserve">                </w:t>
      </w:r>
      <w:r>
        <w:rPr>
          <w:rFonts w:ascii="Browallia New" w:hAnsi="Browallia New" w:cs="Browallia New"/>
          <w:sz w:val="28"/>
          <w:szCs w:val="28"/>
        </w:rPr>
        <w:t xml:space="preserve">(31 </w:t>
      </w:r>
      <w:r w:rsidRPr="00EA6D8B">
        <w:rPr>
          <w:rFonts w:ascii="Browallia New" w:hAnsi="Browallia New" w:cs="Browallia New" w:hint="cs"/>
          <w:sz w:val="28"/>
          <w:szCs w:val="28"/>
          <w:cs/>
        </w:rPr>
        <w:t xml:space="preserve">ตุลาคม </w:t>
      </w:r>
      <w:r w:rsidR="00EA6D8B" w:rsidRPr="00EA6D8B">
        <w:rPr>
          <w:rFonts w:ascii="Browallia New" w:hAnsi="Browallia New" w:cs="Browallia New"/>
          <w:sz w:val="28"/>
          <w:szCs w:val="28"/>
        </w:rPr>
        <w:t>2560 : 305.52</w:t>
      </w:r>
      <w:r w:rsidRPr="00EA6D8B">
        <w:rPr>
          <w:rFonts w:ascii="Browallia New" w:hAnsi="Browallia New" w:cs="Browallia New"/>
          <w:sz w:val="28"/>
          <w:szCs w:val="28"/>
        </w:rPr>
        <w:t xml:space="preserve"> </w:t>
      </w:r>
      <w:r w:rsidRPr="00EA6D8B">
        <w:rPr>
          <w:rFonts w:ascii="Browallia New" w:hAnsi="Browallia New" w:cs="Browallia New" w:hint="cs"/>
          <w:sz w:val="28"/>
          <w:szCs w:val="28"/>
          <w:cs/>
        </w:rPr>
        <w:t>บาท)</w:t>
      </w:r>
    </w:p>
    <w:p w14:paraId="01A664A5" w14:textId="77777777" w:rsidR="005F0D52" w:rsidRPr="003625F5" w:rsidRDefault="005F0D52"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13" w:firstLine="9"/>
        <w:jc w:val="thaiDistribute"/>
        <w:rPr>
          <w:rFonts w:ascii="Browallia New" w:hAnsi="Browallia New" w:cs="Browallia New"/>
          <w:sz w:val="28"/>
          <w:szCs w:val="28"/>
        </w:rPr>
      </w:pPr>
    </w:p>
    <w:p w14:paraId="0D164BD7" w14:textId="1FAF08AA" w:rsidR="00F11BC1" w:rsidRPr="00AB6CF9" w:rsidRDefault="00F11BC1" w:rsidP="00AB6CF9">
      <w:pPr>
        <w:pStyle w:val="ListParagraph"/>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0"/>
        <w:jc w:val="thaiDistribute"/>
        <w:rPr>
          <w:rFonts w:ascii="Browallia New" w:hAnsi="Browallia New" w:cs="Browallia New"/>
          <w:sz w:val="28"/>
          <w:szCs w:val="28"/>
          <w:u w:val="single"/>
        </w:rPr>
      </w:pPr>
      <w:r w:rsidRPr="00AB6CF9">
        <w:rPr>
          <w:rFonts w:ascii="Browallia New" w:hAnsi="Browallia New" w:cs="Browallia New" w:hint="cs"/>
          <w:sz w:val="28"/>
          <w:szCs w:val="28"/>
          <w:u w:val="single"/>
          <w:cs/>
        </w:rPr>
        <w:t>ทุนเรือนหุ้นและใบสำคัญแสดงสิทธิ</w:t>
      </w:r>
    </w:p>
    <w:p w14:paraId="7ECBE21D" w14:textId="77777777" w:rsidR="000F5B2B" w:rsidRPr="00A461BB" w:rsidRDefault="000F5B2B" w:rsidP="000F5B2B">
      <w:pPr>
        <w:pStyle w:val="CordiaNew"/>
        <w:tabs>
          <w:tab w:val="clear" w:pos="4153"/>
          <w:tab w:val="left" w:pos="426"/>
        </w:tabs>
        <w:ind w:left="450"/>
        <w:jc w:val="thaiDistribute"/>
        <w:rPr>
          <w:rFonts w:ascii="Browallia New" w:hAnsi="Browallia New" w:cs="Browallia New"/>
          <w:sz w:val="18"/>
          <w:szCs w:val="18"/>
          <w:u w:val="single"/>
        </w:rPr>
      </w:pPr>
    </w:p>
    <w:p w14:paraId="6EAE658C" w14:textId="05BA3219" w:rsidR="000F5B2B" w:rsidRPr="002667AB" w:rsidRDefault="000F5B2B" w:rsidP="0026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13" w:firstLine="9"/>
        <w:jc w:val="thaiDistribute"/>
        <w:rPr>
          <w:rFonts w:ascii="Browallia New" w:hAnsi="Browallia New" w:cs="Browallia New"/>
          <w:sz w:val="28"/>
          <w:szCs w:val="28"/>
          <w:cs/>
        </w:rPr>
      </w:pPr>
      <w:r w:rsidRPr="002667AB">
        <w:rPr>
          <w:rFonts w:ascii="Browallia New" w:hAnsi="Browallia New" w:cs="Browallia New" w:hint="cs"/>
          <w:sz w:val="28"/>
          <w:szCs w:val="28"/>
          <w:cs/>
        </w:rPr>
        <w:t xml:space="preserve">รายการเคลื่อนไหวของทุนที่ชำระแล้วสำหรับงวดสามเดือนสิ้นสุดวันที่ </w:t>
      </w:r>
      <w:r w:rsidRPr="002667AB">
        <w:rPr>
          <w:rFonts w:ascii="Browallia New" w:hAnsi="Browallia New" w:cs="Browallia New"/>
          <w:sz w:val="28"/>
          <w:szCs w:val="28"/>
        </w:rPr>
        <w:t>31</w:t>
      </w:r>
      <w:r w:rsidRPr="002667AB">
        <w:rPr>
          <w:rFonts w:ascii="Browallia New" w:hAnsi="Browallia New" w:cs="Browallia New" w:hint="cs"/>
          <w:sz w:val="28"/>
          <w:szCs w:val="28"/>
          <w:cs/>
        </w:rPr>
        <w:t xml:space="preserve"> มกราคม </w:t>
      </w:r>
      <w:r w:rsidRPr="002667AB">
        <w:rPr>
          <w:rFonts w:ascii="Browallia New" w:hAnsi="Browallia New" w:cs="Browallia New"/>
          <w:sz w:val="28"/>
          <w:szCs w:val="28"/>
        </w:rPr>
        <w:t xml:space="preserve">2561 </w:t>
      </w:r>
      <w:r w:rsidRPr="002667AB">
        <w:rPr>
          <w:rFonts w:ascii="Browallia New" w:hAnsi="Browallia New" w:cs="Browallia New" w:hint="cs"/>
          <w:sz w:val="28"/>
          <w:szCs w:val="28"/>
          <w:cs/>
        </w:rPr>
        <w:t>มีดังนี้</w:t>
      </w:r>
    </w:p>
    <w:p w14:paraId="337AA52B" w14:textId="77777777" w:rsidR="000F5B2B" w:rsidRPr="00A461BB" w:rsidRDefault="000F5B2B" w:rsidP="000F5B2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Cs w:val="18"/>
        </w:rPr>
      </w:pPr>
      <w:bookmarkStart w:id="1" w:name="_Hlk490506733"/>
    </w:p>
    <w:tbl>
      <w:tblPr>
        <w:tblW w:w="9000" w:type="dxa"/>
        <w:tblInd w:w="180" w:type="dxa"/>
        <w:tblLook w:val="04A0" w:firstRow="1" w:lastRow="0" w:firstColumn="1" w:lastColumn="0" w:noHBand="0" w:noVBand="1"/>
      </w:tblPr>
      <w:tblGrid>
        <w:gridCol w:w="3708"/>
        <w:gridCol w:w="1800"/>
        <w:gridCol w:w="1195"/>
        <w:gridCol w:w="1127"/>
        <w:gridCol w:w="1170"/>
      </w:tblGrid>
      <w:tr w:rsidR="000F5B2B" w:rsidRPr="001B72D8" w14:paraId="161CF56D" w14:textId="77777777" w:rsidTr="002667AB">
        <w:trPr>
          <w:trHeight w:val="408"/>
        </w:trPr>
        <w:tc>
          <w:tcPr>
            <w:tcW w:w="3708" w:type="dxa"/>
            <w:tcBorders>
              <w:top w:val="nil"/>
              <w:left w:val="nil"/>
              <w:bottom w:val="nil"/>
              <w:right w:val="nil"/>
            </w:tcBorders>
            <w:shd w:val="clear" w:color="auto" w:fill="auto"/>
            <w:noWrap/>
            <w:vAlign w:val="bottom"/>
            <w:hideMark/>
          </w:tcPr>
          <w:bookmarkEnd w:id="1"/>
          <w:p w14:paraId="74021312"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ทุนที่</w:t>
            </w:r>
            <w:r>
              <w:rPr>
                <w:rFonts w:ascii="Browallia New" w:hAnsi="Browallia New" w:cs="Browallia New" w:hint="cs"/>
                <w:color w:val="000000"/>
                <w:sz w:val="28"/>
                <w:szCs w:val="28"/>
                <w:cs/>
                <w:lang w:eastAsia="en-GB"/>
              </w:rPr>
              <w:t>ออกและเรียก</w:t>
            </w:r>
            <w:r w:rsidRPr="001B72D8">
              <w:rPr>
                <w:rFonts w:ascii="Browallia New" w:hAnsi="Browallia New" w:cs="Browallia New"/>
                <w:color w:val="000000"/>
                <w:sz w:val="28"/>
                <w:szCs w:val="28"/>
                <w:cs/>
                <w:lang w:eastAsia="en-GB"/>
              </w:rPr>
              <w:t>ชำระแล้ว</w:t>
            </w:r>
          </w:p>
        </w:tc>
        <w:tc>
          <w:tcPr>
            <w:tcW w:w="1800" w:type="dxa"/>
            <w:tcBorders>
              <w:top w:val="nil"/>
              <w:left w:val="nil"/>
              <w:bottom w:val="nil"/>
              <w:right w:val="nil"/>
            </w:tcBorders>
            <w:shd w:val="clear" w:color="auto" w:fill="auto"/>
            <w:noWrap/>
            <w:vAlign w:val="bottom"/>
            <w:hideMark/>
          </w:tcPr>
          <w:p w14:paraId="0EA298C5"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จำนวนหุ้น (พันหุ้น</w:t>
            </w:r>
            <w:r w:rsidRPr="001B72D8">
              <w:rPr>
                <w:rFonts w:ascii="Browallia New" w:hAnsi="Browallia New" w:cs="Browallia New"/>
                <w:color w:val="000000"/>
                <w:sz w:val="28"/>
                <w:szCs w:val="28"/>
                <w:lang w:eastAsia="en-GB"/>
              </w:rPr>
              <w:t>)</w:t>
            </w:r>
          </w:p>
        </w:tc>
        <w:tc>
          <w:tcPr>
            <w:tcW w:w="1195" w:type="dxa"/>
            <w:tcBorders>
              <w:top w:val="nil"/>
              <w:left w:val="nil"/>
              <w:bottom w:val="nil"/>
              <w:right w:val="nil"/>
            </w:tcBorders>
            <w:shd w:val="clear" w:color="auto" w:fill="auto"/>
            <w:noWrap/>
            <w:vAlign w:val="bottom"/>
            <w:hideMark/>
          </w:tcPr>
          <w:p w14:paraId="0ECB818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มูลค่าหุ้นละ (บาท</w:t>
            </w:r>
            <w:r w:rsidRPr="001B72D8">
              <w:rPr>
                <w:rFonts w:ascii="Browallia New" w:hAnsi="Browallia New" w:cs="Browallia New"/>
                <w:color w:val="000000"/>
                <w:sz w:val="28"/>
                <w:szCs w:val="28"/>
                <w:lang w:eastAsia="en-GB"/>
              </w:rPr>
              <w:t>)</w:t>
            </w:r>
          </w:p>
        </w:tc>
        <w:tc>
          <w:tcPr>
            <w:tcW w:w="1127" w:type="dxa"/>
            <w:tcBorders>
              <w:top w:val="nil"/>
              <w:left w:val="nil"/>
              <w:bottom w:val="nil"/>
              <w:right w:val="nil"/>
            </w:tcBorders>
            <w:shd w:val="clear" w:color="auto" w:fill="auto"/>
            <w:noWrap/>
            <w:vAlign w:val="bottom"/>
            <w:hideMark/>
          </w:tcPr>
          <w:p w14:paraId="3034E83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พันบาท</w:t>
            </w:r>
          </w:p>
        </w:tc>
        <w:tc>
          <w:tcPr>
            <w:tcW w:w="1170" w:type="dxa"/>
            <w:tcBorders>
              <w:top w:val="nil"/>
              <w:left w:val="nil"/>
              <w:bottom w:val="nil"/>
              <w:right w:val="nil"/>
            </w:tcBorders>
            <w:shd w:val="clear" w:color="auto" w:fill="auto"/>
            <w:vAlign w:val="bottom"/>
            <w:hideMark/>
          </w:tcPr>
          <w:p w14:paraId="78BD6D74"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ส่วนเกินทุน</w:t>
            </w: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พันบาท)</w:t>
            </w:r>
          </w:p>
        </w:tc>
      </w:tr>
      <w:tr w:rsidR="000F5B2B" w:rsidRPr="001B72D8" w14:paraId="20C8680C" w14:textId="77777777" w:rsidTr="002667AB">
        <w:trPr>
          <w:trHeight w:val="333"/>
        </w:trPr>
        <w:tc>
          <w:tcPr>
            <w:tcW w:w="3708" w:type="dxa"/>
            <w:tcBorders>
              <w:top w:val="nil"/>
              <w:left w:val="nil"/>
              <w:bottom w:val="nil"/>
              <w:right w:val="nil"/>
            </w:tcBorders>
            <w:shd w:val="clear" w:color="auto" w:fill="auto"/>
            <w:noWrap/>
            <w:vAlign w:val="bottom"/>
          </w:tcPr>
          <w:p w14:paraId="70001ADB" w14:textId="77777777" w:rsidR="000F5B2B" w:rsidRPr="001B72D8" w:rsidRDefault="000F5B2B" w:rsidP="00A461BB">
            <w:pPr>
              <w:spacing w:line="240" w:lineRule="auto"/>
              <w:rPr>
                <w:rFonts w:ascii="Browallia New" w:hAnsi="Browallia New" w:cs="Browallia New"/>
                <w:color w:val="000000"/>
                <w:sz w:val="28"/>
                <w:szCs w:val="28"/>
                <w:lang w:eastAsia="en-GB"/>
              </w:rPr>
            </w:pPr>
          </w:p>
        </w:tc>
        <w:tc>
          <w:tcPr>
            <w:tcW w:w="1800" w:type="dxa"/>
            <w:tcBorders>
              <w:top w:val="nil"/>
              <w:left w:val="nil"/>
              <w:bottom w:val="nil"/>
              <w:right w:val="nil"/>
            </w:tcBorders>
            <w:shd w:val="clear" w:color="auto" w:fill="auto"/>
            <w:noWrap/>
            <w:vAlign w:val="bottom"/>
          </w:tcPr>
          <w:p w14:paraId="4F132F9B"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95" w:type="dxa"/>
            <w:tcBorders>
              <w:top w:val="nil"/>
              <w:left w:val="nil"/>
              <w:bottom w:val="nil"/>
              <w:right w:val="nil"/>
            </w:tcBorders>
            <w:shd w:val="clear" w:color="auto" w:fill="auto"/>
            <w:noWrap/>
            <w:vAlign w:val="bottom"/>
          </w:tcPr>
          <w:p w14:paraId="2E162474" w14:textId="77777777" w:rsidR="000F5B2B" w:rsidRPr="001B72D8" w:rsidRDefault="000F5B2B" w:rsidP="00A461BB">
            <w:pPr>
              <w:spacing w:line="240" w:lineRule="auto"/>
              <w:jc w:val="center"/>
              <w:rPr>
                <w:rFonts w:ascii="Browallia New" w:hAnsi="Browallia New" w:cs="Browallia New"/>
                <w:color w:val="000000"/>
                <w:sz w:val="28"/>
                <w:szCs w:val="28"/>
                <w:lang w:eastAsia="en-GB"/>
              </w:rPr>
            </w:pPr>
          </w:p>
        </w:tc>
        <w:tc>
          <w:tcPr>
            <w:tcW w:w="1127" w:type="dxa"/>
            <w:tcBorders>
              <w:top w:val="nil"/>
              <w:left w:val="nil"/>
              <w:right w:val="nil"/>
            </w:tcBorders>
            <w:shd w:val="clear" w:color="auto" w:fill="auto"/>
            <w:noWrap/>
            <w:vAlign w:val="bottom"/>
          </w:tcPr>
          <w:p w14:paraId="22813322"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70" w:type="dxa"/>
            <w:tcBorders>
              <w:top w:val="nil"/>
              <w:left w:val="nil"/>
              <w:right w:val="nil"/>
            </w:tcBorders>
            <w:shd w:val="clear" w:color="auto" w:fill="auto"/>
            <w:noWrap/>
            <w:vAlign w:val="bottom"/>
          </w:tcPr>
          <w:p w14:paraId="519373A5" w14:textId="77777777" w:rsidR="000F5B2B" w:rsidRDefault="000F5B2B" w:rsidP="00A461BB">
            <w:pPr>
              <w:spacing w:line="240" w:lineRule="auto"/>
              <w:jc w:val="right"/>
              <w:rPr>
                <w:rFonts w:ascii="Browallia New" w:hAnsi="Browallia New" w:cs="Browallia New"/>
                <w:color w:val="000000"/>
                <w:sz w:val="28"/>
                <w:szCs w:val="28"/>
                <w:lang w:eastAsia="en-GB"/>
              </w:rPr>
            </w:pPr>
          </w:p>
        </w:tc>
      </w:tr>
      <w:tr w:rsidR="00D56365" w:rsidRPr="001B72D8" w14:paraId="4C67411E" w14:textId="77777777" w:rsidTr="002667AB">
        <w:trPr>
          <w:trHeight w:val="333"/>
        </w:trPr>
        <w:tc>
          <w:tcPr>
            <w:tcW w:w="3708" w:type="dxa"/>
            <w:tcBorders>
              <w:top w:val="nil"/>
              <w:left w:val="nil"/>
              <w:bottom w:val="nil"/>
              <w:right w:val="nil"/>
            </w:tcBorders>
            <w:shd w:val="clear" w:color="auto" w:fill="auto"/>
            <w:noWrap/>
            <w:vAlign w:val="bottom"/>
            <w:hideMark/>
          </w:tcPr>
          <w:p w14:paraId="434C4570" w14:textId="77777777"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Pr="001B72D8">
              <w:rPr>
                <w:rFonts w:ascii="Browallia New" w:hAnsi="Browallia New" w:cs="Browallia New"/>
                <w:color w:val="000000"/>
                <w:sz w:val="28"/>
                <w:szCs w:val="28"/>
                <w:lang w:eastAsia="en-GB"/>
              </w:rPr>
              <w:t xml:space="preserve">1 </w:t>
            </w:r>
            <w:r>
              <w:rPr>
                <w:rFonts w:ascii="Browallia New" w:hAnsi="Browallia New" w:cs="Browallia New" w:hint="cs"/>
                <w:color w:val="000000"/>
                <w:sz w:val="28"/>
                <w:szCs w:val="28"/>
                <w:cs/>
                <w:lang w:eastAsia="en-GB"/>
              </w:rPr>
              <w:t>พฤศจิกายน</w:t>
            </w:r>
            <w:r w:rsidRPr="001B72D8">
              <w:rPr>
                <w:rFonts w:ascii="Browallia New" w:hAnsi="Browallia New" w:cs="Browallia New"/>
                <w:color w:val="000000"/>
                <w:sz w:val="28"/>
                <w:szCs w:val="28"/>
                <w:cs/>
                <w:lang w:eastAsia="en-GB"/>
              </w:rPr>
              <w:t xml:space="preserve"> </w:t>
            </w:r>
            <w:r w:rsidRPr="001B72D8">
              <w:rPr>
                <w:rFonts w:ascii="Browallia New" w:hAnsi="Browallia New" w:cs="Browallia New"/>
                <w:color w:val="000000"/>
                <w:sz w:val="28"/>
                <w:szCs w:val="28"/>
                <w:lang w:eastAsia="en-GB"/>
              </w:rPr>
              <w:t xml:space="preserve">2560 </w:t>
            </w:r>
          </w:p>
        </w:tc>
        <w:tc>
          <w:tcPr>
            <w:tcW w:w="1800" w:type="dxa"/>
            <w:tcBorders>
              <w:top w:val="nil"/>
              <w:left w:val="nil"/>
              <w:right w:val="nil"/>
            </w:tcBorders>
            <w:shd w:val="clear" w:color="auto" w:fill="auto"/>
            <w:noWrap/>
            <w:vAlign w:val="bottom"/>
          </w:tcPr>
          <w:p w14:paraId="6010B28D" w14:textId="4B240200" w:rsidR="00D56365" w:rsidRPr="001B72D8" w:rsidRDefault="00D56365" w:rsidP="001D1231">
            <w:pPr>
              <w:spacing w:line="240" w:lineRule="auto"/>
              <w:jc w:val="right"/>
              <w:rPr>
                <w:rFonts w:ascii="Browallia New" w:hAnsi="Browallia New" w:cs="Browallia New"/>
                <w:color w:val="000000"/>
                <w:sz w:val="28"/>
                <w:szCs w:val="28"/>
                <w:lang w:eastAsia="en-GB"/>
              </w:rPr>
            </w:pPr>
            <w:r w:rsidRPr="00937E84">
              <w:rPr>
                <w:rFonts w:ascii="Browallia New" w:hAnsi="Browallia New" w:cs="Browallia New"/>
                <w:color w:val="000000"/>
                <w:sz w:val="28"/>
                <w:szCs w:val="28"/>
                <w:lang w:eastAsia="en-GB"/>
              </w:rPr>
              <w:t>412,022</w:t>
            </w:r>
          </w:p>
        </w:tc>
        <w:tc>
          <w:tcPr>
            <w:tcW w:w="1195" w:type="dxa"/>
            <w:tcBorders>
              <w:top w:val="nil"/>
              <w:left w:val="nil"/>
              <w:right w:val="nil"/>
            </w:tcBorders>
            <w:shd w:val="clear" w:color="auto" w:fill="auto"/>
            <w:noWrap/>
            <w:vAlign w:val="bottom"/>
            <w:hideMark/>
          </w:tcPr>
          <w:p w14:paraId="7B9EB565" w14:textId="6B266142" w:rsidR="00D56365" w:rsidRPr="001B72D8" w:rsidRDefault="00D56365" w:rsidP="001D1231">
            <w:pP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1.00</w:t>
            </w:r>
          </w:p>
        </w:tc>
        <w:tc>
          <w:tcPr>
            <w:tcW w:w="1127" w:type="dxa"/>
            <w:tcBorders>
              <w:top w:val="nil"/>
              <w:left w:val="nil"/>
              <w:right w:val="nil"/>
            </w:tcBorders>
            <w:shd w:val="clear" w:color="auto" w:fill="auto"/>
            <w:noWrap/>
            <w:vAlign w:val="bottom"/>
          </w:tcPr>
          <w:p w14:paraId="12A1CC4B" w14:textId="28CBAF35" w:rsidR="00D56365" w:rsidRPr="001B72D8" w:rsidRDefault="00D56365" w:rsidP="001D1231">
            <w:pP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412,022</w:t>
            </w:r>
          </w:p>
        </w:tc>
        <w:tc>
          <w:tcPr>
            <w:tcW w:w="1170" w:type="dxa"/>
            <w:tcBorders>
              <w:top w:val="nil"/>
              <w:left w:val="nil"/>
              <w:right w:val="nil"/>
            </w:tcBorders>
            <w:shd w:val="clear" w:color="auto" w:fill="auto"/>
            <w:noWrap/>
            <w:vAlign w:val="bottom"/>
          </w:tcPr>
          <w:p w14:paraId="64272299" w14:textId="7FB77DB5" w:rsidR="00D56365" w:rsidRPr="001B72D8" w:rsidRDefault="00D56365" w:rsidP="001D1231">
            <w:pP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361,303</w:t>
            </w:r>
          </w:p>
        </w:tc>
      </w:tr>
      <w:tr w:rsidR="00D56365" w:rsidRPr="0046220D" w14:paraId="0272891F" w14:textId="77777777" w:rsidTr="002667AB">
        <w:trPr>
          <w:trHeight w:val="204"/>
        </w:trPr>
        <w:tc>
          <w:tcPr>
            <w:tcW w:w="3708" w:type="dxa"/>
            <w:tcBorders>
              <w:top w:val="nil"/>
              <w:left w:val="nil"/>
              <w:bottom w:val="nil"/>
              <w:right w:val="nil"/>
            </w:tcBorders>
            <w:shd w:val="clear" w:color="auto" w:fill="auto"/>
            <w:noWrap/>
            <w:vAlign w:val="bottom"/>
          </w:tcPr>
          <w:p w14:paraId="572CAD64" w14:textId="77777777" w:rsidR="00D56365" w:rsidRDefault="00D56365" w:rsidP="00D56365">
            <w:pPr>
              <w:spacing w:line="240" w:lineRule="auto"/>
              <w:rPr>
                <w:rFonts w:ascii="Browallia New" w:hAnsi="Browallia New" w:cs="Browallia New"/>
                <w:color w:val="000000"/>
                <w:sz w:val="28"/>
                <w:szCs w:val="28"/>
                <w:lang w:eastAsia="en-GB"/>
              </w:rPr>
            </w:pPr>
            <w:r>
              <w:rPr>
                <w:rFonts w:ascii="Browallia New" w:hAnsi="Browallia New" w:cs="Browallia New" w:hint="cs"/>
                <w:color w:val="000000"/>
                <w:sz w:val="28"/>
                <w:szCs w:val="28"/>
                <w:cs/>
                <w:lang w:eastAsia="en-GB"/>
              </w:rPr>
              <w:t xml:space="preserve"> การใช้สิทธิซื้อหุ้นตามใบสำคัญแสดงสิทธิ</w:t>
            </w:r>
          </w:p>
        </w:tc>
        <w:tc>
          <w:tcPr>
            <w:tcW w:w="1800" w:type="dxa"/>
            <w:tcBorders>
              <w:top w:val="nil"/>
              <w:left w:val="nil"/>
              <w:bottom w:val="nil"/>
              <w:right w:val="nil"/>
            </w:tcBorders>
            <w:shd w:val="clear" w:color="auto" w:fill="auto"/>
            <w:noWrap/>
            <w:vAlign w:val="bottom"/>
          </w:tcPr>
          <w:p w14:paraId="6804A81F" w14:textId="51911AEE" w:rsidR="00D56365" w:rsidRPr="001B72D8" w:rsidRDefault="00D56365" w:rsidP="001D1231">
            <w:pPr>
              <w:pBdr>
                <w:bottom w:val="single" w:sz="4"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220</w:t>
            </w:r>
          </w:p>
        </w:tc>
        <w:tc>
          <w:tcPr>
            <w:tcW w:w="1195" w:type="dxa"/>
            <w:tcBorders>
              <w:top w:val="nil"/>
              <w:left w:val="nil"/>
              <w:bottom w:val="nil"/>
              <w:right w:val="nil"/>
            </w:tcBorders>
            <w:shd w:val="clear" w:color="auto" w:fill="auto"/>
            <w:noWrap/>
            <w:vAlign w:val="bottom"/>
          </w:tcPr>
          <w:p w14:paraId="15B2A274" w14:textId="3ECEEC66" w:rsidR="00D56365" w:rsidRDefault="00D56365" w:rsidP="001D1231">
            <w:pP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1.00</w:t>
            </w:r>
          </w:p>
        </w:tc>
        <w:tc>
          <w:tcPr>
            <w:tcW w:w="1127" w:type="dxa"/>
            <w:tcBorders>
              <w:top w:val="nil"/>
              <w:left w:val="nil"/>
              <w:bottom w:val="nil"/>
              <w:right w:val="nil"/>
            </w:tcBorders>
            <w:shd w:val="clear" w:color="auto" w:fill="auto"/>
            <w:noWrap/>
            <w:vAlign w:val="bottom"/>
          </w:tcPr>
          <w:p w14:paraId="010EF2EB" w14:textId="234FCE30" w:rsidR="00D56365" w:rsidRPr="001B72D8" w:rsidRDefault="00D56365" w:rsidP="001D1231">
            <w:pPr>
              <w:pBdr>
                <w:bottom w:val="single" w:sz="4"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220</w:t>
            </w:r>
          </w:p>
        </w:tc>
        <w:tc>
          <w:tcPr>
            <w:tcW w:w="1170" w:type="dxa"/>
            <w:tcBorders>
              <w:top w:val="nil"/>
              <w:left w:val="nil"/>
              <w:bottom w:val="nil"/>
              <w:right w:val="nil"/>
            </w:tcBorders>
            <w:shd w:val="clear" w:color="auto" w:fill="auto"/>
            <w:noWrap/>
            <w:vAlign w:val="bottom"/>
          </w:tcPr>
          <w:p w14:paraId="3589CC62" w14:textId="6D1E3FC5" w:rsidR="00D56365" w:rsidRPr="001B72D8" w:rsidRDefault="00D56365" w:rsidP="001D1231">
            <w:pPr>
              <w:pBdr>
                <w:bottom w:val="single" w:sz="4"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1,10</w:t>
            </w:r>
            <w:r w:rsidR="00261502">
              <w:rPr>
                <w:rFonts w:ascii="Browallia New" w:hAnsi="Browallia New" w:cs="Browallia New"/>
                <w:color w:val="000000"/>
                <w:sz w:val="28"/>
                <w:szCs w:val="28"/>
                <w:lang w:eastAsia="en-GB"/>
              </w:rPr>
              <w:t>0</w:t>
            </w:r>
          </w:p>
        </w:tc>
      </w:tr>
      <w:tr w:rsidR="00D56365" w:rsidRPr="001B72D8" w14:paraId="0F70C11D" w14:textId="77777777" w:rsidTr="002667AB">
        <w:trPr>
          <w:trHeight w:val="204"/>
        </w:trPr>
        <w:tc>
          <w:tcPr>
            <w:tcW w:w="3708" w:type="dxa"/>
            <w:tcBorders>
              <w:top w:val="nil"/>
              <w:left w:val="nil"/>
              <w:bottom w:val="nil"/>
              <w:right w:val="nil"/>
            </w:tcBorders>
            <w:shd w:val="clear" w:color="auto" w:fill="auto"/>
            <w:noWrap/>
            <w:vAlign w:val="bottom"/>
            <w:hideMark/>
          </w:tcPr>
          <w:p w14:paraId="7F032E11" w14:textId="77777777"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Pr="001B72D8">
              <w:rPr>
                <w:rFonts w:ascii="Browallia New" w:hAnsi="Browallia New" w:cs="Browallia New"/>
                <w:color w:val="000000"/>
                <w:sz w:val="28"/>
                <w:szCs w:val="28"/>
                <w:lang w:eastAsia="en-GB"/>
              </w:rPr>
              <w:t>3</w:t>
            </w:r>
            <w:r>
              <w:rPr>
                <w:rFonts w:ascii="Browallia New" w:hAnsi="Browallia New" w:cs="Browallia New"/>
                <w:color w:val="000000"/>
                <w:sz w:val="28"/>
                <w:szCs w:val="28"/>
                <w:lang w:eastAsia="en-GB"/>
              </w:rPr>
              <w:t>1</w:t>
            </w:r>
            <w:r w:rsidRPr="001B72D8">
              <w:rPr>
                <w:rFonts w:ascii="Browallia New" w:hAnsi="Browallia New" w:cs="Browallia New"/>
                <w:color w:val="000000"/>
                <w:sz w:val="28"/>
                <w:szCs w:val="28"/>
                <w:lang w:eastAsia="en-GB"/>
              </w:rPr>
              <w:t xml:space="preserve"> </w:t>
            </w:r>
            <w:r>
              <w:rPr>
                <w:rFonts w:ascii="Browallia New" w:hAnsi="Browallia New" w:cs="Browallia New" w:hint="cs"/>
                <w:color w:val="000000"/>
                <w:sz w:val="28"/>
                <w:szCs w:val="28"/>
                <w:cs/>
                <w:lang w:eastAsia="en-GB"/>
              </w:rPr>
              <w:t>มกราคม</w:t>
            </w:r>
            <w:r w:rsidRPr="001B72D8">
              <w:rPr>
                <w:rFonts w:ascii="Browallia New" w:hAnsi="Browallia New" w:cs="Browallia New"/>
                <w:color w:val="000000"/>
                <w:sz w:val="28"/>
                <w:szCs w:val="28"/>
                <w:cs/>
                <w:lang w:eastAsia="en-GB"/>
              </w:rPr>
              <w:t xml:space="preserve"> </w:t>
            </w:r>
            <w:r w:rsidRPr="001B72D8">
              <w:rPr>
                <w:rFonts w:ascii="Browallia New" w:hAnsi="Browallia New" w:cs="Browallia New"/>
                <w:color w:val="000000"/>
                <w:sz w:val="28"/>
                <w:szCs w:val="28"/>
                <w:lang w:eastAsia="en-GB"/>
              </w:rPr>
              <w:t>256</w:t>
            </w:r>
            <w:r>
              <w:rPr>
                <w:rFonts w:ascii="Browallia New" w:hAnsi="Browallia New" w:cs="Browallia New"/>
                <w:color w:val="000000"/>
                <w:sz w:val="28"/>
                <w:szCs w:val="28"/>
                <w:lang w:eastAsia="en-GB"/>
              </w:rPr>
              <w:t>1</w:t>
            </w:r>
            <w:r w:rsidRPr="001B72D8">
              <w:rPr>
                <w:rFonts w:ascii="Browallia New" w:hAnsi="Browallia New" w:cs="Browallia New"/>
                <w:color w:val="000000"/>
                <w:sz w:val="28"/>
                <w:szCs w:val="28"/>
                <w:lang w:eastAsia="en-GB"/>
              </w:rPr>
              <w:t xml:space="preserve"> </w:t>
            </w:r>
          </w:p>
        </w:tc>
        <w:tc>
          <w:tcPr>
            <w:tcW w:w="1800" w:type="dxa"/>
            <w:tcBorders>
              <w:top w:val="nil"/>
              <w:left w:val="nil"/>
              <w:bottom w:val="nil"/>
              <w:right w:val="nil"/>
            </w:tcBorders>
            <w:shd w:val="clear" w:color="auto" w:fill="auto"/>
            <w:noWrap/>
            <w:vAlign w:val="bottom"/>
          </w:tcPr>
          <w:p w14:paraId="380B5124" w14:textId="3D9E620F" w:rsidR="00D56365" w:rsidRPr="001B72D8" w:rsidRDefault="00D56365" w:rsidP="001D1231">
            <w:pPr>
              <w:pBdr>
                <w:bottom w:val="single" w:sz="12"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412,242</w:t>
            </w:r>
          </w:p>
        </w:tc>
        <w:tc>
          <w:tcPr>
            <w:tcW w:w="1195" w:type="dxa"/>
            <w:tcBorders>
              <w:top w:val="nil"/>
              <w:left w:val="nil"/>
              <w:bottom w:val="nil"/>
              <w:right w:val="nil"/>
            </w:tcBorders>
            <w:shd w:val="clear" w:color="auto" w:fill="auto"/>
            <w:noWrap/>
          </w:tcPr>
          <w:p w14:paraId="2534B283" w14:textId="183BCF5F" w:rsidR="00D56365" w:rsidRPr="001B72D8" w:rsidRDefault="00D56365" w:rsidP="001D1231">
            <w:pP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1.00</w:t>
            </w:r>
          </w:p>
        </w:tc>
        <w:tc>
          <w:tcPr>
            <w:tcW w:w="1127" w:type="dxa"/>
            <w:tcBorders>
              <w:top w:val="nil"/>
              <w:left w:val="nil"/>
              <w:bottom w:val="nil"/>
              <w:right w:val="nil"/>
            </w:tcBorders>
            <w:shd w:val="clear" w:color="auto" w:fill="auto"/>
            <w:noWrap/>
            <w:vAlign w:val="bottom"/>
          </w:tcPr>
          <w:p w14:paraId="71B11CA9" w14:textId="498F32E0" w:rsidR="00D56365" w:rsidRPr="001B72D8" w:rsidRDefault="00D56365" w:rsidP="001D1231">
            <w:pPr>
              <w:pBdr>
                <w:bottom w:val="single" w:sz="12"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412,242</w:t>
            </w:r>
          </w:p>
        </w:tc>
        <w:tc>
          <w:tcPr>
            <w:tcW w:w="1170" w:type="dxa"/>
            <w:tcBorders>
              <w:top w:val="nil"/>
              <w:left w:val="nil"/>
              <w:bottom w:val="nil"/>
              <w:right w:val="nil"/>
            </w:tcBorders>
            <w:shd w:val="clear" w:color="auto" w:fill="auto"/>
            <w:noWrap/>
            <w:vAlign w:val="bottom"/>
          </w:tcPr>
          <w:p w14:paraId="32A56DC4" w14:textId="258E5D08" w:rsidR="00D56365" w:rsidRPr="001B72D8" w:rsidRDefault="00D56365" w:rsidP="001D1231">
            <w:pPr>
              <w:pBdr>
                <w:bottom w:val="single" w:sz="12"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362,40</w:t>
            </w:r>
            <w:r w:rsidR="00261502">
              <w:rPr>
                <w:rFonts w:ascii="Browallia New" w:hAnsi="Browallia New" w:cs="Browallia New"/>
                <w:color w:val="000000"/>
                <w:sz w:val="28"/>
                <w:szCs w:val="28"/>
                <w:lang w:eastAsia="en-GB"/>
              </w:rPr>
              <w:t>3</w:t>
            </w:r>
          </w:p>
        </w:tc>
      </w:tr>
    </w:tbl>
    <w:p w14:paraId="3BB34608" w14:textId="77777777" w:rsidR="005F0D52" w:rsidRDefault="005F0D52"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012C2012" w14:textId="77777777" w:rsidR="000F5B2B" w:rsidRPr="00B74108"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69"/>
        <w:jc w:val="thaiDistribute"/>
        <w:rPr>
          <w:rFonts w:ascii="Browallia New" w:hAnsi="Browallia New" w:cs="Browallia New"/>
          <w:sz w:val="28"/>
          <w:szCs w:val="28"/>
          <w:u w:val="single"/>
        </w:rPr>
      </w:pPr>
      <w:r w:rsidRPr="00B74108">
        <w:rPr>
          <w:rFonts w:ascii="Browallia New" w:hAnsi="Browallia New" w:cs="Browallia New"/>
          <w:sz w:val="28"/>
          <w:szCs w:val="28"/>
          <w:u w:val="single"/>
          <w:cs/>
        </w:rPr>
        <w:t>ใบสำคัญแสดงสิทธิ</w:t>
      </w:r>
    </w:p>
    <w:p w14:paraId="14D6F529" w14:textId="77777777" w:rsidR="000F5B2B"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23D24ED0" w14:textId="63EF3F54" w:rsidR="00686162" w:rsidRPr="00A953BF"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18"/>
        <w:jc w:val="thaiDistribute"/>
        <w:rPr>
          <w:rFonts w:ascii="Browallia New" w:hAnsi="Browallia New" w:cs="Browallia New"/>
          <w:sz w:val="28"/>
          <w:szCs w:val="28"/>
        </w:rPr>
      </w:pPr>
      <w:r w:rsidRPr="00B74108">
        <w:rPr>
          <w:rFonts w:ascii="Browallia New" w:hAnsi="Browallia New" w:cs="Browallia New" w:hint="cs"/>
          <w:sz w:val="28"/>
          <w:szCs w:val="28"/>
          <w:cs/>
        </w:rPr>
        <w:t>ในระหว่าง</w:t>
      </w:r>
      <w:r w:rsidR="001A3B8B">
        <w:rPr>
          <w:rFonts w:ascii="Browallia New" w:hAnsi="Browallia New" w:cs="Browallia New" w:hint="cs"/>
          <w:sz w:val="28"/>
          <w:szCs w:val="28"/>
          <w:cs/>
        </w:rPr>
        <w:t>งวด</w:t>
      </w:r>
      <w:r w:rsidRPr="00B74108">
        <w:rPr>
          <w:rFonts w:ascii="Browallia New" w:hAnsi="Browallia New" w:cs="Browallia New"/>
          <w:sz w:val="28"/>
          <w:szCs w:val="28"/>
          <w:lang w:val="en-GB"/>
        </w:rPr>
        <w:t xml:space="preserve"> </w:t>
      </w:r>
      <w:r w:rsidRPr="00C863BF">
        <w:rPr>
          <w:rFonts w:ascii="Browallia New" w:hAnsi="Browallia New" w:cs="Browallia New"/>
          <w:sz w:val="28"/>
          <w:szCs w:val="28"/>
          <w:cs/>
        </w:rPr>
        <w:t>ได้มีผู้ถือใบสำคัญแสดงสิทธิ</w:t>
      </w:r>
      <w:r w:rsidRPr="00C863BF">
        <w:rPr>
          <w:rFonts w:ascii="Browallia New" w:hAnsi="Browallia New" w:cs="Browallia New" w:hint="cs"/>
          <w:sz w:val="28"/>
          <w:szCs w:val="28"/>
          <w:cs/>
        </w:rPr>
        <w:t xml:space="preserve"> </w:t>
      </w:r>
      <w:r w:rsidRPr="00C863BF">
        <w:rPr>
          <w:rFonts w:ascii="Browallia New" w:hAnsi="Browallia New" w:cs="Browallia New"/>
          <w:sz w:val="28"/>
          <w:szCs w:val="28"/>
        </w:rPr>
        <w:t>(</w:t>
      </w:r>
      <w:r>
        <w:rPr>
          <w:rFonts w:ascii="Browallia New" w:hAnsi="Browallia New" w:cs="Browallia New"/>
          <w:sz w:val="28"/>
          <w:szCs w:val="28"/>
        </w:rPr>
        <w:t>TAPAC</w:t>
      </w:r>
      <w:r w:rsidRPr="00C863BF">
        <w:rPr>
          <w:rFonts w:ascii="Browallia New" w:hAnsi="Browallia New" w:cs="Browallia New"/>
          <w:sz w:val="28"/>
          <w:szCs w:val="28"/>
        </w:rPr>
        <w:t>-W</w:t>
      </w:r>
      <w:r>
        <w:rPr>
          <w:rFonts w:ascii="Browallia New" w:hAnsi="Browallia New" w:cs="Browallia New"/>
          <w:sz w:val="28"/>
          <w:szCs w:val="28"/>
        </w:rPr>
        <w:t>3</w:t>
      </w:r>
      <w:r w:rsidRPr="00C863BF">
        <w:rPr>
          <w:rFonts w:ascii="Browallia New" w:hAnsi="Browallia New" w:cs="Browallia New"/>
          <w:sz w:val="28"/>
          <w:szCs w:val="28"/>
        </w:rPr>
        <w:t xml:space="preserve">) </w:t>
      </w:r>
      <w:r w:rsidRPr="00C863BF">
        <w:rPr>
          <w:rFonts w:ascii="Browallia New" w:hAnsi="Browallia New" w:cs="Browallia New"/>
          <w:sz w:val="28"/>
          <w:szCs w:val="28"/>
          <w:cs/>
        </w:rPr>
        <w:t>นำมาใช้</w:t>
      </w:r>
      <w:r w:rsidRPr="00C863BF">
        <w:rPr>
          <w:rFonts w:ascii="Browallia New" w:hAnsi="Browallia New" w:cs="Browallia New" w:hint="cs"/>
          <w:sz w:val="28"/>
          <w:szCs w:val="28"/>
          <w:cs/>
        </w:rPr>
        <w:t>สิทธิ</w:t>
      </w:r>
      <w:r w:rsidRPr="00C863BF">
        <w:rPr>
          <w:rFonts w:ascii="Browallia New" w:hAnsi="Browallia New" w:cs="Browallia New"/>
          <w:sz w:val="28"/>
          <w:szCs w:val="28"/>
          <w:cs/>
        </w:rPr>
        <w:t xml:space="preserve">จำนวน </w:t>
      </w:r>
      <w:r>
        <w:rPr>
          <w:rFonts w:ascii="Browallia New" w:hAnsi="Browallia New" w:cs="Browallia New"/>
          <w:sz w:val="28"/>
          <w:szCs w:val="28"/>
        </w:rPr>
        <w:t>220,136</w:t>
      </w:r>
      <w:r w:rsidRPr="00C863BF">
        <w:rPr>
          <w:rFonts w:ascii="Browallia New" w:hAnsi="Browallia New" w:cs="Browallia New"/>
          <w:sz w:val="28"/>
          <w:szCs w:val="28"/>
        </w:rPr>
        <w:t xml:space="preserve"> </w:t>
      </w:r>
      <w:r w:rsidRPr="00C863BF">
        <w:rPr>
          <w:rFonts w:ascii="Browallia New" w:hAnsi="Browallia New" w:cs="Browallia New"/>
          <w:sz w:val="28"/>
          <w:szCs w:val="28"/>
          <w:cs/>
        </w:rPr>
        <w:t>หน่วย เพื่อซื้อหุ้นสามัญ จำนวน</w:t>
      </w:r>
      <w:r w:rsidRPr="00C863BF">
        <w:rPr>
          <w:rFonts w:ascii="Browallia New" w:hAnsi="Browallia New" w:cs="Browallia New" w:hint="cs"/>
          <w:sz w:val="28"/>
          <w:szCs w:val="28"/>
          <w:cs/>
        </w:rPr>
        <w:t xml:space="preserve"> </w:t>
      </w:r>
      <w:r>
        <w:rPr>
          <w:rFonts w:ascii="Browallia New" w:hAnsi="Browallia New" w:cs="Browallia New"/>
          <w:sz w:val="28"/>
          <w:szCs w:val="28"/>
        </w:rPr>
        <w:t>220,136</w:t>
      </w:r>
      <w:r w:rsidRPr="00C863BF">
        <w:rPr>
          <w:rFonts w:ascii="Browallia New" w:hAnsi="Browallia New" w:cs="Browallia New"/>
          <w:sz w:val="28"/>
          <w:szCs w:val="28"/>
          <w:cs/>
        </w:rPr>
        <w:t xml:space="preserve"> หุ้น ตามราคาใช้สิทธิที่ </w:t>
      </w:r>
      <w:r>
        <w:rPr>
          <w:rFonts w:ascii="Browallia New" w:hAnsi="Browallia New" w:cs="Browallia New"/>
          <w:sz w:val="28"/>
          <w:szCs w:val="28"/>
        </w:rPr>
        <w:t>6</w:t>
      </w:r>
      <w:r w:rsidRPr="00C863BF">
        <w:rPr>
          <w:rFonts w:ascii="Browallia New" w:hAnsi="Browallia New" w:cs="Browallia New"/>
          <w:sz w:val="28"/>
          <w:szCs w:val="28"/>
          <w:cs/>
        </w:rPr>
        <w:t xml:space="preserve"> บาทต่อสิทธิ บริษัทจึงมีทุนจด</w:t>
      </w:r>
      <w:r w:rsidRPr="00C863BF">
        <w:rPr>
          <w:rFonts w:ascii="Browallia New" w:hAnsi="Browallia New" w:cs="Browallia New" w:hint="cs"/>
          <w:sz w:val="28"/>
          <w:szCs w:val="28"/>
          <w:cs/>
        </w:rPr>
        <w:t>ทะ</w:t>
      </w:r>
      <w:r w:rsidRPr="00C863BF">
        <w:rPr>
          <w:rFonts w:ascii="Browallia New" w:hAnsi="Browallia New" w:cs="Browallia New"/>
          <w:sz w:val="28"/>
          <w:szCs w:val="28"/>
          <w:cs/>
        </w:rPr>
        <w:t>เบียน</w:t>
      </w:r>
      <w:r w:rsidRPr="00C863BF">
        <w:rPr>
          <w:rFonts w:ascii="Browallia New" w:hAnsi="Browallia New" w:cs="Browallia New" w:hint="cs"/>
          <w:sz w:val="28"/>
          <w:szCs w:val="28"/>
          <w:cs/>
        </w:rPr>
        <w:t>ที่</w:t>
      </w:r>
      <w:r w:rsidRPr="00C863BF">
        <w:rPr>
          <w:rFonts w:ascii="Browallia New" w:hAnsi="Browallia New" w:cs="Browallia New"/>
          <w:sz w:val="28"/>
          <w:szCs w:val="28"/>
          <w:cs/>
        </w:rPr>
        <w:t xml:space="preserve">ชำระแล้วเพิ่มขึ้น </w:t>
      </w:r>
      <w:r>
        <w:rPr>
          <w:rFonts w:ascii="Browallia New" w:hAnsi="Browallia New" w:cs="Browallia New"/>
          <w:sz w:val="28"/>
          <w:szCs w:val="28"/>
        </w:rPr>
        <w:t>220,136</w:t>
      </w:r>
      <w:r w:rsidRPr="00C863BF">
        <w:rPr>
          <w:rFonts w:ascii="Browallia New" w:hAnsi="Browallia New" w:cs="Browallia New"/>
          <w:sz w:val="28"/>
          <w:szCs w:val="28"/>
        </w:rPr>
        <w:t xml:space="preserve"> </w:t>
      </w:r>
      <w:r w:rsidRPr="00C863BF">
        <w:rPr>
          <w:rFonts w:ascii="Browallia New" w:hAnsi="Browallia New" w:cs="Browallia New"/>
          <w:sz w:val="28"/>
          <w:szCs w:val="28"/>
          <w:cs/>
        </w:rPr>
        <w:t xml:space="preserve">บาท </w:t>
      </w:r>
      <w:r>
        <w:rPr>
          <w:rFonts w:ascii="Browallia New" w:hAnsi="Browallia New" w:cs="Browallia New" w:hint="cs"/>
          <w:sz w:val="28"/>
          <w:szCs w:val="28"/>
          <w:cs/>
        </w:rPr>
        <w:t xml:space="preserve">(ส่วนเกินมูลค่าหุ้นจำนวน </w:t>
      </w:r>
      <w:r>
        <w:rPr>
          <w:rFonts w:ascii="Browallia New" w:hAnsi="Browallia New" w:cs="Browallia New"/>
          <w:sz w:val="28"/>
          <w:szCs w:val="28"/>
        </w:rPr>
        <w:t xml:space="preserve">1,100,680 </w:t>
      </w:r>
      <w:r>
        <w:rPr>
          <w:rFonts w:ascii="Browallia New" w:hAnsi="Browallia New" w:cs="Browallia New" w:hint="cs"/>
          <w:sz w:val="28"/>
          <w:szCs w:val="28"/>
          <w:cs/>
        </w:rPr>
        <w:t>บาท)</w:t>
      </w:r>
      <w:r>
        <w:rPr>
          <w:rFonts w:ascii="Browallia New" w:hAnsi="Browallia New" w:cs="Browallia New"/>
          <w:sz w:val="28"/>
          <w:szCs w:val="28"/>
        </w:rPr>
        <w:t xml:space="preserve"> </w:t>
      </w:r>
      <w:r>
        <w:rPr>
          <w:rFonts w:ascii="Browallia New" w:hAnsi="Browallia New" w:cs="Browallia New" w:hint="cs"/>
          <w:sz w:val="28"/>
          <w:szCs w:val="28"/>
          <w:cs/>
        </w:rPr>
        <w:t xml:space="preserve">บริษัทจดทะเบียนการเพิ่มทุนดังกล่าวกับกระทรวงพาณิชย์แล้วเมื่อวันที่ </w:t>
      </w:r>
      <w:r>
        <w:rPr>
          <w:rFonts w:ascii="Browallia New" w:hAnsi="Browallia New" w:cs="Browallia New"/>
          <w:sz w:val="28"/>
          <w:szCs w:val="28"/>
        </w:rPr>
        <w:t xml:space="preserve">13 </w:t>
      </w:r>
      <w:r>
        <w:rPr>
          <w:rFonts w:ascii="Browallia New" w:hAnsi="Browallia New" w:cs="Browallia New" w:hint="cs"/>
          <w:sz w:val="28"/>
          <w:szCs w:val="28"/>
          <w:cs/>
        </w:rPr>
        <w:t xml:space="preserve">กุมภาพันธ์ </w:t>
      </w:r>
      <w:r>
        <w:rPr>
          <w:rFonts w:ascii="Browallia New" w:hAnsi="Browallia New" w:cs="Browallia New"/>
          <w:sz w:val="28"/>
          <w:szCs w:val="28"/>
        </w:rPr>
        <w:t>2561</w:t>
      </w:r>
    </w:p>
    <w:p w14:paraId="562636B0" w14:textId="77777777"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130CCF76" w14:textId="62981DFE"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r w:rsidRPr="00C863BF">
        <w:rPr>
          <w:rFonts w:ascii="Browallia New" w:hAnsi="Browallia New" w:cs="Browallia New"/>
          <w:sz w:val="28"/>
          <w:szCs w:val="28"/>
          <w:cs/>
        </w:rPr>
        <w:t xml:space="preserve">ณ วันที่ </w:t>
      </w:r>
      <w:r w:rsidRPr="00C863BF">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 xml:space="preserve">มกราคม </w:t>
      </w:r>
      <w:r w:rsidRPr="00C863BF">
        <w:rPr>
          <w:rFonts w:ascii="Browallia New" w:hAnsi="Browallia New" w:cs="Browallia New"/>
          <w:sz w:val="28"/>
          <w:szCs w:val="28"/>
        </w:rPr>
        <w:t>25</w:t>
      </w:r>
      <w:r>
        <w:rPr>
          <w:rFonts w:ascii="Browallia New" w:hAnsi="Browallia New" w:cs="Browallia New"/>
          <w:sz w:val="28"/>
          <w:szCs w:val="28"/>
        </w:rPr>
        <w:t>61</w:t>
      </w:r>
      <w:r w:rsidRPr="00C863BF">
        <w:rPr>
          <w:rFonts w:ascii="Browallia New" w:hAnsi="Browallia New" w:cs="Browallia New"/>
          <w:sz w:val="28"/>
          <w:szCs w:val="28"/>
        </w:rPr>
        <w:t xml:space="preserve"> </w:t>
      </w:r>
      <w:r w:rsidRPr="00C863BF">
        <w:rPr>
          <w:rFonts w:ascii="Browallia New" w:hAnsi="Browallia New" w:cs="Browallia New"/>
          <w:sz w:val="28"/>
          <w:szCs w:val="28"/>
          <w:cs/>
        </w:rPr>
        <w:t>บริษัทมีใบสำคัญแสดงสิทธิที่ยังไม่ได้ใช้สิท</w:t>
      </w:r>
      <w:r>
        <w:rPr>
          <w:rFonts w:ascii="Browallia New" w:hAnsi="Browallia New" w:cs="Browallia New" w:hint="cs"/>
          <w:sz w:val="28"/>
          <w:szCs w:val="28"/>
          <w:cs/>
        </w:rPr>
        <w:t xml:space="preserve">ธิ </w:t>
      </w:r>
      <w:r>
        <w:rPr>
          <w:rFonts w:ascii="Browallia New" w:hAnsi="Browallia New" w:cs="Browallia New"/>
          <w:sz w:val="28"/>
          <w:szCs w:val="28"/>
        </w:rPr>
        <w:t>(TAPAC-W3)</w:t>
      </w:r>
      <w:r w:rsidRPr="00C863BF">
        <w:rPr>
          <w:rFonts w:ascii="Browallia New" w:hAnsi="Browallia New" w:cs="Browallia New" w:hint="cs"/>
          <w:sz w:val="28"/>
          <w:szCs w:val="28"/>
          <w:cs/>
        </w:rPr>
        <w:t xml:space="preserve"> </w:t>
      </w:r>
      <w:r w:rsidRPr="00C863BF">
        <w:rPr>
          <w:rFonts w:ascii="Browallia New" w:hAnsi="Browallia New" w:cs="Browallia New"/>
          <w:sz w:val="28"/>
          <w:szCs w:val="28"/>
          <w:cs/>
        </w:rPr>
        <w:t xml:space="preserve">จำนวน </w:t>
      </w:r>
      <w:r>
        <w:rPr>
          <w:rFonts w:ascii="Browallia New" w:hAnsi="Browallia New" w:cs="Browallia New"/>
          <w:sz w:val="28"/>
          <w:szCs w:val="28"/>
        </w:rPr>
        <w:t>103,722,134</w:t>
      </w:r>
      <w:r w:rsidRPr="00C863BF">
        <w:rPr>
          <w:rFonts w:ascii="Browallia New" w:hAnsi="Browallia New" w:cs="Browallia New"/>
          <w:sz w:val="28"/>
          <w:szCs w:val="28"/>
        </w:rPr>
        <w:t xml:space="preserve"> </w:t>
      </w:r>
      <w:r w:rsidRPr="00C863BF">
        <w:rPr>
          <w:rFonts w:ascii="Browallia New" w:hAnsi="Browallia New" w:cs="Browallia New"/>
          <w:sz w:val="28"/>
          <w:szCs w:val="28"/>
          <w:cs/>
        </w:rPr>
        <w:t>หน่วย</w:t>
      </w:r>
      <w:r w:rsidR="00BB621A" w:rsidRPr="00C863BF">
        <w:rPr>
          <w:rFonts w:ascii="Browallia New" w:hAnsi="Browallia New" w:cs="Browallia New"/>
          <w:sz w:val="28"/>
          <w:szCs w:val="28"/>
          <w:cs/>
        </w:rPr>
        <w:t xml:space="preserve">ตามราคาใช้สิทธิที่ </w:t>
      </w:r>
      <w:r w:rsidR="00BB621A">
        <w:rPr>
          <w:rFonts w:ascii="Browallia New" w:hAnsi="Browallia New" w:cs="Browallia New"/>
          <w:sz w:val="28"/>
          <w:szCs w:val="28"/>
        </w:rPr>
        <w:t>6</w:t>
      </w:r>
      <w:r w:rsidR="00BB621A" w:rsidRPr="00C863BF">
        <w:rPr>
          <w:rFonts w:ascii="Browallia New" w:hAnsi="Browallia New" w:cs="Browallia New"/>
          <w:sz w:val="28"/>
          <w:szCs w:val="28"/>
          <w:cs/>
        </w:rPr>
        <w:t xml:space="preserve"> บาทต่อสิทธิ</w:t>
      </w:r>
      <w:r w:rsidRPr="00C863BF">
        <w:rPr>
          <w:rFonts w:ascii="Browallia New" w:hAnsi="Browallia New" w:cs="Browallia New" w:hint="cs"/>
          <w:sz w:val="28"/>
          <w:szCs w:val="28"/>
          <w:cs/>
        </w:rPr>
        <w:t xml:space="preserve"> ซึ่งครบกำหนดวันใช้สิทธิครั้งสุดท้ายวันที่ </w:t>
      </w:r>
      <w:r w:rsidRPr="00A953BF">
        <w:rPr>
          <w:rFonts w:ascii="Browallia New" w:hAnsi="Browallia New" w:cs="Browallia New"/>
          <w:sz w:val="28"/>
          <w:szCs w:val="28"/>
        </w:rPr>
        <w:t xml:space="preserve">3 </w:t>
      </w:r>
      <w:r w:rsidRPr="00A953BF">
        <w:rPr>
          <w:rFonts w:ascii="Browallia New" w:hAnsi="Browallia New" w:cs="Browallia New" w:hint="cs"/>
          <w:sz w:val="28"/>
          <w:szCs w:val="28"/>
          <w:cs/>
        </w:rPr>
        <w:t xml:space="preserve">เมษายน </w:t>
      </w:r>
      <w:r w:rsidRPr="00A953BF">
        <w:rPr>
          <w:rFonts w:ascii="Browallia New" w:hAnsi="Browallia New" w:cs="Browallia New"/>
          <w:sz w:val="28"/>
          <w:szCs w:val="28"/>
        </w:rPr>
        <w:t>2562</w:t>
      </w:r>
    </w:p>
    <w:p w14:paraId="5628F941" w14:textId="3C269144"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2E9FACFB" w14:textId="3EBBD367" w:rsidR="00261502" w:rsidRDefault="0026150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46A9F56D" w14:textId="01393CBB" w:rsidR="00261502" w:rsidRDefault="0026150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0BDB7527" w14:textId="7D2A1AE1" w:rsidR="00261502" w:rsidRDefault="0026150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53561A8B" w14:textId="77777777" w:rsidR="00261502" w:rsidRPr="00B74108" w:rsidRDefault="0026150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36D20E9A" w14:textId="58C65ADD" w:rsidR="00F11BC1" w:rsidRDefault="00BE714D"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Pr>
          <w:rFonts w:ascii="Browallia New" w:hAnsi="Browallia New" w:cs="Browallia New" w:hint="cs"/>
          <w:sz w:val="28"/>
          <w:szCs w:val="28"/>
          <w:u w:val="single"/>
          <w:cs/>
          <w:lang w:val="en-GB"/>
        </w:rPr>
        <w:lastRenderedPageBreak/>
        <w:t>กำไรต่อหุ้น</w:t>
      </w:r>
    </w:p>
    <w:p w14:paraId="4DAFAD9C" w14:textId="2A6578E7" w:rsidR="00BE714D" w:rsidRPr="00E74E9B" w:rsidRDefault="00BE714D"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2"/>
          <w:szCs w:val="22"/>
          <w:u w:val="single"/>
          <w:lang w:val="en-GB"/>
        </w:rPr>
      </w:pPr>
    </w:p>
    <w:p w14:paraId="30AE9DA2" w14:textId="671B8488" w:rsidR="00BE714D" w:rsidRPr="00BE714D" w:rsidRDefault="00BE714D"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18"/>
        <w:rPr>
          <w:rFonts w:ascii="Browallia New" w:hAnsi="Browallia New" w:cs="Browallia New"/>
          <w:i/>
          <w:iCs/>
          <w:sz w:val="28"/>
          <w:szCs w:val="28"/>
          <w:lang w:val="en-GB"/>
        </w:rPr>
      </w:pPr>
      <w:r w:rsidRPr="00BE714D">
        <w:rPr>
          <w:rFonts w:ascii="Browallia New" w:hAnsi="Browallia New" w:cs="Browallia New"/>
          <w:i/>
          <w:iCs/>
          <w:sz w:val="28"/>
          <w:szCs w:val="28"/>
          <w:cs/>
          <w:lang w:val="en-GB"/>
        </w:rPr>
        <w:t>กำไรต่อหุ้นขั้นพื้นฐาน</w:t>
      </w:r>
    </w:p>
    <w:p w14:paraId="35E22618" w14:textId="77777777" w:rsidR="00BE714D" w:rsidRPr="00E74E9B" w:rsidRDefault="00BE714D"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18"/>
        <w:rPr>
          <w:rFonts w:ascii="Browallia New" w:hAnsi="Browallia New" w:cs="Browallia New"/>
          <w:sz w:val="20"/>
          <w:szCs w:val="20"/>
          <w:lang w:val="en-GB"/>
        </w:rPr>
      </w:pPr>
    </w:p>
    <w:p w14:paraId="11DC0E30" w14:textId="585753E9" w:rsidR="00BE714D" w:rsidRDefault="002D7A71"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9"/>
        <w:jc w:val="thaiDistribute"/>
        <w:rPr>
          <w:rFonts w:ascii="Browallia New" w:hAnsi="Browallia New" w:cs="Browallia New"/>
          <w:sz w:val="28"/>
          <w:szCs w:val="28"/>
          <w:lang w:val="en-GB"/>
        </w:rPr>
      </w:pPr>
      <w:r w:rsidRPr="002D7A71">
        <w:rPr>
          <w:rFonts w:ascii="Browallia New" w:hAnsi="Browallia New" w:cs="Browallia New"/>
          <w:sz w:val="28"/>
          <w:szCs w:val="28"/>
          <w:cs/>
          <w:lang w:val="en-GB"/>
        </w:rPr>
        <w:t xml:space="preserve">กำไรต่อหุ้นขั้นพื้นฐานสำหรับงวดสามเดือนสิ้นสุดวันที่ </w:t>
      </w:r>
      <w:r>
        <w:rPr>
          <w:rFonts w:ascii="Browallia New" w:hAnsi="Browallia New" w:cs="Browallia New"/>
          <w:sz w:val="28"/>
          <w:szCs w:val="28"/>
        </w:rPr>
        <w:t>31</w:t>
      </w:r>
      <w:r w:rsidRPr="002D7A71">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มกรา</w:t>
      </w:r>
      <w:r w:rsidRPr="002D7A71">
        <w:rPr>
          <w:rFonts w:ascii="Browallia New" w:hAnsi="Browallia New" w:cs="Browallia New"/>
          <w:sz w:val="28"/>
          <w:szCs w:val="28"/>
          <w:cs/>
          <w:lang w:val="en-GB"/>
        </w:rPr>
        <w:t xml:space="preserve">คม </w:t>
      </w:r>
      <w:r>
        <w:rPr>
          <w:rFonts w:ascii="Browallia New" w:hAnsi="Browallia New" w:cs="Browallia New"/>
          <w:sz w:val="28"/>
          <w:szCs w:val="28"/>
          <w:lang w:val="en-GB"/>
        </w:rPr>
        <w:t>2561</w:t>
      </w:r>
      <w:r w:rsidRPr="002D7A71">
        <w:rPr>
          <w:rFonts w:ascii="Browallia New" w:hAnsi="Browallia New" w:cs="Browallia New"/>
          <w:sz w:val="28"/>
          <w:szCs w:val="28"/>
          <w:cs/>
          <w:lang w:val="en-GB"/>
        </w:rPr>
        <w:t xml:space="preserve"> และ </w:t>
      </w:r>
      <w:r>
        <w:rPr>
          <w:rFonts w:ascii="Browallia New" w:hAnsi="Browallia New" w:cs="Browallia New"/>
          <w:sz w:val="28"/>
          <w:szCs w:val="28"/>
          <w:lang w:val="en-GB"/>
        </w:rPr>
        <w:t>2560</w:t>
      </w:r>
      <w:r w:rsidRPr="002D7A71">
        <w:rPr>
          <w:rFonts w:ascii="Browallia New" w:hAnsi="Browallia New" w:cs="Browallia New"/>
          <w:sz w:val="28"/>
          <w:szCs w:val="28"/>
          <w:cs/>
          <w:lang w:val="en-GB"/>
        </w:rPr>
        <w:t xml:space="preserve"> คำนวณโดยการหารกำไร สำหรับงวดที่เป็นส่วนของผู้ถือหุ้นของบริษัทด้วยจำนวนถัวเฉลี่ยถ่วงน้ำหนักของหุ้นสามัญที่ออกจำหน่ายแล้วระหว่างงวด </w:t>
      </w:r>
      <w:r w:rsidR="00A461BB">
        <w:rPr>
          <w:rFonts w:ascii="Browallia New" w:hAnsi="Browallia New" w:cs="Browallia New" w:hint="cs"/>
          <w:sz w:val="28"/>
          <w:szCs w:val="28"/>
          <w:cs/>
          <w:lang w:val="en-GB"/>
        </w:rPr>
        <w:t>แสดงการคำนวณดังนี้</w:t>
      </w:r>
    </w:p>
    <w:p w14:paraId="293AE4AB" w14:textId="77777777" w:rsidR="000949DB" w:rsidRDefault="000949DB"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9"/>
        <w:jc w:val="thaiDistribute"/>
        <w:rPr>
          <w:rFonts w:ascii="Browallia New" w:hAnsi="Browallia New" w:cs="Browallia New"/>
          <w:sz w:val="28"/>
          <w:szCs w:val="28"/>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080"/>
        <w:gridCol w:w="1260"/>
        <w:gridCol w:w="1170"/>
        <w:gridCol w:w="1080"/>
      </w:tblGrid>
      <w:tr w:rsidR="00BE714D" w:rsidRPr="004C5073" w14:paraId="3E17EA52" w14:textId="77777777" w:rsidTr="002971E2">
        <w:tc>
          <w:tcPr>
            <w:tcW w:w="4500" w:type="dxa"/>
          </w:tcPr>
          <w:p w14:paraId="11C78F72"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40" w:type="dxa"/>
            <w:gridSpan w:val="2"/>
          </w:tcPr>
          <w:p w14:paraId="2FD6CE19"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cs/>
                <w:lang w:val="en-GB"/>
              </w:rPr>
              <w:t>งบการเงินรวม</w:t>
            </w:r>
          </w:p>
        </w:tc>
        <w:tc>
          <w:tcPr>
            <w:tcW w:w="2250" w:type="dxa"/>
            <w:gridSpan w:val="2"/>
          </w:tcPr>
          <w:p w14:paraId="5EAD6C12" w14:textId="15883BDF"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cs/>
                <w:lang w:val="en-GB"/>
              </w:rPr>
              <w:t>งบการเงินเฉพาะ</w:t>
            </w:r>
            <w:r w:rsidR="00A461BB" w:rsidRPr="004C5073">
              <w:rPr>
                <w:rFonts w:ascii="Browallia New" w:hAnsi="Browallia New" w:cs="Browallia New" w:hint="cs"/>
                <w:sz w:val="24"/>
                <w:szCs w:val="24"/>
                <w:cs/>
                <w:lang w:val="en-GB"/>
              </w:rPr>
              <w:t>ของบริษัท</w:t>
            </w:r>
          </w:p>
        </w:tc>
      </w:tr>
      <w:tr w:rsidR="00A461BB" w:rsidRPr="004C5073" w14:paraId="6C1941F9" w14:textId="77777777" w:rsidTr="002971E2">
        <w:tc>
          <w:tcPr>
            <w:tcW w:w="4500" w:type="dxa"/>
          </w:tcPr>
          <w:p w14:paraId="438DF67E" w14:textId="77777777" w:rsidR="00A461BB" w:rsidRPr="004C5073" w:rsidRDefault="00A461BB"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590" w:type="dxa"/>
            <w:gridSpan w:val="4"/>
          </w:tcPr>
          <w:p w14:paraId="61D60F63" w14:textId="47FF1CB1" w:rsidR="00A461BB" w:rsidRPr="004C5073" w:rsidRDefault="00A461BB"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hint="cs"/>
                <w:sz w:val="24"/>
                <w:szCs w:val="24"/>
                <w:cs/>
                <w:lang w:val="en-GB"/>
              </w:rPr>
              <w:t xml:space="preserve">สำหรับงวดสามเดือนสิ้นสุดวันที่ </w:t>
            </w:r>
            <w:r w:rsidR="002667AB">
              <w:rPr>
                <w:rFonts w:ascii="Browallia New" w:hAnsi="Browallia New" w:cs="Browallia New"/>
                <w:sz w:val="24"/>
                <w:szCs w:val="24"/>
              </w:rPr>
              <w:t>31</w:t>
            </w:r>
            <w:r w:rsidRPr="004C5073">
              <w:rPr>
                <w:rFonts w:ascii="Browallia New" w:hAnsi="Browallia New" w:cs="Browallia New" w:hint="cs"/>
                <w:sz w:val="24"/>
                <w:szCs w:val="24"/>
                <w:cs/>
                <w:lang w:val="en-GB"/>
              </w:rPr>
              <w:t xml:space="preserve"> มกราคม</w:t>
            </w:r>
          </w:p>
        </w:tc>
      </w:tr>
      <w:tr w:rsidR="00BE714D" w:rsidRPr="004C5073" w14:paraId="41116FC3" w14:textId="77777777" w:rsidTr="002971E2">
        <w:tc>
          <w:tcPr>
            <w:tcW w:w="4500" w:type="dxa"/>
          </w:tcPr>
          <w:p w14:paraId="36852854"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80" w:type="dxa"/>
          </w:tcPr>
          <w:p w14:paraId="2D68DE81"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lang w:val="en-GB"/>
              </w:rPr>
              <w:t>2561</w:t>
            </w:r>
          </w:p>
        </w:tc>
        <w:tc>
          <w:tcPr>
            <w:tcW w:w="1260" w:type="dxa"/>
          </w:tcPr>
          <w:p w14:paraId="2B2CD959"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lang w:val="en-GB"/>
              </w:rPr>
              <w:t>2560</w:t>
            </w:r>
          </w:p>
        </w:tc>
        <w:tc>
          <w:tcPr>
            <w:tcW w:w="1170" w:type="dxa"/>
          </w:tcPr>
          <w:p w14:paraId="729B070B"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lang w:val="en-GB"/>
              </w:rPr>
              <w:t>2561</w:t>
            </w:r>
          </w:p>
        </w:tc>
        <w:tc>
          <w:tcPr>
            <w:tcW w:w="1080" w:type="dxa"/>
          </w:tcPr>
          <w:p w14:paraId="406A176C"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lang w:val="en-GB"/>
              </w:rPr>
              <w:t>2560</w:t>
            </w:r>
          </w:p>
        </w:tc>
      </w:tr>
      <w:tr w:rsidR="00BE714D" w:rsidRPr="004C5073" w14:paraId="4A595632" w14:textId="77777777" w:rsidTr="002971E2">
        <w:tc>
          <w:tcPr>
            <w:tcW w:w="4500" w:type="dxa"/>
          </w:tcPr>
          <w:p w14:paraId="54F96A66" w14:textId="0F8726FA"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080" w:type="dxa"/>
          </w:tcPr>
          <w:p w14:paraId="7F73ADBB"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60" w:type="dxa"/>
          </w:tcPr>
          <w:p w14:paraId="13DCE79B"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0" w:type="dxa"/>
          </w:tcPr>
          <w:p w14:paraId="1CADE4C6"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80" w:type="dxa"/>
          </w:tcPr>
          <w:p w14:paraId="562E5400"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686162" w:rsidRPr="004C5073" w14:paraId="71C7266A" w14:textId="77777777" w:rsidTr="002971E2">
        <w:tc>
          <w:tcPr>
            <w:tcW w:w="4500" w:type="dxa"/>
          </w:tcPr>
          <w:p w14:paraId="604C9FF8" w14:textId="31E40519" w:rsidR="00686162" w:rsidRPr="002971E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4C5073">
              <w:rPr>
                <w:rFonts w:ascii="Browallia New" w:hAnsi="Browallia New" w:cs="Browallia New"/>
                <w:b/>
                <w:sz w:val="24"/>
                <w:szCs w:val="24"/>
                <w:cs/>
              </w:rPr>
              <w:t>กำไรส่วน</w:t>
            </w:r>
            <w:r w:rsidRPr="004C5073">
              <w:rPr>
                <w:rFonts w:ascii="Browallia New" w:hAnsi="Browallia New" w:cs="Browallia New" w:hint="cs"/>
                <w:b/>
                <w:sz w:val="24"/>
                <w:szCs w:val="24"/>
                <w:cs/>
              </w:rPr>
              <w:t>ที่เป็น</w:t>
            </w:r>
            <w:r w:rsidRPr="004C5073">
              <w:rPr>
                <w:rFonts w:ascii="Browallia New" w:hAnsi="Browallia New" w:cs="Browallia New"/>
                <w:b/>
                <w:sz w:val="24"/>
                <w:szCs w:val="24"/>
                <w:cs/>
              </w:rPr>
              <w:t>ของผู้ถือหุ้นบริษัท</w:t>
            </w:r>
            <w:r w:rsidR="002971E2">
              <w:rPr>
                <w:rFonts w:ascii="Browallia New" w:hAnsi="Browallia New" w:cs="Browallia New"/>
                <w:b/>
                <w:sz w:val="24"/>
                <w:szCs w:val="24"/>
              </w:rPr>
              <w:t xml:space="preserve"> </w:t>
            </w:r>
            <w:r w:rsidR="002971E2">
              <w:rPr>
                <w:rFonts w:ascii="Browallia New" w:hAnsi="Browallia New" w:cs="Browallia New" w:hint="cs"/>
                <w:b/>
                <w:sz w:val="24"/>
                <w:szCs w:val="24"/>
                <w:cs/>
              </w:rPr>
              <w:t>(พันบาท)</w:t>
            </w:r>
          </w:p>
        </w:tc>
        <w:tc>
          <w:tcPr>
            <w:tcW w:w="1080" w:type="dxa"/>
          </w:tcPr>
          <w:p w14:paraId="76A1C4D5" w14:textId="0ED9A7D5" w:rsidR="00686162" w:rsidRPr="004C5073" w:rsidRDefault="00E12F17"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30,244</w:t>
            </w:r>
          </w:p>
        </w:tc>
        <w:tc>
          <w:tcPr>
            <w:tcW w:w="1260" w:type="dxa"/>
          </w:tcPr>
          <w:p w14:paraId="3709141E" w14:textId="5AEF96DC" w:rsidR="00686162" w:rsidRPr="004C5073"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38</w:t>
            </w:r>
            <w:r w:rsidRPr="004C5073">
              <w:rPr>
                <w:rFonts w:ascii="Browallia New" w:hAnsi="Browallia New" w:cs="Browallia New"/>
                <w:sz w:val="24"/>
                <w:szCs w:val="24"/>
              </w:rPr>
              <w:t>,618</w:t>
            </w:r>
          </w:p>
        </w:tc>
        <w:tc>
          <w:tcPr>
            <w:tcW w:w="1170" w:type="dxa"/>
          </w:tcPr>
          <w:p w14:paraId="72559CBC" w14:textId="347B6664" w:rsidR="00686162" w:rsidRPr="004C5073"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w:t>
            </w:r>
            <w:r>
              <w:rPr>
                <w:rFonts w:ascii="Browallia New" w:hAnsi="Browallia New" w:cs="Browallia New"/>
                <w:sz w:val="24"/>
                <w:szCs w:val="24"/>
              </w:rPr>
              <w:t>842</w:t>
            </w:r>
          </w:p>
        </w:tc>
        <w:tc>
          <w:tcPr>
            <w:tcW w:w="1080" w:type="dxa"/>
          </w:tcPr>
          <w:p w14:paraId="596AD055" w14:textId="7D170EF5" w:rsidR="00686162" w:rsidRPr="004C5073"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C5073">
              <w:rPr>
                <w:rFonts w:ascii="Browallia New" w:hAnsi="Browallia New" w:cs="Browallia New"/>
                <w:sz w:val="24"/>
                <w:szCs w:val="24"/>
              </w:rPr>
              <w:t>15,494</w:t>
            </w:r>
          </w:p>
        </w:tc>
      </w:tr>
      <w:tr w:rsidR="00686162" w:rsidRPr="004C5073" w14:paraId="38DE1A38" w14:textId="77777777" w:rsidTr="002971E2">
        <w:tc>
          <w:tcPr>
            <w:tcW w:w="4500" w:type="dxa"/>
          </w:tcPr>
          <w:p w14:paraId="0019B30A" w14:textId="0BAB49C9"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80" w:type="dxa"/>
          </w:tcPr>
          <w:p w14:paraId="74F623ED" w14:textId="77777777"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1CD3C21" w14:textId="21D1E0D7"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9887702" w14:textId="77777777"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Pr>
          <w:p w14:paraId="634A6A55" w14:textId="6E7BE375"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686162" w:rsidRPr="004C5073" w14:paraId="42CFF54E" w14:textId="77777777" w:rsidTr="002971E2">
        <w:tc>
          <w:tcPr>
            <w:tcW w:w="4500" w:type="dxa"/>
          </w:tcPr>
          <w:p w14:paraId="3BA099EE" w14:textId="3A08D303"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4C5073">
              <w:rPr>
                <w:rFonts w:ascii="Browallia New" w:hAnsi="Browallia New" w:cs="Browallia New"/>
                <w:sz w:val="24"/>
                <w:szCs w:val="24"/>
                <w:cs/>
              </w:rPr>
              <w:t>จำนวนหุ้นสามัญที่ออก</w:t>
            </w:r>
            <w:r w:rsidRPr="004C5073">
              <w:rPr>
                <w:rFonts w:ascii="Browallia New" w:hAnsi="Browallia New" w:cs="Browallia New" w:hint="cs"/>
                <w:sz w:val="24"/>
                <w:szCs w:val="24"/>
                <w:cs/>
              </w:rPr>
              <w:t>และเรียกชำระแล้ว</w:t>
            </w:r>
            <w:r w:rsidRPr="004C5073">
              <w:rPr>
                <w:rFonts w:ascii="Browallia New" w:hAnsi="Browallia New" w:cs="Browallia New"/>
                <w:sz w:val="24"/>
                <w:szCs w:val="24"/>
                <w:cs/>
              </w:rPr>
              <w:t xml:space="preserve"> ณ </w:t>
            </w:r>
            <w:r w:rsidRPr="004C5073">
              <w:rPr>
                <w:rFonts w:ascii="Browallia New" w:hAnsi="Browallia New" w:cs="Browallia New" w:hint="cs"/>
                <w:sz w:val="24"/>
                <w:szCs w:val="24"/>
                <w:cs/>
              </w:rPr>
              <w:t>วันต้นงวด</w:t>
            </w:r>
            <w:r w:rsidR="002971E2">
              <w:rPr>
                <w:rFonts w:ascii="Browallia New" w:hAnsi="Browallia New" w:cs="Browallia New" w:hint="cs"/>
                <w:sz w:val="24"/>
                <w:szCs w:val="24"/>
                <w:cs/>
              </w:rPr>
              <w:t xml:space="preserve"> (พันหุ้น)</w:t>
            </w:r>
          </w:p>
        </w:tc>
        <w:tc>
          <w:tcPr>
            <w:tcW w:w="1080" w:type="dxa"/>
          </w:tcPr>
          <w:p w14:paraId="1B3E1329" w14:textId="50E05ACF" w:rsidR="00686162" w:rsidRPr="004C5073" w:rsidRDefault="00E12F17"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412,02</w:t>
            </w:r>
            <w:r w:rsidR="00154396">
              <w:rPr>
                <w:rFonts w:ascii="Browallia New" w:hAnsi="Browallia New" w:cs="Browallia New"/>
                <w:sz w:val="24"/>
                <w:szCs w:val="24"/>
                <w:lang w:val="en-GB"/>
              </w:rPr>
              <w:t>2</w:t>
            </w:r>
          </w:p>
        </w:tc>
        <w:tc>
          <w:tcPr>
            <w:tcW w:w="1260" w:type="dxa"/>
          </w:tcPr>
          <w:p w14:paraId="3771BB40" w14:textId="09B8D348"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C5073">
              <w:rPr>
                <w:rFonts w:ascii="Browallia New" w:hAnsi="Browallia New" w:cs="Browallia New"/>
                <w:sz w:val="24"/>
                <w:szCs w:val="24"/>
              </w:rPr>
              <w:t>200,175</w:t>
            </w:r>
          </w:p>
        </w:tc>
        <w:tc>
          <w:tcPr>
            <w:tcW w:w="1170" w:type="dxa"/>
          </w:tcPr>
          <w:p w14:paraId="2129584C" w14:textId="4D5E9E93" w:rsidR="00686162" w:rsidRPr="004C5073" w:rsidRDefault="00994EB8"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412,022</w:t>
            </w:r>
          </w:p>
        </w:tc>
        <w:tc>
          <w:tcPr>
            <w:tcW w:w="1080" w:type="dxa"/>
          </w:tcPr>
          <w:p w14:paraId="4A2D317A" w14:textId="56DC75A4"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C5073">
              <w:rPr>
                <w:rFonts w:ascii="Browallia New" w:hAnsi="Browallia New" w:cs="Browallia New"/>
                <w:sz w:val="24"/>
                <w:szCs w:val="24"/>
              </w:rPr>
              <w:t>200,175</w:t>
            </w:r>
          </w:p>
        </w:tc>
      </w:tr>
      <w:tr w:rsidR="00686162" w:rsidRPr="004C5073" w14:paraId="7D653FE9" w14:textId="77777777" w:rsidTr="002971E2">
        <w:tc>
          <w:tcPr>
            <w:tcW w:w="4500" w:type="dxa"/>
          </w:tcPr>
          <w:p w14:paraId="3F027EF6" w14:textId="073EB563"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4C5073">
              <w:rPr>
                <w:rFonts w:ascii="Browallia New" w:hAnsi="Browallia New" w:cs="Browallia New"/>
                <w:sz w:val="24"/>
                <w:szCs w:val="24"/>
                <w:cs/>
              </w:rPr>
              <w:t>ผลกระทบจากการออกหุ้นเพิ่ม</w:t>
            </w:r>
            <w:r>
              <w:rPr>
                <w:rFonts w:ascii="Browallia New" w:hAnsi="Browallia New" w:cs="Browallia New" w:hint="cs"/>
                <w:sz w:val="24"/>
                <w:szCs w:val="24"/>
                <w:cs/>
              </w:rPr>
              <w:t xml:space="preserve"> (ถัวเฉลี่ย)</w:t>
            </w:r>
            <w:r w:rsidR="002971E2">
              <w:rPr>
                <w:rFonts w:ascii="Browallia New" w:hAnsi="Browallia New" w:cs="Browallia New" w:hint="cs"/>
                <w:sz w:val="24"/>
                <w:szCs w:val="24"/>
                <w:cs/>
              </w:rPr>
              <w:t xml:space="preserve"> (พันหุ้น)</w:t>
            </w:r>
          </w:p>
        </w:tc>
        <w:tc>
          <w:tcPr>
            <w:tcW w:w="1080" w:type="dxa"/>
          </w:tcPr>
          <w:p w14:paraId="5DCD8419" w14:textId="48741E7E" w:rsidR="00686162" w:rsidRPr="004C5073" w:rsidRDefault="00E12F17"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w:t>
            </w:r>
            <w:r w:rsidR="00154396">
              <w:rPr>
                <w:rFonts w:ascii="Browallia New" w:hAnsi="Browallia New" w:cs="Browallia New"/>
                <w:sz w:val="24"/>
                <w:szCs w:val="24"/>
                <w:lang w:val="en-GB"/>
              </w:rPr>
              <w:t>20</w:t>
            </w:r>
          </w:p>
        </w:tc>
        <w:tc>
          <w:tcPr>
            <w:tcW w:w="1260" w:type="dxa"/>
          </w:tcPr>
          <w:p w14:paraId="3051A007" w14:textId="569E7B43" w:rsidR="00686162" w:rsidRPr="004C5073" w:rsidRDefault="001E04AA"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21,999</w:t>
            </w:r>
          </w:p>
        </w:tc>
        <w:tc>
          <w:tcPr>
            <w:tcW w:w="1170" w:type="dxa"/>
          </w:tcPr>
          <w:p w14:paraId="46750A6E" w14:textId="283AF2AE" w:rsidR="00686162" w:rsidRPr="00D67A6D" w:rsidRDefault="00D67A6D"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w:t>
            </w:r>
            <w:r w:rsidR="00154396">
              <w:rPr>
                <w:rFonts w:ascii="Browallia New" w:hAnsi="Browallia New" w:cs="Browallia New"/>
                <w:sz w:val="24"/>
                <w:szCs w:val="24"/>
              </w:rPr>
              <w:t>20</w:t>
            </w:r>
          </w:p>
        </w:tc>
        <w:tc>
          <w:tcPr>
            <w:tcW w:w="1080" w:type="dxa"/>
          </w:tcPr>
          <w:p w14:paraId="131DE84B" w14:textId="7A8D004B" w:rsidR="00686162" w:rsidRPr="004C5073" w:rsidRDefault="001E04AA"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21,999</w:t>
            </w:r>
          </w:p>
        </w:tc>
      </w:tr>
      <w:tr w:rsidR="00686162" w:rsidRPr="004C5073" w14:paraId="41F29FE1" w14:textId="77777777" w:rsidTr="002971E2">
        <w:tc>
          <w:tcPr>
            <w:tcW w:w="4500" w:type="dxa"/>
          </w:tcPr>
          <w:p w14:paraId="3051D677" w14:textId="1E818559"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4C5073">
              <w:rPr>
                <w:rFonts w:ascii="Browallia New" w:hAnsi="Browallia New" w:cs="Browallia New"/>
                <w:sz w:val="24"/>
                <w:szCs w:val="24"/>
                <w:cs/>
              </w:rPr>
              <w:t>จำนวนหุ้นสามัญถัวเฉลี่ยถ่วงน้ำหนัก (ขั้นพื้นฐาน)</w:t>
            </w:r>
            <w:r w:rsidR="002971E2">
              <w:rPr>
                <w:rFonts w:ascii="Browallia New" w:hAnsi="Browallia New" w:cs="Browallia New" w:hint="cs"/>
                <w:sz w:val="24"/>
                <w:szCs w:val="24"/>
                <w:cs/>
              </w:rPr>
              <w:t xml:space="preserve"> (พันหุ้น)</w:t>
            </w:r>
          </w:p>
        </w:tc>
        <w:tc>
          <w:tcPr>
            <w:tcW w:w="1080" w:type="dxa"/>
          </w:tcPr>
          <w:p w14:paraId="4E9D60C8" w14:textId="64E12C3F" w:rsidR="00686162" w:rsidRPr="004C5073" w:rsidRDefault="00154396"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412,242</w:t>
            </w:r>
          </w:p>
        </w:tc>
        <w:tc>
          <w:tcPr>
            <w:tcW w:w="1260" w:type="dxa"/>
          </w:tcPr>
          <w:p w14:paraId="0696B26D" w14:textId="172749BB" w:rsidR="00686162" w:rsidRPr="004C5073" w:rsidRDefault="00D67A6D"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2</w:t>
            </w:r>
            <w:r w:rsidR="001E04AA">
              <w:rPr>
                <w:rFonts w:ascii="Browallia New" w:hAnsi="Browallia New" w:cs="Browallia New"/>
                <w:sz w:val="24"/>
                <w:szCs w:val="24"/>
              </w:rPr>
              <w:t>22</w:t>
            </w:r>
            <w:r w:rsidR="00447E2D">
              <w:rPr>
                <w:rFonts w:ascii="Browallia New" w:hAnsi="Browallia New" w:cs="Browallia New"/>
                <w:sz w:val="24"/>
                <w:szCs w:val="24"/>
              </w:rPr>
              <w:t>,</w:t>
            </w:r>
            <w:r w:rsidR="001E04AA">
              <w:rPr>
                <w:rFonts w:ascii="Browallia New" w:hAnsi="Browallia New" w:cs="Browallia New"/>
                <w:sz w:val="24"/>
                <w:szCs w:val="24"/>
              </w:rPr>
              <w:t>174</w:t>
            </w:r>
          </w:p>
        </w:tc>
        <w:tc>
          <w:tcPr>
            <w:tcW w:w="1170" w:type="dxa"/>
          </w:tcPr>
          <w:p w14:paraId="5E47A3F0" w14:textId="1258CDA4" w:rsidR="00686162" w:rsidRPr="004C5073" w:rsidRDefault="00154396"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412,242</w:t>
            </w:r>
          </w:p>
        </w:tc>
        <w:tc>
          <w:tcPr>
            <w:tcW w:w="1080" w:type="dxa"/>
          </w:tcPr>
          <w:p w14:paraId="7D690BB2" w14:textId="57D8E78A" w:rsidR="00686162" w:rsidRPr="004C5073" w:rsidRDefault="00D67A6D"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2</w:t>
            </w:r>
            <w:r w:rsidR="001E04AA">
              <w:rPr>
                <w:rFonts w:ascii="Browallia New" w:hAnsi="Browallia New" w:cs="Browallia New"/>
                <w:sz w:val="24"/>
                <w:szCs w:val="24"/>
              </w:rPr>
              <w:t>22,174</w:t>
            </w:r>
          </w:p>
        </w:tc>
      </w:tr>
      <w:tr w:rsidR="00686162" w:rsidRPr="004C5073" w14:paraId="4434C502" w14:textId="77777777" w:rsidTr="002971E2">
        <w:tc>
          <w:tcPr>
            <w:tcW w:w="4500" w:type="dxa"/>
          </w:tcPr>
          <w:p w14:paraId="13EC4A17" w14:textId="77777777"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80" w:type="dxa"/>
          </w:tcPr>
          <w:p w14:paraId="6AE3158A" w14:textId="77777777"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4BE5063" w14:textId="77777777"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341EA62E" w14:textId="77777777"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Pr>
          <w:p w14:paraId="16D9FFBD" w14:textId="77777777"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686162" w:rsidRPr="004C5073" w14:paraId="20406D7C" w14:textId="77777777" w:rsidTr="002971E2">
        <w:tc>
          <w:tcPr>
            <w:tcW w:w="4500" w:type="dxa"/>
          </w:tcPr>
          <w:p w14:paraId="0349D2EF" w14:textId="1B1749E2" w:rsidR="00686162" w:rsidRPr="004C5073"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4C5073">
              <w:rPr>
                <w:rFonts w:ascii="Browallia New" w:hAnsi="Browallia New" w:cs="Browallia New"/>
                <w:sz w:val="24"/>
                <w:szCs w:val="24"/>
                <w:cs/>
                <w:lang w:val="en-GB"/>
              </w:rPr>
              <w:t>กำไร</w:t>
            </w:r>
            <w:r>
              <w:rPr>
                <w:rFonts w:ascii="Browallia New" w:hAnsi="Browallia New" w:cs="Browallia New"/>
                <w:sz w:val="24"/>
                <w:szCs w:val="24"/>
                <w:cs/>
                <w:lang w:val="en-GB"/>
              </w:rPr>
              <w:t>ต่อหุ้นขั้นพื้นฐาน</w:t>
            </w:r>
            <w:r w:rsidRPr="004C5073">
              <w:rPr>
                <w:rFonts w:ascii="Browallia New" w:hAnsi="Browallia New" w:cs="Browallia New"/>
                <w:sz w:val="24"/>
                <w:szCs w:val="24"/>
                <w:cs/>
                <w:lang w:val="en-GB"/>
              </w:rPr>
              <w:t xml:space="preserve"> (บาท)</w:t>
            </w:r>
          </w:p>
        </w:tc>
        <w:tc>
          <w:tcPr>
            <w:tcW w:w="1080" w:type="dxa"/>
          </w:tcPr>
          <w:p w14:paraId="422DBECA" w14:textId="65BC225D" w:rsidR="00686162" w:rsidRPr="004C5073" w:rsidRDefault="00E12F17"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0.07</w:t>
            </w:r>
          </w:p>
        </w:tc>
        <w:tc>
          <w:tcPr>
            <w:tcW w:w="1260" w:type="dxa"/>
          </w:tcPr>
          <w:p w14:paraId="6FFD2C6A" w14:textId="21E72CF6" w:rsidR="00686162" w:rsidRPr="004C5073" w:rsidRDefault="00154396"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0.1</w:t>
            </w:r>
            <w:r w:rsidR="001E04AA">
              <w:rPr>
                <w:rFonts w:ascii="Browallia New" w:hAnsi="Browallia New" w:cs="Browallia New"/>
                <w:sz w:val="24"/>
                <w:szCs w:val="24"/>
              </w:rPr>
              <w:t>7</w:t>
            </w:r>
          </w:p>
        </w:tc>
        <w:tc>
          <w:tcPr>
            <w:tcW w:w="1170" w:type="dxa"/>
          </w:tcPr>
          <w:p w14:paraId="5E9DD7F7" w14:textId="1C5044CA" w:rsidR="00686162" w:rsidRPr="004C5073"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w:t>
            </w:r>
            <w:r w:rsidR="00994EB8">
              <w:rPr>
                <w:rFonts w:ascii="Browallia New" w:hAnsi="Browallia New" w:cs="Browallia New"/>
                <w:sz w:val="24"/>
                <w:szCs w:val="24"/>
                <w:lang w:val="en-GB"/>
              </w:rPr>
              <w:t>5</w:t>
            </w:r>
          </w:p>
        </w:tc>
        <w:tc>
          <w:tcPr>
            <w:tcW w:w="1080" w:type="dxa"/>
          </w:tcPr>
          <w:p w14:paraId="68730980" w14:textId="7788D53F" w:rsidR="00686162" w:rsidRPr="004C5073"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C5073">
              <w:rPr>
                <w:rFonts w:ascii="Browallia New" w:hAnsi="Browallia New" w:cs="Browallia New"/>
                <w:sz w:val="24"/>
                <w:szCs w:val="24"/>
              </w:rPr>
              <w:t>0.0</w:t>
            </w:r>
            <w:r w:rsidR="001E04AA">
              <w:rPr>
                <w:rFonts w:ascii="Browallia New" w:hAnsi="Browallia New" w:cs="Browallia New"/>
                <w:sz w:val="24"/>
                <w:szCs w:val="24"/>
              </w:rPr>
              <w:t>7</w:t>
            </w:r>
          </w:p>
        </w:tc>
      </w:tr>
    </w:tbl>
    <w:p w14:paraId="04C722F0" w14:textId="1C8B9F99" w:rsidR="00745E3C" w:rsidRPr="00E74E9B" w:rsidRDefault="00745E3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8E395E4" w14:textId="4C7320DF" w:rsidR="0097495D" w:rsidRPr="0097495D" w:rsidRDefault="0016457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Pr>
          <w:rFonts w:ascii="Browallia New" w:hAnsi="Browallia New" w:cs="Browallia New"/>
          <w:i/>
          <w:iCs/>
          <w:sz w:val="28"/>
          <w:szCs w:val="28"/>
          <w:cs/>
          <w:lang w:val="en-GB"/>
        </w:rPr>
        <w:t>กำไร</w:t>
      </w:r>
      <w:r w:rsidR="0097495D" w:rsidRPr="0097495D">
        <w:rPr>
          <w:rFonts w:ascii="Browallia New" w:hAnsi="Browallia New" w:cs="Browallia New"/>
          <w:i/>
          <w:iCs/>
          <w:sz w:val="28"/>
          <w:szCs w:val="28"/>
          <w:cs/>
          <w:lang w:val="en-GB"/>
        </w:rPr>
        <w:t>ต่อหุ้นปรับลด</w:t>
      </w:r>
    </w:p>
    <w:p w14:paraId="0DFA0CB8" w14:textId="77777777" w:rsidR="0097495D" w:rsidRPr="00FA2B21" w:rsidRDefault="0097495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1604A15D" w14:textId="7246B734" w:rsidR="0097495D" w:rsidRDefault="0016457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sz w:val="28"/>
          <w:szCs w:val="28"/>
          <w:cs/>
          <w:lang w:val="en-GB"/>
        </w:rPr>
        <w:t>กำไร</w:t>
      </w:r>
      <w:r w:rsidR="0097495D" w:rsidRPr="0097495D">
        <w:rPr>
          <w:rFonts w:ascii="Browallia New" w:hAnsi="Browallia New" w:cs="Browallia New"/>
          <w:sz w:val="28"/>
          <w:szCs w:val="28"/>
          <w:cs/>
          <w:lang w:val="en-GB"/>
        </w:rPr>
        <w:t xml:space="preserve">ต่อหุ้นปรับลดสำหรับงวดสามเดือนสิ้นสุดวันที่ </w:t>
      </w:r>
      <w:r w:rsidR="0097495D" w:rsidRPr="0097495D">
        <w:rPr>
          <w:rFonts w:ascii="Browallia New" w:hAnsi="Browallia New" w:cs="Browallia New"/>
          <w:sz w:val="28"/>
          <w:szCs w:val="28"/>
          <w:lang w:val="en-GB"/>
        </w:rPr>
        <w:t xml:space="preserve">31 </w:t>
      </w:r>
      <w:r w:rsidR="0097495D" w:rsidRPr="0097495D">
        <w:rPr>
          <w:rFonts w:ascii="Browallia New" w:hAnsi="Browallia New" w:cs="Browallia New"/>
          <w:sz w:val="28"/>
          <w:szCs w:val="28"/>
          <w:cs/>
          <w:lang w:val="en-GB"/>
        </w:rPr>
        <w:t xml:space="preserve">มกราคม </w:t>
      </w:r>
      <w:r w:rsidR="0097495D" w:rsidRPr="0097495D">
        <w:rPr>
          <w:rFonts w:ascii="Browallia New" w:hAnsi="Browallia New" w:cs="Browallia New"/>
          <w:sz w:val="28"/>
          <w:szCs w:val="28"/>
          <w:lang w:val="en-GB"/>
        </w:rPr>
        <w:t>25</w:t>
      </w:r>
      <w:r w:rsidR="0097495D">
        <w:rPr>
          <w:rFonts w:ascii="Browallia New" w:hAnsi="Browallia New" w:cs="Browallia New"/>
          <w:sz w:val="28"/>
          <w:szCs w:val="28"/>
          <w:lang w:val="en-GB"/>
        </w:rPr>
        <w:t>61</w:t>
      </w:r>
      <w:r w:rsidR="0097495D" w:rsidRPr="0097495D">
        <w:rPr>
          <w:rFonts w:ascii="Browallia New" w:hAnsi="Browallia New" w:cs="Browallia New"/>
          <w:sz w:val="28"/>
          <w:szCs w:val="28"/>
          <w:lang w:val="en-GB"/>
        </w:rPr>
        <w:t xml:space="preserve"> </w:t>
      </w:r>
      <w:r w:rsidR="0097495D" w:rsidRPr="0097495D">
        <w:rPr>
          <w:rFonts w:ascii="Browallia New" w:hAnsi="Browallia New" w:cs="Browallia New"/>
          <w:sz w:val="28"/>
          <w:szCs w:val="28"/>
          <w:cs/>
          <w:lang w:val="en-GB"/>
        </w:rPr>
        <w:t xml:space="preserve">และ </w:t>
      </w:r>
      <w:r w:rsidR="0097495D" w:rsidRPr="0097495D">
        <w:rPr>
          <w:rFonts w:ascii="Browallia New" w:hAnsi="Browallia New" w:cs="Browallia New"/>
          <w:sz w:val="28"/>
          <w:szCs w:val="28"/>
          <w:lang w:val="en-GB"/>
        </w:rPr>
        <w:t>25</w:t>
      </w:r>
      <w:r w:rsidR="0097495D">
        <w:rPr>
          <w:rFonts w:ascii="Browallia New" w:hAnsi="Browallia New" w:cs="Browallia New"/>
          <w:sz w:val="28"/>
          <w:szCs w:val="28"/>
          <w:lang w:val="en-GB"/>
        </w:rPr>
        <w:t>60</w:t>
      </w:r>
      <w:r w:rsidR="0097495D" w:rsidRPr="0097495D">
        <w:rPr>
          <w:rFonts w:ascii="Browallia New" w:hAnsi="Browallia New" w:cs="Browallia New"/>
          <w:sz w:val="28"/>
          <w:szCs w:val="28"/>
          <w:lang w:val="en-GB"/>
        </w:rPr>
        <w:t xml:space="preserve"> </w:t>
      </w:r>
      <w:r>
        <w:rPr>
          <w:rFonts w:ascii="Browallia New" w:hAnsi="Browallia New" w:cs="Browallia New"/>
          <w:sz w:val="28"/>
          <w:szCs w:val="28"/>
          <w:cs/>
          <w:lang w:val="en-GB"/>
        </w:rPr>
        <w:t>คำนวณโดยการหารกำไร</w:t>
      </w:r>
      <w:r w:rsidR="0097495D" w:rsidRPr="0097495D">
        <w:rPr>
          <w:rFonts w:ascii="Browallia New" w:hAnsi="Browallia New" w:cs="Browallia New"/>
          <w:sz w:val="28"/>
          <w:szCs w:val="28"/>
          <w:cs/>
          <w:lang w:val="en-GB"/>
        </w:rPr>
        <w:t>สำหรับงวดที่เป็นส่วนของผู้ถือหุ้นของบริษัทด้วยจำนวนถัวเฉลี่ยถ่วงน้ำหนักของหุ้นสามัญที่ออกจำหน่ายแล้วระหว่างงวดและหลังจากที่ได้ปรับปรุงผลกระทบของหุ้นปรับลด แสดงการคำนวณดังนี้</w:t>
      </w:r>
    </w:p>
    <w:p w14:paraId="25F32789" w14:textId="404363DC" w:rsidR="00C46A12" w:rsidRDefault="00C46A12"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745AD220" w14:textId="5B3C0258"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2832D964" w14:textId="41CA88A0"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11E83DEA" w14:textId="159C010B"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1CE0BDF8" w14:textId="74E484B2"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7DC383F1" w14:textId="50A9A850"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17AAF755" w14:textId="14DF2B6F"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5091F39A" w14:textId="0A3B3038"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1BB57C95" w14:textId="1C79285D"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6F0E2F28" w14:textId="0E33F44A"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7A2F7DF1" w14:textId="0AFF7633"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05662885" w14:textId="3B2D2D50"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4F303C57" w14:textId="0887AD20"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58095E18" w14:textId="7A6BA4C5"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0E9D028B" w14:textId="38775468"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54EDDF50" w14:textId="449CEF7B"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539C1F58" w14:textId="276B4EC2"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5AB92F82" w14:textId="0D606F90"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47A498EA" w14:textId="108B2C4B"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462EE035" w14:textId="0F5C3C7B" w:rsidR="003535D3"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6088EB63" w14:textId="77777777" w:rsidR="003535D3" w:rsidRPr="0097495D"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97"/>
        <w:gridCol w:w="1188"/>
        <w:gridCol w:w="1206"/>
        <w:gridCol w:w="1179"/>
      </w:tblGrid>
      <w:tr w:rsidR="0097495D" w:rsidRPr="0016457C" w14:paraId="0017B0C6" w14:textId="77777777" w:rsidTr="007D258A">
        <w:tc>
          <w:tcPr>
            <w:tcW w:w="4320" w:type="dxa"/>
          </w:tcPr>
          <w:p w14:paraId="1CA647F4" w14:textId="77777777" w:rsidR="0097495D" w:rsidRPr="0016457C"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85" w:type="dxa"/>
            <w:gridSpan w:val="2"/>
          </w:tcPr>
          <w:p w14:paraId="322326DF" w14:textId="77777777" w:rsidR="0097495D" w:rsidRPr="0016457C"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6457C">
              <w:rPr>
                <w:rFonts w:ascii="Browallia New" w:hAnsi="Browallia New" w:cs="Browallia New"/>
                <w:sz w:val="24"/>
                <w:szCs w:val="24"/>
                <w:cs/>
                <w:lang w:val="en-GB"/>
              </w:rPr>
              <w:t>งบการเงินรวม</w:t>
            </w:r>
          </w:p>
        </w:tc>
        <w:tc>
          <w:tcPr>
            <w:tcW w:w="2385" w:type="dxa"/>
            <w:gridSpan w:val="2"/>
          </w:tcPr>
          <w:p w14:paraId="0996FA94" w14:textId="1C99E610" w:rsidR="0097495D" w:rsidRPr="0016457C"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6457C">
              <w:rPr>
                <w:rFonts w:ascii="Browallia New" w:hAnsi="Browallia New" w:cs="Browallia New"/>
                <w:sz w:val="24"/>
                <w:szCs w:val="24"/>
                <w:cs/>
                <w:lang w:val="en-GB"/>
              </w:rPr>
              <w:t>งบการเงินเฉพาะ</w:t>
            </w:r>
            <w:r w:rsidR="0016457C">
              <w:rPr>
                <w:rFonts w:ascii="Browallia New" w:hAnsi="Browallia New" w:cs="Browallia New" w:hint="cs"/>
                <w:sz w:val="24"/>
                <w:szCs w:val="24"/>
                <w:cs/>
                <w:lang w:val="en-GB"/>
              </w:rPr>
              <w:t>ของบริษัท</w:t>
            </w:r>
          </w:p>
        </w:tc>
      </w:tr>
      <w:tr w:rsidR="0016457C" w:rsidRPr="0016457C" w14:paraId="23DEB47E" w14:textId="77777777" w:rsidTr="00F540F1">
        <w:tc>
          <w:tcPr>
            <w:tcW w:w="4320" w:type="dxa"/>
          </w:tcPr>
          <w:p w14:paraId="761587D5" w14:textId="77777777" w:rsidR="0016457C" w:rsidRPr="0016457C" w:rsidRDefault="0016457C" w:rsidP="00164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70" w:type="dxa"/>
            <w:gridSpan w:val="4"/>
          </w:tcPr>
          <w:p w14:paraId="546AE4F7" w14:textId="06A8069B" w:rsidR="0016457C" w:rsidRPr="0016457C" w:rsidRDefault="0016457C" w:rsidP="001645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6457C">
              <w:rPr>
                <w:rFonts w:ascii="Browallia New" w:hAnsi="Browallia New" w:cs="Browallia New"/>
                <w:sz w:val="24"/>
                <w:szCs w:val="24"/>
                <w:cs/>
                <w:lang w:val="en-GB"/>
              </w:rPr>
              <w:t xml:space="preserve">สำหรับงวดสามเดือนสิ้นสุดวันที่ </w:t>
            </w:r>
            <w:r w:rsidR="002667AB">
              <w:rPr>
                <w:rFonts w:ascii="Browallia New" w:hAnsi="Browallia New" w:cs="Browallia New"/>
                <w:sz w:val="24"/>
                <w:szCs w:val="24"/>
                <w:lang w:val="en-GB"/>
              </w:rPr>
              <w:t>31</w:t>
            </w:r>
            <w:r w:rsidRPr="0016457C">
              <w:rPr>
                <w:rFonts w:ascii="Browallia New" w:hAnsi="Browallia New" w:cs="Browallia New"/>
                <w:sz w:val="24"/>
                <w:szCs w:val="24"/>
                <w:cs/>
                <w:lang w:val="en-GB"/>
              </w:rPr>
              <w:t xml:space="preserve"> มกราคม</w:t>
            </w:r>
          </w:p>
        </w:tc>
      </w:tr>
      <w:tr w:rsidR="0097495D" w:rsidRPr="0016457C" w14:paraId="7190291B" w14:textId="77777777" w:rsidTr="007D258A">
        <w:tc>
          <w:tcPr>
            <w:tcW w:w="4320" w:type="dxa"/>
          </w:tcPr>
          <w:p w14:paraId="27E54777" w14:textId="77777777" w:rsidR="0097495D" w:rsidRPr="0016457C"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21F3682A" w14:textId="77777777" w:rsidR="0097495D" w:rsidRPr="0016457C"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6457C">
              <w:rPr>
                <w:rFonts w:ascii="Browallia New" w:hAnsi="Browallia New" w:cs="Browallia New"/>
                <w:sz w:val="24"/>
                <w:szCs w:val="24"/>
                <w:lang w:val="en-GB"/>
              </w:rPr>
              <w:t>2561</w:t>
            </w:r>
          </w:p>
        </w:tc>
        <w:tc>
          <w:tcPr>
            <w:tcW w:w="1188" w:type="dxa"/>
          </w:tcPr>
          <w:p w14:paraId="11EFE2C3" w14:textId="77777777" w:rsidR="0097495D" w:rsidRPr="0016457C"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6457C">
              <w:rPr>
                <w:rFonts w:ascii="Browallia New" w:hAnsi="Browallia New" w:cs="Browallia New"/>
                <w:sz w:val="24"/>
                <w:szCs w:val="24"/>
                <w:lang w:val="en-GB"/>
              </w:rPr>
              <w:t>2560</w:t>
            </w:r>
          </w:p>
        </w:tc>
        <w:tc>
          <w:tcPr>
            <w:tcW w:w="1206" w:type="dxa"/>
          </w:tcPr>
          <w:p w14:paraId="3ADAFB9A" w14:textId="77777777" w:rsidR="0097495D" w:rsidRPr="0016457C"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6457C">
              <w:rPr>
                <w:rFonts w:ascii="Browallia New" w:hAnsi="Browallia New" w:cs="Browallia New"/>
                <w:sz w:val="24"/>
                <w:szCs w:val="24"/>
                <w:lang w:val="en-GB"/>
              </w:rPr>
              <w:t>2561</w:t>
            </w:r>
          </w:p>
        </w:tc>
        <w:tc>
          <w:tcPr>
            <w:tcW w:w="1179" w:type="dxa"/>
          </w:tcPr>
          <w:p w14:paraId="7DF31596" w14:textId="77777777" w:rsidR="0097495D" w:rsidRPr="0016457C"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6457C">
              <w:rPr>
                <w:rFonts w:ascii="Browallia New" w:hAnsi="Browallia New" w:cs="Browallia New"/>
                <w:sz w:val="24"/>
                <w:szCs w:val="24"/>
                <w:lang w:val="en-GB"/>
              </w:rPr>
              <w:t>2560</w:t>
            </w:r>
          </w:p>
        </w:tc>
      </w:tr>
      <w:tr w:rsidR="0097495D" w:rsidRPr="0016457C" w14:paraId="3BD2F554" w14:textId="77777777" w:rsidTr="00252991">
        <w:trPr>
          <w:trHeight w:hRule="exact" w:val="357"/>
        </w:trPr>
        <w:tc>
          <w:tcPr>
            <w:tcW w:w="4320" w:type="dxa"/>
          </w:tcPr>
          <w:p w14:paraId="4285D656" w14:textId="77777777" w:rsidR="0097495D" w:rsidRPr="0016457C"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97" w:type="dxa"/>
          </w:tcPr>
          <w:p w14:paraId="237C7FE1" w14:textId="77777777" w:rsidR="0097495D" w:rsidRPr="0016457C"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88" w:type="dxa"/>
          </w:tcPr>
          <w:p w14:paraId="7A429E05" w14:textId="77777777" w:rsidR="0097495D" w:rsidRPr="0016457C"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06" w:type="dxa"/>
          </w:tcPr>
          <w:p w14:paraId="68B52A5D" w14:textId="77777777" w:rsidR="0097495D" w:rsidRPr="0016457C"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09271811" w14:textId="77777777" w:rsidR="0097495D" w:rsidRPr="0016457C"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686162" w:rsidRPr="0016457C" w14:paraId="42E4A2D7" w14:textId="77777777" w:rsidTr="007D258A">
        <w:tc>
          <w:tcPr>
            <w:tcW w:w="4320" w:type="dxa"/>
          </w:tcPr>
          <w:p w14:paraId="271A775A" w14:textId="229C5C4A" w:rsidR="00686162" w:rsidRPr="0094109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6457C">
              <w:rPr>
                <w:rFonts w:ascii="Browallia New" w:hAnsi="Browallia New" w:cs="Browallia New"/>
                <w:b/>
                <w:sz w:val="24"/>
                <w:szCs w:val="24"/>
                <w:cs/>
              </w:rPr>
              <w:t>กำไรส่วน</w:t>
            </w:r>
            <w:r>
              <w:rPr>
                <w:rFonts w:ascii="Browallia New" w:hAnsi="Browallia New" w:cs="Browallia New" w:hint="cs"/>
                <w:b/>
                <w:sz w:val="24"/>
                <w:szCs w:val="24"/>
                <w:cs/>
              </w:rPr>
              <w:t>ที่เป็น</w:t>
            </w:r>
            <w:r w:rsidRPr="0016457C">
              <w:rPr>
                <w:rFonts w:ascii="Browallia New" w:hAnsi="Browallia New" w:cs="Browallia New"/>
                <w:b/>
                <w:sz w:val="24"/>
                <w:szCs w:val="24"/>
                <w:cs/>
              </w:rPr>
              <w:t>ของผู้ถือหุ้นบริษัท</w:t>
            </w:r>
            <w:r w:rsidR="00941092">
              <w:rPr>
                <w:rFonts w:ascii="Browallia New" w:hAnsi="Browallia New" w:cs="Browallia New"/>
                <w:b/>
                <w:sz w:val="24"/>
                <w:szCs w:val="24"/>
              </w:rPr>
              <w:t xml:space="preserve"> </w:t>
            </w:r>
            <w:r w:rsidR="00941092">
              <w:rPr>
                <w:rFonts w:ascii="Browallia New" w:hAnsi="Browallia New" w:cs="Browallia New" w:hint="cs"/>
                <w:b/>
                <w:sz w:val="24"/>
                <w:szCs w:val="24"/>
                <w:cs/>
              </w:rPr>
              <w:t>(พันบาท)</w:t>
            </w:r>
          </w:p>
        </w:tc>
        <w:tc>
          <w:tcPr>
            <w:tcW w:w="1197" w:type="dxa"/>
          </w:tcPr>
          <w:p w14:paraId="3D617763" w14:textId="547F2ECC" w:rsidR="00686162" w:rsidRPr="0016457C" w:rsidRDefault="00E12F17"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30,244</w:t>
            </w:r>
          </w:p>
        </w:tc>
        <w:tc>
          <w:tcPr>
            <w:tcW w:w="1188" w:type="dxa"/>
          </w:tcPr>
          <w:p w14:paraId="5F2DD393" w14:textId="7D72580E" w:rsidR="00686162" w:rsidRPr="0016457C"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38</w:t>
            </w:r>
            <w:r w:rsidRPr="0016457C">
              <w:rPr>
                <w:rFonts w:ascii="Browallia New" w:hAnsi="Browallia New" w:cs="Browallia New"/>
                <w:sz w:val="24"/>
                <w:szCs w:val="24"/>
              </w:rPr>
              <w:t>,618</w:t>
            </w:r>
          </w:p>
        </w:tc>
        <w:tc>
          <w:tcPr>
            <w:tcW w:w="1206" w:type="dxa"/>
          </w:tcPr>
          <w:p w14:paraId="7C1A9A98" w14:textId="26A90DB2" w:rsidR="00686162" w:rsidRPr="0016457C"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20,842</w:t>
            </w:r>
          </w:p>
        </w:tc>
        <w:tc>
          <w:tcPr>
            <w:tcW w:w="1179" w:type="dxa"/>
          </w:tcPr>
          <w:p w14:paraId="23A9C483" w14:textId="2D5BC718" w:rsidR="00686162" w:rsidRPr="0016457C"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6457C">
              <w:rPr>
                <w:rFonts w:ascii="Browallia New" w:hAnsi="Browallia New" w:cs="Browallia New"/>
                <w:sz w:val="24"/>
                <w:szCs w:val="24"/>
              </w:rPr>
              <w:t>15,494</w:t>
            </w:r>
          </w:p>
        </w:tc>
      </w:tr>
      <w:tr w:rsidR="00686162" w:rsidRPr="0016457C" w14:paraId="0939700B" w14:textId="77777777" w:rsidTr="007D258A">
        <w:tc>
          <w:tcPr>
            <w:tcW w:w="4320" w:type="dxa"/>
          </w:tcPr>
          <w:p w14:paraId="5847F65C"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5BC3029C"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8" w:type="dxa"/>
          </w:tcPr>
          <w:p w14:paraId="6347F6AF"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5ACF7383"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638F3D8F"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686162" w:rsidRPr="0016457C" w14:paraId="0381FAB6" w14:textId="77777777" w:rsidTr="007D258A">
        <w:tc>
          <w:tcPr>
            <w:tcW w:w="4320" w:type="dxa"/>
          </w:tcPr>
          <w:p w14:paraId="7B8C0858" w14:textId="1516C5CC"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Pr>
                <w:rFonts w:ascii="Browallia New" w:hAnsi="Browallia New" w:cs="Browallia New"/>
                <w:sz w:val="24"/>
                <w:szCs w:val="24"/>
                <w:cs/>
              </w:rPr>
              <w:t>จำนวนหุ้นสามัญ</w:t>
            </w:r>
            <w:r>
              <w:rPr>
                <w:rFonts w:ascii="Browallia New" w:hAnsi="Browallia New" w:cs="Browallia New" w:hint="cs"/>
                <w:sz w:val="24"/>
                <w:szCs w:val="24"/>
                <w:cs/>
              </w:rPr>
              <w:t>ถัวเฉลี่ยถ่วงน้ำหนัก (ขั้นพื้นฐาน)</w:t>
            </w:r>
            <w:r w:rsidR="00941092">
              <w:rPr>
                <w:rFonts w:ascii="Browallia New" w:hAnsi="Browallia New" w:cs="Browallia New" w:hint="cs"/>
                <w:sz w:val="24"/>
                <w:szCs w:val="24"/>
                <w:cs/>
              </w:rPr>
              <w:t xml:space="preserve"> (พันหุ้น)</w:t>
            </w:r>
          </w:p>
        </w:tc>
        <w:tc>
          <w:tcPr>
            <w:tcW w:w="1197" w:type="dxa"/>
          </w:tcPr>
          <w:p w14:paraId="46291A92" w14:textId="58F882F7" w:rsidR="00686162" w:rsidRPr="0016457C" w:rsidRDefault="00E12F17"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w:t>
            </w:r>
            <w:r w:rsidR="00E57BDF">
              <w:rPr>
                <w:rFonts w:ascii="Browallia New" w:hAnsi="Browallia New" w:cs="Browallia New"/>
                <w:sz w:val="24"/>
                <w:szCs w:val="24"/>
                <w:lang w:val="en-GB"/>
              </w:rPr>
              <w:t>242</w:t>
            </w:r>
          </w:p>
        </w:tc>
        <w:tc>
          <w:tcPr>
            <w:tcW w:w="1188" w:type="dxa"/>
          </w:tcPr>
          <w:p w14:paraId="31ED1D98" w14:textId="39B4209B"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6457C">
              <w:rPr>
                <w:rFonts w:ascii="Browallia New" w:hAnsi="Browallia New" w:cs="Browallia New"/>
                <w:sz w:val="24"/>
                <w:szCs w:val="24"/>
              </w:rPr>
              <w:t>222,174</w:t>
            </w:r>
          </w:p>
        </w:tc>
        <w:tc>
          <w:tcPr>
            <w:tcW w:w="1206" w:type="dxa"/>
          </w:tcPr>
          <w:p w14:paraId="70951FCA" w14:textId="77CDDBC7" w:rsidR="00686162" w:rsidRPr="0016457C" w:rsidRDefault="00E12F17"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412,</w:t>
            </w:r>
            <w:r w:rsidR="00E57BDF">
              <w:rPr>
                <w:rFonts w:ascii="Browallia New" w:hAnsi="Browallia New" w:cs="Browallia New"/>
                <w:sz w:val="24"/>
                <w:szCs w:val="24"/>
              </w:rPr>
              <w:t>242</w:t>
            </w:r>
          </w:p>
        </w:tc>
        <w:tc>
          <w:tcPr>
            <w:tcW w:w="1179" w:type="dxa"/>
          </w:tcPr>
          <w:p w14:paraId="23F184D7" w14:textId="1948C253"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6457C">
              <w:rPr>
                <w:rFonts w:ascii="Browallia New" w:hAnsi="Browallia New" w:cs="Browallia New"/>
                <w:sz w:val="24"/>
                <w:szCs w:val="24"/>
              </w:rPr>
              <w:t>222,174</w:t>
            </w:r>
          </w:p>
        </w:tc>
      </w:tr>
      <w:tr w:rsidR="00686162" w:rsidRPr="0016457C" w14:paraId="78EBA5B5" w14:textId="77777777" w:rsidTr="007D258A">
        <w:tc>
          <w:tcPr>
            <w:tcW w:w="4320" w:type="dxa"/>
          </w:tcPr>
          <w:p w14:paraId="2A2AA699"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16457C">
              <w:rPr>
                <w:rFonts w:ascii="Browallia New" w:hAnsi="Browallia New" w:cs="Browallia New"/>
                <w:sz w:val="24"/>
                <w:szCs w:val="24"/>
                <w:cs/>
              </w:rPr>
              <w:t>ผลกระทบจากการใช้สิทธิของใบสำคัญแสดงสิทธิ</w:t>
            </w:r>
          </w:p>
          <w:p w14:paraId="2C7BB9FC" w14:textId="3658C190"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16457C">
              <w:rPr>
                <w:rFonts w:ascii="Browallia New" w:hAnsi="Browallia New" w:cs="Browallia New"/>
                <w:sz w:val="24"/>
                <w:szCs w:val="24"/>
                <w:lang w:val="en-GB"/>
              </w:rPr>
              <w:t xml:space="preserve">   </w:t>
            </w:r>
            <w:r w:rsidRPr="0016457C">
              <w:rPr>
                <w:rFonts w:ascii="Browallia New" w:hAnsi="Browallia New" w:cs="Browallia New"/>
                <w:sz w:val="24"/>
                <w:szCs w:val="24"/>
                <w:cs/>
                <w:lang w:val="en-GB"/>
              </w:rPr>
              <w:t>ที่จะซื้อหุ้นสามัญ</w:t>
            </w:r>
            <w:r w:rsidR="00941092">
              <w:rPr>
                <w:rFonts w:ascii="Browallia New" w:hAnsi="Browallia New" w:cs="Browallia New" w:hint="cs"/>
                <w:sz w:val="24"/>
                <w:szCs w:val="24"/>
                <w:cs/>
                <w:lang w:val="en-GB"/>
              </w:rPr>
              <w:t xml:space="preserve"> (พันหุ้น)</w:t>
            </w:r>
          </w:p>
        </w:tc>
        <w:tc>
          <w:tcPr>
            <w:tcW w:w="1197" w:type="dxa"/>
          </w:tcPr>
          <w:p w14:paraId="68B48F36" w14:textId="77777777" w:rsidR="00E12F17" w:rsidRDefault="00E12F17"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19AD649" w14:textId="2C08D2C9" w:rsidR="00686162" w:rsidRPr="0016457C" w:rsidRDefault="00E12F17"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62,721</w:t>
            </w:r>
          </w:p>
        </w:tc>
        <w:tc>
          <w:tcPr>
            <w:tcW w:w="1188" w:type="dxa"/>
          </w:tcPr>
          <w:p w14:paraId="7FC724A7"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C1B6AE9" w14:textId="15D62643"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6457C">
              <w:rPr>
                <w:rFonts w:ascii="Browallia New" w:hAnsi="Browallia New" w:cs="Browallia New"/>
                <w:sz w:val="24"/>
                <w:szCs w:val="24"/>
              </w:rPr>
              <w:t>30,673</w:t>
            </w:r>
          </w:p>
        </w:tc>
        <w:tc>
          <w:tcPr>
            <w:tcW w:w="1206" w:type="dxa"/>
          </w:tcPr>
          <w:p w14:paraId="53869B1A" w14:textId="77777777"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2E155EB" w14:textId="763E6E12" w:rsidR="00686162" w:rsidRPr="0016457C" w:rsidRDefault="00E12F17"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62,721</w:t>
            </w:r>
          </w:p>
        </w:tc>
        <w:tc>
          <w:tcPr>
            <w:tcW w:w="1179" w:type="dxa"/>
          </w:tcPr>
          <w:p w14:paraId="3F1C281F"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9A9FA14" w14:textId="363C0A79"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6457C">
              <w:rPr>
                <w:rFonts w:ascii="Browallia New" w:hAnsi="Browallia New" w:cs="Browallia New"/>
                <w:sz w:val="24"/>
                <w:szCs w:val="24"/>
              </w:rPr>
              <w:t>30,673</w:t>
            </w:r>
          </w:p>
        </w:tc>
      </w:tr>
      <w:tr w:rsidR="00686162" w:rsidRPr="0016457C" w14:paraId="7B06B7D2" w14:textId="77777777" w:rsidTr="007D258A">
        <w:tc>
          <w:tcPr>
            <w:tcW w:w="4320" w:type="dxa"/>
          </w:tcPr>
          <w:p w14:paraId="034105CC" w14:textId="3693CE79"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16457C">
              <w:rPr>
                <w:rFonts w:ascii="Browallia New" w:hAnsi="Browallia New" w:cs="Browallia New"/>
                <w:sz w:val="24"/>
                <w:szCs w:val="24"/>
                <w:cs/>
              </w:rPr>
              <w:t>จำนวนหุ้นสามัญ (ปรับลด)</w:t>
            </w:r>
            <w:r w:rsidR="00941092">
              <w:rPr>
                <w:rFonts w:ascii="Browallia New" w:hAnsi="Browallia New" w:cs="Browallia New" w:hint="cs"/>
                <w:sz w:val="24"/>
                <w:szCs w:val="24"/>
                <w:cs/>
              </w:rPr>
              <w:t xml:space="preserve"> (พันหุ้น)</w:t>
            </w:r>
          </w:p>
        </w:tc>
        <w:tc>
          <w:tcPr>
            <w:tcW w:w="1197" w:type="dxa"/>
          </w:tcPr>
          <w:p w14:paraId="70880C18" w14:textId="2CF73871" w:rsidR="00686162" w:rsidRPr="0016457C" w:rsidRDefault="00E12F17"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474,</w:t>
            </w:r>
            <w:r w:rsidR="00E57BDF">
              <w:rPr>
                <w:rFonts w:ascii="Browallia New" w:hAnsi="Browallia New" w:cs="Browallia New"/>
                <w:sz w:val="24"/>
                <w:szCs w:val="24"/>
                <w:lang w:val="en-GB"/>
              </w:rPr>
              <w:t>963</w:t>
            </w:r>
          </w:p>
        </w:tc>
        <w:tc>
          <w:tcPr>
            <w:tcW w:w="1188" w:type="dxa"/>
          </w:tcPr>
          <w:p w14:paraId="2E44DC46" w14:textId="6CFAEF5E" w:rsidR="00686162" w:rsidRPr="0016457C" w:rsidRDefault="00686162"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6457C">
              <w:rPr>
                <w:rFonts w:ascii="Browallia New" w:hAnsi="Browallia New" w:cs="Browallia New"/>
                <w:sz w:val="24"/>
                <w:szCs w:val="24"/>
              </w:rPr>
              <w:t>252,847</w:t>
            </w:r>
          </w:p>
        </w:tc>
        <w:tc>
          <w:tcPr>
            <w:tcW w:w="1206" w:type="dxa"/>
          </w:tcPr>
          <w:p w14:paraId="22C33509" w14:textId="1C10A1E4" w:rsidR="00686162" w:rsidRPr="0016457C" w:rsidRDefault="00E12F17"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474,</w:t>
            </w:r>
            <w:r w:rsidR="00E57BDF">
              <w:rPr>
                <w:rFonts w:ascii="Browallia New" w:hAnsi="Browallia New" w:cs="Browallia New"/>
                <w:sz w:val="24"/>
                <w:szCs w:val="24"/>
                <w:lang w:val="en-GB"/>
              </w:rPr>
              <w:t>963</w:t>
            </w:r>
          </w:p>
        </w:tc>
        <w:tc>
          <w:tcPr>
            <w:tcW w:w="1179" w:type="dxa"/>
          </w:tcPr>
          <w:p w14:paraId="35D65850" w14:textId="4FCE42CF" w:rsidR="00686162" w:rsidRPr="0016457C" w:rsidRDefault="00686162"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6457C">
              <w:rPr>
                <w:rFonts w:ascii="Browallia New" w:hAnsi="Browallia New" w:cs="Browallia New"/>
                <w:sz w:val="24"/>
                <w:szCs w:val="24"/>
              </w:rPr>
              <w:t>252,847</w:t>
            </w:r>
          </w:p>
        </w:tc>
      </w:tr>
      <w:tr w:rsidR="00686162" w:rsidRPr="0016457C" w14:paraId="41E94BD7" w14:textId="77777777" w:rsidTr="00252991">
        <w:trPr>
          <w:trHeight w:hRule="exact" w:val="375"/>
        </w:trPr>
        <w:tc>
          <w:tcPr>
            <w:tcW w:w="4320" w:type="dxa"/>
          </w:tcPr>
          <w:p w14:paraId="4BC6ED6C"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298F2512"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8" w:type="dxa"/>
          </w:tcPr>
          <w:p w14:paraId="738DFF66"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298BE06C"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762D4627" w14:textId="77777777"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686162" w:rsidRPr="0016457C" w14:paraId="010DE2CD" w14:textId="77777777" w:rsidTr="007D258A">
        <w:tc>
          <w:tcPr>
            <w:tcW w:w="4320" w:type="dxa"/>
          </w:tcPr>
          <w:p w14:paraId="2E0F52BF" w14:textId="6C27738B" w:rsidR="00686162" w:rsidRPr="0016457C"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Pr>
                <w:rFonts w:ascii="Browallia New" w:hAnsi="Browallia New" w:cs="Browallia New"/>
                <w:sz w:val="24"/>
                <w:szCs w:val="24"/>
                <w:cs/>
                <w:lang w:val="en-GB"/>
              </w:rPr>
              <w:t>กำไรต่อหุ้นปรับลด</w:t>
            </w:r>
            <w:r w:rsidRPr="0016457C">
              <w:rPr>
                <w:rFonts w:ascii="Browallia New" w:hAnsi="Browallia New" w:cs="Browallia New"/>
                <w:sz w:val="24"/>
                <w:szCs w:val="24"/>
                <w:cs/>
                <w:lang w:val="en-GB"/>
              </w:rPr>
              <w:t xml:space="preserve"> (บาท)</w:t>
            </w:r>
          </w:p>
        </w:tc>
        <w:tc>
          <w:tcPr>
            <w:tcW w:w="1197" w:type="dxa"/>
          </w:tcPr>
          <w:p w14:paraId="1CE6227C" w14:textId="413B895B" w:rsidR="00686162" w:rsidRPr="0016457C" w:rsidRDefault="00E12F17"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0.06</w:t>
            </w:r>
          </w:p>
        </w:tc>
        <w:tc>
          <w:tcPr>
            <w:tcW w:w="1188" w:type="dxa"/>
          </w:tcPr>
          <w:p w14:paraId="43C5B242" w14:textId="2D61E82C" w:rsidR="00686162" w:rsidRPr="0016457C"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0.15</w:t>
            </w:r>
          </w:p>
        </w:tc>
        <w:tc>
          <w:tcPr>
            <w:tcW w:w="1206" w:type="dxa"/>
          </w:tcPr>
          <w:p w14:paraId="12546532" w14:textId="2014B841" w:rsidR="00686162" w:rsidRPr="0016457C"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0.04</w:t>
            </w:r>
          </w:p>
        </w:tc>
        <w:tc>
          <w:tcPr>
            <w:tcW w:w="1179" w:type="dxa"/>
          </w:tcPr>
          <w:p w14:paraId="4ABAF320" w14:textId="0AF18AD7" w:rsidR="00686162" w:rsidRPr="0016457C" w:rsidRDefault="00686162" w:rsidP="00686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6457C">
              <w:rPr>
                <w:rFonts w:ascii="Browallia New" w:hAnsi="Browallia New" w:cs="Browallia New"/>
                <w:sz w:val="24"/>
                <w:szCs w:val="24"/>
              </w:rPr>
              <w:t>0.06</w:t>
            </w:r>
          </w:p>
        </w:tc>
      </w:tr>
    </w:tbl>
    <w:p w14:paraId="64939A54" w14:textId="77777777" w:rsidR="00C46A12" w:rsidRPr="00C46A12" w:rsidRDefault="00C46A12"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FB8169C" w14:textId="4A561C97" w:rsidR="00BE714D" w:rsidRDefault="007222AF"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7222AF">
        <w:rPr>
          <w:rFonts w:ascii="Browallia New" w:hAnsi="Browallia New" w:cs="Browallia New"/>
          <w:sz w:val="28"/>
          <w:szCs w:val="28"/>
          <w:lang w:val="en-GB"/>
        </w:rPr>
        <w:t xml:space="preserve"> </w:t>
      </w:r>
      <w:r w:rsidR="00FA2B21">
        <w:rPr>
          <w:rFonts w:ascii="Browallia New" w:hAnsi="Browallia New" w:cs="Browallia New" w:hint="cs"/>
          <w:sz w:val="28"/>
          <w:szCs w:val="28"/>
          <w:u w:val="single"/>
          <w:cs/>
          <w:lang w:val="en-GB"/>
        </w:rPr>
        <w:t>ส่วนงาน</w:t>
      </w:r>
      <w:r w:rsidR="00660C82">
        <w:rPr>
          <w:rFonts w:ascii="Browallia New" w:hAnsi="Browallia New" w:cs="Browallia New" w:hint="cs"/>
          <w:sz w:val="28"/>
          <w:szCs w:val="28"/>
          <w:u w:val="single"/>
          <w:cs/>
          <w:lang w:val="en-GB"/>
        </w:rPr>
        <w:t>ดำเนินงาน</w:t>
      </w:r>
    </w:p>
    <w:p w14:paraId="7F76B8FF" w14:textId="40AA6D39"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AF3E2B0" w14:textId="7A4340AA" w:rsidR="00FA2B21" w:rsidRPr="00FA2B21" w:rsidRDefault="00FF3DB7"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ส่วนงานดำเนินงาน</w:t>
      </w:r>
      <w:r w:rsidR="00FA2B21" w:rsidRPr="00FA2B21">
        <w:rPr>
          <w:rFonts w:ascii="Browallia New" w:hAnsi="Browallia New" w:cs="Browallia New"/>
          <w:sz w:val="28"/>
          <w:szCs w:val="28"/>
          <w:cs/>
          <w:lang w:val="en-GB"/>
        </w:rPr>
        <w:t xml:space="preserve">ของกลุ่มบริษัทประกอบด้วย </w:t>
      </w:r>
    </w:p>
    <w:p w14:paraId="394C53C7" w14:textId="23C44F72"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1"/>
        <w:gridCol w:w="270"/>
        <w:gridCol w:w="6069"/>
      </w:tblGrid>
      <w:tr w:rsidR="00806A76" w14:paraId="4AD401D9" w14:textId="77777777" w:rsidTr="00F6203F">
        <w:tc>
          <w:tcPr>
            <w:tcW w:w="2661" w:type="dxa"/>
          </w:tcPr>
          <w:p w14:paraId="569638BE" w14:textId="7E4F55BF"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การผลิตชิ้นส่วนพลาสติก</w:t>
            </w:r>
          </w:p>
        </w:tc>
        <w:tc>
          <w:tcPr>
            <w:tcW w:w="270" w:type="dxa"/>
          </w:tcPr>
          <w:p w14:paraId="3D43994F" w14:textId="05317FE0"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6069" w:type="dxa"/>
          </w:tcPr>
          <w:p w14:paraId="5C0BC6BC" w14:textId="3DD8CA0B"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ชิ้นส่วนพลาสติกและประกอบชิ้นส่วนพลาสติกเพื่อใช้สำหรับอุปกรณ์ไฟฟ้าและผลิตภัณฑ์อิเล็คโทรนิคส์</w:t>
            </w:r>
          </w:p>
        </w:tc>
      </w:tr>
      <w:tr w:rsidR="00806A76" w14:paraId="1B72AD64" w14:textId="77777777" w:rsidTr="00F6203F">
        <w:tc>
          <w:tcPr>
            <w:tcW w:w="2661" w:type="dxa"/>
          </w:tcPr>
          <w:p w14:paraId="4257BCB8" w14:textId="26CD5AEC"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การผลิตแม่พิมพ์</w:t>
            </w:r>
          </w:p>
        </w:tc>
        <w:tc>
          <w:tcPr>
            <w:tcW w:w="270" w:type="dxa"/>
          </w:tcPr>
          <w:p w14:paraId="47E25E0D" w14:textId="4772A74A"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6069" w:type="dxa"/>
          </w:tcPr>
          <w:p w14:paraId="3AEFC559" w14:textId="7F45AD7F"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การผลิตแม่พิมพ์ฉีดพลาสติก</w:t>
            </w:r>
          </w:p>
        </w:tc>
      </w:tr>
      <w:tr w:rsidR="00806A76" w14:paraId="66E6ABED" w14:textId="77777777" w:rsidTr="00F6203F">
        <w:tc>
          <w:tcPr>
            <w:tcW w:w="2661" w:type="dxa"/>
          </w:tcPr>
          <w:p w14:paraId="1972A8CD" w14:textId="672BE139"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การให้บริการ</w:t>
            </w:r>
          </w:p>
        </w:tc>
        <w:tc>
          <w:tcPr>
            <w:tcW w:w="270" w:type="dxa"/>
          </w:tcPr>
          <w:p w14:paraId="564AD4B2" w14:textId="76E66D6C"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6069" w:type="dxa"/>
          </w:tcPr>
          <w:p w14:paraId="5EC28149" w14:textId="3F4E7424"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การให้บริการซ่อมแซม บำรุงรักษาและปรับเปลี่ยนแม่พิมพ์ฉีดพลาสติก</w:t>
            </w:r>
          </w:p>
        </w:tc>
      </w:tr>
      <w:tr w:rsidR="00806A76" w14:paraId="3711E9A7" w14:textId="77777777" w:rsidTr="00F6203F">
        <w:tc>
          <w:tcPr>
            <w:tcW w:w="2661" w:type="dxa"/>
          </w:tcPr>
          <w:p w14:paraId="3DCC4651" w14:textId="45DA659E" w:rsidR="00806A76" w:rsidRDefault="00806A76"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06A76">
              <w:rPr>
                <w:rFonts w:ascii="Browallia New" w:hAnsi="Browallia New" w:cs="Browallia New"/>
                <w:sz w:val="28"/>
                <w:szCs w:val="28"/>
                <w:cs/>
                <w:lang w:val="en-GB"/>
              </w:rPr>
              <w:t>ก่อสร้างและขายสังหาริมทรัพย์</w:t>
            </w:r>
          </w:p>
        </w:tc>
        <w:tc>
          <w:tcPr>
            <w:tcW w:w="270" w:type="dxa"/>
          </w:tcPr>
          <w:p w14:paraId="55ED6993" w14:textId="1CA72C93"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6069" w:type="dxa"/>
          </w:tcPr>
          <w:p w14:paraId="60B26678" w14:textId="7FE6AA7C" w:rsidR="00806A76" w:rsidRDefault="009757EC"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lang w:val="en-GB"/>
              </w:rPr>
              <w:t>รับจ้าง</w:t>
            </w:r>
            <w:r w:rsidR="00806A76" w:rsidRPr="00806A76">
              <w:rPr>
                <w:rFonts w:ascii="Browallia New" w:hAnsi="Browallia New" w:cs="Browallia New"/>
                <w:sz w:val="28"/>
                <w:szCs w:val="28"/>
                <w:cs/>
                <w:lang w:val="en-GB"/>
              </w:rPr>
              <w:t>ก่อสร้างที่อยู่อาศัยและขายอสังหาริมทรัพย์</w:t>
            </w:r>
          </w:p>
        </w:tc>
      </w:tr>
    </w:tbl>
    <w:p w14:paraId="3D288914" w14:textId="6CF249A8"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6009D68" w14:textId="597A050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92053FC" w14:textId="573EDB9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17BA4CC" w14:textId="5F5A2E31"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1AAEB2A" w14:textId="55E7382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262A58F" w14:textId="6235242E"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127455" w14:textId="77777777"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sectPr w:rsidR="00AC18FE" w:rsidSect="007730B5">
          <w:footerReference w:type="default" r:id="rId11"/>
          <w:pgSz w:w="11909" w:h="16834" w:code="9"/>
          <w:pgMar w:top="1560" w:right="1136" w:bottom="806" w:left="1440" w:header="1138" w:footer="72" w:gutter="0"/>
          <w:pgNumType w:start="10"/>
          <w:cols w:space="720"/>
          <w:rtlGutter/>
        </w:sectPr>
      </w:pPr>
    </w:p>
    <w:tbl>
      <w:tblPr>
        <w:tblStyle w:val="TableGrid"/>
        <w:tblW w:w="146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1"/>
        <w:gridCol w:w="809"/>
        <w:gridCol w:w="809"/>
        <w:gridCol w:w="810"/>
        <w:gridCol w:w="837"/>
        <w:gridCol w:w="810"/>
        <w:gridCol w:w="804"/>
        <w:gridCol w:w="436"/>
        <w:gridCol w:w="372"/>
        <w:gridCol w:w="878"/>
        <w:gridCol w:w="141"/>
        <w:gridCol w:w="696"/>
        <w:gridCol w:w="297"/>
        <w:gridCol w:w="585"/>
        <w:gridCol w:w="872"/>
        <w:gridCol w:w="892"/>
        <w:gridCol w:w="20"/>
      </w:tblGrid>
      <w:tr w:rsidR="00073BB7" w:rsidRPr="00FF0027" w14:paraId="6D71E39A" w14:textId="77777777" w:rsidTr="00492946">
        <w:trPr>
          <w:gridAfter w:val="1"/>
          <w:wAfter w:w="20" w:type="dxa"/>
        </w:trPr>
        <w:tc>
          <w:tcPr>
            <w:tcW w:w="14659" w:type="dxa"/>
            <w:gridSpan w:val="16"/>
          </w:tcPr>
          <w:p w14:paraId="1AE8BB9B" w14:textId="3D07ABDB" w:rsidR="00073BB7" w:rsidRPr="003535D3" w:rsidRDefault="00073BB7"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3535D3">
              <w:rPr>
                <w:rFonts w:ascii="Browallia New" w:hAnsi="Browallia New" w:cs="Browallia New" w:hint="cs"/>
                <w:sz w:val="28"/>
                <w:szCs w:val="28"/>
                <w:cs/>
                <w:lang w:val="en-GB"/>
              </w:rPr>
              <w:lastRenderedPageBreak/>
              <w:t xml:space="preserve">ข้อมูลรายได้และกำไรของส่วนงานของกลุ่มบริษัทสำหรับงวดสามเดือนสิ้นสุดวันที่ </w:t>
            </w:r>
            <w:r w:rsidRPr="003535D3">
              <w:rPr>
                <w:rFonts w:ascii="Browallia New" w:hAnsi="Browallia New" w:cs="Browallia New"/>
                <w:sz w:val="28"/>
                <w:szCs w:val="28"/>
                <w:lang w:val="en-GB"/>
              </w:rPr>
              <w:t xml:space="preserve">31 </w:t>
            </w:r>
            <w:r w:rsidRPr="003535D3">
              <w:rPr>
                <w:rFonts w:ascii="Browallia New" w:hAnsi="Browallia New" w:cs="Browallia New" w:hint="cs"/>
                <w:sz w:val="28"/>
                <w:szCs w:val="28"/>
                <w:cs/>
                <w:lang w:val="en-GB"/>
              </w:rPr>
              <w:t>มกราคม</w:t>
            </w:r>
            <w:r w:rsidRPr="003535D3">
              <w:rPr>
                <w:rFonts w:ascii="Browallia New" w:hAnsi="Browallia New" w:cs="Browallia New"/>
                <w:sz w:val="28"/>
                <w:szCs w:val="28"/>
                <w:lang w:val="en-GB"/>
              </w:rPr>
              <w:t xml:space="preserve"> 2561 </w:t>
            </w:r>
            <w:r w:rsidRPr="003535D3">
              <w:rPr>
                <w:rFonts w:ascii="Browallia New" w:hAnsi="Browallia New" w:cs="Browallia New" w:hint="cs"/>
                <w:sz w:val="28"/>
                <w:szCs w:val="28"/>
                <w:cs/>
                <w:lang w:val="en-GB"/>
              </w:rPr>
              <w:t>และ</w:t>
            </w:r>
            <w:r w:rsidRPr="003535D3">
              <w:rPr>
                <w:rFonts w:ascii="Browallia New" w:hAnsi="Browallia New" w:cs="Browallia New"/>
                <w:sz w:val="28"/>
                <w:szCs w:val="28"/>
                <w:lang w:val="en-GB"/>
              </w:rPr>
              <w:t xml:space="preserve"> 2560</w:t>
            </w:r>
            <w:r w:rsidRPr="003535D3">
              <w:rPr>
                <w:rFonts w:ascii="Browallia New" w:hAnsi="Browallia New" w:cs="Browallia New" w:hint="cs"/>
                <w:sz w:val="28"/>
                <w:szCs w:val="28"/>
                <w:cs/>
                <w:lang w:val="en-GB"/>
              </w:rPr>
              <w:t xml:space="preserve"> มีดังต่อไปนี้</w:t>
            </w:r>
          </w:p>
        </w:tc>
      </w:tr>
      <w:tr w:rsidR="00073BB7" w:rsidRPr="00FF0027" w14:paraId="738787C4" w14:textId="77777777" w:rsidTr="00073BB7">
        <w:trPr>
          <w:gridAfter w:val="1"/>
          <w:wAfter w:w="20" w:type="dxa"/>
        </w:trPr>
        <w:tc>
          <w:tcPr>
            <w:tcW w:w="4611" w:type="dxa"/>
          </w:tcPr>
          <w:p w14:paraId="7238BD19" w14:textId="77777777" w:rsidR="00073BB7" w:rsidRPr="00073BB7" w:rsidRDefault="00073BB7"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618" w:type="dxa"/>
            <w:gridSpan w:val="2"/>
          </w:tcPr>
          <w:p w14:paraId="05BB6418" w14:textId="77777777" w:rsidR="00073BB7" w:rsidRPr="00FF0027" w:rsidRDefault="00073BB7"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810" w:type="dxa"/>
          </w:tcPr>
          <w:p w14:paraId="00FB9183" w14:textId="77777777" w:rsidR="00073BB7" w:rsidRPr="00FF0027" w:rsidRDefault="00073BB7"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647" w:type="dxa"/>
            <w:gridSpan w:val="2"/>
          </w:tcPr>
          <w:p w14:paraId="4E0A092F" w14:textId="77777777" w:rsidR="00073BB7" w:rsidRPr="00FF0027" w:rsidRDefault="00073BB7"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240" w:type="dxa"/>
            <w:gridSpan w:val="2"/>
          </w:tcPr>
          <w:p w14:paraId="720F2B8F" w14:textId="77777777" w:rsidR="00073BB7" w:rsidRPr="00FF0027" w:rsidRDefault="00073BB7"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391" w:type="dxa"/>
            <w:gridSpan w:val="3"/>
          </w:tcPr>
          <w:p w14:paraId="4B07104C" w14:textId="77777777" w:rsidR="00073BB7" w:rsidRPr="00FF0027" w:rsidRDefault="00073BB7"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993" w:type="dxa"/>
            <w:gridSpan w:val="2"/>
          </w:tcPr>
          <w:p w14:paraId="69091D7B" w14:textId="77777777" w:rsidR="00073BB7" w:rsidRPr="00FF0027" w:rsidRDefault="00073BB7"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2349" w:type="dxa"/>
            <w:gridSpan w:val="3"/>
          </w:tcPr>
          <w:p w14:paraId="1DBCEAC7" w14:textId="77777777" w:rsidR="00073BB7" w:rsidRPr="00FF0027" w:rsidRDefault="00073BB7"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r>
      <w:tr w:rsidR="00073BB7" w:rsidRPr="00FF0027" w14:paraId="7761429A" w14:textId="77777777" w:rsidTr="00073BB7">
        <w:trPr>
          <w:gridAfter w:val="1"/>
          <w:wAfter w:w="20" w:type="dxa"/>
        </w:trPr>
        <w:tc>
          <w:tcPr>
            <w:tcW w:w="4611" w:type="dxa"/>
          </w:tcPr>
          <w:p w14:paraId="2D058E69" w14:textId="77777777" w:rsidR="00073BB7" w:rsidRPr="00FF0027" w:rsidRDefault="00073BB7" w:rsidP="00224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618" w:type="dxa"/>
            <w:gridSpan w:val="2"/>
          </w:tcPr>
          <w:p w14:paraId="49350A57" w14:textId="77777777" w:rsidR="00073BB7" w:rsidRPr="00FF0027" w:rsidRDefault="00073BB7" w:rsidP="00224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810" w:type="dxa"/>
          </w:tcPr>
          <w:p w14:paraId="12DA8E4A" w14:textId="77777777" w:rsidR="00073BB7" w:rsidRPr="00FF0027" w:rsidRDefault="00073BB7" w:rsidP="00224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647" w:type="dxa"/>
            <w:gridSpan w:val="2"/>
          </w:tcPr>
          <w:p w14:paraId="659168D3" w14:textId="77777777" w:rsidR="00073BB7" w:rsidRPr="00FF0027" w:rsidRDefault="00073BB7" w:rsidP="00224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240" w:type="dxa"/>
            <w:gridSpan w:val="2"/>
          </w:tcPr>
          <w:p w14:paraId="166F4C7C" w14:textId="77777777" w:rsidR="00073BB7" w:rsidRPr="00FF0027" w:rsidRDefault="00073BB7" w:rsidP="00224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391" w:type="dxa"/>
            <w:gridSpan w:val="3"/>
          </w:tcPr>
          <w:p w14:paraId="46D5DEC1" w14:textId="77777777" w:rsidR="00073BB7" w:rsidRPr="00FF0027" w:rsidRDefault="00073BB7" w:rsidP="00224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993" w:type="dxa"/>
            <w:gridSpan w:val="2"/>
          </w:tcPr>
          <w:p w14:paraId="15CF6450" w14:textId="77777777" w:rsidR="00073BB7" w:rsidRPr="00FF0027" w:rsidRDefault="00073BB7" w:rsidP="00224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2349" w:type="dxa"/>
            <w:gridSpan w:val="3"/>
          </w:tcPr>
          <w:p w14:paraId="50480E81" w14:textId="77777777" w:rsidR="00073BB7" w:rsidRPr="00FF0027" w:rsidRDefault="00073BB7" w:rsidP="00224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r w:rsidRPr="00FF0027">
              <w:rPr>
                <w:rFonts w:ascii="Browallia New" w:hAnsi="Browallia New" w:cs="Browallia New"/>
                <w:sz w:val="22"/>
                <w:szCs w:val="22"/>
                <w:cs/>
                <w:lang w:val="en-GB"/>
              </w:rPr>
              <w:t>(หน่วย : พันบาท)</w:t>
            </w:r>
          </w:p>
        </w:tc>
      </w:tr>
      <w:tr w:rsidR="00BC0CDC" w:rsidRPr="00FF0027" w14:paraId="07014086" w14:textId="517148EB" w:rsidTr="00073BB7">
        <w:trPr>
          <w:gridAfter w:val="1"/>
          <w:wAfter w:w="20" w:type="dxa"/>
        </w:trPr>
        <w:tc>
          <w:tcPr>
            <w:tcW w:w="4611" w:type="dxa"/>
          </w:tcPr>
          <w:p w14:paraId="6C5C3584"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0048" w:type="dxa"/>
            <w:gridSpan w:val="15"/>
          </w:tcPr>
          <w:p w14:paraId="020730E6" w14:textId="7DEB62D3"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FF0027">
              <w:rPr>
                <w:rFonts w:ascii="Browallia New" w:hAnsi="Browallia New" w:cs="Browallia New"/>
                <w:sz w:val="22"/>
                <w:szCs w:val="22"/>
                <w:cs/>
                <w:lang w:val="en-GB"/>
              </w:rPr>
              <w:t>งบการเงินรวม</w:t>
            </w:r>
          </w:p>
        </w:tc>
      </w:tr>
      <w:tr w:rsidR="00BC0CDC" w:rsidRPr="00FF0027" w14:paraId="3C0F6698" w14:textId="68EB8CA4" w:rsidTr="00073BB7">
        <w:trPr>
          <w:gridAfter w:val="1"/>
          <w:wAfter w:w="20" w:type="dxa"/>
        </w:trPr>
        <w:tc>
          <w:tcPr>
            <w:tcW w:w="4611" w:type="dxa"/>
          </w:tcPr>
          <w:p w14:paraId="7606C3E2"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0048" w:type="dxa"/>
            <w:gridSpan w:val="15"/>
          </w:tcPr>
          <w:p w14:paraId="2F7F6C6A" w14:textId="4B619917" w:rsidR="00BC0CDC" w:rsidRPr="00FF0027" w:rsidRDefault="00BC0CDC" w:rsidP="00E219F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FF0027">
              <w:rPr>
                <w:rFonts w:ascii="Browallia New" w:hAnsi="Browallia New" w:cs="Browallia New"/>
                <w:sz w:val="22"/>
                <w:szCs w:val="22"/>
                <w:cs/>
                <w:lang w:val="en-GB"/>
              </w:rPr>
              <w:t xml:space="preserve">สำหรับงวดสามเดือนสิ้นสุดวันที่ </w:t>
            </w:r>
            <w:r w:rsidR="00837F43">
              <w:rPr>
                <w:rFonts w:ascii="Browallia New" w:hAnsi="Browallia New" w:cs="Browallia New"/>
                <w:sz w:val="22"/>
                <w:szCs w:val="22"/>
                <w:lang w:val="en-GB"/>
              </w:rPr>
              <w:t>31</w:t>
            </w:r>
            <w:r w:rsidRPr="00FF0027">
              <w:rPr>
                <w:rFonts w:ascii="Browallia New" w:hAnsi="Browallia New" w:cs="Browallia New"/>
                <w:sz w:val="22"/>
                <w:szCs w:val="22"/>
                <w:cs/>
                <w:lang w:val="en-GB"/>
              </w:rPr>
              <w:t xml:space="preserve"> มกราคม</w:t>
            </w:r>
          </w:p>
        </w:tc>
      </w:tr>
      <w:tr w:rsidR="00BC0CDC" w:rsidRPr="00FF0027" w14:paraId="6F1F935A" w14:textId="77777777" w:rsidTr="00073BB7">
        <w:tc>
          <w:tcPr>
            <w:tcW w:w="4611" w:type="dxa"/>
          </w:tcPr>
          <w:p w14:paraId="29D34379"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618" w:type="dxa"/>
            <w:gridSpan w:val="2"/>
          </w:tcPr>
          <w:p w14:paraId="596180A9" w14:textId="41234EC9" w:rsidR="00BC0CDC" w:rsidRPr="00FF0027"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FF0027">
              <w:rPr>
                <w:rFonts w:ascii="Browallia New" w:hAnsi="Browallia New" w:cs="Browallia New" w:hint="cs"/>
                <w:sz w:val="22"/>
                <w:szCs w:val="22"/>
                <w:cs/>
                <w:lang w:val="en-GB"/>
              </w:rPr>
              <w:t>การผลิตชิ้นส่วนพลาสติก</w:t>
            </w:r>
          </w:p>
        </w:tc>
        <w:tc>
          <w:tcPr>
            <w:tcW w:w="1647" w:type="dxa"/>
            <w:gridSpan w:val="2"/>
          </w:tcPr>
          <w:p w14:paraId="3499C6B9" w14:textId="77777777" w:rsidR="00BC0CDC" w:rsidRPr="00FF0027"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p w14:paraId="4F8C7BFB" w14:textId="572B5647" w:rsidR="00BC0CDC" w:rsidRPr="00FF0027"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FF0027">
              <w:rPr>
                <w:rFonts w:ascii="Browallia New" w:hAnsi="Browallia New" w:cs="Browallia New" w:hint="cs"/>
                <w:sz w:val="22"/>
                <w:szCs w:val="22"/>
                <w:cs/>
                <w:lang w:val="en-GB"/>
              </w:rPr>
              <w:t>การผลิตแม่พิมพ์</w:t>
            </w:r>
          </w:p>
        </w:tc>
        <w:tc>
          <w:tcPr>
            <w:tcW w:w="1614" w:type="dxa"/>
            <w:gridSpan w:val="2"/>
          </w:tcPr>
          <w:p w14:paraId="51AEAE05" w14:textId="77777777" w:rsidR="00BC0CDC" w:rsidRPr="00FF0027"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p w14:paraId="6B5C4385" w14:textId="77941C7E" w:rsidR="00BC0CDC" w:rsidRPr="00FF0027"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FF0027">
              <w:rPr>
                <w:rFonts w:ascii="Browallia New" w:hAnsi="Browallia New" w:cs="Browallia New" w:hint="cs"/>
                <w:sz w:val="22"/>
                <w:szCs w:val="22"/>
                <w:cs/>
                <w:lang w:val="en-GB"/>
              </w:rPr>
              <w:t>การให้บริการ</w:t>
            </w:r>
          </w:p>
        </w:tc>
        <w:tc>
          <w:tcPr>
            <w:tcW w:w="1686" w:type="dxa"/>
            <w:gridSpan w:val="3"/>
          </w:tcPr>
          <w:p w14:paraId="3FA34D71" w14:textId="01B1312D" w:rsidR="00BC0CDC" w:rsidRPr="00FF0027" w:rsidRDefault="009757E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รับจ้าง</w:t>
            </w:r>
            <w:r w:rsidR="00BC0CDC" w:rsidRPr="00FF0027">
              <w:rPr>
                <w:rFonts w:ascii="Browallia New" w:hAnsi="Browallia New" w:cs="Browallia New" w:hint="cs"/>
                <w:sz w:val="22"/>
                <w:szCs w:val="22"/>
                <w:cs/>
                <w:lang w:val="en-GB"/>
              </w:rPr>
              <w:t>ก่อสร้างและขายอสังหาริมทรัพย์</w:t>
            </w:r>
          </w:p>
        </w:tc>
        <w:tc>
          <w:tcPr>
            <w:tcW w:w="1719" w:type="dxa"/>
            <w:gridSpan w:val="4"/>
          </w:tcPr>
          <w:p w14:paraId="7F5EBD04" w14:textId="77777777" w:rsidR="00BC0CDC" w:rsidRPr="00FF0027"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p w14:paraId="5BAFAEC4" w14:textId="59A3E395" w:rsidR="00BC0CDC" w:rsidRPr="00FF0027"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FF0027">
              <w:rPr>
                <w:rFonts w:ascii="Browallia New" w:hAnsi="Browallia New" w:cs="Browallia New" w:hint="cs"/>
                <w:sz w:val="22"/>
                <w:szCs w:val="22"/>
                <w:cs/>
                <w:lang w:val="en-GB"/>
              </w:rPr>
              <w:t>การตัดรายการบัญชี</w:t>
            </w:r>
          </w:p>
        </w:tc>
        <w:tc>
          <w:tcPr>
            <w:tcW w:w="1784" w:type="dxa"/>
            <w:gridSpan w:val="3"/>
          </w:tcPr>
          <w:p w14:paraId="41840265" w14:textId="77777777" w:rsidR="00BC0CDC" w:rsidRPr="00FF0027"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p w14:paraId="40AE05C1" w14:textId="20E80D7C" w:rsidR="00BC0CDC" w:rsidRPr="00FF0027"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FF0027">
              <w:rPr>
                <w:rFonts w:ascii="Browallia New" w:hAnsi="Browallia New" w:cs="Browallia New" w:hint="cs"/>
                <w:sz w:val="22"/>
                <w:szCs w:val="22"/>
                <w:cs/>
                <w:lang w:val="en-GB"/>
              </w:rPr>
              <w:t>รวม</w:t>
            </w:r>
          </w:p>
        </w:tc>
      </w:tr>
      <w:tr w:rsidR="00BC0CDC" w:rsidRPr="00FF0027" w14:paraId="46AD63FE" w14:textId="7EDD8DD0" w:rsidTr="00073BB7">
        <w:tc>
          <w:tcPr>
            <w:tcW w:w="4611" w:type="dxa"/>
          </w:tcPr>
          <w:p w14:paraId="4038E4FC"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9" w:type="dxa"/>
          </w:tcPr>
          <w:p w14:paraId="61B55E81" w14:textId="104A86C9"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2561</w:t>
            </w:r>
          </w:p>
        </w:tc>
        <w:tc>
          <w:tcPr>
            <w:tcW w:w="809" w:type="dxa"/>
          </w:tcPr>
          <w:p w14:paraId="778039A2" w14:textId="09185F6D"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2560</w:t>
            </w:r>
          </w:p>
        </w:tc>
        <w:tc>
          <w:tcPr>
            <w:tcW w:w="810" w:type="dxa"/>
          </w:tcPr>
          <w:p w14:paraId="05F7553B" w14:textId="0B1A43BE"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2561</w:t>
            </w:r>
          </w:p>
        </w:tc>
        <w:tc>
          <w:tcPr>
            <w:tcW w:w="837" w:type="dxa"/>
          </w:tcPr>
          <w:p w14:paraId="2C0F6976" w14:textId="09A58C1F"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2560</w:t>
            </w:r>
          </w:p>
        </w:tc>
        <w:tc>
          <w:tcPr>
            <w:tcW w:w="810" w:type="dxa"/>
          </w:tcPr>
          <w:p w14:paraId="7C8D6E27" w14:textId="4BFE2105"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2561</w:t>
            </w:r>
          </w:p>
        </w:tc>
        <w:tc>
          <w:tcPr>
            <w:tcW w:w="804" w:type="dxa"/>
          </w:tcPr>
          <w:p w14:paraId="21A9A95C" w14:textId="09B766E7"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2560</w:t>
            </w:r>
          </w:p>
        </w:tc>
        <w:tc>
          <w:tcPr>
            <w:tcW w:w="808" w:type="dxa"/>
            <w:gridSpan w:val="2"/>
          </w:tcPr>
          <w:p w14:paraId="58C7D76F" w14:textId="161CFEA5"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2561</w:t>
            </w:r>
          </w:p>
        </w:tc>
        <w:tc>
          <w:tcPr>
            <w:tcW w:w="878" w:type="dxa"/>
          </w:tcPr>
          <w:p w14:paraId="22955EAA" w14:textId="7161C76C"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2560</w:t>
            </w:r>
          </w:p>
        </w:tc>
        <w:tc>
          <w:tcPr>
            <w:tcW w:w="837" w:type="dxa"/>
            <w:gridSpan w:val="2"/>
          </w:tcPr>
          <w:p w14:paraId="05A0B48A" w14:textId="088E7A21"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2561</w:t>
            </w:r>
          </w:p>
        </w:tc>
        <w:tc>
          <w:tcPr>
            <w:tcW w:w="882" w:type="dxa"/>
            <w:gridSpan w:val="2"/>
          </w:tcPr>
          <w:p w14:paraId="0DF933F2" w14:textId="31666CC7"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2560</w:t>
            </w:r>
          </w:p>
        </w:tc>
        <w:tc>
          <w:tcPr>
            <w:tcW w:w="872" w:type="dxa"/>
          </w:tcPr>
          <w:p w14:paraId="013AC53D" w14:textId="0BFC659D"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2561</w:t>
            </w:r>
          </w:p>
        </w:tc>
        <w:tc>
          <w:tcPr>
            <w:tcW w:w="912" w:type="dxa"/>
            <w:gridSpan w:val="2"/>
          </w:tcPr>
          <w:p w14:paraId="14965BA0" w14:textId="35872555" w:rsidR="00BC0CDC" w:rsidRPr="00FF0027"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FF0027">
              <w:rPr>
                <w:rFonts w:ascii="Browallia New" w:hAnsi="Browallia New" w:cs="Browallia New" w:hint="cs"/>
                <w:sz w:val="22"/>
                <w:szCs w:val="22"/>
                <w:cs/>
                <w:lang w:val="en-GB"/>
              </w:rPr>
              <w:t>2560</w:t>
            </w:r>
          </w:p>
        </w:tc>
      </w:tr>
      <w:tr w:rsidR="00BC0CDC" w:rsidRPr="00FF0027" w14:paraId="77F54B19" w14:textId="6745D4BA" w:rsidTr="00073BB7">
        <w:tc>
          <w:tcPr>
            <w:tcW w:w="4611" w:type="dxa"/>
          </w:tcPr>
          <w:p w14:paraId="04E1CEE9" w14:textId="6EEF5DC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9" w:type="dxa"/>
          </w:tcPr>
          <w:p w14:paraId="65CB7218"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9" w:type="dxa"/>
          </w:tcPr>
          <w:p w14:paraId="01AF5BD3"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10" w:type="dxa"/>
          </w:tcPr>
          <w:p w14:paraId="48E4FE6D" w14:textId="0D2FE6A1"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37" w:type="dxa"/>
          </w:tcPr>
          <w:p w14:paraId="4B617DB2"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10" w:type="dxa"/>
          </w:tcPr>
          <w:p w14:paraId="1401712B" w14:textId="664DA28A"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4" w:type="dxa"/>
          </w:tcPr>
          <w:p w14:paraId="29A4010E"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8" w:type="dxa"/>
            <w:gridSpan w:val="2"/>
          </w:tcPr>
          <w:p w14:paraId="165F42BC" w14:textId="04D2E4E6"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78" w:type="dxa"/>
          </w:tcPr>
          <w:p w14:paraId="3437A07C"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37" w:type="dxa"/>
            <w:gridSpan w:val="2"/>
          </w:tcPr>
          <w:p w14:paraId="5F8FDE0B" w14:textId="575D5FF8"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82" w:type="dxa"/>
            <w:gridSpan w:val="2"/>
          </w:tcPr>
          <w:p w14:paraId="4301BB6E"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72" w:type="dxa"/>
          </w:tcPr>
          <w:p w14:paraId="2D462B3B" w14:textId="2C4A8CA1"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12" w:type="dxa"/>
            <w:gridSpan w:val="2"/>
          </w:tcPr>
          <w:p w14:paraId="7CFEC7F9"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r>
      <w:tr w:rsidR="00BC0CDC" w:rsidRPr="00FF0027" w14:paraId="276E208E" w14:textId="554A8495" w:rsidTr="00073BB7">
        <w:tc>
          <w:tcPr>
            <w:tcW w:w="4611" w:type="dxa"/>
          </w:tcPr>
          <w:p w14:paraId="184F0807"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FF0027">
              <w:rPr>
                <w:rFonts w:ascii="Browallia New" w:hAnsi="Browallia New" w:cs="Browallia New"/>
                <w:sz w:val="22"/>
                <w:szCs w:val="22"/>
                <w:cs/>
              </w:rPr>
              <w:t>รายได้</w:t>
            </w:r>
          </w:p>
        </w:tc>
        <w:tc>
          <w:tcPr>
            <w:tcW w:w="809" w:type="dxa"/>
          </w:tcPr>
          <w:p w14:paraId="2AF3B775" w14:textId="55AA6D82" w:rsidR="00BC0CDC" w:rsidRPr="00FF0027" w:rsidRDefault="00E12F17" w:rsidP="00C0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165,926</w:t>
            </w:r>
          </w:p>
        </w:tc>
        <w:tc>
          <w:tcPr>
            <w:tcW w:w="809" w:type="dxa"/>
          </w:tcPr>
          <w:p w14:paraId="3B96E7C7" w14:textId="3BADE759"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165,007</w:t>
            </w:r>
          </w:p>
        </w:tc>
        <w:tc>
          <w:tcPr>
            <w:tcW w:w="810" w:type="dxa"/>
          </w:tcPr>
          <w:p w14:paraId="62D1BED8" w14:textId="24D2380C" w:rsidR="00BC0CDC" w:rsidRPr="00FF0027" w:rsidRDefault="00E12F17" w:rsidP="00C0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36,271</w:t>
            </w:r>
          </w:p>
        </w:tc>
        <w:tc>
          <w:tcPr>
            <w:tcW w:w="837" w:type="dxa"/>
          </w:tcPr>
          <w:p w14:paraId="422B59EC" w14:textId="3092FCDD"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23,939</w:t>
            </w:r>
          </w:p>
        </w:tc>
        <w:tc>
          <w:tcPr>
            <w:tcW w:w="810" w:type="dxa"/>
          </w:tcPr>
          <w:p w14:paraId="23935F47" w14:textId="56D03B60" w:rsidR="00BC0CDC" w:rsidRPr="00FF0027" w:rsidRDefault="00E12F17"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1,056</w:t>
            </w:r>
          </w:p>
        </w:tc>
        <w:tc>
          <w:tcPr>
            <w:tcW w:w="804" w:type="dxa"/>
          </w:tcPr>
          <w:p w14:paraId="2B45DD34" w14:textId="07433BDB"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5,796</w:t>
            </w:r>
          </w:p>
        </w:tc>
        <w:tc>
          <w:tcPr>
            <w:tcW w:w="808" w:type="dxa"/>
            <w:gridSpan w:val="2"/>
          </w:tcPr>
          <w:p w14:paraId="67BAF577" w14:textId="4DC7ECE3" w:rsidR="00BC0CDC" w:rsidRPr="00FF0027" w:rsidRDefault="00E12F17"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352,460</w:t>
            </w:r>
          </w:p>
        </w:tc>
        <w:tc>
          <w:tcPr>
            <w:tcW w:w="878" w:type="dxa"/>
          </w:tcPr>
          <w:p w14:paraId="0F27FE3F" w14:textId="0ED441F1"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384,776</w:t>
            </w:r>
          </w:p>
        </w:tc>
        <w:tc>
          <w:tcPr>
            <w:tcW w:w="837" w:type="dxa"/>
            <w:gridSpan w:val="2"/>
          </w:tcPr>
          <w:p w14:paraId="0A67CBCC" w14:textId="3AA6BB84" w:rsidR="00BC0CDC" w:rsidRPr="00FF0027" w:rsidRDefault="00FD6A61" w:rsidP="00C0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E12F17">
              <w:rPr>
                <w:rFonts w:ascii="Browallia New" w:hAnsi="Browallia New" w:cs="Browallia New"/>
                <w:sz w:val="22"/>
                <w:szCs w:val="22"/>
              </w:rPr>
              <w:t>-</w:t>
            </w:r>
          </w:p>
        </w:tc>
        <w:tc>
          <w:tcPr>
            <w:tcW w:w="882" w:type="dxa"/>
            <w:gridSpan w:val="2"/>
          </w:tcPr>
          <w:p w14:paraId="356F5A14" w14:textId="6373CE72"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(3,447)</w:t>
            </w:r>
          </w:p>
        </w:tc>
        <w:tc>
          <w:tcPr>
            <w:tcW w:w="872" w:type="dxa"/>
          </w:tcPr>
          <w:p w14:paraId="4B02045C" w14:textId="142B744D" w:rsidR="00BC0CDC" w:rsidRPr="00FF0027" w:rsidRDefault="00E12F17"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555,713</w:t>
            </w:r>
          </w:p>
        </w:tc>
        <w:tc>
          <w:tcPr>
            <w:tcW w:w="912" w:type="dxa"/>
            <w:gridSpan w:val="2"/>
          </w:tcPr>
          <w:p w14:paraId="26CD1BFA" w14:textId="437F245F" w:rsidR="00BC0CDC" w:rsidRPr="00FF0027" w:rsidRDefault="00BC0CDC"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576,071</w:t>
            </w:r>
          </w:p>
        </w:tc>
      </w:tr>
      <w:tr w:rsidR="00BC0CDC" w:rsidRPr="00FF0027" w14:paraId="1E323C7F" w14:textId="25B7031D" w:rsidTr="00073BB7">
        <w:trPr>
          <w:trHeight w:val="225"/>
        </w:trPr>
        <w:tc>
          <w:tcPr>
            <w:tcW w:w="4611" w:type="dxa"/>
          </w:tcPr>
          <w:p w14:paraId="46E3A6FA"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FF0027">
              <w:rPr>
                <w:rFonts w:ascii="Browallia New" w:hAnsi="Browallia New" w:cs="Browallia New"/>
                <w:sz w:val="22"/>
                <w:szCs w:val="22"/>
                <w:cs/>
              </w:rPr>
              <w:t>กำไรขั้นต้น</w:t>
            </w:r>
          </w:p>
        </w:tc>
        <w:tc>
          <w:tcPr>
            <w:tcW w:w="809" w:type="dxa"/>
          </w:tcPr>
          <w:p w14:paraId="268991EC" w14:textId="7EA204CA" w:rsidR="00BC0CDC" w:rsidRPr="00FF0027" w:rsidRDefault="00D23680" w:rsidP="00C0441A">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50,77</w:t>
            </w:r>
            <w:r w:rsidR="00E12F17">
              <w:rPr>
                <w:rFonts w:ascii="Browallia New" w:hAnsi="Browallia New" w:cs="Browallia New"/>
                <w:sz w:val="22"/>
                <w:szCs w:val="22"/>
                <w:lang w:val="en-GB"/>
              </w:rPr>
              <w:t>4</w:t>
            </w:r>
          </w:p>
        </w:tc>
        <w:tc>
          <w:tcPr>
            <w:tcW w:w="809" w:type="dxa"/>
          </w:tcPr>
          <w:p w14:paraId="573B2663" w14:textId="53A3C516" w:rsidR="00BC0CDC" w:rsidRPr="00FF0027" w:rsidRDefault="00C0441A" w:rsidP="00617E38">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w:t>
            </w:r>
            <w:r w:rsidR="00A354C0">
              <w:rPr>
                <w:rFonts w:ascii="Browallia New" w:hAnsi="Browallia New" w:cs="Browallia New"/>
                <w:sz w:val="22"/>
                <w:szCs w:val="22"/>
              </w:rPr>
              <w:t>0</w:t>
            </w:r>
            <w:r>
              <w:rPr>
                <w:rFonts w:ascii="Browallia New" w:hAnsi="Browallia New" w:cs="Browallia New"/>
                <w:sz w:val="22"/>
                <w:szCs w:val="22"/>
              </w:rPr>
              <w:t>,647</w:t>
            </w:r>
          </w:p>
        </w:tc>
        <w:tc>
          <w:tcPr>
            <w:tcW w:w="810" w:type="dxa"/>
          </w:tcPr>
          <w:p w14:paraId="06AFE10E" w14:textId="36917306" w:rsidR="00BC0CDC" w:rsidRPr="00FF0027" w:rsidRDefault="00E12F17" w:rsidP="00C0441A">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5,282</w:t>
            </w:r>
          </w:p>
        </w:tc>
        <w:tc>
          <w:tcPr>
            <w:tcW w:w="837" w:type="dxa"/>
          </w:tcPr>
          <w:p w14:paraId="015AA063" w14:textId="03A36808" w:rsidR="00BC0CDC" w:rsidRPr="00FF0027" w:rsidRDefault="00BC0CDC" w:rsidP="00617E38">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15,427</w:t>
            </w:r>
          </w:p>
        </w:tc>
        <w:tc>
          <w:tcPr>
            <w:tcW w:w="810" w:type="dxa"/>
          </w:tcPr>
          <w:p w14:paraId="24599328" w14:textId="3411A0EC" w:rsidR="00BC0CDC" w:rsidRPr="00FF0027" w:rsidRDefault="00E12F17" w:rsidP="00617E38">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471</w:t>
            </w:r>
          </w:p>
        </w:tc>
        <w:tc>
          <w:tcPr>
            <w:tcW w:w="804" w:type="dxa"/>
          </w:tcPr>
          <w:p w14:paraId="72CA7330" w14:textId="63BED7F1" w:rsidR="00BC0CDC" w:rsidRPr="00FF0027" w:rsidRDefault="00BC0CDC" w:rsidP="00617E38">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2,584</w:t>
            </w:r>
          </w:p>
        </w:tc>
        <w:tc>
          <w:tcPr>
            <w:tcW w:w="808" w:type="dxa"/>
            <w:gridSpan w:val="2"/>
          </w:tcPr>
          <w:p w14:paraId="1B6F1A6F" w14:textId="5591FA93" w:rsidR="00BC0CDC" w:rsidRPr="00FF0027" w:rsidRDefault="00E12F17" w:rsidP="00617E38">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41,817</w:t>
            </w:r>
          </w:p>
        </w:tc>
        <w:tc>
          <w:tcPr>
            <w:tcW w:w="878" w:type="dxa"/>
          </w:tcPr>
          <w:p w14:paraId="2A9281A6" w14:textId="6F48C88B" w:rsidR="00BC0CDC" w:rsidRPr="00FF0027" w:rsidRDefault="00BC0CDC" w:rsidP="00617E38">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45,188</w:t>
            </w:r>
          </w:p>
        </w:tc>
        <w:tc>
          <w:tcPr>
            <w:tcW w:w="837" w:type="dxa"/>
            <w:gridSpan w:val="2"/>
          </w:tcPr>
          <w:p w14:paraId="1055D0F2" w14:textId="5866ABA3" w:rsidR="00BC0CDC" w:rsidRPr="00FF0027" w:rsidRDefault="00FD6A61" w:rsidP="00C0441A">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E12F17">
              <w:rPr>
                <w:rFonts w:ascii="Browallia New" w:hAnsi="Browallia New" w:cs="Browallia New"/>
                <w:sz w:val="22"/>
                <w:szCs w:val="22"/>
              </w:rPr>
              <w:t>-</w:t>
            </w:r>
          </w:p>
        </w:tc>
        <w:tc>
          <w:tcPr>
            <w:tcW w:w="882" w:type="dxa"/>
            <w:gridSpan w:val="2"/>
          </w:tcPr>
          <w:p w14:paraId="1B020FCF" w14:textId="1199A0DA" w:rsidR="00BC0CDC" w:rsidRPr="00FF0027" w:rsidRDefault="00BC0CDC" w:rsidP="00617E38">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1,311</w:t>
            </w:r>
          </w:p>
        </w:tc>
        <w:tc>
          <w:tcPr>
            <w:tcW w:w="872" w:type="dxa"/>
          </w:tcPr>
          <w:p w14:paraId="473D855E" w14:textId="3C2ECB88" w:rsidR="00BC0CDC" w:rsidRPr="00FF0027" w:rsidRDefault="00E12F17" w:rsidP="00E12F17">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98,344</w:t>
            </w:r>
          </w:p>
        </w:tc>
        <w:tc>
          <w:tcPr>
            <w:tcW w:w="912" w:type="dxa"/>
            <w:gridSpan w:val="2"/>
          </w:tcPr>
          <w:p w14:paraId="78FF3956" w14:textId="08FC0B83" w:rsidR="00BC0CDC" w:rsidRPr="00FF0027" w:rsidRDefault="00C0441A" w:rsidP="00E12F17">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105,157</w:t>
            </w:r>
          </w:p>
        </w:tc>
      </w:tr>
      <w:tr w:rsidR="00BC0CDC" w:rsidRPr="00FF0027" w14:paraId="39595BB0" w14:textId="72479538" w:rsidTr="00073BB7">
        <w:tc>
          <w:tcPr>
            <w:tcW w:w="4611" w:type="dxa"/>
          </w:tcPr>
          <w:p w14:paraId="3A868B14" w14:textId="588AD042"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FF0027">
              <w:rPr>
                <w:rFonts w:ascii="Browallia New" w:hAnsi="Browallia New" w:cs="Browallia New"/>
                <w:sz w:val="22"/>
                <w:szCs w:val="22"/>
                <w:cs/>
              </w:rPr>
              <w:t>ค่าใช้จ่ายในการขายและบริหารและต้นทุนทางการเงินที่ไม่ได้ปันส่วน</w:t>
            </w:r>
          </w:p>
        </w:tc>
        <w:tc>
          <w:tcPr>
            <w:tcW w:w="809" w:type="dxa"/>
          </w:tcPr>
          <w:p w14:paraId="56925C60"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9" w:type="dxa"/>
          </w:tcPr>
          <w:p w14:paraId="16BDEAF4"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10" w:type="dxa"/>
          </w:tcPr>
          <w:p w14:paraId="47EEAE1C" w14:textId="133C98C8"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37" w:type="dxa"/>
          </w:tcPr>
          <w:p w14:paraId="6196F2EA"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10" w:type="dxa"/>
          </w:tcPr>
          <w:p w14:paraId="2A9A3CD8" w14:textId="0CC7A1CD"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4" w:type="dxa"/>
          </w:tcPr>
          <w:p w14:paraId="5665B445"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8" w:type="dxa"/>
            <w:gridSpan w:val="2"/>
          </w:tcPr>
          <w:p w14:paraId="7A1CE7AF" w14:textId="5BB1FDE2"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8" w:type="dxa"/>
          </w:tcPr>
          <w:p w14:paraId="63B05A41"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41F10DC6" w14:textId="5184835D"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82" w:type="dxa"/>
            <w:gridSpan w:val="2"/>
          </w:tcPr>
          <w:p w14:paraId="64AFBEFF"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2" w:type="dxa"/>
          </w:tcPr>
          <w:p w14:paraId="57AA3FAB" w14:textId="29EF1791" w:rsidR="00BC0CDC" w:rsidRPr="00FF0027" w:rsidRDefault="00A354C0"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(60,565</w:t>
            </w:r>
            <w:r w:rsidR="00E12F17">
              <w:rPr>
                <w:rFonts w:ascii="Browallia New" w:hAnsi="Browallia New" w:cs="Browallia New"/>
                <w:sz w:val="22"/>
                <w:szCs w:val="22"/>
              </w:rPr>
              <w:t>)</w:t>
            </w:r>
          </w:p>
        </w:tc>
        <w:tc>
          <w:tcPr>
            <w:tcW w:w="912" w:type="dxa"/>
            <w:gridSpan w:val="2"/>
          </w:tcPr>
          <w:p w14:paraId="3F3484A6" w14:textId="09C0CBD6" w:rsidR="00BC0CDC" w:rsidRPr="00FF0027" w:rsidRDefault="00A354C0"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(59,</w:t>
            </w:r>
            <w:r w:rsidR="00BC0CDC" w:rsidRPr="00FF0027">
              <w:rPr>
                <w:rFonts w:ascii="Browallia New" w:hAnsi="Browallia New" w:cs="Browallia New"/>
                <w:sz w:val="22"/>
                <w:szCs w:val="22"/>
              </w:rPr>
              <w:t>8</w:t>
            </w:r>
            <w:r>
              <w:rPr>
                <w:rFonts w:ascii="Browallia New" w:hAnsi="Browallia New" w:cs="Browallia New"/>
                <w:sz w:val="22"/>
                <w:szCs w:val="22"/>
              </w:rPr>
              <w:t>4</w:t>
            </w:r>
            <w:r w:rsidR="00BC0CDC" w:rsidRPr="00FF0027">
              <w:rPr>
                <w:rFonts w:ascii="Browallia New" w:hAnsi="Browallia New" w:cs="Browallia New"/>
                <w:sz w:val="22"/>
                <w:szCs w:val="22"/>
              </w:rPr>
              <w:t>0)</w:t>
            </w:r>
          </w:p>
        </w:tc>
      </w:tr>
      <w:tr w:rsidR="00BC0CDC" w:rsidRPr="00FF0027" w14:paraId="63088892" w14:textId="5CD19F28" w:rsidTr="00073BB7">
        <w:tc>
          <w:tcPr>
            <w:tcW w:w="4611" w:type="dxa"/>
          </w:tcPr>
          <w:p w14:paraId="341F3D3D"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FF0027">
              <w:rPr>
                <w:rFonts w:ascii="Browallia New" w:hAnsi="Browallia New" w:cs="Browallia New"/>
                <w:sz w:val="22"/>
                <w:szCs w:val="22"/>
                <w:cs/>
              </w:rPr>
              <w:t>รายได้อื่นที่ไม่ได้ปันส่วน</w:t>
            </w:r>
          </w:p>
        </w:tc>
        <w:tc>
          <w:tcPr>
            <w:tcW w:w="809" w:type="dxa"/>
          </w:tcPr>
          <w:p w14:paraId="2D7D1FE2"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9" w:type="dxa"/>
          </w:tcPr>
          <w:p w14:paraId="74BF699E"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10" w:type="dxa"/>
          </w:tcPr>
          <w:p w14:paraId="343CE8F5" w14:textId="0EEB5242"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37" w:type="dxa"/>
          </w:tcPr>
          <w:p w14:paraId="37E81A50"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10" w:type="dxa"/>
          </w:tcPr>
          <w:p w14:paraId="1FC1E043" w14:textId="76F1DE3F"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4" w:type="dxa"/>
          </w:tcPr>
          <w:p w14:paraId="1F378EE4"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8" w:type="dxa"/>
            <w:gridSpan w:val="2"/>
          </w:tcPr>
          <w:p w14:paraId="6BC53B56" w14:textId="16C1ADDC"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8" w:type="dxa"/>
          </w:tcPr>
          <w:p w14:paraId="6CA561CA"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088239A6" w14:textId="7F8356C9"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82" w:type="dxa"/>
            <w:gridSpan w:val="2"/>
          </w:tcPr>
          <w:p w14:paraId="23F72DD5"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2" w:type="dxa"/>
          </w:tcPr>
          <w:p w14:paraId="06EA3BE6" w14:textId="27A62B1E" w:rsidR="00BC0CDC" w:rsidRPr="00FF0027" w:rsidRDefault="00A354C0"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1,352</w:t>
            </w:r>
          </w:p>
        </w:tc>
        <w:tc>
          <w:tcPr>
            <w:tcW w:w="912" w:type="dxa"/>
            <w:gridSpan w:val="2"/>
          </w:tcPr>
          <w:p w14:paraId="70D3ACFA" w14:textId="46734917" w:rsidR="00BC0CDC" w:rsidRPr="00FF0027" w:rsidRDefault="00BC0CDC"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753</w:t>
            </w:r>
          </w:p>
        </w:tc>
      </w:tr>
      <w:tr w:rsidR="00BC0CDC" w:rsidRPr="00FF0027" w14:paraId="3EEBA674" w14:textId="039FDECC" w:rsidTr="00073BB7">
        <w:tc>
          <w:tcPr>
            <w:tcW w:w="4611" w:type="dxa"/>
          </w:tcPr>
          <w:p w14:paraId="596C34B6" w14:textId="4FDEC636"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FF0027">
              <w:rPr>
                <w:rFonts w:ascii="Browallia New" w:hAnsi="Browallia New" w:cs="Browallia New"/>
                <w:sz w:val="22"/>
                <w:szCs w:val="22"/>
                <w:cs/>
              </w:rPr>
              <w:t>กำไร</w:t>
            </w:r>
            <w:r w:rsidR="00261502">
              <w:rPr>
                <w:rFonts w:ascii="Browallia New" w:hAnsi="Browallia New" w:cs="Browallia New" w:hint="cs"/>
                <w:sz w:val="22"/>
                <w:szCs w:val="22"/>
                <w:cs/>
              </w:rPr>
              <w:t xml:space="preserve"> (ขาดทุน) </w:t>
            </w:r>
            <w:r w:rsidRPr="00FF0027">
              <w:rPr>
                <w:rFonts w:ascii="Browallia New" w:hAnsi="Browallia New" w:cs="Browallia New"/>
                <w:sz w:val="22"/>
                <w:szCs w:val="22"/>
                <w:cs/>
              </w:rPr>
              <w:t>จากอัตราแลกเปลี่ยนที่ไม่ได้ปันส่วน</w:t>
            </w:r>
            <w:r w:rsidRPr="00FF0027">
              <w:rPr>
                <w:rFonts w:ascii="Browallia New" w:hAnsi="Browallia New" w:cs="Browallia New"/>
                <w:sz w:val="22"/>
                <w:szCs w:val="22"/>
              </w:rPr>
              <w:t xml:space="preserve"> </w:t>
            </w:r>
          </w:p>
        </w:tc>
        <w:tc>
          <w:tcPr>
            <w:tcW w:w="809" w:type="dxa"/>
          </w:tcPr>
          <w:p w14:paraId="272F04A2"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9" w:type="dxa"/>
          </w:tcPr>
          <w:p w14:paraId="3891CB1C"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10" w:type="dxa"/>
          </w:tcPr>
          <w:p w14:paraId="51D17E83" w14:textId="6E43C2B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37" w:type="dxa"/>
          </w:tcPr>
          <w:p w14:paraId="471D31F9"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10" w:type="dxa"/>
          </w:tcPr>
          <w:p w14:paraId="6CEF4240" w14:textId="5E46399D"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4" w:type="dxa"/>
          </w:tcPr>
          <w:p w14:paraId="69C6B7A6"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8" w:type="dxa"/>
            <w:gridSpan w:val="2"/>
          </w:tcPr>
          <w:p w14:paraId="31CD8936" w14:textId="31717C9F"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8" w:type="dxa"/>
          </w:tcPr>
          <w:p w14:paraId="2ACC0F09"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3515AF1D" w14:textId="1FA57D7E"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82" w:type="dxa"/>
            <w:gridSpan w:val="2"/>
          </w:tcPr>
          <w:p w14:paraId="6BB41E15"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2" w:type="dxa"/>
          </w:tcPr>
          <w:p w14:paraId="1BEBC4DA" w14:textId="6626C720" w:rsidR="00BC0CDC" w:rsidRPr="00FF0027" w:rsidRDefault="00261502" w:rsidP="00261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(250)</w:t>
            </w:r>
          </w:p>
        </w:tc>
        <w:tc>
          <w:tcPr>
            <w:tcW w:w="912" w:type="dxa"/>
            <w:gridSpan w:val="2"/>
          </w:tcPr>
          <w:p w14:paraId="2732E1D9" w14:textId="531AEF47" w:rsidR="00BC0CDC" w:rsidRPr="00FF0027" w:rsidRDefault="00BC0CDC"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2,749</w:t>
            </w:r>
          </w:p>
        </w:tc>
      </w:tr>
      <w:tr w:rsidR="00BC0CDC" w:rsidRPr="00FF0027" w14:paraId="7DF26033" w14:textId="660EFBF9" w:rsidTr="00073BB7">
        <w:tc>
          <w:tcPr>
            <w:tcW w:w="4611" w:type="dxa"/>
          </w:tcPr>
          <w:p w14:paraId="715D8003"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FF0027">
              <w:rPr>
                <w:rFonts w:ascii="Browallia New" w:hAnsi="Browallia New" w:cs="Browallia New"/>
                <w:sz w:val="22"/>
                <w:szCs w:val="22"/>
                <w:cs/>
              </w:rPr>
              <w:t>ค่าใช้จ่ายภาษีเงินได้ที่ไม่ได้ปันส่วน</w:t>
            </w:r>
          </w:p>
        </w:tc>
        <w:tc>
          <w:tcPr>
            <w:tcW w:w="809" w:type="dxa"/>
          </w:tcPr>
          <w:p w14:paraId="2B04E50F"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9" w:type="dxa"/>
          </w:tcPr>
          <w:p w14:paraId="7A0D8761"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10" w:type="dxa"/>
          </w:tcPr>
          <w:p w14:paraId="75D42E90" w14:textId="4C29C8EA"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37" w:type="dxa"/>
          </w:tcPr>
          <w:p w14:paraId="601636BF"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10" w:type="dxa"/>
          </w:tcPr>
          <w:p w14:paraId="680B3A67" w14:textId="4612F38D"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4" w:type="dxa"/>
          </w:tcPr>
          <w:p w14:paraId="62A237A1"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8" w:type="dxa"/>
            <w:gridSpan w:val="2"/>
          </w:tcPr>
          <w:p w14:paraId="11CC776F" w14:textId="07805DFC"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8" w:type="dxa"/>
          </w:tcPr>
          <w:p w14:paraId="7A1114A1"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6C0E9405" w14:textId="716991F3"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82" w:type="dxa"/>
            <w:gridSpan w:val="2"/>
          </w:tcPr>
          <w:p w14:paraId="406A8F86"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2" w:type="dxa"/>
          </w:tcPr>
          <w:p w14:paraId="06517496" w14:textId="5EE4BC9A" w:rsidR="00BC0CDC" w:rsidRPr="00FF0027" w:rsidRDefault="00E12F17"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(6,711)</w:t>
            </w:r>
          </w:p>
        </w:tc>
        <w:tc>
          <w:tcPr>
            <w:tcW w:w="912" w:type="dxa"/>
            <w:gridSpan w:val="2"/>
          </w:tcPr>
          <w:p w14:paraId="67E57DDC" w14:textId="7AEDA865" w:rsidR="00BC0CDC" w:rsidRPr="00FF0027" w:rsidRDefault="00BC0CDC"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(6,484)</w:t>
            </w:r>
          </w:p>
        </w:tc>
      </w:tr>
      <w:tr w:rsidR="00BC0CDC" w:rsidRPr="00FF0027" w14:paraId="4205CDB8" w14:textId="6A1A4B2B" w:rsidTr="00073BB7">
        <w:tc>
          <w:tcPr>
            <w:tcW w:w="4611" w:type="dxa"/>
          </w:tcPr>
          <w:p w14:paraId="56619031"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FF0027">
              <w:rPr>
                <w:rFonts w:ascii="Browallia New" w:hAnsi="Browallia New" w:cs="Browallia New"/>
                <w:sz w:val="22"/>
                <w:szCs w:val="22"/>
                <w:cs/>
              </w:rPr>
              <w:t>กำไรสำหรับงวด</w:t>
            </w:r>
          </w:p>
        </w:tc>
        <w:tc>
          <w:tcPr>
            <w:tcW w:w="809" w:type="dxa"/>
          </w:tcPr>
          <w:p w14:paraId="77E597D1"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9" w:type="dxa"/>
          </w:tcPr>
          <w:p w14:paraId="14B8C50F"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10" w:type="dxa"/>
          </w:tcPr>
          <w:p w14:paraId="3DFE1BF8" w14:textId="740F944A"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37" w:type="dxa"/>
          </w:tcPr>
          <w:p w14:paraId="447BC5F2"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10" w:type="dxa"/>
          </w:tcPr>
          <w:p w14:paraId="5883DA6D" w14:textId="4F3F2503"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4" w:type="dxa"/>
          </w:tcPr>
          <w:p w14:paraId="3428EBD5"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8" w:type="dxa"/>
            <w:gridSpan w:val="2"/>
          </w:tcPr>
          <w:p w14:paraId="555F5F90" w14:textId="043D065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8" w:type="dxa"/>
          </w:tcPr>
          <w:p w14:paraId="58E9F38C"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46E1FA98" w14:textId="7C51605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82" w:type="dxa"/>
            <w:gridSpan w:val="2"/>
          </w:tcPr>
          <w:p w14:paraId="4B4C2A1B"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2" w:type="dxa"/>
          </w:tcPr>
          <w:p w14:paraId="6657668B" w14:textId="4BDD2B9C" w:rsidR="00BC0CDC" w:rsidRPr="00FF0027" w:rsidRDefault="00A354C0" w:rsidP="00E12F1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32,4</w:t>
            </w:r>
            <w:r w:rsidR="00E12F17">
              <w:rPr>
                <w:rFonts w:ascii="Browallia New" w:hAnsi="Browallia New" w:cs="Browallia New"/>
                <w:sz w:val="22"/>
                <w:szCs w:val="22"/>
              </w:rPr>
              <w:t>2</w:t>
            </w:r>
            <w:r>
              <w:rPr>
                <w:rFonts w:ascii="Browallia New" w:hAnsi="Browallia New" w:cs="Browallia New"/>
                <w:sz w:val="22"/>
                <w:szCs w:val="22"/>
              </w:rPr>
              <w:t>0</w:t>
            </w:r>
          </w:p>
        </w:tc>
        <w:tc>
          <w:tcPr>
            <w:tcW w:w="912" w:type="dxa"/>
            <w:gridSpan w:val="2"/>
          </w:tcPr>
          <w:p w14:paraId="0DC2A031" w14:textId="78641969" w:rsidR="00BC0CDC" w:rsidRPr="00FF0027" w:rsidRDefault="00BC0CDC" w:rsidP="00E12F1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F0027">
              <w:rPr>
                <w:rFonts w:ascii="Browallia New" w:hAnsi="Browallia New" w:cs="Browallia New"/>
                <w:sz w:val="22"/>
                <w:szCs w:val="22"/>
              </w:rPr>
              <w:t>42,335</w:t>
            </w:r>
          </w:p>
        </w:tc>
      </w:tr>
      <w:tr w:rsidR="00BC0CDC" w:rsidRPr="00FF0027" w14:paraId="2DFDEE6A" w14:textId="77777777" w:rsidTr="00073BB7">
        <w:tc>
          <w:tcPr>
            <w:tcW w:w="4611" w:type="dxa"/>
          </w:tcPr>
          <w:p w14:paraId="4CF4C7F2"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p>
        </w:tc>
        <w:tc>
          <w:tcPr>
            <w:tcW w:w="809" w:type="dxa"/>
          </w:tcPr>
          <w:p w14:paraId="65A75E90"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09" w:type="dxa"/>
          </w:tcPr>
          <w:p w14:paraId="60E3975F"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10" w:type="dxa"/>
          </w:tcPr>
          <w:p w14:paraId="16330848" w14:textId="77777777" w:rsidR="00BC0CDC" w:rsidRPr="00FF0027"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37" w:type="dxa"/>
          </w:tcPr>
          <w:p w14:paraId="3ED173CB"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10" w:type="dxa"/>
          </w:tcPr>
          <w:p w14:paraId="04541116"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4" w:type="dxa"/>
          </w:tcPr>
          <w:p w14:paraId="28202068"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08" w:type="dxa"/>
            <w:gridSpan w:val="2"/>
          </w:tcPr>
          <w:p w14:paraId="7387FE16"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8" w:type="dxa"/>
          </w:tcPr>
          <w:p w14:paraId="432B76B2"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7575694C"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82" w:type="dxa"/>
            <w:gridSpan w:val="2"/>
          </w:tcPr>
          <w:p w14:paraId="34557242" w14:textId="77777777" w:rsidR="00BC0CDC" w:rsidRPr="00FF0027"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2" w:type="dxa"/>
          </w:tcPr>
          <w:p w14:paraId="4D0D2C50" w14:textId="77777777" w:rsidR="00BC0CDC" w:rsidRPr="00FF0027" w:rsidRDefault="00BC0CDC"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12" w:type="dxa"/>
            <w:gridSpan w:val="2"/>
          </w:tcPr>
          <w:p w14:paraId="0D69C6D7" w14:textId="77777777" w:rsidR="00BC0CDC" w:rsidRPr="00FF0027" w:rsidRDefault="00BC0CDC" w:rsidP="00E1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bl>
    <w:p w14:paraId="54F0F7F7" w14:textId="77777777" w:rsidR="00794F5B" w:rsidRPr="00A338D2" w:rsidRDefault="00794F5B" w:rsidP="0079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t>กลุ่มบริษัทไม่ได้ปันส่วนสินทรัพย์แยกตามส่วนงาน</w:t>
      </w:r>
    </w:p>
    <w:p w14:paraId="609F28E6" w14:textId="77777777" w:rsidR="00794F5B" w:rsidRDefault="00794F5B"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FD2A49F" w14:textId="28F0EF4C" w:rsidR="00A338D2" w:rsidRDefault="00A338D2"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E18F40D" w14:textId="3252A900" w:rsidR="00A338D2" w:rsidRDefault="00A338D2"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82A28BD" w14:textId="325D0222" w:rsidR="00A338D2" w:rsidRDefault="00A338D2"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527AF1D" w14:textId="4CBB23D0" w:rsidR="00A338D2" w:rsidRDefault="00A338D2"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259C937" w14:textId="53676F8C" w:rsidR="00A338D2" w:rsidRDefault="00A338D2"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22F394F" w14:textId="1D70D9D4" w:rsidR="00A338D2" w:rsidRDefault="00A338D2"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E3F7662" w14:textId="77777777" w:rsidR="00A338D2" w:rsidRDefault="00A338D2"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sectPr w:rsidR="00A338D2" w:rsidSect="00C0441A">
          <w:footerReference w:type="default" r:id="rId12"/>
          <w:pgSz w:w="16834" w:h="11909" w:orient="landscape" w:code="9"/>
          <w:pgMar w:top="1440" w:right="1555" w:bottom="1138" w:left="806" w:header="1138" w:footer="72" w:gutter="0"/>
          <w:pgNumType w:start="21"/>
          <w:cols w:space="720"/>
        </w:sectPr>
      </w:pPr>
    </w:p>
    <w:p w14:paraId="0D616B77" w14:textId="79D55934" w:rsidR="00A338D2" w:rsidRDefault="00A338D2"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lastRenderedPageBreak/>
        <w:t xml:space="preserve">รายได้ของกลุ่มบริษัทจากลูกค้ารายใหญ่สำหรับงวดสามเดือนสิ้นสุดวันที่ </w:t>
      </w:r>
      <w:r w:rsidRPr="00A338D2">
        <w:rPr>
          <w:rFonts w:ascii="Browallia New" w:hAnsi="Browallia New" w:cs="Browallia New"/>
          <w:sz w:val="28"/>
          <w:szCs w:val="28"/>
          <w:lang w:val="en-GB"/>
        </w:rPr>
        <w:t xml:space="preserve">31 </w:t>
      </w:r>
      <w:r w:rsidRPr="00A338D2">
        <w:rPr>
          <w:rFonts w:ascii="Browallia New" w:hAnsi="Browallia New" w:cs="Browallia New"/>
          <w:sz w:val="28"/>
          <w:szCs w:val="28"/>
          <w:cs/>
          <w:lang w:val="en-GB"/>
        </w:rPr>
        <w:t xml:space="preserve">มกราคม </w:t>
      </w:r>
      <w:r w:rsidRPr="00A338D2">
        <w:rPr>
          <w:rFonts w:ascii="Browallia New" w:hAnsi="Browallia New" w:cs="Browallia New"/>
          <w:sz w:val="28"/>
          <w:szCs w:val="28"/>
          <w:lang w:val="en-GB"/>
        </w:rPr>
        <w:t>256</w:t>
      </w:r>
      <w:r>
        <w:rPr>
          <w:rFonts w:ascii="Browallia New" w:hAnsi="Browallia New" w:cs="Browallia New"/>
          <w:sz w:val="28"/>
          <w:szCs w:val="28"/>
          <w:lang w:val="en-GB"/>
        </w:rPr>
        <w:t>1</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 xml:space="preserve">และ </w:t>
      </w:r>
      <w:r w:rsidRPr="00A338D2">
        <w:rPr>
          <w:rFonts w:ascii="Browallia New" w:hAnsi="Browallia New" w:cs="Browallia New"/>
          <w:sz w:val="28"/>
          <w:szCs w:val="28"/>
          <w:lang w:val="en-GB"/>
        </w:rPr>
        <w:t>25</w:t>
      </w:r>
      <w:r>
        <w:rPr>
          <w:rFonts w:ascii="Browallia New" w:hAnsi="Browallia New" w:cs="Browallia New"/>
          <w:sz w:val="28"/>
          <w:szCs w:val="28"/>
          <w:lang w:val="en-GB"/>
        </w:rPr>
        <w:t>60</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แสดงได้ดังนี้</w:t>
      </w:r>
    </w:p>
    <w:p w14:paraId="08CC29D6" w14:textId="1DB38E3B" w:rsidR="00F00AEF" w:rsidRP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5"/>
        <w:gridCol w:w="1206"/>
        <w:gridCol w:w="1179"/>
      </w:tblGrid>
      <w:tr w:rsidR="00F00AEF" w14:paraId="4AE583AF" w14:textId="77777777" w:rsidTr="000F26E5">
        <w:tc>
          <w:tcPr>
            <w:tcW w:w="6615" w:type="dxa"/>
          </w:tcPr>
          <w:p w14:paraId="23D866DD" w14:textId="77777777" w:rsidR="00F00AEF" w:rsidRPr="00C0441A"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3FEEE575" w14:textId="77777777" w:rsidR="00F00AEF" w:rsidRPr="00C0441A"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w:t>
            </w:r>
            <w:proofErr w:type="gramStart"/>
            <w:r w:rsidRPr="00C0441A">
              <w:rPr>
                <w:rFonts w:ascii="Browallia New" w:hAnsi="Browallia New" w:cs="Browallia New"/>
                <w:sz w:val="28"/>
                <w:szCs w:val="28"/>
                <w:cs/>
                <w:lang w:val="en-GB"/>
              </w:rPr>
              <w:t>หน่วย :</w:t>
            </w:r>
            <w:proofErr w:type="gramEnd"/>
            <w:r w:rsidRPr="00C0441A">
              <w:rPr>
                <w:rFonts w:ascii="Browallia New" w:hAnsi="Browallia New" w:cs="Browallia New"/>
                <w:sz w:val="28"/>
                <w:szCs w:val="28"/>
                <w:cs/>
                <w:lang w:val="en-GB"/>
              </w:rPr>
              <w:t xml:space="preserve"> พันบาท)</w:t>
            </w:r>
          </w:p>
        </w:tc>
      </w:tr>
      <w:tr w:rsidR="00F00AEF" w14:paraId="11BA2D6D" w14:textId="77777777" w:rsidTr="000F26E5">
        <w:tc>
          <w:tcPr>
            <w:tcW w:w="6615" w:type="dxa"/>
          </w:tcPr>
          <w:p w14:paraId="61F9A3AB" w14:textId="77777777" w:rsidR="00F00AEF" w:rsidRPr="00C0441A"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06" w:type="dxa"/>
          </w:tcPr>
          <w:p w14:paraId="4108C1D2" w14:textId="77777777" w:rsidR="00F00AEF" w:rsidRPr="00C0441A" w:rsidRDefault="00F00AEF"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lang w:val="en-GB"/>
              </w:rPr>
              <w:t>2561</w:t>
            </w:r>
          </w:p>
        </w:tc>
        <w:tc>
          <w:tcPr>
            <w:tcW w:w="1179" w:type="dxa"/>
          </w:tcPr>
          <w:p w14:paraId="080061F2" w14:textId="77777777" w:rsidR="00F00AEF" w:rsidRPr="00C0441A" w:rsidRDefault="00F00AEF"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lang w:val="en-GB"/>
              </w:rPr>
              <w:t>2560</w:t>
            </w:r>
          </w:p>
        </w:tc>
      </w:tr>
      <w:tr w:rsidR="00F00AEF" w14:paraId="3A7F1306" w14:textId="77777777" w:rsidTr="00F00AEF">
        <w:trPr>
          <w:trHeight w:hRule="exact" w:val="353"/>
        </w:trPr>
        <w:tc>
          <w:tcPr>
            <w:tcW w:w="6615" w:type="dxa"/>
          </w:tcPr>
          <w:p w14:paraId="2E6D5E07" w14:textId="77777777" w:rsidR="00F00AEF" w:rsidRPr="00C0441A"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206" w:type="dxa"/>
          </w:tcPr>
          <w:p w14:paraId="34BD0B8F" w14:textId="77777777" w:rsidR="00F00AEF" w:rsidRPr="00C0441A"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79" w:type="dxa"/>
          </w:tcPr>
          <w:p w14:paraId="53713EB2" w14:textId="77777777" w:rsidR="00F00AEF" w:rsidRPr="00C0441A"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F00AEF" w14:paraId="295E9C1E" w14:textId="77777777" w:rsidTr="000F26E5">
        <w:tc>
          <w:tcPr>
            <w:tcW w:w="6615" w:type="dxa"/>
          </w:tcPr>
          <w:p w14:paraId="38099749" w14:textId="3203D597" w:rsidR="00F00AEF" w:rsidRPr="00C0441A"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รายได้</w:t>
            </w:r>
          </w:p>
        </w:tc>
        <w:tc>
          <w:tcPr>
            <w:tcW w:w="1206" w:type="dxa"/>
          </w:tcPr>
          <w:p w14:paraId="62FD97A5" w14:textId="241370F0" w:rsidR="00F00AEF" w:rsidRPr="00C0441A" w:rsidRDefault="00E12F17" w:rsidP="00F00A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481,861</w:t>
            </w:r>
          </w:p>
        </w:tc>
        <w:tc>
          <w:tcPr>
            <w:tcW w:w="1179" w:type="dxa"/>
          </w:tcPr>
          <w:p w14:paraId="35AF83C3" w14:textId="53800623" w:rsidR="00F00AEF" w:rsidRPr="00C0441A" w:rsidRDefault="00E12F17" w:rsidP="00E12F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210,523</w:t>
            </w:r>
          </w:p>
        </w:tc>
      </w:tr>
    </w:tbl>
    <w:p w14:paraId="0C6423E9" w14:textId="2EBD2117" w:rsid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AB321E" w14:textId="7E8C9551" w:rsid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0AEF">
        <w:rPr>
          <w:rFonts w:ascii="Browallia New" w:hAnsi="Browallia New" w:cs="Browallia New"/>
          <w:sz w:val="28"/>
          <w:szCs w:val="28"/>
          <w:cs/>
        </w:rPr>
        <w:t xml:space="preserve">รายได้ของกลุ่มบริษัทแยกตามเขตภูมิศาสตร์โดยกำหนดจากสถานที่ตั้งของลูกค้าสำหรับงวดสามเดือนสิ้นสุดวันที่ </w:t>
      </w:r>
      <w:r>
        <w:rPr>
          <w:rFonts w:ascii="Browallia New" w:hAnsi="Browallia New" w:cs="Browallia New"/>
          <w:sz w:val="28"/>
          <w:szCs w:val="28"/>
        </w:rPr>
        <w:t>31</w:t>
      </w:r>
      <w:r w:rsidRPr="00F00AEF">
        <w:rPr>
          <w:rFonts w:ascii="Browallia New" w:hAnsi="Browallia New" w:cs="Browallia New"/>
          <w:sz w:val="28"/>
          <w:szCs w:val="28"/>
          <w:cs/>
        </w:rPr>
        <w:t xml:space="preserve"> มกราคม </w:t>
      </w:r>
      <w:r>
        <w:rPr>
          <w:rFonts w:ascii="Browallia New" w:hAnsi="Browallia New" w:cs="Browallia New"/>
          <w:sz w:val="28"/>
          <w:szCs w:val="28"/>
        </w:rPr>
        <w:t>2561</w:t>
      </w:r>
      <w:r w:rsidRPr="00F00AEF">
        <w:rPr>
          <w:rFonts w:ascii="Browallia New" w:hAnsi="Browallia New" w:cs="Browallia New"/>
          <w:sz w:val="28"/>
          <w:szCs w:val="28"/>
          <w:cs/>
        </w:rPr>
        <w:t xml:space="preserve"> และ </w:t>
      </w:r>
      <w:r>
        <w:rPr>
          <w:rFonts w:ascii="Browallia New" w:hAnsi="Browallia New" w:cs="Browallia New"/>
          <w:sz w:val="28"/>
          <w:szCs w:val="28"/>
        </w:rPr>
        <w:t>2560</w:t>
      </w:r>
      <w:r w:rsidRPr="00F00AEF">
        <w:rPr>
          <w:rFonts w:ascii="Browallia New" w:hAnsi="Browallia New" w:cs="Browallia New"/>
          <w:sz w:val="28"/>
          <w:szCs w:val="28"/>
          <w:cs/>
        </w:rPr>
        <w:t xml:space="preserve"> แสดงได้ดังนี้</w:t>
      </w:r>
    </w:p>
    <w:p w14:paraId="724930C5" w14:textId="1CF3652E" w:rsidR="00F00AEF" w:rsidRPr="00252991"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5"/>
        <w:gridCol w:w="1206"/>
        <w:gridCol w:w="1179"/>
      </w:tblGrid>
      <w:tr w:rsidR="00F00AEF" w:rsidRPr="009F1832" w14:paraId="7CA5B124" w14:textId="77777777" w:rsidTr="000F26E5">
        <w:tc>
          <w:tcPr>
            <w:tcW w:w="6615" w:type="dxa"/>
          </w:tcPr>
          <w:p w14:paraId="4DE817C7" w14:textId="77777777" w:rsidR="00F00AEF" w:rsidRPr="009F1832"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5BE50961" w14:textId="77777777" w:rsidR="00F00AEF" w:rsidRPr="009F1832"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F1832">
              <w:rPr>
                <w:rFonts w:ascii="Browallia New" w:hAnsi="Browallia New" w:cs="Browallia New"/>
                <w:sz w:val="28"/>
                <w:szCs w:val="28"/>
                <w:lang w:val="en-GB"/>
              </w:rPr>
              <w:t>(</w:t>
            </w:r>
            <w:proofErr w:type="gramStart"/>
            <w:r w:rsidRPr="009F1832">
              <w:rPr>
                <w:rFonts w:ascii="Browallia New" w:hAnsi="Browallia New" w:cs="Browallia New"/>
                <w:sz w:val="28"/>
                <w:szCs w:val="28"/>
                <w:cs/>
                <w:lang w:val="en-GB"/>
              </w:rPr>
              <w:t>หน่วย :</w:t>
            </w:r>
            <w:proofErr w:type="gramEnd"/>
            <w:r w:rsidRPr="009F1832">
              <w:rPr>
                <w:rFonts w:ascii="Browallia New" w:hAnsi="Browallia New" w:cs="Browallia New"/>
                <w:sz w:val="28"/>
                <w:szCs w:val="28"/>
                <w:cs/>
                <w:lang w:val="en-GB"/>
              </w:rPr>
              <w:t xml:space="preserve"> พันบาท)</w:t>
            </w:r>
          </w:p>
        </w:tc>
      </w:tr>
      <w:tr w:rsidR="00E00861" w:rsidRPr="009F1832" w14:paraId="2F1ABCB9" w14:textId="77777777" w:rsidTr="00F540F1">
        <w:tc>
          <w:tcPr>
            <w:tcW w:w="6615" w:type="dxa"/>
          </w:tcPr>
          <w:p w14:paraId="1122A006" w14:textId="77777777" w:rsidR="00E00861" w:rsidRPr="009F1832" w:rsidRDefault="00E00861"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5A133D12" w14:textId="1BDA6C61" w:rsidR="00E00861" w:rsidRPr="009F1832" w:rsidRDefault="00E00861"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งบการเงินรวม</w:t>
            </w:r>
          </w:p>
        </w:tc>
      </w:tr>
      <w:tr w:rsidR="00F00AEF" w:rsidRPr="009F1832" w14:paraId="0701A884" w14:textId="77777777" w:rsidTr="000F26E5">
        <w:tc>
          <w:tcPr>
            <w:tcW w:w="6615" w:type="dxa"/>
          </w:tcPr>
          <w:p w14:paraId="7B89A949" w14:textId="77777777" w:rsidR="00F00AEF" w:rsidRPr="009F1832"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06" w:type="dxa"/>
          </w:tcPr>
          <w:p w14:paraId="6B30556B" w14:textId="77777777" w:rsidR="00F00AEF" w:rsidRPr="009F1832" w:rsidRDefault="00F00AEF"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F1832">
              <w:rPr>
                <w:rFonts w:ascii="Browallia New" w:hAnsi="Browallia New" w:cs="Browallia New"/>
                <w:sz w:val="28"/>
                <w:szCs w:val="28"/>
                <w:lang w:val="en-GB"/>
              </w:rPr>
              <w:t>2561</w:t>
            </w:r>
          </w:p>
        </w:tc>
        <w:tc>
          <w:tcPr>
            <w:tcW w:w="1179" w:type="dxa"/>
          </w:tcPr>
          <w:p w14:paraId="3849EC79" w14:textId="77777777" w:rsidR="00F00AEF" w:rsidRPr="009F1832" w:rsidRDefault="00F00AEF"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F1832">
              <w:rPr>
                <w:rFonts w:ascii="Browallia New" w:hAnsi="Browallia New" w:cs="Browallia New"/>
                <w:sz w:val="28"/>
                <w:szCs w:val="28"/>
                <w:lang w:val="en-GB"/>
              </w:rPr>
              <w:t>2560</w:t>
            </w:r>
          </w:p>
        </w:tc>
      </w:tr>
      <w:tr w:rsidR="00F00AEF" w:rsidRPr="009F1832" w14:paraId="4102D0F8" w14:textId="77777777" w:rsidTr="000F26E5">
        <w:trPr>
          <w:trHeight w:hRule="exact" w:val="353"/>
        </w:trPr>
        <w:tc>
          <w:tcPr>
            <w:tcW w:w="6615" w:type="dxa"/>
          </w:tcPr>
          <w:p w14:paraId="65AA7929" w14:textId="77777777" w:rsidR="00F00AEF" w:rsidRPr="009F1832"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206" w:type="dxa"/>
          </w:tcPr>
          <w:p w14:paraId="57F71659" w14:textId="77777777" w:rsidR="00F00AEF" w:rsidRPr="009F1832"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79" w:type="dxa"/>
          </w:tcPr>
          <w:p w14:paraId="3D214938" w14:textId="77777777" w:rsidR="00F00AEF" w:rsidRPr="009F1832" w:rsidRDefault="00F00AEF"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F00AEF" w:rsidRPr="009F1832" w14:paraId="252B77E0" w14:textId="77777777" w:rsidTr="000F26E5">
        <w:trPr>
          <w:trHeight w:hRule="exact" w:val="353"/>
        </w:trPr>
        <w:tc>
          <w:tcPr>
            <w:tcW w:w="6615" w:type="dxa"/>
          </w:tcPr>
          <w:p w14:paraId="1F15AD6B" w14:textId="03A509F7" w:rsidR="00F00AEF" w:rsidRPr="009F1832"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9F1832">
              <w:rPr>
                <w:rFonts w:ascii="Browallia New" w:hAnsi="Browallia New" w:cs="Browallia New"/>
                <w:sz w:val="28"/>
                <w:szCs w:val="28"/>
                <w:cs/>
                <w:lang w:val="en-GB"/>
              </w:rPr>
              <w:t>ประเทศสวีเดน</w:t>
            </w:r>
          </w:p>
        </w:tc>
        <w:tc>
          <w:tcPr>
            <w:tcW w:w="1206" w:type="dxa"/>
          </w:tcPr>
          <w:p w14:paraId="1DAAAD40" w14:textId="4C67A0D9" w:rsidR="00F00AEF" w:rsidRPr="009F1832" w:rsidRDefault="00E12F17"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352,459</w:t>
            </w:r>
          </w:p>
        </w:tc>
        <w:tc>
          <w:tcPr>
            <w:tcW w:w="1179" w:type="dxa"/>
          </w:tcPr>
          <w:p w14:paraId="37C53FC0" w14:textId="597B82A2" w:rsidR="00F00AEF" w:rsidRPr="009F1832"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F1832">
              <w:rPr>
                <w:rFonts w:ascii="Browallia New" w:hAnsi="Browallia New" w:cs="Browallia New"/>
                <w:sz w:val="28"/>
                <w:szCs w:val="28"/>
              </w:rPr>
              <w:t>380,154</w:t>
            </w:r>
          </w:p>
        </w:tc>
      </w:tr>
      <w:tr w:rsidR="00F00AEF" w:rsidRPr="009F1832" w14:paraId="7D18CBA0" w14:textId="77777777" w:rsidTr="000F26E5">
        <w:trPr>
          <w:trHeight w:hRule="exact" w:val="353"/>
        </w:trPr>
        <w:tc>
          <w:tcPr>
            <w:tcW w:w="6615" w:type="dxa"/>
          </w:tcPr>
          <w:p w14:paraId="6AC57CCE" w14:textId="0C8EAF89" w:rsidR="00F00AEF" w:rsidRPr="009F1832"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9F1832">
              <w:rPr>
                <w:rFonts w:ascii="Browallia New" w:hAnsi="Browallia New" w:cs="Browallia New"/>
                <w:sz w:val="28"/>
                <w:szCs w:val="28"/>
                <w:cs/>
                <w:lang w:val="en-GB"/>
              </w:rPr>
              <w:t>ประเทศไทย</w:t>
            </w:r>
          </w:p>
        </w:tc>
        <w:tc>
          <w:tcPr>
            <w:tcW w:w="1206" w:type="dxa"/>
          </w:tcPr>
          <w:p w14:paraId="3551EC63" w14:textId="69DE3540" w:rsidR="00F00AEF" w:rsidRPr="009F1832" w:rsidRDefault="00E12F17"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190,312</w:t>
            </w:r>
          </w:p>
        </w:tc>
        <w:tc>
          <w:tcPr>
            <w:tcW w:w="1179" w:type="dxa"/>
          </w:tcPr>
          <w:p w14:paraId="22E66E0E" w14:textId="724F6B2C" w:rsidR="00F00AEF" w:rsidRPr="009F1832"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F1832">
              <w:rPr>
                <w:rFonts w:ascii="Browallia New" w:hAnsi="Browallia New" w:cs="Browallia New"/>
                <w:sz w:val="28"/>
                <w:szCs w:val="28"/>
              </w:rPr>
              <w:t>177,267</w:t>
            </w:r>
          </w:p>
        </w:tc>
      </w:tr>
      <w:tr w:rsidR="00F00AEF" w:rsidRPr="009F1832" w14:paraId="52BFACE9" w14:textId="77777777" w:rsidTr="000F26E5">
        <w:trPr>
          <w:trHeight w:hRule="exact" w:val="353"/>
        </w:trPr>
        <w:tc>
          <w:tcPr>
            <w:tcW w:w="6615" w:type="dxa"/>
          </w:tcPr>
          <w:p w14:paraId="6F41A75D" w14:textId="46A03B66" w:rsidR="00F00AEF" w:rsidRPr="009F1832"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9F1832">
              <w:rPr>
                <w:rFonts w:ascii="Browallia New" w:hAnsi="Browallia New" w:cs="Browallia New"/>
                <w:sz w:val="28"/>
                <w:szCs w:val="28"/>
                <w:cs/>
                <w:lang w:val="en-GB"/>
              </w:rPr>
              <w:t>ประเทศสิงคโปร์</w:t>
            </w:r>
          </w:p>
        </w:tc>
        <w:tc>
          <w:tcPr>
            <w:tcW w:w="1206" w:type="dxa"/>
          </w:tcPr>
          <w:p w14:paraId="44BE9D76" w14:textId="78DA212F" w:rsidR="00F00AEF" w:rsidRPr="009F1832" w:rsidRDefault="00E12F17"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11,158</w:t>
            </w:r>
          </w:p>
        </w:tc>
        <w:tc>
          <w:tcPr>
            <w:tcW w:w="1179" w:type="dxa"/>
          </w:tcPr>
          <w:p w14:paraId="5FAB8950" w14:textId="6BCF6D85" w:rsidR="00F00AEF" w:rsidRPr="009F1832"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F1832">
              <w:rPr>
                <w:rFonts w:ascii="Browallia New" w:hAnsi="Browallia New" w:cs="Browallia New"/>
                <w:sz w:val="28"/>
                <w:szCs w:val="28"/>
              </w:rPr>
              <w:t>10,560</w:t>
            </w:r>
          </w:p>
        </w:tc>
      </w:tr>
      <w:tr w:rsidR="00F00AEF" w:rsidRPr="009F1832" w14:paraId="717FAF6D" w14:textId="77777777" w:rsidTr="000F26E5">
        <w:trPr>
          <w:trHeight w:hRule="exact" w:val="353"/>
        </w:trPr>
        <w:tc>
          <w:tcPr>
            <w:tcW w:w="6615" w:type="dxa"/>
          </w:tcPr>
          <w:p w14:paraId="3A3D35D6" w14:textId="7A40CEA1" w:rsidR="00F00AEF" w:rsidRPr="009F1832"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9F1832">
              <w:rPr>
                <w:rFonts w:ascii="Browallia New" w:hAnsi="Browallia New" w:cs="Browallia New"/>
                <w:sz w:val="28"/>
                <w:szCs w:val="28"/>
                <w:cs/>
                <w:lang w:val="en-GB"/>
              </w:rPr>
              <w:t>ประเทศอื่น ๆ</w:t>
            </w:r>
          </w:p>
        </w:tc>
        <w:tc>
          <w:tcPr>
            <w:tcW w:w="1206" w:type="dxa"/>
          </w:tcPr>
          <w:p w14:paraId="594731AD" w14:textId="7FF3E9E2" w:rsidR="00F00AEF" w:rsidRPr="009F1832" w:rsidRDefault="00E12F17"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1,784</w:t>
            </w:r>
          </w:p>
        </w:tc>
        <w:tc>
          <w:tcPr>
            <w:tcW w:w="1179" w:type="dxa"/>
          </w:tcPr>
          <w:p w14:paraId="1B499902" w14:textId="0FA96EF2" w:rsidR="00F00AEF" w:rsidRPr="009F1832" w:rsidRDefault="00F00AEF"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F1832">
              <w:rPr>
                <w:rFonts w:ascii="Browallia New" w:hAnsi="Browallia New" w:cs="Browallia New"/>
                <w:sz w:val="28"/>
                <w:szCs w:val="28"/>
              </w:rPr>
              <w:t>8,090</w:t>
            </w:r>
          </w:p>
        </w:tc>
      </w:tr>
      <w:tr w:rsidR="00F00AEF" w:rsidRPr="009F1832" w14:paraId="79185CF6" w14:textId="77777777" w:rsidTr="000F26E5">
        <w:tc>
          <w:tcPr>
            <w:tcW w:w="6615" w:type="dxa"/>
          </w:tcPr>
          <w:p w14:paraId="24179BF4" w14:textId="51D76518" w:rsidR="00F00AEF" w:rsidRPr="009F1832"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9F1832">
              <w:rPr>
                <w:rFonts w:ascii="Browallia New" w:hAnsi="Browallia New" w:cs="Browallia New"/>
                <w:b/>
                <w:sz w:val="28"/>
                <w:szCs w:val="28"/>
              </w:rPr>
              <w:t xml:space="preserve">    </w:t>
            </w:r>
            <w:r w:rsidRPr="009F1832">
              <w:rPr>
                <w:rFonts w:ascii="Browallia New" w:hAnsi="Browallia New" w:cs="Browallia New"/>
                <w:b/>
                <w:sz w:val="28"/>
                <w:szCs w:val="28"/>
                <w:cs/>
              </w:rPr>
              <w:t>รวม</w:t>
            </w:r>
          </w:p>
        </w:tc>
        <w:tc>
          <w:tcPr>
            <w:tcW w:w="1206" w:type="dxa"/>
          </w:tcPr>
          <w:p w14:paraId="38C69BA9" w14:textId="428DC853" w:rsidR="00F00AEF" w:rsidRPr="009F1832" w:rsidRDefault="00E12F17" w:rsidP="009F183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555,713</w:t>
            </w:r>
          </w:p>
        </w:tc>
        <w:tc>
          <w:tcPr>
            <w:tcW w:w="1179" w:type="dxa"/>
          </w:tcPr>
          <w:p w14:paraId="364E68D4" w14:textId="7211F57B" w:rsidR="00F00AEF" w:rsidRPr="009F1832" w:rsidRDefault="00F00AEF" w:rsidP="009F183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F1832">
              <w:rPr>
                <w:rFonts w:ascii="Browallia New" w:hAnsi="Browallia New" w:cs="Browallia New"/>
                <w:sz w:val="28"/>
                <w:szCs w:val="28"/>
              </w:rPr>
              <w:t>576,071</w:t>
            </w:r>
          </w:p>
        </w:tc>
      </w:tr>
    </w:tbl>
    <w:p w14:paraId="407D6318" w14:textId="0F1FF650"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83914FB" w14:textId="62F61EA2" w:rsidR="00F00AEF" w:rsidRDefault="00F00AEF"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F00AEF">
        <w:rPr>
          <w:rFonts w:ascii="Browallia New" w:hAnsi="Browallia New" w:cs="Browallia New" w:hint="cs"/>
          <w:sz w:val="28"/>
          <w:szCs w:val="28"/>
          <w:u w:val="single"/>
          <w:cs/>
        </w:rPr>
        <w:t>ภาระผูกพันและหนี้สินที่อาจเกิดขึ้น</w:t>
      </w:r>
    </w:p>
    <w:p w14:paraId="17020E43" w14:textId="696A0069"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29EB874" w14:textId="0C1C2292" w:rsidR="00F00AEF" w:rsidRDefault="00E00861" w:rsidP="00E00861">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rPr>
          <w:rFonts w:ascii="Browallia New" w:hAnsi="Browallia New" w:cs="Browallia New"/>
          <w:sz w:val="28"/>
          <w:szCs w:val="28"/>
        </w:rPr>
      </w:pPr>
      <w:r>
        <w:rPr>
          <w:rFonts w:ascii="Browallia New" w:hAnsi="Browallia New" w:cs="Browallia New" w:hint="cs"/>
          <w:sz w:val="28"/>
          <w:szCs w:val="28"/>
          <w:cs/>
        </w:rPr>
        <w:t xml:space="preserve"> ณ วันที่ </w:t>
      </w:r>
      <w:r w:rsidR="001A31FE">
        <w:rPr>
          <w:rFonts w:ascii="Browallia New" w:hAnsi="Browallia New" w:cs="Browallia New"/>
          <w:sz w:val="28"/>
          <w:szCs w:val="28"/>
        </w:rPr>
        <w:t>31</w:t>
      </w:r>
      <w:r>
        <w:rPr>
          <w:rFonts w:ascii="Browallia New" w:hAnsi="Browallia New" w:cs="Browallia New" w:hint="cs"/>
          <w:sz w:val="28"/>
          <w:szCs w:val="28"/>
          <w:cs/>
        </w:rPr>
        <w:t xml:space="preserve"> มกราคม </w:t>
      </w:r>
      <w:r w:rsidR="001A31FE">
        <w:rPr>
          <w:rFonts w:ascii="Browallia New" w:hAnsi="Browallia New" w:cs="Browallia New"/>
          <w:sz w:val="28"/>
          <w:szCs w:val="28"/>
        </w:rPr>
        <w:t>2561</w:t>
      </w:r>
      <w:r>
        <w:rPr>
          <w:rFonts w:ascii="Browallia New" w:hAnsi="Browallia New" w:cs="Browallia New" w:hint="cs"/>
          <w:sz w:val="28"/>
          <w:szCs w:val="28"/>
          <w:cs/>
        </w:rPr>
        <w:t xml:space="preserve"> ก</w:t>
      </w:r>
      <w:r w:rsidR="00F00AEF" w:rsidRPr="009F1832">
        <w:rPr>
          <w:rFonts w:ascii="Browallia New" w:hAnsi="Browallia New" w:cs="Browallia New"/>
          <w:sz w:val="28"/>
          <w:szCs w:val="28"/>
          <w:cs/>
        </w:rPr>
        <w:t xml:space="preserve">ลุ่มบริษัทมีสัญญาเช่าอาคารสำนักงานและรถยนต์หลายฉบับ เป็นระยะเวลาต่าง ๆ กัน สิ้นสุดเดือนมิถุนายน </w:t>
      </w:r>
      <w:r w:rsidR="009F1832" w:rsidRPr="009F1832">
        <w:rPr>
          <w:rFonts w:ascii="Browallia New" w:hAnsi="Browallia New" w:cs="Browallia New"/>
          <w:sz w:val="28"/>
          <w:szCs w:val="28"/>
        </w:rPr>
        <w:t>2563</w:t>
      </w:r>
      <w:r w:rsidR="00F00AEF" w:rsidRPr="009F1832">
        <w:rPr>
          <w:rFonts w:ascii="Browallia New" w:hAnsi="Browallia New" w:cs="Browallia New"/>
          <w:sz w:val="28"/>
          <w:szCs w:val="28"/>
          <w:cs/>
        </w:rPr>
        <w:t xml:space="preserve"> </w:t>
      </w:r>
      <w:r>
        <w:rPr>
          <w:rFonts w:ascii="Browallia New" w:hAnsi="Browallia New" w:cs="Browallia New" w:hint="cs"/>
          <w:sz w:val="28"/>
          <w:szCs w:val="28"/>
          <w:cs/>
        </w:rPr>
        <w:t>ซึ่งมีภาระ</w:t>
      </w:r>
      <w:r w:rsidR="00F00AEF" w:rsidRPr="009F1832">
        <w:rPr>
          <w:rFonts w:ascii="Browallia New" w:hAnsi="Browallia New" w:cs="Browallia New"/>
          <w:sz w:val="28"/>
          <w:szCs w:val="28"/>
          <w:cs/>
        </w:rPr>
        <w:t>ผูกพันที่จะต้องจ่ายค่าเช่าภายใต้สัญญาดังกล่าวดังนี้</w:t>
      </w:r>
    </w:p>
    <w:p w14:paraId="5A9807F9" w14:textId="298FF4CD" w:rsidR="009F1832" w:rsidRPr="009F1832"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0"/>
          <w:szCs w:val="20"/>
        </w:rPr>
      </w:pPr>
    </w:p>
    <w:tbl>
      <w:tblPr>
        <w:tblStyle w:val="TableGrid"/>
        <w:tblW w:w="864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197"/>
        <w:gridCol w:w="1188"/>
        <w:gridCol w:w="2385"/>
      </w:tblGrid>
      <w:tr w:rsidR="009F1832" w:rsidRPr="00E00861" w14:paraId="75A9D2E6" w14:textId="77777777" w:rsidTr="00C0441A">
        <w:tc>
          <w:tcPr>
            <w:tcW w:w="3870" w:type="dxa"/>
          </w:tcPr>
          <w:p w14:paraId="5923D898"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4F3913E3"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88" w:type="dxa"/>
          </w:tcPr>
          <w:p w14:paraId="5BBCCF0B"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755FC231"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w:t>
            </w:r>
            <w:proofErr w:type="gramStart"/>
            <w:r w:rsidRPr="00C0441A">
              <w:rPr>
                <w:rFonts w:ascii="Browallia New" w:hAnsi="Browallia New" w:cs="Browallia New"/>
                <w:sz w:val="28"/>
                <w:szCs w:val="28"/>
                <w:cs/>
                <w:lang w:val="en-GB"/>
              </w:rPr>
              <w:t>หน่วย :</w:t>
            </w:r>
            <w:proofErr w:type="gramEnd"/>
            <w:r w:rsidRPr="00C0441A">
              <w:rPr>
                <w:rFonts w:ascii="Browallia New" w:hAnsi="Browallia New" w:cs="Browallia New"/>
                <w:sz w:val="28"/>
                <w:szCs w:val="28"/>
                <w:cs/>
                <w:lang w:val="en-GB"/>
              </w:rPr>
              <w:t xml:space="preserve"> พันบาท)</w:t>
            </w:r>
          </w:p>
        </w:tc>
      </w:tr>
      <w:tr w:rsidR="009F1832" w:rsidRPr="00E00861" w14:paraId="1D33FB30" w14:textId="77777777" w:rsidTr="00C0441A">
        <w:tc>
          <w:tcPr>
            <w:tcW w:w="3870" w:type="dxa"/>
          </w:tcPr>
          <w:p w14:paraId="0F0CC090"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7744034A" w14:textId="77777777"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งบการเงินรวม</w:t>
            </w:r>
          </w:p>
        </w:tc>
        <w:tc>
          <w:tcPr>
            <w:tcW w:w="2385" w:type="dxa"/>
          </w:tcPr>
          <w:p w14:paraId="073F29D1" w14:textId="6C46AB35"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งบการเงินเฉพาะ</w:t>
            </w:r>
            <w:r w:rsidR="00E00861" w:rsidRPr="00C0441A">
              <w:rPr>
                <w:rFonts w:ascii="Browallia New" w:hAnsi="Browallia New" w:cs="Browallia New" w:hint="cs"/>
                <w:sz w:val="28"/>
                <w:szCs w:val="28"/>
                <w:cs/>
                <w:lang w:val="en-GB"/>
              </w:rPr>
              <w:t>ของบริษัท</w:t>
            </w:r>
          </w:p>
        </w:tc>
      </w:tr>
      <w:tr w:rsidR="00686162" w:rsidRPr="00E00861" w14:paraId="6E28731A" w14:textId="77777777" w:rsidTr="00C0441A">
        <w:tc>
          <w:tcPr>
            <w:tcW w:w="3870" w:type="dxa"/>
          </w:tcPr>
          <w:p w14:paraId="7EA4A306"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2385" w:type="dxa"/>
            <w:gridSpan w:val="2"/>
          </w:tcPr>
          <w:p w14:paraId="1D9CDD60"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25E570E3"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686162" w:rsidRPr="00E00861" w14:paraId="78258D08" w14:textId="77777777" w:rsidTr="00C0441A">
        <w:tc>
          <w:tcPr>
            <w:tcW w:w="3870" w:type="dxa"/>
          </w:tcPr>
          <w:p w14:paraId="20D4A6F5" w14:textId="1B58B7CE"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C0441A">
              <w:rPr>
                <w:rFonts w:ascii="Browallia New" w:hAnsi="Browallia New" w:cs="Browallia New"/>
                <w:b/>
                <w:sz w:val="28"/>
                <w:szCs w:val="28"/>
                <w:cs/>
              </w:rPr>
              <w:t>ภายใน</w:t>
            </w:r>
            <w:r w:rsidRPr="00C0441A">
              <w:rPr>
                <w:rFonts w:ascii="Browallia New" w:hAnsi="Browallia New" w:cs="Browallia New" w:hint="cs"/>
                <w:b/>
                <w:sz w:val="28"/>
                <w:szCs w:val="28"/>
                <w:cs/>
              </w:rPr>
              <w:t xml:space="preserve"> </w:t>
            </w:r>
            <w:r w:rsidRPr="00C0441A">
              <w:rPr>
                <w:rFonts w:ascii="Browallia New" w:hAnsi="Browallia New" w:cs="Browallia New"/>
                <w:bCs/>
                <w:sz w:val="28"/>
                <w:szCs w:val="28"/>
              </w:rPr>
              <w:t>1</w:t>
            </w:r>
            <w:r w:rsidRPr="00C0441A">
              <w:rPr>
                <w:rFonts w:ascii="Browallia New" w:hAnsi="Browallia New" w:cs="Browallia New" w:hint="cs"/>
                <w:b/>
                <w:sz w:val="28"/>
                <w:szCs w:val="28"/>
                <w:cs/>
              </w:rPr>
              <w:t xml:space="preserve"> </w:t>
            </w:r>
            <w:r w:rsidRPr="00C0441A">
              <w:rPr>
                <w:rFonts w:ascii="Browallia New" w:hAnsi="Browallia New" w:cs="Browallia New"/>
                <w:b/>
                <w:sz w:val="28"/>
                <w:szCs w:val="28"/>
                <w:cs/>
              </w:rPr>
              <w:t>ปี</w:t>
            </w:r>
          </w:p>
        </w:tc>
        <w:tc>
          <w:tcPr>
            <w:tcW w:w="2385" w:type="dxa"/>
            <w:gridSpan w:val="2"/>
          </w:tcPr>
          <w:p w14:paraId="29A6E553" w14:textId="3E8FA50F" w:rsidR="00686162" w:rsidRPr="00C0441A" w:rsidRDefault="004B5CE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17,606</w:t>
            </w:r>
          </w:p>
        </w:tc>
        <w:tc>
          <w:tcPr>
            <w:tcW w:w="2385" w:type="dxa"/>
          </w:tcPr>
          <w:p w14:paraId="02B86C76" w14:textId="40CEE8E5"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4,015</w:t>
            </w:r>
          </w:p>
        </w:tc>
      </w:tr>
      <w:tr w:rsidR="00686162" w:rsidRPr="00E00861" w14:paraId="3F07E171" w14:textId="77777777" w:rsidTr="00C0441A">
        <w:tc>
          <w:tcPr>
            <w:tcW w:w="3870" w:type="dxa"/>
          </w:tcPr>
          <w:p w14:paraId="53A06584" w14:textId="1C7064A6"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เกินกว่า</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1</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r w:rsidRPr="00C0441A">
              <w:rPr>
                <w:rFonts w:ascii="Browallia New" w:hAnsi="Browallia New" w:cs="Browallia New"/>
                <w:b/>
                <w:sz w:val="28"/>
                <w:szCs w:val="28"/>
              </w:rPr>
              <w:t xml:space="preserve"> </w:t>
            </w:r>
            <w:r w:rsidRPr="00C0441A">
              <w:rPr>
                <w:rFonts w:ascii="Browallia New" w:hAnsi="Browallia New" w:cs="Browallia New" w:hint="cs"/>
                <w:b/>
                <w:sz w:val="28"/>
                <w:szCs w:val="28"/>
                <w:cs/>
              </w:rPr>
              <w:t>แต่ไม่เกิน</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5</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p>
        </w:tc>
        <w:tc>
          <w:tcPr>
            <w:tcW w:w="2385" w:type="dxa"/>
            <w:gridSpan w:val="2"/>
          </w:tcPr>
          <w:p w14:paraId="540EA2BC" w14:textId="082E1968" w:rsidR="00686162" w:rsidRPr="00C0441A" w:rsidRDefault="004B5CE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23,994</w:t>
            </w:r>
          </w:p>
        </w:tc>
        <w:tc>
          <w:tcPr>
            <w:tcW w:w="2385" w:type="dxa"/>
          </w:tcPr>
          <w:p w14:paraId="5085FB56" w14:textId="5CC96804"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3,324</w:t>
            </w:r>
          </w:p>
        </w:tc>
      </w:tr>
      <w:tr w:rsidR="00686162" w:rsidRPr="00E00861" w14:paraId="3F58219F" w14:textId="77777777" w:rsidTr="00C0441A">
        <w:tc>
          <w:tcPr>
            <w:tcW w:w="3870" w:type="dxa"/>
          </w:tcPr>
          <w:p w14:paraId="676A08FF" w14:textId="53EF0AA6"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รวม</w:t>
            </w:r>
          </w:p>
        </w:tc>
        <w:tc>
          <w:tcPr>
            <w:tcW w:w="2385" w:type="dxa"/>
            <w:gridSpan w:val="2"/>
          </w:tcPr>
          <w:p w14:paraId="2EE1E19B" w14:textId="524D5578" w:rsidR="00686162" w:rsidRPr="00C0441A" w:rsidRDefault="004B5CE2"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41,60</w:t>
            </w:r>
            <w:r w:rsidR="009C350B" w:rsidRPr="00C0441A">
              <w:rPr>
                <w:rFonts w:ascii="Browallia New" w:hAnsi="Browallia New" w:cs="Browallia New"/>
                <w:sz w:val="28"/>
                <w:szCs w:val="28"/>
                <w:lang w:val="en-GB"/>
              </w:rPr>
              <w:t>0</w:t>
            </w:r>
          </w:p>
        </w:tc>
        <w:tc>
          <w:tcPr>
            <w:tcW w:w="2385" w:type="dxa"/>
          </w:tcPr>
          <w:p w14:paraId="2A98B4AD" w14:textId="44C3EC5E" w:rsidR="00686162" w:rsidRPr="00C0441A" w:rsidRDefault="004B5CE2" w:rsidP="006861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7,339</w:t>
            </w:r>
          </w:p>
        </w:tc>
      </w:tr>
    </w:tbl>
    <w:p w14:paraId="12AF193E" w14:textId="43FC630D" w:rsidR="009F1832"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2"/>
          <w:szCs w:val="22"/>
        </w:rPr>
      </w:pPr>
    </w:p>
    <w:p w14:paraId="0F5CF8C5" w14:textId="671DA80E" w:rsidR="009F1832" w:rsidRPr="004B5CE2" w:rsidRDefault="00E00861" w:rsidP="009F1832">
      <w:pPr>
        <w:pStyle w:val="ListParagraph"/>
        <w:numPr>
          <w:ilvl w:val="0"/>
          <w:numId w:val="33"/>
        </w:numPr>
        <w:tabs>
          <w:tab w:val="clear" w:pos="680"/>
          <w:tab w:val="left" w:pos="540"/>
        </w:tabs>
        <w:ind w:hanging="315"/>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1A31FE">
        <w:rPr>
          <w:rFonts w:ascii="Browallia New" w:hAnsi="Browallia New" w:cs="Browallia New"/>
          <w:sz w:val="28"/>
          <w:szCs w:val="28"/>
        </w:rPr>
        <w:t>31</w:t>
      </w:r>
      <w:r>
        <w:rPr>
          <w:rFonts w:ascii="Browallia New" w:hAnsi="Browallia New" w:cs="Browallia New" w:hint="cs"/>
          <w:sz w:val="28"/>
          <w:szCs w:val="28"/>
          <w:cs/>
        </w:rPr>
        <w:t xml:space="preserve"> มกราคม </w:t>
      </w:r>
      <w:r w:rsidR="001A31FE">
        <w:rPr>
          <w:rFonts w:ascii="Browallia New" w:hAnsi="Browallia New" w:cs="Browallia New"/>
          <w:sz w:val="28"/>
          <w:szCs w:val="28"/>
        </w:rPr>
        <w:t>2561</w:t>
      </w:r>
      <w:r>
        <w:rPr>
          <w:rFonts w:ascii="Browallia New" w:hAnsi="Browallia New" w:cs="Browallia New" w:hint="cs"/>
          <w:sz w:val="28"/>
          <w:szCs w:val="28"/>
          <w:cs/>
        </w:rPr>
        <w:t xml:space="preserve"> </w:t>
      </w:r>
      <w:r w:rsidR="009F1832" w:rsidRPr="009F1832">
        <w:rPr>
          <w:rFonts w:ascii="Browallia New" w:hAnsi="Browallia New" w:cs="Browallia New"/>
          <w:sz w:val="28"/>
          <w:szCs w:val="28"/>
          <w:cs/>
        </w:rPr>
        <w:t>บริษัท</w:t>
      </w:r>
      <w:r w:rsidR="00252991">
        <w:rPr>
          <w:rFonts w:ascii="Browallia New" w:hAnsi="Browallia New" w:cs="Browallia New" w:hint="cs"/>
          <w:sz w:val="28"/>
          <w:szCs w:val="28"/>
          <w:cs/>
        </w:rPr>
        <w:t>ย่อยแห่งหนึ่ง</w:t>
      </w:r>
      <w:r w:rsidR="009F1832" w:rsidRPr="009F1832">
        <w:rPr>
          <w:rFonts w:ascii="Browallia New" w:hAnsi="Browallia New" w:cs="Browallia New"/>
          <w:sz w:val="28"/>
          <w:szCs w:val="28"/>
          <w:cs/>
        </w:rPr>
        <w:t>มีภาระผูกพันในการซื้ออสังหาริมทรัพย์เพื่อขายเป็นจำนวน</w:t>
      </w:r>
      <w:r w:rsidR="009F1832" w:rsidRPr="004B5CE2">
        <w:rPr>
          <w:rFonts w:ascii="Browallia New" w:hAnsi="Browallia New" w:cs="Browallia New"/>
          <w:sz w:val="28"/>
          <w:szCs w:val="28"/>
          <w:cs/>
        </w:rPr>
        <w:t xml:space="preserve">เงิน </w:t>
      </w:r>
      <w:r w:rsidR="00252991" w:rsidRPr="004B5CE2">
        <w:rPr>
          <w:rFonts w:ascii="Browallia New" w:hAnsi="Browallia New" w:cs="Browallia New"/>
          <w:sz w:val="28"/>
          <w:szCs w:val="28"/>
        </w:rPr>
        <w:t>239.90</w:t>
      </w:r>
      <w:r w:rsidR="009F1832" w:rsidRPr="004B5CE2">
        <w:rPr>
          <w:rFonts w:ascii="Browallia New" w:hAnsi="Browallia New" w:cs="Browallia New"/>
          <w:sz w:val="28"/>
          <w:szCs w:val="28"/>
          <w:cs/>
        </w:rPr>
        <w:t xml:space="preserve"> ล้านบาท </w:t>
      </w:r>
    </w:p>
    <w:p w14:paraId="7A7193A4" w14:textId="77777777" w:rsidR="001A31FE" w:rsidRDefault="001A31FE"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059C25D1" w14:textId="340501C4" w:rsidR="001A31FE" w:rsidRDefault="001A31FE"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3F2199F0" w14:textId="071B6EF2" w:rsidR="003535D3" w:rsidRDefault="003535D3"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427BFCD3" w14:textId="77777777" w:rsidR="003535D3" w:rsidRDefault="003535D3"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267E6A06" w14:textId="77777777" w:rsidR="008B1A01" w:rsidRDefault="008B1A01"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5F061DA1" w14:textId="77777777" w:rsidR="001A31FE" w:rsidRDefault="001A31FE"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66B3B54D" w14:textId="3CE60C88" w:rsidR="009F1832" w:rsidRPr="004A3E41" w:rsidRDefault="007222AF"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222AF">
        <w:rPr>
          <w:rFonts w:ascii="Browallia New" w:hAnsi="Browallia New" w:cs="Browallia New"/>
          <w:sz w:val="28"/>
          <w:szCs w:val="28"/>
        </w:rPr>
        <w:lastRenderedPageBreak/>
        <w:t xml:space="preserve"> </w:t>
      </w:r>
      <w:r w:rsidR="00D94A2E">
        <w:rPr>
          <w:rFonts w:ascii="Browallia New" w:hAnsi="Browallia New" w:cs="Browallia New" w:hint="cs"/>
          <w:sz w:val="28"/>
          <w:szCs w:val="28"/>
          <w:u w:val="single"/>
          <w:cs/>
        </w:rPr>
        <w:t>คดีความฟ้องร้อง</w:t>
      </w:r>
    </w:p>
    <w:p w14:paraId="6133D089" w14:textId="707EF9B8" w:rsidR="009F1832" w:rsidRPr="00252991"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35CB5F9" w14:textId="32FDAD33" w:rsidR="009F1832" w:rsidRPr="009F1832" w:rsidRDefault="00E00861" w:rsidP="0025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Pr>
          <w:rFonts w:ascii="Browallia New" w:hAnsi="Browallia New" w:cs="Browallia New" w:hint="cs"/>
          <w:sz w:val="28"/>
          <w:szCs w:val="28"/>
          <w:cs/>
        </w:rPr>
        <w:t xml:space="preserve">บริษัทมีข้อพิพาทเรื่องค่าปรับปรุงกระแสไฟฟ้ากับการไฟฟ้าส่วนภูมิภาค (กฟภ.) โดย กฟภ. เรียกค่าไฟฟ้าจากบริษัททั้งสิ้น </w:t>
      </w:r>
      <w:r w:rsidR="00EF6D16">
        <w:rPr>
          <w:rFonts w:ascii="Browallia New" w:hAnsi="Browallia New" w:cs="Browallia New"/>
          <w:sz w:val="28"/>
          <w:szCs w:val="28"/>
        </w:rPr>
        <w:t>32.95</w:t>
      </w:r>
      <w:r>
        <w:rPr>
          <w:rFonts w:ascii="Browallia New" w:hAnsi="Browallia New" w:cs="Browallia New" w:hint="cs"/>
          <w:sz w:val="28"/>
          <w:szCs w:val="28"/>
          <w:cs/>
        </w:rPr>
        <w:t xml:space="preserve"> ล้านบาท (รวมดอกเบี้ย) </w:t>
      </w:r>
      <w:r w:rsidR="00D94A2E">
        <w:rPr>
          <w:rFonts w:ascii="Browallia New" w:hAnsi="Browallia New" w:cs="Browallia New" w:hint="cs"/>
          <w:sz w:val="28"/>
          <w:szCs w:val="28"/>
          <w:cs/>
        </w:rPr>
        <w:t>บริษัทเชื่อว่าบริษัทไม่ต้องรับผิดชอบค่าไฟฟ้าและไม่ได้บันทึกหนี้สินสำหรับจำนวนดังกล่าว</w:t>
      </w:r>
      <w:r w:rsidR="00EF6D16">
        <w:rPr>
          <w:rFonts w:ascii="Browallia New" w:hAnsi="Browallia New" w:cs="Browallia New"/>
          <w:sz w:val="28"/>
          <w:szCs w:val="28"/>
        </w:rPr>
        <w:t xml:space="preserve"> </w:t>
      </w:r>
      <w:r w:rsidR="00EF6D16">
        <w:rPr>
          <w:rFonts w:ascii="Browallia New" w:hAnsi="Browallia New" w:cs="Browallia New" w:hint="cs"/>
          <w:sz w:val="28"/>
          <w:szCs w:val="28"/>
          <w:cs/>
        </w:rPr>
        <w:t>ซึ่งคดีความดังกล่าวอยู่ในระหว่าง</w:t>
      </w:r>
      <w:r w:rsidR="00CE60C3">
        <w:rPr>
          <w:rFonts w:ascii="Browallia New" w:hAnsi="Browallia New" w:cs="Browallia New" w:hint="cs"/>
          <w:sz w:val="28"/>
          <w:szCs w:val="28"/>
          <w:cs/>
        </w:rPr>
        <w:t>ก</w:t>
      </w:r>
      <w:r w:rsidR="00EF6D16">
        <w:rPr>
          <w:rFonts w:ascii="Browallia New" w:hAnsi="Browallia New" w:cs="Browallia New" w:hint="cs"/>
          <w:sz w:val="28"/>
          <w:szCs w:val="28"/>
          <w:cs/>
        </w:rPr>
        <w:t>ารพิจารณาของศาลชั้นต้น</w:t>
      </w:r>
    </w:p>
    <w:p w14:paraId="26BDFD0E" w14:textId="77777777" w:rsidR="009F1832" w:rsidRPr="00252991"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3699DA7" w14:textId="67DAE5E3" w:rsidR="00ED4F93" w:rsidRPr="00C8173F" w:rsidRDefault="007222AF" w:rsidP="000D78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222AF">
        <w:rPr>
          <w:rFonts w:ascii="Browallia New" w:hAnsi="Browallia New" w:cs="Browallia New"/>
          <w:sz w:val="28"/>
          <w:szCs w:val="28"/>
        </w:rPr>
        <w:t xml:space="preserve"> </w:t>
      </w:r>
      <w:r w:rsidR="00ED4F93" w:rsidRPr="00C8173F">
        <w:rPr>
          <w:rFonts w:ascii="Browallia New" w:hAnsi="Browallia New" w:cs="Browallia New" w:hint="cs"/>
          <w:sz w:val="28"/>
          <w:szCs w:val="28"/>
          <w:u w:val="single"/>
          <w:cs/>
        </w:rPr>
        <w:t>การจัดประเภทรายการในงบการเงิน</w:t>
      </w:r>
    </w:p>
    <w:p w14:paraId="7800BDCF" w14:textId="77777777" w:rsidR="005E2349" w:rsidRDefault="005E2349" w:rsidP="005E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4F5220D" w14:textId="3069D4CB" w:rsidR="00ED4F93" w:rsidRDefault="00ED4F93" w:rsidP="005E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E2349">
        <w:rPr>
          <w:rFonts w:ascii="Browallia New" w:hAnsi="Browallia New" w:cs="Browallia New" w:hint="cs"/>
          <w:sz w:val="28"/>
          <w:szCs w:val="28"/>
          <w:cs/>
        </w:rPr>
        <w:t>บริษัทได้มีการจัดประเภทรายการบัญชีบางรายการในงบแสดงฐานะการเงิน ณ วันที่</w:t>
      </w:r>
      <w:r w:rsidR="005E2349" w:rsidRPr="005E2349">
        <w:rPr>
          <w:rFonts w:ascii="Browallia New" w:hAnsi="Browallia New" w:cs="Browallia New" w:hint="cs"/>
          <w:sz w:val="28"/>
          <w:szCs w:val="28"/>
          <w:cs/>
        </w:rPr>
        <w:t xml:space="preserve"> </w:t>
      </w:r>
      <w:r w:rsidR="005E2349" w:rsidRPr="005E2349">
        <w:rPr>
          <w:rFonts w:ascii="Browallia New" w:hAnsi="Browallia New" w:cs="Browallia New"/>
          <w:sz w:val="28"/>
          <w:szCs w:val="28"/>
        </w:rPr>
        <w:t xml:space="preserve">31 </w:t>
      </w:r>
      <w:r w:rsidR="005E2349" w:rsidRPr="005E2349">
        <w:rPr>
          <w:rFonts w:ascii="Browallia New" w:hAnsi="Browallia New" w:cs="Browallia New" w:hint="cs"/>
          <w:sz w:val="28"/>
          <w:szCs w:val="28"/>
          <w:cs/>
        </w:rPr>
        <w:t xml:space="preserve">ตุลาคม </w:t>
      </w:r>
      <w:r w:rsidR="005E2349" w:rsidRPr="005E2349">
        <w:rPr>
          <w:rFonts w:ascii="Browallia New" w:hAnsi="Browallia New" w:cs="Browallia New"/>
          <w:sz w:val="28"/>
          <w:szCs w:val="28"/>
        </w:rPr>
        <w:t xml:space="preserve">2560 </w:t>
      </w:r>
      <w:r w:rsidR="00C0441A">
        <w:rPr>
          <w:rFonts w:ascii="Browallia New" w:hAnsi="Browallia New" w:cs="Browallia New" w:hint="cs"/>
          <w:sz w:val="28"/>
          <w:szCs w:val="28"/>
          <w:cs/>
        </w:rPr>
        <w:t xml:space="preserve">และงบกำไรขาดทุนและขาดทุนเบ็ดเสร็จอื่นสำหรับงวดสามเดือนสิ้นสุดวันที่ </w:t>
      </w:r>
      <w:r w:rsidR="00C0441A">
        <w:rPr>
          <w:rFonts w:ascii="Browallia New" w:hAnsi="Browallia New" w:cs="Browallia New"/>
          <w:sz w:val="28"/>
          <w:szCs w:val="28"/>
        </w:rPr>
        <w:t>31</w:t>
      </w:r>
      <w:r w:rsidR="00C0441A">
        <w:rPr>
          <w:rFonts w:ascii="Browallia New" w:hAnsi="Browallia New" w:cs="Browallia New" w:hint="cs"/>
          <w:sz w:val="28"/>
          <w:szCs w:val="28"/>
          <w:cs/>
        </w:rPr>
        <w:t xml:space="preserve"> มกราคม </w:t>
      </w:r>
      <w:r w:rsidR="00C0441A">
        <w:rPr>
          <w:rFonts w:ascii="Browallia New" w:hAnsi="Browallia New" w:cs="Browallia New"/>
          <w:sz w:val="28"/>
          <w:szCs w:val="28"/>
        </w:rPr>
        <w:t xml:space="preserve">2560 </w:t>
      </w:r>
      <w:r w:rsidR="005E2349" w:rsidRPr="005E2349">
        <w:rPr>
          <w:rFonts w:ascii="Browallia New" w:hAnsi="Browallia New" w:cs="Browallia New" w:hint="cs"/>
          <w:sz w:val="28"/>
          <w:szCs w:val="28"/>
          <w:cs/>
        </w:rPr>
        <w:t>ใหม่เพื่อให้สอดคล้องกับการจัดประเภทรายการบัญชีในปีปัจจุบัน ซึ่งไม่มีผลกระทบต่อกำไรหรือส่วนของผู้ถือหุ้น การจัดประเภทดังกล่าวมีรายละเอียด ดังต่อไปนี้</w:t>
      </w:r>
    </w:p>
    <w:p w14:paraId="48B385A6" w14:textId="648B3682" w:rsidR="005E2349" w:rsidRPr="00CD7508" w:rsidRDefault="005E2349"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024" w:type="dxa"/>
        <w:tblInd w:w="426" w:type="dxa"/>
        <w:tblLayout w:type="fixed"/>
        <w:tblLook w:val="01E0" w:firstRow="1" w:lastRow="1" w:firstColumn="1" w:lastColumn="1" w:noHBand="0" w:noVBand="0"/>
      </w:tblPr>
      <w:tblGrid>
        <w:gridCol w:w="3714"/>
        <w:gridCol w:w="1350"/>
        <w:gridCol w:w="1350"/>
        <w:gridCol w:w="1350"/>
        <w:gridCol w:w="1254"/>
        <w:gridCol w:w="6"/>
      </w:tblGrid>
      <w:tr w:rsidR="008E5A56" w:rsidRPr="008E5A56" w14:paraId="355E76AD" w14:textId="77777777" w:rsidTr="00E12F17">
        <w:trPr>
          <w:gridAfter w:val="1"/>
          <w:wAfter w:w="6" w:type="dxa"/>
          <w:trHeight w:val="340"/>
          <w:tblHeader/>
        </w:trPr>
        <w:tc>
          <w:tcPr>
            <w:tcW w:w="3714" w:type="dxa"/>
            <w:vAlign w:val="bottom"/>
          </w:tcPr>
          <w:p w14:paraId="4E88BAB5" w14:textId="77777777" w:rsidR="008E5A56" w:rsidRPr="008E5A56" w:rsidRDefault="008E5A56" w:rsidP="00E12F17">
            <w:pPr>
              <w:spacing w:line="276" w:lineRule="auto"/>
              <w:jc w:val="thaiDistribute"/>
              <w:rPr>
                <w:rFonts w:ascii="Browallia New" w:hAnsi="Browallia New" w:cs="Browallia New"/>
                <w:sz w:val="28"/>
                <w:szCs w:val="28"/>
                <w:u w:val="single"/>
                <w:lang w:val="en-GB" w:bidi="ar-SA"/>
              </w:rPr>
            </w:pPr>
          </w:p>
        </w:tc>
        <w:tc>
          <w:tcPr>
            <w:tcW w:w="2700" w:type="dxa"/>
            <w:gridSpan w:val="2"/>
            <w:hideMark/>
          </w:tcPr>
          <w:p w14:paraId="6E6F811A" w14:textId="77777777" w:rsidR="008E5A56" w:rsidRPr="008E5A56" w:rsidRDefault="008E5A56" w:rsidP="00E12F17">
            <w:pPr>
              <w:tabs>
                <w:tab w:val="left" w:pos="3090"/>
                <w:tab w:val="left" w:pos="4860"/>
              </w:tabs>
              <w:spacing w:line="276" w:lineRule="auto"/>
              <w:jc w:val="right"/>
              <w:rPr>
                <w:rFonts w:ascii="Browallia New" w:hAnsi="Browallia New" w:cs="Browallia New"/>
                <w:snapToGrid w:val="0"/>
                <w:sz w:val="28"/>
                <w:szCs w:val="28"/>
                <w:cs/>
                <w:lang w:eastAsia="th-TH"/>
              </w:rPr>
            </w:pPr>
          </w:p>
        </w:tc>
        <w:tc>
          <w:tcPr>
            <w:tcW w:w="2604" w:type="dxa"/>
            <w:gridSpan w:val="2"/>
          </w:tcPr>
          <w:p w14:paraId="46B8A9FF" w14:textId="77777777" w:rsidR="008E5A56" w:rsidRPr="008E5A56" w:rsidRDefault="008E5A56" w:rsidP="00E12F17">
            <w:pPr>
              <w:tabs>
                <w:tab w:val="left" w:pos="3090"/>
                <w:tab w:val="left" w:pos="4860"/>
              </w:tabs>
              <w:spacing w:line="276" w:lineRule="auto"/>
              <w:jc w:val="right"/>
              <w:rPr>
                <w:rFonts w:ascii="Browallia New" w:hAnsi="Browallia New" w:cs="Browallia New"/>
                <w:snapToGrid w:val="0"/>
                <w:sz w:val="28"/>
                <w:szCs w:val="28"/>
                <w:cs/>
                <w:lang w:eastAsia="th-TH"/>
              </w:rPr>
            </w:pPr>
            <w:r w:rsidRPr="008E5A56">
              <w:rPr>
                <w:rFonts w:ascii="Browallia New" w:hAnsi="Browallia New" w:cs="Browallia New"/>
                <w:snapToGrid w:val="0"/>
                <w:sz w:val="28"/>
                <w:szCs w:val="28"/>
                <w:cs/>
                <w:lang w:eastAsia="th-TH"/>
              </w:rPr>
              <w:t xml:space="preserve">(หน่วย </w:t>
            </w:r>
            <w:r w:rsidRPr="008E5A56">
              <w:rPr>
                <w:rFonts w:ascii="Browallia New" w:hAnsi="Browallia New" w:cs="Browallia New"/>
                <w:snapToGrid w:val="0"/>
                <w:sz w:val="28"/>
                <w:szCs w:val="28"/>
                <w:lang w:val="en-GB" w:eastAsia="th-TH" w:bidi="ar-SA"/>
              </w:rPr>
              <w:t xml:space="preserve">: </w:t>
            </w:r>
            <w:r w:rsidRPr="008E5A56">
              <w:rPr>
                <w:rFonts w:ascii="Browallia New" w:hAnsi="Browallia New" w:cs="Browallia New"/>
                <w:snapToGrid w:val="0"/>
                <w:sz w:val="28"/>
                <w:szCs w:val="28"/>
                <w:cs/>
                <w:lang w:eastAsia="th-TH"/>
              </w:rPr>
              <w:t>พันบาท)</w:t>
            </w:r>
          </w:p>
        </w:tc>
      </w:tr>
      <w:tr w:rsidR="008E5A56" w:rsidRPr="008E5A56" w14:paraId="7A03C333" w14:textId="77777777" w:rsidTr="00E70BAA">
        <w:trPr>
          <w:gridAfter w:val="1"/>
          <w:wAfter w:w="6" w:type="dxa"/>
          <w:trHeight w:val="272"/>
          <w:tblHeader/>
        </w:trPr>
        <w:tc>
          <w:tcPr>
            <w:tcW w:w="3714" w:type="dxa"/>
            <w:vAlign w:val="bottom"/>
          </w:tcPr>
          <w:p w14:paraId="03FB98ED" w14:textId="77777777" w:rsidR="008E5A56" w:rsidRPr="008E5A56" w:rsidRDefault="008E5A56" w:rsidP="00E12F17">
            <w:pPr>
              <w:spacing w:line="276" w:lineRule="auto"/>
              <w:jc w:val="thaiDistribute"/>
              <w:rPr>
                <w:rFonts w:ascii="Browallia New" w:hAnsi="Browallia New" w:cs="Browallia New"/>
                <w:sz w:val="28"/>
                <w:szCs w:val="28"/>
                <w:u w:val="single"/>
                <w:rtl/>
                <w:cs/>
                <w:lang w:val="en-GB" w:bidi="ar-SA"/>
              </w:rPr>
            </w:pPr>
          </w:p>
        </w:tc>
        <w:tc>
          <w:tcPr>
            <w:tcW w:w="2700" w:type="dxa"/>
            <w:gridSpan w:val="2"/>
          </w:tcPr>
          <w:p w14:paraId="662679E9" w14:textId="3E429190" w:rsidR="008E5A56" w:rsidRPr="008E5A56" w:rsidRDefault="008E5A56" w:rsidP="00E70BAA">
            <w:pPr>
              <w:tabs>
                <w:tab w:val="num" w:pos="360"/>
                <w:tab w:val="left" w:pos="3090"/>
                <w:tab w:val="left" w:pos="4860"/>
              </w:tabs>
              <w:spacing w:line="276" w:lineRule="auto"/>
              <w:jc w:val="center"/>
              <w:rPr>
                <w:rFonts w:ascii="Browallia New" w:hAnsi="Browallia New" w:cs="Browallia New"/>
                <w:snapToGrid w:val="0"/>
                <w:sz w:val="28"/>
                <w:szCs w:val="28"/>
                <w:cs/>
                <w:lang w:eastAsia="th-TH"/>
              </w:rPr>
            </w:pPr>
          </w:p>
        </w:tc>
        <w:tc>
          <w:tcPr>
            <w:tcW w:w="2604" w:type="dxa"/>
            <w:gridSpan w:val="2"/>
          </w:tcPr>
          <w:p w14:paraId="6D1FDA3A" w14:textId="56F98A7C" w:rsidR="008E5A56" w:rsidRPr="008E5A56" w:rsidRDefault="008E5A56" w:rsidP="00E12F17">
            <w:pPr>
              <w:pBdr>
                <w:bottom w:val="single" w:sz="4" w:space="1" w:color="auto"/>
              </w:pBdr>
              <w:tabs>
                <w:tab w:val="num" w:pos="360"/>
                <w:tab w:val="left" w:pos="3090"/>
                <w:tab w:val="left" w:pos="4860"/>
              </w:tabs>
              <w:spacing w:line="276" w:lineRule="auto"/>
              <w:jc w:val="center"/>
              <w:rPr>
                <w:rFonts w:ascii="Browallia New" w:hAnsi="Browallia New" w:cs="Browallia New"/>
                <w:sz w:val="28"/>
                <w:szCs w:val="28"/>
                <w:cs/>
              </w:rPr>
            </w:pPr>
            <w:r w:rsidRPr="008E5A56">
              <w:rPr>
                <w:rFonts w:ascii="Browallia New" w:hAnsi="Browallia New" w:cs="Browallia New"/>
                <w:sz w:val="28"/>
                <w:szCs w:val="28"/>
                <w:cs/>
              </w:rPr>
              <w:t>งบ</w:t>
            </w:r>
            <w:r w:rsidRPr="008E5A56">
              <w:rPr>
                <w:rFonts w:ascii="Browallia New" w:hAnsi="Browallia New" w:cs="Browallia New"/>
                <w:sz w:val="28"/>
                <w:szCs w:val="28"/>
                <w:cs/>
                <w:lang w:val="en-GB"/>
              </w:rPr>
              <w:t>แสดงฐานะ</w:t>
            </w:r>
            <w:r w:rsidRPr="008E5A56">
              <w:rPr>
                <w:rFonts w:ascii="Browallia New" w:hAnsi="Browallia New" w:cs="Browallia New"/>
                <w:sz w:val="28"/>
                <w:szCs w:val="28"/>
                <w:cs/>
              </w:rPr>
              <w:t>การเงิน</w:t>
            </w:r>
            <w:r w:rsidR="00E70BAA">
              <w:rPr>
                <w:rFonts w:ascii="Browallia New" w:hAnsi="Browallia New" w:cs="Browallia New" w:hint="cs"/>
                <w:sz w:val="28"/>
                <w:szCs w:val="28"/>
                <w:cs/>
              </w:rPr>
              <w:t>รวม</w:t>
            </w:r>
          </w:p>
        </w:tc>
      </w:tr>
      <w:tr w:rsidR="008E5A56" w:rsidRPr="008E5A56" w14:paraId="25DD4274" w14:textId="77777777" w:rsidTr="00E70BAA">
        <w:trPr>
          <w:trHeight w:val="340"/>
          <w:tblHeader/>
        </w:trPr>
        <w:tc>
          <w:tcPr>
            <w:tcW w:w="3714" w:type="dxa"/>
            <w:vAlign w:val="bottom"/>
          </w:tcPr>
          <w:p w14:paraId="7D647D86" w14:textId="77777777" w:rsidR="008E5A56" w:rsidRPr="008E5A56" w:rsidRDefault="008E5A56" w:rsidP="007222AF">
            <w:pPr>
              <w:spacing w:line="240" w:lineRule="auto"/>
              <w:jc w:val="center"/>
              <w:rPr>
                <w:rFonts w:ascii="Browallia New" w:hAnsi="Browallia New" w:cs="Browallia New"/>
                <w:sz w:val="28"/>
                <w:szCs w:val="28"/>
                <w:u w:val="single"/>
                <w:rtl/>
                <w:cs/>
                <w:lang w:val="en-GB" w:bidi="ar-SA"/>
              </w:rPr>
            </w:pPr>
          </w:p>
        </w:tc>
        <w:tc>
          <w:tcPr>
            <w:tcW w:w="1350" w:type="dxa"/>
            <w:vAlign w:val="bottom"/>
          </w:tcPr>
          <w:p w14:paraId="13308394" w14:textId="4E7F7F58" w:rsidR="008E5A56" w:rsidRPr="008E5A56" w:rsidRDefault="008E5A56" w:rsidP="00E70BAA">
            <w:pPr>
              <w:spacing w:line="240" w:lineRule="auto"/>
              <w:ind w:right="-72"/>
              <w:jc w:val="center"/>
              <w:rPr>
                <w:rFonts w:ascii="Browallia New" w:hAnsi="Browallia New" w:cs="Browallia New"/>
                <w:snapToGrid w:val="0"/>
                <w:sz w:val="28"/>
                <w:szCs w:val="28"/>
                <w:lang w:val="en-GB" w:bidi="ar-SA"/>
              </w:rPr>
            </w:pPr>
          </w:p>
        </w:tc>
        <w:tc>
          <w:tcPr>
            <w:tcW w:w="1350" w:type="dxa"/>
            <w:vAlign w:val="bottom"/>
          </w:tcPr>
          <w:p w14:paraId="47348F05" w14:textId="1AD704FA" w:rsidR="008E5A56" w:rsidRPr="008E5A56" w:rsidRDefault="008E5A56" w:rsidP="00E70BAA">
            <w:pPr>
              <w:spacing w:line="240" w:lineRule="auto"/>
              <w:ind w:right="-72"/>
              <w:jc w:val="center"/>
              <w:rPr>
                <w:rFonts w:ascii="Browallia New" w:hAnsi="Browallia New" w:cs="Browallia New"/>
                <w:snapToGrid w:val="0"/>
                <w:sz w:val="28"/>
                <w:szCs w:val="28"/>
                <w:lang w:val="en-GB" w:bidi="ar-SA"/>
              </w:rPr>
            </w:pPr>
          </w:p>
        </w:tc>
        <w:tc>
          <w:tcPr>
            <w:tcW w:w="1350" w:type="dxa"/>
          </w:tcPr>
          <w:p w14:paraId="465F8CE1" w14:textId="77777777" w:rsidR="008E5A56" w:rsidRPr="008E5A56" w:rsidRDefault="008E5A56" w:rsidP="007222AF">
            <w:pPr>
              <w:pBdr>
                <w:bottom w:val="single" w:sz="4" w:space="1" w:color="auto"/>
              </w:pBdr>
              <w:spacing w:line="240" w:lineRule="auto"/>
              <w:ind w:right="-72"/>
              <w:jc w:val="center"/>
              <w:rPr>
                <w:rFonts w:ascii="Browallia New" w:hAnsi="Browallia New" w:cs="Browallia New"/>
                <w:snapToGrid w:val="0"/>
                <w:sz w:val="28"/>
                <w:szCs w:val="28"/>
                <w:cs/>
                <w:lang w:val="en-GB"/>
              </w:rPr>
            </w:pPr>
            <w:r w:rsidRPr="008E5A56">
              <w:rPr>
                <w:rFonts w:ascii="Browallia New" w:hAnsi="Browallia New" w:cs="Browallia New"/>
                <w:snapToGrid w:val="0"/>
                <w:sz w:val="28"/>
                <w:szCs w:val="28"/>
                <w:cs/>
                <w:lang w:val="en-GB"/>
              </w:rPr>
              <w:t>ตามที่จัดประเภทใหม่</w:t>
            </w:r>
          </w:p>
        </w:tc>
        <w:tc>
          <w:tcPr>
            <w:tcW w:w="1260" w:type="dxa"/>
            <w:gridSpan w:val="2"/>
          </w:tcPr>
          <w:p w14:paraId="5AAC7A50" w14:textId="77777777" w:rsidR="008E5A56" w:rsidRPr="008E5A56" w:rsidRDefault="008E5A56" w:rsidP="007222AF">
            <w:pPr>
              <w:pBdr>
                <w:bottom w:val="single" w:sz="4" w:space="1" w:color="auto"/>
              </w:pBdr>
              <w:spacing w:line="240" w:lineRule="auto"/>
              <w:ind w:right="-72"/>
              <w:jc w:val="center"/>
              <w:rPr>
                <w:rFonts w:ascii="Browallia New" w:hAnsi="Browallia New" w:cs="Browallia New"/>
                <w:snapToGrid w:val="0"/>
                <w:sz w:val="28"/>
                <w:szCs w:val="28"/>
                <w:cs/>
                <w:lang w:val="en-GB"/>
              </w:rPr>
            </w:pPr>
            <w:r w:rsidRPr="008E5A56">
              <w:rPr>
                <w:rFonts w:ascii="Browallia New" w:hAnsi="Browallia New" w:cs="Browallia New"/>
                <w:snapToGrid w:val="0"/>
                <w:sz w:val="28"/>
                <w:szCs w:val="28"/>
                <w:cs/>
                <w:lang w:val="en-GB"/>
              </w:rPr>
              <w:t>ตามที่เคยรายงานไว้</w:t>
            </w:r>
          </w:p>
        </w:tc>
      </w:tr>
      <w:tr w:rsidR="008E5A56" w:rsidRPr="008E5A56" w14:paraId="564EAB79" w14:textId="77777777" w:rsidTr="007222AF">
        <w:trPr>
          <w:trHeight w:hRule="exact" w:val="202"/>
        </w:trPr>
        <w:tc>
          <w:tcPr>
            <w:tcW w:w="3714" w:type="dxa"/>
            <w:vAlign w:val="bottom"/>
          </w:tcPr>
          <w:p w14:paraId="344B2B7E" w14:textId="77777777" w:rsidR="008E5A56" w:rsidRPr="008E5A56" w:rsidRDefault="008E5A56" w:rsidP="00E12F17">
            <w:pPr>
              <w:spacing w:line="276" w:lineRule="auto"/>
              <w:rPr>
                <w:rFonts w:ascii="Browallia New" w:hAnsi="Browallia New" w:cs="Browallia New"/>
                <w:b/>
                <w:bCs/>
                <w:i/>
                <w:iCs/>
                <w:sz w:val="28"/>
                <w:szCs w:val="28"/>
                <w:cs/>
              </w:rPr>
            </w:pPr>
          </w:p>
        </w:tc>
        <w:tc>
          <w:tcPr>
            <w:tcW w:w="1350" w:type="dxa"/>
            <w:vAlign w:val="bottom"/>
          </w:tcPr>
          <w:p w14:paraId="42D041F6" w14:textId="77777777" w:rsidR="008E5A56" w:rsidRPr="008E5A56" w:rsidRDefault="008E5A56" w:rsidP="00E70BAA">
            <w:pPr>
              <w:spacing w:line="276" w:lineRule="auto"/>
              <w:jc w:val="right"/>
              <w:rPr>
                <w:rFonts w:ascii="Browallia New" w:hAnsi="Browallia New" w:cs="Browallia New"/>
                <w:sz w:val="28"/>
                <w:szCs w:val="28"/>
                <w:highlight w:val="yellow"/>
                <w:cs/>
              </w:rPr>
            </w:pPr>
          </w:p>
        </w:tc>
        <w:tc>
          <w:tcPr>
            <w:tcW w:w="1350" w:type="dxa"/>
            <w:vAlign w:val="bottom"/>
          </w:tcPr>
          <w:p w14:paraId="4A7F5541" w14:textId="77777777" w:rsidR="008E5A56" w:rsidRPr="008E5A56" w:rsidRDefault="008E5A56" w:rsidP="00E70BAA">
            <w:pPr>
              <w:spacing w:line="276" w:lineRule="auto"/>
              <w:jc w:val="right"/>
              <w:rPr>
                <w:rFonts w:ascii="Browallia New" w:hAnsi="Browallia New" w:cs="Browallia New"/>
                <w:sz w:val="28"/>
                <w:szCs w:val="28"/>
                <w:cs/>
              </w:rPr>
            </w:pPr>
          </w:p>
        </w:tc>
        <w:tc>
          <w:tcPr>
            <w:tcW w:w="1350" w:type="dxa"/>
          </w:tcPr>
          <w:p w14:paraId="11F6851E" w14:textId="77777777" w:rsidR="008E5A56" w:rsidRPr="008E5A56" w:rsidRDefault="008E5A56" w:rsidP="00E12F17">
            <w:pPr>
              <w:spacing w:line="276" w:lineRule="auto"/>
              <w:jc w:val="right"/>
              <w:rPr>
                <w:rFonts w:ascii="Browallia New" w:hAnsi="Browallia New" w:cs="Browallia New"/>
                <w:sz w:val="28"/>
                <w:szCs w:val="28"/>
                <w:cs/>
              </w:rPr>
            </w:pPr>
          </w:p>
        </w:tc>
        <w:tc>
          <w:tcPr>
            <w:tcW w:w="1260" w:type="dxa"/>
            <w:gridSpan w:val="2"/>
          </w:tcPr>
          <w:p w14:paraId="395D95F5" w14:textId="77777777" w:rsidR="008E5A56" w:rsidRPr="008E5A56" w:rsidRDefault="008E5A56" w:rsidP="00E12F17">
            <w:pPr>
              <w:spacing w:line="276" w:lineRule="auto"/>
              <w:jc w:val="right"/>
              <w:rPr>
                <w:rFonts w:ascii="Browallia New" w:hAnsi="Browallia New" w:cs="Browallia New"/>
                <w:sz w:val="28"/>
                <w:szCs w:val="28"/>
                <w:cs/>
              </w:rPr>
            </w:pPr>
          </w:p>
        </w:tc>
      </w:tr>
      <w:tr w:rsidR="00E70BAA" w:rsidRPr="008E5A56" w14:paraId="661ADB46" w14:textId="77777777" w:rsidTr="001A3B8B">
        <w:trPr>
          <w:trHeight w:val="340"/>
        </w:trPr>
        <w:tc>
          <w:tcPr>
            <w:tcW w:w="3714" w:type="dxa"/>
            <w:vAlign w:val="bottom"/>
            <w:hideMark/>
          </w:tcPr>
          <w:p w14:paraId="156E95DA" w14:textId="77777777" w:rsidR="00E70BAA" w:rsidRPr="008E5A56" w:rsidRDefault="00E70BAA" w:rsidP="00E70BAA">
            <w:pPr>
              <w:spacing w:line="276" w:lineRule="auto"/>
              <w:jc w:val="both"/>
              <w:rPr>
                <w:rFonts w:ascii="Browallia New" w:hAnsi="Browallia New" w:cs="Browallia New"/>
                <w:sz w:val="28"/>
                <w:szCs w:val="28"/>
                <w:rtl/>
                <w:cs/>
                <w:lang w:val="en-GB" w:bidi="ar-SA"/>
              </w:rPr>
            </w:pPr>
            <w:r w:rsidRPr="008E5A56">
              <w:rPr>
                <w:rFonts w:ascii="Browallia New" w:hAnsi="Browallia New" w:cs="Browallia New"/>
                <w:sz w:val="28"/>
                <w:szCs w:val="28"/>
                <w:cs/>
                <w:lang w:val="en-GB"/>
              </w:rPr>
              <w:t>สินค้าคงเหลือ</w:t>
            </w:r>
          </w:p>
        </w:tc>
        <w:tc>
          <w:tcPr>
            <w:tcW w:w="1350" w:type="dxa"/>
          </w:tcPr>
          <w:p w14:paraId="4E778D4F" w14:textId="0C452552" w:rsidR="00E70BAA" w:rsidRPr="008E5A56" w:rsidRDefault="00E70BAA" w:rsidP="00E70BAA">
            <w:pPr>
              <w:spacing w:line="276" w:lineRule="auto"/>
              <w:jc w:val="right"/>
              <w:rPr>
                <w:rFonts w:ascii="Browallia New" w:hAnsi="Browallia New" w:cs="Browallia New"/>
                <w:sz w:val="28"/>
                <w:szCs w:val="28"/>
                <w:lang w:val="en-GB" w:bidi="ar-SA"/>
              </w:rPr>
            </w:pPr>
          </w:p>
        </w:tc>
        <w:tc>
          <w:tcPr>
            <w:tcW w:w="1350" w:type="dxa"/>
          </w:tcPr>
          <w:p w14:paraId="5B74E39E" w14:textId="45E69F1F" w:rsidR="00E70BAA" w:rsidRPr="008E5A56" w:rsidRDefault="00E70BAA" w:rsidP="00E70BAA">
            <w:pPr>
              <w:spacing w:line="276" w:lineRule="auto"/>
              <w:jc w:val="right"/>
              <w:rPr>
                <w:rFonts w:ascii="Browallia New" w:hAnsi="Browallia New" w:cs="Browallia New"/>
                <w:sz w:val="28"/>
                <w:szCs w:val="28"/>
                <w:lang w:val="en-GB" w:bidi="ar-SA"/>
              </w:rPr>
            </w:pPr>
          </w:p>
        </w:tc>
        <w:tc>
          <w:tcPr>
            <w:tcW w:w="1350" w:type="dxa"/>
          </w:tcPr>
          <w:p w14:paraId="2E4D0F06" w14:textId="149A8F92" w:rsidR="00E70BAA" w:rsidRPr="008E5A56" w:rsidRDefault="00E70BAA" w:rsidP="00E70BAA">
            <w:pPr>
              <w:spacing w:line="276" w:lineRule="auto"/>
              <w:jc w:val="right"/>
              <w:rPr>
                <w:rFonts w:ascii="Browallia New" w:hAnsi="Browallia New" w:cs="Browallia New"/>
                <w:sz w:val="28"/>
                <w:szCs w:val="28"/>
                <w:lang w:val="en-GB" w:bidi="ar-SA"/>
              </w:rPr>
            </w:pPr>
            <w:r w:rsidRPr="00DA4C73">
              <w:rPr>
                <w:rFonts w:ascii="Browallia New" w:hAnsi="Browallia New" w:cs="Browallia New"/>
                <w:sz w:val="28"/>
                <w:szCs w:val="28"/>
                <w:lang w:val="en-GB" w:bidi="ar-SA"/>
              </w:rPr>
              <w:t>264,959</w:t>
            </w:r>
          </w:p>
        </w:tc>
        <w:tc>
          <w:tcPr>
            <w:tcW w:w="1260" w:type="dxa"/>
            <w:gridSpan w:val="2"/>
          </w:tcPr>
          <w:p w14:paraId="5D461EDD" w14:textId="14339201" w:rsidR="00E70BAA" w:rsidRPr="008E5A56" w:rsidRDefault="00E70BAA" w:rsidP="00E70BAA">
            <w:pPr>
              <w:spacing w:line="276" w:lineRule="auto"/>
              <w:jc w:val="right"/>
              <w:rPr>
                <w:rFonts w:ascii="Browallia New" w:hAnsi="Browallia New" w:cs="Browallia New"/>
                <w:sz w:val="28"/>
                <w:szCs w:val="28"/>
                <w:lang w:val="en-GB" w:bidi="ar-SA"/>
              </w:rPr>
            </w:pPr>
            <w:r w:rsidRPr="00DA4C73">
              <w:rPr>
                <w:rFonts w:ascii="Browallia New" w:hAnsi="Browallia New" w:cs="Browallia New"/>
                <w:sz w:val="28"/>
                <w:szCs w:val="28"/>
                <w:lang w:val="en-GB" w:bidi="ar-SA"/>
              </w:rPr>
              <w:t>301,175</w:t>
            </w:r>
          </w:p>
        </w:tc>
      </w:tr>
      <w:tr w:rsidR="00E70BAA" w:rsidRPr="008E5A56" w14:paraId="1A783381" w14:textId="77777777" w:rsidTr="001A3B8B">
        <w:trPr>
          <w:trHeight w:val="340"/>
        </w:trPr>
        <w:tc>
          <w:tcPr>
            <w:tcW w:w="3714" w:type="dxa"/>
            <w:vAlign w:val="bottom"/>
            <w:hideMark/>
          </w:tcPr>
          <w:p w14:paraId="2F5B0836" w14:textId="77777777" w:rsidR="00E70BAA" w:rsidRPr="008E5A56" w:rsidRDefault="00E70BAA" w:rsidP="00E70BAA">
            <w:pPr>
              <w:spacing w:line="276" w:lineRule="auto"/>
              <w:jc w:val="both"/>
              <w:rPr>
                <w:rFonts w:ascii="Browallia New" w:hAnsi="Browallia New" w:cs="Browallia New"/>
                <w:sz w:val="28"/>
                <w:szCs w:val="28"/>
                <w:cs/>
              </w:rPr>
            </w:pPr>
            <w:r w:rsidRPr="008E5A56">
              <w:rPr>
                <w:rFonts w:ascii="Browallia New" w:hAnsi="Browallia New" w:cs="Browallia New" w:hint="cs"/>
                <w:sz w:val="28"/>
                <w:szCs w:val="28"/>
                <w:cs/>
              </w:rPr>
              <w:t>อสังหาริมทรัพย์เพื่อการลงทุน</w:t>
            </w:r>
          </w:p>
        </w:tc>
        <w:tc>
          <w:tcPr>
            <w:tcW w:w="1350" w:type="dxa"/>
          </w:tcPr>
          <w:p w14:paraId="5256DC27" w14:textId="53B55FCE" w:rsidR="00E70BAA" w:rsidRPr="008E5A56" w:rsidRDefault="00E70BAA" w:rsidP="00E70BAA">
            <w:pPr>
              <w:spacing w:line="276" w:lineRule="auto"/>
              <w:jc w:val="right"/>
              <w:rPr>
                <w:rFonts w:ascii="Browallia New" w:hAnsi="Browallia New" w:cs="Browallia New"/>
                <w:sz w:val="28"/>
                <w:szCs w:val="28"/>
                <w:rtl/>
                <w:cs/>
                <w:lang w:val="en-GB" w:bidi="ar-SA"/>
              </w:rPr>
            </w:pPr>
          </w:p>
        </w:tc>
        <w:tc>
          <w:tcPr>
            <w:tcW w:w="1350" w:type="dxa"/>
          </w:tcPr>
          <w:p w14:paraId="6948AA85" w14:textId="3B7339DC" w:rsidR="00E70BAA" w:rsidRPr="008E5A56" w:rsidRDefault="00E70BAA" w:rsidP="00E70BAA">
            <w:pPr>
              <w:spacing w:line="276" w:lineRule="auto"/>
              <w:jc w:val="center"/>
              <w:rPr>
                <w:rFonts w:ascii="Browallia New" w:hAnsi="Browallia New" w:cs="Browallia New"/>
                <w:sz w:val="28"/>
                <w:szCs w:val="28"/>
                <w:lang w:val="en-GB" w:bidi="ar-SA"/>
              </w:rPr>
            </w:pPr>
          </w:p>
        </w:tc>
        <w:tc>
          <w:tcPr>
            <w:tcW w:w="1350" w:type="dxa"/>
          </w:tcPr>
          <w:p w14:paraId="23C28ECE" w14:textId="37521E61" w:rsidR="00E70BAA" w:rsidRPr="008E5A56" w:rsidRDefault="00E70BAA" w:rsidP="00E70BAA">
            <w:pPr>
              <w:spacing w:line="276" w:lineRule="auto"/>
              <w:jc w:val="right"/>
              <w:rPr>
                <w:rFonts w:ascii="Browallia New" w:hAnsi="Browallia New" w:cs="Browallia New"/>
                <w:sz w:val="28"/>
                <w:szCs w:val="28"/>
                <w:lang w:val="en-GB" w:bidi="ar-SA"/>
              </w:rPr>
            </w:pPr>
            <w:r w:rsidRPr="00DA4C73">
              <w:rPr>
                <w:rFonts w:ascii="Browallia New" w:hAnsi="Browallia New" w:cs="Browallia New"/>
                <w:sz w:val="28"/>
                <w:szCs w:val="28"/>
                <w:lang w:val="en-GB" w:bidi="ar-SA"/>
              </w:rPr>
              <w:t>36,216</w:t>
            </w:r>
          </w:p>
        </w:tc>
        <w:tc>
          <w:tcPr>
            <w:tcW w:w="1260" w:type="dxa"/>
            <w:gridSpan w:val="2"/>
          </w:tcPr>
          <w:p w14:paraId="79ED2A2F" w14:textId="4C610BCB" w:rsidR="00E70BAA" w:rsidRPr="008E5A56" w:rsidRDefault="00E70BAA" w:rsidP="00E70BAA">
            <w:pPr>
              <w:spacing w:line="276" w:lineRule="auto"/>
              <w:rPr>
                <w:rFonts w:ascii="Browallia New" w:hAnsi="Browallia New" w:cs="Browallia New"/>
                <w:sz w:val="28"/>
                <w:szCs w:val="28"/>
                <w:lang w:val="en-GB" w:bidi="ar-SA"/>
              </w:rPr>
            </w:pPr>
            <w:r w:rsidRPr="00DA4C73">
              <w:rPr>
                <w:rFonts w:ascii="Browallia New" w:hAnsi="Browallia New" w:cs="Browallia New"/>
                <w:sz w:val="28"/>
                <w:szCs w:val="28"/>
                <w:lang w:val="en-GB" w:bidi="ar-SA"/>
              </w:rPr>
              <w:t xml:space="preserve">   </w:t>
            </w:r>
            <w:r>
              <w:rPr>
                <w:rFonts w:ascii="Browallia New" w:hAnsi="Browallia New" w:cs="Browallia New"/>
                <w:sz w:val="28"/>
                <w:szCs w:val="28"/>
                <w:lang w:val="en-GB" w:bidi="ar-SA"/>
              </w:rPr>
              <w:t xml:space="preserve">   </w:t>
            </w:r>
            <w:r w:rsidRPr="00DA4C73">
              <w:rPr>
                <w:rFonts w:ascii="Browallia New" w:hAnsi="Browallia New" w:cs="Browallia New"/>
                <w:sz w:val="28"/>
                <w:szCs w:val="28"/>
                <w:lang w:val="en-GB" w:bidi="ar-SA"/>
              </w:rPr>
              <w:t xml:space="preserve">    </w:t>
            </w:r>
            <w:r>
              <w:rPr>
                <w:rFonts w:ascii="Browallia New" w:hAnsi="Browallia New" w:cs="Browallia New" w:hint="cs"/>
                <w:sz w:val="28"/>
                <w:szCs w:val="28"/>
                <w:cs/>
                <w:lang w:val="en-GB"/>
              </w:rPr>
              <w:t xml:space="preserve"> </w:t>
            </w:r>
            <w:r w:rsidRPr="00DA4C73">
              <w:rPr>
                <w:rFonts w:ascii="Browallia New" w:hAnsi="Browallia New" w:cs="Browallia New"/>
                <w:sz w:val="28"/>
                <w:szCs w:val="28"/>
                <w:lang w:val="en-GB" w:bidi="ar-SA"/>
              </w:rPr>
              <w:t>-</w:t>
            </w:r>
          </w:p>
        </w:tc>
      </w:tr>
    </w:tbl>
    <w:p w14:paraId="728850DB" w14:textId="1B5BAEE4" w:rsidR="008E5A56" w:rsidRDefault="008E5A56"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24" w:type="dxa"/>
        <w:tblInd w:w="426" w:type="dxa"/>
        <w:tblLayout w:type="fixed"/>
        <w:tblLook w:val="01E0" w:firstRow="1" w:lastRow="1" w:firstColumn="1" w:lastColumn="1" w:noHBand="0" w:noVBand="0"/>
      </w:tblPr>
      <w:tblGrid>
        <w:gridCol w:w="3714"/>
        <w:gridCol w:w="1350"/>
        <w:gridCol w:w="1350"/>
        <w:gridCol w:w="1350"/>
        <w:gridCol w:w="1254"/>
        <w:gridCol w:w="6"/>
      </w:tblGrid>
      <w:tr w:rsidR="00ED43E6" w:rsidRPr="00ED43E6" w14:paraId="46F423ED" w14:textId="77777777" w:rsidTr="00321DAB">
        <w:trPr>
          <w:gridAfter w:val="1"/>
          <w:wAfter w:w="6" w:type="dxa"/>
          <w:trHeight w:val="340"/>
          <w:tblHeader/>
        </w:trPr>
        <w:tc>
          <w:tcPr>
            <w:tcW w:w="3714" w:type="dxa"/>
            <w:vAlign w:val="bottom"/>
          </w:tcPr>
          <w:p w14:paraId="21750C40" w14:textId="77777777" w:rsidR="00ED43E6" w:rsidRPr="00ED43E6" w:rsidRDefault="00ED43E6" w:rsidP="00321DAB">
            <w:pPr>
              <w:spacing w:line="276" w:lineRule="auto"/>
              <w:jc w:val="thaiDistribute"/>
              <w:rPr>
                <w:rFonts w:ascii="Browallia New" w:hAnsi="Browallia New" w:cs="Browallia New"/>
                <w:sz w:val="28"/>
                <w:szCs w:val="28"/>
                <w:u w:val="single"/>
                <w:lang w:val="en-GB" w:bidi="ar-SA"/>
              </w:rPr>
            </w:pPr>
          </w:p>
        </w:tc>
        <w:tc>
          <w:tcPr>
            <w:tcW w:w="2700" w:type="dxa"/>
            <w:gridSpan w:val="2"/>
            <w:hideMark/>
          </w:tcPr>
          <w:p w14:paraId="2263BEB4" w14:textId="77777777" w:rsidR="00ED43E6" w:rsidRPr="00ED43E6" w:rsidRDefault="00ED43E6" w:rsidP="00321DAB">
            <w:pPr>
              <w:tabs>
                <w:tab w:val="left" w:pos="3090"/>
                <w:tab w:val="left" w:pos="4860"/>
              </w:tabs>
              <w:spacing w:line="276" w:lineRule="auto"/>
              <w:jc w:val="right"/>
              <w:rPr>
                <w:rFonts w:ascii="Browallia New" w:hAnsi="Browallia New" w:cs="Browallia New"/>
                <w:snapToGrid w:val="0"/>
                <w:sz w:val="28"/>
                <w:szCs w:val="28"/>
                <w:cs/>
                <w:lang w:eastAsia="th-TH"/>
              </w:rPr>
            </w:pPr>
          </w:p>
        </w:tc>
        <w:tc>
          <w:tcPr>
            <w:tcW w:w="2604" w:type="dxa"/>
            <w:gridSpan w:val="2"/>
          </w:tcPr>
          <w:p w14:paraId="6797D5DB" w14:textId="77777777" w:rsidR="00ED43E6" w:rsidRPr="00ED43E6" w:rsidRDefault="00ED43E6" w:rsidP="00321DAB">
            <w:pPr>
              <w:tabs>
                <w:tab w:val="left" w:pos="3090"/>
                <w:tab w:val="left" w:pos="4860"/>
              </w:tabs>
              <w:spacing w:line="276" w:lineRule="auto"/>
              <w:jc w:val="right"/>
              <w:rPr>
                <w:rFonts w:ascii="Browallia New" w:hAnsi="Browallia New" w:cs="Browallia New"/>
                <w:snapToGrid w:val="0"/>
                <w:sz w:val="28"/>
                <w:szCs w:val="28"/>
                <w:cs/>
                <w:lang w:eastAsia="th-TH"/>
              </w:rPr>
            </w:pPr>
            <w:r w:rsidRPr="00ED43E6">
              <w:rPr>
                <w:rFonts w:ascii="Browallia New" w:hAnsi="Browallia New" w:cs="Browallia New"/>
                <w:snapToGrid w:val="0"/>
                <w:sz w:val="28"/>
                <w:szCs w:val="28"/>
                <w:cs/>
                <w:lang w:eastAsia="th-TH"/>
              </w:rPr>
              <w:t xml:space="preserve">(หน่วย </w:t>
            </w:r>
            <w:r w:rsidRPr="00ED43E6">
              <w:rPr>
                <w:rFonts w:ascii="Browallia New" w:hAnsi="Browallia New" w:cs="Browallia New"/>
                <w:snapToGrid w:val="0"/>
                <w:sz w:val="28"/>
                <w:szCs w:val="28"/>
                <w:lang w:val="en-GB" w:eastAsia="th-TH" w:bidi="ar-SA"/>
              </w:rPr>
              <w:t xml:space="preserve">: </w:t>
            </w:r>
            <w:r w:rsidRPr="00ED43E6">
              <w:rPr>
                <w:rFonts w:ascii="Browallia New" w:hAnsi="Browallia New" w:cs="Browallia New"/>
                <w:snapToGrid w:val="0"/>
                <w:sz w:val="28"/>
                <w:szCs w:val="28"/>
                <w:cs/>
                <w:lang w:eastAsia="th-TH"/>
              </w:rPr>
              <w:t>พันบาท)</w:t>
            </w:r>
          </w:p>
        </w:tc>
      </w:tr>
      <w:tr w:rsidR="00ED43E6" w:rsidRPr="00ED43E6" w14:paraId="2F97A1D6" w14:textId="77777777" w:rsidTr="00321DAB">
        <w:trPr>
          <w:gridAfter w:val="1"/>
          <w:wAfter w:w="6" w:type="dxa"/>
          <w:trHeight w:val="340"/>
          <w:tblHeader/>
        </w:trPr>
        <w:tc>
          <w:tcPr>
            <w:tcW w:w="3714" w:type="dxa"/>
            <w:vAlign w:val="bottom"/>
          </w:tcPr>
          <w:p w14:paraId="1F130E1F" w14:textId="77777777" w:rsidR="00ED43E6" w:rsidRPr="00ED43E6" w:rsidRDefault="00ED43E6" w:rsidP="00CD7508">
            <w:pPr>
              <w:spacing w:line="240" w:lineRule="auto"/>
              <w:jc w:val="thaiDistribute"/>
              <w:rPr>
                <w:rFonts w:ascii="Browallia New" w:hAnsi="Browallia New" w:cs="Browallia New"/>
                <w:sz w:val="28"/>
                <w:szCs w:val="28"/>
                <w:u w:val="single"/>
                <w:rtl/>
                <w:cs/>
                <w:lang w:val="en-GB" w:bidi="ar-SA"/>
              </w:rPr>
            </w:pPr>
          </w:p>
        </w:tc>
        <w:tc>
          <w:tcPr>
            <w:tcW w:w="2700" w:type="dxa"/>
            <w:gridSpan w:val="2"/>
            <w:hideMark/>
          </w:tcPr>
          <w:p w14:paraId="391178A1" w14:textId="0448C5B3" w:rsidR="00ED43E6" w:rsidRPr="00ED43E6" w:rsidRDefault="00ED43E6" w:rsidP="00CD7508">
            <w:pPr>
              <w:pBdr>
                <w:bottom w:val="single" w:sz="4" w:space="1" w:color="auto"/>
              </w:pBdr>
              <w:tabs>
                <w:tab w:val="num" w:pos="360"/>
                <w:tab w:val="left" w:pos="3090"/>
                <w:tab w:val="left" w:pos="4860"/>
              </w:tabs>
              <w:spacing w:line="240" w:lineRule="auto"/>
              <w:jc w:val="center"/>
              <w:rPr>
                <w:rFonts w:ascii="Browallia New" w:hAnsi="Browallia New" w:cs="Browallia New"/>
                <w:snapToGrid w:val="0"/>
                <w:sz w:val="28"/>
                <w:szCs w:val="28"/>
                <w:cs/>
                <w:lang w:eastAsia="th-TH"/>
              </w:rPr>
            </w:pPr>
            <w:r w:rsidRPr="00ED43E6">
              <w:rPr>
                <w:rFonts w:ascii="Browallia New" w:hAnsi="Browallia New" w:cs="Browallia New"/>
                <w:sz w:val="28"/>
                <w:szCs w:val="28"/>
                <w:cs/>
              </w:rPr>
              <w:t>งบ</w:t>
            </w:r>
            <w:r w:rsidR="00360057">
              <w:rPr>
                <w:rFonts w:ascii="Browallia New" w:hAnsi="Browallia New" w:cs="Browallia New" w:hint="cs"/>
                <w:sz w:val="28"/>
                <w:szCs w:val="28"/>
                <w:cs/>
                <w:lang w:val="en-GB"/>
              </w:rPr>
              <w:t>กำไรขาดทุนและ</w:t>
            </w:r>
            <w:r w:rsidR="00644B05">
              <w:rPr>
                <w:rFonts w:ascii="Browallia New" w:hAnsi="Browallia New" w:cs="Browallia New"/>
                <w:sz w:val="28"/>
                <w:szCs w:val="28"/>
                <w:cs/>
                <w:lang w:val="en-GB"/>
              </w:rPr>
              <w:br/>
            </w:r>
            <w:r w:rsidR="00360057">
              <w:rPr>
                <w:rFonts w:ascii="Browallia New" w:hAnsi="Browallia New" w:cs="Browallia New" w:hint="cs"/>
                <w:sz w:val="28"/>
                <w:szCs w:val="28"/>
                <w:cs/>
                <w:lang w:val="en-GB"/>
              </w:rPr>
              <w:t>กำไรขาดทุนเบ็ดเสร็จอื่น</w:t>
            </w:r>
            <w:r w:rsidRPr="00ED43E6">
              <w:rPr>
                <w:rFonts w:ascii="Browallia New" w:hAnsi="Browallia New" w:cs="Browallia New"/>
                <w:sz w:val="28"/>
                <w:szCs w:val="28"/>
                <w:cs/>
              </w:rPr>
              <w:t>รวม</w:t>
            </w:r>
          </w:p>
        </w:tc>
        <w:tc>
          <w:tcPr>
            <w:tcW w:w="2604" w:type="dxa"/>
            <w:gridSpan w:val="2"/>
          </w:tcPr>
          <w:p w14:paraId="6E4D8942" w14:textId="76D50D29" w:rsidR="00ED43E6" w:rsidRPr="00ED43E6" w:rsidRDefault="00ED43E6" w:rsidP="00CD7508">
            <w:pPr>
              <w:pBdr>
                <w:bottom w:val="single" w:sz="4" w:space="1" w:color="auto"/>
              </w:pBdr>
              <w:tabs>
                <w:tab w:val="num" w:pos="360"/>
                <w:tab w:val="left" w:pos="3090"/>
                <w:tab w:val="left" w:pos="4860"/>
              </w:tabs>
              <w:spacing w:line="240" w:lineRule="auto"/>
              <w:jc w:val="center"/>
              <w:rPr>
                <w:rFonts w:ascii="Browallia New" w:hAnsi="Browallia New" w:cs="Browallia New"/>
                <w:sz w:val="28"/>
                <w:szCs w:val="28"/>
                <w:cs/>
              </w:rPr>
            </w:pPr>
            <w:r w:rsidRPr="00ED43E6">
              <w:rPr>
                <w:rFonts w:ascii="Browallia New" w:hAnsi="Browallia New" w:cs="Browallia New"/>
                <w:sz w:val="28"/>
                <w:szCs w:val="28"/>
                <w:cs/>
              </w:rPr>
              <w:t>งบ</w:t>
            </w:r>
            <w:r w:rsidR="00644B05">
              <w:rPr>
                <w:rFonts w:ascii="Browallia New" w:hAnsi="Browallia New" w:cs="Browallia New" w:hint="cs"/>
                <w:sz w:val="28"/>
                <w:szCs w:val="28"/>
                <w:cs/>
                <w:lang w:val="en-GB"/>
              </w:rPr>
              <w:t>กำไรขาดทุนและ</w:t>
            </w:r>
            <w:r w:rsidR="00644B05">
              <w:rPr>
                <w:rFonts w:ascii="Browallia New" w:hAnsi="Browallia New" w:cs="Browallia New"/>
                <w:sz w:val="28"/>
                <w:szCs w:val="28"/>
                <w:cs/>
                <w:lang w:val="en-GB"/>
              </w:rPr>
              <w:br/>
            </w:r>
            <w:r w:rsidR="00644B05">
              <w:rPr>
                <w:rFonts w:ascii="Browallia New" w:hAnsi="Browallia New" w:cs="Browallia New" w:hint="cs"/>
                <w:sz w:val="28"/>
                <w:szCs w:val="28"/>
                <w:cs/>
                <w:lang w:val="en-GB"/>
              </w:rPr>
              <w:t>กำไรขาดทุนเบ็ดเสร็จอื่น</w:t>
            </w:r>
            <w:r w:rsidRPr="00ED43E6">
              <w:rPr>
                <w:rFonts w:ascii="Browallia New" w:hAnsi="Browallia New" w:cs="Browallia New" w:hint="cs"/>
                <w:sz w:val="28"/>
                <w:szCs w:val="28"/>
                <w:cs/>
              </w:rPr>
              <w:t>เฉพาะ</w:t>
            </w:r>
          </w:p>
        </w:tc>
      </w:tr>
      <w:tr w:rsidR="00ED43E6" w:rsidRPr="00ED43E6" w14:paraId="4272A182" w14:textId="77777777" w:rsidTr="00321DAB">
        <w:trPr>
          <w:trHeight w:val="340"/>
          <w:tblHeader/>
        </w:trPr>
        <w:tc>
          <w:tcPr>
            <w:tcW w:w="3714" w:type="dxa"/>
            <w:vAlign w:val="bottom"/>
          </w:tcPr>
          <w:p w14:paraId="67286821" w14:textId="77777777" w:rsidR="00ED43E6" w:rsidRPr="00ED43E6" w:rsidRDefault="00ED43E6" w:rsidP="00CD7508">
            <w:pPr>
              <w:spacing w:line="240" w:lineRule="auto"/>
              <w:jc w:val="center"/>
              <w:rPr>
                <w:rFonts w:ascii="Browallia New" w:hAnsi="Browallia New" w:cs="Browallia New"/>
                <w:sz w:val="28"/>
                <w:szCs w:val="28"/>
                <w:u w:val="single"/>
                <w:rtl/>
                <w:cs/>
                <w:lang w:val="en-GB" w:bidi="ar-SA"/>
              </w:rPr>
            </w:pPr>
          </w:p>
        </w:tc>
        <w:tc>
          <w:tcPr>
            <w:tcW w:w="1350" w:type="dxa"/>
            <w:vAlign w:val="bottom"/>
            <w:hideMark/>
          </w:tcPr>
          <w:p w14:paraId="142FAE94" w14:textId="77777777" w:rsidR="00ED43E6" w:rsidRPr="00ED43E6" w:rsidRDefault="00ED43E6" w:rsidP="00CD7508">
            <w:pPr>
              <w:pBdr>
                <w:bottom w:val="single" w:sz="4" w:space="1" w:color="auto"/>
              </w:pBdr>
              <w:spacing w:line="240" w:lineRule="auto"/>
              <w:ind w:right="-72"/>
              <w:jc w:val="center"/>
              <w:rPr>
                <w:rFonts w:ascii="Browallia New" w:hAnsi="Browallia New" w:cs="Browallia New"/>
                <w:snapToGrid w:val="0"/>
                <w:sz w:val="28"/>
                <w:szCs w:val="28"/>
                <w:lang w:val="en-GB" w:bidi="ar-SA"/>
              </w:rPr>
            </w:pPr>
            <w:r w:rsidRPr="00ED43E6">
              <w:rPr>
                <w:rFonts w:ascii="Browallia New" w:hAnsi="Browallia New" w:cs="Browallia New"/>
                <w:snapToGrid w:val="0"/>
                <w:sz w:val="28"/>
                <w:szCs w:val="28"/>
                <w:cs/>
                <w:lang w:val="en-GB"/>
              </w:rPr>
              <w:t>ตามที่จัดประเภทใหม่</w:t>
            </w:r>
          </w:p>
        </w:tc>
        <w:tc>
          <w:tcPr>
            <w:tcW w:w="1350" w:type="dxa"/>
            <w:vAlign w:val="bottom"/>
            <w:hideMark/>
          </w:tcPr>
          <w:p w14:paraId="04492F86" w14:textId="77777777" w:rsidR="00ED43E6" w:rsidRPr="00ED43E6" w:rsidRDefault="00ED43E6" w:rsidP="00CD7508">
            <w:pPr>
              <w:pBdr>
                <w:bottom w:val="single" w:sz="4" w:space="1" w:color="auto"/>
              </w:pBdr>
              <w:spacing w:line="240" w:lineRule="auto"/>
              <w:ind w:right="-72"/>
              <w:jc w:val="center"/>
              <w:rPr>
                <w:rFonts w:ascii="Browallia New" w:hAnsi="Browallia New" w:cs="Browallia New"/>
                <w:snapToGrid w:val="0"/>
                <w:sz w:val="28"/>
                <w:szCs w:val="28"/>
                <w:lang w:val="en-GB" w:bidi="ar-SA"/>
              </w:rPr>
            </w:pPr>
            <w:r w:rsidRPr="00ED43E6">
              <w:rPr>
                <w:rFonts w:ascii="Browallia New" w:hAnsi="Browallia New" w:cs="Browallia New"/>
                <w:snapToGrid w:val="0"/>
                <w:sz w:val="28"/>
                <w:szCs w:val="28"/>
                <w:cs/>
                <w:lang w:val="en-GB"/>
              </w:rPr>
              <w:t>ตามที่เคยรายงานไว้</w:t>
            </w:r>
          </w:p>
        </w:tc>
        <w:tc>
          <w:tcPr>
            <w:tcW w:w="1350" w:type="dxa"/>
          </w:tcPr>
          <w:p w14:paraId="06B0CD4C" w14:textId="77777777" w:rsidR="00ED43E6" w:rsidRPr="00ED43E6" w:rsidRDefault="00ED43E6" w:rsidP="00CD7508">
            <w:pPr>
              <w:pBdr>
                <w:bottom w:val="single" w:sz="4" w:space="1" w:color="auto"/>
              </w:pBdr>
              <w:spacing w:line="240" w:lineRule="auto"/>
              <w:ind w:right="-72"/>
              <w:jc w:val="center"/>
              <w:rPr>
                <w:rFonts w:ascii="Browallia New" w:hAnsi="Browallia New" w:cs="Browallia New"/>
                <w:snapToGrid w:val="0"/>
                <w:sz w:val="28"/>
                <w:szCs w:val="28"/>
                <w:cs/>
                <w:lang w:val="en-GB"/>
              </w:rPr>
            </w:pPr>
            <w:r w:rsidRPr="00ED43E6">
              <w:rPr>
                <w:rFonts w:ascii="Browallia New" w:hAnsi="Browallia New" w:cs="Browallia New"/>
                <w:snapToGrid w:val="0"/>
                <w:sz w:val="28"/>
                <w:szCs w:val="28"/>
                <w:cs/>
                <w:lang w:val="en-GB"/>
              </w:rPr>
              <w:t>ตามที่จัดประเภทใหม่</w:t>
            </w:r>
          </w:p>
        </w:tc>
        <w:tc>
          <w:tcPr>
            <w:tcW w:w="1260" w:type="dxa"/>
            <w:gridSpan w:val="2"/>
          </w:tcPr>
          <w:p w14:paraId="47C09721" w14:textId="77777777" w:rsidR="00ED43E6" w:rsidRPr="00ED43E6" w:rsidRDefault="00ED43E6" w:rsidP="00CD7508">
            <w:pPr>
              <w:pBdr>
                <w:bottom w:val="single" w:sz="4" w:space="1" w:color="auto"/>
              </w:pBdr>
              <w:spacing w:line="240" w:lineRule="auto"/>
              <w:ind w:right="-72"/>
              <w:jc w:val="center"/>
              <w:rPr>
                <w:rFonts w:ascii="Browallia New" w:hAnsi="Browallia New" w:cs="Browallia New"/>
                <w:snapToGrid w:val="0"/>
                <w:sz w:val="28"/>
                <w:szCs w:val="28"/>
                <w:cs/>
                <w:lang w:val="en-GB"/>
              </w:rPr>
            </w:pPr>
            <w:r w:rsidRPr="00ED43E6">
              <w:rPr>
                <w:rFonts w:ascii="Browallia New" w:hAnsi="Browallia New" w:cs="Browallia New"/>
                <w:snapToGrid w:val="0"/>
                <w:sz w:val="28"/>
                <w:szCs w:val="28"/>
                <w:cs/>
                <w:lang w:val="en-GB"/>
              </w:rPr>
              <w:t>ตามที่เคยรายงานไว้</w:t>
            </w:r>
          </w:p>
        </w:tc>
      </w:tr>
      <w:tr w:rsidR="00ED43E6" w:rsidRPr="00ED43E6" w14:paraId="49F447FB" w14:textId="77777777" w:rsidTr="00CD7508">
        <w:trPr>
          <w:trHeight w:hRule="exact" w:val="216"/>
        </w:trPr>
        <w:tc>
          <w:tcPr>
            <w:tcW w:w="3714" w:type="dxa"/>
            <w:vAlign w:val="bottom"/>
          </w:tcPr>
          <w:p w14:paraId="42AACDDF" w14:textId="77777777" w:rsidR="00ED43E6" w:rsidRPr="00ED43E6" w:rsidRDefault="00ED43E6" w:rsidP="00321DAB">
            <w:pPr>
              <w:spacing w:line="276" w:lineRule="auto"/>
              <w:rPr>
                <w:rFonts w:ascii="Browallia New" w:hAnsi="Browallia New" w:cs="Browallia New"/>
                <w:b/>
                <w:bCs/>
                <w:i/>
                <w:iCs/>
                <w:sz w:val="28"/>
                <w:szCs w:val="28"/>
                <w:cs/>
              </w:rPr>
            </w:pPr>
          </w:p>
        </w:tc>
        <w:tc>
          <w:tcPr>
            <w:tcW w:w="1350" w:type="dxa"/>
            <w:vAlign w:val="bottom"/>
          </w:tcPr>
          <w:p w14:paraId="2DA8AF17" w14:textId="77777777" w:rsidR="00ED43E6" w:rsidRPr="00ED43E6" w:rsidRDefault="00ED43E6" w:rsidP="00321DAB">
            <w:pPr>
              <w:spacing w:line="276" w:lineRule="auto"/>
              <w:jc w:val="right"/>
              <w:rPr>
                <w:rFonts w:ascii="Browallia New" w:hAnsi="Browallia New" w:cs="Browallia New"/>
                <w:sz w:val="28"/>
                <w:szCs w:val="28"/>
                <w:highlight w:val="yellow"/>
                <w:cs/>
              </w:rPr>
            </w:pPr>
          </w:p>
        </w:tc>
        <w:tc>
          <w:tcPr>
            <w:tcW w:w="1350" w:type="dxa"/>
            <w:vAlign w:val="bottom"/>
          </w:tcPr>
          <w:p w14:paraId="3B51DF58" w14:textId="77777777" w:rsidR="00ED43E6" w:rsidRPr="00ED43E6" w:rsidRDefault="00ED43E6" w:rsidP="00321DAB">
            <w:pPr>
              <w:spacing w:line="276" w:lineRule="auto"/>
              <w:jc w:val="right"/>
              <w:rPr>
                <w:rFonts w:ascii="Browallia New" w:hAnsi="Browallia New" w:cs="Browallia New"/>
                <w:sz w:val="28"/>
                <w:szCs w:val="28"/>
                <w:cs/>
              </w:rPr>
            </w:pPr>
          </w:p>
        </w:tc>
        <w:tc>
          <w:tcPr>
            <w:tcW w:w="1350" w:type="dxa"/>
          </w:tcPr>
          <w:p w14:paraId="4EF21294" w14:textId="77777777" w:rsidR="00ED43E6" w:rsidRPr="00ED43E6" w:rsidRDefault="00ED43E6" w:rsidP="00321DAB">
            <w:pPr>
              <w:spacing w:line="276" w:lineRule="auto"/>
              <w:jc w:val="right"/>
              <w:rPr>
                <w:rFonts w:ascii="Browallia New" w:hAnsi="Browallia New" w:cs="Browallia New"/>
                <w:sz w:val="28"/>
                <w:szCs w:val="28"/>
                <w:cs/>
              </w:rPr>
            </w:pPr>
          </w:p>
        </w:tc>
        <w:tc>
          <w:tcPr>
            <w:tcW w:w="1260" w:type="dxa"/>
            <w:gridSpan w:val="2"/>
          </w:tcPr>
          <w:p w14:paraId="37BF88EA" w14:textId="77777777" w:rsidR="00ED43E6" w:rsidRPr="00ED43E6" w:rsidRDefault="00ED43E6" w:rsidP="00321DAB">
            <w:pPr>
              <w:spacing w:line="276" w:lineRule="auto"/>
              <w:jc w:val="right"/>
              <w:rPr>
                <w:rFonts w:ascii="Browallia New" w:hAnsi="Browallia New" w:cs="Browallia New"/>
                <w:sz w:val="28"/>
                <w:szCs w:val="28"/>
                <w:cs/>
              </w:rPr>
            </w:pPr>
          </w:p>
        </w:tc>
      </w:tr>
      <w:tr w:rsidR="00ED43E6" w:rsidRPr="00ED43E6" w14:paraId="27FB990B" w14:textId="77777777" w:rsidTr="00321DAB">
        <w:trPr>
          <w:trHeight w:val="340"/>
        </w:trPr>
        <w:tc>
          <w:tcPr>
            <w:tcW w:w="3714" w:type="dxa"/>
            <w:vAlign w:val="bottom"/>
            <w:hideMark/>
          </w:tcPr>
          <w:p w14:paraId="3B7A5342" w14:textId="77777777" w:rsidR="00ED43E6" w:rsidRPr="00ED43E6" w:rsidRDefault="00ED43E6" w:rsidP="00321DAB">
            <w:pPr>
              <w:spacing w:line="276" w:lineRule="auto"/>
              <w:jc w:val="both"/>
              <w:rPr>
                <w:rFonts w:ascii="Browallia New" w:hAnsi="Browallia New" w:cs="Browallia New"/>
                <w:sz w:val="28"/>
                <w:szCs w:val="28"/>
                <w:cs/>
              </w:rPr>
            </w:pPr>
            <w:r w:rsidRPr="00ED43E6">
              <w:rPr>
                <w:rFonts w:ascii="Browallia New" w:hAnsi="Browallia New" w:cs="Browallia New"/>
                <w:sz w:val="28"/>
                <w:szCs w:val="28"/>
                <w:cs/>
              </w:rPr>
              <w:t>ต้นทุนขายสินค้าและต้นทุนการให้บริการ</w:t>
            </w:r>
          </w:p>
        </w:tc>
        <w:tc>
          <w:tcPr>
            <w:tcW w:w="1350" w:type="dxa"/>
          </w:tcPr>
          <w:p w14:paraId="5ED8D41B" w14:textId="77777777" w:rsidR="00ED43E6" w:rsidRPr="00ED43E6" w:rsidRDefault="00ED43E6" w:rsidP="00321DAB">
            <w:pPr>
              <w:spacing w:line="276" w:lineRule="auto"/>
              <w:jc w:val="right"/>
              <w:rPr>
                <w:rFonts w:ascii="Browallia New" w:hAnsi="Browallia New" w:cs="Browallia New"/>
                <w:sz w:val="28"/>
                <w:szCs w:val="28"/>
                <w:rtl/>
                <w:cs/>
                <w:lang w:val="en-GB" w:bidi="ar-SA"/>
              </w:rPr>
            </w:pPr>
            <w:r w:rsidRPr="00ED43E6">
              <w:rPr>
                <w:rFonts w:ascii="Browallia New" w:hAnsi="Browallia New" w:cs="Browallia New"/>
                <w:sz w:val="28"/>
                <w:szCs w:val="28"/>
                <w:lang w:val="en-GB" w:bidi="ar-SA"/>
              </w:rPr>
              <w:t>209,436</w:t>
            </w:r>
          </w:p>
        </w:tc>
        <w:tc>
          <w:tcPr>
            <w:tcW w:w="1350" w:type="dxa"/>
          </w:tcPr>
          <w:p w14:paraId="3F4DF470" w14:textId="77777777" w:rsidR="00ED43E6" w:rsidRPr="00ED43E6" w:rsidRDefault="00ED43E6" w:rsidP="00321DAB">
            <w:pPr>
              <w:spacing w:line="276" w:lineRule="auto"/>
              <w:jc w:val="right"/>
              <w:rPr>
                <w:rFonts w:ascii="Browallia New" w:hAnsi="Browallia New" w:cs="Browallia New"/>
                <w:sz w:val="28"/>
                <w:szCs w:val="28"/>
                <w:lang w:val="en-GB" w:bidi="ar-SA"/>
              </w:rPr>
            </w:pPr>
            <w:r w:rsidRPr="00ED43E6">
              <w:rPr>
                <w:rFonts w:ascii="Browallia New" w:hAnsi="Browallia New" w:cs="Browallia New"/>
                <w:sz w:val="28"/>
                <w:szCs w:val="28"/>
                <w:lang w:val="en-GB" w:bidi="ar-SA"/>
              </w:rPr>
              <w:t>208,696</w:t>
            </w:r>
          </w:p>
        </w:tc>
        <w:tc>
          <w:tcPr>
            <w:tcW w:w="1350" w:type="dxa"/>
          </w:tcPr>
          <w:p w14:paraId="2CA7445B" w14:textId="77777777" w:rsidR="00ED43E6" w:rsidRPr="00ED43E6" w:rsidRDefault="00ED43E6" w:rsidP="00321DAB">
            <w:pPr>
              <w:spacing w:line="276" w:lineRule="auto"/>
              <w:jc w:val="right"/>
              <w:rPr>
                <w:rFonts w:ascii="Browallia New" w:hAnsi="Browallia New" w:cs="Browallia New"/>
                <w:sz w:val="28"/>
                <w:szCs w:val="28"/>
                <w:lang w:val="en-GB" w:bidi="ar-SA"/>
              </w:rPr>
            </w:pPr>
            <w:r w:rsidRPr="00ED43E6">
              <w:rPr>
                <w:rFonts w:ascii="Browallia New" w:hAnsi="Browallia New" w:cs="Browallia New"/>
                <w:sz w:val="28"/>
                <w:szCs w:val="28"/>
                <w:lang w:val="en-GB" w:bidi="ar-SA"/>
              </w:rPr>
              <w:t>126,014</w:t>
            </w:r>
          </w:p>
        </w:tc>
        <w:tc>
          <w:tcPr>
            <w:tcW w:w="1260" w:type="dxa"/>
            <w:gridSpan w:val="2"/>
          </w:tcPr>
          <w:p w14:paraId="27F61E78" w14:textId="77777777" w:rsidR="00ED43E6" w:rsidRPr="00ED43E6" w:rsidRDefault="00ED43E6" w:rsidP="00321DAB">
            <w:pPr>
              <w:spacing w:line="276" w:lineRule="auto"/>
              <w:jc w:val="right"/>
              <w:rPr>
                <w:rFonts w:ascii="Browallia New" w:hAnsi="Browallia New" w:cs="Browallia New"/>
                <w:sz w:val="28"/>
                <w:szCs w:val="28"/>
                <w:lang w:val="en-GB" w:bidi="ar-SA"/>
              </w:rPr>
            </w:pPr>
            <w:r w:rsidRPr="00ED43E6">
              <w:rPr>
                <w:rFonts w:ascii="Browallia New" w:hAnsi="Browallia New" w:cs="Browallia New"/>
                <w:sz w:val="28"/>
                <w:szCs w:val="28"/>
                <w:lang w:val="en-GB" w:bidi="ar-SA"/>
              </w:rPr>
              <w:t>125,274</w:t>
            </w:r>
          </w:p>
        </w:tc>
      </w:tr>
      <w:tr w:rsidR="00ED43E6" w:rsidRPr="00ED43E6" w14:paraId="48C19F98" w14:textId="77777777" w:rsidTr="00321DAB">
        <w:trPr>
          <w:trHeight w:val="340"/>
        </w:trPr>
        <w:tc>
          <w:tcPr>
            <w:tcW w:w="3714" w:type="dxa"/>
            <w:vAlign w:val="bottom"/>
          </w:tcPr>
          <w:p w14:paraId="7A2AFE5A" w14:textId="77777777" w:rsidR="00ED43E6" w:rsidRPr="00ED43E6" w:rsidRDefault="00ED43E6" w:rsidP="00321DAB">
            <w:pPr>
              <w:spacing w:line="276" w:lineRule="auto"/>
              <w:jc w:val="both"/>
              <w:rPr>
                <w:rFonts w:ascii="Browallia New" w:hAnsi="Browallia New" w:cs="Browallia New"/>
                <w:sz w:val="28"/>
                <w:szCs w:val="28"/>
                <w:cs/>
              </w:rPr>
            </w:pPr>
            <w:r w:rsidRPr="00ED43E6">
              <w:rPr>
                <w:rFonts w:ascii="Browallia New" w:hAnsi="Browallia New" w:cs="Browallia New"/>
                <w:sz w:val="28"/>
                <w:szCs w:val="28"/>
                <w:cs/>
              </w:rPr>
              <w:t>ค่าใช้จ่ายในการบริหาร </w:t>
            </w:r>
          </w:p>
        </w:tc>
        <w:tc>
          <w:tcPr>
            <w:tcW w:w="1350" w:type="dxa"/>
          </w:tcPr>
          <w:p w14:paraId="5E6CCE36" w14:textId="77777777" w:rsidR="00ED43E6" w:rsidRPr="00ED43E6" w:rsidRDefault="00ED43E6" w:rsidP="00321DAB">
            <w:pPr>
              <w:spacing w:line="276" w:lineRule="auto"/>
              <w:jc w:val="right"/>
              <w:rPr>
                <w:rFonts w:ascii="Browallia New" w:hAnsi="Browallia New" w:cs="Browallia New"/>
                <w:sz w:val="28"/>
                <w:szCs w:val="28"/>
                <w:rtl/>
                <w:cs/>
                <w:lang w:val="en-GB" w:bidi="ar-SA"/>
              </w:rPr>
            </w:pPr>
            <w:r w:rsidRPr="00ED43E6">
              <w:rPr>
                <w:rFonts w:ascii="Browallia New" w:hAnsi="Browallia New" w:cs="Browallia New"/>
                <w:sz w:val="28"/>
                <w:szCs w:val="28"/>
                <w:lang w:val="en-GB" w:bidi="ar-SA"/>
              </w:rPr>
              <w:t>32,846</w:t>
            </w:r>
          </w:p>
        </w:tc>
        <w:tc>
          <w:tcPr>
            <w:tcW w:w="1350" w:type="dxa"/>
          </w:tcPr>
          <w:p w14:paraId="0F2FCFDA" w14:textId="77777777" w:rsidR="00ED43E6" w:rsidRPr="00ED43E6" w:rsidRDefault="00ED43E6" w:rsidP="00321DAB">
            <w:pPr>
              <w:spacing w:line="276" w:lineRule="auto"/>
              <w:jc w:val="right"/>
              <w:rPr>
                <w:rFonts w:ascii="Browallia New" w:hAnsi="Browallia New" w:cs="Browallia New"/>
                <w:sz w:val="28"/>
                <w:szCs w:val="28"/>
                <w:lang w:val="en-GB" w:bidi="ar-SA"/>
              </w:rPr>
            </w:pPr>
            <w:r w:rsidRPr="00ED43E6">
              <w:rPr>
                <w:rFonts w:ascii="Browallia New" w:hAnsi="Browallia New" w:cs="Browallia New"/>
                <w:sz w:val="28"/>
                <w:szCs w:val="28"/>
                <w:cs/>
                <w:lang w:val="en-GB"/>
              </w:rPr>
              <w:t>33,586</w:t>
            </w:r>
          </w:p>
        </w:tc>
        <w:tc>
          <w:tcPr>
            <w:tcW w:w="1350" w:type="dxa"/>
          </w:tcPr>
          <w:p w14:paraId="384596B1" w14:textId="77777777" w:rsidR="00ED43E6" w:rsidRPr="00ED43E6" w:rsidRDefault="00ED43E6" w:rsidP="00321DAB">
            <w:pPr>
              <w:spacing w:line="276" w:lineRule="auto"/>
              <w:jc w:val="right"/>
              <w:rPr>
                <w:rFonts w:ascii="Browallia New" w:hAnsi="Browallia New" w:cs="Browallia New"/>
                <w:sz w:val="28"/>
                <w:szCs w:val="28"/>
                <w:lang w:val="en-GB" w:bidi="ar-SA"/>
              </w:rPr>
            </w:pPr>
            <w:r w:rsidRPr="00ED43E6">
              <w:rPr>
                <w:rFonts w:ascii="Browallia New" w:hAnsi="Browallia New" w:cs="Browallia New"/>
                <w:sz w:val="28"/>
                <w:szCs w:val="28"/>
                <w:cs/>
                <w:lang w:val="en-GB"/>
              </w:rPr>
              <w:t>16,434</w:t>
            </w:r>
          </w:p>
        </w:tc>
        <w:tc>
          <w:tcPr>
            <w:tcW w:w="1260" w:type="dxa"/>
            <w:gridSpan w:val="2"/>
          </w:tcPr>
          <w:p w14:paraId="60B2DC7D" w14:textId="77777777" w:rsidR="00ED43E6" w:rsidRPr="00ED43E6" w:rsidRDefault="00ED43E6" w:rsidP="00321DAB">
            <w:pPr>
              <w:spacing w:line="276" w:lineRule="auto"/>
              <w:jc w:val="right"/>
              <w:rPr>
                <w:rFonts w:ascii="Browallia New" w:hAnsi="Browallia New" w:cs="Browallia New"/>
                <w:sz w:val="28"/>
                <w:szCs w:val="28"/>
                <w:lang w:val="en-GB" w:bidi="ar-SA"/>
              </w:rPr>
            </w:pPr>
            <w:r w:rsidRPr="00ED43E6">
              <w:rPr>
                <w:rFonts w:ascii="Browallia New" w:hAnsi="Browallia New" w:cs="Browallia New"/>
                <w:sz w:val="28"/>
                <w:szCs w:val="28"/>
                <w:cs/>
                <w:lang w:val="en-GB"/>
              </w:rPr>
              <w:t>17,174</w:t>
            </w:r>
          </w:p>
        </w:tc>
      </w:tr>
    </w:tbl>
    <w:p w14:paraId="12908E88" w14:textId="77777777" w:rsidR="00644B05" w:rsidRDefault="00644B05"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06F831B9" w14:textId="4C7625A8" w:rsidR="000D78FC" w:rsidRPr="00C8173F" w:rsidRDefault="00CD7508" w:rsidP="000D78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CD7508">
        <w:rPr>
          <w:rFonts w:ascii="Browallia New" w:hAnsi="Browallia New" w:cs="Browallia New"/>
          <w:sz w:val="28"/>
          <w:szCs w:val="28"/>
        </w:rPr>
        <w:t xml:space="preserve"> </w:t>
      </w:r>
      <w:r w:rsidR="000D78FC" w:rsidRPr="00C8173F">
        <w:rPr>
          <w:rFonts w:ascii="Browallia New" w:hAnsi="Browallia New" w:cs="Browallia New" w:hint="cs"/>
          <w:sz w:val="28"/>
          <w:szCs w:val="28"/>
          <w:u w:val="single"/>
          <w:cs/>
        </w:rPr>
        <w:t>เหตุการณ์ภายหลังรอบระยะเวลารายงาน</w:t>
      </w:r>
    </w:p>
    <w:p w14:paraId="7A982F44" w14:textId="77777777" w:rsidR="000D78FC" w:rsidRDefault="000D78FC" w:rsidP="000D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B5A3239" w14:textId="7000CC46" w:rsidR="000D78FC" w:rsidRPr="00204B79" w:rsidRDefault="000D78FC" w:rsidP="00AB64BD">
      <w:pPr>
        <w:pStyle w:val="ListParagraph"/>
        <w:numPr>
          <w:ilvl w:val="0"/>
          <w:numId w:val="41"/>
        </w:numPr>
        <w:tabs>
          <w:tab w:val="clear" w:pos="680"/>
          <w:tab w:val="left" w:pos="540"/>
        </w:tabs>
        <w:jc w:val="thaiDistribute"/>
        <w:rPr>
          <w:rFonts w:ascii="Browallia New" w:hAnsi="Browallia New" w:cs="Browallia New"/>
          <w:sz w:val="28"/>
          <w:szCs w:val="28"/>
        </w:rPr>
      </w:pPr>
      <w:r w:rsidRPr="00204B79">
        <w:rPr>
          <w:rFonts w:ascii="Browallia New" w:hAnsi="Browallia New" w:cs="Browallia New"/>
          <w:sz w:val="28"/>
          <w:szCs w:val="28"/>
          <w:cs/>
        </w:rPr>
        <w:t xml:space="preserve">เมื่อวันที่ </w:t>
      </w:r>
      <w:r w:rsidRPr="00204B79">
        <w:rPr>
          <w:rFonts w:ascii="Browallia New" w:hAnsi="Browallia New" w:cs="Browallia New"/>
          <w:sz w:val="28"/>
          <w:szCs w:val="28"/>
        </w:rPr>
        <w:t>26</w:t>
      </w:r>
      <w:r w:rsidRPr="00204B79">
        <w:rPr>
          <w:rFonts w:ascii="Browallia New" w:hAnsi="Browallia New" w:cs="Browallia New"/>
          <w:sz w:val="28"/>
          <w:szCs w:val="28"/>
          <w:cs/>
        </w:rPr>
        <w:t xml:space="preserve"> กุมภาพันธ์ </w:t>
      </w:r>
      <w:r w:rsidRPr="00204B79">
        <w:rPr>
          <w:rFonts w:ascii="Browallia New" w:hAnsi="Browallia New" w:cs="Browallia New"/>
          <w:sz w:val="28"/>
          <w:szCs w:val="28"/>
        </w:rPr>
        <w:t>2561</w:t>
      </w:r>
      <w:r w:rsidRPr="00204B79">
        <w:rPr>
          <w:rFonts w:ascii="Browallia New" w:hAnsi="Browallia New" w:cs="Browallia New"/>
          <w:sz w:val="28"/>
          <w:szCs w:val="28"/>
          <w:cs/>
        </w:rPr>
        <w:t xml:space="preserve"> </w:t>
      </w:r>
      <w:r w:rsidR="009030C2" w:rsidRPr="00204B79">
        <w:rPr>
          <w:rFonts w:ascii="Browallia New" w:hAnsi="Browallia New" w:cs="Browallia New"/>
          <w:sz w:val="28"/>
          <w:szCs w:val="28"/>
          <w:cs/>
        </w:rPr>
        <w:t>ที่ประชุมสามัญผู้ถือหุ้น</w:t>
      </w:r>
      <w:r w:rsidR="009030C2" w:rsidRPr="00204B79">
        <w:rPr>
          <w:rFonts w:ascii="Browallia New" w:hAnsi="Browallia New" w:cs="Browallia New" w:hint="cs"/>
          <w:sz w:val="28"/>
          <w:szCs w:val="28"/>
          <w:cs/>
        </w:rPr>
        <w:t xml:space="preserve">ประจำปี </w:t>
      </w:r>
      <w:r w:rsidR="009030C2" w:rsidRPr="00204B79">
        <w:rPr>
          <w:rFonts w:ascii="Browallia New" w:hAnsi="Browallia New" w:cs="Browallia New"/>
          <w:sz w:val="28"/>
          <w:szCs w:val="28"/>
        </w:rPr>
        <w:t xml:space="preserve">2560 </w:t>
      </w:r>
      <w:r w:rsidR="009030C2" w:rsidRPr="00204B79">
        <w:rPr>
          <w:rFonts w:ascii="Browallia New" w:hAnsi="Browallia New" w:cs="Browallia New"/>
          <w:sz w:val="28"/>
          <w:szCs w:val="28"/>
          <w:cs/>
        </w:rPr>
        <w:t xml:space="preserve">ของบริษัท </w:t>
      </w:r>
      <w:r w:rsidR="00941092" w:rsidRPr="00204B79">
        <w:rPr>
          <w:rFonts w:ascii="Browallia New" w:hAnsi="Browallia New" w:cs="Browallia New" w:hint="cs"/>
          <w:sz w:val="28"/>
          <w:szCs w:val="28"/>
          <w:cs/>
        </w:rPr>
        <w:t>ผู้ถือหุ้น</w:t>
      </w:r>
      <w:r w:rsidR="009030C2" w:rsidRPr="00204B79">
        <w:rPr>
          <w:rFonts w:ascii="Browallia New" w:hAnsi="Browallia New" w:cs="Browallia New" w:hint="cs"/>
          <w:sz w:val="28"/>
          <w:szCs w:val="28"/>
          <w:cs/>
        </w:rPr>
        <w:t>ได้</w:t>
      </w:r>
      <w:r w:rsidRPr="00204B79">
        <w:rPr>
          <w:rFonts w:ascii="Browallia New" w:hAnsi="Browallia New" w:cs="Browallia New"/>
          <w:sz w:val="28"/>
          <w:szCs w:val="28"/>
          <w:cs/>
        </w:rPr>
        <w:t>มีมติอนุมัติ</w:t>
      </w:r>
      <w:r w:rsidRPr="00204B79">
        <w:rPr>
          <w:rFonts w:ascii="Browallia New" w:hAnsi="Browallia New" w:cs="Browallia New" w:hint="cs"/>
          <w:sz w:val="28"/>
          <w:szCs w:val="28"/>
          <w:cs/>
        </w:rPr>
        <w:t>จ่าย</w:t>
      </w:r>
      <w:r w:rsidR="00941092" w:rsidRPr="00204B79">
        <w:rPr>
          <w:rFonts w:ascii="Browallia New" w:hAnsi="Browallia New" w:cs="Browallia New" w:hint="cs"/>
          <w:sz w:val="28"/>
          <w:szCs w:val="28"/>
          <w:cs/>
        </w:rPr>
        <w:t>เงินปันผลจากกำไร</w:t>
      </w:r>
      <w:r w:rsidR="009030C2" w:rsidRPr="00204B79">
        <w:rPr>
          <w:rFonts w:ascii="Browallia New" w:hAnsi="Browallia New" w:cs="Browallia New" w:hint="cs"/>
          <w:sz w:val="28"/>
          <w:szCs w:val="28"/>
          <w:cs/>
        </w:rPr>
        <w:t xml:space="preserve">สำหรับผลการดำเนินงานประจำปี </w:t>
      </w:r>
      <w:r w:rsidR="009030C2" w:rsidRPr="00204B79">
        <w:rPr>
          <w:rFonts w:ascii="Browallia New" w:hAnsi="Browallia New" w:cs="Browallia New"/>
          <w:sz w:val="28"/>
          <w:szCs w:val="28"/>
        </w:rPr>
        <w:t>2560</w:t>
      </w:r>
      <w:r w:rsidRPr="00204B79">
        <w:rPr>
          <w:rFonts w:ascii="Browallia New" w:hAnsi="Browallia New" w:cs="Browallia New" w:hint="cs"/>
          <w:sz w:val="28"/>
          <w:szCs w:val="28"/>
          <w:cs/>
        </w:rPr>
        <w:t xml:space="preserve"> ในอัตราหุ้นละ </w:t>
      </w:r>
      <w:r w:rsidRPr="00204B79">
        <w:rPr>
          <w:rFonts w:ascii="Browallia New" w:hAnsi="Browallia New" w:cs="Browallia New"/>
          <w:sz w:val="28"/>
          <w:szCs w:val="28"/>
        </w:rPr>
        <w:t xml:space="preserve">0.20 </w:t>
      </w:r>
      <w:r w:rsidRPr="00204B79">
        <w:rPr>
          <w:rFonts w:ascii="Browallia New" w:hAnsi="Browallia New" w:cs="Browallia New" w:hint="cs"/>
          <w:sz w:val="28"/>
          <w:szCs w:val="28"/>
          <w:cs/>
        </w:rPr>
        <w:t>บาท</w:t>
      </w:r>
      <w:r w:rsidRPr="00204B79">
        <w:rPr>
          <w:rFonts w:ascii="Browallia New" w:hAnsi="Browallia New" w:cs="Browallia New"/>
          <w:sz w:val="28"/>
          <w:szCs w:val="28"/>
        </w:rPr>
        <w:t xml:space="preserve"> </w:t>
      </w:r>
      <w:r w:rsidR="009030C2" w:rsidRPr="00204B79">
        <w:rPr>
          <w:rFonts w:ascii="Browallia New" w:hAnsi="Browallia New" w:cs="Browallia New" w:hint="cs"/>
          <w:sz w:val="28"/>
          <w:szCs w:val="28"/>
          <w:cs/>
        </w:rPr>
        <w:t>เป็นจำนวนเงิน</w:t>
      </w:r>
      <w:r w:rsidR="00261502" w:rsidRPr="00204B79">
        <w:rPr>
          <w:rFonts w:ascii="Browallia New" w:hAnsi="Browallia New" w:cs="Browallia New" w:hint="cs"/>
          <w:sz w:val="28"/>
          <w:szCs w:val="28"/>
          <w:cs/>
        </w:rPr>
        <w:t>รวม</w:t>
      </w:r>
      <w:r w:rsidRPr="00204B79">
        <w:rPr>
          <w:rFonts w:ascii="Browallia New" w:hAnsi="Browallia New" w:cs="Browallia New" w:hint="cs"/>
          <w:sz w:val="28"/>
          <w:szCs w:val="28"/>
          <w:cs/>
        </w:rPr>
        <w:t xml:space="preserve"> </w:t>
      </w:r>
      <w:r w:rsidRPr="00204B79">
        <w:rPr>
          <w:rFonts w:ascii="Browallia New" w:hAnsi="Browallia New" w:cs="Browallia New"/>
          <w:sz w:val="28"/>
          <w:szCs w:val="28"/>
        </w:rPr>
        <w:t>82.4</w:t>
      </w:r>
      <w:r w:rsidR="00C8173F" w:rsidRPr="00204B79">
        <w:rPr>
          <w:rFonts w:ascii="Browallia New" w:hAnsi="Browallia New" w:cs="Browallia New"/>
          <w:sz w:val="28"/>
          <w:szCs w:val="28"/>
        </w:rPr>
        <w:t>0</w:t>
      </w:r>
      <w:r w:rsidRPr="00204B79">
        <w:rPr>
          <w:rFonts w:ascii="Browallia New" w:hAnsi="Browallia New" w:cs="Browallia New"/>
          <w:sz w:val="28"/>
          <w:szCs w:val="28"/>
        </w:rPr>
        <w:t xml:space="preserve"> </w:t>
      </w:r>
      <w:r w:rsidRPr="00204B79">
        <w:rPr>
          <w:rFonts w:ascii="Browallia New" w:hAnsi="Browallia New" w:cs="Browallia New" w:hint="cs"/>
          <w:sz w:val="28"/>
          <w:szCs w:val="28"/>
          <w:cs/>
        </w:rPr>
        <w:t>ล้านบาท</w:t>
      </w:r>
    </w:p>
    <w:p w14:paraId="76C694E2" w14:textId="3B4A9C29" w:rsidR="00204B79" w:rsidRDefault="00204B79" w:rsidP="000D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85F082" w14:textId="1BFEA994" w:rsidR="00204B79" w:rsidRPr="00204B79" w:rsidRDefault="00204B79" w:rsidP="00AB64BD">
      <w:pPr>
        <w:pStyle w:val="ListParagraph"/>
        <w:numPr>
          <w:ilvl w:val="0"/>
          <w:numId w:val="41"/>
        </w:numPr>
        <w:tabs>
          <w:tab w:val="clear" w:pos="680"/>
          <w:tab w:val="left" w:pos="540"/>
        </w:tabs>
        <w:jc w:val="thaiDistribute"/>
        <w:rPr>
          <w:rFonts w:ascii="Browallia New" w:hAnsi="Browallia New" w:cs="Browallia New"/>
          <w:sz w:val="28"/>
          <w:szCs w:val="28"/>
        </w:rPr>
      </w:pPr>
      <w:r w:rsidRPr="00204B79">
        <w:rPr>
          <w:rFonts w:ascii="Browallia New" w:hAnsi="Browallia New" w:cs="Browallia New"/>
          <w:sz w:val="28"/>
          <w:szCs w:val="28"/>
          <w:cs/>
        </w:rPr>
        <w:t xml:space="preserve">บริษัทย่อยแห่งหนึ่งในสวีเดนได้ชำระค่าหุ้นในบริษัทย่อยทางอ้อมตามสัญญาซื้อขายที่ได้ตกลงร่วมกันเป็นจำนวนเงิน </w:t>
      </w:r>
      <w:r w:rsidRPr="00204B79">
        <w:rPr>
          <w:rFonts w:ascii="Browallia New" w:hAnsi="Browallia New" w:cs="Browallia New"/>
          <w:sz w:val="28"/>
          <w:szCs w:val="28"/>
        </w:rPr>
        <w:t xml:space="preserve">0.48 </w:t>
      </w:r>
      <w:r w:rsidRPr="00204B79">
        <w:rPr>
          <w:rFonts w:ascii="Browallia New" w:hAnsi="Browallia New" w:cs="Browallia New"/>
          <w:sz w:val="28"/>
          <w:szCs w:val="28"/>
          <w:cs/>
        </w:rPr>
        <w:t>ล้านโครนสวีเดน</w:t>
      </w:r>
      <w:r w:rsidR="00AB64BD">
        <w:rPr>
          <w:rFonts w:ascii="Browallia New" w:hAnsi="Browallia New" w:cs="Browallia New"/>
          <w:sz w:val="28"/>
          <w:szCs w:val="28"/>
        </w:rPr>
        <w:t xml:space="preserve"> </w:t>
      </w:r>
      <w:r w:rsidR="00AB64BD">
        <w:rPr>
          <w:rFonts w:ascii="Browallia New" w:hAnsi="Browallia New" w:cs="Browallia New" w:hint="cs"/>
          <w:sz w:val="28"/>
          <w:szCs w:val="28"/>
          <w:cs/>
        </w:rPr>
        <w:t xml:space="preserve">(คิดเป็นเงินไทยประมาณ </w:t>
      </w:r>
      <w:r w:rsidR="00AB64BD">
        <w:rPr>
          <w:rFonts w:ascii="Browallia New" w:hAnsi="Browallia New" w:cs="Browallia New"/>
          <w:sz w:val="28"/>
          <w:szCs w:val="28"/>
        </w:rPr>
        <w:t xml:space="preserve">1.85 </w:t>
      </w:r>
      <w:r w:rsidR="00AB64BD">
        <w:rPr>
          <w:rFonts w:ascii="Browallia New" w:hAnsi="Browallia New" w:cs="Browallia New" w:hint="cs"/>
          <w:sz w:val="28"/>
          <w:szCs w:val="28"/>
          <w:cs/>
        </w:rPr>
        <w:t>ล้านบาท)</w:t>
      </w:r>
    </w:p>
    <w:p w14:paraId="3855A6B0" w14:textId="77777777" w:rsidR="00204B79" w:rsidRPr="0095463A" w:rsidRDefault="00204B79" w:rsidP="000D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sectPr w:rsidR="00204B79" w:rsidRPr="0095463A" w:rsidSect="00C0441A">
      <w:footerReference w:type="default" r:id="rId13"/>
      <w:pgSz w:w="11909" w:h="16834" w:code="9"/>
      <w:pgMar w:top="1555" w:right="1138" w:bottom="806" w:left="1440" w:header="1138" w:footer="72" w:gutter="0"/>
      <w:pgNumType w:start="2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DCB5B" w14:textId="77777777" w:rsidR="00727443" w:rsidRDefault="00727443">
      <w:r>
        <w:separator/>
      </w:r>
    </w:p>
  </w:endnote>
  <w:endnote w:type="continuationSeparator" w:id="0">
    <w:p w14:paraId="6BC8750C" w14:textId="77777777" w:rsidR="00727443" w:rsidRDefault="0072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1A3B8B" w14:paraId="3E208446" w14:textId="77777777">
      <w:trPr>
        <w:trHeight w:val="176"/>
      </w:trPr>
      <w:tc>
        <w:tcPr>
          <w:tcW w:w="4253" w:type="dxa"/>
          <w:tcBorders>
            <w:top w:val="nil"/>
            <w:left w:val="nil"/>
            <w:bottom w:val="nil"/>
            <w:right w:val="nil"/>
          </w:tcBorders>
          <w:noWrap/>
          <w:vAlign w:val="bottom"/>
        </w:tcPr>
        <w:p w14:paraId="731D9F94" w14:textId="77777777" w:rsidR="001A3B8B" w:rsidRDefault="001A3B8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53562EC6" w:rsidR="001A3B8B" w:rsidRPr="00C761A2" w:rsidRDefault="001A3B8B">
          <w:pPr>
            <w:pStyle w:val="Footer"/>
            <w:ind w:right="-108"/>
            <w:rPr>
              <w:rFonts w:ascii="Browallia New" w:hAnsi="Browallia New" w:cs="Browallia New"/>
              <w:sz w:val="26"/>
              <w:szCs w:val="26"/>
            </w:rPr>
          </w:pPr>
        </w:p>
      </w:tc>
      <w:tc>
        <w:tcPr>
          <w:tcW w:w="540" w:type="dxa"/>
          <w:tcBorders>
            <w:top w:val="nil"/>
            <w:left w:val="nil"/>
            <w:bottom w:val="nil"/>
            <w:right w:val="nil"/>
          </w:tcBorders>
          <w:vAlign w:val="bottom"/>
        </w:tcPr>
        <w:p w14:paraId="10CDB189" w14:textId="7A12D197" w:rsidR="001A3B8B" w:rsidRPr="00C761A2" w:rsidRDefault="001A3B8B">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20</w:t>
          </w:r>
          <w:r>
            <w:rPr>
              <w:rStyle w:val="PageNumber"/>
              <w:rFonts w:ascii="Browallia New" w:hAnsi="Browallia New" w:cs="Browallia New"/>
              <w:sz w:val="26"/>
              <w:szCs w:val="26"/>
            </w:rPr>
            <w:fldChar w:fldCharType="end"/>
          </w:r>
        </w:p>
      </w:tc>
    </w:tr>
    <w:tr w:rsidR="001A3B8B" w14:paraId="1FC85814" w14:textId="77777777">
      <w:trPr>
        <w:trHeight w:val="190"/>
      </w:trPr>
      <w:tc>
        <w:tcPr>
          <w:tcW w:w="4253" w:type="dxa"/>
          <w:tcBorders>
            <w:top w:val="nil"/>
            <w:left w:val="nil"/>
            <w:bottom w:val="nil"/>
            <w:right w:val="nil"/>
          </w:tcBorders>
          <w:noWrap/>
          <w:vAlign w:val="bottom"/>
        </w:tcPr>
        <w:p w14:paraId="007F516B" w14:textId="555AF487" w:rsidR="001A3B8B" w:rsidRDefault="001A3B8B">
          <w:pPr>
            <w:ind w:left="262"/>
            <w:rPr>
              <w:rFonts w:ascii="Browallia New" w:hAnsi="Browallia New" w:cs="Browallia New"/>
              <w:sz w:val="26"/>
              <w:szCs w:val="26"/>
            </w:rPr>
          </w:pPr>
          <w:r>
            <w:rPr>
              <w:rFonts w:ascii="Browallia New" w:hAnsi="Browallia New" w:cs="Browallia New"/>
              <w:sz w:val="26"/>
              <w:szCs w:val="26"/>
            </w:rPr>
            <w:t>(                                       )</w:t>
          </w:r>
        </w:p>
      </w:tc>
      <w:tc>
        <w:tcPr>
          <w:tcW w:w="4394" w:type="dxa"/>
          <w:tcBorders>
            <w:top w:val="nil"/>
            <w:left w:val="nil"/>
            <w:bottom w:val="nil"/>
          </w:tcBorders>
          <w:noWrap/>
          <w:vAlign w:val="bottom"/>
        </w:tcPr>
        <w:p w14:paraId="2F631D23" w14:textId="591716CB" w:rsidR="001A3B8B" w:rsidRDefault="001A3B8B">
          <w:pPr>
            <w:jc w:val="both"/>
            <w:rPr>
              <w:rFonts w:ascii="Browallia New" w:hAnsi="Browallia New" w:cs="Browallia New"/>
              <w:sz w:val="26"/>
              <w:szCs w:val="26"/>
            </w:rPr>
          </w:pPr>
        </w:p>
      </w:tc>
      <w:tc>
        <w:tcPr>
          <w:tcW w:w="540" w:type="dxa"/>
          <w:tcBorders>
            <w:top w:val="nil"/>
            <w:left w:val="nil"/>
            <w:bottom w:val="nil"/>
            <w:right w:val="nil"/>
          </w:tcBorders>
          <w:vAlign w:val="bottom"/>
        </w:tcPr>
        <w:p w14:paraId="08618217" w14:textId="77777777" w:rsidR="001A3B8B" w:rsidRDefault="001A3B8B">
          <w:pPr>
            <w:rPr>
              <w:rFonts w:ascii="Browallia New" w:hAnsi="Browallia New" w:cs="Browallia New"/>
              <w:sz w:val="26"/>
              <w:szCs w:val="26"/>
            </w:rPr>
          </w:pPr>
        </w:p>
      </w:tc>
    </w:tr>
  </w:tbl>
  <w:p w14:paraId="63E7BD6F" w14:textId="77777777" w:rsidR="001A3B8B" w:rsidRDefault="001A3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71" w:type="dxa"/>
      <w:tblInd w:w="799" w:type="dxa"/>
      <w:tblLook w:val="0000" w:firstRow="0" w:lastRow="0" w:firstColumn="0" w:lastColumn="0" w:noHBand="0" w:noVBand="0"/>
    </w:tblPr>
    <w:tblGrid>
      <w:gridCol w:w="4601"/>
      <w:gridCol w:w="4046"/>
      <w:gridCol w:w="5224"/>
    </w:tblGrid>
    <w:tr w:rsidR="001A3B8B" w:rsidRPr="00C301FF" w14:paraId="2FAD0CAF" w14:textId="77777777" w:rsidTr="00C301FF">
      <w:trPr>
        <w:trHeight w:val="176"/>
      </w:trPr>
      <w:tc>
        <w:tcPr>
          <w:tcW w:w="4601" w:type="dxa"/>
          <w:tcBorders>
            <w:top w:val="nil"/>
            <w:left w:val="nil"/>
            <w:bottom w:val="nil"/>
            <w:right w:val="nil"/>
          </w:tcBorders>
          <w:noWrap/>
          <w:vAlign w:val="bottom"/>
        </w:tcPr>
        <w:p w14:paraId="6C72F6D1" w14:textId="44B158F5" w:rsidR="001A3B8B" w:rsidRPr="00C301FF" w:rsidRDefault="001A3B8B"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046" w:type="dxa"/>
          <w:tcBorders>
            <w:top w:val="nil"/>
            <w:left w:val="nil"/>
            <w:bottom w:val="nil"/>
          </w:tcBorders>
          <w:noWrap/>
          <w:vAlign w:val="bottom"/>
        </w:tcPr>
        <w:p w14:paraId="1173ACAF" w14:textId="77777777" w:rsidR="001A3B8B" w:rsidRPr="00C301FF" w:rsidRDefault="001A3B8B">
          <w:pPr>
            <w:pStyle w:val="Footer"/>
            <w:ind w:right="-108"/>
            <w:rPr>
              <w:rFonts w:ascii="Browallia New" w:hAnsi="Browallia New" w:cs="Browallia New"/>
              <w:sz w:val="28"/>
              <w:szCs w:val="28"/>
              <w:highlight w:val="yellow"/>
            </w:rPr>
          </w:pPr>
        </w:p>
      </w:tc>
      <w:tc>
        <w:tcPr>
          <w:tcW w:w="5224" w:type="dxa"/>
          <w:tcBorders>
            <w:top w:val="nil"/>
            <w:left w:val="nil"/>
            <w:bottom w:val="nil"/>
            <w:right w:val="nil"/>
          </w:tcBorders>
          <w:vAlign w:val="bottom"/>
        </w:tcPr>
        <w:p w14:paraId="1DB479B0" w14:textId="566DD70F" w:rsidR="001A3B8B" w:rsidRPr="00C301FF" w:rsidRDefault="001A3B8B">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21</w:t>
          </w:r>
          <w:r w:rsidRPr="00C301FF">
            <w:rPr>
              <w:rStyle w:val="PageNumber"/>
              <w:rFonts w:ascii="Browallia New" w:hAnsi="Browallia New" w:cs="Browallia New"/>
              <w:sz w:val="28"/>
              <w:szCs w:val="28"/>
            </w:rPr>
            <w:fldChar w:fldCharType="end"/>
          </w:r>
        </w:p>
      </w:tc>
    </w:tr>
    <w:tr w:rsidR="001A3B8B" w:rsidRPr="00C301FF" w14:paraId="570AC745" w14:textId="77777777" w:rsidTr="00C301FF">
      <w:trPr>
        <w:trHeight w:val="190"/>
      </w:trPr>
      <w:tc>
        <w:tcPr>
          <w:tcW w:w="4601" w:type="dxa"/>
          <w:tcBorders>
            <w:top w:val="nil"/>
            <w:left w:val="nil"/>
            <w:bottom w:val="nil"/>
            <w:right w:val="nil"/>
          </w:tcBorders>
          <w:noWrap/>
          <w:vAlign w:val="bottom"/>
        </w:tcPr>
        <w:p w14:paraId="1CCC74D0" w14:textId="6E2C7ADF" w:rsidR="001A3B8B" w:rsidRPr="00C301FF" w:rsidRDefault="001A3B8B">
          <w:pPr>
            <w:ind w:left="262"/>
            <w:rPr>
              <w:rFonts w:ascii="Browallia New" w:hAnsi="Browallia New" w:cs="Browallia New"/>
              <w:sz w:val="28"/>
              <w:szCs w:val="28"/>
            </w:rPr>
          </w:pPr>
          <w:r w:rsidRPr="00C301FF">
            <w:rPr>
              <w:rFonts w:ascii="Browallia New" w:hAnsi="Browallia New" w:cs="Browallia New"/>
              <w:sz w:val="28"/>
              <w:szCs w:val="28"/>
            </w:rPr>
            <w:t>(                                           )</w:t>
          </w:r>
        </w:p>
      </w:tc>
      <w:tc>
        <w:tcPr>
          <w:tcW w:w="4046" w:type="dxa"/>
          <w:tcBorders>
            <w:top w:val="nil"/>
            <w:left w:val="nil"/>
            <w:bottom w:val="nil"/>
          </w:tcBorders>
          <w:noWrap/>
          <w:vAlign w:val="bottom"/>
        </w:tcPr>
        <w:p w14:paraId="6AA9FDDE" w14:textId="77777777" w:rsidR="001A3B8B" w:rsidRPr="00C301FF" w:rsidRDefault="001A3B8B">
          <w:pPr>
            <w:jc w:val="both"/>
            <w:rPr>
              <w:rFonts w:ascii="Browallia New" w:hAnsi="Browallia New" w:cs="Browallia New"/>
              <w:sz w:val="28"/>
              <w:szCs w:val="28"/>
            </w:rPr>
          </w:pPr>
        </w:p>
      </w:tc>
      <w:tc>
        <w:tcPr>
          <w:tcW w:w="5224" w:type="dxa"/>
          <w:tcBorders>
            <w:top w:val="nil"/>
            <w:left w:val="nil"/>
            <w:bottom w:val="nil"/>
            <w:right w:val="nil"/>
          </w:tcBorders>
          <w:vAlign w:val="bottom"/>
        </w:tcPr>
        <w:p w14:paraId="167D113B" w14:textId="77777777" w:rsidR="001A3B8B" w:rsidRPr="00C301FF" w:rsidRDefault="001A3B8B">
          <w:pPr>
            <w:rPr>
              <w:rFonts w:ascii="Browallia New" w:hAnsi="Browallia New" w:cs="Browallia New"/>
              <w:sz w:val="28"/>
              <w:szCs w:val="28"/>
            </w:rPr>
          </w:pPr>
        </w:p>
      </w:tc>
    </w:tr>
  </w:tbl>
  <w:p w14:paraId="538B7CCE" w14:textId="77777777" w:rsidR="001A3B8B" w:rsidRDefault="001A3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40" w:type="dxa"/>
      <w:tblInd w:w="-270" w:type="dxa"/>
      <w:tblLook w:val="0000" w:firstRow="0" w:lastRow="0" w:firstColumn="0" w:lastColumn="0" w:noHBand="0" w:noVBand="0"/>
    </w:tblPr>
    <w:tblGrid>
      <w:gridCol w:w="4680"/>
      <w:gridCol w:w="4860"/>
    </w:tblGrid>
    <w:tr w:rsidR="001A3B8B" w:rsidRPr="00C301FF" w14:paraId="33CF6A39" w14:textId="77777777" w:rsidTr="00C301FF">
      <w:trPr>
        <w:trHeight w:val="176"/>
      </w:trPr>
      <w:tc>
        <w:tcPr>
          <w:tcW w:w="4680" w:type="dxa"/>
          <w:tcBorders>
            <w:top w:val="nil"/>
            <w:left w:val="nil"/>
            <w:bottom w:val="nil"/>
            <w:right w:val="nil"/>
          </w:tcBorders>
          <w:noWrap/>
          <w:vAlign w:val="bottom"/>
        </w:tcPr>
        <w:p w14:paraId="665397BF" w14:textId="77777777" w:rsidR="001A3B8B" w:rsidRPr="00C301FF" w:rsidRDefault="001A3B8B"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860" w:type="dxa"/>
          <w:tcBorders>
            <w:top w:val="nil"/>
            <w:left w:val="nil"/>
            <w:bottom w:val="nil"/>
            <w:right w:val="nil"/>
          </w:tcBorders>
          <w:vAlign w:val="bottom"/>
        </w:tcPr>
        <w:p w14:paraId="5BF07BEF" w14:textId="042DA24C" w:rsidR="001A3B8B" w:rsidRPr="00C301FF" w:rsidRDefault="001A3B8B">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23</w:t>
          </w:r>
          <w:r w:rsidRPr="00C301FF">
            <w:rPr>
              <w:rStyle w:val="PageNumber"/>
              <w:rFonts w:ascii="Browallia New" w:hAnsi="Browallia New" w:cs="Browallia New"/>
              <w:sz w:val="28"/>
              <w:szCs w:val="28"/>
            </w:rPr>
            <w:fldChar w:fldCharType="end"/>
          </w:r>
        </w:p>
      </w:tc>
    </w:tr>
    <w:tr w:rsidR="001A3B8B" w:rsidRPr="00C301FF" w14:paraId="0CC9D50A" w14:textId="77777777" w:rsidTr="00C301FF">
      <w:trPr>
        <w:trHeight w:val="190"/>
      </w:trPr>
      <w:tc>
        <w:tcPr>
          <w:tcW w:w="4680" w:type="dxa"/>
          <w:tcBorders>
            <w:top w:val="nil"/>
            <w:left w:val="nil"/>
            <w:bottom w:val="nil"/>
            <w:right w:val="nil"/>
          </w:tcBorders>
          <w:noWrap/>
          <w:vAlign w:val="bottom"/>
        </w:tcPr>
        <w:p w14:paraId="372AE3D9" w14:textId="77777777" w:rsidR="001A3B8B" w:rsidRPr="00C301FF" w:rsidRDefault="001A3B8B">
          <w:pPr>
            <w:ind w:left="262"/>
            <w:rPr>
              <w:rFonts w:ascii="Browallia New" w:hAnsi="Browallia New" w:cs="Browallia New"/>
              <w:sz w:val="28"/>
              <w:szCs w:val="28"/>
            </w:rPr>
          </w:pPr>
          <w:r w:rsidRPr="00C301FF">
            <w:rPr>
              <w:rFonts w:ascii="Browallia New" w:hAnsi="Browallia New" w:cs="Browallia New"/>
              <w:sz w:val="28"/>
              <w:szCs w:val="28"/>
            </w:rPr>
            <w:t>(                                           )</w:t>
          </w:r>
        </w:p>
      </w:tc>
      <w:tc>
        <w:tcPr>
          <w:tcW w:w="4860" w:type="dxa"/>
          <w:tcBorders>
            <w:top w:val="nil"/>
            <w:left w:val="nil"/>
            <w:bottom w:val="nil"/>
            <w:right w:val="nil"/>
          </w:tcBorders>
          <w:vAlign w:val="bottom"/>
        </w:tcPr>
        <w:p w14:paraId="0F4608BC" w14:textId="77777777" w:rsidR="001A3B8B" w:rsidRPr="00C301FF" w:rsidRDefault="001A3B8B">
          <w:pPr>
            <w:rPr>
              <w:rFonts w:ascii="Browallia New" w:hAnsi="Browallia New" w:cs="Browallia New"/>
              <w:sz w:val="28"/>
              <w:szCs w:val="28"/>
            </w:rPr>
          </w:pPr>
        </w:p>
      </w:tc>
    </w:tr>
  </w:tbl>
  <w:p w14:paraId="35FE91B6" w14:textId="77777777" w:rsidR="001A3B8B" w:rsidRDefault="001A3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6FB6B" w14:textId="77777777" w:rsidR="00727443" w:rsidRDefault="00727443">
      <w:r>
        <w:separator/>
      </w:r>
    </w:p>
  </w:footnote>
  <w:footnote w:type="continuationSeparator" w:id="0">
    <w:p w14:paraId="084CB4F2" w14:textId="77777777" w:rsidR="00727443" w:rsidRDefault="00727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11355992"/>
    <w:multiLevelType w:val="hybridMultilevel"/>
    <w:tmpl w:val="BBD692A4"/>
    <w:lvl w:ilvl="0" w:tplc="9670DB46">
      <w:start w:val="1"/>
      <w:numFmt w:val="thaiLetters"/>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471F92"/>
    <w:multiLevelType w:val="multilevel"/>
    <w:tmpl w:val="0809001D"/>
    <w:numStyleLink w:val="Style2"/>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D55D7"/>
    <w:multiLevelType w:val="hybridMultilevel"/>
    <w:tmpl w:val="4866E40E"/>
    <w:lvl w:ilvl="0" w:tplc="70D05D14">
      <w:start w:val="1"/>
      <w:numFmt w:val="decimal"/>
      <w:lvlText w:val="%1."/>
      <w:lvlJc w:val="left"/>
      <w:pPr>
        <w:tabs>
          <w:tab w:val="num" w:pos="2203"/>
        </w:tabs>
        <w:ind w:left="2203"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9" w15:restartNumberingAfterBreak="0">
    <w:nsid w:val="2C1D0594"/>
    <w:multiLevelType w:val="multilevel"/>
    <w:tmpl w:val="7C50823A"/>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DD84F97"/>
    <w:multiLevelType w:val="multilevel"/>
    <w:tmpl w:val="F580BB00"/>
    <w:lvl w:ilvl="0">
      <w:start w:val="23"/>
      <w:numFmt w:val="decimal"/>
      <w:lvlText w:val="%1"/>
      <w:lvlJc w:val="left"/>
      <w:pPr>
        <w:ind w:left="360" w:hanging="360"/>
      </w:pPr>
      <w:rPr>
        <w:rFonts w:hint="default"/>
      </w:rPr>
    </w:lvl>
    <w:lvl w:ilvl="1">
      <w:start w:val="1"/>
      <w:numFmt w:val="decimal"/>
      <w:lvlText w:val=" 2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6"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9704BD1"/>
    <w:multiLevelType w:val="hybridMultilevel"/>
    <w:tmpl w:val="92A8D6AA"/>
    <w:lvl w:ilvl="0" w:tplc="0409000F">
      <w:start w:val="1"/>
      <w:numFmt w:val="decimal"/>
      <w:lvlText w:val="%1."/>
      <w:lvlJc w:val="left"/>
      <w:pPr>
        <w:ind w:left="1107" w:hanging="360"/>
      </w:pPr>
    </w:lvl>
    <w:lvl w:ilvl="1" w:tplc="04090019" w:tentative="1">
      <w:start w:val="1"/>
      <w:numFmt w:val="lowerLetter"/>
      <w:lvlText w:val="%2."/>
      <w:lvlJc w:val="left"/>
      <w:pPr>
        <w:ind w:left="1827" w:hanging="360"/>
      </w:pPr>
    </w:lvl>
    <w:lvl w:ilvl="2" w:tplc="0409001B" w:tentative="1">
      <w:start w:val="1"/>
      <w:numFmt w:val="lowerRoman"/>
      <w:lvlText w:val="%3."/>
      <w:lvlJc w:val="right"/>
      <w:pPr>
        <w:ind w:left="2547" w:hanging="180"/>
      </w:pPr>
    </w:lvl>
    <w:lvl w:ilvl="3" w:tplc="0409000F" w:tentative="1">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abstractNum w:abstractNumId="31" w15:restartNumberingAfterBreak="0">
    <w:nsid w:val="69A826E5"/>
    <w:multiLevelType w:val="hybridMultilevel"/>
    <w:tmpl w:val="300A70D6"/>
    <w:lvl w:ilvl="0" w:tplc="3AB6C3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6D436147"/>
    <w:multiLevelType w:val="multilevel"/>
    <w:tmpl w:val="863C34B8"/>
    <w:lvl w:ilvl="0">
      <w:start w:val="1"/>
      <w:numFmt w:val="decimal"/>
      <w:lvlText w:val="26.%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6.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6A27C3"/>
    <w:multiLevelType w:val="hybridMultilevel"/>
    <w:tmpl w:val="61C2E0F8"/>
    <w:lvl w:ilvl="0" w:tplc="26D64E48">
      <w:start w:val="1"/>
      <w:numFmt w:val="decimal"/>
      <w:lvlText w:val="%1."/>
      <w:lvlJc w:val="left"/>
      <w:pPr>
        <w:tabs>
          <w:tab w:val="num" w:pos="360"/>
        </w:tabs>
        <w:ind w:left="360" w:hanging="360"/>
      </w:pPr>
      <w:rPr>
        <w:rFonts w:hint="default"/>
        <w:lang w:bidi="th-TH"/>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4"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011961"/>
    <w:multiLevelType w:val="hybridMultilevel"/>
    <w:tmpl w:val="1A466930"/>
    <w:lvl w:ilvl="0" w:tplc="9F40E170">
      <w:start w:val="1"/>
      <w:numFmt w:val="thaiLetters"/>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6" w15:restartNumberingAfterBreak="0">
    <w:nsid w:val="7B217CD1"/>
    <w:multiLevelType w:val="hybridMultilevel"/>
    <w:tmpl w:val="1A466930"/>
    <w:lvl w:ilvl="0" w:tplc="9F40E170">
      <w:start w:val="1"/>
      <w:numFmt w:val="thaiLetters"/>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7" w15:restartNumberingAfterBreak="0">
    <w:nsid w:val="7B9D18B3"/>
    <w:multiLevelType w:val="hybridMultilevel"/>
    <w:tmpl w:val="E4E6E7A6"/>
    <w:lvl w:ilvl="0" w:tplc="33D4DD56">
      <w:start w:val="1"/>
      <w:numFmt w:val="thaiLetters"/>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8"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DA57803"/>
    <w:multiLevelType w:val="hybridMultilevel"/>
    <w:tmpl w:val="956612B8"/>
    <w:lvl w:ilvl="0" w:tplc="AEF46170">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9"/>
  </w:num>
  <w:num w:numId="14">
    <w:abstractNumId w:val="20"/>
  </w:num>
  <w:num w:numId="15">
    <w:abstractNumId w:val="24"/>
  </w:num>
  <w:num w:numId="16">
    <w:abstractNumId w:val="18"/>
  </w:num>
  <w:num w:numId="17">
    <w:abstractNumId w:val="38"/>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0"/>
  </w:num>
  <w:num w:numId="21">
    <w:abstractNumId w:val="13"/>
  </w:num>
  <w:num w:numId="22">
    <w:abstractNumId w:val="23"/>
  </w:num>
  <w:num w:numId="23">
    <w:abstractNumId w:val="12"/>
  </w:num>
  <w:num w:numId="24">
    <w:abstractNumId w:val="26"/>
  </w:num>
  <w:num w:numId="25">
    <w:abstractNumId w:val="15"/>
  </w:num>
  <w:num w:numId="26">
    <w:abstractNumId w:val="10"/>
  </w:num>
  <w:num w:numId="27">
    <w:abstractNumId w:val="32"/>
  </w:num>
  <w:num w:numId="28">
    <w:abstractNumId w:val="11"/>
  </w:num>
  <w:num w:numId="29">
    <w:abstractNumId w:val="28"/>
  </w:num>
  <w:num w:numId="30">
    <w:abstractNumId w:val="21"/>
  </w:num>
  <w:num w:numId="31">
    <w:abstractNumId w:val="3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6"/>
  </w:num>
  <w:num w:numId="34">
    <w:abstractNumId w:val="37"/>
  </w:num>
  <w:num w:numId="35">
    <w:abstractNumId w:val="39"/>
  </w:num>
  <w:num w:numId="36">
    <w:abstractNumId w:val="33"/>
  </w:num>
  <w:num w:numId="37">
    <w:abstractNumId w:val="17"/>
  </w:num>
  <w:num w:numId="38">
    <w:abstractNumId w:val="14"/>
  </w:num>
  <w:num w:numId="39">
    <w:abstractNumId w:val="30"/>
  </w:num>
  <w:num w:numId="40">
    <w:abstractNumId w:val="31"/>
  </w:num>
  <w:num w:numId="41">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0B5"/>
    <w:rsid w:val="00001158"/>
    <w:rsid w:val="00002050"/>
    <w:rsid w:val="00002185"/>
    <w:rsid w:val="00002593"/>
    <w:rsid w:val="0000279E"/>
    <w:rsid w:val="00003227"/>
    <w:rsid w:val="00003C3A"/>
    <w:rsid w:val="00004178"/>
    <w:rsid w:val="0000487B"/>
    <w:rsid w:val="00004ACD"/>
    <w:rsid w:val="00004EB2"/>
    <w:rsid w:val="00005368"/>
    <w:rsid w:val="00005876"/>
    <w:rsid w:val="000064DA"/>
    <w:rsid w:val="000069A8"/>
    <w:rsid w:val="00006D98"/>
    <w:rsid w:val="00006E38"/>
    <w:rsid w:val="000079C8"/>
    <w:rsid w:val="00007B24"/>
    <w:rsid w:val="00007B32"/>
    <w:rsid w:val="00007BB4"/>
    <w:rsid w:val="00007D06"/>
    <w:rsid w:val="000111E3"/>
    <w:rsid w:val="00011699"/>
    <w:rsid w:val="0001173B"/>
    <w:rsid w:val="00011797"/>
    <w:rsid w:val="00011DD8"/>
    <w:rsid w:val="00011E07"/>
    <w:rsid w:val="00012502"/>
    <w:rsid w:val="000128A6"/>
    <w:rsid w:val="00012C33"/>
    <w:rsid w:val="0001357E"/>
    <w:rsid w:val="000136A7"/>
    <w:rsid w:val="00013EF2"/>
    <w:rsid w:val="0001418F"/>
    <w:rsid w:val="000146A4"/>
    <w:rsid w:val="00014C74"/>
    <w:rsid w:val="000152D1"/>
    <w:rsid w:val="0001555D"/>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116"/>
    <w:rsid w:val="00022B5A"/>
    <w:rsid w:val="00022C08"/>
    <w:rsid w:val="00023378"/>
    <w:rsid w:val="00023B2D"/>
    <w:rsid w:val="000247E6"/>
    <w:rsid w:val="00024941"/>
    <w:rsid w:val="000252AC"/>
    <w:rsid w:val="000253D9"/>
    <w:rsid w:val="00025B31"/>
    <w:rsid w:val="00025F93"/>
    <w:rsid w:val="000268A3"/>
    <w:rsid w:val="000269F5"/>
    <w:rsid w:val="00026AE9"/>
    <w:rsid w:val="000305A3"/>
    <w:rsid w:val="00030A75"/>
    <w:rsid w:val="00030B42"/>
    <w:rsid w:val="00030CAD"/>
    <w:rsid w:val="00030FEF"/>
    <w:rsid w:val="00031225"/>
    <w:rsid w:val="00031A92"/>
    <w:rsid w:val="00031B88"/>
    <w:rsid w:val="00031D1D"/>
    <w:rsid w:val="00032D64"/>
    <w:rsid w:val="00033126"/>
    <w:rsid w:val="00033B32"/>
    <w:rsid w:val="00033C3F"/>
    <w:rsid w:val="000344AC"/>
    <w:rsid w:val="00034C2B"/>
    <w:rsid w:val="00034E7D"/>
    <w:rsid w:val="00034E7E"/>
    <w:rsid w:val="00035CEC"/>
    <w:rsid w:val="00035E67"/>
    <w:rsid w:val="00036318"/>
    <w:rsid w:val="00036794"/>
    <w:rsid w:val="00036C64"/>
    <w:rsid w:val="000375E6"/>
    <w:rsid w:val="000376BB"/>
    <w:rsid w:val="00040530"/>
    <w:rsid w:val="00040556"/>
    <w:rsid w:val="000408A9"/>
    <w:rsid w:val="0004090D"/>
    <w:rsid w:val="00040FA5"/>
    <w:rsid w:val="00041073"/>
    <w:rsid w:val="00041192"/>
    <w:rsid w:val="000413A7"/>
    <w:rsid w:val="000414D8"/>
    <w:rsid w:val="00041572"/>
    <w:rsid w:val="0004243E"/>
    <w:rsid w:val="0004255A"/>
    <w:rsid w:val="000426E8"/>
    <w:rsid w:val="00042E56"/>
    <w:rsid w:val="00043548"/>
    <w:rsid w:val="00043892"/>
    <w:rsid w:val="00043C69"/>
    <w:rsid w:val="0004462C"/>
    <w:rsid w:val="00044905"/>
    <w:rsid w:val="00044A10"/>
    <w:rsid w:val="00044C3F"/>
    <w:rsid w:val="00044E94"/>
    <w:rsid w:val="00045016"/>
    <w:rsid w:val="000452CE"/>
    <w:rsid w:val="00045497"/>
    <w:rsid w:val="00045504"/>
    <w:rsid w:val="000459AF"/>
    <w:rsid w:val="0004669D"/>
    <w:rsid w:val="00046D12"/>
    <w:rsid w:val="000471FD"/>
    <w:rsid w:val="00050044"/>
    <w:rsid w:val="00050164"/>
    <w:rsid w:val="0005077D"/>
    <w:rsid w:val="00050A2B"/>
    <w:rsid w:val="00051395"/>
    <w:rsid w:val="0005166B"/>
    <w:rsid w:val="000517AF"/>
    <w:rsid w:val="00051AAF"/>
    <w:rsid w:val="00051B06"/>
    <w:rsid w:val="00051BE4"/>
    <w:rsid w:val="000522D7"/>
    <w:rsid w:val="00052801"/>
    <w:rsid w:val="0005285B"/>
    <w:rsid w:val="00052DE4"/>
    <w:rsid w:val="00052E82"/>
    <w:rsid w:val="00053001"/>
    <w:rsid w:val="000530AA"/>
    <w:rsid w:val="00053F20"/>
    <w:rsid w:val="0005441C"/>
    <w:rsid w:val="00054511"/>
    <w:rsid w:val="00054AAA"/>
    <w:rsid w:val="000550B8"/>
    <w:rsid w:val="00055426"/>
    <w:rsid w:val="00055612"/>
    <w:rsid w:val="000556C5"/>
    <w:rsid w:val="00055717"/>
    <w:rsid w:val="00055889"/>
    <w:rsid w:val="000558F0"/>
    <w:rsid w:val="00055B2D"/>
    <w:rsid w:val="000561BC"/>
    <w:rsid w:val="000562EF"/>
    <w:rsid w:val="000568BD"/>
    <w:rsid w:val="00057900"/>
    <w:rsid w:val="00057C7F"/>
    <w:rsid w:val="00060302"/>
    <w:rsid w:val="0006069E"/>
    <w:rsid w:val="00060AE5"/>
    <w:rsid w:val="00060D3D"/>
    <w:rsid w:val="00061B60"/>
    <w:rsid w:val="00061BC5"/>
    <w:rsid w:val="0006230E"/>
    <w:rsid w:val="00063264"/>
    <w:rsid w:val="00064090"/>
    <w:rsid w:val="000640D6"/>
    <w:rsid w:val="00064A6D"/>
    <w:rsid w:val="00064C97"/>
    <w:rsid w:val="00065232"/>
    <w:rsid w:val="0006552F"/>
    <w:rsid w:val="000657FF"/>
    <w:rsid w:val="000658A8"/>
    <w:rsid w:val="00065A7B"/>
    <w:rsid w:val="000662A8"/>
    <w:rsid w:val="000666D9"/>
    <w:rsid w:val="00066855"/>
    <w:rsid w:val="00066B51"/>
    <w:rsid w:val="00066D78"/>
    <w:rsid w:val="00067A3C"/>
    <w:rsid w:val="00067EBC"/>
    <w:rsid w:val="00067F77"/>
    <w:rsid w:val="00070281"/>
    <w:rsid w:val="00070616"/>
    <w:rsid w:val="00070716"/>
    <w:rsid w:val="00070EC4"/>
    <w:rsid w:val="00070EE9"/>
    <w:rsid w:val="000715D4"/>
    <w:rsid w:val="00071737"/>
    <w:rsid w:val="00072CC2"/>
    <w:rsid w:val="00073426"/>
    <w:rsid w:val="00073796"/>
    <w:rsid w:val="00073BB7"/>
    <w:rsid w:val="0007519C"/>
    <w:rsid w:val="00075331"/>
    <w:rsid w:val="00075388"/>
    <w:rsid w:val="000769E6"/>
    <w:rsid w:val="00076DAA"/>
    <w:rsid w:val="00076DDE"/>
    <w:rsid w:val="0007750E"/>
    <w:rsid w:val="00077E10"/>
    <w:rsid w:val="000804A5"/>
    <w:rsid w:val="00080B6E"/>
    <w:rsid w:val="00080C80"/>
    <w:rsid w:val="00081589"/>
    <w:rsid w:val="00081827"/>
    <w:rsid w:val="00081D96"/>
    <w:rsid w:val="00082025"/>
    <w:rsid w:val="000821B4"/>
    <w:rsid w:val="0008252B"/>
    <w:rsid w:val="000825FE"/>
    <w:rsid w:val="00082780"/>
    <w:rsid w:val="000829E4"/>
    <w:rsid w:val="0008384A"/>
    <w:rsid w:val="00083D61"/>
    <w:rsid w:val="00083F8B"/>
    <w:rsid w:val="00084F3E"/>
    <w:rsid w:val="00085459"/>
    <w:rsid w:val="000861C3"/>
    <w:rsid w:val="000864D6"/>
    <w:rsid w:val="000866D2"/>
    <w:rsid w:val="00087340"/>
    <w:rsid w:val="00087E1E"/>
    <w:rsid w:val="0009038D"/>
    <w:rsid w:val="00090A8E"/>
    <w:rsid w:val="00090FD9"/>
    <w:rsid w:val="0009183F"/>
    <w:rsid w:val="00091C29"/>
    <w:rsid w:val="00092321"/>
    <w:rsid w:val="000926D9"/>
    <w:rsid w:val="0009295F"/>
    <w:rsid w:val="0009326C"/>
    <w:rsid w:val="000936F1"/>
    <w:rsid w:val="00094572"/>
    <w:rsid w:val="00094577"/>
    <w:rsid w:val="000949DB"/>
    <w:rsid w:val="00094C03"/>
    <w:rsid w:val="00095138"/>
    <w:rsid w:val="000957C7"/>
    <w:rsid w:val="00095B3E"/>
    <w:rsid w:val="00095B4C"/>
    <w:rsid w:val="00095BCD"/>
    <w:rsid w:val="0009639D"/>
    <w:rsid w:val="00096637"/>
    <w:rsid w:val="00096D3A"/>
    <w:rsid w:val="000971B7"/>
    <w:rsid w:val="0009730E"/>
    <w:rsid w:val="00097528"/>
    <w:rsid w:val="00097E7E"/>
    <w:rsid w:val="000A037C"/>
    <w:rsid w:val="000A0F2E"/>
    <w:rsid w:val="000A105B"/>
    <w:rsid w:val="000A1A76"/>
    <w:rsid w:val="000A1A8B"/>
    <w:rsid w:val="000A1CFE"/>
    <w:rsid w:val="000A1F72"/>
    <w:rsid w:val="000A2076"/>
    <w:rsid w:val="000A248E"/>
    <w:rsid w:val="000A2F91"/>
    <w:rsid w:val="000A33D5"/>
    <w:rsid w:val="000A36C3"/>
    <w:rsid w:val="000A37C8"/>
    <w:rsid w:val="000A3A13"/>
    <w:rsid w:val="000A3F73"/>
    <w:rsid w:val="000A3F7C"/>
    <w:rsid w:val="000A4A68"/>
    <w:rsid w:val="000A61AA"/>
    <w:rsid w:val="000A64D0"/>
    <w:rsid w:val="000A68E3"/>
    <w:rsid w:val="000A6E38"/>
    <w:rsid w:val="000A72D4"/>
    <w:rsid w:val="000A73FE"/>
    <w:rsid w:val="000A7458"/>
    <w:rsid w:val="000A7A9F"/>
    <w:rsid w:val="000A7B99"/>
    <w:rsid w:val="000B03AF"/>
    <w:rsid w:val="000B12D5"/>
    <w:rsid w:val="000B13D4"/>
    <w:rsid w:val="000B1DAE"/>
    <w:rsid w:val="000B1EC4"/>
    <w:rsid w:val="000B22DB"/>
    <w:rsid w:val="000B2585"/>
    <w:rsid w:val="000B25F4"/>
    <w:rsid w:val="000B286F"/>
    <w:rsid w:val="000B29C3"/>
    <w:rsid w:val="000B3051"/>
    <w:rsid w:val="000B3DA7"/>
    <w:rsid w:val="000B458E"/>
    <w:rsid w:val="000B4623"/>
    <w:rsid w:val="000B489B"/>
    <w:rsid w:val="000B4A2C"/>
    <w:rsid w:val="000B4FB7"/>
    <w:rsid w:val="000B5436"/>
    <w:rsid w:val="000B5728"/>
    <w:rsid w:val="000B6041"/>
    <w:rsid w:val="000B633E"/>
    <w:rsid w:val="000B6804"/>
    <w:rsid w:val="000B685F"/>
    <w:rsid w:val="000B7040"/>
    <w:rsid w:val="000C0AAC"/>
    <w:rsid w:val="000C1066"/>
    <w:rsid w:val="000C15C9"/>
    <w:rsid w:val="000C1A04"/>
    <w:rsid w:val="000C1DC5"/>
    <w:rsid w:val="000C2A3F"/>
    <w:rsid w:val="000C31AA"/>
    <w:rsid w:val="000C32A1"/>
    <w:rsid w:val="000C3440"/>
    <w:rsid w:val="000C400F"/>
    <w:rsid w:val="000C4C22"/>
    <w:rsid w:val="000C4F4F"/>
    <w:rsid w:val="000D03A6"/>
    <w:rsid w:val="000D12A8"/>
    <w:rsid w:val="000D15D2"/>
    <w:rsid w:val="000D1CA5"/>
    <w:rsid w:val="000D1E19"/>
    <w:rsid w:val="000D2009"/>
    <w:rsid w:val="000D2052"/>
    <w:rsid w:val="000D2247"/>
    <w:rsid w:val="000D24E0"/>
    <w:rsid w:val="000D2EDA"/>
    <w:rsid w:val="000D44E4"/>
    <w:rsid w:val="000D48D2"/>
    <w:rsid w:val="000D4AF7"/>
    <w:rsid w:val="000D6024"/>
    <w:rsid w:val="000D6BA6"/>
    <w:rsid w:val="000D6D57"/>
    <w:rsid w:val="000D6F50"/>
    <w:rsid w:val="000D78FC"/>
    <w:rsid w:val="000D7F39"/>
    <w:rsid w:val="000E01D5"/>
    <w:rsid w:val="000E0326"/>
    <w:rsid w:val="000E0454"/>
    <w:rsid w:val="000E0C47"/>
    <w:rsid w:val="000E11DA"/>
    <w:rsid w:val="000E1594"/>
    <w:rsid w:val="000E1788"/>
    <w:rsid w:val="000E2291"/>
    <w:rsid w:val="000E2CBE"/>
    <w:rsid w:val="000E3822"/>
    <w:rsid w:val="000E5D69"/>
    <w:rsid w:val="000E61CA"/>
    <w:rsid w:val="000E6F9B"/>
    <w:rsid w:val="000E713E"/>
    <w:rsid w:val="000E73BC"/>
    <w:rsid w:val="000F0073"/>
    <w:rsid w:val="000F1182"/>
    <w:rsid w:val="000F1863"/>
    <w:rsid w:val="000F1CBB"/>
    <w:rsid w:val="000F26E5"/>
    <w:rsid w:val="000F2C7A"/>
    <w:rsid w:val="000F2D2E"/>
    <w:rsid w:val="000F3031"/>
    <w:rsid w:val="000F3B2B"/>
    <w:rsid w:val="000F3B3F"/>
    <w:rsid w:val="000F4963"/>
    <w:rsid w:val="000F4B42"/>
    <w:rsid w:val="000F595F"/>
    <w:rsid w:val="000F5B2B"/>
    <w:rsid w:val="000F5E2B"/>
    <w:rsid w:val="000F6046"/>
    <w:rsid w:val="000F7564"/>
    <w:rsid w:val="000F7704"/>
    <w:rsid w:val="000F7ABE"/>
    <w:rsid w:val="00100064"/>
    <w:rsid w:val="001001DE"/>
    <w:rsid w:val="0010129E"/>
    <w:rsid w:val="00101353"/>
    <w:rsid w:val="00101401"/>
    <w:rsid w:val="00101CF4"/>
    <w:rsid w:val="00102E7B"/>
    <w:rsid w:val="00103668"/>
    <w:rsid w:val="001036C6"/>
    <w:rsid w:val="00103F18"/>
    <w:rsid w:val="001048E6"/>
    <w:rsid w:val="00105C00"/>
    <w:rsid w:val="00106074"/>
    <w:rsid w:val="00106152"/>
    <w:rsid w:val="00106946"/>
    <w:rsid w:val="00107273"/>
    <w:rsid w:val="001075D2"/>
    <w:rsid w:val="00107E53"/>
    <w:rsid w:val="00107EC4"/>
    <w:rsid w:val="001106CF"/>
    <w:rsid w:val="001108AC"/>
    <w:rsid w:val="001109C6"/>
    <w:rsid w:val="001114CB"/>
    <w:rsid w:val="00111ED2"/>
    <w:rsid w:val="0011286C"/>
    <w:rsid w:val="00112DEC"/>
    <w:rsid w:val="00113CC8"/>
    <w:rsid w:val="00113FC9"/>
    <w:rsid w:val="001141DA"/>
    <w:rsid w:val="0011425B"/>
    <w:rsid w:val="00114575"/>
    <w:rsid w:val="001153CD"/>
    <w:rsid w:val="00115507"/>
    <w:rsid w:val="00116196"/>
    <w:rsid w:val="00116402"/>
    <w:rsid w:val="00116BB9"/>
    <w:rsid w:val="00116C2B"/>
    <w:rsid w:val="00117228"/>
    <w:rsid w:val="00117AA1"/>
    <w:rsid w:val="00120C54"/>
    <w:rsid w:val="0012118C"/>
    <w:rsid w:val="001214C6"/>
    <w:rsid w:val="00121F06"/>
    <w:rsid w:val="001220C4"/>
    <w:rsid w:val="00122C3E"/>
    <w:rsid w:val="00122FA8"/>
    <w:rsid w:val="001232B0"/>
    <w:rsid w:val="00123525"/>
    <w:rsid w:val="00123EF5"/>
    <w:rsid w:val="00124055"/>
    <w:rsid w:val="0012411F"/>
    <w:rsid w:val="00124641"/>
    <w:rsid w:val="00124BB0"/>
    <w:rsid w:val="001256A4"/>
    <w:rsid w:val="0012572E"/>
    <w:rsid w:val="00125B46"/>
    <w:rsid w:val="001269D3"/>
    <w:rsid w:val="00126C7A"/>
    <w:rsid w:val="00126CC5"/>
    <w:rsid w:val="00126D21"/>
    <w:rsid w:val="00126D57"/>
    <w:rsid w:val="001270B7"/>
    <w:rsid w:val="00127CB4"/>
    <w:rsid w:val="0013062A"/>
    <w:rsid w:val="001306D0"/>
    <w:rsid w:val="0013073D"/>
    <w:rsid w:val="00130794"/>
    <w:rsid w:val="0013105F"/>
    <w:rsid w:val="001317FB"/>
    <w:rsid w:val="00132471"/>
    <w:rsid w:val="001328D4"/>
    <w:rsid w:val="00132BB5"/>
    <w:rsid w:val="001339BE"/>
    <w:rsid w:val="0013423D"/>
    <w:rsid w:val="0013507C"/>
    <w:rsid w:val="001352AC"/>
    <w:rsid w:val="001355F9"/>
    <w:rsid w:val="001356B7"/>
    <w:rsid w:val="00135C7B"/>
    <w:rsid w:val="00136083"/>
    <w:rsid w:val="0013611C"/>
    <w:rsid w:val="00136623"/>
    <w:rsid w:val="00136A54"/>
    <w:rsid w:val="0013762A"/>
    <w:rsid w:val="00140C31"/>
    <w:rsid w:val="00140C43"/>
    <w:rsid w:val="001411BC"/>
    <w:rsid w:val="00141ABC"/>
    <w:rsid w:val="00141ADF"/>
    <w:rsid w:val="00142217"/>
    <w:rsid w:val="00142612"/>
    <w:rsid w:val="00142E0D"/>
    <w:rsid w:val="00143825"/>
    <w:rsid w:val="00143D08"/>
    <w:rsid w:val="00143E46"/>
    <w:rsid w:val="00144144"/>
    <w:rsid w:val="00144208"/>
    <w:rsid w:val="001442CA"/>
    <w:rsid w:val="001447F7"/>
    <w:rsid w:val="0014495E"/>
    <w:rsid w:val="001449B0"/>
    <w:rsid w:val="001449C4"/>
    <w:rsid w:val="00144CD7"/>
    <w:rsid w:val="00144E1D"/>
    <w:rsid w:val="00145D1E"/>
    <w:rsid w:val="00146627"/>
    <w:rsid w:val="001466AC"/>
    <w:rsid w:val="0014700F"/>
    <w:rsid w:val="00147016"/>
    <w:rsid w:val="001472BD"/>
    <w:rsid w:val="00147A3C"/>
    <w:rsid w:val="00147AF2"/>
    <w:rsid w:val="00147CBE"/>
    <w:rsid w:val="0015021C"/>
    <w:rsid w:val="001503F9"/>
    <w:rsid w:val="00150BBC"/>
    <w:rsid w:val="00150C8D"/>
    <w:rsid w:val="00150E87"/>
    <w:rsid w:val="00151389"/>
    <w:rsid w:val="001522BA"/>
    <w:rsid w:val="001525D4"/>
    <w:rsid w:val="001525D8"/>
    <w:rsid w:val="00152937"/>
    <w:rsid w:val="00152A48"/>
    <w:rsid w:val="001539E1"/>
    <w:rsid w:val="001542E1"/>
    <w:rsid w:val="00154396"/>
    <w:rsid w:val="0015494E"/>
    <w:rsid w:val="00154FC8"/>
    <w:rsid w:val="00155788"/>
    <w:rsid w:val="00155A2A"/>
    <w:rsid w:val="00156702"/>
    <w:rsid w:val="00156D09"/>
    <w:rsid w:val="00156EB2"/>
    <w:rsid w:val="0015718F"/>
    <w:rsid w:val="001576A7"/>
    <w:rsid w:val="00160100"/>
    <w:rsid w:val="0016141D"/>
    <w:rsid w:val="00161C85"/>
    <w:rsid w:val="00161D3E"/>
    <w:rsid w:val="00163538"/>
    <w:rsid w:val="0016388B"/>
    <w:rsid w:val="00163FA2"/>
    <w:rsid w:val="0016410A"/>
    <w:rsid w:val="00164208"/>
    <w:rsid w:val="0016457C"/>
    <w:rsid w:val="0016491E"/>
    <w:rsid w:val="00165D0D"/>
    <w:rsid w:val="00166830"/>
    <w:rsid w:val="00166D77"/>
    <w:rsid w:val="00167328"/>
    <w:rsid w:val="00167C4C"/>
    <w:rsid w:val="00170005"/>
    <w:rsid w:val="001702C4"/>
    <w:rsid w:val="001714B4"/>
    <w:rsid w:val="00171D04"/>
    <w:rsid w:val="00173DAB"/>
    <w:rsid w:val="00174659"/>
    <w:rsid w:val="00175449"/>
    <w:rsid w:val="00175660"/>
    <w:rsid w:val="00175950"/>
    <w:rsid w:val="001759FF"/>
    <w:rsid w:val="00175B24"/>
    <w:rsid w:val="00176015"/>
    <w:rsid w:val="001760A1"/>
    <w:rsid w:val="00176375"/>
    <w:rsid w:val="00176427"/>
    <w:rsid w:val="00176461"/>
    <w:rsid w:val="00176834"/>
    <w:rsid w:val="00176A3A"/>
    <w:rsid w:val="00177023"/>
    <w:rsid w:val="0017719A"/>
    <w:rsid w:val="001771F3"/>
    <w:rsid w:val="00177F2B"/>
    <w:rsid w:val="00177F74"/>
    <w:rsid w:val="0018028C"/>
    <w:rsid w:val="001802E1"/>
    <w:rsid w:val="00180554"/>
    <w:rsid w:val="00180743"/>
    <w:rsid w:val="00180B1B"/>
    <w:rsid w:val="001818FC"/>
    <w:rsid w:val="00182384"/>
    <w:rsid w:val="001828A7"/>
    <w:rsid w:val="00183055"/>
    <w:rsid w:val="00183479"/>
    <w:rsid w:val="001838D0"/>
    <w:rsid w:val="00183987"/>
    <w:rsid w:val="00183A62"/>
    <w:rsid w:val="00183A9B"/>
    <w:rsid w:val="00183CC8"/>
    <w:rsid w:val="001841AA"/>
    <w:rsid w:val="001849D5"/>
    <w:rsid w:val="00184BED"/>
    <w:rsid w:val="00185007"/>
    <w:rsid w:val="00185014"/>
    <w:rsid w:val="0018561D"/>
    <w:rsid w:val="00185B93"/>
    <w:rsid w:val="00186269"/>
    <w:rsid w:val="00186925"/>
    <w:rsid w:val="00186CF1"/>
    <w:rsid w:val="00187833"/>
    <w:rsid w:val="00187934"/>
    <w:rsid w:val="00190079"/>
    <w:rsid w:val="00190519"/>
    <w:rsid w:val="001905EF"/>
    <w:rsid w:val="001907B1"/>
    <w:rsid w:val="001907B7"/>
    <w:rsid w:val="0019150C"/>
    <w:rsid w:val="0019162E"/>
    <w:rsid w:val="0019166D"/>
    <w:rsid w:val="001919A9"/>
    <w:rsid w:val="00191E71"/>
    <w:rsid w:val="00191F51"/>
    <w:rsid w:val="00192050"/>
    <w:rsid w:val="001921A8"/>
    <w:rsid w:val="001921E9"/>
    <w:rsid w:val="00193010"/>
    <w:rsid w:val="001936DE"/>
    <w:rsid w:val="00193711"/>
    <w:rsid w:val="00193BCE"/>
    <w:rsid w:val="00193D4F"/>
    <w:rsid w:val="001945C7"/>
    <w:rsid w:val="00195097"/>
    <w:rsid w:val="00195207"/>
    <w:rsid w:val="0019551B"/>
    <w:rsid w:val="00195C28"/>
    <w:rsid w:val="00195FB8"/>
    <w:rsid w:val="00195FF5"/>
    <w:rsid w:val="001967C3"/>
    <w:rsid w:val="001967D5"/>
    <w:rsid w:val="00196FEF"/>
    <w:rsid w:val="00197375"/>
    <w:rsid w:val="00197D54"/>
    <w:rsid w:val="00197DC7"/>
    <w:rsid w:val="001A04AB"/>
    <w:rsid w:val="001A055A"/>
    <w:rsid w:val="001A1AD2"/>
    <w:rsid w:val="001A1CE2"/>
    <w:rsid w:val="001A1F89"/>
    <w:rsid w:val="001A2394"/>
    <w:rsid w:val="001A24FC"/>
    <w:rsid w:val="001A27B5"/>
    <w:rsid w:val="001A28AD"/>
    <w:rsid w:val="001A2C29"/>
    <w:rsid w:val="001A31FE"/>
    <w:rsid w:val="001A33A4"/>
    <w:rsid w:val="001A3A2D"/>
    <w:rsid w:val="001A3B8B"/>
    <w:rsid w:val="001A43EB"/>
    <w:rsid w:val="001A444F"/>
    <w:rsid w:val="001A49E0"/>
    <w:rsid w:val="001A4ADB"/>
    <w:rsid w:val="001A4B38"/>
    <w:rsid w:val="001A4CE1"/>
    <w:rsid w:val="001A52D6"/>
    <w:rsid w:val="001A5336"/>
    <w:rsid w:val="001A54CB"/>
    <w:rsid w:val="001A67A3"/>
    <w:rsid w:val="001A6BEE"/>
    <w:rsid w:val="001A744D"/>
    <w:rsid w:val="001A76C9"/>
    <w:rsid w:val="001A7B71"/>
    <w:rsid w:val="001A7B8B"/>
    <w:rsid w:val="001A7CA0"/>
    <w:rsid w:val="001B03F0"/>
    <w:rsid w:val="001B09D5"/>
    <w:rsid w:val="001B0E16"/>
    <w:rsid w:val="001B11D8"/>
    <w:rsid w:val="001B12BE"/>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64"/>
    <w:rsid w:val="001B4581"/>
    <w:rsid w:val="001B47C3"/>
    <w:rsid w:val="001B4857"/>
    <w:rsid w:val="001B4C2D"/>
    <w:rsid w:val="001B4F3E"/>
    <w:rsid w:val="001B509D"/>
    <w:rsid w:val="001B5423"/>
    <w:rsid w:val="001B6203"/>
    <w:rsid w:val="001B647D"/>
    <w:rsid w:val="001B64CB"/>
    <w:rsid w:val="001B66D3"/>
    <w:rsid w:val="001B796B"/>
    <w:rsid w:val="001C093B"/>
    <w:rsid w:val="001C1C6A"/>
    <w:rsid w:val="001C24CA"/>
    <w:rsid w:val="001C3178"/>
    <w:rsid w:val="001C349C"/>
    <w:rsid w:val="001C3951"/>
    <w:rsid w:val="001C3AB7"/>
    <w:rsid w:val="001C3B57"/>
    <w:rsid w:val="001C3D8D"/>
    <w:rsid w:val="001C4926"/>
    <w:rsid w:val="001C4D77"/>
    <w:rsid w:val="001C4F81"/>
    <w:rsid w:val="001C54F7"/>
    <w:rsid w:val="001C57D7"/>
    <w:rsid w:val="001C5A8F"/>
    <w:rsid w:val="001C5CEF"/>
    <w:rsid w:val="001C5D4A"/>
    <w:rsid w:val="001C6EAF"/>
    <w:rsid w:val="001C6F6C"/>
    <w:rsid w:val="001C7127"/>
    <w:rsid w:val="001C79DC"/>
    <w:rsid w:val="001C7CE4"/>
    <w:rsid w:val="001D0282"/>
    <w:rsid w:val="001D0930"/>
    <w:rsid w:val="001D0967"/>
    <w:rsid w:val="001D0B11"/>
    <w:rsid w:val="001D1039"/>
    <w:rsid w:val="001D106A"/>
    <w:rsid w:val="001D1231"/>
    <w:rsid w:val="001D1CBE"/>
    <w:rsid w:val="001D25AA"/>
    <w:rsid w:val="001D26EA"/>
    <w:rsid w:val="001D29AB"/>
    <w:rsid w:val="001D2B09"/>
    <w:rsid w:val="001D2D1E"/>
    <w:rsid w:val="001D2E5B"/>
    <w:rsid w:val="001D4455"/>
    <w:rsid w:val="001D4515"/>
    <w:rsid w:val="001D4739"/>
    <w:rsid w:val="001D4898"/>
    <w:rsid w:val="001D4A34"/>
    <w:rsid w:val="001D4E5A"/>
    <w:rsid w:val="001D5748"/>
    <w:rsid w:val="001D60F5"/>
    <w:rsid w:val="001D66D6"/>
    <w:rsid w:val="001D69CD"/>
    <w:rsid w:val="001D6E75"/>
    <w:rsid w:val="001D6E79"/>
    <w:rsid w:val="001D768A"/>
    <w:rsid w:val="001D7923"/>
    <w:rsid w:val="001D7A14"/>
    <w:rsid w:val="001E02AE"/>
    <w:rsid w:val="001E04AA"/>
    <w:rsid w:val="001E1194"/>
    <w:rsid w:val="001E1962"/>
    <w:rsid w:val="001E1A4D"/>
    <w:rsid w:val="001E1EEB"/>
    <w:rsid w:val="001E20D4"/>
    <w:rsid w:val="001E2480"/>
    <w:rsid w:val="001E2574"/>
    <w:rsid w:val="001E29C7"/>
    <w:rsid w:val="001E2D4E"/>
    <w:rsid w:val="001E2DB7"/>
    <w:rsid w:val="001E3263"/>
    <w:rsid w:val="001E3545"/>
    <w:rsid w:val="001E3725"/>
    <w:rsid w:val="001E393C"/>
    <w:rsid w:val="001E4C56"/>
    <w:rsid w:val="001E4E9E"/>
    <w:rsid w:val="001E5381"/>
    <w:rsid w:val="001E53DF"/>
    <w:rsid w:val="001E54F3"/>
    <w:rsid w:val="001E56FA"/>
    <w:rsid w:val="001E5786"/>
    <w:rsid w:val="001E63A6"/>
    <w:rsid w:val="001E6933"/>
    <w:rsid w:val="001E6DAD"/>
    <w:rsid w:val="001E7497"/>
    <w:rsid w:val="001E7D11"/>
    <w:rsid w:val="001E7EAE"/>
    <w:rsid w:val="001F0AB9"/>
    <w:rsid w:val="001F0CD9"/>
    <w:rsid w:val="001F0F89"/>
    <w:rsid w:val="001F163C"/>
    <w:rsid w:val="001F20C1"/>
    <w:rsid w:val="001F258A"/>
    <w:rsid w:val="001F290C"/>
    <w:rsid w:val="001F2916"/>
    <w:rsid w:val="001F2AB1"/>
    <w:rsid w:val="001F4541"/>
    <w:rsid w:val="001F49A0"/>
    <w:rsid w:val="001F4A8B"/>
    <w:rsid w:val="001F4AFA"/>
    <w:rsid w:val="001F4B8F"/>
    <w:rsid w:val="001F4C4F"/>
    <w:rsid w:val="001F4EBE"/>
    <w:rsid w:val="001F583D"/>
    <w:rsid w:val="001F5E3F"/>
    <w:rsid w:val="001F6593"/>
    <w:rsid w:val="001F677A"/>
    <w:rsid w:val="001F6C08"/>
    <w:rsid w:val="001F7174"/>
    <w:rsid w:val="001F732C"/>
    <w:rsid w:val="001F7657"/>
    <w:rsid w:val="001F7911"/>
    <w:rsid w:val="001F7CCF"/>
    <w:rsid w:val="00200258"/>
    <w:rsid w:val="0020097B"/>
    <w:rsid w:val="00201001"/>
    <w:rsid w:val="002011A9"/>
    <w:rsid w:val="00201623"/>
    <w:rsid w:val="00201A22"/>
    <w:rsid w:val="00201C5D"/>
    <w:rsid w:val="002027D0"/>
    <w:rsid w:val="00202F4C"/>
    <w:rsid w:val="002037E0"/>
    <w:rsid w:val="00203A99"/>
    <w:rsid w:val="00203D66"/>
    <w:rsid w:val="00204A5D"/>
    <w:rsid w:val="00204B79"/>
    <w:rsid w:val="00204BC2"/>
    <w:rsid w:val="00204DF5"/>
    <w:rsid w:val="002052F9"/>
    <w:rsid w:val="002054F4"/>
    <w:rsid w:val="00205815"/>
    <w:rsid w:val="00206246"/>
    <w:rsid w:val="002063A9"/>
    <w:rsid w:val="002064EF"/>
    <w:rsid w:val="00206C23"/>
    <w:rsid w:val="00207442"/>
    <w:rsid w:val="002075E1"/>
    <w:rsid w:val="00207C8C"/>
    <w:rsid w:val="00210085"/>
    <w:rsid w:val="002100C7"/>
    <w:rsid w:val="0021011E"/>
    <w:rsid w:val="0021097A"/>
    <w:rsid w:val="00211A29"/>
    <w:rsid w:val="00211C99"/>
    <w:rsid w:val="00212031"/>
    <w:rsid w:val="00212567"/>
    <w:rsid w:val="00212872"/>
    <w:rsid w:val="00212DBD"/>
    <w:rsid w:val="002135B1"/>
    <w:rsid w:val="00213809"/>
    <w:rsid w:val="002138D1"/>
    <w:rsid w:val="00213DFA"/>
    <w:rsid w:val="00214031"/>
    <w:rsid w:val="002140B9"/>
    <w:rsid w:val="0021441B"/>
    <w:rsid w:val="002149A7"/>
    <w:rsid w:val="00214FDA"/>
    <w:rsid w:val="00215182"/>
    <w:rsid w:val="002152F1"/>
    <w:rsid w:val="002154E8"/>
    <w:rsid w:val="002154F6"/>
    <w:rsid w:val="00215785"/>
    <w:rsid w:val="0021678A"/>
    <w:rsid w:val="00216DD4"/>
    <w:rsid w:val="00217931"/>
    <w:rsid w:val="002179B4"/>
    <w:rsid w:val="00217A22"/>
    <w:rsid w:val="0022061E"/>
    <w:rsid w:val="00220BEB"/>
    <w:rsid w:val="00220E7F"/>
    <w:rsid w:val="00221FF9"/>
    <w:rsid w:val="0022258C"/>
    <w:rsid w:val="002228D0"/>
    <w:rsid w:val="00222C58"/>
    <w:rsid w:val="00222CED"/>
    <w:rsid w:val="002231C7"/>
    <w:rsid w:val="00223635"/>
    <w:rsid w:val="0022364A"/>
    <w:rsid w:val="002237AE"/>
    <w:rsid w:val="0022399B"/>
    <w:rsid w:val="00223C4F"/>
    <w:rsid w:val="00223CFA"/>
    <w:rsid w:val="002242BA"/>
    <w:rsid w:val="00224BBB"/>
    <w:rsid w:val="00225194"/>
    <w:rsid w:val="0022519C"/>
    <w:rsid w:val="0022553B"/>
    <w:rsid w:val="00225629"/>
    <w:rsid w:val="00225D16"/>
    <w:rsid w:val="00225E1A"/>
    <w:rsid w:val="00226D66"/>
    <w:rsid w:val="002270BE"/>
    <w:rsid w:val="0022733D"/>
    <w:rsid w:val="00227894"/>
    <w:rsid w:val="002300C8"/>
    <w:rsid w:val="0023086E"/>
    <w:rsid w:val="00230C4A"/>
    <w:rsid w:val="00231055"/>
    <w:rsid w:val="002311F2"/>
    <w:rsid w:val="00231348"/>
    <w:rsid w:val="00231972"/>
    <w:rsid w:val="00231AED"/>
    <w:rsid w:val="00231D30"/>
    <w:rsid w:val="00231EDF"/>
    <w:rsid w:val="00232FC3"/>
    <w:rsid w:val="00233347"/>
    <w:rsid w:val="00234095"/>
    <w:rsid w:val="00234DB2"/>
    <w:rsid w:val="00234FA3"/>
    <w:rsid w:val="00234FC3"/>
    <w:rsid w:val="00235773"/>
    <w:rsid w:val="00236259"/>
    <w:rsid w:val="00236433"/>
    <w:rsid w:val="002366B4"/>
    <w:rsid w:val="00236BA0"/>
    <w:rsid w:val="00236F0D"/>
    <w:rsid w:val="002371FF"/>
    <w:rsid w:val="0023747F"/>
    <w:rsid w:val="0024039E"/>
    <w:rsid w:val="00240413"/>
    <w:rsid w:val="00240679"/>
    <w:rsid w:val="002408F5"/>
    <w:rsid w:val="00240D88"/>
    <w:rsid w:val="00241451"/>
    <w:rsid w:val="0024194F"/>
    <w:rsid w:val="00242285"/>
    <w:rsid w:val="00242A56"/>
    <w:rsid w:val="00244009"/>
    <w:rsid w:val="002441EF"/>
    <w:rsid w:val="002441F8"/>
    <w:rsid w:val="0024441D"/>
    <w:rsid w:val="002445DB"/>
    <w:rsid w:val="0024463C"/>
    <w:rsid w:val="002449A6"/>
    <w:rsid w:val="00244CBB"/>
    <w:rsid w:val="002452F4"/>
    <w:rsid w:val="002457FD"/>
    <w:rsid w:val="002458B9"/>
    <w:rsid w:val="00245BC9"/>
    <w:rsid w:val="00246469"/>
    <w:rsid w:val="002466E0"/>
    <w:rsid w:val="0024685B"/>
    <w:rsid w:val="00247B20"/>
    <w:rsid w:val="0025020F"/>
    <w:rsid w:val="002509A1"/>
    <w:rsid w:val="00250BEB"/>
    <w:rsid w:val="00250C37"/>
    <w:rsid w:val="0025114F"/>
    <w:rsid w:val="00251249"/>
    <w:rsid w:val="002514FE"/>
    <w:rsid w:val="00251AA5"/>
    <w:rsid w:val="00251E97"/>
    <w:rsid w:val="00251F57"/>
    <w:rsid w:val="002520B1"/>
    <w:rsid w:val="002528DB"/>
    <w:rsid w:val="00252991"/>
    <w:rsid w:val="002542A6"/>
    <w:rsid w:val="002542DD"/>
    <w:rsid w:val="002555BF"/>
    <w:rsid w:val="002556DA"/>
    <w:rsid w:val="0025605A"/>
    <w:rsid w:val="00256482"/>
    <w:rsid w:val="0025694A"/>
    <w:rsid w:val="00256CF5"/>
    <w:rsid w:val="00256D9D"/>
    <w:rsid w:val="002577C6"/>
    <w:rsid w:val="00257850"/>
    <w:rsid w:val="00257DA7"/>
    <w:rsid w:val="002605C0"/>
    <w:rsid w:val="00260BE7"/>
    <w:rsid w:val="00260CEC"/>
    <w:rsid w:val="00260FD1"/>
    <w:rsid w:val="00261502"/>
    <w:rsid w:val="00261717"/>
    <w:rsid w:val="00261A1F"/>
    <w:rsid w:val="00261CD1"/>
    <w:rsid w:val="002625DD"/>
    <w:rsid w:val="00262653"/>
    <w:rsid w:val="00262872"/>
    <w:rsid w:val="00262BD9"/>
    <w:rsid w:val="00262CF1"/>
    <w:rsid w:val="002633E4"/>
    <w:rsid w:val="0026347A"/>
    <w:rsid w:val="00263865"/>
    <w:rsid w:val="00263AD7"/>
    <w:rsid w:val="00263F02"/>
    <w:rsid w:val="0026408B"/>
    <w:rsid w:val="002649EE"/>
    <w:rsid w:val="00265329"/>
    <w:rsid w:val="00265CEE"/>
    <w:rsid w:val="00265D5B"/>
    <w:rsid w:val="00265DF0"/>
    <w:rsid w:val="002667AB"/>
    <w:rsid w:val="00266BAA"/>
    <w:rsid w:val="00267196"/>
    <w:rsid w:val="002676B3"/>
    <w:rsid w:val="00267760"/>
    <w:rsid w:val="0027053C"/>
    <w:rsid w:val="00270979"/>
    <w:rsid w:val="0027098E"/>
    <w:rsid w:val="00270E34"/>
    <w:rsid w:val="002712FA"/>
    <w:rsid w:val="002718B6"/>
    <w:rsid w:val="00271B6A"/>
    <w:rsid w:val="00271D30"/>
    <w:rsid w:val="00272101"/>
    <w:rsid w:val="00272573"/>
    <w:rsid w:val="00272B32"/>
    <w:rsid w:val="00272CA3"/>
    <w:rsid w:val="00273022"/>
    <w:rsid w:val="00273092"/>
    <w:rsid w:val="002731CC"/>
    <w:rsid w:val="0027328F"/>
    <w:rsid w:val="0027337A"/>
    <w:rsid w:val="00273668"/>
    <w:rsid w:val="002737BA"/>
    <w:rsid w:val="002738F3"/>
    <w:rsid w:val="00273C43"/>
    <w:rsid w:val="00273EFE"/>
    <w:rsid w:val="002745E0"/>
    <w:rsid w:val="00274A4E"/>
    <w:rsid w:val="00275320"/>
    <w:rsid w:val="002754F6"/>
    <w:rsid w:val="00275E20"/>
    <w:rsid w:val="00277852"/>
    <w:rsid w:val="00277891"/>
    <w:rsid w:val="00277E93"/>
    <w:rsid w:val="0028015B"/>
    <w:rsid w:val="002802C9"/>
    <w:rsid w:val="0028036D"/>
    <w:rsid w:val="0028038A"/>
    <w:rsid w:val="0028040D"/>
    <w:rsid w:val="00280B7A"/>
    <w:rsid w:val="0028110A"/>
    <w:rsid w:val="00281312"/>
    <w:rsid w:val="002813A7"/>
    <w:rsid w:val="002814B3"/>
    <w:rsid w:val="002822FA"/>
    <w:rsid w:val="0028292E"/>
    <w:rsid w:val="002833AA"/>
    <w:rsid w:val="0028368F"/>
    <w:rsid w:val="002836AA"/>
    <w:rsid w:val="002840C2"/>
    <w:rsid w:val="00284556"/>
    <w:rsid w:val="002846B6"/>
    <w:rsid w:val="00284993"/>
    <w:rsid w:val="00284EE9"/>
    <w:rsid w:val="002851E5"/>
    <w:rsid w:val="00285424"/>
    <w:rsid w:val="00285793"/>
    <w:rsid w:val="00285E1B"/>
    <w:rsid w:val="00285ED9"/>
    <w:rsid w:val="00286312"/>
    <w:rsid w:val="0028671B"/>
    <w:rsid w:val="00286BE1"/>
    <w:rsid w:val="002876E1"/>
    <w:rsid w:val="00287BFD"/>
    <w:rsid w:val="00290051"/>
    <w:rsid w:val="002900EF"/>
    <w:rsid w:val="00290BE7"/>
    <w:rsid w:val="00290F00"/>
    <w:rsid w:val="00291688"/>
    <w:rsid w:val="00291981"/>
    <w:rsid w:val="00291E4F"/>
    <w:rsid w:val="00293043"/>
    <w:rsid w:val="0029341F"/>
    <w:rsid w:val="002934AE"/>
    <w:rsid w:val="0029378E"/>
    <w:rsid w:val="00293B37"/>
    <w:rsid w:val="00293B63"/>
    <w:rsid w:val="00293C46"/>
    <w:rsid w:val="00293ED6"/>
    <w:rsid w:val="00294014"/>
    <w:rsid w:val="00294556"/>
    <w:rsid w:val="00294BF2"/>
    <w:rsid w:val="00295CCD"/>
    <w:rsid w:val="00296517"/>
    <w:rsid w:val="00297121"/>
    <w:rsid w:val="002971E2"/>
    <w:rsid w:val="00297638"/>
    <w:rsid w:val="00297691"/>
    <w:rsid w:val="00297B7D"/>
    <w:rsid w:val="00297C95"/>
    <w:rsid w:val="00297D1C"/>
    <w:rsid w:val="00297E5A"/>
    <w:rsid w:val="002A086D"/>
    <w:rsid w:val="002A14F1"/>
    <w:rsid w:val="002A1A11"/>
    <w:rsid w:val="002A25BC"/>
    <w:rsid w:val="002A2B5D"/>
    <w:rsid w:val="002A2E9F"/>
    <w:rsid w:val="002A30BB"/>
    <w:rsid w:val="002A357B"/>
    <w:rsid w:val="002A3A87"/>
    <w:rsid w:val="002A3C85"/>
    <w:rsid w:val="002A4BA2"/>
    <w:rsid w:val="002A4D91"/>
    <w:rsid w:val="002A4F2F"/>
    <w:rsid w:val="002A5214"/>
    <w:rsid w:val="002A5529"/>
    <w:rsid w:val="002A557E"/>
    <w:rsid w:val="002A5953"/>
    <w:rsid w:val="002A5C8A"/>
    <w:rsid w:val="002A64EF"/>
    <w:rsid w:val="002A657A"/>
    <w:rsid w:val="002A681A"/>
    <w:rsid w:val="002A7B7A"/>
    <w:rsid w:val="002A7C38"/>
    <w:rsid w:val="002A7DF9"/>
    <w:rsid w:val="002B07CD"/>
    <w:rsid w:val="002B0AB4"/>
    <w:rsid w:val="002B1144"/>
    <w:rsid w:val="002B1CA9"/>
    <w:rsid w:val="002B1E2C"/>
    <w:rsid w:val="002B2584"/>
    <w:rsid w:val="002B2D52"/>
    <w:rsid w:val="002B2EE6"/>
    <w:rsid w:val="002B3503"/>
    <w:rsid w:val="002B38DB"/>
    <w:rsid w:val="002B38DE"/>
    <w:rsid w:val="002B3998"/>
    <w:rsid w:val="002B450D"/>
    <w:rsid w:val="002B456B"/>
    <w:rsid w:val="002B45C4"/>
    <w:rsid w:val="002B48C3"/>
    <w:rsid w:val="002B48E1"/>
    <w:rsid w:val="002B4D04"/>
    <w:rsid w:val="002B536B"/>
    <w:rsid w:val="002B54EE"/>
    <w:rsid w:val="002B56E7"/>
    <w:rsid w:val="002B5FC1"/>
    <w:rsid w:val="002B67E5"/>
    <w:rsid w:val="002B6AB1"/>
    <w:rsid w:val="002B716C"/>
    <w:rsid w:val="002B73A5"/>
    <w:rsid w:val="002B7498"/>
    <w:rsid w:val="002C013A"/>
    <w:rsid w:val="002C0204"/>
    <w:rsid w:val="002C0446"/>
    <w:rsid w:val="002C06FC"/>
    <w:rsid w:val="002C0DE7"/>
    <w:rsid w:val="002C0E6C"/>
    <w:rsid w:val="002C1203"/>
    <w:rsid w:val="002C1737"/>
    <w:rsid w:val="002C22E0"/>
    <w:rsid w:val="002C23F0"/>
    <w:rsid w:val="002C2718"/>
    <w:rsid w:val="002C330A"/>
    <w:rsid w:val="002C3669"/>
    <w:rsid w:val="002C3A15"/>
    <w:rsid w:val="002C3EDC"/>
    <w:rsid w:val="002C4206"/>
    <w:rsid w:val="002C42DF"/>
    <w:rsid w:val="002C43EC"/>
    <w:rsid w:val="002C4CB2"/>
    <w:rsid w:val="002C5750"/>
    <w:rsid w:val="002C59F8"/>
    <w:rsid w:val="002C6B65"/>
    <w:rsid w:val="002C6C27"/>
    <w:rsid w:val="002C711F"/>
    <w:rsid w:val="002C7351"/>
    <w:rsid w:val="002D00F4"/>
    <w:rsid w:val="002D0A07"/>
    <w:rsid w:val="002D0DC5"/>
    <w:rsid w:val="002D1189"/>
    <w:rsid w:val="002D1193"/>
    <w:rsid w:val="002D13A0"/>
    <w:rsid w:val="002D1E9F"/>
    <w:rsid w:val="002D29D5"/>
    <w:rsid w:val="002D4787"/>
    <w:rsid w:val="002D480E"/>
    <w:rsid w:val="002D49F8"/>
    <w:rsid w:val="002D4DFE"/>
    <w:rsid w:val="002D5B52"/>
    <w:rsid w:val="002D7693"/>
    <w:rsid w:val="002D7A71"/>
    <w:rsid w:val="002D7F46"/>
    <w:rsid w:val="002E0197"/>
    <w:rsid w:val="002E028C"/>
    <w:rsid w:val="002E1256"/>
    <w:rsid w:val="002E1316"/>
    <w:rsid w:val="002E1A97"/>
    <w:rsid w:val="002E1ACD"/>
    <w:rsid w:val="002E1DD7"/>
    <w:rsid w:val="002E2116"/>
    <w:rsid w:val="002E21B3"/>
    <w:rsid w:val="002E2E90"/>
    <w:rsid w:val="002E31C6"/>
    <w:rsid w:val="002E4437"/>
    <w:rsid w:val="002E4B7C"/>
    <w:rsid w:val="002E4BDD"/>
    <w:rsid w:val="002E4F06"/>
    <w:rsid w:val="002E5135"/>
    <w:rsid w:val="002E533D"/>
    <w:rsid w:val="002E5389"/>
    <w:rsid w:val="002E54E1"/>
    <w:rsid w:val="002E5AE9"/>
    <w:rsid w:val="002E5B13"/>
    <w:rsid w:val="002E6156"/>
    <w:rsid w:val="002E69E5"/>
    <w:rsid w:val="002E722E"/>
    <w:rsid w:val="002E7792"/>
    <w:rsid w:val="002E7BDF"/>
    <w:rsid w:val="002E7F07"/>
    <w:rsid w:val="002F0A06"/>
    <w:rsid w:val="002F0C53"/>
    <w:rsid w:val="002F0CEA"/>
    <w:rsid w:val="002F1197"/>
    <w:rsid w:val="002F2229"/>
    <w:rsid w:val="002F24A1"/>
    <w:rsid w:val="002F261C"/>
    <w:rsid w:val="002F3893"/>
    <w:rsid w:val="002F4207"/>
    <w:rsid w:val="002F467A"/>
    <w:rsid w:val="002F46A2"/>
    <w:rsid w:val="002F5ED0"/>
    <w:rsid w:val="002F6ED3"/>
    <w:rsid w:val="00300A62"/>
    <w:rsid w:val="00300EFA"/>
    <w:rsid w:val="00301006"/>
    <w:rsid w:val="00301BD2"/>
    <w:rsid w:val="00302715"/>
    <w:rsid w:val="0030296B"/>
    <w:rsid w:val="00302CE8"/>
    <w:rsid w:val="003032FE"/>
    <w:rsid w:val="00303644"/>
    <w:rsid w:val="00303987"/>
    <w:rsid w:val="00303B1B"/>
    <w:rsid w:val="003048D1"/>
    <w:rsid w:val="003059B9"/>
    <w:rsid w:val="00305A61"/>
    <w:rsid w:val="00305EBA"/>
    <w:rsid w:val="003060E2"/>
    <w:rsid w:val="003066A5"/>
    <w:rsid w:val="00307705"/>
    <w:rsid w:val="00307C81"/>
    <w:rsid w:val="00307D57"/>
    <w:rsid w:val="003101F9"/>
    <w:rsid w:val="003104C8"/>
    <w:rsid w:val="003106DB"/>
    <w:rsid w:val="0031075A"/>
    <w:rsid w:val="003110FE"/>
    <w:rsid w:val="0031116D"/>
    <w:rsid w:val="003111B0"/>
    <w:rsid w:val="00311230"/>
    <w:rsid w:val="00311238"/>
    <w:rsid w:val="0031181C"/>
    <w:rsid w:val="00311A23"/>
    <w:rsid w:val="00311B34"/>
    <w:rsid w:val="00311CBC"/>
    <w:rsid w:val="00311F5E"/>
    <w:rsid w:val="003121A4"/>
    <w:rsid w:val="00312445"/>
    <w:rsid w:val="003125B9"/>
    <w:rsid w:val="00312A31"/>
    <w:rsid w:val="00312E4C"/>
    <w:rsid w:val="003130B8"/>
    <w:rsid w:val="00313C4D"/>
    <w:rsid w:val="00314559"/>
    <w:rsid w:val="003145CF"/>
    <w:rsid w:val="003146C7"/>
    <w:rsid w:val="00314942"/>
    <w:rsid w:val="003150A1"/>
    <w:rsid w:val="00315895"/>
    <w:rsid w:val="003158D7"/>
    <w:rsid w:val="00315B3E"/>
    <w:rsid w:val="00315CE0"/>
    <w:rsid w:val="00315F3A"/>
    <w:rsid w:val="00315FCA"/>
    <w:rsid w:val="00316357"/>
    <w:rsid w:val="00316860"/>
    <w:rsid w:val="00316AD4"/>
    <w:rsid w:val="00316AD9"/>
    <w:rsid w:val="00316B82"/>
    <w:rsid w:val="00316FB2"/>
    <w:rsid w:val="00317025"/>
    <w:rsid w:val="00317B34"/>
    <w:rsid w:val="00317B4F"/>
    <w:rsid w:val="00317E36"/>
    <w:rsid w:val="00320299"/>
    <w:rsid w:val="00320BA1"/>
    <w:rsid w:val="00321721"/>
    <w:rsid w:val="00321DAB"/>
    <w:rsid w:val="003221F6"/>
    <w:rsid w:val="00322835"/>
    <w:rsid w:val="00322907"/>
    <w:rsid w:val="00322913"/>
    <w:rsid w:val="00322A08"/>
    <w:rsid w:val="00324663"/>
    <w:rsid w:val="00325259"/>
    <w:rsid w:val="00325493"/>
    <w:rsid w:val="00325594"/>
    <w:rsid w:val="00325A5C"/>
    <w:rsid w:val="00325CB0"/>
    <w:rsid w:val="00326DE3"/>
    <w:rsid w:val="00326EAB"/>
    <w:rsid w:val="0032721D"/>
    <w:rsid w:val="00327AAC"/>
    <w:rsid w:val="00327CEB"/>
    <w:rsid w:val="003307B6"/>
    <w:rsid w:val="003307F2"/>
    <w:rsid w:val="00330B28"/>
    <w:rsid w:val="00330EC5"/>
    <w:rsid w:val="0033193D"/>
    <w:rsid w:val="00331B7A"/>
    <w:rsid w:val="00331EBC"/>
    <w:rsid w:val="003321DC"/>
    <w:rsid w:val="003321FD"/>
    <w:rsid w:val="00332427"/>
    <w:rsid w:val="003324DC"/>
    <w:rsid w:val="00332503"/>
    <w:rsid w:val="003327F8"/>
    <w:rsid w:val="0033312F"/>
    <w:rsid w:val="0033402C"/>
    <w:rsid w:val="003342B8"/>
    <w:rsid w:val="0033675A"/>
    <w:rsid w:val="0033780B"/>
    <w:rsid w:val="00337F69"/>
    <w:rsid w:val="0034065F"/>
    <w:rsid w:val="003409E1"/>
    <w:rsid w:val="0034165D"/>
    <w:rsid w:val="00341D8D"/>
    <w:rsid w:val="00341DCB"/>
    <w:rsid w:val="00341F1C"/>
    <w:rsid w:val="003425FB"/>
    <w:rsid w:val="00342BB2"/>
    <w:rsid w:val="00342E33"/>
    <w:rsid w:val="003439A9"/>
    <w:rsid w:val="00343BF9"/>
    <w:rsid w:val="00344263"/>
    <w:rsid w:val="0034448B"/>
    <w:rsid w:val="003446B3"/>
    <w:rsid w:val="00344FBD"/>
    <w:rsid w:val="00345A81"/>
    <w:rsid w:val="00345FDE"/>
    <w:rsid w:val="00345FE9"/>
    <w:rsid w:val="003471D3"/>
    <w:rsid w:val="003472D4"/>
    <w:rsid w:val="0034783C"/>
    <w:rsid w:val="00347A34"/>
    <w:rsid w:val="00347BE6"/>
    <w:rsid w:val="00350152"/>
    <w:rsid w:val="00350858"/>
    <w:rsid w:val="00350FF5"/>
    <w:rsid w:val="003512CE"/>
    <w:rsid w:val="0035149D"/>
    <w:rsid w:val="003514FD"/>
    <w:rsid w:val="00351DE9"/>
    <w:rsid w:val="0035241A"/>
    <w:rsid w:val="00352781"/>
    <w:rsid w:val="003527DB"/>
    <w:rsid w:val="00352AA4"/>
    <w:rsid w:val="00352FB7"/>
    <w:rsid w:val="003530EF"/>
    <w:rsid w:val="003530FF"/>
    <w:rsid w:val="003535D3"/>
    <w:rsid w:val="00353708"/>
    <w:rsid w:val="00353A4D"/>
    <w:rsid w:val="00354A2C"/>
    <w:rsid w:val="00355033"/>
    <w:rsid w:val="00355643"/>
    <w:rsid w:val="00355736"/>
    <w:rsid w:val="00355BE2"/>
    <w:rsid w:val="003562EE"/>
    <w:rsid w:val="003563AF"/>
    <w:rsid w:val="003566CC"/>
    <w:rsid w:val="00356A0A"/>
    <w:rsid w:val="00357B37"/>
    <w:rsid w:val="00357CC4"/>
    <w:rsid w:val="00357EE5"/>
    <w:rsid w:val="00360001"/>
    <w:rsid w:val="0036003F"/>
    <w:rsid w:val="00360057"/>
    <w:rsid w:val="003600ED"/>
    <w:rsid w:val="003604D4"/>
    <w:rsid w:val="0036075B"/>
    <w:rsid w:val="00360E2E"/>
    <w:rsid w:val="00361522"/>
    <w:rsid w:val="00361527"/>
    <w:rsid w:val="00361746"/>
    <w:rsid w:val="003617FA"/>
    <w:rsid w:val="00362509"/>
    <w:rsid w:val="003625F5"/>
    <w:rsid w:val="00362B48"/>
    <w:rsid w:val="003630AA"/>
    <w:rsid w:val="003637E6"/>
    <w:rsid w:val="00363F05"/>
    <w:rsid w:val="0036455D"/>
    <w:rsid w:val="003646FD"/>
    <w:rsid w:val="00364746"/>
    <w:rsid w:val="00364977"/>
    <w:rsid w:val="003654FB"/>
    <w:rsid w:val="00365716"/>
    <w:rsid w:val="00365987"/>
    <w:rsid w:val="00365A5E"/>
    <w:rsid w:val="00365D88"/>
    <w:rsid w:val="0036627B"/>
    <w:rsid w:val="0036668C"/>
    <w:rsid w:val="00366940"/>
    <w:rsid w:val="003710FA"/>
    <w:rsid w:val="00371395"/>
    <w:rsid w:val="00371EE0"/>
    <w:rsid w:val="00372414"/>
    <w:rsid w:val="00372605"/>
    <w:rsid w:val="00372DFA"/>
    <w:rsid w:val="00372FA6"/>
    <w:rsid w:val="003736AF"/>
    <w:rsid w:val="00374432"/>
    <w:rsid w:val="00374815"/>
    <w:rsid w:val="00374D9D"/>
    <w:rsid w:val="00375A94"/>
    <w:rsid w:val="003761BA"/>
    <w:rsid w:val="0037631A"/>
    <w:rsid w:val="0037666D"/>
    <w:rsid w:val="00376856"/>
    <w:rsid w:val="00377914"/>
    <w:rsid w:val="00377A3C"/>
    <w:rsid w:val="00377F57"/>
    <w:rsid w:val="003801DA"/>
    <w:rsid w:val="003803E3"/>
    <w:rsid w:val="0038052B"/>
    <w:rsid w:val="00380555"/>
    <w:rsid w:val="0038095D"/>
    <w:rsid w:val="00380970"/>
    <w:rsid w:val="00380F41"/>
    <w:rsid w:val="00380F80"/>
    <w:rsid w:val="003812C5"/>
    <w:rsid w:val="00381D86"/>
    <w:rsid w:val="00382829"/>
    <w:rsid w:val="003836E8"/>
    <w:rsid w:val="00383FF7"/>
    <w:rsid w:val="003841E5"/>
    <w:rsid w:val="0038421C"/>
    <w:rsid w:val="00384E7E"/>
    <w:rsid w:val="00385022"/>
    <w:rsid w:val="0038542E"/>
    <w:rsid w:val="00385907"/>
    <w:rsid w:val="0038608B"/>
    <w:rsid w:val="003864B1"/>
    <w:rsid w:val="003864BE"/>
    <w:rsid w:val="00387067"/>
    <w:rsid w:val="003872A3"/>
    <w:rsid w:val="003875A6"/>
    <w:rsid w:val="00387CA9"/>
    <w:rsid w:val="003909C9"/>
    <w:rsid w:val="00391383"/>
    <w:rsid w:val="00391F74"/>
    <w:rsid w:val="0039245D"/>
    <w:rsid w:val="00392C8F"/>
    <w:rsid w:val="00392D14"/>
    <w:rsid w:val="00392D3C"/>
    <w:rsid w:val="00392EE2"/>
    <w:rsid w:val="003931FA"/>
    <w:rsid w:val="00393688"/>
    <w:rsid w:val="00394253"/>
    <w:rsid w:val="00394297"/>
    <w:rsid w:val="003943E4"/>
    <w:rsid w:val="00394BA5"/>
    <w:rsid w:val="00394CC4"/>
    <w:rsid w:val="00394CF0"/>
    <w:rsid w:val="00394E27"/>
    <w:rsid w:val="003953A9"/>
    <w:rsid w:val="00395882"/>
    <w:rsid w:val="00395F8F"/>
    <w:rsid w:val="0039628B"/>
    <w:rsid w:val="00396BD9"/>
    <w:rsid w:val="00396FD9"/>
    <w:rsid w:val="00397C8A"/>
    <w:rsid w:val="003A01A9"/>
    <w:rsid w:val="003A029A"/>
    <w:rsid w:val="003A0BBD"/>
    <w:rsid w:val="003A0DA1"/>
    <w:rsid w:val="003A0F69"/>
    <w:rsid w:val="003A103E"/>
    <w:rsid w:val="003A1371"/>
    <w:rsid w:val="003A1440"/>
    <w:rsid w:val="003A1650"/>
    <w:rsid w:val="003A2BB1"/>
    <w:rsid w:val="003A2CCB"/>
    <w:rsid w:val="003A3362"/>
    <w:rsid w:val="003A3389"/>
    <w:rsid w:val="003A4011"/>
    <w:rsid w:val="003A4732"/>
    <w:rsid w:val="003A493B"/>
    <w:rsid w:val="003A4964"/>
    <w:rsid w:val="003A4CB3"/>
    <w:rsid w:val="003A56EC"/>
    <w:rsid w:val="003A57C7"/>
    <w:rsid w:val="003A696E"/>
    <w:rsid w:val="003A6EA1"/>
    <w:rsid w:val="003A73AF"/>
    <w:rsid w:val="003A7727"/>
    <w:rsid w:val="003A7749"/>
    <w:rsid w:val="003A77A2"/>
    <w:rsid w:val="003A78D1"/>
    <w:rsid w:val="003A78EA"/>
    <w:rsid w:val="003B08F7"/>
    <w:rsid w:val="003B0D07"/>
    <w:rsid w:val="003B2135"/>
    <w:rsid w:val="003B2700"/>
    <w:rsid w:val="003B2A13"/>
    <w:rsid w:val="003B2E64"/>
    <w:rsid w:val="003B2EE9"/>
    <w:rsid w:val="003B2F25"/>
    <w:rsid w:val="003B3D60"/>
    <w:rsid w:val="003B480F"/>
    <w:rsid w:val="003B62C0"/>
    <w:rsid w:val="003B6A60"/>
    <w:rsid w:val="003B6C50"/>
    <w:rsid w:val="003B6E65"/>
    <w:rsid w:val="003B6F7A"/>
    <w:rsid w:val="003B7083"/>
    <w:rsid w:val="003B767F"/>
    <w:rsid w:val="003B7936"/>
    <w:rsid w:val="003B7999"/>
    <w:rsid w:val="003B7FC1"/>
    <w:rsid w:val="003C0492"/>
    <w:rsid w:val="003C067A"/>
    <w:rsid w:val="003C0748"/>
    <w:rsid w:val="003C0CA7"/>
    <w:rsid w:val="003C0EE8"/>
    <w:rsid w:val="003C16B5"/>
    <w:rsid w:val="003C226C"/>
    <w:rsid w:val="003C2C04"/>
    <w:rsid w:val="003C2D34"/>
    <w:rsid w:val="003C32CA"/>
    <w:rsid w:val="003C338D"/>
    <w:rsid w:val="003C33AB"/>
    <w:rsid w:val="003C3624"/>
    <w:rsid w:val="003C3A6F"/>
    <w:rsid w:val="003C3D4B"/>
    <w:rsid w:val="003C500D"/>
    <w:rsid w:val="003C5354"/>
    <w:rsid w:val="003C5CA3"/>
    <w:rsid w:val="003C5E10"/>
    <w:rsid w:val="003C6157"/>
    <w:rsid w:val="003C6A67"/>
    <w:rsid w:val="003C6D5A"/>
    <w:rsid w:val="003C7682"/>
    <w:rsid w:val="003C778D"/>
    <w:rsid w:val="003D0AC1"/>
    <w:rsid w:val="003D0BE5"/>
    <w:rsid w:val="003D13DC"/>
    <w:rsid w:val="003D17FD"/>
    <w:rsid w:val="003D1F85"/>
    <w:rsid w:val="003D1F90"/>
    <w:rsid w:val="003D201D"/>
    <w:rsid w:val="003D2355"/>
    <w:rsid w:val="003D300A"/>
    <w:rsid w:val="003D3073"/>
    <w:rsid w:val="003D3295"/>
    <w:rsid w:val="003D3D20"/>
    <w:rsid w:val="003D4191"/>
    <w:rsid w:val="003D4A97"/>
    <w:rsid w:val="003D4D6A"/>
    <w:rsid w:val="003D5153"/>
    <w:rsid w:val="003D53BB"/>
    <w:rsid w:val="003D5B53"/>
    <w:rsid w:val="003D5FB2"/>
    <w:rsid w:val="003D6316"/>
    <w:rsid w:val="003D6840"/>
    <w:rsid w:val="003D753C"/>
    <w:rsid w:val="003D7771"/>
    <w:rsid w:val="003D78FE"/>
    <w:rsid w:val="003E1E8D"/>
    <w:rsid w:val="003E1F6A"/>
    <w:rsid w:val="003E2FA5"/>
    <w:rsid w:val="003E3890"/>
    <w:rsid w:val="003E47E1"/>
    <w:rsid w:val="003E50CF"/>
    <w:rsid w:val="003E5EEE"/>
    <w:rsid w:val="003E695B"/>
    <w:rsid w:val="003E6F69"/>
    <w:rsid w:val="003E76F5"/>
    <w:rsid w:val="003E77AD"/>
    <w:rsid w:val="003F0518"/>
    <w:rsid w:val="003F098D"/>
    <w:rsid w:val="003F1042"/>
    <w:rsid w:val="003F17AC"/>
    <w:rsid w:val="003F1812"/>
    <w:rsid w:val="003F1D34"/>
    <w:rsid w:val="003F24B1"/>
    <w:rsid w:val="003F3128"/>
    <w:rsid w:val="003F3DEE"/>
    <w:rsid w:val="003F4883"/>
    <w:rsid w:val="003F4DAD"/>
    <w:rsid w:val="003F4E77"/>
    <w:rsid w:val="003F50FA"/>
    <w:rsid w:val="003F5661"/>
    <w:rsid w:val="003F5DB6"/>
    <w:rsid w:val="003F6DAD"/>
    <w:rsid w:val="003F6F18"/>
    <w:rsid w:val="003F724E"/>
    <w:rsid w:val="003F7959"/>
    <w:rsid w:val="003F7A6E"/>
    <w:rsid w:val="003F7E6E"/>
    <w:rsid w:val="00400E46"/>
    <w:rsid w:val="00401619"/>
    <w:rsid w:val="004018B9"/>
    <w:rsid w:val="004021E2"/>
    <w:rsid w:val="00402228"/>
    <w:rsid w:val="00402845"/>
    <w:rsid w:val="00402CA1"/>
    <w:rsid w:val="00403157"/>
    <w:rsid w:val="00404370"/>
    <w:rsid w:val="0040525F"/>
    <w:rsid w:val="004053EC"/>
    <w:rsid w:val="004059D9"/>
    <w:rsid w:val="00405EEA"/>
    <w:rsid w:val="004062D4"/>
    <w:rsid w:val="0040631D"/>
    <w:rsid w:val="0040644A"/>
    <w:rsid w:val="00406795"/>
    <w:rsid w:val="004073AE"/>
    <w:rsid w:val="00407C59"/>
    <w:rsid w:val="00410719"/>
    <w:rsid w:val="00410FA0"/>
    <w:rsid w:val="0041185E"/>
    <w:rsid w:val="004130A4"/>
    <w:rsid w:val="00413F0A"/>
    <w:rsid w:val="00414B5E"/>
    <w:rsid w:val="00414BEF"/>
    <w:rsid w:val="00415119"/>
    <w:rsid w:val="00415231"/>
    <w:rsid w:val="004158D9"/>
    <w:rsid w:val="00415F3D"/>
    <w:rsid w:val="00416E40"/>
    <w:rsid w:val="004175C7"/>
    <w:rsid w:val="004201F3"/>
    <w:rsid w:val="00420DFB"/>
    <w:rsid w:val="004211E6"/>
    <w:rsid w:val="0042188E"/>
    <w:rsid w:val="004218A2"/>
    <w:rsid w:val="004221CB"/>
    <w:rsid w:val="00422249"/>
    <w:rsid w:val="004230C5"/>
    <w:rsid w:val="00424132"/>
    <w:rsid w:val="004242BF"/>
    <w:rsid w:val="0042446B"/>
    <w:rsid w:val="00424599"/>
    <w:rsid w:val="00424777"/>
    <w:rsid w:val="00425263"/>
    <w:rsid w:val="00425795"/>
    <w:rsid w:val="00425DD1"/>
    <w:rsid w:val="004267C8"/>
    <w:rsid w:val="0042706B"/>
    <w:rsid w:val="004272B0"/>
    <w:rsid w:val="004273FC"/>
    <w:rsid w:val="004277B4"/>
    <w:rsid w:val="00427A4A"/>
    <w:rsid w:val="004300FD"/>
    <w:rsid w:val="00430377"/>
    <w:rsid w:val="00430705"/>
    <w:rsid w:val="00430A1C"/>
    <w:rsid w:val="00430AB0"/>
    <w:rsid w:val="00431237"/>
    <w:rsid w:val="0043221E"/>
    <w:rsid w:val="004327A9"/>
    <w:rsid w:val="004329D7"/>
    <w:rsid w:val="00433D1E"/>
    <w:rsid w:val="00433E42"/>
    <w:rsid w:val="00433FD0"/>
    <w:rsid w:val="0043406E"/>
    <w:rsid w:val="004342F3"/>
    <w:rsid w:val="00434FB1"/>
    <w:rsid w:val="004357D1"/>
    <w:rsid w:val="00435E97"/>
    <w:rsid w:val="0043613A"/>
    <w:rsid w:val="00436707"/>
    <w:rsid w:val="00436F3B"/>
    <w:rsid w:val="004371F0"/>
    <w:rsid w:val="0043756B"/>
    <w:rsid w:val="004377A6"/>
    <w:rsid w:val="00437959"/>
    <w:rsid w:val="0044002A"/>
    <w:rsid w:val="00440686"/>
    <w:rsid w:val="00440D1B"/>
    <w:rsid w:val="004410E9"/>
    <w:rsid w:val="00441BED"/>
    <w:rsid w:val="00441BF7"/>
    <w:rsid w:val="00441F05"/>
    <w:rsid w:val="004427AB"/>
    <w:rsid w:val="00442923"/>
    <w:rsid w:val="0044349F"/>
    <w:rsid w:val="0044388B"/>
    <w:rsid w:val="004439F7"/>
    <w:rsid w:val="00443DF8"/>
    <w:rsid w:val="00444084"/>
    <w:rsid w:val="00444FA2"/>
    <w:rsid w:val="00444FD4"/>
    <w:rsid w:val="004453A5"/>
    <w:rsid w:val="00445E7D"/>
    <w:rsid w:val="00446137"/>
    <w:rsid w:val="004463C9"/>
    <w:rsid w:val="004464BB"/>
    <w:rsid w:val="004464F8"/>
    <w:rsid w:val="0044774E"/>
    <w:rsid w:val="00447E2D"/>
    <w:rsid w:val="00450633"/>
    <w:rsid w:val="004509E3"/>
    <w:rsid w:val="0045120F"/>
    <w:rsid w:val="004518FF"/>
    <w:rsid w:val="004528BE"/>
    <w:rsid w:val="00452ADF"/>
    <w:rsid w:val="00452FA0"/>
    <w:rsid w:val="00453180"/>
    <w:rsid w:val="00453693"/>
    <w:rsid w:val="00453917"/>
    <w:rsid w:val="00453AC0"/>
    <w:rsid w:val="00454012"/>
    <w:rsid w:val="004542AD"/>
    <w:rsid w:val="00454A5D"/>
    <w:rsid w:val="00455003"/>
    <w:rsid w:val="00455940"/>
    <w:rsid w:val="00455F30"/>
    <w:rsid w:val="00456835"/>
    <w:rsid w:val="004578AF"/>
    <w:rsid w:val="00457B55"/>
    <w:rsid w:val="00457F50"/>
    <w:rsid w:val="00460661"/>
    <w:rsid w:val="004607B4"/>
    <w:rsid w:val="00461697"/>
    <w:rsid w:val="004616CD"/>
    <w:rsid w:val="00461970"/>
    <w:rsid w:val="00461D60"/>
    <w:rsid w:val="00461F61"/>
    <w:rsid w:val="004624FA"/>
    <w:rsid w:val="004625B2"/>
    <w:rsid w:val="00462932"/>
    <w:rsid w:val="004634B2"/>
    <w:rsid w:val="004635AF"/>
    <w:rsid w:val="004635B0"/>
    <w:rsid w:val="00463788"/>
    <w:rsid w:val="00463F89"/>
    <w:rsid w:val="004643A2"/>
    <w:rsid w:val="00464E50"/>
    <w:rsid w:val="004654E1"/>
    <w:rsid w:val="00465638"/>
    <w:rsid w:val="00465FE4"/>
    <w:rsid w:val="00466183"/>
    <w:rsid w:val="00466AF7"/>
    <w:rsid w:val="004700BC"/>
    <w:rsid w:val="0047167C"/>
    <w:rsid w:val="004718A8"/>
    <w:rsid w:val="00473035"/>
    <w:rsid w:val="00473375"/>
    <w:rsid w:val="00473BF7"/>
    <w:rsid w:val="0047410B"/>
    <w:rsid w:val="0047495D"/>
    <w:rsid w:val="00474D6C"/>
    <w:rsid w:val="00475BD9"/>
    <w:rsid w:val="00475CAC"/>
    <w:rsid w:val="00475ED0"/>
    <w:rsid w:val="00475FA4"/>
    <w:rsid w:val="0047670F"/>
    <w:rsid w:val="00476C21"/>
    <w:rsid w:val="00476C32"/>
    <w:rsid w:val="00476DC3"/>
    <w:rsid w:val="0047703E"/>
    <w:rsid w:val="004803AB"/>
    <w:rsid w:val="00480654"/>
    <w:rsid w:val="004809D8"/>
    <w:rsid w:val="00480B4C"/>
    <w:rsid w:val="00480D5E"/>
    <w:rsid w:val="00480F97"/>
    <w:rsid w:val="004819B4"/>
    <w:rsid w:val="00481AD0"/>
    <w:rsid w:val="004820D2"/>
    <w:rsid w:val="00482212"/>
    <w:rsid w:val="00482C0D"/>
    <w:rsid w:val="00482C10"/>
    <w:rsid w:val="00483161"/>
    <w:rsid w:val="00483321"/>
    <w:rsid w:val="00484FB3"/>
    <w:rsid w:val="00485150"/>
    <w:rsid w:val="00485471"/>
    <w:rsid w:val="0048548C"/>
    <w:rsid w:val="00485C84"/>
    <w:rsid w:val="004861C7"/>
    <w:rsid w:val="0048625D"/>
    <w:rsid w:val="004866F7"/>
    <w:rsid w:val="0048674B"/>
    <w:rsid w:val="00486829"/>
    <w:rsid w:val="00486C3F"/>
    <w:rsid w:val="004873C6"/>
    <w:rsid w:val="004874A3"/>
    <w:rsid w:val="00487582"/>
    <w:rsid w:val="00487D5B"/>
    <w:rsid w:val="0049001E"/>
    <w:rsid w:val="00490381"/>
    <w:rsid w:val="00491A5D"/>
    <w:rsid w:val="00491FE9"/>
    <w:rsid w:val="0049206A"/>
    <w:rsid w:val="0049228B"/>
    <w:rsid w:val="004925E9"/>
    <w:rsid w:val="00492CE1"/>
    <w:rsid w:val="00492EA1"/>
    <w:rsid w:val="00493635"/>
    <w:rsid w:val="00493BDE"/>
    <w:rsid w:val="00493C04"/>
    <w:rsid w:val="00493DAE"/>
    <w:rsid w:val="004948CA"/>
    <w:rsid w:val="00494BAF"/>
    <w:rsid w:val="00494C2D"/>
    <w:rsid w:val="0049515B"/>
    <w:rsid w:val="004954DA"/>
    <w:rsid w:val="00495A04"/>
    <w:rsid w:val="004969D2"/>
    <w:rsid w:val="00496CCD"/>
    <w:rsid w:val="0049733B"/>
    <w:rsid w:val="0049756E"/>
    <w:rsid w:val="00497E2B"/>
    <w:rsid w:val="004A00CB"/>
    <w:rsid w:val="004A095B"/>
    <w:rsid w:val="004A0D1B"/>
    <w:rsid w:val="004A11F6"/>
    <w:rsid w:val="004A15CB"/>
    <w:rsid w:val="004A18F8"/>
    <w:rsid w:val="004A1C11"/>
    <w:rsid w:val="004A20A9"/>
    <w:rsid w:val="004A35EA"/>
    <w:rsid w:val="004A3A5C"/>
    <w:rsid w:val="004A3BE9"/>
    <w:rsid w:val="004A3CF4"/>
    <w:rsid w:val="004A3E41"/>
    <w:rsid w:val="004A4060"/>
    <w:rsid w:val="004A443B"/>
    <w:rsid w:val="004A4EDC"/>
    <w:rsid w:val="004A59D9"/>
    <w:rsid w:val="004A5B06"/>
    <w:rsid w:val="004A5DD2"/>
    <w:rsid w:val="004A5EBA"/>
    <w:rsid w:val="004A5ECA"/>
    <w:rsid w:val="004A5F58"/>
    <w:rsid w:val="004A6258"/>
    <w:rsid w:val="004A6406"/>
    <w:rsid w:val="004A6862"/>
    <w:rsid w:val="004A68CA"/>
    <w:rsid w:val="004A6E53"/>
    <w:rsid w:val="004A6ED5"/>
    <w:rsid w:val="004A7745"/>
    <w:rsid w:val="004A7AEB"/>
    <w:rsid w:val="004B10E4"/>
    <w:rsid w:val="004B1C39"/>
    <w:rsid w:val="004B2C94"/>
    <w:rsid w:val="004B2D45"/>
    <w:rsid w:val="004B34E7"/>
    <w:rsid w:val="004B3510"/>
    <w:rsid w:val="004B3CCB"/>
    <w:rsid w:val="004B45FF"/>
    <w:rsid w:val="004B5047"/>
    <w:rsid w:val="004B5132"/>
    <w:rsid w:val="004B529B"/>
    <w:rsid w:val="004B548F"/>
    <w:rsid w:val="004B57B0"/>
    <w:rsid w:val="004B5B51"/>
    <w:rsid w:val="004B5CE2"/>
    <w:rsid w:val="004B646E"/>
    <w:rsid w:val="004B64D7"/>
    <w:rsid w:val="004B6522"/>
    <w:rsid w:val="004B65C0"/>
    <w:rsid w:val="004B68BF"/>
    <w:rsid w:val="004B6C51"/>
    <w:rsid w:val="004B6C56"/>
    <w:rsid w:val="004B6F38"/>
    <w:rsid w:val="004B7C00"/>
    <w:rsid w:val="004B7E41"/>
    <w:rsid w:val="004C00A4"/>
    <w:rsid w:val="004C0C9F"/>
    <w:rsid w:val="004C0D9D"/>
    <w:rsid w:val="004C103A"/>
    <w:rsid w:val="004C107A"/>
    <w:rsid w:val="004C1137"/>
    <w:rsid w:val="004C1543"/>
    <w:rsid w:val="004C2097"/>
    <w:rsid w:val="004C2E27"/>
    <w:rsid w:val="004C2FA1"/>
    <w:rsid w:val="004C34E2"/>
    <w:rsid w:val="004C3E52"/>
    <w:rsid w:val="004C3F81"/>
    <w:rsid w:val="004C4412"/>
    <w:rsid w:val="004C4A59"/>
    <w:rsid w:val="004C5073"/>
    <w:rsid w:val="004C52C0"/>
    <w:rsid w:val="004C5AA4"/>
    <w:rsid w:val="004C5BF3"/>
    <w:rsid w:val="004C5E28"/>
    <w:rsid w:val="004C64BC"/>
    <w:rsid w:val="004C6629"/>
    <w:rsid w:val="004C69FA"/>
    <w:rsid w:val="004C6B35"/>
    <w:rsid w:val="004C70ED"/>
    <w:rsid w:val="004C75F7"/>
    <w:rsid w:val="004C776E"/>
    <w:rsid w:val="004C7B92"/>
    <w:rsid w:val="004D043B"/>
    <w:rsid w:val="004D04E3"/>
    <w:rsid w:val="004D0D83"/>
    <w:rsid w:val="004D0FF3"/>
    <w:rsid w:val="004D13BD"/>
    <w:rsid w:val="004D1501"/>
    <w:rsid w:val="004D19E9"/>
    <w:rsid w:val="004D236A"/>
    <w:rsid w:val="004D2539"/>
    <w:rsid w:val="004D2F7F"/>
    <w:rsid w:val="004D3115"/>
    <w:rsid w:val="004D3142"/>
    <w:rsid w:val="004D32CE"/>
    <w:rsid w:val="004D33CB"/>
    <w:rsid w:val="004D39EC"/>
    <w:rsid w:val="004D3C7D"/>
    <w:rsid w:val="004D3D42"/>
    <w:rsid w:val="004D402E"/>
    <w:rsid w:val="004D4713"/>
    <w:rsid w:val="004D50CF"/>
    <w:rsid w:val="004D5E04"/>
    <w:rsid w:val="004D5FE6"/>
    <w:rsid w:val="004D7E4D"/>
    <w:rsid w:val="004D7F8B"/>
    <w:rsid w:val="004E0A72"/>
    <w:rsid w:val="004E103B"/>
    <w:rsid w:val="004E15BD"/>
    <w:rsid w:val="004E18CF"/>
    <w:rsid w:val="004E36DC"/>
    <w:rsid w:val="004E3B5E"/>
    <w:rsid w:val="004E4276"/>
    <w:rsid w:val="004E506C"/>
    <w:rsid w:val="004E5B8F"/>
    <w:rsid w:val="004E5F81"/>
    <w:rsid w:val="004E6178"/>
    <w:rsid w:val="004E64AC"/>
    <w:rsid w:val="004E6F71"/>
    <w:rsid w:val="004E7422"/>
    <w:rsid w:val="004F008A"/>
    <w:rsid w:val="004F11CF"/>
    <w:rsid w:val="004F128F"/>
    <w:rsid w:val="004F12EF"/>
    <w:rsid w:val="004F1630"/>
    <w:rsid w:val="004F1B93"/>
    <w:rsid w:val="004F20C5"/>
    <w:rsid w:val="004F22C8"/>
    <w:rsid w:val="004F2586"/>
    <w:rsid w:val="004F2593"/>
    <w:rsid w:val="004F25AA"/>
    <w:rsid w:val="004F2A12"/>
    <w:rsid w:val="004F2CE4"/>
    <w:rsid w:val="004F35B3"/>
    <w:rsid w:val="004F36F2"/>
    <w:rsid w:val="004F3C35"/>
    <w:rsid w:val="004F405C"/>
    <w:rsid w:val="004F41FC"/>
    <w:rsid w:val="004F442B"/>
    <w:rsid w:val="004F4B62"/>
    <w:rsid w:val="004F4E0C"/>
    <w:rsid w:val="004F5663"/>
    <w:rsid w:val="004F5878"/>
    <w:rsid w:val="004F5D0F"/>
    <w:rsid w:val="004F5DFA"/>
    <w:rsid w:val="004F6587"/>
    <w:rsid w:val="00500257"/>
    <w:rsid w:val="00500A23"/>
    <w:rsid w:val="00501255"/>
    <w:rsid w:val="00501D0B"/>
    <w:rsid w:val="0050224C"/>
    <w:rsid w:val="00502518"/>
    <w:rsid w:val="00502901"/>
    <w:rsid w:val="00502929"/>
    <w:rsid w:val="00502C67"/>
    <w:rsid w:val="00502F61"/>
    <w:rsid w:val="0050352D"/>
    <w:rsid w:val="0050386F"/>
    <w:rsid w:val="00503DB5"/>
    <w:rsid w:val="00503E45"/>
    <w:rsid w:val="005041C1"/>
    <w:rsid w:val="005042BA"/>
    <w:rsid w:val="00504494"/>
    <w:rsid w:val="00504BBC"/>
    <w:rsid w:val="00504C36"/>
    <w:rsid w:val="00506795"/>
    <w:rsid w:val="00506F67"/>
    <w:rsid w:val="00507196"/>
    <w:rsid w:val="00507346"/>
    <w:rsid w:val="005074A5"/>
    <w:rsid w:val="0050773F"/>
    <w:rsid w:val="00507E01"/>
    <w:rsid w:val="005105B6"/>
    <w:rsid w:val="00510A2B"/>
    <w:rsid w:val="00510B36"/>
    <w:rsid w:val="00511F9E"/>
    <w:rsid w:val="00512242"/>
    <w:rsid w:val="00514BD9"/>
    <w:rsid w:val="00515108"/>
    <w:rsid w:val="00515415"/>
    <w:rsid w:val="0051573D"/>
    <w:rsid w:val="005166BC"/>
    <w:rsid w:val="00516C37"/>
    <w:rsid w:val="00516ECF"/>
    <w:rsid w:val="005172BA"/>
    <w:rsid w:val="00517AFB"/>
    <w:rsid w:val="00517B17"/>
    <w:rsid w:val="00517EF2"/>
    <w:rsid w:val="00520106"/>
    <w:rsid w:val="00520214"/>
    <w:rsid w:val="00520295"/>
    <w:rsid w:val="00520807"/>
    <w:rsid w:val="00520A98"/>
    <w:rsid w:val="00520B84"/>
    <w:rsid w:val="0052111C"/>
    <w:rsid w:val="0052117F"/>
    <w:rsid w:val="005211FB"/>
    <w:rsid w:val="0052129F"/>
    <w:rsid w:val="00521A24"/>
    <w:rsid w:val="00521D6F"/>
    <w:rsid w:val="0052272B"/>
    <w:rsid w:val="00522CBB"/>
    <w:rsid w:val="0052308A"/>
    <w:rsid w:val="005234E3"/>
    <w:rsid w:val="00523D02"/>
    <w:rsid w:val="00524292"/>
    <w:rsid w:val="0052453A"/>
    <w:rsid w:val="005247C0"/>
    <w:rsid w:val="00524DA6"/>
    <w:rsid w:val="0052510F"/>
    <w:rsid w:val="005251A3"/>
    <w:rsid w:val="00526907"/>
    <w:rsid w:val="00527B23"/>
    <w:rsid w:val="00527B4D"/>
    <w:rsid w:val="00527D06"/>
    <w:rsid w:val="0053069D"/>
    <w:rsid w:val="005308B8"/>
    <w:rsid w:val="00530975"/>
    <w:rsid w:val="00530BC3"/>
    <w:rsid w:val="00530BCE"/>
    <w:rsid w:val="00530C56"/>
    <w:rsid w:val="0053115C"/>
    <w:rsid w:val="005312E9"/>
    <w:rsid w:val="00531F8F"/>
    <w:rsid w:val="005337FC"/>
    <w:rsid w:val="005339E1"/>
    <w:rsid w:val="00533B3B"/>
    <w:rsid w:val="00533B7B"/>
    <w:rsid w:val="00533D10"/>
    <w:rsid w:val="00533EB2"/>
    <w:rsid w:val="00534062"/>
    <w:rsid w:val="00534BD3"/>
    <w:rsid w:val="00534FA2"/>
    <w:rsid w:val="005350EF"/>
    <w:rsid w:val="005352AE"/>
    <w:rsid w:val="005356B9"/>
    <w:rsid w:val="00535CD3"/>
    <w:rsid w:val="00535D7E"/>
    <w:rsid w:val="00535DAE"/>
    <w:rsid w:val="0053607A"/>
    <w:rsid w:val="00536649"/>
    <w:rsid w:val="00536A2F"/>
    <w:rsid w:val="005379A5"/>
    <w:rsid w:val="00537BFD"/>
    <w:rsid w:val="00537C2E"/>
    <w:rsid w:val="0054069A"/>
    <w:rsid w:val="00540CA4"/>
    <w:rsid w:val="00540E7E"/>
    <w:rsid w:val="00541659"/>
    <w:rsid w:val="00541AF6"/>
    <w:rsid w:val="00541E56"/>
    <w:rsid w:val="005430C9"/>
    <w:rsid w:val="005433FA"/>
    <w:rsid w:val="0054369B"/>
    <w:rsid w:val="005436ED"/>
    <w:rsid w:val="0054378F"/>
    <w:rsid w:val="00543B39"/>
    <w:rsid w:val="00543F5F"/>
    <w:rsid w:val="00544055"/>
    <w:rsid w:val="005441E9"/>
    <w:rsid w:val="0054458A"/>
    <w:rsid w:val="00544827"/>
    <w:rsid w:val="005448BC"/>
    <w:rsid w:val="005448E8"/>
    <w:rsid w:val="00544B5A"/>
    <w:rsid w:val="00545101"/>
    <w:rsid w:val="005455D3"/>
    <w:rsid w:val="005455E8"/>
    <w:rsid w:val="00546008"/>
    <w:rsid w:val="005464EC"/>
    <w:rsid w:val="00546863"/>
    <w:rsid w:val="00546941"/>
    <w:rsid w:val="005469F3"/>
    <w:rsid w:val="00546E74"/>
    <w:rsid w:val="00547043"/>
    <w:rsid w:val="005470F3"/>
    <w:rsid w:val="00547BBC"/>
    <w:rsid w:val="005502CF"/>
    <w:rsid w:val="005503FC"/>
    <w:rsid w:val="00550653"/>
    <w:rsid w:val="00550E2C"/>
    <w:rsid w:val="00551361"/>
    <w:rsid w:val="005524B5"/>
    <w:rsid w:val="00552BBF"/>
    <w:rsid w:val="005531FF"/>
    <w:rsid w:val="005536C2"/>
    <w:rsid w:val="005545DA"/>
    <w:rsid w:val="00554AA3"/>
    <w:rsid w:val="00554B92"/>
    <w:rsid w:val="00554D4E"/>
    <w:rsid w:val="00554ECF"/>
    <w:rsid w:val="00554F9D"/>
    <w:rsid w:val="005551B2"/>
    <w:rsid w:val="0055525C"/>
    <w:rsid w:val="005555A6"/>
    <w:rsid w:val="005556DE"/>
    <w:rsid w:val="005556E5"/>
    <w:rsid w:val="00555D3E"/>
    <w:rsid w:val="00555F31"/>
    <w:rsid w:val="005565DF"/>
    <w:rsid w:val="0055726E"/>
    <w:rsid w:val="00557701"/>
    <w:rsid w:val="00557B9B"/>
    <w:rsid w:val="00557C97"/>
    <w:rsid w:val="00557EF4"/>
    <w:rsid w:val="005605ED"/>
    <w:rsid w:val="0056094D"/>
    <w:rsid w:val="0056097E"/>
    <w:rsid w:val="00560C09"/>
    <w:rsid w:val="005621A8"/>
    <w:rsid w:val="005622B8"/>
    <w:rsid w:val="00562E3F"/>
    <w:rsid w:val="00563C90"/>
    <w:rsid w:val="00563F60"/>
    <w:rsid w:val="005645F5"/>
    <w:rsid w:val="005646B0"/>
    <w:rsid w:val="00564751"/>
    <w:rsid w:val="005648EA"/>
    <w:rsid w:val="00565779"/>
    <w:rsid w:val="00565807"/>
    <w:rsid w:val="005668A2"/>
    <w:rsid w:val="00566A3A"/>
    <w:rsid w:val="005671D1"/>
    <w:rsid w:val="00570142"/>
    <w:rsid w:val="005705B5"/>
    <w:rsid w:val="00570836"/>
    <w:rsid w:val="0057100C"/>
    <w:rsid w:val="00571010"/>
    <w:rsid w:val="0057108F"/>
    <w:rsid w:val="0057131A"/>
    <w:rsid w:val="00571606"/>
    <w:rsid w:val="00572740"/>
    <w:rsid w:val="00573001"/>
    <w:rsid w:val="0057372D"/>
    <w:rsid w:val="00573A51"/>
    <w:rsid w:val="00573A99"/>
    <w:rsid w:val="0057458D"/>
    <w:rsid w:val="0057471D"/>
    <w:rsid w:val="005747CF"/>
    <w:rsid w:val="00574954"/>
    <w:rsid w:val="00574CD5"/>
    <w:rsid w:val="0057528C"/>
    <w:rsid w:val="00575529"/>
    <w:rsid w:val="0057553A"/>
    <w:rsid w:val="005756AC"/>
    <w:rsid w:val="00575CAE"/>
    <w:rsid w:val="00575DBD"/>
    <w:rsid w:val="00575F1A"/>
    <w:rsid w:val="00575FE2"/>
    <w:rsid w:val="00576EE9"/>
    <w:rsid w:val="00577096"/>
    <w:rsid w:val="00577719"/>
    <w:rsid w:val="00577848"/>
    <w:rsid w:val="0058016F"/>
    <w:rsid w:val="0058049C"/>
    <w:rsid w:val="005804AF"/>
    <w:rsid w:val="00580ECF"/>
    <w:rsid w:val="00580EF2"/>
    <w:rsid w:val="00581065"/>
    <w:rsid w:val="005813EB"/>
    <w:rsid w:val="0058159A"/>
    <w:rsid w:val="005819E0"/>
    <w:rsid w:val="00581CE5"/>
    <w:rsid w:val="0058206B"/>
    <w:rsid w:val="00582692"/>
    <w:rsid w:val="00582892"/>
    <w:rsid w:val="00582AAB"/>
    <w:rsid w:val="00582C5B"/>
    <w:rsid w:val="00582F2E"/>
    <w:rsid w:val="0058333A"/>
    <w:rsid w:val="00584191"/>
    <w:rsid w:val="0058443E"/>
    <w:rsid w:val="0058453F"/>
    <w:rsid w:val="005845F3"/>
    <w:rsid w:val="00584B43"/>
    <w:rsid w:val="00584E51"/>
    <w:rsid w:val="005850C8"/>
    <w:rsid w:val="00585193"/>
    <w:rsid w:val="0058547B"/>
    <w:rsid w:val="00585B54"/>
    <w:rsid w:val="00585CC1"/>
    <w:rsid w:val="00585D67"/>
    <w:rsid w:val="00585E16"/>
    <w:rsid w:val="00586489"/>
    <w:rsid w:val="00587142"/>
    <w:rsid w:val="00587800"/>
    <w:rsid w:val="00590313"/>
    <w:rsid w:val="00590322"/>
    <w:rsid w:val="00590A6E"/>
    <w:rsid w:val="00590C06"/>
    <w:rsid w:val="00590DA8"/>
    <w:rsid w:val="00591134"/>
    <w:rsid w:val="005912C3"/>
    <w:rsid w:val="005918AF"/>
    <w:rsid w:val="00591C29"/>
    <w:rsid w:val="00591FAA"/>
    <w:rsid w:val="005922FE"/>
    <w:rsid w:val="0059236E"/>
    <w:rsid w:val="00592870"/>
    <w:rsid w:val="00593427"/>
    <w:rsid w:val="00593443"/>
    <w:rsid w:val="0059391F"/>
    <w:rsid w:val="00594B55"/>
    <w:rsid w:val="00595AED"/>
    <w:rsid w:val="00596134"/>
    <w:rsid w:val="00596860"/>
    <w:rsid w:val="00596BEF"/>
    <w:rsid w:val="005970A8"/>
    <w:rsid w:val="005977A6"/>
    <w:rsid w:val="00597BC4"/>
    <w:rsid w:val="005A0CB4"/>
    <w:rsid w:val="005A0E89"/>
    <w:rsid w:val="005A1674"/>
    <w:rsid w:val="005A1857"/>
    <w:rsid w:val="005A1A1A"/>
    <w:rsid w:val="005A1B18"/>
    <w:rsid w:val="005A1B94"/>
    <w:rsid w:val="005A215D"/>
    <w:rsid w:val="005A21E9"/>
    <w:rsid w:val="005A23A9"/>
    <w:rsid w:val="005A315E"/>
    <w:rsid w:val="005A3C93"/>
    <w:rsid w:val="005A40DE"/>
    <w:rsid w:val="005A417D"/>
    <w:rsid w:val="005A4D52"/>
    <w:rsid w:val="005A5146"/>
    <w:rsid w:val="005A5A46"/>
    <w:rsid w:val="005A5CF2"/>
    <w:rsid w:val="005A5E85"/>
    <w:rsid w:val="005A6435"/>
    <w:rsid w:val="005A677A"/>
    <w:rsid w:val="005A69EE"/>
    <w:rsid w:val="005A6B31"/>
    <w:rsid w:val="005A70FC"/>
    <w:rsid w:val="005A71BE"/>
    <w:rsid w:val="005A777F"/>
    <w:rsid w:val="005B0012"/>
    <w:rsid w:val="005B0413"/>
    <w:rsid w:val="005B04AB"/>
    <w:rsid w:val="005B05FE"/>
    <w:rsid w:val="005B0E6B"/>
    <w:rsid w:val="005B0ED9"/>
    <w:rsid w:val="005B168B"/>
    <w:rsid w:val="005B1829"/>
    <w:rsid w:val="005B18A7"/>
    <w:rsid w:val="005B22F4"/>
    <w:rsid w:val="005B252F"/>
    <w:rsid w:val="005B3739"/>
    <w:rsid w:val="005B3B49"/>
    <w:rsid w:val="005B4410"/>
    <w:rsid w:val="005B445F"/>
    <w:rsid w:val="005B4538"/>
    <w:rsid w:val="005B4CC2"/>
    <w:rsid w:val="005B58AE"/>
    <w:rsid w:val="005B6C4B"/>
    <w:rsid w:val="005B6F50"/>
    <w:rsid w:val="005B7007"/>
    <w:rsid w:val="005B76E6"/>
    <w:rsid w:val="005B78C8"/>
    <w:rsid w:val="005B79F8"/>
    <w:rsid w:val="005B7AE8"/>
    <w:rsid w:val="005C01F7"/>
    <w:rsid w:val="005C06F0"/>
    <w:rsid w:val="005C08AA"/>
    <w:rsid w:val="005C0A81"/>
    <w:rsid w:val="005C0E2E"/>
    <w:rsid w:val="005C0F88"/>
    <w:rsid w:val="005C301C"/>
    <w:rsid w:val="005C3183"/>
    <w:rsid w:val="005C3501"/>
    <w:rsid w:val="005C3880"/>
    <w:rsid w:val="005C3BFF"/>
    <w:rsid w:val="005C4EA8"/>
    <w:rsid w:val="005C4FA6"/>
    <w:rsid w:val="005C528A"/>
    <w:rsid w:val="005C532D"/>
    <w:rsid w:val="005C614C"/>
    <w:rsid w:val="005C61AC"/>
    <w:rsid w:val="005C6223"/>
    <w:rsid w:val="005C6898"/>
    <w:rsid w:val="005C6B4A"/>
    <w:rsid w:val="005C6E40"/>
    <w:rsid w:val="005C770E"/>
    <w:rsid w:val="005D03C6"/>
    <w:rsid w:val="005D03E8"/>
    <w:rsid w:val="005D0542"/>
    <w:rsid w:val="005D08FF"/>
    <w:rsid w:val="005D118E"/>
    <w:rsid w:val="005D1294"/>
    <w:rsid w:val="005D1370"/>
    <w:rsid w:val="005D1616"/>
    <w:rsid w:val="005D1D41"/>
    <w:rsid w:val="005D2ADE"/>
    <w:rsid w:val="005D30D7"/>
    <w:rsid w:val="005D37FE"/>
    <w:rsid w:val="005D407A"/>
    <w:rsid w:val="005D412F"/>
    <w:rsid w:val="005D47EC"/>
    <w:rsid w:val="005D4908"/>
    <w:rsid w:val="005D4BDD"/>
    <w:rsid w:val="005D51E4"/>
    <w:rsid w:val="005D5A64"/>
    <w:rsid w:val="005D5DC9"/>
    <w:rsid w:val="005D5E4A"/>
    <w:rsid w:val="005D5F3F"/>
    <w:rsid w:val="005D64B6"/>
    <w:rsid w:val="005D701F"/>
    <w:rsid w:val="005D7236"/>
    <w:rsid w:val="005D752C"/>
    <w:rsid w:val="005E0992"/>
    <w:rsid w:val="005E0BDD"/>
    <w:rsid w:val="005E0FDA"/>
    <w:rsid w:val="005E10A5"/>
    <w:rsid w:val="005E11A7"/>
    <w:rsid w:val="005E163C"/>
    <w:rsid w:val="005E1C48"/>
    <w:rsid w:val="005E2349"/>
    <w:rsid w:val="005E23B4"/>
    <w:rsid w:val="005E34A2"/>
    <w:rsid w:val="005E3566"/>
    <w:rsid w:val="005E3B4A"/>
    <w:rsid w:val="005E3FB2"/>
    <w:rsid w:val="005E42C1"/>
    <w:rsid w:val="005E4D73"/>
    <w:rsid w:val="005E4F5E"/>
    <w:rsid w:val="005E52E2"/>
    <w:rsid w:val="005E567C"/>
    <w:rsid w:val="005E5688"/>
    <w:rsid w:val="005E648B"/>
    <w:rsid w:val="005E6A6E"/>
    <w:rsid w:val="005E6F84"/>
    <w:rsid w:val="005E76C9"/>
    <w:rsid w:val="005E77FF"/>
    <w:rsid w:val="005E797A"/>
    <w:rsid w:val="005E7ADB"/>
    <w:rsid w:val="005E7B9E"/>
    <w:rsid w:val="005E7BAA"/>
    <w:rsid w:val="005E7C71"/>
    <w:rsid w:val="005E7EBB"/>
    <w:rsid w:val="005F035A"/>
    <w:rsid w:val="005F0C53"/>
    <w:rsid w:val="005F0D52"/>
    <w:rsid w:val="005F0DEE"/>
    <w:rsid w:val="005F23FF"/>
    <w:rsid w:val="005F2E46"/>
    <w:rsid w:val="005F3322"/>
    <w:rsid w:val="005F3C62"/>
    <w:rsid w:val="005F3D84"/>
    <w:rsid w:val="005F3DB1"/>
    <w:rsid w:val="005F3FDD"/>
    <w:rsid w:val="005F43B7"/>
    <w:rsid w:val="005F4E0B"/>
    <w:rsid w:val="005F5091"/>
    <w:rsid w:val="005F5221"/>
    <w:rsid w:val="005F57DC"/>
    <w:rsid w:val="005F60C8"/>
    <w:rsid w:val="005F6366"/>
    <w:rsid w:val="005F65DB"/>
    <w:rsid w:val="005F6FB8"/>
    <w:rsid w:val="005F74C9"/>
    <w:rsid w:val="005F7FA9"/>
    <w:rsid w:val="005F7FCB"/>
    <w:rsid w:val="00600E49"/>
    <w:rsid w:val="00601074"/>
    <w:rsid w:val="00601177"/>
    <w:rsid w:val="0060151B"/>
    <w:rsid w:val="00601529"/>
    <w:rsid w:val="00602284"/>
    <w:rsid w:val="00602BD9"/>
    <w:rsid w:val="00603299"/>
    <w:rsid w:val="006035BC"/>
    <w:rsid w:val="00603615"/>
    <w:rsid w:val="0060364B"/>
    <w:rsid w:val="00603B7C"/>
    <w:rsid w:val="00604252"/>
    <w:rsid w:val="00604C2D"/>
    <w:rsid w:val="00604DB9"/>
    <w:rsid w:val="00604F19"/>
    <w:rsid w:val="006056BA"/>
    <w:rsid w:val="0060611B"/>
    <w:rsid w:val="00606C3C"/>
    <w:rsid w:val="00610049"/>
    <w:rsid w:val="006101D7"/>
    <w:rsid w:val="00610230"/>
    <w:rsid w:val="00610787"/>
    <w:rsid w:val="0061124D"/>
    <w:rsid w:val="00611586"/>
    <w:rsid w:val="00612535"/>
    <w:rsid w:val="00612BD3"/>
    <w:rsid w:val="00612E0A"/>
    <w:rsid w:val="00612FB7"/>
    <w:rsid w:val="00613A93"/>
    <w:rsid w:val="006143D0"/>
    <w:rsid w:val="0061445D"/>
    <w:rsid w:val="006150B6"/>
    <w:rsid w:val="006157CA"/>
    <w:rsid w:val="00615DBC"/>
    <w:rsid w:val="00615E65"/>
    <w:rsid w:val="00615FF3"/>
    <w:rsid w:val="0061612A"/>
    <w:rsid w:val="00616BB5"/>
    <w:rsid w:val="00617E38"/>
    <w:rsid w:val="00617FAB"/>
    <w:rsid w:val="0062001B"/>
    <w:rsid w:val="006206C9"/>
    <w:rsid w:val="006206D1"/>
    <w:rsid w:val="00620E63"/>
    <w:rsid w:val="00621E4A"/>
    <w:rsid w:val="00621EBB"/>
    <w:rsid w:val="00621FA7"/>
    <w:rsid w:val="0062222B"/>
    <w:rsid w:val="006229EB"/>
    <w:rsid w:val="006231AD"/>
    <w:rsid w:val="00623409"/>
    <w:rsid w:val="006237F0"/>
    <w:rsid w:val="0062387D"/>
    <w:rsid w:val="00623F05"/>
    <w:rsid w:val="00623FBB"/>
    <w:rsid w:val="00624055"/>
    <w:rsid w:val="006244A6"/>
    <w:rsid w:val="00624978"/>
    <w:rsid w:val="00624EB3"/>
    <w:rsid w:val="00624EEE"/>
    <w:rsid w:val="00625009"/>
    <w:rsid w:val="0062635D"/>
    <w:rsid w:val="0062666D"/>
    <w:rsid w:val="00626E4A"/>
    <w:rsid w:val="00627015"/>
    <w:rsid w:val="00627627"/>
    <w:rsid w:val="00627917"/>
    <w:rsid w:val="00627B48"/>
    <w:rsid w:val="00631252"/>
    <w:rsid w:val="006316FD"/>
    <w:rsid w:val="00631CF6"/>
    <w:rsid w:val="00632381"/>
    <w:rsid w:val="0063262B"/>
    <w:rsid w:val="00632731"/>
    <w:rsid w:val="00632BD7"/>
    <w:rsid w:val="00632BE6"/>
    <w:rsid w:val="0063340C"/>
    <w:rsid w:val="00633478"/>
    <w:rsid w:val="00633A48"/>
    <w:rsid w:val="00633EC4"/>
    <w:rsid w:val="006349BF"/>
    <w:rsid w:val="00634AA7"/>
    <w:rsid w:val="006354E0"/>
    <w:rsid w:val="00635660"/>
    <w:rsid w:val="006358D7"/>
    <w:rsid w:val="00635F5D"/>
    <w:rsid w:val="0063619B"/>
    <w:rsid w:val="006369E0"/>
    <w:rsid w:val="00636D40"/>
    <w:rsid w:val="00636FAF"/>
    <w:rsid w:val="00637BCF"/>
    <w:rsid w:val="00637BFD"/>
    <w:rsid w:val="0064014C"/>
    <w:rsid w:val="0064032A"/>
    <w:rsid w:val="00640B75"/>
    <w:rsid w:val="006421F4"/>
    <w:rsid w:val="0064236B"/>
    <w:rsid w:val="0064246D"/>
    <w:rsid w:val="00642B55"/>
    <w:rsid w:val="00642E8C"/>
    <w:rsid w:val="00642ED4"/>
    <w:rsid w:val="006437CC"/>
    <w:rsid w:val="00643A3F"/>
    <w:rsid w:val="006441CF"/>
    <w:rsid w:val="006442A4"/>
    <w:rsid w:val="006442BD"/>
    <w:rsid w:val="00644694"/>
    <w:rsid w:val="006449BF"/>
    <w:rsid w:val="00644B05"/>
    <w:rsid w:val="00644D32"/>
    <w:rsid w:val="00644DAF"/>
    <w:rsid w:val="00644F52"/>
    <w:rsid w:val="006457C1"/>
    <w:rsid w:val="00645CF1"/>
    <w:rsid w:val="00646494"/>
    <w:rsid w:val="00646500"/>
    <w:rsid w:val="006466D4"/>
    <w:rsid w:val="00646A1B"/>
    <w:rsid w:val="00647087"/>
    <w:rsid w:val="006470B3"/>
    <w:rsid w:val="006476B0"/>
    <w:rsid w:val="006476B3"/>
    <w:rsid w:val="006476DB"/>
    <w:rsid w:val="00647A05"/>
    <w:rsid w:val="00647C5D"/>
    <w:rsid w:val="00647CA6"/>
    <w:rsid w:val="006507F7"/>
    <w:rsid w:val="00650812"/>
    <w:rsid w:val="00650D85"/>
    <w:rsid w:val="00650F78"/>
    <w:rsid w:val="00652F8E"/>
    <w:rsid w:val="0065353F"/>
    <w:rsid w:val="00653EA3"/>
    <w:rsid w:val="0065469D"/>
    <w:rsid w:val="00654DCE"/>
    <w:rsid w:val="0065557C"/>
    <w:rsid w:val="00655904"/>
    <w:rsid w:val="00655BBD"/>
    <w:rsid w:val="00655C87"/>
    <w:rsid w:val="00656352"/>
    <w:rsid w:val="00656388"/>
    <w:rsid w:val="00656512"/>
    <w:rsid w:val="00656A31"/>
    <w:rsid w:val="00656A9E"/>
    <w:rsid w:val="00656AA7"/>
    <w:rsid w:val="00656C50"/>
    <w:rsid w:val="00656CA8"/>
    <w:rsid w:val="00656F5B"/>
    <w:rsid w:val="0065719D"/>
    <w:rsid w:val="00660245"/>
    <w:rsid w:val="00660A70"/>
    <w:rsid w:val="00660BD9"/>
    <w:rsid w:val="00660C82"/>
    <w:rsid w:val="006618DC"/>
    <w:rsid w:val="00661954"/>
    <w:rsid w:val="00661981"/>
    <w:rsid w:val="00661D75"/>
    <w:rsid w:val="006628EB"/>
    <w:rsid w:val="00663622"/>
    <w:rsid w:val="00663945"/>
    <w:rsid w:val="00663D7B"/>
    <w:rsid w:val="0066436D"/>
    <w:rsid w:val="0066443F"/>
    <w:rsid w:val="006645D8"/>
    <w:rsid w:val="00665405"/>
    <w:rsid w:val="00665834"/>
    <w:rsid w:val="00665893"/>
    <w:rsid w:val="006659A1"/>
    <w:rsid w:val="006659E8"/>
    <w:rsid w:val="00665B91"/>
    <w:rsid w:val="00665EE9"/>
    <w:rsid w:val="006665DF"/>
    <w:rsid w:val="006666B7"/>
    <w:rsid w:val="00666A7A"/>
    <w:rsid w:val="00667606"/>
    <w:rsid w:val="0067009A"/>
    <w:rsid w:val="006701DA"/>
    <w:rsid w:val="006704CD"/>
    <w:rsid w:val="00670A67"/>
    <w:rsid w:val="00671324"/>
    <w:rsid w:val="006719AD"/>
    <w:rsid w:val="00671B5C"/>
    <w:rsid w:val="00671FC9"/>
    <w:rsid w:val="006726B8"/>
    <w:rsid w:val="00672878"/>
    <w:rsid w:val="006728AC"/>
    <w:rsid w:val="006729DE"/>
    <w:rsid w:val="00672A55"/>
    <w:rsid w:val="00672A68"/>
    <w:rsid w:val="00672E96"/>
    <w:rsid w:val="00674CDF"/>
    <w:rsid w:val="00674DA3"/>
    <w:rsid w:val="00675328"/>
    <w:rsid w:val="006754D8"/>
    <w:rsid w:val="00675B8D"/>
    <w:rsid w:val="00675D60"/>
    <w:rsid w:val="00676BB2"/>
    <w:rsid w:val="006773DB"/>
    <w:rsid w:val="00677479"/>
    <w:rsid w:val="00677DED"/>
    <w:rsid w:val="00677E70"/>
    <w:rsid w:val="00680622"/>
    <w:rsid w:val="0068087A"/>
    <w:rsid w:val="00680A94"/>
    <w:rsid w:val="00681231"/>
    <w:rsid w:val="006812DA"/>
    <w:rsid w:val="00681419"/>
    <w:rsid w:val="006815A3"/>
    <w:rsid w:val="006819CA"/>
    <w:rsid w:val="00681C57"/>
    <w:rsid w:val="0068277E"/>
    <w:rsid w:val="00682E16"/>
    <w:rsid w:val="00683218"/>
    <w:rsid w:val="00683678"/>
    <w:rsid w:val="00683B45"/>
    <w:rsid w:val="00683D66"/>
    <w:rsid w:val="00684019"/>
    <w:rsid w:val="006842AC"/>
    <w:rsid w:val="006844CF"/>
    <w:rsid w:val="006845E4"/>
    <w:rsid w:val="00684854"/>
    <w:rsid w:val="00684AE9"/>
    <w:rsid w:val="00685464"/>
    <w:rsid w:val="006856B0"/>
    <w:rsid w:val="0068592B"/>
    <w:rsid w:val="00685B55"/>
    <w:rsid w:val="0068605C"/>
    <w:rsid w:val="00686162"/>
    <w:rsid w:val="0068660D"/>
    <w:rsid w:val="006867F8"/>
    <w:rsid w:val="006879AB"/>
    <w:rsid w:val="006903A1"/>
    <w:rsid w:val="006906C9"/>
    <w:rsid w:val="006906D8"/>
    <w:rsid w:val="00690A6E"/>
    <w:rsid w:val="00690ACA"/>
    <w:rsid w:val="00690B4E"/>
    <w:rsid w:val="00691242"/>
    <w:rsid w:val="00692613"/>
    <w:rsid w:val="006931C6"/>
    <w:rsid w:val="006936C8"/>
    <w:rsid w:val="00693AFD"/>
    <w:rsid w:val="00693D75"/>
    <w:rsid w:val="006946CE"/>
    <w:rsid w:val="00694DE1"/>
    <w:rsid w:val="00694DFB"/>
    <w:rsid w:val="00694F0A"/>
    <w:rsid w:val="0069672B"/>
    <w:rsid w:val="00696879"/>
    <w:rsid w:val="006971B8"/>
    <w:rsid w:val="00697AD0"/>
    <w:rsid w:val="006A012B"/>
    <w:rsid w:val="006A0850"/>
    <w:rsid w:val="006A0CB9"/>
    <w:rsid w:val="006A12C9"/>
    <w:rsid w:val="006A18CB"/>
    <w:rsid w:val="006A26BD"/>
    <w:rsid w:val="006A27BD"/>
    <w:rsid w:val="006A2816"/>
    <w:rsid w:val="006A2D93"/>
    <w:rsid w:val="006A2DC3"/>
    <w:rsid w:val="006A2DEE"/>
    <w:rsid w:val="006A3DBA"/>
    <w:rsid w:val="006A47C1"/>
    <w:rsid w:val="006A498B"/>
    <w:rsid w:val="006A4AC6"/>
    <w:rsid w:val="006A4B17"/>
    <w:rsid w:val="006A4B6F"/>
    <w:rsid w:val="006A4BEA"/>
    <w:rsid w:val="006A51B4"/>
    <w:rsid w:val="006A5549"/>
    <w:rsid w:val="006A55B5"/>
    <w:rsid w:val="006A5B76"/>
    <w:rsid w:val="006A63D9"/>
    <w:rsid w:val="006A6EC4"/>
    <w:rsid w:val="006A71C4"/>
    <w:rsid w:val="006B01D6"/>
    <w:rsid w:val="006B1494"/>
    <w:rsid w:val="006B2846"/>
    <w:rsid w:val="006B29EA"/>
    <w:rsid w:val="006B32ED"/>
    <w:rsid w:val="006B35CA"/>
    <w:rsid w:val="006B363D"/>
    <w:rsid w:val="006B36D1"/>
    <w:rsid w:val="006B3B86"/>
    <w:rsid w:val="006B3BA2"/>
    <w:rsid w:val="006B43DF"/>
    <w:rsid w:val="006B49AC"/>
    <w:rsid w:val="006B4A38"/>
    <w:rsid w:val="006B4A87"/>
    <w:rsid w:val="006B4EC3"/>
    <w:rsid w:val="006B54AA"/>
    <w:rsid w:val="006B5D01"/>
    <w:rsid w:val="006B6A09"/>
    <w:rsid w:val="006B6CB6"/>
    <w:rsid w:val="006B7275"/>
    <w:rsid w:val="006C057F"/>
    <w:rsid w:val="006C05F0"/>
    <w:rsid w:val="006C0716"/>
    <w:rsid w:val="006C1F03"/>
    <w:rsid w:val="006C2484"/>
    <w:rsid w:val="006C24A4"/>
    <w:rsid w:val="006C28DA"/>
    <w:rsid w:val="006C2C3D"/>
    <w:rsid w:val="006C3866"/>
    <w:rsid w:val="006C3DEC"/>
    <w:rsid w:val="006C4007"/>
    <w:rsid w:val="006C485F"/>
    <w:rsid w:val="006C4944"/>
    <w:rsid w:val="006C4BD2"/>
    <w:rsid w:val="006C50F6"/>
    <w:rsid w:val="006C53FB"/>
    <w:rsid w:val="006C545E"/>
    <w:rsid w:val="006C5767"/>
    <w:rsid w:val="006C5770"/>
    <w:rsid w:val="006C5ACB"/>
    <w:rsid w:val="006C5FA5"/>
    <w:rsid w:val="006C6476"/>
    <w:rsid w:val="006C667D"/>
    <w:rsid w:val="006C7B45"/>
    <w:rsid w:val="006C7D81"/>
    <w:rsid w:val="006D033C"/>
    <w:rsid w:val="006D1917"/>
    <w:rsid w:val="006D19B1"/>
    <w:rsid w:val="006D1CF9"/>
    <w:rsid w:val="006D225C"/>
    <w:rsid w:val="006D2428"/>
    <w:rsid w:val="006D2740"/>
    <w:rsid w:val="006D33FD"/>
    <w:rsid w:val="006D3473"/>
    <w:rsid w:val="006D36B8"/>
    <w:rsid w:val="006D3E0B"/>
    <w:rsid w:val="006D5AA9"/>
    <w:rsid w:val="006D5C20"/>
    <w:rsid w:val="006D6855"/>
    <w:rsid w:val="006D6908"/>
    <w:rsid w:val="006D6930"/>
    <w:rsid w:val="006D6C91"/>
    <w:rsid w:val="006D7095"/>
    <w:rsid w:val="006D7460"/>
    <w:rsid w:val="006D76CC"/>
    <w:rsid w:val="006D7727"/>
    <w:rsid w:val="006D77E5"/>
    <w:rsid w:val="006D7D4E"/>
    <w:rsid w:val="006D7FD7"/>
    <w:rsid w:val="006E0DBA"/>
    <w:rsid w:val="006E1130"/>
    <w:rsid w:val="006E120F"/>
    <w:rsid w:val="006E2270"/>
    <w:rsid w:val="006E23CC"/>
    <w:rsid w:val="006E298D"/>
    <w:rsid w:val="006E33DC"/>
    <w:rsid w:val="006E3C3E"/>
    <w:rsid w:val="006E42EC"/>
    <w:rsid w:val="006E465E"/>
    <w:rsid w:val="006E4691"/>
    <w:rsid w:val="006E4944"/>
    <w:rsid w:val="006E544F"/>
    <w:rsid w:val="006E613B"/>
    <w:rsid w:val="006E658F"/>
    <w:rsid w:val="006E6E15"/>
    <w:rsid w:val="006F01B3"/>
    <w:rsid w:val="006F126D"/>
    <w:rsid w:val="006F1735"/>
    <w:rsid w:val="006F1878"/>
    <w:rsid w:val="006F1F0F"/>
    <w:rsid w:val="006F2635"/>
    <w:rsid w:val="006F27FA"/>
    <w:rsid w:val="006F2F80"/>
    <w:rsid w:val="006F30CB"/>
    <w:rsid w:val="006F32CF"/>
    <w:rsid w:val="006F3B12"/>
    <w:rsid w:val="006F3E31"/>
    <w:rsid w:val="006F3EAD"/>
    <w:rsid w:val="006F4A0C"/>
    <w:rsid w:val="006F4CDF"/>
    <w:rsid w:val="006F55A9"/>
    <w:rsid w:val="006F5E1F"/>
    <w:rsid w:val="006F6345"/>
    <w:rsid w:val="006F6AAC"/>
    <w:rsid w:val="006F77C4"/>
    <w:rsid w:val="006F7CB4"/>
    <w:rsid w:val="006F7E86"/>
    <w:rsid w:val="006F7F2E"/>
    <w:rsid w:val="007002A3"/>
    <w:rsid w:val="00700B77"/>
    <w:rsid w:val="00700EB7"/>
    <w:rsid w:val="00700F16"/>
    <w:rsid w:val="00701762"/>
    <w:rsid w:val="007018AB"/>
    <w:rsid w:val="00701F30"/>
    <w:rsid w:val="0070227A"/>
    <w:rsid w:val="007022ED"/>
    <w:rsid w:val="007023A8"/>
    <w:rsid w:val="00702533"/>
    <w:rsid w:val="00702A33"/>
    <w:rsid w:val="0070334C"/>
    <w:rsid w:val="00703FD4"/>
    <w:rsid w:val="007047E3"/>
    <w:rsid w:val="00704B28"/>
    <w:rsid w:val="007050E6"/>
    <w:rsid w:val="00705328"/>
    <w:rsid w:val="007054E2"/>
    <w:rsid w:val="00705807"/>
    <w:rsid w:val="007068D7"/>
    <w:rsid w:val="007070BE"/>
    <w:rsid w:val="007075BD"/>
    <w:rsid w:val="007076AE"/>
    <w:rsid w:val="00707E49"/>
    <w:rsid w:val="00710A93"/>
    <w:rsid w:val="00711043"/>
    <w:rsid w:val="0071124E"/>
    <w:rsid w:val="00711D37"/>
    <w:rsid w:val="007123AA"/>
    <w:rsid w:val="00712A96"/>
    <w:rsid w:val="00712EB1"/>
    <w:rsid w:val="007132E6"/>
    <w:rsid w:val="00713344"/>
    <w:rsid w:val="007143D2"/>
    <w:rsid w:val="00714D03"/>
    <w:rsid w:val="00715013"/>
    <w:rsid w:val="007163F5"/>
    <w:rsid w:val="00717329"/>
    <w:rsid w:val="00717EC9"/>
    <w:rsid w:val="0072039E"/>
    <w:rsid w:val="00720447"/>
    <w:rsid w:val="00720AC0"/>
    <w:rsid w:val="00720BDF"/>
    <w:rsid w:val="007218B2"/>
    <w:rsid w:val="00721C82"/>
    <w:rsid w:val="00721C9D"/>
    <w:rsid w:val="00721CD8"/>
    <w:rsid w:val="007220A4"/>
    <w:rsid w:val="007222AF"/>
    <w:rsid w:val="00722780"/>
    <w:rsid w:val="007230ED"/>
    <w:rsid w:val="0072333E"/>
    <w:rsid w:val="00723583"/>
    <w:rsid w:val="00723A4E"/>
    <w:rsid w:val="007249B3"/>
    <w:rsid w:val="00724A59"/>
    <w:rsid w:val="0072522E"/>
    <w:rsid w:val="00726810"/>
    <w:rsid w:val="007269E2"/>
    <w:rsid w:val="00726A61"/>
    <w:rsid w:val="00726A90"/>
    <w:rsid w:val="00726EF1"/>
    <w:rsid w:val="00727079"/>
    <w:rsid w:val="00727443"/>
    <w:rsid w:val="00727A40"/>
    <w:rsid w:val="00727A66"/>
    <w:rsid w:val="00730FA8"/>
    <w:rsid w:val="00731E3E"/>
    <w:rsid w:val="0073209F"/>
    <w:rsid w:val="00732189"/>
    <w:rsid w:val="007325A6"/>
    <w:rsid w:val="00732891"/>
    <w:rsid w:val="00732928"/>
    <w:rsid w:val="0073320B"/>
    <w:rsid w:val="007334C5"/>
    <w:rsid w:val="00733BDE"/>
    <w:rsid w:val="0073450A"/>
    <w:rsid w:val="00734B6A"/>
    <w:rsid w:val="00734D32"/>
    <w:rsid w:val="0073546F"/>
    <w:rsid w:val="007354FC"/>
    <w:rsid w:val="00735642"/>
    <w:rsid w:val="0073579B"/>
    <w:rsid w:val="00735AF6"/>
    <w:rsid w:val="0073607C"/>
    <w:rsid w:val="00736375"/>
    <w:rsid w:val="00736386"/>
    <w:rsid w:val="0073652A"/>
    <w:rsid w:val="00736D01"/>
    <w:rsid w:val="00736FDF"/>
    <w:rsid w:val="00737932"/>
    <w:rsid w:val="00740B24"/>
    <w:rsid w:val="007411E7"/>
    <w:rsid w:val="00741868"/>
    <w:rsid w:val="00741A5B"/>
    <w:rsid w:val="00742659"/>
    <w:rsid w:val="007432C7"/>
    <w:rsid w:val="00743340"/>
    <w:rsid w:val="0074335B"/>
    <w:rsid w:val="0074378A"/>
    <w:rsid w:val="00743D79"/>
    <w:rsid w:val="00744426"/>
    <w:rsid w:val="00744D60"/>
    <w:rsid w:val="00745A83"/>
    <w:rsid w:val="00745E3C"/>
    <w:rsid w:val="007463CF"/>
    <w:rsid w:val="007469C0"/>
    <w:rsid w:val="00746BBD"/>
    <w:rsid w:val="00746C52"/>
    <w:rsid w:val="00747459"/>
    <w:rsid w:val="00747AE2"/>
    <w:rsid w:val="00747C42"/>
    <w:rsid w:val="007508E2"/>
    <w:rsid w:val="00750CEC"/>
    <w:rsid w:val="0075166D"/>
    <w:rsid w:val="00751799"/>
    <w:rsid w:val="00752ED1"/>
    <w:rsid w:val="0075346F"/>
    <w:rsid w:val="007542D1"/>
    <w:rsid w:val="0075487E"/>
    <w:rsid w:val="007548F8"/>
    <w:rsid w:val="00755E37"/>
    <w:rsid w:val="0075754F"/>
    <w:rsid w:val="00760394"/>
    <w:rsid w:val="007603B2"/>
    <w:rsid w:val="00760CF9"/>
    <w:rsid w:val="0076110E"/>
    <w:rsid w:val="00761958"/>
    <w:rsid w:val="007619DC"/>
    <w:rsid w:val="00761AFD"/>
    <w:rsid w:val="00761DF0"/>
    <w:rsid w:val="007624AF"/>
    <w:rsid w:val="0076253D"/>
    <w:rsid w:val="00762741"/>
    <w:rsid w:val="0076292C"/>
    <w:rsid w:val="00762A37"/>
    <w:rsid w:val="00762A80"/>
    <w:rsid w:val="00763CFE"/>
    <w:rsid w:val="00763F29"/>
    <w:rsid w:val="00764350"/>
    <w:rsid w:val="00764712"/>
    <w:rsid w:val="00764ED2"/>
    <w:rsid w:val="0076555F"/>
    <w:rsid w:val="00765AC4"/>
    <w:rsid w:val="0076665C"/>
    <w:rsid w:val="007667CF"/>
    <w:rsid w:val="00766C35"/>
    <w:rsid w:val="00766C9E"/>
    <w:rsid w:val="00766D0B"/>
    <w:rsid w:val="00767238"/>
    <w:rsid w:val="00767295"/>
    <w:rsid w:val="00767660"/>
    <w:rsid w:val="00767956"/>
    <w:rsid w:val="00767E73"/>
    <w:rsid w:val="00770246"/>
    <w:rsid w:val="0077031D"/>
    <w:rsid w:val="00770A9A"/>
    <w:rsid w:val="00770AAB"/>
    <w:rsid w:val="00770D08"/>
    <w:rsid w:val="007713CE"/>
    <w:rsid w:val="007715AC"/>
    <w:rsid w:val="0077194A"/>
    <w:rsid w:val="00771D45"/>
    <w:rsid w:val="00771D66"/>
    <w:rsid w:val="007720D4"/>
    <w:rsid w:val="0077217F"/>
    <w:rsid w:val="007723A1"/>
    <w:rsid w:val="00772CD7"/>
    <w:rsid w:val="00772ED2"/>
    <w:rsid w:val="00772FE4"/>
    <w:rsid w:val="0077306B"/>
    <w:rsid w:val="007730B5"/>
    <w:rsid w:val="00773934"/>
    <w:rsid w:val="00773ADD"/>
    <w:rsid w:val="00773C8D"/>
    <w:rsid w:val="00773F49"/>
    <w:rsid w:val="007741CD"/>
    <w:rsid w:val="00774610"/>
    <w:rsid w:val="00775437"/>
    <w:rsid w:val="007754DC"/>
    <w:rsid w:val="00775546"/>
    <w:rsid w:val="00775751"/>
    <w:rsid w:val="00776348"/>
    <w:rsid w:val="0077638C"/>
    <w:rsid w:val="0077654B"/>
    <w:rsid w:val="007774BF"/>
    <w:rsid w:val="007775F4"/>
    <w:rsid w:val="00777FE3"/>
    <w:rsid w:val="00781B73"/>
    <w:rsid w:val="00781C44"/>
    <w:rsid w:val="00781ECC"/>
    <w:rsid w:val="007839A8"/>
    <w:rsid w:val="0078425A"/>
    <w:rsid w:val="00784611"/>
    <w:rsid w:val="00784701"/>
    <w:rsid w:val="00784846"/>
    <w:rsid w:val="007858BA"/>
    <w:rsid w:val="00785E1B"/>
    <w:rsid w:val="00785FDD"/>
    <w:rsid w:val="007864F9"/>
    <w:rsid w:val="007868AD"/>
    <w:rsid w:val="0078788E"/>
    <w:rsid w:val="00790098"/>
    <w:rsid w:val="0079038D"/>
    <w:rsid w:val="007906C9"/>
    <w:rsid w:val="00791707"/>
    <w:rsid w:val="00791BFC"/>
    <w:rsid w:val="00791D11"/>
    <w:rsid w:val="0079202C"/>
    <w:rsid w:val="00792543"/>
    <w:rsid w:val="00792966"/>
    <w:rsid w:val="00792C03"/>
    <w:rsid w:val="00792F55"/>
    <w:rsid w:val="00793081"/>
    <w:rsid w:val="00793E44"/>
    <w:rsid w:val="007943FF"/>
    <w:rsid w:val="0079455E"/>
    <w:rsid w:val="007948D8"/>
    <w:rsid w:val="00794F5B"/>
    <w:rsid w:val="007954EE"/>
    <w:rsid w:val="00795681"/>
    <w:rsid w:val="00795C03"/>
    <w:rsid w:val="00795EE5"/>
    <w:rsid w:val="00796CC5"/>
    <w:rsid w:val="007978B9"/>
    <w:rsid w:val="00797C28"/>
    <w:rsid w:val="00797C7C"/>
    <w:rsid w:val="00797DF7"/>
    <w:rsid w:val="00797E60"/>
    <w:rsid w:val="007A0258"/>
    <w:rsid w:val="007A07CF"/>
    <w:rsid w:val="007A08D0"/>
    <w:rsid w:val="007A0D12"/>
    <w:rsid w:val="007A1437"/>
    <w:rsid w:val="007A25BA"/>
    <w:rsid w:val="007A2D2F"/>
    <w:rsid w:val="007A2E70"/>
    <w:rsid w:val="007A3267"/>
    <w:rsid w:val="007A3401"/>
    <w:rsid w:val="007A35B0"/>
    <w:rsid w:val="007A4C13"/>
    <w:rsid w:val="007A4D0E"/>
    <w:rsid w:val="007A59AD"/>
    <w:rsid w:val="007A5E7C"/>
    <w:rsid w:val="007A6435"/>
    <w:rsid w:val="007A6848"/>
    <w:rsid w:val="007A6860"/>
    <w:rsid w:val="007A6B9F"/>
    <w:rsid w:val="007A7839"/>
    <w:rsid w:val="007A7B51"/>
    <w:rsid w:val="007A7D91"/>
    <w:rsid w:val="007B1681"/>
    <w:rsid w:val="007B18A3"/>
    <w:rsid w:val="007B1E87"/>
    <w:rsid w:val="007B22D7"/>
    <w:rsid w:val="007B28F2"/>
    <w:rsid w:val="007B2C13"/>
    <w:rsid w:val="007B30A6"/>
    <w:rsid w:val="007B4361"/>
    <w:rsid w:val="007B4985"/>
    <w:rsid w:val="007B4DC0"/>
    <w:rsid w:val="007B5283"/>
    <w:rsid w:val="007B55FF"/>
    <w:rsid w:val="007B5FAB"/>
    <w:rsid w:val="007B7C1D"/>
    <w:rsid w:val="007B7E2A"/>
    <w:rsid w:val="007B7FD0"/>
    <w:rsid w:val="007C07C2"/>
    <w:rsid w:val="007C0C11"/>
    <w:rsid w:val="007C128E"/>
    <w:rsid w:val="007C19A0"/>
    <w:rsid w:val="007C1A03"/>
    <w:rsid w:val="007C1AD3"/>
    <w:rsid w:val="007C1EB2"/>
    <w:rsid w:val="007C2475"/>
    <w:rsid w:val="007C2887"/>
    <w:rsid w:val="007C2A93"/>
    <w:rsid w:val="007C3370"/>
    <w:rsid w:val="007C33A2"/>
    <w:rsid w:val="007C372A"/>
    <w:rsid w:val="007C383B"/>
    <w:rsid w:val="007C4DBD"/>
    <w:rsid w:val="007C4E13"/>
    <w:rsid w:val="007C5AE9"/>
    <w:rsid w:val="007C5C57"/>
    <w:rsid w:val="007C607E"/>
    <w:rsid w:val="007C6559"/>
    <w:rsid w:val="007C782B"/>
    <w:rsid w:val="007C7BC7"/>
    <w:rsid w:val="007D01AA"/>
    <w:rsid w:val="007D05EF"/>
    <w:rsid w:val="007D0C2E"/>
    <w:rsid w:val="007D10D1"/>
    <w:rsid w:val="007D187E"/>
    <w:rsid w:val="007D1A99"/>
    <w:rsid w:val="007D1B35"/>
    <w:rsid w:val="007D1F9C"/>
    <w:rsid w:val="007D20F6"/>
    <w:rsid w:val="007D258A"/>
    <w:rsid w:val="007D33D5"/>
    <w:rsid w:val="007D33DD"/>
    <w:rsid w:val="007D3E90"/>
    <w:rsid w:val="007D43DF"/>
    <w:rsid w:val="007D49AD"/>
    <w:rsid w:val="007D4D2C"/>
    <w:rsid w:val="007D5253"/>
    <w:rsid w:val="007D6C12"/>
    <w:rsid w:val="007D6FDE"/>
    <w:rsid w:val="007D7734"/>
    <w:rsid w:val="007D7BDA"/>
    <w:rsid w:val="007D7D6E"/>
    <w:rsid w:val="007E007E"/>
    <w:rsid w:val="007E0D60"/>
    <w:rsid w:val="007E0D9D"/>
    <w:rsid w:val="007E11B5"/>
    <w:rsid w:val="007E11C0"/>
    <w:rsid w:val="007E125C"/>
    <w:rsid w:val="007E1538"/>
    <w:rsid w:val="007E1742"/>
    <w:rsid w:val="007E1E91"/>
    <w:rsid w:val="007E1F1A"/>
    <w:rsid w:val="007E2CB4"/>
    <w:rsid w:val="007E3A9B"/>
    <w:rsid w:val="007E4EF7"/>
    <w:rsid w:val="007E575D"/>
    <w:rsid w:val="007E5BCC"/>
    <w:rsid w:val="007E5E6C"/>
    <w:rsid w:val="007E600B"/>
    <w:rsid w:val="007E618A"/>
    <w:rsid w:val="007E671F"/>
    <w:rsid w:val="007E6A09"/>
    <w:rsid w:val="007E6F95"/>
    <w:rsid w:val="007E70D2"/>
    <w:rsid w:val="007E771C"/>
    <w:rsid w:val="007E7BFA"/>
    <w:rsid w:val="007F00FD"/>
    <w:rsid w:val="007F0D5C"/>
    <w:rsid w:val="007F1034"/>
    <w:rsid w:val="007F138F"/>
    <w:rsid w:val="007F22A8"/>
    <w:rsid w:val="007F2B88"/>
    <w:rsid w:val="007F2B9A"/>
    <w:rsid w:val="007F2B9F"/>
    <w:rsid w:val="007F3070"/>
    <w:rsid w:val="007F37AD"/>
    <w:rsid w:val="007F3983"/>
    <w:rsid w:val="007F3A6D"/>
    <w:rsid w:val="007F3E4B"/>
    <w:rsid w:val="007F449B"/>
    <w:rsid w:val="007F45F4"/>
    <w:rsid w:val="007F5034"/>
    <w:rsid w:val="007F586F"/>
    <w:rsid w:val="007F6051"/>
    <w:rsid w:val="007F6E30"/>
    <w:rsid w:val="007F7719"/>
    <w:rsid w:val="007F775A"/>
    <w:rsid w:val="007F7F23"/>
    <w:rsid w:val="007F7FEE"/>
    <w:rsid w:val="0080006F"/>
    <w:rsid w:val="0080019C"/>
    <w:rsid w:val="0080038D"/>
    <w:rsid w:val="00800B2C"/>
    <w:rsid w:val="00800C6E"/>
    <w:rsid w:val="00800F21"/>
    <w:rsid w:val="008011F9"/>
    <w:rsid w:val="008018E2"/>
    <w:rsid w:val="00801A25"/>
    <w:rsid w:val="008025E9"/>
    <w:rsid w:val="00802B12"/>
    <w:rsid w:val="008030BC"/>
    <w:rsid w:val="00803367"/>
    <w:rsid w:val="00803A15"/>
    <w:rsid w:val="00803A55"/>
    <w:rsid w:val="00803E9B"/>
    <w:rsid w:val="00803EAD"/>
    <w:rsid w:val="00803F74"/>
    <w:rsid w:val="008041D8"/>
    <w:rsid w:val="00804209"/>
    <w:rsid w:val="00804748"/>
    <w:rsid w:val="00804D92"/>
    <w:rsid w:val="00804F89"/>
    <w:rsid w:val="008052E5"/>
    <w:rsid w:val="0080588A"/>
    <w:rsid w:val="00805EB4"/>
    <w:rsid w:val="008061D7"/>
    <w:rsid w:val="00806A33"/>
    <w:rsid w:val="00806A76"/>
    <w:rsid w:val="00806C98"/>
    <w:rsid w:val="00806DAC"/>
    <w:rsid w:val="0080772E"/>
    <w:rsid w:val="00810309"/>
    <w:rsid w:val="008104C9"/>
    <w:rsid w:val="00810780"/>
    <w:rsid w:val="00810D3D"/>
    <w:rsid w:val="008117F8"/>
    <w:rsid w:val="00811EB0"/>
    <w:rsid w:val="008127A7"/>
    <w:rsid w:val="00812E1F"/>
    <w:rsid w:val="00812E8D"/>
    <w:rsid w:val="00813ED0"/>
    <w:rsid w:val="00814B1D"/>
    <w:rsid w:val="00814FC9"/>
    <w:rsid w:val="00815888"/>
    <w:rsid w:val="00815957"/>
    <w:rsid w:val="0081674A"/>
    <w:rsid w:val="0081791C"/>
    <w:rsid w:val="00817B7A"/>
    <w:rsid w:val="00817D20"/>
    <w:rsid w:val="00817E23"/>
    <w:rsid w:val="00820CD6"/>
    <w:rsid w:val="00820E61"/>
    <w:rsid w:val="0082109F"/>
    <w:rsid w:val="0082183D"/>
    <w:rsid w:val="00823697"/>
    <w:rsid w:val="00824554"/>
    <w:rsid w:val="0082487E"/>
    <w:rsid w:val="008249D8"/>
    <w:rsid w:val="00824B98"/>
    <w:rsid w:val="00824C2A"/>
    <w:rsid w:val="008250FB"/>
    <w:rsid w:val="00825152"/>
    <w:rsid w:val="00825378"/>
    <w:rsid w:val="00825666"/>
    <w:rsid w:val="008256C9"/>
    <w:rsid w:val="00825863"/>
    <w:rsid w:val="00825A32"/>
    <w:rsid w:val="00825D71"/>
    <w:rsid w:val="00825E31"/>
    <w:rsid w:val="00825EB3"/>
    <w:rsid w:val="00826228"/>
    <w:rsid w:val="0082626C"/>
    <w:rsid w:val="008263D1"/>
    <w:rsid w:val="00826A88"/>
    <w:rsid w:val="00826BCA"/>
    <w:rsid w:val="00826E1F"/>
    <w:rsid w:val="008276F7"/>
    <w:rsid w:val="00827A86"/>
    <w:rsid w:val="00830227"/>
    <w:rsid w:val="00830A82"/>
    <w:rsid w:val="00830DCA"/>
    <w:rsid w:val="008311DA"/>
    <w:rsid w:val="008316CA"/>
    <w:rsid w:val="00831DA4"/>
    <w:rsid w:val="008321A9"/>
    <w:rsid w:val="0083306D"/>
    <w:rsid w:val="0083379B"/>
    <w:rsid w:val="00833A73"/>
    <w:rsid w:val="00834406"/>
    <w:rsid w:val="0083525A"/>
    <w:rsid w:val="0083533D"/>
    <w:rsid w:val="00835D65"/>
    <w:rsid w:val="008364E2"/>
    <w:rsid w:val="008368C8"/>
    <w:rsid w:val="00836E9E"/>
    <w:rsid w:val="00837D86"/>
    <w:rsid w:val="00837F43"/>
    <w:rsid w:val="00840621"/>
    <w:rsid w:val="00840C9B"/>
    <w:rsid w:val="008414BD"/>
    <w:rsid w:val="00841D10"/>
    <w:rsid w:val="00841E0D"/>
    <w:rsid w:val="00841FDF"/>
    <w:rsid w:val="0084234B"/>
    <w:rsid w:val="008429E1"/>
    <w:rsid w:val="0084319B"/>
    <w:rsid w:val="00843648"/>
    <w:rsid w:val="008444EC"/>
    <w:rsid w:val="00844621"/>
    <w:rsid w:val="00844EAC"/>
    <w:rsid w:val="0084582E"/>
    <w:rsid w:val="00845B39"/>
    <w:rsid w:val="008463D9"/>
    <w:rsid w:val="00846FAE"/>
    <w:rsid w:val="00847270"/>
    <w:rsid w:val="00847563"/>
    <w:rsid w:val="0084790D"/>
    <w:rsid w:val="00847ADC"/>
    <w:rsid w:val="00850858"/>
    <w:rsid w:val="00850D9E"/>
    <w:rsid w:val="00851005"/>
    <w:rsid w:val="00851D47"/>
    <w:rsid w:val="00852D53"/>
    <w:rsid w:val="00852DA6"/>
    <w:rsid w:val="00852F30"/>
    <w:rsid w:val="008537AD"/>
    <w:rsid w:val="00853B14"/>
    <w:rsid w:val="00853E66"/>
    <w:rsid w:val="0085518B"/>
    <w:rsid w:val="00855702"/>
    <w:rsid w:val="00855709"/>
    <w:rsid w:val="00855A90"/>
    <w:rsid w:val="00855B62"/>
    <w:rsid w:val="00857030"/>
    <w:rsid w:val="008575AE"/>
    <w:rsid w:val="00857B37"/>
    <w:rsid w:val="00857DB6"/>
    <w:rsid w:val="008608FE"/>
    <w:rsid w:val="00860E97"/>
    <w:rsid w:val="00861894"/>
    <w:rsid w:val="00861DF1"/>
    <w:rsid w:val="0086215C"/>
    <w:rsid w:val="0086282A"/>
    <w:rsid w:val="00862D43"/>
    <w:rsid w:val="00863168"/>
    <w:rsid w:val="008634C2"/>
    <w:rsid w:val="00863782"/>
    <w:rsid w:val="00863816"/>
    <w:rsid w:val="00863B24"/>
    <w:rsid w:val="00863BFB"/>
    <w:rsid w:val="00863F09"/>
    <w:rsid w:val="00864038"/>
    <w:rsid w:val="008643E2"/>
    <w:rsid w:val="0086471C"/>
    <w:rsid w:val="00864819"/>
    <w:rsid w:val="0086617B"/>
    <w:rsid w:val="00866195"/>
    <w:rsid w:val="008664D6"/>
    <w:rsid w:val="008665A9"/>
    <w:rsid w:val="00867019"/>
    <w:rsid w:val="008674E8"/>
    <w:rsid w:val="008674EF"/>
    <w:rsid w:val="00867A1C"/>
    <w:rsid w:val="00867B43"/>
    <w:rsid w:val="0087055D"/>
    <w:rsid w:val="00871A15"/>
    <w:rsid w:val="008725C7"/>
    <w:rsid w:val="0087360F"/>
    <w:rsid w:val="00874A97"/>
    <w:rsid w:val="0087522C"/>
    <w:rsid w:val="00876292"/>
    <w:rsid w:val="008769FE"/>
    <w:rsid w:val="008771C9"/>
    <w:rsid w:val="008774A1"/>
    <w:rsid w:val="00877604"/>
    <w:rsid w:val="00877892"/>
    <w:rsid w:val="008778F4"/>
    <w:rsid w:val="0088027F"/>
    <w:rsid w:val="00881485"/>
    <w:rsid w:val="008824BB"/>
    <w:rsid w:val="00883966"/>
    <w:rsid w:val="00883C22"/>
    <w:rsid w:val="00884553"/>
    <w:rsid w:val="00885155"/>
    <w:rsid w:val="00885599"/>
    <w:rsid w:val="0088573E"/>
    <w:rsid w:val="0088651F"/>
    <w:rsid w:val="00887995"/>
    <w:rsid w:val="00887C0E"/>
    <w:rsid w:val="00887FDB"/>
    <w:rsid w:val="00890146"/>
    <w:rsid w:val="008902E9"/>
    <w:rsid w:val="00890CF7"/>
    <w:rsid w:val="00891964"/>
    <w:rsid w:val="008921AC"/>
    <w:rsid w:val="008924F0"/>
    <w:rsid w:val="00892A75"/>
    <w:rsid w:val="00892C5E"/>
    <w:rsid w:val="00892D2E"/>
    <w:rsid w:val="00892FEC"/>
    <w:rsid w:val="0089302A"/>
    <w:rsid w:val="00893037"/>
    <w:rsid w:val="0089303A"/>
    <w:rsid w:val="0089327B"/>
    <w:rsid w:val="00893C65"/>
    <w:rsid w:val="00894108"/>
    <w:rsid w:val="00894651"/>
    <w:rsid w:val="00894667"/>
    <w:rsid w:val="00894B5E"/>
    <w:rsid w:val="00894CB1"/>
    <w:rsid w:val="00894F72"/>
    <w:rsid w:val="008953BD"/>
    <w:rsid w:val="0089574E"/>
    <w:rsid w:val="008957A7"/>
    <w:rsid w:val="008957C9"/>
    <w:rsid w:val="00895B20"/>
    <w:rsid w:val="00895B4F"/>
    <w:rsid w:val="00896667"/>
    <w:rsid w:val="008968CA"/>
    <w:rsid w:val="008969E3"/>
    <w:rsid w:val="00896D09"/>
    <w:rsid w:val="008973DD"/>
    <w:rsid w:val="008A04FF"/>
    <w:rsid w:val="008A0A20"/>
    <w:rsid w:val="008A15B1"/>
    <w:rsid w:val="008A1FB8"/>
    <w:rsid w:val="008A21EA"/>
    <w:rsid w:val="008A239C"/>
    <w:rsid w:val="008A262B"/>
    <w:rsid w:val="008A286B"/>
    <w:rsid w:val="008A29F0"/>
    <w:rsid w:val="008A3153"/>
    <w:rsid w:val="008A316D"/>
    <w:rsid w:val="008A346B"/>
    <w:rsid w:val="008A34E4"/>
    <w:rsid w:val="008A419B"/>
    <w:rsid w:val="008A45C4"/>
    <w:rsid w:val="008A494B"/>
    <w:rsid w:val="008A513C"/>
    <w:rsid w:val="008A5184"/>
    <w:rsid w:val="008A530F"/>
    <w:rsid w:val="008A5E55"/>
    <w:rsid w:val="008A5EC8"/>
    <w:rsid w:val="008A6091"/>
    <w:rsid w:val="008A65E4"/>
    <w:rsid w:val="008A6D5E"/>
    <w:rsid w:val="008A7195"/>
    <w:rsid w:val="008A73FE"/>
    <w:rsid w:val="008A77F5"/>
    <w:rsid w:val="008B046E"/>
    <w:rsid w:val="008B1840"/>
    <w:rsid w:val="008B1A01"/>
    <w:rsid w:val="008B2405"/>
    <w:rsid w:val="008B3237"/>
    <w:rsid w:val="008B39E3"/>
    <w:rsid w:val="008B3B1F"/>
    <w:rsid w:val="008B41FE"/>
    <w:rsid w:val="008B47C5"/>
    <w:rsid w:val="008B4AE6"/>
    <w:rsid w:val="008B52BC"/>
    <w:rsid w:val="008B5BFB"/>
    <w:rsid w:val="008B6523"/>
    <w:rsid w:val="008B683E"/>
    <w:rsid w:val="008C08D0"/>
    <w:rsid w:val="008C0B1C"/>
    <w:rsid w:val="008C0E7E"/>
    <w:rsid w:val="008C16D4"/>
    <w:rsid w:val="008C212D"/>
    <w:rsid w:val="008C3209"/>
    <w:rsid w:val="008C3EDB"/>
    <w:rsid w:val="008C4342"/>
    <w:rsid w:val="008C4EE3"/>
    <w:rsid w:val="008C52C9"/>
    <w:rsid w:val="008C56B1"/>
    <w:rsid w:val="008C57C4"/>
    <w:rsid w:val="008C581C"/>
    <w:rsid w:val="008C5BF1"/>
    <w:rsid w:val="008C5E6E"/>
    <w:rsid w:val="008C5F96"/>
    <w:rsid w:val="008C6557"/>
    <w:rsid w:val="008C65BD"/>
    <w:rsid w:val="008C6782"/>
    <w:rsid w:val="008C67C5"/>
    <w:rsid w:val="008C6887"/>
    <w:rsid w:val="008D035A"/>
    <w:rsid w:val="008D199B"/>
    <w:rsid w:val="008D1C63"/>
    <w:rsid w:val="008D21BB"/>
    <w:rsid w:val="008D244B"/>
    <w:rsid w:val="008D2888"/>
    <w:rsid w:val="008D29C0"/>
    <w:rsid w:val="008D30D3"/>
    <w:rsid w:val="008D3153"/>
    <w:rsid w:val="008D41DF"/>
    <w:rsid w:val="008D4F5C"/>
    <w:rsid w:val="008D57FB"/>
    <w:rsid w:val="008D60DE"/>
    <w:rsid w:val="008D6C4B"/>
    <w:rsid w:val="008D72C3"/>
    <w:rsid w:val="008D7CC4"/>
    <w:rsid w:val="008D7DD1"/>
    <w:rsid w:val="008E1256"/>
    <w:rsid w:val="008E17F4"/>
    <w:rsid w:val="008E1852"/>
    <w:rsid w:val="008E265C"/>
    <w:rsid w:val="008E2FCB"/>
    <w:rsid w:val="008E364F"/>
    <w:rsid w:val="008E3B98"/>
    <w:rsid w:val="008E3BAF"/>
    <w:rsid w:val="008E5600"/>
    <w:rsid w:val="008E5A56"/>
    <w:rsid w:val="008E5AA1"/>
    <w:rsid w:val="008E5ACA"/>
    <w:rsid w:val="008E626B"/>
    <w:rsid w:val="008E6786"/>
    <w:rsid w:val="008E6B4F"/>
    <w:rsid w:val="008E6D33"/>
    <w:rsid w:val="008E715E"/>
    <w:rsid w:val="008F05FF"/>
    <w:rsid w:val="008F0B5F"/>
    <w:rsid w:val="008F0BEE"/>
    <w:rsid w:val="008F1615"/>
    <w:rsid w:val="008F1A33"/>
    <w:rsid w:val="008F1D51"/>
    <w:rsid w:val="008F2054"/>
    <w:rsid w:val="008F2531"/>
    <w:rsid w:val="008F25F9"/>
    <w:rsid w:val="008F2A01"/>
    <w:rsid w:val="008F2A03"/>
    <w:rsid w:val="008F2EBC"/>
    <w:rsid w:val="008F2F32"/>
    <w:rsid w:val="008F3B9D"/>
    <w:rsid w:val="008F4941"/>
    <w:rsid w:val="008F4BBB"/>
    <w:rsid w:val="008F4E19"/>
    <w:rsid w:val="008F545B"/>
    <w:rsid w:val="008F54E1"/>
    <w:rsid w:val="008F5CBF"/>
    <w:rsid w:val="008F5D96"/>
    <w:rsid w:val="008F604A"/>
    <w:rsid w:val="008F65DE"/>
    <w:rsid w:val="008F712C"/>
    <w:rsid w:val="008F718A"/>
    <w:rsid w:val="008F7BA6"/>
    <w:rsid w:val="008F7EF1"/>
    <w:rsid w:val="0090019C"/>
    <w:rsid w:val="00900A0F"/>
    <w:rsid w:val="00900AEB"/>
    <w:rsid w:val="00900C40"/>
    <w:rsid w:val="00900EE8"/>
    <w:rsid w:val="00901080"/>
    <w:rsid w:val="009011EE"/>
    <w:rsid w:val="00901EE3"/>
    <w:rsid w:val="009020A9"/>
    <w:rsid w:val="009025FD"/>
    <w:rsid w:val="00902AAA"/>
    <w:rsid w:val="009030C2"/>
    <w:rsid w:val="00903530"/>
    <w:rsid w:val="009042DC"/>
    <w:rsid w:val="009048DC"/>
    <w:rsid w:val="00904B51"/>
    <w:rsid w:val="00904D81"/>
    <w:rsid w:val="00904E90"/>
    <w:rsid w:val="00904EA6"/>
    <w:rsid w:val="00906577"/>
    <w:rsid w:val="009066D2"/>
    <w:rsid w:val="009076DE"/>
    <w:rsid w:val="00907A57"/>
    <w:rsid w:val="00907A64"/>
    <w:rsid w:val="00907A83"/>
    <w:rsid w:val="00907B6E"/>
    <w:rsid w:val="0091112E"/>
    <w:rsid w:val="0091165C"/>
    <w:rsid w:val="009125B1"/>
    <w:rsid w:val="0091299A"/>
    <w:rsid w:val="009130ED"/>
    <w:rsid w:val="0091462F"/>
    <w:rsid w:val="0091499C"/>
    <w:rsid w:val="00914B0A"/>
    <w:rsid w:val="00914EA8"/>
    <w:rsid w:val="009151E5"/>
    <w:rsid w:val="00915406"/>
    <w:rsid w:val="00915DA6"/>
    <w:rsid w:val="00915F76"/>
    <w:rsid w:val="0091627D"/>
    <w:rsid w:val="00916599"/>
    <w:rsid w:val="00916A20"/>
    <w:rsid w:val="00916A5B"/>
    <w:rsid w:val="00916D6C"/>
    <w:rsid w:val="0091799C"/>
    <w:rsid w:val="00917B26"/>
    <w:rsid w:val="0092006D"/>
    <w:rsid w:val="00920655"/>
    <w:rsid w:val="0092115B"/>
    <w:rsid w:val="0092135A"/>
    <w:rsid w:val="00921C42"/>
    <w:rsid w:val="00921E07"/>
    <w:rsid w:val="00921E13"/>
    <w:rsid w:val="009220CC"/>
    <w:rsid w:val="009228A0"/>
    <w:rsid w:val="00922994"/>
    <w:rsid w:val="0092326F"/>
    <w:rsid w:val="00923370"/>
    <w:rsid w:val="00923E31"/>
    <w:rsid w:val="0092400E"/>
    <w:rsid w:val="009243E5"/>
    <w:rsid w:val="0092514E"/>
    <w:rsid w:val="00925154"/>
    <w:rsid w:val="0092536E"/>
    <w:rsid w:val="00926863"/>
    <w:rsid w:val="00926C4E"/>
    <w:rsid w:val="00926DC3"/>
    <w:rsid w:val="00927BD3"/>
    <w:rsid w:val="00930219"/>
    <w:rsid w:val="00930348"/>
    <w:rsid w:val="009326F6"/>
    <w:rsid w:val="009329E7"/>
    <w:rsid w:val="00932AB9"/>
    <w:rsid w:val="009334CF"/>
    <w:rsid w:val="0093356B"/>
    <w:rsid w:val="0093389C"/>
    <w:rsid w:val="00933FBA"/>
    <w:rsid w:val="009343B3"/>
    <w:rsid w:val="009348A4"/>
    <w:rsid w:val="009357FA"/>
    <w:rsid w:val="00935EEB"/>
    <w:rsid w:val="009363CD"/>
    <w:rsid w:val="00936E52"/>
    <w:rsid w:val="009373AD"/>
    <w:rsid w:val="0093757D"/>
    <w:rsid w:val="00937658"/>
    <w:rsid w:val="009378A2"/>
    <w:rsid w:val="00940391"/>
    <w:rsid w:val="00940669"/>
    <w:rsid w:val="00940687"/>
    <w:rsid w:val="0094102E"/>
    <w:rsid w:val="00941092"/>
    <w:rsid w:val="00941780"/>
    <w:rsid w:val="009422E5"/>
    <w:rsid w:val="00942C2F"/>
    <w:rsid w:val="00942D30"/>
    <w:rsid w:val="0094307E"/>
    <w:rsid w:val="00943499"/>
    <w:rsid w:val="00943A74"/>
    <w:rsid w:val="00944B63"/>
    <w:rsid w:val="00944C50"/>
    <w:rsid w:val="0094759D"/>
    <w:rsid w:val="00947E9E"/>
    <w:rsid w:val="00950168"/>
    <w:rsid w:val="00950C57"/>
    <w:rsid w:val="00951994"/>
    <w:rsid w:val="00951FF5"/>
    <w:rsid w:val="0095285A"/>
    <w:rsid w:val="0095322A"/>
    <w:rsid w:val="009536F2"/>
    <w:rsid w:val="00954ACF"/>
    <w:rsid w:val="00954CA1"/>
    <w:rsid w:val="0095522A"/>
    <w:rsid w:val="0095526B"/>
    <w:rsid w:val="00955334"/>
    <w:rsid w:val="0095553E"/>
    <w:rsid w:val="009560B5"/>
    <w:rsid w:val="009560E3"/>
    <w:rsid w:val="00956183"/>
    <w:rsid w:val="0095677F"/>
    <w:rsid w:val="009569FC"/>
    <w:rsid w:val="00956B84"/>
    <w:rsid w:val="009571BA"/>
    <w:rsid w:val="009574B8"/>
    <w:rsid w:val="00957522"/>
    <w:rsid w:val="00957BD3"/>
    <w:rsid w:val="0096047E"/>
    <w:rsid w:val="009604AA"/>
    <w:rsid w:val="009608C9"/>
    <w:rsid w:val="009609CB"/>
    <w:rsid w:val="00961161"/>
    <w:rsid w:val="00961185"/>
    <w:rsid w:val="00962CA1"/>
    <w:rsid w:val="009635E0"/>
    <w:rsid w:val="00963A69"/>
    <w:rsid w:val="00963B5A"/>
    <w:rsid w:val="00963D0C"/>
    <w:rsid w:val="00963E81"/>
    <w:rsid w:val="0096411D"/>
    <w:rsid w:val="009647EB"/>
    <w:rsid w:val="00965333"/>
    <w:rsid w:val="00965E3B"/>
    <w:rsid w:val="00965E9D"/>
    <w:rsid w:val="009662E4"/>
    <w:rsid w:val="00966312"/>
    <w:rsid w:val="00966542"/>
    <w:rsid w:val="009665FD"/>
    <w:rsid w:val="00966AB3"/>
    <w:rsid w:val="00966B1D"/>
    <w:rsid w:val="00966EDA"/>
    <w:rsid w:val="00967258"/>
    <w:rsid w:val="00967B33"/>
    <w:rsid w:val="00967E20"/>
    <w:rsid w:val="00967F9A"/>
    <w:rsid w:val="00970213"/>
    <w:rsid w:val="009702B4"/>
    <w:rsid w:val="009706EE"/>
    <w:rsid w:val="009707D4"/>
    <w:rsid w:val="00970CDA"/>
    <w:rsid w:val="00970D7B"/>
    <w:rsid w:val="00970DDC"/>
    <w:rsid w:val="009713AA"/>
    <w:rsid w:val="00971EE2"/>
    <w:rsid w:val="00971FA2"/>
    <w:rsid w:val="009724DD"/>
    <w:rsid w:val="00972535"/>
    <w:rsid w:val="00972A9A"/>
    <w:rsid w:val="0097302D"/>
    <w:rsid w:val="0097319C"/>
    <w:rsid w:val="00973E33"/>
    <w:rsid w:val="00973ED5"/>
    <w:rsid w:val="00973ED6"/>
    <w:rsid w:val="009742A4"/>
    <w:rsid w:val="009742A9"/>
    <w:rsid w:val="0097489B"/>
    <w:rsid w:val="0097495D"/>
    <w:rsid w:val="009757EC"/>
    <w:rsid w:val="00975BBE"/>
    <w:rsid w:val="00975D5C"/>
    <w:rsid w:val="00976291"/>
    <w:rsid w:val="00976304"/>
    <w:rsid w:val="00976484"/>
    <w:rsid w:val="009765BE"/>
    <w:rsid w:val="00976A53"/>
    <w:rsid w:val="00976DCC"/>
    <w:rsid w:val="009778DF"/>
    <w:rsid w:val="00977B93"/>
    <w:rsid w:val="00977F5A"/>
    <w:rsid w:val="00980754"/>
    <w:rsid w:val="00981C39"/>
    <w:rsid w:val="00981CA9"/>
    <w:rsid w:val="00981D23"/>
    <w:rsid w:val="00981D4A"/>
    <w:rsid w:val="009820FA"/>
    <w:rsid w:val="009821D9"/>
    <w:rsid w:val="00982296"/>
    <w:rsid w:val="00982CB7"/>
    <w:rsid w:val="00983F90"/>
    <w:rsid w:val="009847E0"/>
    <w:rsid w:val="00985269"/>
    <w:rsid w:val="009854FF"/>
    <w:rsid w:val="0098556F"/>
    <w:rsid w:val="00985604"/>
    <w:rsid w:val="009856E3"/>
    <w:rsid w:val="00985C5F"/>
    <w:rsid w:val="00986470"/>
    <w:rsid w:val="009864FB"/>
    <w:rsid w:val="0098659E"/>
    <w:rsid w:val="00987BEE"/>
    <w:rsid w:val="00987D3B"/>
    <w:rsid w:val="00987D81"/>
    <w:rsid w:val="009910CB"/>
    <w:rsid w:val="00991503"/>
    <w:rsid w:val="009915F9"/>
    <w:rsid w:val="009918EC"/>
    <w:rsid w:val="00991B23"/>
    <w:rsid w:val="009925E6"/>
    <w:rsid w:val="00992846"/>
    <w:rsid w:val="009928A3"/>
    <w:rsid w:val="00992BD3"/>
    <w:rsid w:val="00993264"/>
    <w:rsid w:val="009937EF"/>
    <w:rsid w:val="00993D87"/>
    <w:rsid w:val="00993EF4"/>
    <w:rsid w:val="0099426E"/>
    <w:rsid w:val="009944D5"/>
    <w:rsid w:val="0099486B"/>
    <w:rsid w:val="00994EB8"/>
    <w:rsid w:val="00995BA9"/>
    <w:rsid w:val="00995C82"/>
    <w:rsid w:val="0099600A"/>
    <w:rsid w:val="0099644C"/>
    <w:rsid w:val="00996789"/>
    <w:rsid w:val="0099711F"/>
    <w:rsid w:val="009976B9"/>
    <w:rsid w:val="009A0978"/>
    <w:rsid w:val="009A0D44"/>
    <w:rsid w:val="009A1EA7"/>
    <w:rsid w:val="009A2145"/>
    <w:rsid w:val="009A24E1"/>
    <w:rsid w:val="009A2A0D"/>
    <w:rsid w:val="009A2E23"/>
    <w:rsid w:val="009A2FDF"/>
    <w:rsid w:val="009A33B2"/>
    <w:rsid w:val="009A38FF"/>
    <w:rsid w:val="009A4218"/>
    <w:rsid w:val="009A4C61"/>
    <w:rsid w:val="009A541F"/>
    <w:rsid w:val="009A5DF3"/>
    <w:rsid w:val="009A5EF2"/>
    <w:rsid w:val="009A626A"/>
    <w:rsid w:val="009A6B11"/>
    <w:rsid w:val="009A73A3"/>
    <w:rsid w:val="009A763A"/>
    <w:rsid w:val="009A7D1E"/>
    <w:rsid w:val="009A7E87"/>
    <w:rsid w:val="009B0012"/>
    <w:rsid w:val="009B0143"/>
    <w:rsid w:val="009B0839"/>
    <w:rsid w:val="009B089D"/>
    <w:rsid w:val="009B0B5B"/>
    <w:rsid w:val="009B0E09"/>
    <w:rsid w:val="009B11DA"/>
    <w:rsid w:val="009B12AF"/>
    <w:rsid w:val="009B171B"/>
    <w:rsid w:val="009B1C68"/>
    <w:rsid w:val="009B3E10"/>
    <w:rsid w:val="009B3FF1"/>
    <w:rsid w:val="009B4130"/>
    <w:rsid w:val="009B494B"/>
    <w:rsid w:val="009B4E27"/>
    <w:rsid w:val="009B5049"/>
    <w:rsid w:val="009B53D3"/>
    <w:rsid w:val="009B53D4"/>
    <w:rsid w:val="009B553A"/>
    <w:rsid w:val="009B56F2"/>
    <w:rsid w:val="009B5ADC"/>
    <w:rsid w:val="009B6B81"/>
    <w:rsid w:val="009B7AAB"/>
    <w:rsid w:val="009C0120"/>
    <w:rsid w:val="009C0AE2"/>
    <w:rsid w:val="009C0D51"/>
    <w:rsid w:val="009C1D9B"/>
    <w:rsid w:val="009C21E8"/>
    <w:rsid w:val="009C2948"/>
    <w:rsid w:val="009C350B"/>
    <w:rsid w:val="009C38DC"/>
    <w:rsid w:val="009C3ED6"/>
    <w:rsid w:val="009C41FF"/>
    <w:rsid w:val="009C4391"/>
    <w:rsid w:val="009C45AD"/>
    <w:rsid w:val="009C45B6"/>
    <w:rsid w:val="009C4FEF"/>
    <w:rsid w:val="009C55AA"/>
    <w:rsid w:val="009C5685"/>
    <w:rsid w:val="009C5D80"/>
    <w:rsid w:val="009C5DF2"/>
    <w:rsid w:val="009C7412"/>
    <w:rsid w:val="009D1469"/>
    <w:rsid w:val="009D196C"/>
    <w:rsid w:val="009D2276"/>
    <w:rsid w:val="009D22EC"/>
    <w:rsid w:val="009D2376"/>
    <w:rsid w:val="009D2517"/>
    <w:rsid w:val="009D2A65"/>
    <w:rsid w:val="009D2A8E"/>
    <w:rsid w:val="009D2BA1"/>
    <w:rsid w:val="009D322E"/>
    <w:rsid w:val="009D3549"/>
    <w:rsid w:val="009D357D"/>
    <w:rsid w:val="009D437D"/>
    <w:rsid w:val="009D4415"/>
    <w:rsid w:val="009D4931"/>
    <w:rsid w:val="009D4A71"/>
    <w:rsid w:val="009D4B26"/>
    <w:rsid w:val="009D4BEF"/>
    <w:rsid w:val="009D4CD3"/>
    <w:rsid w:val="009D55A5"/>
    <w:rsid w:val="009D5902"/>
    <w:rsid w:val="009D5B43"/>
    <w:rsid w:val="009D5DDA"/>
    <w:rsid w:val="009D5E5E"/>
    <w:rsid w:val="009D61FD"/>
    <w:rsid w:val="009D66F5"/>
    <w:rsid w:val="009D6F9C"/>
    <w:rsid w:val="009D7C58"/>
    <w:rsid w:val="009D7F4E"/>
    <w:rsid w:val="009E0719"/>
    <w:rsid w:val="009E0859"/>
    <w:rsid w:val="009E08A1"/>
    <w:rsid w:val="009E118C"/>
    <w:rsid w:val="009E1B2A"/>
    <w:rsid w:val="009E2A36"/>
    <w:rsid w:val="009E2D7D"/>
    <w:rsid w:val="009E3338"/>
    <w:rsid w:val="009E3458"/>
    <w:rsid w:val="009E349B"/>
    <w:rsid w:val="009E3514"/>
    <w:rsid w:val="009E4EE4"/>
    <w:rsid w:val="009E556D"/>
    <w:rsid w:val="009E55B2"/>
    <w:rsid w:val="009E57BA"/>
    <w:rsid w:val="009E5A32"/>
    <w:rsid w:val="009E5B2A"/>
    <w:rsid w:val="009E5FCD"/>
    <w:rsid w:val="009E66FB"/>
    <w:rsid w:val="009E71C2"/>
    <w:rsid w:val="009E7234"/>
    <w:rsid w:val="009F0CE5"/>
    <w:rsid w:val="009F11B4"/>
    <w:rsid w:val="009F1663"/>
    <w:rsid w:val="009F1832"/>
    <w:rsid w:val="009F1F1F"/>
    <w:rsid w:val="009F23C6"/>
    <w:rsid w:val="009F25A6"/>
    <w:rsid w:val="009F4A1E"/>
    <w:rsid w:val="009F4D18"/>
    <w:rsid w:val="009F506F"/>
    <w:rsid w:val="009F6508"/>
    <w:rsid w:val="009F6AAD"/>
    <w:rsid w:val="009F6B47"/>
    <w:rsid w:val="009F7909"/>
    <w:rsid w:val="009F7BEF"/>
    <w:rsid w:val="009F7FFE"/>
    <w:rsid w:val="00A000EC"/>
    <w:rsid w:val="00A00193"/>
    <w:rsid w:val="00A009D9"/>
    <w:rsid w:val="00A0103E"/>
    <w:rsid w:val="00A015FC"/>
    <w:rsid w:val="00A02445"/>
    <w:rsid w:val="00A029DB"/>
    <w:rsid w:val="00A02C98"/>
    <w:rsid w:val="00A02F86"/>
    <w:rsid w:val="00A0316E"/>
    <w:rsid w:val="00A032CA"/>
    <w:rsid w:val="00A03722"/>
    <w:rsid w:val="00A0397C"/>
    <w:rsid w:val="00A03D58"/>
    <w:rsid w:val="00A03F0E"/>
    <w:rsid w:val="00A0456B"/>
    <w:rsid w:val="00A04618"/>
    <w:rsid w:val="00A046AE"/>
    <w:rsid w:val="00A049B9"/>
    <w:rsid w:val="00A05F8C"/>
    <w:rsid w:val="00A06665"/>
    <w:rsid w:val="00A06894"/>
    <w:rsid w:val="00A076AE"/>
    <w:rsid w:val="00A10C97"/>
    <w:rsid w:val="00A1120E"/>
    <w:rsid w:val="00A1167E"/>
    <w:rsid w:val="00A12564"/>
    <w:rsid w:val="00A131E4"/>
    <w:rsid w:val="00A1362B"/>
    <w:rsid w:val="00A14483"/>
    <w:rsid w:val="00A14FA8"/>
    <w:rsid w:val="00A152E0"/>
    <w:rsid w:val="00A1555A"/>
    <w:rsid w:val="00A1643A"/>
    <w:rsid w:val="00A1679F"/>
    <w:rsid w:val="00A16C19"/>
    <w:rsid w:val="00A1713C"/>
    <w:rsid w:val="00A17523"/>
    <w:rsid w:val="00A178E7"/>
    <w:rsid w:val="00A17BAD"/>
    <w:rsid w:val="00A2028C"/>
    <w:rsid w:val="00A21336"/>
    <w:rsid w:val="00A21EC4"/>
    <w:rsid w:val="00A22878"/>
    <w:rsid w:val="00A22880"/>
    <w:rsid w:val="00A228BF"/>
    <w:rsid w:val="00A228C9"/>
    <w:rsid w:val="00A2331D"/>
    <w:rsid w:val="00A236D1"/>
    <w:rsid w:val="00A23DBA"/>
    <w:rsid w:val="00A23EDE"/>
    <w:rsid w:val="00A242F7"/>
    <w:rsid w:val="00A244F5"/>
    <w:rsid w:val="00A24716"/>
    <w:rsid w:val="00A24A11"/>
    <w:rsid w:val="00A251CA"/>
    <w:rsid w:val="00A25316"/>
    <w:rsid w:val="00A25D28"/>
    <w:rsid w:val="00A25F54"/>
    <w:rsid w:val="00A26642"/>
    <w:rsid w:val="00A267EB"/>
    <w:rsid w:val="00A27182"/>
    <w:rsid w:val="00A27298"/>
    <w:rsid w:val="00A27434"/>
    <w:rsid w:val="00A27540"/>
    <w:rsid w:val="00A277CD"/>
    <w:rsid w:val="00A27D04"/>
    <w:rsid w:val="00A27FA1"/>
    <w:rsid w:val="00A30A4C"/>
    <w:rsid w:val="00A30EA8"/>
    <w:rsid w:val="00A31DCC"/>
    <w:rsid w:val="00A31EB5"/>
    <w:rsid w:val="00A31FAC"/>
    <w:rsid w:val="00A321FD"/>
    <w:rsid w:val="00A3314D"/>
    <w:rsid w:val="00A33368"/>
    <w:rsid w:val="00A336AE"/>
    <w:rsid w:val="00A338D2"/>
    <w:rsid w:val="00A339FE"/>
    <w:rsid w:val="00A34783"/>
    <w:rsid w:val="00A3496F"/>
    <w:rsid w:val="00A34A67"/>
    <w:rsid w:val="00A354C0"/>
    <w:rsid w:val="00A360AB"/>
    <w:rsid w:val="00A3669B"/>
    <w:rsid w:val="00A3673B"/>
    <w:rsid w:val="00A36A23"/>
    <w:rsid w:val="00A37C70"/>
    <w:rsid w:val="00A40AE4"/>
    <w:rsid w:val="00A4135C"/>
    <w:rsid w:val="00A419AA"/>
    <w:rsid w:val="00A41B73"/>
    <w:rsid w:val="00A421FA"/>
    <w:rsid w:val="00A42457"/>
    <w:rsid w:val="00A42553"/>
    <w:rsid w:val="00A42A1E"/>
    <w:rsid w:val="00A42ABC"/>
    <w:rsid w:val="00A42B75"/>
    <w:rsid w:val="00A42F6A"/>
    <w:rsid w:val="00A430C7"/>
    <w:rsid w:val="00A43622"/>
    <w:rsid w:val="00A43BFB"/>
    <w:rsid w:val="00A43C09"/>
    <w:rsid w:val="00A44142"/>
    <w:rsid w:val="00A457D0"/>
    <w:rsid w:val="00A458C1"/>
    <w:rsid w:val="00A45A48"/>
    <w:rsid w:val="00A45BC5"/>
    <w:rsid w:val="00A461BB"/>
    <w:rsid w:val="00A46302"/>
    <w:rsid w:val="00A4693D"/>
    <w:rsid w:val="00A469F3"/>
    <w:rsid w:val="00A46EC3"/>
    <w:rsid w:val="00A472A8"/>
    <w:rsid w:val="00A476B9"/>
    <w:rsid w:val="00A47815"/>
    <w:rsid w:val="00A47B05"/>
    <w:rsid w:val="00A47BA0"/>
    <w:rsid w:val="00A47C44"/>
    <w:rsid w:val="00A47C96"/>
    <w:rsid w:val="00A506C9"/>
    <w:rsid w:val="00A50D1B"/>
    <w:rsid w:val="00A51963"/>
    <w:rsid w:val="00A520AA"/>
    <w:rsid w:val="00A526C8"/>
    <w:rsid w:val="00A5302B"/>
    <w:rsid w:val="00A534D4"/>
    <w:rsid w:val="00A53E3C"/>
    <w:rsid w:val="00A540E5"/>
    <w:rsid w:val="00A542D0"/>
    <w:rsid w:val="00A54E04"/>
    <w:rsid w:val="00A55430"/>
    <w:rsid w:val="00A55AD7"/>
    <w:rsid w:val="00A55F48"/>
    <w:rsid w:val="00A56599"/>
    <w:rsid w:val="00A56BC9"/>
    <w:rsid w:val="00A56DA4"/>
    <w:rsid w:val="00A5723F"/>
    <w:rsid w:val="00A578E4"/>
    <w:rsid w:val="00A579B6"/>
    <w:rsid w:val="00A6138F"/>
    <w:rsid w:val="00A61790"/>
    <w:rsid w:val="00A61950"/>
    <w:rsid w:val="00A61F29"/>
    <w:rsid w:val="00A62506"/>
    <w:rsid w:val="00A62660"/>
    <w:rsid w:val="00A6325C"/>
    <w:rsid w:val="00A63586"/>
    <w:rsid w:val="00A6376A"/>
    <w:rsid w:val="00A64282"/>
    <w:rsid w:val="00A64A82"/>
    <w:rsid w:val="00A653C0"/>
    <w:rsid w:val="00A66B73"/>
    <w:rsid w:val="00A671B1"/>
    <w:rsid w:val="00A671D4"/>
    <w:rsid w:val="00A67231"/>
    <w:rsid w:val="00A67FBA"/>
    <w:rsid w:val="00A70B24"/>
    <w:rsid w:val="00A7123E"/>
    <w:rsid w:val="00A71520"/>
    <w:rsid w:val="00A716F6"/>
    <w:rsid w:val="00A71A37"/>
    <w:rsid w:val="00A71DD6"/>
    <w:rsid w:val="00A72385"/>
    <w:rsid w:val="00A7238D"/>
    <w:rsid w:val="00A7311D"/>
    <w:rsid w:val="00A7483F"/>
    <w:rsid w:val="00A7484B"/>
    <w:rsid w:val="00A748E9"/>
    <w:rsid w:val="00A75F6C"/>
    <w:rsid w:val="00A76506"/>
    <w:rsid w:val="00A77C20"/>
    <w:rsid w:val="00A80112"/>
    <w:rsid w:val="00A8047E"/>
    <w:rsid w:val="00A80654"/>
    <w:rsid w:val="00A81444"/>
    <w:rsid w:val="00A81F81"/>
    <w:rsid w:val="00A82583"/>
    <w:rsid w:val="00A82869"/>
    <w:rsid w:val="00A829E1"/>
    <w:rsid w:val="00A82DF5"/>
    <w:rsid w:val="00A82EFD"/>
    <w:rsid w:val="00A831A1"/>
    <w:rsid w:val="00A8384A"/>
    <w:rsid w:val="00A8452B"/>
    <w:rsid w:val="00A84584"/>
    <w:rsid w:val="00A8459B"/>
    <w:rsid w:val="00A85A29"/>
    <w:rsid w:val="00A85C79"/>
    <w:rsid w:val="00A85D76"/>
    <w:rsid w:val="00A86169"/>
    <w:rsid w:val="00A86209"/>
    <w:rsid w:val="00A862B3"/>
    <w:rsid w:val="00A8658E"/>
    <w:rsid w:val="00A86E5D"/>
    <w:rsid w:val="00A8707B"/>
    <w:rsid w:val="00A871F0"/>
    <w:rsid w:val="00A87775"/>
    <w:rsid w:val="00A87819"/>
    <w:rsid w:val="00A87DD9"/>
    <w:rsid w:val="00A87E66"/>
    <w:rsid w:val="00A87FE3"/>
    <w:rsid w:val="00A87FF9"/>
    <w:rsid w:val="00A90012"/>
    <w:rsid w:val="00A902B3"/>
    <w:rsid w:val="00A907E4"/>
    <w:rsid w:val="00A90844"/>
    <w:rsid w:val="00A90A9B"/>
    <w:rsid w:val="00A90E8D"/>
    <w:rsid w:val="00A91376"/>
    <w:rsid w:val="00A91D62"/>
    <w:rsid w:val="00A91DB5"/>
    <w:rsid w:val="00A928A8"/>
    <w:rsid w:val="00A92D44"/>
    <w:rsid w:val="00A93030"/>
    <w:rsid w:val="00A93039"/>
    <w:rsid w:val="00A93C8E"/>
    <w:rsid w:val="00A943F3"/>
    <w:rsid w:val="00A94403"/>
    <w:rsid w:val="00A9455F"/>
    <w:rsid w:val="00A94827"/>
    <w:rsid w:val="00A94D07"/>
    <w:rsid w:val="00A953A7"/>
    <w:rsid w:val="00A9581D"/>
    <w:rsid w:val="00A960E4"/>
    <w:rsid w:val="00A96985"/>
    <w:rsid w:val="00A96B40"/>
    <w:rsid w:val="00A96C7A"/>
    <w:rsid w:val="00AA0A73"/>
    <w:rsid w:val="00AA12A9"/>
    <w:rsid w:val="00AA1913"/>
    <w:rsid w:val="00AA1DD6"/>
    <w:rsid w:val="00AA2B6C"/>
    <w:rsid w:val="00AA3617"/>
    <w:rsid w:val="00AA3764"/>
    <w:rsid w:val="00AA3EA0"/>
    <w:rsid w:val="00AA3F95"/>
    <w:rsid w:val="00AA4982"/>
    <w:rsid w:val="00AA4B7A"/>
    <w:rsid w:val="00AA4C41"/>
    <w:rsid w:val="00AA4E97"/>
    <w:rsid w:val="00AA5255"/>
    <w:rsid w:val="00AA5975"/>
    <w:rsid w:val="00AA6260"/>
    <w:rsid w:val="00AA708F"/>
    <w:rsid w:val="00AA70B2"/>
    <w:rsid w:val="00AA70B4"/>
    <w:rsid w:val="00AA7985"/>
    <w:rsid w:val="00AA7A46"/>
    <w:rsid w:val="00AA7B2D"/>
    <w:rsid w:val="00AA7C48"/>
    <w:rsid w:val="00AB011C"/>
    <w:rsid w:val="00AB097D"/>
    <w:rsid w:val="00AB10B7"/>
    <w:rsid w:val="00AB10D4"/>
    <w:rsid w:val="00AB11BC"/>
    <w:rsid w:val="00AB1C91"/>
    <w:rsid w:val="00AB32BF"/>
    <w:rsid w:val="00AB343B"/>
    <w:rsid w:val="00AB345D"/>
    <w:rsid w:val="00AB3A28"/>
    <w:rsid w:val="00AB3A63"/>
    <w:rsid w:val="00AB429C"/>
    <w:rsid w:val="00AB4A2D"/>
    <w:rsid w:val="00AB585A"/>
    <w:rsid w:val="00AB620F"/>
    <w:rsid w:val="00AB64BD"/>
    <w:rsid w:val="00AB6BCE"/>
    <w:rsid w:val="00AB6CE4"/>
    <w:rsid w:val="00AB6CF9"/>
    <w:rsid w:val="00AC0314"/>
    <w:rsid w:val="00AC06FF"/>
    <w:rsid w:val="00AC090E"/>
    <w:rsid w:val="00AC0FD0"/>
    <w:rsid w:val="00AC0FE8"/>
    <w:rsid w:val="00AC18FE"/>
    <w:rsid w:val="00AC1B20"/>
    <w:rsid w:val="00AC1FA6"/>
    <w:rsid w:val="00AC1FBC"/>
    <w:rsid w:val="00AC2377"/>
    <w:rsid w:val="00AC251F"/>
    <w:rsid w:val="00AC2860"/>
    <w:rsid w:val="00AC28AE"/>
    <w:rsid w:val="00AC34BF"/>
    <w:rsid w:val="00AC3931"/>
    <w:rsid w:val="00AC48EB"/>
    <w:rsid w:val="00AC5511"/>
    <w:rsid w:val="00AC596C"/>
    <w:rsid w:val="00AC5DD3"/>
    <w:rsid w:val="00AC6124"/>
    <w:rsid w:val="00AC61D3"/>
    <w:rsid w:val="00AC6AC1"/>
    <w:rsid w:val="00AC6D1F"/>
    <w:rsid w:val="00AC7F93"/>
    <w:rsid w:val="00AD0168"/>
    <w:rsid w:val="00AD10BD"/>
    <w:rsid w:val="00AD1253"/>
    <w:rsid w:val="00AD1358"/>
    <w:rsid w:val="00AD1515"/>
    <w:rsid w:val="00AD2239"/>
    <w:rsid w:val="00AD28F9"/>
    <w:rsid w:val="00AD291E"/>
    <w:rsid w:val="00AD2D45"/>
    <w:rsid w:val="00AD2E3D"/>
    <w:rsid w:val="00AD3386"/>
    <w:rsid w:val="00AD3AFE"/>
    <w:rsid w:val="00AD4213"/>
    <w:rsid w:val="00AD432D"/>
    <w:rsid w:val="00AD44F3"/>
    <w:rsid w:val="00AD5681"/>
    <w:rsid w:val="00AD5F23"/>
    <w:rsid w:val="00AD654F"/>
    <w:rsid w:val="00AD6634"/>
    <w:rsid w:val="00AD6A77"/>
    <w:rsid w:val="00AD6A8C"/>
    <w:rsid w:val="00AD6C2C"/>
    <w:rsid w:val="00AD6E61"/>
    <w:rsid w:val="00AD79F4"/>
    <w:rsid w:val="00AD7B0A"/>
    <w:rsid w:val="00AD7EAB"/>
    <w:rsid w:val="00AD7FC3"/>
    <w:rsid w:val="00AE01A6"/>
    <w:rsid w:val="00AE0D87"/>
    <w:rsid w:val="00AE0E35"/>
    <w:rsid w:val="00AE1D4B"/>
    <w:rsid w:val="00AE1ED9"/>
    <w:rsid w:val="00AE1F04"/>
    <w:rsid w:val="00AE216B"/>
    <w:rsid w:val="00AE36C9"/>
    <w:rsid w:val="00AE3A33"/>
    <w:rsid w:val="00AE3D90"/>
    <w:rsid w:val="00AE4C43"/>
    <w:rsid w:val="00AE5836"/>
    <w:rsid w:val="00AE5D00"/>
    <w:rsid w:val="00AE61FD"/>
    <w:rsid w:val="00AE6D6E"/>
    <w:rsid w:val="00AE7D76"/>
    <w:rsid w:val="00AF080C"/>
    <w:rsid w:val="00AF0CCA"/>
    <w:rsid w:val="00AF1013"/>
    <w:rsid w:val="00AF1152"/>
    <w:rsid w:val="00AF1EC0"/>
    <w:rsid w:val="00AF1F7F"/>
    <w:rsid w:val="00AF287B"/>
    <w:rsid w:val="00AF2928"/>
    <w:rsid w:val="00AF34C8"/>
    <w:rsid w:val="00AF3CEC"/>
    <w:rsid w:val="00AF4C5B"/>
    <w:rsid w:val="00AF4C98"/>
    <w:rsid w:val="00AF4F11"/>
    <w:rsid w:val="00AF5EE9"/>
    <w:rsid w:val="00AF64EE"/>
    <w:rsid w:val="00AF656E"/>
    <w:rsid w:val="00AF70CD"/>
    <w:rsid w:val="00AF7110"/>
    <w:rsid w:val="00AF7631"/>
    <w:rsid w:val="00AF7842"/>
    <w:rsid w:val="00AF7A2A"/>
    <w:rsid w:val="00AF7B65"/>
    <w:rsid w:val="00AF7F3E"/>
    <w:rsid w:val="00AF7FC0"/>
    <w:rsid w:val="00B00064"/>
    <w:rsid w:val="00B00842"/>
    <w:rsid w:val="00B00CB5"/>
    <w:rsid w:val="00B00D1F"/>
    <w:rsid w:val="00B00D50"/>
    <w:rsid w:val="00B012C1"/>
    <w:rsid w:val="00B01925"/>
    <w:rsid w:val="00B02539"/>
    <w:rsid w:val="00B02661"/>
    <w:rsid w:val="00B026B3"/>
    <w:rsid w:val="00B03619"/>
    <w:rsid w:val="00B037FA"/>
    <w:rsid w:val="00B03B57"/>
    <w:rsid w:val="00B03C86"/>
    <w:rsid w:val="00B042E9"/>
    <w:rsid w:val="00B04F6F"/>
    <w:rsid w:val="00B05669"/>
    <w:rsid w:val="00B059AF"/>
    <w:rsid w:val="00B059D5"/>
    <w:rsid w:val="00B0660B"/>
    <w:rsid w:val="00B06851"/>
    <w:rsid w:val="00B06A91"/>
    <w:rsid w:val="00B0771A"/>
    <w:rsid w:val="00B07A36"/>
    <w:rsid w:val="00B07C51"/>
    <w:rsid w:val="00B07E35"/>
    <w:rsid w:val="00B10CFF"/>
    <w:rsid w:val="00B11270"/>
    <w:rsid w:val="00B124C7"/>
    <w:rsid w:val="00B1368D"/>
    <w:rsid w:val="00B1405F"/>
    <w:rsid w:val="00B1455B"/>
    <w:rsid w:val="00B14CD6"/>
    <w:rsid w:val="00B14D2F"/>
    <w:rsid w:val="00B154AF"/>
    <w:rsid w:val="00B15523"/>
    <w:rsid w:val="00B15889"/>
    <w:rsid w:val="00B15971"/>
    <w:rsid w:val="00B15D51"/>
    <w:rsid w:val="00B16360"/>
    <w:rsid w:val="00B165A1"/>
    <w:rsid w:val="00B16869"/>
    <w:rsid w:val="00B1720B"/>
    <w:rsid w:val="00B17489"/>
    <w:rsid w:val="00B1768F"/>
    <w:rsid w:val="00B1782B"/>
    <w:rsid w:val="00B17D1B"/>
    <w:rsid w:val="00B200EC"/>
    <w:rsid w:val="00B2027C"/>
    <w:rsid w:val="00B205EE"/>
    <w:rsid w:val="00B20DF9"/>
    <w:rsid w:val="00B218F1"/>
    <w:rsid w:val="00B21C13"/>
    <w:rsid w:val="00B227E0"/>
    <w:rsid w:val="00B22F4B"/>
    <w:rsid w:val="00B2310F"/>
    <w:rsid w:val="00B2321E"/>
    <w:rsid w:val="00B237A6"/>
    <w:rsid w:val="00B23FDE"/>
    <w:rsid w:val="00B24181"/>
    <w:rsid w:val="00B24B95"/>
    <w:rsid w:val="00B24D29"/>
    <w:rsid w:val="00B24D3D"/>
    <w:rsid w:val="00B253E2"/>
    <w:rsid w:val="00B25591"/>
    <w:rsid w:val="00B25D24"/>
    <w:rsid w:val="00B25FA2"/>
    <w:rsid w:val="00B26D43"/>
    <w:rsid w:val="00B26DE2"/>
    <w:rsid w:val="00B27783"/>
    <w:rsid w:val="00B27930"/>
    <w:rsid w:val="00B279E6"/>
    <w:rsid w:val="00B3043E"/>
    <w:rsid w:val="00B30986"/>
    <w:rsid w:val="00B30A2E"/>
    <w:rsid w:val="00B30C11"/>
    <w:rsid w:val="00B31006"/>
    <w:rsid w:val="00B318C8"/>
    <w:rsid w:val="00B31EFD"/>
    <w:rsid w:val="00B32719"/>
    <w:rsid w:val="00B32A7E"/>
    <w:rsid w:val="00B333D8"/>
    <w:rsid w:val="00B33C0D"/>
    <w:rsid w:val="00B33F2E"/>
    <w:rsid w:val="00B34525"/>
    <w:rsid w:val="00B348CA"/>
    <w:rsid w:val="00B34C25"/>
    <w:rsid w:val="00B354A9"/>
    <w:rsid w:val="00B35832"/>
    <w:rsid w:val="00B35E0E"/>
    <w:rsid w:val="00B35FD4"/>
    <w:rsid w:val="00B36E2B"/>
    <w:rsid w:val="00B36EA5"/>
    <w:rsid w:val="00B37183"/>
    <w:rsid w:val="00B3741A"/>
    <w:rsid w:val="00B37A67"/>
    <w:rsid w:val="00B37F68"/>
    <w:rsid w:val="00B412CF"/>
    <w:rsid w:val="00B41A9B"/>
    <w:rsid w:val="00B41DC5"/>
    <w:rsid w:val="00B421B5"/>
    <w:rsid w:val="00B42368"/>
    <w:rsid w:val="00B42882"/>
    <w:rsid w:val="00B42884"/>
    <w:rsid w:val="00B42C3D"/>
    <w:rsid w:val="00B42C4E"/>
    <w:rsid w:val="00B42DED"/>
    <w:rsid w:val="00B43639"/>
    <w:rsid w:val="00B43EDA"/>
    <w:rsid w:val="00B44049"/>
    <w:rsid w:val="00B44304"/>
    <w:rsid w:val="00B44809"/>
    <w:rsid w:val="00B45C3A"/>
    <w:rsid w:val="00B461AF"/>
    <w:rsid w:val="00B461F6"/>
    <w:rsid w:val="00B46657"/>
    <w:rsid w:val="00B46923"/>
    <w:rsid w:val="00B46B32"/>
    <w:rsid w:val="00B46FA2"/>
    <w:rsid w:val="00B50139"/>
    <w:rsid w:val="00B50CCB"/>
    <w:rsid w:val="00B519D4"/>
    <w:rsid w:val="00B51BEA"/>
    <w:rsid w:val="00B52485"/>
    <w:rsid w:val="00B5352F"/>
    <w:rsid w:val="00B54125"/>
    <w:rsid w:val="00B54695"/>
    <w:rsid w:val="00B54F62"/>
    <w:rsid w:val="00B552C2"/>
    <w:rsid w:val="00B55502"/>
    <w:rsid w:val="00B558F6"/>
    <w:rsid w:val="00B55ABC"/>
    <w:rsid w:val="00B560A0"/>
    <w:rsid w:val="00B56AAF"/>
    <w:rsid w:val="00B56FF6"/>
    <w:rsid w:val="00B575A6"/>
    <w:rsid w:val="00B578A6"/>
    <w:rsid w:val="00B60944"/>
    <w:rsid w:val="00B60F2C"/>
    <w:rsid w:val="00B611C6"/>
    <w:rsid w:val="00B618B7"/>
    <w:rsid w:val="00B61DD8"/>
    <w:rsid w:val="00B62FA5"/>
    <w:rsid w:val="00B6437D"/>
    <w:rsid w:val="00B646CF"/>
    <w:rsid w:val="00B64885"/>
    <w:rsid w:val="00B6489C"/>
    <w:rsid w:val="00B64E0D"/>
    <w:rsid w:val="00B65297"/>
    <w:rsid w:val="00B65361"/>
    <w:rsid w:val="00B65D51"/>
    <w:rsid w:val="00B66128"/>
    <w:rsid w:val="00B66547"/>
    <w:rsid w:val="00B66969"/>
    <w:rsid w:val="00B70532"/>
    <w:rsid w:val="00B70CAD"/>
    <w:rsid w:val="00B717EA"/>
    <w:rsid w:val="00B71884"/>
    <w:rsid w:val="00B71DA6"/>
    <w:rsid w:val="00B72239"/>
    <w:rsid w:val="00B72C60"/>
    <w:rsid w:val="00B72EFB"/>
    <w:rsid w:val="00B72F53"/>
    <w:rsid w:val="00B7403C"/>
    <w:rsid w:val="00B74160"/>
    <w:rsid w:val="00B7430F"/>
    <w:rsid w:val="00B74317"/>
    <w:rsid w:val="00B74CC2"/>
    <w:rsid w:val="00B74FBD"/>
    <w:rsid w:val="00B755FB"/>
    <w:rsid w:val="00B75A83"/>
    <w:rsid w:val="00B75CEE"/>
    <w:rsid w:val="00B760FA"/>
    <w:rsid w:val="00B76D34"/>
    <w:rsid w:val="00B80E3A"/>
    <w:rsid w:val="00B81710"/>
    <w:rsid w:val="00B8171A"/>
    <w:rsid w:val="00B817A6"/>
    <w:rsid w:val="00B81921"/>
    <w:rsid w:val="00B8199E"/>
    <w:rsid w:val="00B819CA"/>
    <w:rsid w:val="00B81A0B"/>
    <w:rsid w:val="00B8233D"/>
    <w:rsid w:val="00B82A0D"/>
    <w:rsid w:val="00B82AF0"/>
    <w:rsid w:val="00B82B1E"/>
    <w:rsid w:val="00B83846"/>
    <w:rsid w:val="00B8388C"/>
    <w:rsid w:val="00B83C97"/>
    <w:rsid w:val="00B83F62"/>
    <w:rsid w:val="00B84198"/>
    <w:rsid w:val="00B8453A"/>
    <w:rsid w:val="00B846D6"/>
    <w:rsid w:val="00B851A3"/>
    <w:rsid w:val="00B863FE"/>
    <w:rsid w:val="00B8697B"/>
    <w:rsid w:val="00B87195"/>
    <w:rsid w:val="00B87BA4"/>
    <w:rsid w:val="00B87BF5"/>
    <w:rsid w:val="00B9085B"/>
    <w:rsid w:val="00B90F0D"/>
    <w:rsid w:val="00B90FA6"/>
    <w:rsid w:val="00B91538"/>
    <w:rsid w:val="00B91631"/>
    <w:rsid w:val="00B91B39"/>
    <w:rsid w:val="00B9279E"/>
    <w:rsid w:val="00B9283A"/>
    <w:rsid w:val="00B94051"/>
    <w:rsid w:val="00B9440D"/>
    <w:rsid w:val="00B944A9"/>
    <w:rsid w:val="00B949EF"/>
    <w:rsid w:val="00B955D8"/>
    <w:rsid w:val="00B96698"/>
    <w:rsid w:val="00B96859"/>
    <w:rsid w:val="00B96994"/>
    <w:rsid w:val="00B96B8F"/>
    <w:rsid w:val="00B96CD6"/>
    <w:rsid w:val="00B96E97"/>
    <w:rsid w:val="00B97BC5"/>
    <w:rsid w:val="00BA00AA"/>
    <w:rsid w:val="00BA045D"/>
    <w:rsid w:val="00BA0C3E"/>
    <w:rsid w:val="00BA0DCD"/>
    <w:rsid w:val="00BA158C"/>
    <w:rsid w:val="00BA18FB"/>
    <w:rsid w:val="00BA3EE4"/>
    <w:rsid w:val="00BA450F"/>
    <w:rsid w:val="00BA4CCF"/>
    <w:rsid w:val="00BA5383"/>
    <w:rsid w:val="00BA63FF"/>
    <w:rsid w:val="00BA65DE"/>
    <w:rsid w:val="00BA6703"/>
    <w:rsid w:val="00BA67CF"/>
    <w:rsid w:val="00BA68F4"/>
    <w:rsid w:val="00BA6CBA"/>
    <w:rsid w:val="00BA741C"/>
    <w:rsid w:val="00BA7831"/>
    <w:rsid w:val="00BB0692"/>
    <w:rsid w:val="00BB0B04"/>
    <w:rsid w:val="00BB0CDC"/>
    <w:rsid w:val="00BB0D26"/>
    <w:rsid w:val="00BB1071"/>
    <w:rsid w:val="00BB17B9"/>
    <w:rsid w:val="00BB18B7"/>
    <w:rsid w:val="00BB225B"/>
    <w:rsid w:val="00BB231D"/>
    <w:rsid w:val="00BB24CD"/>
    <w:rsid w:val="00BB265B"/>
    <w:rsid w:val="00BB315E"/>
    <w:rsid w:val="00BB394D"/>
    <w:rsid w:val="00BB3971"/>
    <w:rsid w:val="00BB3E1C"/>
    <w:rsid w:val="00BB594F"/>
    <w:rsid w:val="00BB595C"/>
    <w:rsid w:val="00BB5F73"/>
    <w:rsid w:val="00BB621A"/>
    <w:rsid w:val="00BB633A"/>
    <w:rsid w:val="00BB6948"/>
    <w:rsid w:val="00BB6A7C"/>
    <w:rsid w:val="00BB7BE1"/>
    <w:rsid w:val="00BC04D6"/>
    <w:rsid w:val="00BC060D"/>
    <w:rsid w:val="00BC0CDC"/>
    <w:rsid w:val="00BC14C2"/>
    <w:rsid w:val="00BC1EFC"/>
    <w:rsid w:val="00BC2092"/>
    <w:rsid w:val="00BC2253"/>
    <w:rsid w:val="00BC36B9"/>
    <w:rsid w:val="00BC3712"/>
    <w:rsid w:val="00BC4284"/>
    <w:rsid w:val="00BC4681"/>
    <w:rsid w:val="00BC49B5"/>
    <w:rsid w:val="00BC4E54"/>
    <w:rsid w:val="00BC5072"/>
    <w:rsid w:val="00BC59EE"/>
    <w:rsid w:val="00BC5A56"/>
    <w:rsid w:val="00BC62EB"/>
    <w:rsid w:val="00BC683B"/>
    <w:rsid w:val="00BC68E6"/>
    <w:rsid w:val="00BC69AB"/>
    <w:rsid w:val="00BC7BB1"/>
    <w:rsid w:val="00BD0267"/>
    <w:rsid w:val="00BD0BDE"/>
    <w:rsid w:val="00BD0EBD"/>
    <w:rsid w:val="00BD1223"/>
    <w:rsid w:val="00BD1923"/>
    <w:rsid w:val="00BD1CFA"/>
    <w:rsid w:val="00BD26B8"/>
    <w:rsid w:val="00BD274E"/>
    <w:rsid w:val="00BD27BB"/>
    <w:rsid w:val="00BD2B19"/>
    <w:rsid w:val="00BD341F"/>
    <w:rsid w:val="00BD3627"/>
    <w:rsid w:val="00BD43EF"/>
    <w:rsid w:val="00BD50BD"/>
    <w:rsid w:val="00BD54B0"/>
    <w:rsid w:val="00BD5ADB"/>
    <w:rsid w:val="00BD5EA0"/>
    <w:rsid w:val="00BD6D06"/>
    <w:rsid w:val="00BD71BE"/>
    <w:rsid w:val="00BD7222"/>
    <w:rsid w:val="00BE01ED"/>
    <w:rsid w:val="00BE03AF"/>
    <w:rsid w:val="00BE14E0"/>
    <w:rsid w:val="00BE1604"/>
    <w:rsid w:val="00BE17FA"/>
    <w:rsid w:val="00BE1E7A"/>
    <w:rsid w:val="00BE1F1A"/>
    <w:rsid w:val="00BE2408"/>
    <w:rsid w:val="00BE249F"/>
    <w:rsid w:val="00BE265D"/>
    <w:rsid w:val="00BE313C"/>
    <w:rsid w:val="00BE35A9"/>
    <w:rsid w:val="00BE3F42"/>
    <w:rsid w:val="00BE5258"/>
    <w:rsid w:val="00BE55E4"/>
    <w:rsid w:val="00BE650F"/>
    <w:rsid w:val="00BE6F1C"/>
    <w:rsid w:val="00BE714D"/>
    <w:rsid w:val="00BE76DB"/>
    <w:rsid w:val="00BF0027"/>
    <w:rsid w:val="00BF06BC"/>
    <w:rsid w:val="00BF0A7E"/>
    <w:rsid w:val="00BF11E7"/>
    <w:rsid w:val="00BF16A2"/>
    <w:rsid w:val="00BF1ADE"/>
    <w:rsid w:val="00BF249C"/>
    <w:rsid w:val="00BF265A"/>
    <w:rsid w:val="00BF29E2"/>
    <w:rsid w:val="00BF2B3D"/>
    <w:rsid w:val="00BF2F49"/>
    <w:rsid w:val="00BF3BEA"/>
    <w:rsid w:val="00BF4C62"/>
    <w:rsid w:val="00BF5291"/>
    <w:rsid w:val="00BF5C85"/>
    <w:rsid w:val="00BF70A1"/>
    <w:rsid w:val="00BF767F"/>
    <w:rsid w:val="00BF798F"/>
    <w:rsid w:val="00C00636"/>
    <w:rsid w:val="00C00DAD"/>
    <w:rsid w:val="00C011E3"/>
    <w:rsid w:val="00C0155F"/>
    <w:rsid w:val="00C01825"/>
    <w:rsid w:val="00C01CD6"/>
    <w:rsid w:val="00C01E4F"/>
    <w:rsid w:val="00C02257"/>
    <w:rsid w:val="00C023A5"/>
    <w:rsid w:val="00C02756"/>
    <w:rsid w:val="00C027F2"/>
    <w:rsid w:val="00C02FCC"/>
    <w:rsid w:val="00C03DDF"/>
    <w:rsid w:val="00C0441A"/>
    <w:rsid w:val="00C04D87"/>
    <w:rsid w:val="00C05547"/>
    <w:rsid w:val="00C060A0"/>
    <w:rsid w:val="00C061BE"/>
    <w:rsid w:val="00C062B2"/>
    <w:rsid w:val="00C06310"/>
    <w:rsid w:val="00C065D0"/>
    <w:rsid w:val="00C07034"/>
    <w:rsid w:val="00C07303"/>
    <w:rsid w:val="00C07C2E"/>
    <w:rsid w:val="00C07D4A"/>
    <w:rsid w:val="00C106C3"/>
    <w:rsid w:val="00C10A7E"/>
    <w:rsid w:val="00C10C88"/>
    <w:rsid w:val="00C110AB"/>
    <w:rsid w:val="00C11161"/>
    <w:rsid w:val="00C1182A"/>
    <w:rsid w:val="00C11ABC"/>
    <w:rsid w:val="00C11F17"/>
    <w:rsid w:val="00C122BB"/>
    <w:rsid w:val="00C12513"/>
    <w:rsid w:val="00C128A0"/>
    <w:rsid w:val="00C12B7C"/>
    <w:rsid w:val="00C12CD0"/>
    <w:rsid w:val="00C12DE5"/>
    <w:rsid w:val="00C12E91"/>
    <w:rsid w:val="00C12E9D"/>
    <w:rsid w:val="00C13788"/>
    <w:rsid w:val="00C147D9"/>
    <w:rsid w:val="00C1495E"/>
    <w:rsid w:val="00C14D2B"/>
    <w:rsid w:val="00C15D94"/>
    <w:rsid w:val="00C16069"/>
    <w:rsid w:val="00C1661B"/>
    <w:rsid w:val="00C168ED"/>
    <w:rsid w:val="00C16C6E"/>
    <w:rsid w:val="00C16CC4"/>
    <w:rsid w:val="00C173C5"/>
    <w:rsid w:val="00C17D12"/>
    <w:rsid w:val="00C17E97"/>
    <w:rsid w:val="00C20102"/>
    <w:rsid w:val="00C2072D"/>
    <w:rsid w:val="00C20F8D"/>
    <w:rsid w:val="00C211B0"/>
    <w:rsid w:val="00C21DF0"/>
    <w:rsid w:val="00C22148"/>
    <w:rsid w:val="00C226E7"/>
    <w:rsid w:val="00C22908"/>
    <w:rsid w:val="00C22EE0"/>
    <w:rsid w:val="00C23221"/>
    <w:rsid w:val="00C23285"/>
    <w:rsid w:val="00C23619"/>
    <w:rsid w:val="00C243B8"/>
    <w:rsid w:val="00C245CD"/>
    <w:rsid w:val="00C24A16"/>
    <w:rsid w:val="00C24F74"/>
    <w:rsid w:val="00C2526B"/>
    <w:rsid w:val="00C25703"/>
    <w:rsid w:val="00C2572C"/>
    <w:rsid w:val="00C25ADE"/>
    <w:rsid w:val="00C263AD"/>
    <w:rsid w:val="00C26442"/>
    <w:rsid w:val="00C26E00"/>
    <w:rsid w:val="00C2734A"/>
    <w:rsid w:val="00C27429"/>
    <w:rsid w:val="00C27B8B"/>
    <w:rsid w:val="00C301FF"/>
    <w:rsid w:val="00C304F7"/>
    <w:rsid w:val="00C30ACB"/>
    <w:rsid w:val="00C31B93"/>
    <w:rsid w:val="00C334C5"/>
    <w:rsid w:val="00C33F75"/>
    <w:rsid w:val="00C3406C"/>
    <w:rsid w:val="00C34330"/>
    <w:rsid w:val="00C344A4"/>
    <w:rsid w:val="00C34E22"/>
    <w:rsid w:val="00C3667D"/>
    <w:rsid w:val="00C36D25"/>
    <w:rsid w:val="00C37064"/>
    <w:rsid w:val="00C3714E"/>
    <w:rsid w:val="00C37179"/>
    <w:rsid w:val="00C376F7"/>
    <w:rsid w:val="00C37861"/>
    <w:rsid w:val="00C3789C"/>
    <w:rsid w:val="00C37AF2"/>
    <w:rsid w:val="00C37E6B"/>
    <w:rsid w:val="00C37EE0"/>
    <w:rsid w:val="00C4005F"/>
    <w:rsid w:val="00C41173"/>
    <w:rsid w:val="00C41189"/>
    <w:rsid w:val="00C41D22"/>
    <w:rsid w:val="00C42118"/>
    <w:rsid w:val="00C42654"/>
    <w:rsid w:val="00C42CE3"/>
    <w:rsid w:val="00C43763"/>
    <w:rsid w:val="00C444E8"/>
    <w:rsid w:val="00C44747"/>
    <w:rsid w:val="00C449F1"/>
    <w:rsid w:val="00C44AF1"/>
    <w:rsid w:val="00C44B1D"/>
    <w:rsid w:val="00C44E1E"/>
    <w:rsid w:val="00C45100"/>
    <w:rsid w:val="00C45250"/>
    <w:rsid w:val="00C457A4"/>
    <w:rsid w:val="00C46495"/>
    <w:rsid w:val="00C46560"/>
    <w:rsid w:val="00C4679E"/>
    <w:rsid w:val="00C46A12"/>
    <w:rsid w:val="00C472DE"/>
    <w:rsid w:val="00C4775A"/>
    <w:rsid w:val="00C500BC"/>
    <w:rsid w:val="00C502CA"/>
    <w:rsid w:val="00C513E2"/>
    <w:rsid w:val="00C525CF"/>
    <w:rsid w:val="00C5283A"/>
    <w:rsid w:val="00C52B18"/>
    <w:rsid w:val="00C52D3D"/>
    <w:rsid w:val="00C53132"/>
    <w:rsid w:val="00C5359C"/>
    <w:rsid w:val="00C53DBB"/>
    <w:rsid w:val="00C548C6"/>
    <w:rsid w:val="00C55994"/>
    <w:rsid w:val="00C55BBE"/>
    <w:rsid w:val="00C55C07"/>
    <w:rsid w:val="00C55ECC"/>
    <w:rsid w:val="00C56420"/>
    <w:rsid w:val="00C56585"/>
    <w:rsid w:val="00C56D35"/>
    <w:rsid w:val="00C575E1"/>
    <w:rsid w:val="00C60398"/>
    <w:rsid w:val="00C614BA"/>
    <w:rsid w:val="00C6234B"/>
    <w:rsid w:val="00C62588"/>
    <w:rsid w:val="00C62D88"/>
    <w:rsid w:val="00C63947"/>
    <w:rsid w:val="00C63F45"/>
    <w:rsid w:val="00C63F51"/>
    <w:rsid w:val="00C64FE6"/>
    <w:rsid w:val="00C650A4"/>
    <w:rsid w:val="00C658C9"/>
    <w:rsid w:val="00C65D12"/>
    <w:rsid w:val="00C669B1"/>
    <w:rsid w:val="00C66A6E"/>
    <w:rsid w:val="00C66AB8"/>
    <w:rsid w:val="00C66BFB"/>
    <w:rsid w:val="00C66DA8"/>
    <w:rsid w:val="00C7058D"/>
    <w:rsid w:val="00C719CD"/>
    <w:rsid w:val="00C71A19"/>
    <w:rsid w:val="00C71C81"/>
    <w:rsid w:val="00C71D04"/>
    <w:rsid w:val="00C727F2"/>
    <w:rsid w:val="00C72FAC"/>
    <w:rsid w:val="00C7334C"/>
    <w:rsid w:val="00C7342F"/>
    <w:rsid w:val="00C7365D"/>
    <w:rsid w:val="00C739FC"/>
    <w:rsid w:val="00C74028"/>
    <w:rsid w:val="00C7470A"/>
    <w:rsid w:val="00C74EF3"/>
    <w:rsid w:val="00C75006"/>
    <w:rsid w:val="00C752EE"/>
    <w:rsid w:val="00C75414"/>
    <w:rsid w:val="00C75998"/>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73F"/>
    <w:rsid w:val="00C819D2"/>
    <w:rsid w:val="00C81ED2"/>
    <w:rsid w:val="00C82BDB"/>
    <w:rsid w:val="00C83B32"/>
    <w:rsid w:val="00C84820"/>
    <w:rsid w:val="00C84B2C"/>
    <w:rsid w:val="00C84B84"/>
    <w:rsid w:val="00C84CAD"/>
    <w:rsid w:val="00C84DD4"/>
    <w:rsid w:val="00C853BF"/>
    <w:rsid w:val="00C85B8D"/>
    <w:rsid w:val="00C85E26"/>
    <w:rsid w:val="00C86446"/>
    <w:rsid w:val="00C865D4"/>
    <w:rsid w:val="00C86DBA"/>
    <w:rsid w:val="00C873FE"/>
    <w:rsid w:val="00C87552"/>
    <w:rsid w:val="00C87A3C"/>
    <w:rsid w:val="00C87A7B"/>
    <w:rsid w:val="00C87AD3"/>
    <w:rsid w:val="00C901C0"/>
    <w:rsid w:val="00C90668"/>
    <w:rsid w:val="00C907D8"/>
    <w:rsid w:val="00C9081C"/>
    <w:rsid w:val="00C90867"/>
    <w:rsid w:val="00C909B2"/>
    <w:rsid w:val="00C915DC"/>
    <w:rsid w:val="00C9179C"/>
    <w:rsid w:val="00C91ECE"/>
    <w:rsid w:val="00C92FE6"/>
    <w:rsid w:val="00C93683"/>
    <w:rsid w:val="00C939D5"/>
    <w:rsid w:val="00C94967"/>
    <w:rsid w:val="00C94B64"/>
    <w:rsid w:val="00C94D0D"/>
    <w:rsid w:val="00C951ED"/>
    <w:rsid w:val="00C95348"/>
    <w:rsid w:val="00C95695"/>
    <w:rsid w:val="00C95C7C"/>
    <w:rsid w:val="00C95F5F"/>
    <w:rsid w:val="00C95F9D"/>
    <w:rsid w:val="00C96A5C"/>
    <w:rsid w:val="00C96F04"/>
    <w:rsid w:val="00C9707D"/>
    <w:rsid w:val="00CA02C4"/>
    <w:rsid w:val="00CA054B"/>
    <w:rsid w:val="00CA07CE"/>
    <w:rsid w:val="00CA0A4D"/>
    <w:rsid w:val="00CA1BC4"/>
    <w:rsid w:val="00CA2231"/>
    <w:rsid w:val="00CA2255"/>
    <w:rsid w:val="00CA2472"/>
    <w:rsid w:val="00CA2D6A"/>
    <w:rsid w:val="00CA3700"/>
    <w:rsid w:val="00CA387D"/>
    <w:rsid w:val="00CA39F9"/>
    <w:rsid w:val="00CA4033"/>
    <w:rsid w:val="00CA4F86"/>
    <w:rsid w:val="00CA54CC"/>
    <w:rsid w:val="00CA60F3"/>
    <w:rsid w:val="00CA68B7"/>
    <w:rsid w:val="00CA782D"/>
    <w:rsid w:val="00CA79F1"/>
    <w:rsid w:val="00CA7E1D"/>
    <w:rsid w:val="00CB0180"/>
    <w:rsid w:val="00CB1380"/>
    <w:rsid w:val="00CB14A4"/>
    <w:rsid w:val="00CB1E88"/>
    <w:rsid w:val="00CB301C"/>
    <w:rsid w:val="00CB31A7"/>
    <w:rsid w:val="00CB3BD6"/>
    <w:rsid w:val="00CB3D8C"/>
    <w:rsid w:val="00CB4B74"/>
    <w:rsid w:val="00CB4C7E"/>
    <w:rsid w:val="00CB5240"/>
    <w:rsid w:val="00CB5635"/>
    <w:rsid w:val="00CB58DE"/>
    <w:rsid w:val="00CB6506"/>
    <w:rsid w:val="00CB67B9"/>
    <w:rsid w:val="00CB68E8"/>
    <w:rsid w:val="00CB6C38"/>
    <w:rsid w:val="00CB7503"/>
    <w:rsid w:val="00CC0175"/>
    <w:rsid w:val="00CC1832"/>
    <w:rsid w:val="00CC1847"/>
    <w:rsid w:val="00CC1E3A"/>
    <w:rsid w:val="00CC20DE"/>
    <w:rsid w:val="00CC2172"/>
    <w:rsid w:val="00CC2206"/>
    <w:rsid w:val="00CC2249"/>
    <w:rsid w:val="00CC326F"/>
    <w:rsid w:val="00CC361D"/>
    <w:rsid w:val="00CC3A6B"/>
    <w:rsid w:val="00CC403F"/>
    <w:rsid w:val="00CC47D9"/>
    <w:rsid w:val="00CC4C3D"/>
    <w:rsid w:val="00CC4DF7"/>
    <w:rsid w:val="00CC500D"/>
    <w:rsid w:val="00CC61E4"/>
    <w:rsid w:val="00CC6B98"/>
    <w:rsid w:val="00CC6D3B"/>
    <w:rsid w:val="00CC70FD"/>
    <w:rsid w:val="00CC762F"/>
    <w:rsid w:val="00CC77E8"/>
    <w:rsid w:val="00CC7B43"/>
    <w:rsid w:val="00CD02B1"/>
    <w:rsid w:val="00CD02D0"/>
    <w:rsid w:val="00CD07C7"/>
    <w:rsid w:val="00CD0845"/>
    <w:rsid w:val="00CD1745"/>
    <w:rsid w:val="00CD197F"/>
    <w:rsid w:val="00CD1E78"/>
    <w:rsid w:val="00CD1FCD"/>
    <w:rsid w:val="00CD2799"/>
    <w:rsid w:val="00CD3118"/>
    <w:rsid w:val="00CD3538"/>
    <w:rsid w:val="00CD392A"/>
    <w:rsid w:val="00CD39E9"/>
    <w:rsid w:val="00CD3E24"/>
    <w:rsid w:val="00CD42BE"/>
    <w:rsid w:val="00CD4FAB"/>
    <w:rsid w:val="00CD5066"/>
    <w:rsid w:val="00CD543D"/>
    <w:rsid w:val="00CD573B"/>
    <w:rsid w:val="00CD5E00"/>
    <w:rsid w:val="00CD6D01"/>
    <w:rsid w:val="00CD6F87"/>
    <w:rsid w:val="00CD7508"/>
    <w:rsid w:val="00CD7516"/>
    <w:rsid w:val="00CD7990"/>
    <w:rsid w:val="00CD7D74"/>
    <w:rsid w:val="00CE07C1"/>
    <w:rsid w:val="00CE0C65"/>
    <w:rsid w:val="00CE0FC7"/>
    <w:rsid w:val="00CE17F0"/>
    <w:rsid w:val="00CE1802"/>
    <w:rsid w:val="00CE1904"/>
    <w:rsid w:val="00CE22FD"/>
    <w:rsid w:val="00CE2E29"/>
    <w:rsid w:val="00CE2F00"/>
    <w:rsid w:val="00CE2FD6"/>
    <w:rsid w:val="00CE337C"/>
    <w:rsid w:val="00CE33C0"/>
    <w:rsid w:val="00CE4345"/>
    <w:rsid w:val="00CE4466"/>
    <w:rsid w:val="00CE46E7"/>
    <w:rsid w:val="00CE4A19"/>
    <w:rsid w:val="00CE4B99"/>
    <w:rsid w:val="00CE5211"/>
    <w:rsid w:val="00CE57A4"/>
    <w:rsid w:val="00CE60C3"/>
    <w:rsid w:val="00CE7914"/>
    <w:rsid w:val="00CE7D07"/>
    <w:rsid w:val="00CF09D7"/>
    <w:rsid w:val="00CF0B02"/>
    <w:rsid w:val="00CF0B75"/>
    <w:rsid w:val="00CF0FF2"/>
    <w:rsid w:val="00CF107C"/>
    <w:rsid w:val="00CF1850"/>
    <w:rsid w:val="00CF193A"/>
    <w:rsid w:val="00CF2182"/>
    <w:rsid w:val="00CF2201"/>
    <w:rsid w:val="00CF230B"/>
    <w:rsid w:val="00CF247A"/>
    <w:rsid w:val="00CF289D"/>
    <w:rsid w:val="00CF2B92"/>
    <w:rsid w:val="00CF3935"/>
    <w:rsid w:val="00CF3D99"/>
    <w:rsid w:val="00CF41D6"/>
    <w:rsid w:val="00CF4667"/>
    <w:rsid w:val="00CF4F17"/>
    <w:rsid w:val="00CF5602"/>
    <w:rsid w:val="00CF6B2E"/>
    <w:rsid w:val="00CF6F4A"/>
    <w:rsid w:val="00CF73B8"/>
    <w:rsid w:val="00CF7A67"/>
    <w:rsid w:val="00CF7B92"/>
    <w:rsid w:val="00CF7F24"/>
    <w:rsid w:val="00D001D1"/>
    <w:rsid w:val="00D002B1"/>
    <w:rsid w:val="00D0164F"/>
    <w:rsid w:val="00D01E99"/>
    <w:rsid w:val="00D01F72"/>
    <w:rsid w:val="00D0263D"/>
    <w:rsid w:val="00D02646"/>
    <w:rsid w:val="00D0276D"/>
    <w:rsid w:val="00D02785"/>
    <w:rsid w:val="00D02867"/>
    <w:rsid w:val="00D03321"/>
    <w:rsid w:val="00D0350C"/>
    <w:rsid w:val="00D037D2"/>
    <w:rsid w:val="00D03863"/>
    <w:rsid w:val="00D03B06"/>
    <w:rsid w:val="00D03EFA"/>
    <w:rsid w:val="00D03F2E"/>
    <w:rsid w:val="00D040A4"/>
    <w:rsid w:val="00D04767"/>
    <w:rsid w:val="00D047F2"/>
    <w:rsid w:val="00D04976"/>
    <w:rsid w:val="00D04FD6"/>
    <w:rsid w:val="00D051BD"/>
    <w:rsid w:val="00D05269"/>
    <w:rsid w:val="00D05334"/>
    <w:rsid w:val="00D0555E"/>
    <w:rsid w:val="00D05F3C"/>
    <w:rsid w:val="00D06633"/>
    <w:rsid w:val="00D06BDC"/>
    <w:rsid w:val="00D07910"/>
    <w:rsid w:val="00D1134C"/>
    <w:rsid w:val="00D1145C"/>
    <w:rsid w:val="00D1147A"/>
    <w:rsid w:val="00D11B2F"/>
    <w:rsid w:val="00D120B6"/>
    <w:rsid w:val="00D124C8"/>
    <w:rsid w:val="00D12558"/>
    <w:rsid w:val="00D12DB0"/>
    <w:rsid w:val="00D1300F"/>
    <w:rsid w:val="00D13742"/>
    <w:rsid w:val="00D14335"/>
    <w:rsid w:val="00D14E8A"/>
    <w:rsid w:val="00D151C8"/>
    <w:rsid w:val="00D155C5"/>
    <w:rsid w:val="00D156AE"/>
    <w:rsid w:val="00D15711"/>
    <w:rsid w:val="00D15F35"/>
    <w:rsid w:val="00D15F3A"/>
    <w:rsid w:val="00D15F97"/>
    <w:rsid w:val="00D161E2"/>
    <w:rsid w:val="00D17078"/>
    <w:rsid w:val="00D20047"/>
    <w:rsid w:val="00D20A80"/>
    <w:rsid w:val="00D20D75"/>
    <w:rsid w:val="00D213F2"/>
    <w:rsid w:val="00D216ED"/>
    <w:rsid w:val="00D21AEC"/>
    <w:rsid w:val="00D22404"/>
    <w:rsid w:val="00D22695"/>
    <w:rsid w:val="00D229F9"/>
    <w:rsid w:val="00D22CEB"/>
    <w:rsid w:val="00D23680"/>
    <w:rsid w:val="00D237E8"/>
    <w:rsid w:val="00D2400D"/>
    <w:rsid w:val="00D24E30"/>
    <w:rsid w:val="00D24FBD"/>
    <w:rsid w:val="00D250E5"/>
    <w:rsid w:val="00D25279"/>
    <w:rsid w:val="00D2590A"/>
    <w:rsid w:val="00D259D9"/>
    <w:rsid w:val="00D268D6"/>
    <w:rsid w:val="00D2767B"/>
    <w:rsid w:val="00D27D62"/>
    <w:rsid w:val="00D300A9"/>
    <w:rsid w:val="00D302DC"/>
    <w:rsid w:val="00D31425"/>
    <w:rsid w:val="00D3178B"/>
    <w:rsid w:val="00D317EE"/>
    <w:rsid w:val="00D31F3C"/>
    <w:rsid w:val="00D321D9"/>
    <w:rsid w:val="00D323CA"/>
    <w:rsid w:val="00D323E0"/>
    <w:rsid w:val="00D3273D"/>
    <w:rsid w:val="00D32B33"/>
    <w:rsid w:val="00D337B3"/>
    <w:rsid w:val="00D33905"/>
    <w:rsid w:val="00D34414"/>
    <w:rsid w:val="00D346CD"/>
    <w:rsid w:val="00D35174"/>
    <w:rsid w:val="00D354ED"/>
    <w:rsid w:val="00D35579"/>
    <w:rsid w:val="00D361F5"/>
    <w:rsid w:val="00D3642D"/>
    <w:rsid w:val="00D364B7"/>
    <w:rsid w:val="00D3659E"/>
    <w:rsid w:val="00D3696D"/>
    <w:rsid w:val="00D40027"/>
    <w:rsid w:val="00D4031C"/>
    <w:rsid w:val="00D4040F"/>
    <w:rsid w:val="00D405EB"/>
    <w:rsid w:val="00D40E4F"/>
    <w:rsid w:val="00D4141E"/>
    <w:rsid w:val="00D41877"/>
    <w:rsid w:val="00D4197D"/>
    <w:rsid w:val="00D41AA2"/>
    <w:rsid w:val="00D41ABB"/>
    <w:rsid w:val="00D41BE0"/>
    <w:rsid w:val="00D421B7"/>
    <w:rsid w:val="00D428EB"/>
    <w:rsid w:val="00D42A5E"/>
    <w:rsid w:val="00D432D1"/>
    <w:rsid w:val="00D438B6"/>
    <w:rsid w:val="00D43B83"/>
    <w:rsid w:val="00D43EAD"/>
    <w:rsid w:val="00D4402B"/>
    <w:rsid w:val="00D445EF"/>
    <w:rsid w:val="00D44B9A"/>
    <w:rsid w:val="00D44F28"/>
    <w:rsid w:val="00D457E9"/>
    <w:rsid w:val="00D4593F"/>
    <w:rsid w:val="00D45C6C"/>
    <w:rsid w:val="00D460FC"/>
    <w:rsid w:val="00D46329"/>
    <w:rsid w:val="00D4641C"/>
    <w:rsid w:val="00D4658D"/>
    <w:rsid w:val="00D47763"/>
    <w:rsid w:val="00D50943"/>
    <w:rsid w:val="00D50EA5"/>
    <w:rsid w:val="00D51658"/>
    <w:rsid w:val="00D51CF1"/>
    <w:rsid w:val="00D52C9C"/>
    <w:rsid w:val="00D538BE"/>
    <w:rsid w:val="00D53E47"/>
    <w:rsid w:val="00D53F8B"/>
    <w:rsid w:val="00D5528F"/>
    <w:rsid w:val="00D55ABB"/>
    <w:rsid w:val="00D55DC5"/>
    <w:rsid w:val="00D55EF7"/>
    <w:rsid w:val="00D56365"/>
    <w:rsid w:val="00D56DEB"/>
    <w:rsid w:val="00D57A19"/>
    <w:rsid w:val="00D57E3A"/>
    <w:rsid w:val="00D602E3"/>
    <w:rsid w:val="00D60904"/>
    <w:rsid w:val="00D60C66"/>
    <w:rsid w:val="00D615FC"/>
    <w:rsid w:val="00D61771"/>
    <w:rsid w:val="00D61825"/>
    <w:rsid w:val="00D6195A"/>
    <w:rsid w:val="00D62004"/>
    <w:rsid w:val="00D6233D"/>
    <w:rsid w:val="00D6246B"/>
    <w:rsid w:val="00D62A55"/>
    <w:rsid w:val="00D62D2B"/>
    <w:rsid w:val="00D63206"/>
    <w:rsid w:val="00D632BD"/>
    <w:rsid w:val="00D63332"/>
    <w:rsid w:val="00D643C7"/>
    <w:rsid w:val="00D6446F"/>
    <w:rsid w:val="00D64781"/>
    <w:rsid w:val="00D64E44"/>
    <w:rsid w:val="00D64F19"/>
    <w:rsid w:val="00D65194"/>
    <w:rsid w:val="00D654B9"/>
    <w:rsid w:val="00D65622"/>
    <w:rsid w:val="00D65966"/>
    <w:rsid w:val="00D659E7"/>
    <w:rsid w:val="00D65A79"/>
    <w:rsid w:val="00D66180"/>
    <w:rsid w:val="00D66464"/>
    <w:rsid w:val="00D66A35"/>
    <w:rsid w:val="00D66E4F"/>
    <w:rsid w:val="00D66FE3"/>
    <w:rsid w:val="00D676BD"/>
    <w:rsid w:val="00D679A7"/>
    <w:rsid w:val="00D67A3B"/>
    <w:rsid w:val="00D67A6D"/>
    <w:rsid w:val="00D70306"/>
    <w:rsid w:val="00D703D0"/>
    <w:rsid w:val="00D70910"/>
    <w:rsid w:val="00D710B6"/>
    <w:rsid w:val="00D710EB"/>
    <w:rsid w:val="00D7223B"/>
    <w:rsid w:val="00D72686"/>
    <w:rsid w:val="00D72729"/>
    <w:rsid w:val="00D7284E"/>
    <w:rsid w:val="00D7321C"/>
    <w:rsid w:val="00D73B30"/>
    <w:rsid w:val="00D748C3"/>
    <w:rsid w:val="00D74ADB"/>
    <w:rsid w:val="00D74F6B"/>
    <w:rsid w:val="00D7500B"/>
    <w:rsid w:val="00D75DBF"/>
    <w:rsid w:val="00D76355"/>
    <w:rsid w:val="00D76737"/>
    <w:rsid w:val="00D76957"/>
    <w:rsid w:val="00D76F6A"/>
    <w:rsid w:val="00D775DE"/>
    <w:rsid w:val="00D778AB"/>
    <w:rsid w:val="00D778D7"/>
    <w:rsid w:val="00D804D2"/>
    <w:rsid w:val="00D80702"/>
    <w:rsid w:val="00D80BE0"/>
    <w:rsid w:val="00D80CFE"/>
    <w:rsid w:val="00D81837"/>
    <w:rsid w:val="00D819A0"/>
    <w:rsid w:val="00D82457"/>
    <w:rsid w:val="00D82BCF"/>
    <w:rsid w:val="00D82F18"/>
    <w:rsid w:val="00D832C8"/>
    <w:rsid w:val="00D83DB4"/>
    <w:rsid w:val="00D84793"/>
    <w:rsid w:val="00D85687"/>
    <w:rsid w:val="00D861A6"/>
    <w:rsid w:val="00D86260"/>
    <w:rsid w:val="00D86D6E"/>
    <w:rsid w:val="00D876DA"/>
    <w:rsid w:val="00D90246"/>
    <w:rsid w:val="00D9066B"/>
    <w:rsid w:val="00D907DF"/>
    <w:rsid w:val="00D90A4F"/>
    <w:rsid w:val="00D90D77"/>
    <w:rsid w:val="00D91034"/>
    <w:rsid w:val="00D9157D"/>
    <w:rsid w:val="00D919ED"/>
    <w:rsid w:val="00D91EDD"/>
    <w:rsid w:val="00D92E0D"/>
    <w:rsid w:val="00D92F63"/>
    <w:rsid w:val="00D93498"/>
    <w:rsid w:val="00D93567"/>
    <w:rsid w:val="00D936BB"/>
    <w:rsid w:val="00D937AC"/>
    <w:rsid w:val="00D93826"/>
    <w:rsid w:val="00D93962"/>
    <w:rsid w:val="00D942E2"/>
    <w:rsid w:val="00D942F7"/>
    <w:rsid w:val="00D94679"/>
    <w:rsid w:val="00D94A2E"/>
    <w:rsid w:val="00D94BA2"/>
    <w:rsid w:val="00D94EC6"/>
    <w:rsid w:val="00D954C7"/>
    <w:rsid w:val="00D965B3"/>
    <w:rsid w:val="00D96E4F"/>
    <w:rsid w:val="00DA0161"/>
    <w:rsid w:val="00DA03A7"/>
    <w:rsid w:val="00DA0694"/>
    <w:rsid w:val="00DA1287"/>
    <w:rsid w:val="00DA1795"/>
    <w:rsid w:val="00DA1B9B"/>
    <w:rsid w:val="00DA1ED8"/>
    <w:rsid w:val="00DA2504"/>
    <w:rsid w:val="00DA2B93"/>
    <w:rsid w:val="00DA3155"/>
    <w:rsid w:val="00DA46F4"/>
    <w:rsid w:val="00DA4811"/>
    <w:rsid w:val="00DA4922"/>
    <w:rsid w:val="00DA4C73"/>
    <w:rsid w:val="00DA4E7C"/>
    <w:rsid w:val="00DA52E6"/>
    <w:rsid w:val="00DA54A6"/>
    <w:rsid w:val="00DA577D"/>
    <w:rsid w:val="00DA591B"/>
    <w:rsid w:val="00DA5945"/>
    <w:rsid w:val="00DA5AE0"/>
    <w:rsid w:val="00DA5C39"/>
    <w:rsid w:val="00DA6532"/>
    <w:rsid w:val="00DA75F8"/>
    <w:rsid w:val="00DA7840"/>
    <w:rsid w:val="00DA7876"/>
    <w:rsid w:val="00DA7D9B"/>
    <w:rsid w:val="00DB01DE"/>
    <w:rsid w:val="00DB0A3B"/>
    <w:rsid w:val="00DB0C27"/>
    <w:rsid w:val="00DB1797"/>
    <w:rsid w:val="00DB1BA0"/>
    <w:rsid w:val="00DB1CE3"/>
    <w:rsid w:val="00DB2846"/>
    <w:rsid w:val="00DB3456"/>
    <w:rsid w:val="00DB466A"/>
    <w:rsid w:val="00DB4DC6"/>
    <w:rsid w:val="00DB4E8A"/>
    <w:rsid w:val="00DB61AB"/>
    <w:rsid w:val="00DB6ABF"/>
    <w:rsid w:val="00DB6DE4"/>
    <w:rsid w:val="00DB7A37"/>
    <w:rsid w:val="00DC0030"/>
    <w:rsid w:val="00DC004E"/>
    <w:rsid w:val="00DC00F2"/>
    <w:rsid w:val="00DC0348"/>
    <w:rsid w:val="00DC06E7"/>
    <w:rsid w:val="00DC0970"/>
    <w:rsid w:val="00DC0CB3"/>
    <w:rsid w:val="00DC11CE"/>
    <w:rsid w:val="00DC193B"/>
    <w:rsid w:val="00DC2185"/>
    <w:rsid w:val="00DC21B2"/>
    <w:rsid w:val="00DC242A"/>
    <w:rsid w:val="00DC32C5"/>
    <w:rsid w:val="00DC3767"/>
    <w:rsid w:val="00DC4124"/>
    <w:rsid w:val="00DC448C"/>
    <w:rsid w:val="00DC4634"/>
    <w:rsid w:val="00DC4960"/>
    <w:rsid w:val="00DC4C9E"/>
    <w:rsid w:val="00DC5317"/>
    <w:rsid w:val="00DC5415"/>
    <w:rsid w:val="00DC5675"/>
    <w:rsid w:val="00DC56A1"/>
    <w:rsid w:val="00DC5743"/>
    <w:rsid w:val="00DC5795"/>
    <w:rsid w:val="00DC5B03"/>
    <w:rsid w:val="00DC62E6"/>
    <w:rsid w:val="00DC63BE"/>
    <w:rsid w:val="00DC6D32"/>
    <w:rsid w:val="00DC707D"/>
    <w:rsid w:val="00DC7205"/>
    <w:rsid w:val="00DC7B35"/>
    <w:rsid w:val="00DC7DBD"/>
    <w:rsid w:val="00DD03AE"/>
    <w:rsid w:val="00DD1254"/>
    <w:rsid w:val="00DD21AE"/>
    <w:rsid w:val="00DD2387"/>
    <w:rsid w:val="00DD2459"/>
    <w:rsid w:val="00DD2CC7"/>
    <w:rsid w:val="00DD3671"/>
    <w:rsid w:val="00DD368C"/>
    <w:rsid w:val="00DD4088"/>
    <w:rsid w:val="00DD43B9"/>
    <w:rsid w:val="00DD43D0"/>
    <w:rsid w:val="00DD4F99"/>
    <w:rsid w:val="00DD4FCD"/>
    <w:rsid w:val="00DD54A5"/>
    <w:rsid w:val="00DD5F73"/>
    <w:rsid w:val="00DD6226"/>
    <w:rsid w:val="00DD6B14"/>
    <w:rsid w:val="00DD6B1F"/>
    <w:rsid w:val="00DD7160"/>
    <w:rsid w:val="00DD740B"/>
    <w:rsid w:val="00DD7679"/>
    <w:rsid w:val="00DD77A3"/>
    <w:rsid w:val="00DD7867"/>
    <w:rsid w:val="00DD7F23"/>
    <w:rsid w:val="00DD7FF9"/>
    <w:rsid w:val="00DE0028"/>
    <w:rsid w:val="00DE04AF"/>
    <w:rsid w:val="00DE08A6"/>
    <w:rsid w:val="00DE08BF"/>
    <w:rsid w:val="00DE0E94"/>
    <w:rsid w:val="00DE2255"/>
    <w:rsid w:val="00DE23D2"/>
    <w:rsid w:val="00DE2895"/>
    <w:rsid w:val="00DE2E89"/>
    <w:rsid w:val="00DE3B7C"/>
    <w:rsid w:val="00DE4AE6"/>
    <w:rsid w:val="00DE4B01"/>
    <w:rsid w:val="00DE4FAD"/>
    <w:rsid w:val="00DE543B"/>
    <w:rsid w:val="00DE55C8"/>
    <w:rsid w:val="00DE5728"/>
    <w:rsid w:val="00DE646B"/>
    <w:rsid w:val="00DE6501"/>
    <w:rsid w:val="00DE6D27"/>
    <w:rsid w:val="00DE717B"/>
    <w:rsid w:val="00DE7543"/>
    <w:rsid w:val="00DE7586"/>
    <w:rsid w:val="00DE765B"/>
    <w:rsid w:val="00DE7C8F"/>
    <w:rsid w:val="00DF021F"/>
    <w:rsid w:val="00DF03BC"/>
    <w:rsid w:val="00DF086E"/>
    <w:rsid w:val="00DF0B52"/>
    <w:rsid w:val="00DF0E75"/>
    <w:rsid w:val="00DF177D"/>
    <w:rsid w:val="00DF1D12"/>
    <w:rsid w:val="00DF23EC"/>
    <w:rsid w:val="00DF2AAC"/>
    <w:rsid w:val="00DF3322"/>
    <w:rsid w:val="00DF36A0"/>
    <w:rsid w:val="00DF3918"/>
    <w:rsid w:val="00DF3B19"/>
    <w:rsid w:val="00DF3DA8"/>
    <w:rsid w:val="00DF438F"/>
    <w:rsid w:val="00DF43AF"/>
    <w:rsid w:val="00DF43B5"/>
    <w:rsid w:val="00DF43D3"/>
    <w:rsid w:val="00DF45CF"/>
    <w:rsid w:val="00DF4674"/>
    <w:rsid w:val="00DF4E7D"/>
    <w:rsid w:val="00DF552F"/>
    <w:rsid w:val="00DF5B20"/>
    <w:rsid w:val="00DF5B7B"/>
    <w:rsid w:val="00DF64D1"/>
    <w:rsid w:val="00DF65D8"/>
    <w:rsid w:val="00DF663D"/>
    <w:rsid w:val="00DF68D4"/>
    <w:rsid w:val="00DF69E9"/>
    <w:rsid w:val="00DF6AA9"/>
    <w:rsid w:val="00DF766C"/>
    <w:rsid w:val="00DF77EA"/>
    <w:rsid w:val="00DF7C39"/>
    <w:rsid w:val="00E00151"/>
    <w:rsid w:val="00E0062C"/>
    <w:rsid w:val="00E00861"/>
    <w:rsid w:val="00E00B67"/>
    <w:rsid w:val="00E00C3D"/>
    <w:rsid w:val="00E00D25"/>
    <w:rsid w:val="00E0133B"/>
    <w:rsid w:val="00E0143C"/>
    <w:rsid w:val="00E018DD"/>
    <w:rsid w:val="00E01BEB"/>
    <w:rsid w:val="00E02106"/>
    <w:rsid w:val="00E02258"/>
    <w:rsid w:val="00E023D8"/>
    <w:rsid w:val="00E02812"/>
    <w:rsid w:val="00E02AA6"/>
    <w:rsid w:val="00E02D7F"/>
    <w:rsid w:val="00E03077"/>
    <w:rsid w:val="00E0314C"/>
    <w:rsid w:val="00E031E7"/>
    <w:rsid w:val="00E034B8"/>
    <w:rsid w:val="00E04173"/>
    <w:rsid w:val="00E04501"/>
    <w:rsid w:val="00E04B58"/>
    <w:rsid w:val="00E05112"/>
    <w:rsid w:val="00E055E7"/>
    <w:rsid w:val="00E0654B"/>
    <w:rsid w:val="00E068E8"/>
    <w:rsid w:val="00E06D14"/>
    <w:rsid w:val="00E06DA4"/>
    <w:rsid w:val="00E0733E"/>
    <w:rsid w:val="00E073F8"/>
    <w:rsid w:val="00E10053"/>
    <w:rsid w:val="00E10272"/>
    <w:rsid w:val="00E103A0"/>
    <w:rsid w:val="00E10E63"/>
    <w:rsid w:val="00E112F9"/>
    <w:rsid w:val="00E115D8"/>
    <w:rsid w:val="00E11E21"/>
    <w:rsid w:val="00E11F52"/>
    <w:rsid w:val="00E12288"/>
    <w:rsid w:val="00E12348"/>
    <w:rsid w:val="00E12565"/>
    <w:rsid w:val="00E125E3"/>
    <w:rsid w:val="00E12852"/>
    <w:rsid w:val="00E129E4"/>
    <w:rsid w:val="00E12F17"/>
    <w:rsid w:val="00E130D8"/>
    <w:rsid w:val="00E13293"/>
    <w:rsid w:val="00E1393D"/>
    <w:rsid w:val="00E13E12"/>
    <w:rsid w:val="00E1403D"/>
    <w:rsid w:val="00E14C82"/>
    <w:rsid w:val="00E14E0A"/>
    <w:rsid w:val="00E15354"/>
    <w:rsid w:val="00E154DA"/>
    <w:rsid w:val="00E1556F"/>
    <w:rsid w:val="00E15689"/>
    <w:rsid w:val="00E158CD"/>
    <w:rsid w:val="00E15D1B"/>
    <w:rsid w:val="00E16138"/>
    <w:rsid w:val="00E1621B"/>
    <w:rsid w:val="00E17573"/>
    <w:rsid w:val="00E17BBB"/>
    <w:rsid w:val="00E203E6"/>
    <w:rsid w:val="00E219F1"/>
    <w:rsid w:val="00E21F75"/>
    <w:rsid w:val="00E22379"/>
    <w:rsid w:val="00E22485"/>
    <w:rsid w:val="00E22776"/>
    <w:rsid w:val="00E22B46"/>
    <w:rsid w:val="00E22B5E"/>
    <w:rsid w:val="00E232C7"/>
    <w:rsid w:val="00E2370B"/>
    <w:rsid w:val="00E24C0C"/>
    <w:rsid w:val="00E24C7A"/>
    <w:rsid w:val="00E250BF"/>
    <w:rsid w:val="00E252DE"/>
    <w:rsid w:val="00E25AC6"/>
    <w:rsid w:val="00E25CC0"/>
    <w:rsid w:val="00E2614F"/>
    <w:rsid w:val="00E26355"/>
    <w:rsid w:val="00E267C3"/>
    <w:rsid w:val="00E267DA"/>
    <w:rsid w:val="00E26B5F"/>
    <w:rsid w:val="00E26DD2"/>
    <w:rsid w:val="00E272DD"/>
    <w:rsid w:val="00E2748A"/>
    <w:rsid w:val="00E27530"/>
    <w:rsid w:val="00E27867"/>
    <w:rsid w:val="00E3050F"/>
    <w:rsid w:val="00E3070E"/>
    <w:rsid w:val="00E3088B"/>
    <w:rsid w:val="00E30956"/>
    <w:rsid w:val="00E3097A"/>
    <w:rsid w:val="00E3133B"/>
    <w:rsid w:val="00E313B4"/>
    <w:rsid w:val="00E31AA6"/>
    <w:rsid w:val="00E31D9E"/>
    <w:rsid w:val="00E32BB7"/>
    <w:rsid w:val="00E330A5"/>
    <w:rsid w:val="00E330A6"/>
    <w:rsid w:val="00E335EF"/>
    <w:rsid w:val="00E336DB"/>
    <w:rsid w:val="00E33B63"/>
    <w:rsid w:val="00E33CD2"/>
    <w:rsid w:val="00E33DDB"/>
    <w:rsid w:val="00E3460D"/>
    <w:rsid w:val="00E347B6"/>
    <w:rsid w:val="00E352ED"/>
    <w:rsid w:val="00E35355"/>
    <w:rsid w:val="00E35820"/>
    <w:rsid w:val="00E3585F"/>
    <w:rsid w:val="00E362A2"/>
    <w:rsid w:val="00E364B6"/>
    <w:rsid w:val="00E3664B"/>
    <w:rsid w:val="00E36EE3"/>
    <w:rsid w:val="00E3703F"/>
    <w:rsid w:val="00E3745F"/>
    <w:rsid w:val="00E377E7"/>
    <w:rsid w:val="00E4021C"/>
    <w:rsid w:val="00E402A1"/>
    <w:rsid w:val="00E40F5D"/>
    <w:rsid w:val="00E41A02"/>
    <w:rsid w:val="00E41C56"/>
    <w:rsid w:val="00E4207F"/>
    <w:rsid w:val="00E42261"/>
    <w:rsid w:val="00E4272F"/>
    <w:rsid w:val="00E43097"/>
    <w:rsid w:val="00E43687"/>
    <w:rsid w:val="00E44265"/>
    <w:rsid w:val="00E442BB"/>
    <w:rsid w:val="00E44AAE"/>
    <w:rsid w:val="00E45404"/>
    <w:rsid w:val="00E45A20"/>
    <w:rsid w:val="00E45BA2"/>
    <w:rsid w:val="00E45F42"/>
    <w:rsid w:val="00E46032"/>
    <w:rsid w:val="00E46438"/>
    <w:rsid w:val="00E46B79"/>
    <w:rsid w:val="00E46BB8"/>
    <w:rsid w:val="00E46D1D"/>
    <w:rsid w:val="00E46D56"/>
    <w:rsid w:val="00E47BA7"/>
    <w:rsid w:val="00E47C79"/>
    <w:rsid w:val="00E47C85"/>
    <w:rsid w:val="00E508F3"/>
    <w:rsid w:val="00E5099A"/>
    <w:rsid w:val="00E50B79"/>
    <w:rsid w:val="00E51A3A"/>
    <w:rsid w:val="00E51F16"/>
    <w:rsid w:val="00E5200E"/>
    <w:rsid w:val="00E5217A"/>
    <w:rsid w:val="00E534DE"/>
    <w:rsid w:val="00E5377D"/>
    <w:rsid w:val="00E537B7"/>
    <w:rsid w:val="00E53DB0"/>
    <w:rsid w:val="00E554C7"/>
    <w:rsid w:val="00E556E4"/>
    <w:rsid w:val="00E5693B"/>
    <w:rsid w:val="00E56A31"/>
    <w:rsid w:val="00E56D45"/>
    <w:rsid w:val="00E575D9"/>
    <w:rsid w:val="00E57A88"/>
    <w:rsid w:val="00E57ADF"/>
    <w:rsid w:val="00E57BDF"/>
    <w:rsid w:val="00E610F5"/>
    <w:rsid w:val="00E6113A"/>
    <w:rsid w:val="00E61196"/>
    <w:rsid w:val="00E6175D"/>
    <w:rsid w:val="00E61923"/>
    <w:rsid w:val="00E61BCC"/>
    <w:rsid w:val="00E62067"/>
    <w:rsid w:val="00E62D83"/>
    <w:rsid w:val="00E634B0"/>
    <w:rsid w:val="00E63774"/>
    <w:rsid w:val="00E64A82"/>
    <w:rsid w:val="00E64EEB"/>
    <w:rsid w:val="00E64F16"/>
    <w:rsid w:val="00E65059"/>
    <w:rsid w:val="00E6613C"/>
    <w:rsid w:val="00E672BF"/>
    <w:rsid w:val="00E67367"/>
    <w:rsid w:val="00E70BAA"/>
    <w:rsid w:val="00E70C09"/>
    <w:rsid w:val="00E710FF"/>
    <w:rsid w:val="00E7133C"/>
    <w:rsid w:val="00E71A58"/>
    <w:rsid w:val="00E71AEC"/>
    <w:rsid w:val="00E728FF"/>
    <w:rsid w:val="00E73042"/>
    <w:rsid w:val="00E7388F"/>
    <w:rsid w:val="00E7397B"/>
    <w:rsid w:val="00E74152"/>
    <w:rsid w:val="00E74A58"/>
    <w:rsid w:val="00E74D5C"/>
    <w:rsid w:val="00E74E9B"/>
    <w:rsid w:val="00E75142"/>
    <w:rsid w:val="00E75321"/>
    <w:rsid w:val="00E7534F"/>
    <w:rsid w:val="00E757F9"/>
    <w:rsid w:val="00E75A52"/>
    <w:rsid w:val="00E75AF8"/>
    <w:rsid w:val="00E75F13"/>
    <w:rsid w:val="00E75FAB"/>
    <w:rsid w:val="00E764B3"/>
    <w:rsid w:val="00E76694"/>
    <w:rsid w:val="00E7683C"/>
    <w:rsid w:val="00E76978"/>
    <w:rsid w:val="00E76E8A"/>
    <w:rsid w:val="00E77011"/>
    <w:rsid w:val="00E77B14"/>
    <w:rsid w:val="00E77B16"/>
    <w:rsid w:val="00E77BF4"/>
    <w:rsid w:val="00E77CB0"/>
    <w:rsid w:val="00E81014"/>
    <w:rsid w:val="00E8114C"/>
    <w:rsid w:val="00E8117C"/>
    <w:rsid w:val="00E81B78"/>
    <w:rsid w:val="00E83A49"/>
    <w:rsid w:val="00E83CDC"/>
    <w:rsid w:val="00E84241"/>
    <w:rsid w:val="00E846A9"/>
    <w:rsid w:val="00E84B8F"/>
    <w:rsid w:val="00E84BD5"/>
    <w:rsid w:val="00E84D4C"/>
    <w:rsid w:val="00E8532E"/>
    <w:rsid w:val="00E85573"/>
    <w:rsid w:val="00E855F2"/>
    <w:rsid w:val="00E85E38"/>
    <w:rsid w:val="00E8652F"/>
    <w:rsid w:val="00E869A6"/>
    <w:rsid w:val="00E86D01"/>
    <w:rsid w:val="00E87098"/>
    <w:rsid w:val="00E8722B"/>
    <w:rsid w:val="00E87538"/>
    <w:rsid w:val="00E87B21"/>
    <w:rsid w:val="00E87CE9"/>
    <w:rsid w:val="00E87D8A"/>
    <w:rsid w:val="00E90008"/>
    <w:rsid w:val="00E904A5"/>
    <w:rsid w:val="00E9093A"/>
    <w:rsid w:val="00E91751"/>
    <w:rsid w:val="00E91F52"/>
    <w:rsid w:val="00E920CD"/>
    <w:rsid w:val="00E923EC"/>
    <w:rsid w:val="00E927B9"/>
    <w:rsid w:val="00E9299A"/>
    <w:rsid w:val="00E9381A"/>
    <w:rsid w:val="00E93E27"/>
    <w:rsid w:val="00E94097"/>
    <w:rsid w:val="00E94EC7"/>
    <w:rsid w:val="00E9577C"/>
    <w:rsid w:val="00E95B54"/>
    <w:rsid w:val="00E95EB1"/>
    <w:rsid w:val="00E96208"/>
    <w:rsid w:val="00E962EA"/>
    <w:rsid w:val="00E9689E"/>
    <w:rsid w:val="00E96996"/>
    <w:rsid w:val="00E977EE"/>
    <w:rsid w:val="00E978C6"/>
    <w:rsid w:val="00E97C00"/>
    <w:rsid w:val="00EA0032"/>
    <w:rsid w:val="00EA038F"/>
    <w:rsid w:val="00EA06D0"/>
    <w:rsid w:val="00EA0CEA"/>
    <w:rsid w:val="00EA1098"/>
    <w:rsid w:val="00EA11AE"/>
    <w:rsid w:val="00EA12FF"/>
    <w:rsid w:val="00EA14B1"/>
    <w:rsid w:val="00EA1A19"/>
    <w:rsid w:val="00EA1F6E"/>
    <w:rsid w:val="00EA22DA"/>
    <w:rsid w:val="00EA3981"/>
    <w:rsid w:val="00EA3AAE"/>
    <w:rsid w:val="00EA3E72"/>
    <w:rsid w:val="00EA4894"/>
    <w:rsid w:val="00EA4C1E"/>
    <w:rsid w:val="00EA563B"/>
    <w:rsid w:val="00EA5E77"/>
    <w:rsid w:val="00EA5F59"/>
    <w:rsid w:val="00EA69BC"/>
    <w:rsid w:val="00EA6D8B"/>
    <w:rsid w:val="00EA71CD"/>
    <w:rsid w:val="00EA768F"/>
    <w:rsid w:val="00EA7A1B"/>
    <w:rsid w:val="00EA7B4F"/>
    <w:rsid w:val="00EA7C3F"/>
    <w:rsid w:val="00EA7F9F"/>
    <w:rsid w:val="00EB049C"/>
    <w:rsid w:val="00EB087B"/>
    <w:rsid w:val="00EB0A9B"/>
    <w:rsid w:val="00EB11EB"/>
    <w:rsid w:val="00EB24CB"/>
    <w:rsid w:val="00EB4250"/>
    <w:rsid w:val="00EB47E2"/>
    <w:rsid w:val="00EB4CA8"/>
    <w:rsid w:val="00EB4D11"/>
    <w:rsid w:val="00EB5A91"/>
    <w:rsid w:val="00EB5F93"/>
    <w:rsid w:val="00EB5FC3"/>
    <w:rsid w:val="00EB60C9"/>
    <w:rsid w:val="00EB67B5"/>
    <w:rsid w:val="00EB6E27"/>
    <w:rsid w:val="00EB71A8"/>
    <w:rsid w:val="00EB72AB"/>
    <w:rsid w:val="00EB7428"/>
    <w:rsid w:val="00EB7553"/>
    <w:rsid w:val="00EB7994"/>
    <w:rsid w:val="00EC02DE"/>
    <w:rsid w:val="00EC1697"/>
    <w:rsid w:val="00EC19D4"/>
    <w:rsid w:val="00EC1D48"/>
    <w:rsid w:val="00EC314F"/>
    <w:rsid w:val="00EC3441"/>
    <w:rsid w:val="00EC34D2"/>
    <w:rsid w:val="00EC3655"/>
    <w:rsid w:val="00EC3D01"/>
    <w:rsid w:val="00EC4D6F"/>
    <w:rsid w:val="00EC51B1"/>
    <w:rsid w:val="00EC55E1"/>
    <w:rsid w:val="00EC5C7A"/>
    <w:rsid w:val="00EC5DB8"/>
    <w:rsid w:val="00EC647E"/>
    <w:rsid w:val="00EC6620"/>
    <w:rsid w:val="00EC71B3"/>
    <w:rsid w:val="00EC7986"/>
    <w:rsid w:val="00EC7B21"/>
    <w:rsid w:val="00EC7E0B"/>
    <w:rsid w:val="00ED0157"/>
    <w:rsid w:val="00ED01BB"/>
    <w:rsid w:val="00ED02BC"/>
    <w:rsid w:val="00ED033D"/>
    <w:rsid w:val="00ED0522"/>
    <w:rsid w:val="00ED05D6"/>
    <w:rsid w:val="00ED0B24"/>
    <w:rsid w:val="00ED0CFC"/>
    <w:rsid w:val="00ED1005"/>
    <w:rsid w:val="00ED12D4"/>
    <w:rsid w:val="00ED1348"/>
    <w:rsid w:val="00ED1380"/>
    <w:rsid w:val="00ED15B0"/>
    <w:rsid w:val="00ED20F4"/>
    <w:rsid w:val="00ED257A"/>
    <w:rsid w:val="00ED2599"/>
    <w:rsid w:val="00ED25E6"/>
    <w:rsid w:val="00ED3022"/>
    <w:rsid w:val="00ED352B"/>
    <w:rsid w:val="00ED35FC"/>
    <w:rsid w:val="00ED379D"/>
    <w:rsid w:val="00ED3898"/>
    <w:rsid w:val="00ED43E6"/>
    <w:rsid w:val="00ED43E8"/>
    <w:rsid w:val="00ED472F"/>
    <w:rsid w:val="00ED4F93"/>
    <w:rsid w:val="00ED55F3"/>
    <w:rsid w:val="00ED74AE"/>
    <w:rsid w:val="00ED7AA1"/>
    <w:rsid w:val="00ED7D63"/>
    <w:rsid w:val="00ED7DB0"/>
    <w:rsid w:val="00EE0461"/>
    <w:rsid w:val="00EE0B28"/>
    <w:rsid w:val="00EE0B5A"/>
    <w:rsid w:val="00EE1297"/>
    <w:rsid w:val="00EE1622"/>
    <w:rsid w:val="00EE1923"/>
    <w:rsid w:val="00EE1C09"/>
    <w:rsid w:val="00EE2D0E"/>
    <w:rsid w:val="00EE351D"/>
    <w:rsid w:val="00EE3CFE"/>
    <w:rsid w:val="00EE3D2E"/>
    <w:rsid w:val="00EE4A85"/>
    <w:rsid w:val="00EE4BA8"/>
    <w:rsid w:val="00EE5061"/>
    <w:rsid w:val="00EE5ECD"/>
    <w:rsid w:val="00EE6864"/>
    <w:rsid w:val="00EE6C59"/>
    <w:rsid w:val="00EE708F"/>
    <w:rsid w:val="00EE73DC"/>
    <w:rsid w:val="00EE7435"/>
    <w:rsid w:val="00EE799A"/>
    <w:rsid w:val="00EE7C1A"/>
    <w:rsid w:val="00EF01D2"/>
    <w:rsid w:val="00EF0334"/>
    <w:rsid w:val="00EF034B"/>
    <w:rsid w:val="00EF0511"/>
    <w:rsid w:val="00EF0898"/>
    <w:rsid w:val="00EF0EDB"/>
    <w:rsid w:val="00EF13BF"/>
    <w:rsid w:val="00EF1CF4"/>
    <w:rsid w:val="00EF2270"/>
    <w:rsid w:val="00EF261A"/>
    <w:rsid w:val="00EF2A63"/>
    <w:rsid w:val="00EF35D4"/>
    <w:rsid w:val="00EF373F"/>
    <w:rsid w:val="00EF37E2"/>
    <w:rsid w:val="00EF3CDC"/>
    <w:rsid w:val="00EF4560"/>
    <w:rsid w:val="00EF45A2"/>
    <w:rsid w:val="00EF5AA0"/>
    <w:rsid w:val="00EF5F95"/>
    <w:rsid w:val="00EF610B"/>
    <w:rsid w:val="00EF6464"/>
    <w:rsid w:val="00EF67DC"/>
    <w:rsid w:val="00EF69B4"/>
    <w:rsid w:val="00EF6D16"/>
    <w:rsid w:val="00EF6D32"/>
    <w:rsid w:val="00EF7194"/>
    <w:rsid w:val="00EF7385"/>
    <w:rsid w:val="00EF7A38"/>
    <w:rsid w:val="00EF7D64"/>
    <w:rsid w:val="00F00354"/>
    <w:rsid w:val="00F00942"/>
    <w:rsid w:val="00F00AE9"/>
    <w:rsid w:val="00F00AEF"/>
    <w:rsid w:val="00F00D8E"/>
    <w:rsid w:val="00F010E6"/>
    <w:rsid w:val="00F0150C"/>
    <w:rsid w:val="00F016E6"/>
    <w:rsid w:val="00F01708"/>
    <w:rsid w:val="00F01EF7"/>
    <w:rsid w:val="00F02471"/>
    <w:rsid w:val="00F02498"/>
    <w:rsid w:val="00F03F06"/>
    <w:rsid w:val="00F04597"/>
    <w:rsid w:val="00F04CFF"/>
    <w:rsid w:val="00F050DA"/>
    <w:rsid w:val="00F054DE"/>
    <w:rsid w:val="00F05706"/>
    <w:rsid w:val="00F05D30"/>
    <w:rsid w:val="00F0623F"/>
    <w:rsid w:val="00F068BC"/>
    <w:rsid w:val="00F078BB"/>
    <w:rsid w:val="00F10B44"/>
    <w:rsid w:val="00F111D0"/>
    <w:rsid w:val="00F112E3"/>
    <w:rsid w:val="00F11354"/>
    <w:rsid w:val="00F11BC1"/>
    <w:rsid w:val="00F12698"/>
    <w:rsid w:val="00F12699"/>
    <w:rsid w:val="00F12ABB"/>
    <w:rsid w:val="00F12FE7"/>
    <w:rsid w:val="00F13086"/>
    <w:rsid w:val="00F13250"/>
    <w:rsid w:val="00F138A8"/>
    <w:rsid w:val="00F13980"/>
    <w:rsid w:val="00F13A8B"/>
    <w:rsid w:val="00F13B6C"/>
    <w:rsid w:val="00F13F0C"/>
    <w:rsid w:val="00F142AA"/>
    <w:rsid w:val="00F14B94"/>
    <w:rsid w:val="00F15659"/>
    <w:rsid w:val="00F15719"/>
    <w:rsid w:val="00F15A1A"/>
    <w:rsid w:val="00F16545"/>
    <w:rsid w:val="00F16A58"/>
    <w:rsid w:val="00F16BA5"/>
    <w:rsid w:val="00F16EDD"/>
    <w:rsid w:val="00F17642"/>
    <w:rsid w:val="00F17E17"/>
    <w:rsid w:val="00F20920"/>
    <w:rsid w:val="00F21343"/>
    <w:rsid w:val="00F2157D"/>
    <w:rsid w:val="00F21859"/>
    <w:rsid w:val="00F21E01"/>
    <w:rsid w:val="00F22D78"/>
    <w:rsid w:val="00F23A5C"/>
    <w:rsid w:val="00F23D9A"/>
    <w:rsid w:val="00F23E7E"/>
    <w:rsid w:val="00F245C8"/>
    <w:rsid w:val="00F250FC"/>
    <w:rsid w:val="00F2545D"/>
    <w:rsid w:val="00F25746"/>
    <w:rsid w:val="00F25860"/>
    <w:rsid w:val="00F25A9E"/>
    <w:rsid w:val="00F260E6"/>
    <w:rsid w:val="00F26DB6"/>
    <w:rsid w:val="00F270C3"/>
    <w:rsid w:val="00F27CF6"/>
    <w:rsid w:val="00F30454"/>
    <w:rsid w:val="00F30F8C"/>
    <w:rsid w:val="00F31C63"/>
    <w:rsid w:val="00F32AC1"/>
    <w:rsid w:val="00F338B2"/>
    <w:rsid w:val="00F359AA"/>
    <w:rsid w:val="00F35A1A"/>
    <w:rsid w:val="00F35CF8"/>
    <w:rsid w:val="00F35F40"/>
    <w:rsid w:val="00F3625E"/>
    <w:rsid w:val="00F365B7"/>
    <w:rsid w:val="00F365F4"/>
    <w:rsid w:val="00F36659"/>
    <w:rsid w:val="00F369D5"/>
    <w:rsid w:val="00F36A2B"/>
    <w:rsid w:val="00F36B87"/>
    <w:rsid w:val="00F3708C"/>
    <w:rsid w:val="00F3734D"/>
    <w:rsid w:val="00F3766E"/>
    <w:rsid w:val="00F3792E"/>
    <w:rsid w:val="00F37DA8"/>
    <w:rsid w:val="00F37F14"/>
    <w:rsid w:val="00F41602"/>
    <w:rsid w:val="00F41964"/>
    <w:rsid w:val="00F429A4"/>
    <w:rsid w:val="00F42A4F"/>
    <w:rsid w:val="00F43109"/>
    <w:rsid w:val="00F43736"/>
    <w:rsid w:val="00F43910"/>
    <w:rsid w:val="00F43D16"/>
    <w:rsid w:val="00F44482"/>
    <w:rsid w:val="00F4468A"/>
    <w:rsid w:val="00F448E0"/>
    <w:rsid w:val="00F4497F"/>
    <w:rsid w:val="00F44983"/>
    <w:rsid w:val="00F452BD"/>
    <w:rsid w:val="00F45C9A"/>
    <w:rsid w:val="00F46227"/>
    <w:rsid w:val="00F464D9"/>
    <w:rsid w:val="00F46A5A"/>
    <w:rsid w:val="00F46B25"/>
    <w:rsid w:val="00F47112"/>
    <w:rsid w:val="00F4751D"/>
    <w:rsid w:val="00F47C33"/>
    <w:rsid w:val="00F500E0"/>
    <w:rsid w:val="00F503AE"/>
    <w:rsid w:val="00F5051C"/>
    <w:rsid w:val="00F50D4A"/>
    <w:rsid w:val="00F514EA"/>
    <w:rsid w:val="00F518F2"/>
    <w:rsid w:val="00F51A38"/>
    <w:rsid w:val="00F51E7A"/>
    <w:rsid w:val="00F5286A"/>
    <w:rsid w:val="00F5314C"/>
    <w:rsid w:val="00F53427"/>
    <w:rsid w:val="00F540F1"/>
    <w:rsid w:val="00F550F2"/>
    <w:rsid w:val="00F55CA2"/>
    <w:rsid w:val="00F564A9"/>
    <w:rsid w:val="00F60792"/>
    <w:rsid w:val="00F612F4"/>
    <w:rsid w:val="00F61CD6"/>
    <w:rsid w:val="00F61F2B"/>
    <w:rsid w:val="00F6203F"/>
    <w:rsid w:val="00F62115"/>
    <w:rsid w:val="00F6242D"/>
    <w:rsid w:val="00F62A17"/>
    <w:rsid w:val="00F62D59"/>
    <w:rsid w:val="00F62DEF"/>
    <w:rsid w:val="00F633B4"/>
    <w:rsid w:val="00F63C4A"/>
    <w:rsid w:val="00F64085"/>
    <w:rsid w:val="00F645A0"/>
    <w:rsid w:val="00F6521A"/>
    <w:rsid w:val="00F6534D"/>
    <w:rsid w:val="00F66DB4"/>
    <w:rsid w:val="00F66E4B"/>
    <w:rsid w:val="00F6755F"/>
    <w:rsid w:val="00F6785C"/>
    <w:rsid w:val="00F67A20"/>
    <w:rsid w:val="00F67FB3"/>
    <w:rsid w:val="00F701A6"/>
    <w:rsid w:val="00F70BED"/>
    <w:rsid w:val="00F70D13"/>
    <w:rsid w:val="00F710C5"/>
    <w:rsid w:val="00F7118B"/>
    <w:rsid w:val="00F71BFB"/>
    <w:rsid w:val="00F71C94"/>
    <w:rsid w:val="00F71EF7"/>
    <w:rsid w:val="00F721EE"/>
    <w:rsid w:val="00F7318C"/>
    <w:rsid w:val="00F73200"/>
    <w:rsid w:val="00F73438"/>
    <w:rsid w:val="00F73474"/>
    <w:rsid w:val="00F743FF"/>
    <w:rsid w:val="00F744F0"/>
    <w:rsid w:val="00F74E18"/>
    <w:rsid w:val="00F753BF"/>
    <w:rsid w:val="00F755A3"/>
    <w:rsid w:val="00F77286"/>
    <w:rsid w:val="00F77C5E"/>
    <w:rsid w:val="00F80101"/>
    <w:rsid w:val="00F810B7"/>
    <w:rsid w:val="00F81711"/>
    <w:rsid w:val="00F828D4"/>
    <w:rsid w:val="00F83DD7"/>
    <w:rsid w:val="00F84048"/>
    <w:rsid w:val="00F84116"/>
    <w:rsid w:val="00F84E8D"/>
    <w:rsid w:val="00F85C82"/>
    <w:rsid w:val="00F86365"/>
    <w:rsid w:val="00F86BB2"/>
    <w:rsid w:val="00F86DBF"/>
    <w:rsid w:val="00F8749B"/>
    <w:rsid w:val="00F87640"/>
    <w:rsid w:val="00F87846"/>
    <w:rsid w:val="00F90BCC"/>
    <w:rsid w:val="00F920F0"/>
    <w:rsid w:val="00F9221A"/>
    <w:rsid w:val="00F923C6"/>
    <w:rsid w:val="00F93207"/>
    <w:rsid w:val="00F93460"/>
    <w:rsid w:val="00F93B98"/>
    <w:rsid w:val="00F9427A"/>
    <w:rsid w:val="00F94A73"/>
    <w:rsid w:val="00F94C78"/>
    <w:rsid w:val="00F94F03"/>
    <w:rsid w:val="00F94FEF"/>
    <w:rsid w:val="00F953D1"/>
    <w:rsid w:val="00F95875"/>
    <w:rsid w:val="00F965A7"/>
    <w:rsid w:val="00F9671E"/>
    <w:rsid w:val="00F96A9D"/>
    <w:rsid w:val="00F96DDC"/>
    <w:rsid w:val="00F97411"/>
    <w:rsid w:val="00F97C22"/>
    <w:rsid w:val="00FA0595"/>
    <w:rsid w:val="00FA0E9F"/>
    <w:rsid w:val="00FA19FE"/>
    <w:rsid w:val="00FA21C8"/>
    <w:rsid w:val="00FA2AB7"/>
    <w:rsid w:val="00FA2B21"/>
    <w:rsid w:val="00FA2C70"/>
    <w:rsid w:val="00FA3473"/>
    <w:rsid w:val="00FA4D9D"/>
    <w:rsid w:val="00FA5BA0"/>
    <w:rsid w:val="00FA60F4"/>
    <w:rsid w:val="00FA64BF"/>
    <w:rsid w:val="00FA65A3"/>
    <w:rsid w:val="00FA6973"/>
    <w:rsid w:val="00FA7A7C"/>
    <w:rsid w:val="00FA7A81"/>
    <w:rsid w:val="00FA7B65"/>
    <w:rsid w:val="00FA7B8A"/>
    <w:rsid w:val="00FA7EDF"/>
    <w:rsid w:val="00FB0239"/>
    <w:rsid w:val="00FB04FE"/>
    <w:rsid w:val="00FB0963"/>
    <w:rsid w:val="00FB119D"/>
    <w:rsid w:val="00FB15E0"/>
    <w:rsid w:val="00FB183D"/>
    <w:rsid w:val="00FB248C"/>
    <w:rsid w:val="00FB2857"/>
    <w:rsid w:val="00FB2B8E"/>
    <w:rsid w:val="00FB2C8A"/>
    <w:rsid w:val="00FB34C7"/>
    <w:rsid w:val="00FB412E"/>
    <w:rsid w:val="00FB4568"/>
    <w:rsid w:val="00FB47BA"/>
    <w:rsid w:val="00FB49E9"/>
    <w:rsid w:val="00FB4D40"/>
    <w:rsid w:val="00FB5036"/>
    <w:rsid w:val="00FB58FE"/>
    <w:rsid w:val="00FB5ABA"/>
    <w:rsid w:val="00FB5E5C"/>
    <w:rsid w:val="00FB5E98"/>
    <w:rsid w:val="00FB5EBF"/>
    <w:rsid w:val="00FB6160"/>
    <w:rsid w:val="00FB6678"/>
    <w:rsid w:val="00FB77F0"/>
    <w:rsid w:val="00FB7A08"/>
    <w:rsid w:val="00FC0594"/>
    <w:rsid w:val="00FC1074"/>
    <w:rsid w:val="00FC1152"/>
    <w:rsid w:val="00FC23FC"/>
    <w:rsid w:val="00FC251B"/>
    <w:rsid w:val="00FC2AD7"/>
    <w:rsid w:val="00FC2CEC"/>
    <w:rsid w:val="00FC2FE5"/>
    <w:rsid w:val="00FC3388"/>
    <w:rsid w:val="00FC3B3C"/>
    <w:rsid w:val="00FC3FBE"/>
    <w:rsid w:val="00FC4168"/>
    <w:rsid w:val="00FC46C6"/>
    <w:rsid w:val="00FC4DAF"/>
    <w:rsid w:val="00FC4E14"/>
    <w:rsid w:val="00FC52A2"/>
    <w:rsid w:val="00FC5600"/>
    <w:rsid w:val="00FC5607"/>
    <w:rsid w:val="00FC5C9B"/>
    <w:rsid w:val="00FC610B"/>
    <w:rsid w:val="00FC76EC"/>
    <w:rsid w:val="00FC7BC3"/>
    <w:rsid w:val="00FC7C92"/>
    <w:rsid w:val="00FD0F55"/>
    <w:rsid w:val="00FD11A4"/>
    <w:rsid w:val="00FD1646"/>
    <w:rsid w:val="00FD1D63"/>
    <w:rsid w:val="00FD299C"/>
    <w:rsid w:val="00FD2F7C"/>
    <w:rsid w:val="00FD356A"/>
    <w:rsid w:val="00FD3CDF"/>
    <w:rsid w:val="00FD3D40"/>
    <w:rsid w:val="00FD3E41"/>
    <w:rsid w:val="00FD3F6E"/>
    <w:rsid w:val="00FD3FE8"/>
    <w:rsid w:val="00FD4F39"/>
    <w:rsid w:val="00FD5ED6"/>
    <w:rsid w:val="00FD61CC"/>
    <w:rsid w:val="00FD6426"/>
    <w:rsid w:val="00FD6A61"/>
    <w:rsid w:val="00FD6ACB"/>
    <w:rsid w:val="00FD712E"/>
    <w:rsid w:val="00FD71C5"/>
    <w:rsid w:val="00FD73B5"/>
    <w:rsid w:val="00FE0254"/>
    <w:rsid w:val="00FE08BD"/>
    <w:rsid w:val="00FE0C0D"/>
    <w:rsid w:val="00FE0D34"/>
    <w:rsid w:val="00FE103B"/>
    <w:rsid w:val="00FE162A"/>
    <w:rsid w:val="00FE17AB"/>
    <w:rsid w:val="00FE1C99"/>
    <w:rsid w:val="00FE23DE"/>
    <w:rsid w:val="00FE269F"/>
    <w:rsid w:val="00FE2FDE"/>
    <w:rsid w:val="00FE30B4"/>
    <w:rsid w:val="00FE38AC"/>
    <w:rsid w:val="00FE421B"/>
    <w:rsid w:val="00FE4C4D"/>
    <w:rsid w:val="00FE6260"/>
    <w:rsid w:val="00FE68D9"/>
    <w:rsid w:val="00FE6F66"/>
    <w:rsid w:val="00FE7487"/>
    <w:rsid w:val="00FE77E1"/>
    <w:rsid w:val="00FE7A53"/>
    <w:rsid w:val="00FF0027"/>
    <w:rsid w:val="00FF0292"/>
    <w:rsid w:val="00FF089B"/>
    <w:rsid w:val="00FF0B25"/>
    <w:rsid w:val="00FF0BB8"/>
    <w:rsid w:val="00FF19B4"/>
    <w:rsid w:val="00FF1B34"/>
    <w:rsid w:val="00FF2BCF"/>
    <w:rsid w:val="00FF3738"/>
    <w:rsid w:val="00FF394F"/>
    <w:rsid w:val="00FF3DB7"/>
    <w:rsid w:val="00FF3FF6"/>
    <w:rsid w:val="00FF442A"/>
    <w:rsid w:val="00FF4617"/>
    <w:rsid w:val="00FF486F"/>
    <w:rsid w:val="00FF4957"/>
    <w:rsid w:val="00FF516B"/>
    <w:rsid w:val="00FF580D"/>
    <w:rsid w:val="00FF5924"/>
    <w:rsid w:val="00FF61B8"/>
    <w:rsid w:val="00FF64C6"/>
    <w:rsid w:val="00FF70DC"/>
    <w:rsid w:val="00FF7193"/>
    <w:rsid w:val="00FF73B8"/>
    <w:rsid w:val="00FF7642"/>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EB9FC"/>
  <w15:docId w15:val="{E484F7FC-CCAD-48E8-A445-66F3B8505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4318807">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0084984">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698045777">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09918040">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1a0e0f3278e239a231604767bb7542c4">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9faf74d24a4e2fecc83724d060ee0da6"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2151D-36AE-4F03-AAB6-73951F310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92E211-A8BA-4038-887D-C7F45753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14</Pages>
  <Words>2967</Words>
  <Characters>16913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Chalermporn Chimwai</cp:lastModifiedBy>
  <cp:revision>4</cp:revision>
  <cp:lastPrinted>2018-03-18T11:56:00Z</cp:lastPrinted>
  <dcterms:created xsi:type="dcterms:W3CDTF">2018-03-18T12:02:00Z</dcterms:created>
  <dcterms:modified xsi:type="dcterms:W3CDTF">2018-03-18T12:02:00Z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