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2CFCB" w14:textId="77777777" w:rsidR="005753E0" w:rsidRPr="00DC1BBA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>บริษัท อี ฟอร์ แอล เอม</w:t>
      </w:r>
      <w:r w:rsidRPr="00DC1BB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 xml:space="preserve">จำกัด </w:t>
      </w:r>
      <w:r w:rsidRPr="00DC1BB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DC1BBA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3C3A59B7" w14:textId="77777777" w:rsidR="005753E0" w:rsidRPr="00DC1BBA" w:rsidRDefault="005753E0" w:rsidP="00AE6BB0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</w:t>
      </w:r>
      <w:r w:rsidR="008503E2" w:rsidRPr="00DC1BBA">
        <w:rPr>
          <w:rFonts w:ascii="Browallia New" w:hAnsi="Browallia New" w:cs="Browallia New" w:hint="cs"/>
          <w:b/>
          <w:bCs/>
          <w:sz w:val="28"/>
          <w:szCs w:val="28"/>
          <w:cs/>
        </w:rPr>
        <w:t>รวม</w:t>
      </w:r>
    </w:p>
    <w:p w14:paraId="25909973" w14:textId="1E841804" w:rsidR="005753E0" w:rsidRPr="00DC1BBA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sz w:val="28"/>
          <w:szCs w:val="28"/>
          <w:cs/>
          <w:lang w:val="en-GB"/>
        </w:rPr>
      </w:pP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4D7EFA" w:rsidRPr="00DC1BB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31 </w:t>
      </w:r>
      <w:r w:rsidR="004D7EFA" w:rsidRPr="00DC1BBA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ธันวาคม</w:t>
      </w:r>
      <w:r w:rsidR="004D7EFA" w:rsidRPr="00DC1BB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C1BBA">
        <w:rPr>
          <w:rFonts w:ascii="Browallia New" w:hAnsi="Browallia New" w:cs="Browallia New"/>
          <w:b/>
          <w:bCs/>
          <w:sz w:val="28"/>
          <w:szCs w:val="28"/>
        </w:rPr>
        <w:t>25</w:t>
      </w:r>
      <w:r w:rsidR="00A7417B">
        <w:rPr>
          <w:rFonts w:ascii="Browallia New" w:hAnsi="Browallia New" w:cs="Browallia New"/>
          <w:b/>
          <w:bCs/>
          <w:sz w:val="28"/>
          <w:szCs w:val="28"/>
        </w:rPr>
        <w:t>60</w:t>
      </w:r>
      <w:r w:rsidRPr="00DC1BB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375B8DB2" w14:textId="77777777" w:rsidR="005753E0" w:rsidRPr="00DC1BBA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4E57B2FD" w14:textId="77777777" w:rsidR="004D7EFA" w:rsidRPr="00DC1BBA" w:rsidRDefault="00200FF4" w:rsidP="00AE6BB0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DC1BBA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ข้อมูล</w:t>
      </w:r>
      <w:r w:rsidR="004D7EFA" w:rsidRPr="00DC1BBA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ทั่วไป</w:t>
      </w:r>
    </w:p>
    <w:p w14:paraId="157A7F23" w14:textId="77777777" w:rsidR="004D7EFA" w:rsidRPr="00DC1BBA" w:rsidRDefault="004D7EFA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176C126C" w14:textId="7B98B943" w:rsidR="00A174BC" w:rsidRPr="00DC1BBA" w:rsidRDefault="004D7EFA" w:rsidP="00AE6B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DC1BBA">
        <w:rPr>
          <w:rFonts w:ascii="Browallia New" w:hAnsi="Browallia New" w:cs="Browallia New"/>
          <w:sz w:val="28"/>
          <w:szCs w:val="28"/>
          <w:cs/>
        </w:rPr>
        <w:t>บริษัท อี ฟอร์ แอล เอม จำกัด (มหาชน)</w:t>
      </w:r>
      <w:r w:rsidR="007E1A9E" w:rsidRPr="00DC1BB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7E1A9E" w:rsidRPr="00DC1BBA">
        <w:rPr>
          <w:rFonts w:ascii="Browallia New" w:eastAsia="Angsana New" w:hAnsi="Browallia New" w:cs="Browallia New"/>
          <w:sz w:val="28"/>
          <w:szCs w:val="28"/>
          <w:cs/>
          <w:lang w:eastAsia="th-TH"/>
        </w:rPr>
        <w:t>จดทะเบียน</w:t>
      </w:r>
      <w:r w:rsidRPr="00DC1BBA">
        <w:rPr>
          <w:rFonts w:ascii="Browallia New" w:eastAsia="Angsana New" w:hAnsi="Browallia New" w:cs="Browallia New"/>
          <w:sz w:val="28"/>
          <w:szCs w:val="28"/>
          <w:cs/>
          <w:lang w:eastAsia="th-TH"/>
        </w:rPr>
        <w:t>เป็นบริษัทมหาชน</w:t>
      </w:r>
      <w:r w:rsidR="007E1A9E" w:rsidRPr="00DC1BBA">
        <w:rPr>
          <w:rFonts w:ascii="Browallia New" w:eastAsia="Angsana New" w:hAnsi="Browallia New" w:cs="Browallia New"/>
          <w:sz w:val="28"/>
          <w:szCs w:val="28"/>
          <w:cs/>
          <w:lang w:eastAsia="th-TH"/>
        </w:rPr>
        <w:t>ในประเทศไทยและ</w:t>
      </w:r>
      <w:r w:rsidR="007E1A9E" w:rsidRPr="00DC1BBA">
        <w:rPr>
          <w:rFonts w:ascii="Browallia New" w:hAnsi="Browallia New" w:cs="Browallia New"/>
          <w:spacing w:val="-2"/>
          <w:sz w:val="28"/>
          <w:szCs w:val="28"/>
          <w:cs/>
        </w:rPr>
        <w:t>จดทะเบียน</w:t>
      </w:r>
      <w:r w:rsidRPr="00DC1BBA">
        <w:rPr>
          <w:rFonts w:ascii="Browallia New" w:hAnsi="Browallia New" w:cs="Browallia New"/>
          <w:spacing w:val="-2"/>
          <w:sz w:val="28"/>
          <w:szCs w:val="28"/>
          <w:cs/>
        </w:rPr>
        <w:t>ในตลาดหลักทรัพย์</w:t>
      </w:r>
      <w:r w:rsidR="006D6B2F" w:rsidRPr="00DC1BBA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เอ็ม เอ ไอ</w:t>
      </w:r>
      <w:r w:rsidR="007E1A9E" w:rsidRPr="00DC1BBA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9B6B3B" w:rsidRPr="00DC1BBA">
        <w:rPr>
          <w:rFonts w:ascii="Browallia New" w:hAnsi="Browallia New" w:cs="Browallia New"/>
          <w:spacing w:val="-2"/>
          <w:sz w:val="28"/>
          <w:szCs w:val="28"/>
          <w:cs/>
        </w:rPr>
        <w:t>บริษัทดำเนินธุรกิจหลักเป็นตัวแทน</w:t>
      </w:r>
      <w:r w:rsidR="009B6B3B" w:rsidRPr="00DC1BBA">
        <w:rPr>
          <w:rFonts w:ascii="Browallia New" w:hAnsi="Browallia New" w:cs="Browallia New"/>
          <w:sz w:val="28"/>
          <w:szCs w:val="28"/>
          <w:cs/>
        </w:rPr>
        <w:t>จำหน่ายเครื่องมือและอุปกรณ์ทางการแพทย์และให้บริการสื่อโฆษณา</w:t>
      </w:r>
      <w:r w:rsidR="00C3252B" w:rsidRPr="00DC1BBA">
        <w:rPr>
          <w:rFonts w:ascii="Browallia New" w:hAnsi="Browallia New" w:cs="Browallia New"/>
          <w:sz w:val="28"/>
          <w:szCs w:val="28"/>
        </w:rPr>
        <w:t xml:space="preserve"> </w:t>
      </w:r>
      <w:r w:rsidR="00C3252B" w:rsidRPr="00DC1BBA">
        <w:rPr>
          <w:rFonts w:ascii="Browallia New" w:hAnsi="Browallia New" w:cs="Browallia New" w:hint="cs"/>
          <w:sz w:val="28"/>
          <w:szCs w:val="28"/>
          <w:cs/>
        </w:rPr>
        <w:t>บริษัทย่อยประกอบธุรกิจจำหน่ายเครื่องมือแพทย์และให้บริการด้านความงาม</w:t>
      </w:r>
      <w:r w:rsidR="009B6B3B" w:rsidRPr="00DC1BB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E1A9E" w:rsidRPr="00DC1BBA">
        <w:rPr>
          <w:rFonts w:ascii="Browallia New" w:hAnsi="Browallia New" w:cs="Browallia New"/>
          <w:sz w:val="28"/>
          <w:szCs w:val="28"/>
          <w:cs/>
        </w:rPr>
        <w:t>ที่อยู่ของบริษัทตั้งอยู่</w:t>
      </w:r>
      <w:r w:rsidR="00A174BC" w:rsidRPr="00DC1BBA">
        <w:rPr>
          <w:rFonts w:ascii="Browallia New" w:hAnsi="Browallia New" w:cs="Browallia New"/>
          <w:sz w:val="28"/>
          <w:szCs w:val="28"/>
          <w:cs/>
        </w:rPr>
        <w:t xml:space="preserve">เลขที่ </w:t>
      </w:r>
      <w:r w:rsidR="00A174BC" w:rsidRPr="00804F76">
        <w:rPr>
          <w:rFonts w:ascii="Browallia New" w:hAnsi="Browallia New" w:cs="Browallia New"/>
          <w:spacing w:val="-2"/>
          <w:sz w:val="28"/>
          <w:szCs w:val="28"/>
        </w:rPr>
        <w:t>184</w:t>
      </w:r>
      <w:r w:rsidR="00A174BC" w:rsidRPr="00804F76">
        <w:rPr>
          <w:rFonts w:ascii="Browallia New" w:hAnsi="Browallia New" w:cs="Browallia New"/>
          <w:spacing w:val="-2"/>
          <w:sz w:val="28"/>
          <w:szCs w:val="28"/>
          <w:cs/>
        </w:rPr>
        <w:t xml:space="preserve"> ถนนราชวิถี แขวงบางยี่ขั</w:t>
      </w:r>
      <w:r w:rsidR="007E1A9E" w:rsidRPr="00804F76">
        <w:rPr>
          <w:rFonts w:ascii="Browallia New" w:hAnsi="Browallia New" w:cs="Browallia New"/>
          <w:spacing w:val="-2"/>
          <w:sz w:val="28"/>
          <w:szCs w:val="28"/>
          <w:cs/>
        </w:rPr>
        <w:t xml:space="preserve">น เขตบางพลัด กรุงเทพมหานคร </w:t>
      </w:r>
      <w:r w:rsidR="00BB5361" w:rsidRPr="00DC1BBA">
        <w:rPr>
          <w:rFonts w:ascii="Browallia New" w:hAnsi="Browallia New" w:cs="Browallia New"/>
          <w:sz w:val="28"/>
          <w:szCs w:val="28"/>
        </w:rPr>
        <w:t xml:space="preserve"> </w:t>
      </w:r>
    </w:p>
    <w:p w14:paraId="280B6F42" w14:textId="5EEB9D65" w:rsidR="004D7EFA" w:rsidRPr="00217F5E" w:rsidRDefault="004D7EFA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0"/>
          <w:szCs w:val="20"/>
          <w:highlight w:val="green"/>
        </w:rPr>
      </w:pPr>
    </w:p>
    <w:p w14:paraId="46524174" w14:textId="6CF379F6" w:rsidR="002C601A" w:rsidRDefault="00940699" w:rsidP="002C601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นระหว่างปีสิ้นสุดวันที่ 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31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>ธันวาค</w:t>
      </w:r>
      <w:r w:rsidR="00503A8F">
        <w:rPr>
          <w:rFonts w:ascii="Browallia New" w:hAnsi="Browallia New" w:cs="Browallia New"/>
          <w:sz w:val="28"/>
          <w:szCs w:val="28"/>
          <w:cs/>
        </w:rPr>
        <w:t xml:space="preserve">ม 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2560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>กลุ่มบริษัทและบริษัทมี</w:t>
      </w:r>
      <w:r w:rsidR="00103CB3" w:rsidRPr="00103CB3">
        <w:rPr>
          <w:rFonts w:ascii="Browallia New" w:hAnsi="Browallia New" w:cs="Browallia New" w:hint="cs"/>
          <w:sz w:val="28"/>
          <w:szCs w:val="28"/>
          <w:cs/>
        </w:rPr>
        <w:t>ผล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ขาดทุนจำนวน </w:t>
      </w:r>
      <w:r w:rsidR="00103CB3" w:rsidRPr="00103CB3">
        <w:rPr>
          <w:rFonts w:ascii="Browallia New" w:hAnsi="Browallia New" w:cs="Browallia New"/>
          <w:sz w:val="28"/>
          <w:szCs w:val="28"/>
        </w:rPr>
        <w:t>2,</w:t>
      </w:r>
      <w:r w:rsidR="00015EA1">
        <w:rPr>
          <w:rFonts w:ascii="Browallia New" w:hAnsi="Browallia New" w:cs="Browallia New"/>
          <w:sz w:val="28"/>
          <w:szCs w:val="28"/>
        </w:rPr>
        <w:t>415.47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 ล้านบาท และ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 1,2</w:t>
      </w:r>
      <w:r w:rsidR="00015EA1">
        <w:rPr>
          <w:rFonts w:ascii="Browallia New" w:hAnsi="Browallia New" w:cs="Browallia New"/>
          <w:sz w:val="28"/>
          <w:szCs w:val="28"/>
        </w:rPr>
        <w:t>61.21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ล้านบาท ตามลำดับ </w:t>
      </w:r>
      <w:r w:rsidR="00103CB3" w:rsidRPr="00103CB3">
        <w:rPr>
          <w:rFonts w:ascii="Browallia New" w:hAnsi="Browallia New" w:cs="Browallia New" w:hint="cs"/>
          <w:sz w:val="28"/>
          <w:szCs w:val="28"/>
          <w:cs/>
        </w:rPr>
        <w:t xml:space="preserve">โดยมีสาเหตุหลักมาจากการด้อยค่าที่เกิดขึ้นจากเงินลงทุนในบริษัทย่อยทางอ้อมที่ประกอบธุรกิจบริการด้านความงาม จำนวน 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1,858.59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1,375.61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โดยมีรายละเอียดอยู่ในหมายเหตุ </w:t>
      </w:r>
      <w:r w:rsidR="00103CB3" w:rsidRPr="00103CB3">
        <w:rPr>
          <w:rFonts w:ascii="Browallia New" w:hAnsi="Browallia New" w:cs="Browallia New"/>
          <w:sz w:val="28"/>
          <w:szCs w:val="28"/>
        </w:rPr>
        <w:t xml:space="preserve">13 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103CB3" w:rsidRPr="00103CB3">
        <w:rPr>
          <w:rFonts w:ascii="Browallia New" w:hAnsi="Browallia New" w:cs="Browallia New"/>
          <w:sz w:val="28"/>
          <w:szCs w:val="28"/>
        </w:rPr>
        <w:t>19</w:t>
      </w:r>
      <w:r w:rsidR="00103CB3" w:rsidRPr="00103CB3">
        <w:rPr>
          <w:rFonts w:ascii="Browallia New" w:hAnsi="Browallia New" w:cs="Browallia New" w:hint="cs"/>
          <w:sz w:val="28"/>
          <w:szCs w:val="28"/>
          <w:cs/>
        </w:rPr>
        <w:t xml:space="preserve"> อนึ่ง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 xml:space="preserve"> บริษัทอยู่ระหว่างการพิจารณาปรับแผนธุรกิจของบริษัทย่อยทางอ้อมดังกล่าวให้มีผลการดำเนินงานที่ดีขึ้น และมีกระแสเงินสดในการดำเนินงาน</w:t>
      </w:r>
      <w:r w:rsidR="00103CB3" w:rsidRPr="00103CB3">
        <w:rPr>
          <w:rFonts w:ascii="Browallia New" w:hAnsi="Browallia New" w:cs="Browallia New" w:hint="cs"/>
          <w:sz w:val="28"/>
          <w:szCs w:val="28"/>
          <w:cs/>
        </w:rPr>
        <w:t>ที่ดี</w:t>
      </w:r>
      <w:r w:rsidR="00103CB3" w:rsidRPr="00103CB3">
        <w:rPr>
          <w:rFonts w:ascii="Browallia New" w:hAnsi="Browallia New" w:cs="Browallia New"/>
          <w:sz w:val="28"/>
          <w:szCs w:val="28"/>
          <w:cs/>
        </w:rPr>
        <w:t>ต่อไปในอนาคต</w:t>
      </w:r>
    </w:p>
    <w:p w14:paraId="602E2C44" w14:textId="77777777" w:rsidR="00103CB3" w:rsidRPr="002C601A" w:rsidRDefault="00103CB3" w:rsidP="002C601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30F5110" w14:textId="03984EE6" w:rsidR="00B00BB2" w:rsidRPr="00BD5C8D" w:rsidRDefault="00B00BB2" w:rsidP="00B00BB2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B00BB2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เกณฑ์ในการจัดทำงบการเงิน</w:t>
      </w:r>
      <w:r w:rsidR="00BA05AD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และการนำเสนองบการเงินรวม</w:t>
      </w:r>
    </w:p>
    <w:p w14:paraId="7DA582B0" w14:textId="77777777" w:rsidR="00B00BB2" w:rsidRPr="00BD5C8D" w:rsidRDefault="00B00BB2" w:rsidP="00B00BB2">
      <w:pPr>
        <w:tabs>
          <w:tab w:val="left" w:pos="851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1939CC4" w14:textId="733F103F" w:rsidR="00B00BB2" w:rsidRPr="009758D4" w:rsidRDefault="00B00BB2" w:rsidP="00190F4C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720"/>
          <w:tab w:val="left" w:pos="1080"/>
          <w:tab w:val="left" w:pos="1440"/>
        </w:tabs>
        <w:spacing w:line="240" w:lineRule="auto"/>
        <w:ind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9758D4">
        <w:rPr>
          <w:rFonts w:ascii="Browallia New" w:hAnsi="Browallia New" w:cs="Browallia New"/>
          <w:sz w:val="28"/>
          <w:szCs w:val="28"/>
          <w:cs/>
        </w:rPr>
        <w:t>เกณฑ์</w:t>
      </w:r>
      <w:r w:rsidR="00BA05AD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9758D4">
        <w:rPr>
          <w:rFonts w:ascii="Browallia New" w:hAnsi="Browallia New" w:cs="Browallia New"/>
          <w:sz w:val="28"/>
          <w:szCs w:val="28"/>
          <w:cs/>
          <w:lang w:eastAsia="zh-CN"/>
        </w:rPr>
        <w:t>การถือปฏิบัติ</w:t>
      </w:r>
    </w:p>
    <w:p w14:paraId="26F1DB4E" w14:textId="77777777" w:rsidR="00B00BB2" w:rsidRPr="00217F5E" w:rsidRDefault="00B00BB2" w:rsidP="00B00BB2">
      <w:pPr>
        <w:spacing w:line="240" w:lineRule="auto"/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22849621" w14:textId="6D17F957" w:rsidR="00BA05AD" w:rsidRPr="00BA05AD" w:rsidRDefault="00BA05AD" w:rsidP="00014F9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70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A05AD">
        <w:rPr>
          <w:rFonts w:ascii="Browallia New" w:hAnsi="Browallia New" w:cs="Browallia New"/>
          <w:sz w:val="28"/>
          <w:szCs w:val="28"/>
          <w:cs/>
        </w:rPr>
        <w:t>งบการเงินนี้ได้จัดทำขึ้นตามพระราชบัญญัติการบัญชี พ</w:t>
      </w:r>
      <w:r w:rsidRPr="00BA05AD">
        <w:rPr>
          <w:rFonts w:ascii="Browallia New" w:hAnsi="Browallia New" w:cs="Browallia New"/>
          <w:sz w:val="28"/>
          <w:szCs w:val="28"/>
          <w:rtl/>
          <w:cs/>
        </w:rPr>
        <w:t>.ศ.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A05AD">
        <w:rPr>
          <w:rFonts w:ascii="Browallia New" w:hAnsi="Browallia New" w:cs="Browallia New"/>
          <w:sz w:val="28"/>
          <w:szCs w:val="28"/>
        </w:rPr>
        <w:t>2543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และตามมาตรฐานการรายงานทางการเงินที่ออกภายใต้พระราชบัญญัติวิชาชีพบัญชี พ</w:t>
      </w:r>
      <w:r w:rsidRPr="00BA05AD">
        <w:rPr>
          <w:rFonts w:ascii="Browallia New" w:hAnsi="Browallia New" w:cs="Browallia New"/>
          <w:sz w:val="28"/>
          <w:szCs w:val="28"/>
          <w:rtl/>
          <w:cs/>
        </w:rPr>
        <w:t>.ศ.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A05AD">
        <w:rPr>
          <w:rFonts w:ascii="Browallia New" w:hAnsi="Browallia New" w:cs="Browallia New"/>
          <w:sz w:val="28"/>
          <w:szCs w:val="28"/>
        </w:rPr>
        <w:t>2547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</w:t>
      </w:r>
      <w:r w:rsidRPr="00BA05AD">
        <w:rPr>
          <w:rFonts w:ascii="Browallia New" w:hAnsi="Browallia New" w:cs="Browallia New"/>
          <w:sz w:val="28"/>
          <w:szCs w:val="28"/>
          <w:rtl/>
          <w:cs/>
        </w:rPr>
        <w:t>.ศ.</w:t>
      </w:r>
      <w:r w:rsidRPr="00BA05AD">
        <w:rPr>
          <w:rFonts w:ascii="Browallia New" w:hAnsi="Browallia New" w:cs="Browallia New"/>
          <w:sz w:val="28"/>
          <w:szCs w:val="28"/>
        </w:rPr>
        <w:t xml:space="preserve"> 2535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โดยจัดทำเป็นทางการเป็นภาษาไทย การแปลงบการเงินฉบับนี้เป็นภาษาอื่น ให้ยึดถือ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งบการเงินที่จัดทำขึ้นเป็นภาษาไทยเป็นเกณฑ์ </w:t>
      </w:r>
    </w:p>
    <w:p w14:paraId="53803645" w14:textId="77777777" w:rsidR="00BA05AD" w:rsidRPr="00217F5E" w:rsidRDefault="00BA05AD" w:rsidP="00BA05A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8AEDD70" w14:textId="370C3136" w:rsidR="00BA05AD" w:rsidRPr="00BA05AD" w:rsidRDefault="00BA05AD" w:rsidP="00014F9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70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A05AD">
        <w:rPr>
          <w:rFonts w:ascii="Browallia New" w:hAnsi="Browallia New" w:cs="Browallia New"/>
          <w:sz w:val="28"/>
          <w:szCs w:val="28"/>
          <w:cs/>
        </w:rPr>
        <w:t xml:space="preserve">สภาวิชาชีพบัญชีได้ปรับปรุงและออกมาตรฐานการรายงานทางการเงินฉบับใหม่ การตีความ รวมถึงแนวปฏิบัติทางบัญชี ซึ่งมีผลบังคับใช้สำหรับรอบระยะเวลาบัญชีที่เริ่มในหรือหลังวันที่ </w:t>
      </w:r>
      <w:r w:rsidRPr="00BA05AD">
        <w:rPr>
          <w:rFonts w:ascii="Browallia New" w:hAnsi="Browallia New" w:cs="Browallia New"/>
          <w:sz w:val="28"/>
          <w:szCs w:val="28"/>
        </w:rPr>
        <w:t>1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BA05AD">
        <w:rPr>
          <w:rFonts w:ascii="Browallia New" w:hAnsi="Browallia New" w:cs="Browallia New"/>
          <w:sz w:val="28"/>
          <w:szCs w:val="28"/>
        </w:rPr>
        <w:t>256</w:t>
      </w:r>
      <w:r w:rsidR="00015EA1">
        <w:rPr>
          <w:rFonts w:ascii="Browallia New" w:hAnsi="Browallia New" w:cs="Browallia New"/>
          <w:sz w:val="28"/>
          <w:szCs w:val="28"/>
        </w:rPr>
        <w:t>0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ทศ ซึ่งส่วนใหญ่เป็นการปรับปรุงถ้อยคำและคำศัพท์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07E85C4E" w14:textId="77777777" w:rsidR="00A77920" w:rsidRPr="00217F5E" w:rsidRDefault="00A77920" w:rsidP="00014F9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706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E4A87D2" w14:textId="24706BE8" w:rsidR="00BA05AD" w:rsidRPr="00BA05AD" w:rsidRDefault="00BA05AD" w:rsidP="00014F9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706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BA05AD">
        <w:rPr>
          <w:rFonts w:ascii="Browallia New" w:hAnsi="Browallia New" w:cs="Browallia New"/>
          <w:sz w:val="28"/>
          <w:szCs w:val="28"/>
          <w:cs/>
        </w:rPr>
        <w:t xml:space="preserve">นอกจากนี้ สภาวิชาชีพบัญชีได้ออกประกาศและปรับปรุงมาตรฐานรายงานทางการเงิน การตีความและแนวปฏิบัติทางบัญชี ที่มีผลบังคับใช้สำหรับรอบระยะเวลาบัญชีที่เริ่มในหรือหลังวันที่ </w:t>
      </w:r>
      <w:r w:rsidRPr="00BA05AD">
        <w:rPr>
          <w:rFonts w:ascii="Browallia New" w:hAnsi="Browallia New" w:cs="Browallia New"/>
          <w:sz w:val="28"/>
          <w:szCs w:val="28"/>
        </w:rPr>
        <w:t>1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BA05AD">
        <w:rPr>
          <w:rFonts w:ascii="Browallia New" w:hAnsi="Browallia New" w:cs="Browallia New"/>
          <w:sz w:val="28"/>
          <w:szCs w:val="28"/>
        </w:rPr>
        <w:t>2561</w:t>
      </w:r>
      <w:r w:rsidRPr="00BA05AD">
        <w:rPr>
          <w:rFonts w:ascii="Browallia New" w:hAnsi="Browallia New" w:cs="Browallia New"/>
          <w:sz w:val="28"/>
          <w:szCs w:val="28"/>
          <w:cs/>
        </w:rPr>
        <w:t xml:space="preserve"> เป็นต้นไป 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 </w:t>
      </w:r>
      <w:r w:rsidRPr="00BA05AD">
        <w:rPr>
          <w:rFonts w:ascii="Browallia New" w:hAnsi="Browallia New" w:cs="Browallia New"/>
          <w:sz w:val="28"/>
          <w:szCs w:val="28"/>
          <w:cs/>
        </w:rPr>
        <w:t>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ทศ ซึ่งส่วนใหญ่เป็นการปรับปรุงถ้อยคำและคำศัพท์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บริษัทไม่มีแผนนำมาตรฐานดังกล่าวมาปรับใช้ก่อน บริษัทได้ประเมินเบื้องต้นถึงผลกระทบต่องบการเงินในการนำมาตรฐานรายงานทางการเงินใหม่และที่ปรับปรุงข้างต้นมาถือปฏิบัติ และคาดว่าไม่มีผลกระทบอย่างเป็นสาระสำคัญต่องบการเงินของบริษัทในงวดที่เริ่มถือปฏิบัติ</w:t>
      </w:r>
    </w:p>
    <w:p w14:paraId="61112F2D" w14:textId="6F82AFB3" w:rsidR="005753E0" w:rsidRPr="009758D4" w:rsidRDefault="005753E0" w:rsidP="00804F76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720"/>
          <w:tab w:val="left" w:pos="1080"/>
          <w:tab w:val="left" w:pos="1440"/>
        </w:tabs>
        <w:spacing w:line="240" w:lineRule="auto"/>
        <w:ind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9758D4">
        <w:rPr>
          <w:rFonts w:ascii="Browallia New" w:hAnsi="Browallia New" w:cs="Browallia New"/>
          <w:sz w:val="28"/>
          <w:szCs w:val="28"/>
          <w:cs/>
        </w:rPr>
        <w:lastRenderedPageBreak/>
        <w:t>เกณฑ์ในการจัดทำงบการเงินรวม</w:t>
      </w:r>
    </w:p>
    <w:p w14:paraId="6B4BC050" w14:textId="77777777" w:rsidR="005753E0" w:rsidRPr="007F61E7" w:rsidRDefault="005753E0" w:rsidP="007F6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541DBDA3" w14:textId="77777777" w:rsidR="005753E0" w:rsidRPr="007F61E7" w:rsidRDefault="005753E0" w:rsidP="00804F76">
      <w:pPr>
        <w:tabs>
          <w:tab w:val="clear" w:pos="227"/>
          <w:tab w:val="clear" w:pos="454"/>
          <w:tab w:val="clear" w:pos="907"/>
        </w:tabs>
        <w:spacing w:line="240" w:lineRule="auto"/>
        <w:ind w:left="729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 xml:space="preserve">งบการเงินรวมนี้ได้รวมงบการเงินของบริษัท อี ฟอร์ แอล เอม จำกัด </w:t>
      </w:r>
      <w:r w:rsidRPr="007F61E7">
        <w:rPr>
          <w:rFonts w:ascii="Browallia New" w:hAnsi="Browallia New" w:cs="Browallia New"/>
          <w:sz w:val="28"/>
          <w:szCs w:val="28"/>
        </w:rPr>
        <w:t>(</w:t>
      </w:r>
      <w:r w:rsidRPr="007F61E7">
        <w:rPr>
          <w:rFonts w:ascii="Browallia New" w:hAnsi="Browallia New" w:cs="Browallia New"/>
          <w:sz w:val="28"/>
          <w:szCs w:val="28"/>
          <w:cs/>
        </w:rPr>
        <w:t>มหาชน</w:t>
      </w:r>
      <w:r w:rsidRPr="007F61E7">
        <w:rPr>
          <w:rFonts w:ascii="Browallia New" w:hAnsi="Browallia New" w:cs="Browallia New"/>
          <w:sz w:val="28"/>
          <w:szCs w:val="28"/>
        </w:rPr>
        <w:t xml:space="preserve">) </w:t>
      </w:r>
      <w:r w:rsidRPr="007F61E7">
        <w:rPr>
          <w:rFonts w:ascii="Browallia New" w:hAnsi="Browallia New" w:cs="Browallia New"/>
          <w:sz w:val="28"/>
          <w:szCs w:val="28"/>
          <w:cs/>
        </w:rPr>
        <w:t xml:space="preserve">และบริษัทย่อยที่บริษัทมีอำนาจควบคุมหรือถือหุ้นเกินกว่าร้อยละ </w:t>
      </w:r>
      <w:r w:rsidRPr="007F61E7">
        <w:rPr>
          <w:rFonts w:ascii="Browallia New" w:hAnsi="Browallia New" w:cs="Browallia New"/>
          <w:sz w:val="28"/>
          <w:szCs w:val="28"/>
        </w:rPr>
        <w:t xml:space="preserve">50 </w:t>
      </w:r>
      <w:r w:rsidRPr="007F61E7">
        <w:rPr>
          <w:rFonts w:ascii="Browallia New" w:hAnsi="Browallia New" w:cs="Browallia New"/>
          <w:sz w:val="28"/>
          <w:szCs w:val="28"/>
          <w:cs/>
        </w:rPr>
        <w:t>ของหุ้นที่มีสิทธิออกเสียง ดังต่อไปนี้</w:t>
      </w:r>
    </w:p>
    <w:p w14:paraId="14010ABB" w14:textId="77777777" w:rsidR="00E15635" w:rsidRPr="00E507A5" w:rsidRDefault="00E15635" w:rsidP="007F6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460" w:type="dxa"/>
        <w:tblInd w:w="7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80"/>
        <w:gridCol w:w="810"/>
        <w:gridCol w:w="90"/>
        <w:gridCol w:w="846"/>
        <w:gridCol w:w="144"/>
        <w:gridCol w:w="810"/>
        <w:gridCol w:w="135"/>
        <w:gridCol w:w="3285"/>
      </w:tblGrid>
      <w:tr w:rsidR="00C95E7F" w:rsidRPr="007F61E7" w14:paraId="553DFD33" w14:textId="77777777" w:rsidTr="00804F76">
        <w:tc>
          <w:tcPr>
            <w:tcW w:w="2160" w:type="dxa"/>
          </w:tcPr>
          <w:p w14:paraId="07056CB9" w14:textId="77777777" w:rsidR="00C95E7F" w:rsidRPr="007F61E7" w:rsidRDefault="00C95E7F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76289EF0" w14:textId="77777777" w:rsidR="00C95E7F" w:rsidRPr="007F61E7" w:rsidRDefault="00C95E7F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F666410" w14:textId="77777777" w:rsidR="00C95E7F" w:rsidRPr="007F61E7" w:rsidRDefault="002F72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0" w:type="dxa"/>
          </w:tcPr>
          <w:p w14:paraId="66196B7D" w14:textId="77777777" w:rsidR="00C95E7F" w:rsidRPr="007F61E7" w:rsidRDefault="00C95E7F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783D84A8" w14:textId="77777777" w:rsidR="00C95E7F" w:rsidRPr="007F61E7" w:rsidRDefault="00C95E7F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สัดส่วนการลงทุน (ร้อยละ)</w:t>
            </w:r>
          </w:p>
        </w:tc>
        <w:tc>
          <w:tcPr>
            <w:tcW w:w="135" w:type="dxa"/>
          </w:tcPr>
          <w:p w14:paraId="6B171099" w14:textId="77777777" w:rsidR="00C95E7F" w:rsidRPr="007F61E7" w:rsidRDefault="00C95E7F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</w:tcPr>
          <w:p w14:paraId="6EE4A940" w14:textId="77777777" w:rsidR="00C95E7F" w:rsidRPr="007F61E7" w:rsidRDefault="00C95E7F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B53B0" w:rsidRPr="007F61E7" w14:paraId="52185131" w14:textId="77777777" w:rsidTr="00804F76">
        <w:tc>
          <w:tcPr>
            <w:tcW w:w="2160" w:type="dxa"/>
            <w:tcBorders>
              <w:bottom w:val="single" w:sz="4" w:space="0" w:color="auto"/>
            </w:tcBorders>
          </w:tcPr>
          <w:p w14:paraId="46277E98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" w:type="dxa"/>
          </w:tcPr>
          <w:p w14:paraId="74306ABA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7B55CA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0" w:type="dxa"/>
          </w:tcPr>
          <w:p w14:paraId="1696CF5F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329E30B4" w14:textId="08DCA18A" w:rsidR="000B53B0" w:rsidRPr="007F61E7" w:rsidRDefault="00A7417B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144" w:type="dxa"/>
          </w:tcPr>
          <w:p w14:paraId="79BF296A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A4BCA9" w14:textId="5C705577" w:rsidR="000B53B0" w:rsidRPr="007F61E7" w:rsidRDefault="00A7417B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135" w:type="dxa"/>
          </w:tcPr>
          <w:p w14:paraId="0BE665E8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tcBorders>
              <w:bottom w:val="single" w:sz="4" w:space="0" w:color="auto"/>
            </w:tcBorders>
          </w:tcPr>
          <w:p w14:paraId="20E025D6" w14:textId="77777777" w:rsidR="000B53B0" w:rsidRPr="007F61E7" w:rsidRDefault="000B53B0" w:rsidP="007F61E7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ลักษณะธุรกิจ</w:t>
            </w:r>
          </w:p>
        </w:tc>
      </w:tr>
      <w:tr w:rsidR="000B53B0" w:rsidRPr="007F61E7" w14:paraId="5D7DDA04" w14:textId="77777777" w:rsidTr="00804F76">
        <w:tc>
          <w:tcPr>
            <w:tcW w:w="2160" w:type="dxa"/>
            <w:tcBorders>
              <w:top w:val="single" w:sz="4" w:space="0" w:color="auto"/>
            </w:tcBorders>
          </w:tcPr>
          <w:p w14:paraId="09EFA576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80" w:type="dxa"/>
          </w:tcPr>
          <w:p w14:paraId="49AB5F7B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7AD3B0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</w:tcPr>
          <w:p w14:paraId="5917F741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07755D2C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" w:type="dxa"/>
          </w:tcPr>
          <w:p w14:paraId="3C840B52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0B31451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611F44DC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</w:tcBorders>
          </w:tcPr>
          <w:p w14:paraId="07A1992C" w14:textId="77777777" w:rsidR="000B53B0" w:rsidRPr="007F61E7" w:rsidRDefault="000B53B0" w:rsidP="007F61E7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699F" w:rsidRPr="007F61E7" w14:paraId="6E8AB99C" w14:textId="77777777" w:rsidTr="00804F76">
        <w:tc>
          <w:tcPr>
            <w:tcW w:w="2160" w:type="dxa"/>
          </w:tcPr>
          <w:p w14:paraId="4021ABA9" w14:textId="77777777" w:rsidR="0020699F" w:rsidRPr="007F61E7" w:rsidRDefault="0020699F" w:rsidP="007F61E7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180" w:type="dxa"/>
          </w:tcPr>
          <w:p w14:paraId="66C354EC" w14:textId="77777777" w:rsidR="0020699F" w:rsidRPr="007F61E7" w:rsidRDefault="0020699F" w:rsidP="007F61E7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E9DDC77" w14:textId="77777777" w:rsidR="0020699F" w:rsidRPr="007F61E7" w:rsidRDefault="0020699F" w:rsidP="007F61E7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ไทย</w:t>
            </w:r>
          </w:p>
        </w:tc>
        <w:tc>
          <w:tcPr>
            <w:tcW w:w="90" w:type="dxa"/>
          </w:tcPr>
          <w:p w14:paraId="391FAF4D" w14:textId="77777777" w:rsidR="0020699F" w:rsidRPr="007F61E7" w:rsidRDefault="0020699F" w:rsidP="007F61E7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14:paraId="0F94F05F" w14:textId="1ABFBD0B" w:rsidR="0020699F" w:rsidRPr="00150041" w:rsidRDefault="0020699F" w:rsidP="007F61E7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0041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144" w:type="dxa"/>
          </w:tcPr>
          <w:p w14:paraId="5FD6265B" w14:textId="77777777" w:rsidR="0020699F" w:rsidRPr="007F61E7" w:rsidRDefault="0020699F" w:rsidP="007F61E7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8A5397" w14:textId="77777777" w:rsidR="0020699F" w:rsidRPr="007F61E7" w:rsidRDefault="0020699F" w:rsidP="007F61E7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135" w:type="dxa"/>
          </w:tcPr>
          <w:p w14:paraId="16B59C3A" w14:textId="77777777" w:rsidR="0020699F" w:rsidRPr="007F61E7" w:rsidRDefault="0020699F" w:rsidP="007F61E7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</w:tcPr>
          <w:p w14:paraId="503724C7" w14:textId="77777777" w:rsidR="0020699F" w:rsidRPr="007F61E7" w:rsidRDefault="0020699F" w:rsidP="007F61E7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ตัวแทนจำหน่ายเครื่องมือและอุปกรณ์ทางการแพทย์</w:t>
            </w:r>
          </w:p>
        </w:tc>
      </w:tr>
      <w:tr w:rsidR="0020699F" w:rsidRPr="007F61E7" w14:paraId="51FC6823" w14:textId="77777777" w:rsidTr="00804F76">
        <w:trPr>
          <w:trHeight w:val="236"/>
        </w:trPr>
        <w:tc>
          <w:tcPr>
            <w:tcW w:w="2160" w:type="dxa"/>
          </w:tcPr>
          <w:p w14:paraId="5AFF9546" w14:textId="77777777" w:rsidR="0020699F" w:rsidRPr="007F61E7" w:rsidRDefault="0020699F" w:rsidP="007F61E7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สยามสเนล จำกัด</w:t>
            </w:r>
          </w:p>
        </w:tc>
        <w:tc>
          <w:tcPr>
            <w:tcW w:w="180" w:type="dxa"/>
          </w:tcPr>
          <w:p w14:paraId="1A0E8529" w14:textId="77777777" w:rsidR="0020699F" w:rsidRPr="007F61E7" w:rsidRDefault="0020699F" w:rsidP="007F61E7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A172A7F" w14:textId="77777777" w:rsidR="0020699F" w:rsidRPr="007F61E7" w:rsidRDefault="0020699F" w:rsidP="007F61E7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25C6113F" w14:textId="77777777" w:rsidR="0020699F" w:rsidRPr="007F61E7" w:rsidRDefault="0020699F" w:rsidP="007F61E7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14:paraId="3A905FD3" w14:textId="48C3FCDA" w:rsidR="0020699F" w:rsidRPr="00150041" w:rsidRDefault="0020699F" w:rsidP="007F61E7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0041">
              <w:rPr>
                <w:rFonts w:ascii="Browallia New" w:hAnsi="Browallia New" w:cs="Browallia New"/>
                <w:sz w:val="22"/>
                <w:szCs w:val="22"/>
              </w:rPr>
              <w:t>51.00</w:t>
            </w:r>
          </w:p>
        </w:tc>
        <w:tc>
          <w:tcPr>
            <w:tcW w:w="144" w:type="dxa"/>
          </w:tcPr>
          <w:p w14:paraId="4FB8F57F" w14:textId="77777777" w:rsidR="0020699F" w:rsidRPr="007F61E7" w:rsidRDefault="0020699F" w:rsidP="007F61E7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AEECCC" w14:textId="77777777" w:rsidR="0020699F" w:rsidRPr="007F61E7" w:rsidRDefault="0020699F" w:rsidP="007F61E7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</w:rPr>
              <w:t>51.00</w:t>
            </w:r>
          </w:p>
        </w:tc>
        <w:tc>
          <w:tcPr>
            <w:tcW w:w="135" w:type="dxa"/>
          </w:tcPr>
          <w:p w14:paraId="22BEF18D" w14:textId="77777777" w:rsidR="0020699F" w:rsidRPr="007F61E7" w:rsidRDefault="0020699F" w:rsidP="007F61E7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</w:tcPr>
          <w:p w14:paraId="124584D8" w14:textId="77777777" w:rsidR="0020699F" w:rsidRPr="007F61E7" w:rsidRDefault="0020699F" w:rsidP="007F61E7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ผลิตและจำหน่ายเมือกหอยทากและผลิตภัณฑ์ด้าน</w:t>
            </w:r>
          </w:p>
          <w:p w14:paraId="1006050C" w14:textId="77777777" w:rsidR="0020699F" w:rsidRPr="007F61E7" w:rsidRDefault="0020699F" w:rsidP="007F61E7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ความงามที่มีเมือกหอยทาก</w:t>
            </w:r>
          </w:p>
        </w:tc>
      </w:tr>
      <w:tr w:rsidR="0020699F" w:rsidRPr="007F61E7" w14:paraId="116175AD" w14:textId="77777777" w:rsidTr="00804F76">
        <w:trPr>
          <w:trHeight w:val="236"/>
        </w:trPr>
        <w:tc>
          <w:tcPr>
            <w:tcW w:w="2160" w:type="dxa"/>
          </w:tcPr>
          <w:p w14:paraId="5B33EB31" w14:textId="77777777" w:rsidR="0020699F" w:rsidRPr="007F61E7" w:rsidRDefault="0020699F" w:rsidP="007F61E7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ดับบลิวซีไอ โฮลดิ้ง จำกัด</w:t>
            </w: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0" w:type="dxa"/>
          </w:tcPr>
          <w:p w14:paraId="71D2A6E4" w14:textId="77777777" w:rsidR="0020699F" w:rsidRPr="007F61E7" w:rsidRDefault="0020699F" w:rsidP="007F61E7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9596ED7" w14:textId="77777777" w:rsidR="0020699F" w:rsidRPr="007F61E7" w:rsidRDefault="0020699F" w:rsidP="007F61E7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36FE0B3E" w14:textId="77777777" w:rsidR="0020699F" w:rsidRPr="007F61E7" w:rsidRDefault="0020699F" w:rsidP="007F61E7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14:paraId="4B021AE5" w14:textId="21C81755" w:rsidR="0020699F" w:rsidRPr="00150041" w:rsidRDefault="0020699F" w:rsidP="007F61E7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50041">
              <w:rPr>
                <w:rFonts w:ascii="Browallia New" w:hAnsi="Browallia New" w:cs="Browallia New"/>
                <w:sz w:val="22"/>
                <w:szCs w:val="22"/>
              </w:rPr>
              <w:t>50.17</w:t>
            </w:r>
          </w:p>
        </w:tc>
        <w:tc>
          <w:tcPr>
            <w:tcW w:w="144" w:type="dxa"/>
          </w:tcPr>
          <w:p w14:paraId="2ACEA713" w14:textId="77777777" w:rsidR="0020699F" w:rsidRPr="007F61E7" w:rsidRDefault="0020699F" w:rsidP="007F61E7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EC3C3F" w14:textId="77777777" w:rsidR="0020699F" w:rsidRPr="007F61E7" w:rsidRDefault="0020699F" w:rsidP="007F61E7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</w:rPr>
              <w:t>50.17</w:t>
            </w:r>
          </w:p>
        </w:tc>
        <w:tc>
          <w:tcPr>
            <w:tcW w:w="135" w:type="dxa"/>
          </w:tcPr>
          <w:p w14:paraId="05D02D82" w14:textId="77777777" w:rsidR="0020699F" w:rsidRPr="007F61E7" w:rsidRDefault="0020699F" w:rsidP="007F61E7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</w:tcPr>
          <w:p w14:paraId="1E6E87EE" w14:textId="77777777" w:rsidR="0020699F" w:rsidRPr="007F61E7" w:rsidRDefault="0020699F" w:rsidP="007F61E7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F61E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ลงทุนในบริษัท วุฒิศักดิ์ คลินิก อินเตอร์กรุ๊ป จำกัด</w:t>
            </w:r>
          </w:p>
        </w:tc>
      </w:tr>
    </w:tbl>
    <w:p w14:paraId="62EC3ADF" w14:textId="7A4430F9" w:rsidR="00E81959" w:rsidRDefault="00E81959" w:rsidP="007F61E7">
      <w:pPr>
        <w:tabs>
          <w:tab w:val="clear" w:pos="454"/>
          <w:tab w:val="clear" w:pos="680"/>
        </w:tabs>
        <w:spacing w:line="240" w:lineRule="auto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8460" w:type="dxa"/>
        <w:tblInd w:w="78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80"/>
        <w:gridCol w:w="810"/>
        <w:gridCol w:w="90"/>
        <w:gridCol w:w="846"/>
        <w:gridCol w:w="144"/>
        <w:gridCol w:w="810"/>
        <w:gridCol w:w="135"/>
        <w:gridCol w:w="3285"/>
      </w:tblGrid>
      <w:tr w:rsidR="00207EE2" w:rsidRPr="002C601A" w14:paraId="3D1C6CE5" w14:textId="77777777" w:rsidTr="00E253F9">
        <w:tc>
          <w:tcPr>
            <w:tcW w:w="2160" w:type="dxa"/>
            <w:shd w:val="clear" w:color="auto" w:fill="auto"/>
          </w:tcPr>
          <w:p w14:paraId="1CB6EB19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065D06F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FA0E8F" w14:textId="77777777" w:rsidR="00207EE2" w:rsidRPr="002C601A" w:rsidRDefault="00207EE2" w:rsidP="005144A0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0" w:type="dxa"/>
            <w:shd w:val="clear" w:color="auto" w:fill="auto"/>
          </w:tcPr>
          <w:p w14:paraId="300D74CB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E0E3DF" w14:textId="77777777" w:rsidR="00C16C34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สัดส่วนการลงทุน</w:t>
            </w:r>
          </w:p>
          <w:p w14:paraId="0F46585B" w14:textId="0F6528F4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โดยบริษัทย่อย (ร้อยละ)</w:t>
            </w:r>
          </w:p>
        </w:tc>
        <w:tc>
          <w:tcPr>
            <w:tcW w:w="135" w:type="dxa"/>
            <w:shd w:val="clear" w:color="auto" w:fill="auto"/>
          </w:tcPr>
          <w:p w14:paraId="18B84EE9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shd w:val="clear" w:color="auto" w:fill="auto"/>
          </w:tcPr>
          <w:p w14:paraId="71B80ECB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07EE2" w:rsidRPr="002C601A" w14:paraId="0F303107" w14:textId="77777777" w:rsidTr="00E253F9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68A5D72" w14:textId="244C3E16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  <w:r w:rsidR="005144A0"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ทางอ้อม</w:t>
            </w:r>
          </w:p>
        </w:tc>
        <w:tc>
          <w:tcPr>
            <w:tcW w:w="180" w:type="dxa"/>
            <w:shd w:val="clear" w:color="auto" w:fill="auto"/>
          </w:tcPr>
          <w:p w14:paraId="052F8023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A536827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0" w:type="dxa"/>
            <w:shd w:val="clear" w:color="auto" w:fill="auto"/>
          </w:tcPr>
          <w:p w14:paraId="3CCF64CE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14:paraId="7B5AF4FF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144" w:type="dxa"/>
            <w:shd w:val="clear" w:color="auto" w:fill="auto"/>
          </w:tcPr>
          <w:p w14:paraId="6B75C362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D58469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135" w:type="dxa"/>
            <w:shd w:val="clear" w:color="auto" w:fill="auto"/>
          </w:tcPr>
          <w:p w14:paraId="5D4562B8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tcBorders>
              <w:bottom w:val="single" w:sz="4" w:space="0" w:color="auto"/>
            </w:tcBorders>
            <w:shd w:val="clear" w:color="auto" w:fill="auto"/>
          </w:tcPr>
          <w:p w14:paraId="49E91DFC" w14:textId="77777777" w:rsidR="00207EE2" w:rsidRPr="002C601A" w:rsidRDefault="00207EE2" w:rsidP="00C46832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ลักษณะธุรกิจ</w:t>
            </w:r>
          </w:p>
        </w:tc>
      </w:tr>
      <w:tr w:rsidR="00207EE2" w:rsidRPr="002C601A" w14:paraId="1A166151" w14:textId="77777777" w:rsidTr="00E253F9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6D5A346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E58415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C08D053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92CF0EB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14:paraId="2C234F60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61A8CDD8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3EDCB9C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74A8E7FA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14:paraId="0ED84687" w14:textId="77777777" w:rsidR="00207EE2" w:rsidRPr="002C601A" w:rsidRDefault="00207EE2" w:rsidP="00C46832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253F9" w:rsidRPr="002C601A" w14:paraId="186FBCC8" w14:textId="77777777" w:rsidTr="00E253F9">
        <w:tc>
          <w:tcPr>
            <w:tcW w:w="2160" w:type="dxa"/>
            <w:shd w:val="clear" w:color="auto" w:fill="auto"/>
          </w:tcPr>
          <w:p w14:paraId="7CAFCBFC" w14:textId="77777777" w:rsidR="00E253F9" w:rsidRDefault="00E253F9" w:rsidP="00E253F9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วุฒิศักดิ์ คลินิก </w:t>
            </w:r>
          </w:p>
          <w:p w14:paraId="67A023B6" w14:textId="564CFCC6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อินเตอร์กรุ๊ป จำกัด</w:t>
            </w:r>
          </w:p>
        </w:tc>
        <w:tc>
          <w:tcPr>
            <w:tcW w:w="180" w:type="dxa"/>
            <w:shd w:val="clear" w:color="auto" w:fill="auto"/>
          </w:tcPr>
          <w:p w14:paraId="0586DB4E" w14:textId="77777777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197FF2D" w14:textId="6B36192D" w:rsidR="00E253F9" w:rsidRPr="002C601A" w:rsidRDefault="00E253F9" w:rsidP="00E253F9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   ไทย</w:t>
            </w:r>
          </w:p>
        </w:tc>
        <w:tc>
          <w:tcPr>
            <w:tcW w:w="90" w:type="dxa"/>
            <w:shd w:val="clear" w:color="auto" w:fill="auto"/>
          </w:tcPr>
          <w:p w14:paraId="5F2531E5" w14:textId="77777777" w:rsidR="00E253F9" w:rsidRPr="002C601A" w:rsidRDefault="00E253F9" w:rsidP="00E253F9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14:paraId="30F80226" w14:textId="59522255" w:rsidR="00E253F9" w:rsidRPr="002C601A" w:rsidRDefault="00E253F9" w:rsidP="00E253F9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44" w:type="dxa"/>
            <w:shd w:val="clear" w:color="auto" w:fill="auto"/>
          </w:tcPr>
          <w:p w14:paraId="35772B1F" w14:textId="77777777" w:rsidR="00E253F9" w:rsidRPr="002C601A" w:rsidRDefault="00E253F9" w:rsidP="00E253F9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7BE0A65" w14:textId="4C9FA499" w:rsidR="00E253F9" w:rsidRPr="002C601A" w:rsidRDefault="00E253F9" w:rsidP="00E253F9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shd w:val="clear" w:color="auto" w:fill="auto"/>
          </w:tcPr>
          <w:p w14:paraId="10A19F22" w14:textId="77777777" w:rsidR="00E253F9" w:rsidRPr="002C601A" w:rsidRDefault="00E253F9" w:rsidP="00E253F9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shd w:val="clear" w:color="auto" w:fill="auto"/>
          </w:tcPr>
          <w:p w14:paraId="2362980C" w14:textId="2B832C9E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บริการด้านความงามและธุรกิจแฟรนไชส์</w:t>
            </w:r>
          </w:p>
        </w:tc>
      </w:tr>
      <w:tr w:rsidR="00E253F9" w:rsidRPr="002C601A" w14:paraId="59C81E60" w14:textId="77777777" w:rsidTr="00E253F9">
        <w:trPr>
          <w:trHeight w:val="236"/>
        </w:trPr>
        <w:tc>
          <w:tcPr>
            <w:tcW w:w="2160" w:type="dxa"/>
            <w:shd w:val="clear" w:color="auto" w:fill="auto"/>
          </w:tcPr>
          <w:p w14:paraId="65236C62" w14:textId="77777777" w:rsidR="00E253F9" w:rsidRDefault="00E253F9" w:rsidP="00E253F9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วุฒิศักดิ์ คอสเมติก </w:t>
            </w:r>
          </w:p>
          <w:p w14:paraId="11AA15E2" w14:textId="66651201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อินเตอร์ จำกัด</w:t>
            </w:r>
          </w:p>
        </w:tc>
        <w:tc>
          <w:tcPr>
            <w:tcW w:w="180" w:type="dxa"/>
            <w:shd w:val="clear" w:color="auto" w:fill="auto"/>
          </w:tcPr>
          <w:p w14:paraId="45162EAE" w14:textId="77777777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F09B029" w14:textId="1570B296" w:rsidR="00E253F9" w:rsidRPr="002C601A" w:rsidRDefault="00E253F9" w:rsidP="00E253F9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1B804C4" w14:textId="77777777" w:rsidR="00E253F9" w:rsidRPr="002C601A" w:rsidRDefault="00E253F9" w:rsidP="00E253F9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14:paraId="7B9B8E05" w14:textId="04DB4ED6" w:rsidR="00E253F9" w:rsidRPr="002C601A" w:rsidRDefault="00E253F9" w:rsidP="00E253F9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99.97</w:t>
            </w:r>
          </w:p>
        </w:tc>
        <w:tc>
          <w:tcPr>
            <w:tcW w:w="144" w:type="dxa"/>
            <w:shd w:val="clear" w:color="auto" w:fill="auto"/>
          </w:tcPr>
          <w:p w14:paraId="19A44636" w14:textId="77777777" w:rsidR="00E253F9" w:rsidRPr="002C601A" w:rsidRDefault="00E253F9" w:rsidP="00E253F9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E264AC7" w14:textId="237A6ED4" w:rsidR="00E253F9" w:rsidRPr="002C601A" w:rsidRDefault="00E253F9" w:rsidP="00E253F9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99.97</w:t>
            </w:r>
          </w:p>
        </w:tc>
        <w:tc>
          <w:tcPr>
            <w:tcW w:w="135" w:type="dxa"/>
            <w:shd w:val="clear" w:color="auto" w:fill="auto"/>
          </w:tcPr>
          <w:p w14:paraId="2E0F80DF" w14:textId="77777777" w:rsidR="00E253F9" w:rsidRPr="002C601A" w:rsidRDefault="00E253F9" w:rsidP="00E253F9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shd w:val="clear" w:color="auto" w:fill="auto"/>
          </w:tcPr>
          <w:p w14:paraId="72A908EB" w14:textId="625386D5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ซื้อมาขายไปเครื่องสำอางและอาหารเสริม</w:t>
            </w:r>
          </w:p>
        </w:tc>
      </w:tr>
      <w:tr w:rsidR="00E253F9" w:rsidRPr="002C601A" w14:paraId="40BE5D5A" w14:textId="77777777" w:rsidTr="00E253F9">
        <w:trPr>
          <w:trHeight w:val="236"/>
        </w:trPr>
        <w:tc>
          <w:tcPr>
            <w:tcW w:w="2160" w:type="dxa"/>
            <w:shd w:val="clear" w:color="auto" w:fill="auto"/>
          </w:tcPr>
          <w:p w14:paraId="1CC5ECE6" w14:textId="77777777" w:rsidR="00E253F9" w:rsidRDefault="00E253F9" w:rsidP="00E253F9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วุฒิศักดิ์ ฟาร์มาซี </w:t>
            </w:r>
          </w:p>
          <w:p w14:paraId="6D421E37" w14:textId="6AD89F82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อินเตอร์ จำกัด</w:t>
            </w:r>
          </w:p>
        </w:tc>
        <w:tc>
          <w:tcPr>
            <w:tcW w:w="180" w:type="dxa"/>
            <w:shd w:val="clear" w:color="auto" w:fill="auto"/>
          </w:tcPr>
          <w:p w14:paraId="1C8E1FEA" w14:textId="77777777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36B1845" w14:textId="1F7FD2E0" w:rsidR="00E253F9" w:rsidRPr="002C601A" w:rsidRDefault="00E253F9" w:rsidP="00E253F9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0E8ED4C1" w14:textId="77777777" w:rsidR="00E253F9" w:rsidRPr="002C601A" w:rsidRDefault="00E253F9" w:rsidP="00E253F9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14:paraId="1884A0BF" w14:textId="47051329" w:rsidR="00E253F9" w:rsidRPr="002C601A" w:rsidRDefault="00E253F9" w:rsidP="00E253F9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44" w:type="dxa"/>
            <w:shd w:val="clear" w:color="auto" w:fill="auto"/>
          </w:tcPr>
          <w:p w14:paraId="33176E71" w14:textId="77777777" w:rsidR="00E253F9" w:rsidRPr="002C601A" w:rsidRDefault="00E253F9" w:rsidP="00E253F9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4F4C197" w14:textId="2AFA8E6A" w:rsidR="00E253F9" w:rsidRPr="002C601A" w:rsidRDefault="00E253F9" w:rsidP="00E253F9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shd w:val="clear" w:color="auto" w:fill="auto"/>
          </w:tcPr>
          <w:p w14:paraId="5CB37DD8" w14:textId="77777777" w:rsidR="00E253F9" w:rsidRPr="002C601A" w:rsidRDefault="00E253F9" w:rsidP="00E253F9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shd w:val="clear" w:color="auto" w:fill="auto"/>
          </w:tcPr>
          <w:p w14:paraId="6CEFA5F3" w14:textId="396886A0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ซื้อมาขายไปผลิตภัณฑ์ยาและอาหารเสริม</w:t>
            </w:r>
          </w:p>
        </w:tc>
      </w:tr>
      <w:tr w:rsidR="00E253F9" w:rsidRPr="002C601A" w14:paraId="3D94D40D" w14:textId="77777777" w:rsidTr="00E253F9">
        <w:trPr>
          <w:trHeight w:val="236"/>
        </w:trPr>
        <w:tc>
          <w:tcPr>
            <w:tcW w:w="2160" w:type="dxa"/>
            <w:shd w:val="clear" w:color="auto" w:fill="auto"/>
          </w:tcPr>
          <w:p w14:paraId="4726113A" w14:textId="77777777" w:rsidR="00E253F9" w:rsidRDefault="00E253F9" w:rsidP="00E253F9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บริษัท ดับบลิว เวลเนส อินเตอร์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  <w:p w14:paraId="395DA0D8" w14:textId="77777777" w:rsidR="00E253F9" w:rsidRDefault="00E253F9" w:rsidP="00E253F9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จำกัด </w:t>
            </w:r>
            <w:r w:rsidRPr="002C6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เดิมชื่อ</w:t>
            </w:r>
            <w:r w:rsidRPr="002C601A">
              <w:rPr>
                <w:rFonts w:ascii="Browallia New" w:hAnsi="Browallia New" w:cs="Browallia New"/>
                <w:sz w:val="22"/>
                <w:szCs w:val="22"/>
              </w:rPr>
              <w:t xml:space="preserve"> “</w:t>
            </w: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บ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ริษัท </w:t>
            </w:r>
          </w:p>
          <w:p w14:paraId="3474C8D9" w14:textId="77777777" w:rsidR="00E253F9" w:rsidRDefault="00E253F9" w:rsidP="00E253F9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วุฒิศักดิ์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แกรนด์ อินเตอร์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  <w:p w14:paraId="73AFF7F5" w14:textId="4E70A061" w:rsidR="00E253F9" w:rsidRPr="002C601A" w:rsidRDefault="00E253F9" w:rsidP="00E253F9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  <w:r w:rsidRPr="002C601A">
              <w:rPr>
                <w:rFonts w:ascii="Browallia New" w:hAnsi="Browallia New" w:cs="Browallia New"/>
                <w:sz w:val="22"/>
                <w:szCs w:val="22"/>
              </w:rPr>
              <w:t>”</w:t>
            </w:r>
            <w:r w:rsidRPr="002C601A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C87235" w14:textId="77777777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4D22D00" w14:textId="22FB1608" w:rsidR="00E253F9" w:rsidRPr="002C601A" w:rsidRDefault="00E253F9" w:rsidP="00E253F9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6E15395B" w14:textId="77777777" w:rsidR="00E253F9" w:rsidRPr="002C601A" w:rsidRDefault="00E253F9" w:rsidP="00E253F9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14:paraId="3F464887" w14:textId="60171FC7" w:rsidR="00E253F9" w:rsidRPr="002C601A" w:rsidRDefault="00E253F9" w:rsidP="00E253F9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99.97</w:t>
            </w:r>
          </w:p>
        </w:tc>
        <w:tc>
          <w:tcPr>
            <w:tcW w:w="144" w:type="dxa"/>
            <w:shd w:val="clear" w:color="auto" w:fill="auto"/>
          </w:tcPr>
          <w:p w14:paraId="06592F40" w14:textId="77777777" w:rsidR="00E253F9" w:rsidRPr="002C601A" w:rsidRDefault="00E253F9" w:rsidP="00E253F9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6765350" w14:textId="6936325A" w:rsidR="00E253F9" w:rsidRPr="002C601A" w:rsidRDefault="00E253F9" w:rsidP="00E253F9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99.97</w:t>
            </w:r>
          </w:p>
        </w:tc>
        <w:tc>
          <w:tcPr>
            <w:tcW w:w="135" w:type="dxa"/>
            <w:shd w:val="clear" w:color="auto" w:fill="auto"/>
          </w:tcPr>
          <w:p w14:paraId="2466EC38" w14:textId="77777777" w:rsidR="00E253F9" w:rsidRPr="002C601A" w:rsidRDefault="00E253F9" w:rsidP="00E253F9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shd w:val="clear" w:color="auto" w:fill="auto"/>
          </w:tcPr>
          <w:p w14:paraId="1B80F71D" w14:textId="7A017B84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สถาบันฝึกอบรม</w:t>
            </w:r>
          </w:p>
        </w:tc>
      </w:tr>
      <w:tr w:rsidR="00E253F9" w:rsidRPr="002C601A" w14:paraId="2B50B3B8" w14:textId="77777777" w:rsidTr="00E253F9">
        <w:trPr>
          <w:trHeight w:val="236"/>
        </w:trPr>
        <w:tc>
          <w:tcPr>
            <w:tcW w:w="2160" w:type="dxa"/>
            <w:shd w:val="clear" w:color="auto" w:fill="auto"/>
          </w:tcPr>
          <w:p w14:paraId="00C2669C" w14:textId="77777777" w:rsidR="00E253F9" w:rsidRDefault="00E253F9" w:rsidP="00E253F9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</w:rPr>
            </w:pP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ดับบลิว. เอส. เซอร์จีรี่ 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         </w:t>
            </w:r>
          </w:p>
          <w:p w14:paraId="4EB1BB6F" w14:textId="36459CEC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2C601A">
              <w:rPr>
                <w:rFonts w:ascii="Browallia New" w:hAnsi="Browallia New" w:cs="Browallia New"/>
                <w:sz w:val="22"/>
                <w:szCs w:val="22"/>
              </w:rPr>
              <w:t xml:space="preserve">2014 </w:t>
            </w:r>
            <w:r w:rsidRPr="002C601A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13706193" w14:textId="77777777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95C0C7B" w14:textId="1588E5A9" w:rsidR="00E253F9" w:rsidRPr="002C601A" w:rsidRDefault="00E253F9" w:rsidP="00E253F9">
            <w:pP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F61E7">
              <w:rPr>
                <w:rFonts w:ascii="Browallia New" w:hAnsi="Browallia New" w:cs="Browall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B57C0D9" w14:textId="77777777" w:rsidR="00E253F9" w:rsidRPr="002C601A" w:rsidRDefault="00E253F9" w:rsidP="00E253F9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14:paraId="308E0978" w14:textId="640F5029" w:rsidR="00E253F9" w:rsidRPr="002C601A" w:rsidRDefault="00E253F9" w:rsidP="00E253F9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99.98</w:t>
            </w:r>
          </w:p>
        </w:tc>
        <w:tc>
          <w:tcPr>
            <w:tcW w:w="144" w:type="dxa"/>
            <w:shd w:val="clear" w:color="auto" w:fill="auto"/>
          </w:tcPr>
          <w:p w14:paraId="540E02C1" w14:textId="77777777" w:rsidR="00E253F9" w:rsidRPr="002C601A" w:rsidRDefault="00E253F9" w:rsidP="00E253F9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88C8EDD" w14:textId="5F368939" w:rsidR="00E253F9" w:rsidRPr="002C601A" w:rsidRDefault="00E253F9" w:rsidP="00E253F9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99.98</w:t>
            </w:r>
          </w:p>
        </w:tc>
        <w:tc>
          <w:tcPr>
            <w:tcW w:w="135" w:type="dxa"/>
            <w:shd w:val="clear" w:color="auto" w:fill="auto"/>
          </w:tcPr>
          <w:p w14:paraId="03518B95" w14:textId="77777777" w:rsidR="00E253F9" w:rsidRPr="002C601A" w:rsidRDefault="00E253F9" w:rsidP="00E253F9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85" w:type="dxa"/>
            <w:shd w:val="clear" w:color="auto" w:fill="auto"/>
          </w:tcPr>
          <w:p w14:paraId="6CBA6B82" w14:textId="77777777" w:rsidR="00C34D3D" w:rsidRDefault="00E253F9" w:rsidP="00E253F9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ซื้อมาขายไปและให้บริการเสริมความงาม      </w:t>
            </w:r>
            <w:r w:rsidR="00C34D3D">
              <w:rPr>
                <w:rFonts w:ascii="Browallia New" w:hAnsi="Browallia New" w:cs="Browallia New"/>
                <w:sz w:val="22"/>
                <w:szCs w:val="22"/>
              </w:rPr>
              <w:t xml:space="preserve">                       </w:t>
            </w:r>
          </w:p>
          <w:p w14:paraId="6A6477B1" w14:textId="14466C6E" w:rsidR="00E253F9" w:rsidRPr="002C601A" w:rsidRDefault="00E253F9" w:rsidP="00E253F9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โดยการทำศัลยกรรมพลาสติกและตกแต่ง</w:t>
            </w:r>
          </w:p>
        </w:tc>
      </w:tr>
    </w:tbl>
    <w:p w14:paraId="2517CBC0" w14:textId="77777777" w:rsidR="00207EE2" w:rsidRPr="00207EE2" w:rsidRDefault="00207EE2" w:rsidP="007F61E7">
      <w:pPr>
        <w:tabs>
          <w:tab w:val="clear" w:pos="454"/>
          <w:tab w:val="clear" w:pos="680"/>
        </w:tabs>
        <w:spacing w:line="240" w:lineRule="auto"/>
        <w:jc w:val="both"/>
        <w:rPr>
          <w:rFonts w:ascii="Browallia New" w:hAnsi="Browallia New" w:cs="Browallia New"/>
          <w:sz w:val="24"/>
          <w:szCs w:val="24"/>
        </w:rPr>
      </w:pPr>
    </w:p>
    <w:p w14:paraId="1B9B72BA" w14:textId="4AF6FF8B" w:rsidR="005753E0" w:rsidRPr="007F61E7" w:rsidRDefault="005753E0" w:rsidP="00804F76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รายการบัญชีระหว่างบริษัทกับบริษัทย่อย</w:t>
      </w:r>
      <w:r w:rsidR="002C6C41">
        <w:rPr>
          <w:rFonts w:ascii="Browallia New" w:hAnsi="Browallia New" w:cs="Browallia New" w:hint="cs"/>
          <w:sz w:val="28"/>
          <w:szCs w:val="28"/>
          <w:cs/>
        </w:rPr>
        <w:t>และบริษัทย่อยทางอ้อม</w:t>
      </w:r>
      <w:r w:rsidR="004177EA">
        <w:rPr>
          <w:rFonts w:ascii="Browallia New" w:hAnsi="Browallia New" w:cs="Browallia New" w:hint="cs"/>
          <w:sz w:val="28"/>
          <w:szCs w:val="28"/>
          <w:cs/>
        </w:rPr>
        <w:t>ที่</w:t>
      </w:r>
      <w:r w:rsidRPr="007F61E7">
        <w:rPr>
          <w:rFonts w:ascii="Browallia New" w:hAnsi="Browallia New" w:cs="Browallia New"/>
          <w:sz w:val="28"/>
          <w:szCs w:val="28"/>
          <w:cs/>
        </w:rPr>
        <w:t>มีสาระสำคัญได้ถูกตัดรายการในการทำ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   </w:t>
      </w:r>
      <w:r w:rsidRPr="007F61E7">
        <w:rPr>
          <w:rFonts w:ascii="Browallia New" w:hAnsi="Browallia New" w:cs="Browallia New"/>
          <w:sz w:val="28"/>
          <w:szCs w:val="28"/>
          <w:cs/>
        </w:rPr>
        <w:t>ง</w:t>
      </w:r>
      <w:r w:rsidR="004177EA">
        <w:rPr>
          <w:rFonts w:ascii="Browallia New" w:hAnsi="Browallia New" w:cs="Browallia New" w:hint="cs"/>
          <w:sz w:val="28"/>
          <w:szCs w:val="28"/>
          <w:cs/>
        </w:rPr>
        <w:t>บ</w:t>
      </w:r>
      <w:r w:rsidRPr="007F61E7">
        <w:rPr>
          <w:rFonts w:ascii="Browallia New" w:hAnsi="Browallia New" w:cs="Browallia New"/>
          <w:sz w:val="28"/>
          <w:szCs w:val="28"/>
          <w:cs/>
        </w:rPr>
        <w:t>การเงินรวมแล้ว</w:t>
      </w:r>
    </w:p>
    <w:p w14:paraId="358D0AC2" w14:textId="77777777" w:rsidR="001246C2" w:rsidRPr="007F61E7" w:rsidRDefault="001246C2" w:rsidP="00804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1170"/>
        </w:tabs>
        <w:spacing w:line="240" w:lineRule="auto"/>
        <w:ind w:left="738"/>
        <w:jc w:val="both"/>
        <w:rPr>
          <w:rFonts w:ascii="Browallia New" w:hAnsi="Browallia New" w:cs="Browallia New"/>
          <w:sz w:val="20"/>
          <w:szCs w:val="20"/>
        </w:rPr>
      </w:pPr>
    </w:p>
    <w:p w14:paraId="7EE28F5C" w14:textId="1B3C3019" w:rsidR="00821B45" w:rsidRPr="007F61E7" w:rsidRDefault="005753E0" w:rsidP="00804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73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งบการเงินรวมนี้ได้จัดทำขึ้นโดยใช้นโยบายการบัญชีเดียวกันสำหรับรายการบัญชีที่เหมือนกันหรือเหตุการณ์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   </w:t>
      </w:r>
      <w:r w:rsidRPr="007F61E7">
        <w:rPr>
          <w:rFonts w:ascii="Browallia New" w:hAnsi="Browallia New" w:cs="Browallia New"/>
          <w:sz w:val="28"/>
          <w:szCs w:val="28"/>
          <w:cs/>
        </w:rPr>
        <w:t>ทางบัญชีที่คล้ายคลึงกันสำหรับการจัดทำงบการเงิน</w:t>
      </w:r>
      <w:r w:rsidRPr="007F61E7">
        <w:rPr>
          <w:rFonts w:ascii="Browallia New" w:hAnsi="Browallia New" w:cs="Browallia New"/>
          <w:sz w:val="28"/>
          <w:szCs w:val="28"/>
          <w:cs/>
          <w:lang w:val="en-GB"/>
        </w:rPr>
        <w:t>ของบริษัท</w:t>
      </w:r>
    </w:p>
    <w:p w14:paraId="2A2FD3C2" w14:textId="7B7EECA3" w:rsidR="0015549E" w:rsidRDefault="0015549E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F4918EF" w14:textId="424E5C12" w:rsidR="00E5506D" w:rsidRDefault="00E5506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32EF0CF" w14:textId="4AD91FF9" w:rsidR="00E5506D" w:rsidRDefault="00E5506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6AC6715" w14:textId="1EFB3905" w:rsidR="00E5506D" w:rsidRDefault="00E5506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6C7249F" w14:textId="76C78CB7" w:rsidR="00E5506D" w:rsidRDefault="00E5506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06E3101" w14:textId="7E5ADC2F" w:rsidR="00217F5E" w:rsidRDefault="00217F5E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EBDFBB2" w14:textId="596DC8FC" w:rsidR="00217F5E" w:rsidRDefault="00217F5E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3C445FC" w14:textId="77777777" w:rsidR="00217F5E" w:rsidRDefault="00217F5E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C6D4A1E" w14:textId="47C14321" w:rsidR="00E5506D" w:rsidRDefault="00E5506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C3927D9" w14:textId="77777777" w:rsidR="00E5506D" w:rsidRDefault="00E5506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10E1F2" w14:textId="77777777" w:rsidR="005B7E18" w:rsidRPr="007F61E7" w:rsidRDefault="005B7E18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7F61E7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lastRenderedPageBreak/>
        <w:t>นโยบายการบัญชีที่สำคัญ</w:t>
      </w:r>
    </w:p>
    <w:p w14:paraId="16B8AE06" w14:textId="77777777" w:rsidR="005B7E18" w:rsidRPr="007F61E7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742DAAE" w14:textId="77777777" w:rsidR="000167E8" w:rsidRPr="007F61E7" w:rsidRDefault="000167E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การรับรู้รายได้</w:t>
      </w:r>
    </w:p>
    <w:p w14:paraId="5ACC4051" w14:textId="77777777" w:rsidR="000167E8" w:rsidRPr="007F61E7" w:rsidRDefault="000167E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8CC4E0C" w14:textId="77777777" w:rsidR="000167E8" w:rsidRPr="007F61E7" w:rsidRDefault="000167E8" w:rsidP="00D32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pacing w:val="-6"/>
          <w:sz w:val="28"/>
          <w:szCs w:val="28"/>
        </w:rPr>
      </w:pPr>
      <w:r w:rsidRPr="007F61E7">
        <w:rPr>
          <w:rFonts w:ascii="Browallia New" w:hAnsi="Browallia New" w:cs="Browallia New"/>
          <w:i/>
          <w:iCs/>
          <w:sz w:val="28"/>
          <w:szCs w:val="28"/>
          <w:cs/>
        </w:rPr>
        <w:t>รายได้จากการขายสินค้า</w:t>
      </w:r>
    </w:p>
    <w:p w14:paraId="00DB0E69" w14:textId="77777777" w:rsidR="000167E8" w:rsidRPr="00C04DF6" w:rsidRDefault="005A179F" w:rsidP="00AE6B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Browallia New" w:hAnsi="Browallia New" w:cs="Browallia New"/>
          <w:i/>
          <w:sz w:val="28"/>
          <w:szCs w:val="28"/>
          <w:cs/>
        </w:rPr>
      </w:pPr>
      <w:r w:rsidRPr="007F61E7">
        <w:rPr>
          <w:rFonts w:ascii="Browallia New" w:hAnsi="Browallia New" w:cs="Browallia New"/>
          <w:i/>
          <w:sz w:val="28"/>
          <w:szCs w:val="28"/>
          <w:cs/>
        </w:rPr>
        <w:t>บริษัทและบริษัทย่อย</w:t>
      </w:r>
      <w:r w:rsidR="000167E8" w:rsidRPr="007F61E7">
        <w:rPr>
          <w:rFonts w:ascii="Browallia New" w:hAnsi="Browallia New" w:cs="Browallia New"/>
          <w:i/>
          <w:sz w:val="28"/>
          <w:szCs w:val="28"/>
          <w:cs/>
        </w:rPr>
        <w:t>รับรู้</w:t>
      </w:r>
      <w:r w:rsidRPr="007F61E7">
        <w:rPr>
          <w:rFonts w:ascii="Browallia New" w:hAnsi="Browallia New" w:cs="Browallia New"/>
          <w:i/>
          <w:sz w:val="28"/>
          <w:szCs w:val="28"/>
          <w:cs/>
        </w:rPr>
        <w:t>รายได้จากการขายสินค้า</w:t>
      </w:r>
      <w:r w:rsidR="000167E8" w:rsidRPr="007F61E7">
        <w:rPr>
          <w:rFonts w:ascii="Browallia New" w:hAnsi="Browallia New" w:cs="Browallia New"/>
          <w:i/>
          <w:sz w:val="28"/>
          <w:szCs w:val="28"/>
          <w:cs/>
        </w:rPr>
        <w:t>เมื่อได้โอนความเสี่ยงและผลตอบแทนที่เป็นสาระสำคัญของความเป็นเจ้าของของสินค้าให้กับผู้ซื้อแล้ว</w:t>
      </w:r>
      <w:r w:rsidR="000167E8" w:rsidRPr="00C04DF6">
        <w:rPr>
          <w:rFonts w:ascii="Browallia New" w:hAnsi="Browallia New" w:cs="Browallia New"/>
          <w:i/>
          <w:sz w:val="28"/>
          <w:szCs w:val="28"/>
          <w:cs/>
        </w:rPr>
        <w:t xml:space="preserve"> </w:t>
      </w:r>
    </w:p>
    <w:p w14:paraId="6EC482C5" w14:textId="77777777" w:rsidR="00BF3CCB" w:rsidRPr="00C04DF6" w:rsidRDefault="00BF3CCB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03D9BB5A" w14:textId="77777777" w:rsidR="000167E8" w:rsidRPr="007F61E7" w:rsidRDefault="000167E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7F61E7">
        <w:rPr>
          <w:rFonts w:ascii="Browallia New" w:hAnsi="Browallia New" w:cs="Browallia New"/>
          <w:i/>
          <w:iCs/>
          <w:sz w:val="28"/>
          <w:szCs w:val="28"/>
          <w:cs/>
        </w:rPr>
        <w:t>รายได้จากการให้บริการ</w:t>
      </w:r>
    </w:p>
    <w:p w14:paraId="52F52D68" w14:textId="16F2ED4F" w:rsidR="000167E8" w:rsidRPr="00C04DF6" w:rsidRDefault="005A179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รายได้จากการให้บริการ</w:t>
      </w:r>
      <w:r w:rsidR="004E169D" w:rsidRPr="007F61E7">
        <w:rPr>
          <w:rFonts w:ascii="Browallia New" w:hAnsi="Browallia New" w:cs="Browallia New" w:hint="cs"/>
          <w:sz w:val="28"/>
          <w:szCs w:val="28"/>
          <w:cs/>
        </w:rPr>
        <w:t>แก่ลูกค้ารับรู้โดยอ้างอิงตามขั้นความสำเร็จขอ</w:t>
      </w:r>
      <w:r w:rsidR="00FE4EF3">
        <w:rPr>
          <w:rFonts w:ascii="Browallia New" w:hAnsi="Browallia New" w:cs="Browallia New" w:hint="cs"/>
          <w:sz w:val="28"/>
          <w:szCs w:val="28"/>
          <w:cs/>
        </w:rPr>
        <w:t>ง</w:t>
      </w:r>
      <w:r w:rsidR="004E169D" w:rsidRPr="007F61E7">
        <w:rPr>
          <w:rFonts w:ascii="Browallia New" w:hAnsi="Browallia New" w:cs="Browallia New" w:hint="cs"/>
          <w:sz w:val="28"/>
          <w:szCs w:val="28"/>
          <w:cs/>
        </w:rPr>
        <w:t>งานที่ทำเสร็จ</w:t>
      </w:r>
      <w:r w:rsidR="0029295A" w:rsidRPr="007F61E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E169D" w:rsidRPr="007F61E7">
        <w:rPr>
          <w:rFonts w:ascii="Browallia New" w:hAnsi="Browallia New" w:cs="Browallia New" w:hint="cs"/>
          <w:sz w:val="28"/>
          <w:szCs w:val="28"/>
          <w:cs/>
        </w:rPr>
        <w:t>โดยใช้วิธีอัตราส่วนของบริการ</w:t>
      </w:r>
      <w:r w:rsidR="0029295A" w:rsidRPr="007F61E7">
        <w:rPr>
          <w:rFonts w:ascii="Browallia New" w:hAnsi="Browallia New" w:cs="Browallia New" w:hint="cs"/>
          <w:sz w:val="28"/>
          <w:szCs w:val="28"/>
          <w:cs/>
        </w:rPr>
        <w:t>ที่ให้จนถึงปัจจุบันเทียบกับบริการทั้งสิ</w:t>
      </w:r>
      <w:r w:rsidR="00D5512A">
        <w:rPr>
          <w:rFonts w:ascii="Browallia New" w:hAnsi="Browallia New" w:cs="Browallia New" w:hint="cs"/>
          <w:sz w:val="28"/>
          <w:szCs w:val="28"/>
          <w:cs/>
        </w:rPr>
        <w:t>้</w:t>
      </w:r>
      <w:r w:rsidR="0029295A" w:rsidRPr="007F61E7">
        <w:rPr>
          <w:rFonts w:ascii="Browallia New" w:hAnsi="Browallia New" w:cs="Browallia New" w:hint="cs"/>
          <w:sz w:val="28"/>
          <w:szCs w:val="28"/>
          <w:cs/>
        </w:rPr>
        <w:t>นที่ต้องให้แก่ลูกค้า</w:t>
      </w:r>
      <w:r w:rsidR="000167E8" w:rsidRPr="00C04DF6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2BC26778" w14:textId="77777777" w:rsidR="00F737DE" w:rsidRPr="00C04DF6" w:rsidRDefault="00F737DE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66419A5" w14:textId="77777777" w:rsidR="009E654D" w:rsidRPr="007F61E7" w:rsidRDefault="009E654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รายได้จากการให้บริการประเภทเรียกเก็บเงินล่วงหน้า</w:t>
      </w:r>
      <w:r w:rsidR="009917E8" w:rsidRPr="007F61E7">
        <w:rPr>
          <w:rFonts w:ascii="Browallia New" w:hAnsi="Browallia New" w:cs="Browallia New"/>
          <w:sz w:val="28"/>
          <w:szCs w:val="28"/>
          <w:cs/>
        </w:rPr>
        <w:t>จากลูกค้า</w:t>
      </w:r>
      <w:r w:rsidRPr="007F61E7">
        <w:rPr>
          <w:rFonts w:ascii="Browallia New" w:hAnsi="Browallia New" w:cs="Browallia New"/>
          <w:sz w:val="28"/>
          <w:szCs w:val="28"/>
          <w:cs/>
        </w:rPr>
        <w:t>จะถูกบันทึกเป็นรายได้รับล่วงหน้าและรับรู้เป็นรายได้ในงวดที่ให้บริการ</w:t>
      </w:r>
    </w:p>
    <w:p w14:paraId="2938BDFD" w14:textId="77777777" w:rsidR="009E654D" w:rsidRPr="007F61E7" w:rsidRDefault="009E654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00DD4DBC" w14:textId="77777777" w:rsidR="009E654D" w:rsidRPr="007F61E7" w:rsidRDefault="009E654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รายได้จากแฟรนไชส์รับรู้ตามเกณฑ์คงค้างซึ่งเป็นไปตามเนื้อหาทางเศรษฐกิจของข้อตกลงที่เกี่ยวข้อง</w:t>
      </w:r>
    </w:p>
    <w:p w14:paraId="44FBC8F6" w14:textId="77777777" w:rsidR="009917E8" w:rsidRPr="007F61E7" w:rsidRDefault="009917E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0A5970E5" w14:textId="77777777" w:rsidR="009917E8" w:rsidRPr="007F61E7" w:rsidRDefault="009917E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ดอกเบี้ยรับรู้ตามเกณฑ์</w:t>
      </w:r>
      <w:r w:rsidR="002A22E3" w:rsidRPr="007F61E7">
        <w:rPr>
          <w:rFonts w:ascii="Browallia New" w:hAnsi="Browallia New" w:cs="Browallia New" w:hint="cs"/>
          <w:sz w:val="28"/>
          <w:szCs w:val="28"/>
          <w:cs/>
        </w:rPr>
        <w:t>คงค้าง</w:t>
      </w:r>
      <w:r w:rsidR="008F0D22" w:rsidRPr="007F61E7">
        <w:rPr>
          <w:rFonts w:ascii="Browallia New" w:hAnsi="Browallia New" w:cs="Browallia New"/>
          <w:sz w:val="28"/>
          <w:szCs w:val="28"/>
          <w:cs/>
        </w:rPr>
        <w:t>ตามสัดส่วนของเวลาโดยคำนึงถึง</w:t>
      </w:r>
      <w:r w:rsidRPr="007F61E7">
        <w:rPr>
          <w:rFonts w:ascii="Browallia New" w:hAnsi="Browallia New" w:cs="Browallia New"/>
          <w:sz w:val="28"/>
          <w:szCs w:val="28"/>
          <w:cs/>
        </w:rPr>
        <w:t>อัตราดอกเบี้ยที่แท้จริงของ</w:t>
      </w:r>
      <w:r w:rsidR="008F0D22" w:rsidRPr="007F61E7">
        <w:rPr>
          <w:rFonts w:ascii="Browallia New" w:hAnsi="Browallia New" w:cs="Browallia New"/>
          <w:sz w:val="28"/>
          <w:szCs w:val="28"/>
          <w:cs/>
        </w:rPr>
        <w:t>สินทรัพย์</w:t>
      </w:r>
    </w:p>
    <w:p w14:paraId="244CB2DF" w14:textId="77777777" w:rsidR="008F0D22" w:rsidRPr="007F61E7" w:rsidRDefault="008F0D22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2D76D8E6" w14:textId="77777777" w:rsidR="00D22C56" w:rsidRPr="007F61E7" w:rsidRDefault="0013439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436BB8C2" w14:textId="77777777" w:rsidR="00A502AF" w:rsidRPr="007F61E7" w:rsidRDefault="00A502AF" w:rsidP="00134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9BD614" w14:textId="77777777" w:rsidR="008F0D22" w:rsidRPr="00C04DF6" w:rsidRDefault="008F0D22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รายได้อื่นรับรู้ตามเกณฑ์</w:t>
      </w:r>
      <w:r w:rsidR="002A22E3" w:rsidRPr="007F61E7">
        <w:rPr>
          <w:rFonts w:ascii="Browallia New" w:hAnsi="Browallia New" w:cs="Browallia New" w:hint="cs"/>
          <w:sz w:val="28"/>
          <w:szCs w:val="28"/>
          <w:cs/>
        </w:rPr>
        <w:t>คงค้าง</w:t>
      </w:r>
    </w:p>
    <w:p w14:paraId="3AB0858F" w14:textId="29B1E2BB" w:rsidR="0013439F" w:rsidRDefault="0013439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F094E05" w14:textId="77777777" w:rsidR="005B7E18" w:rsidRPr="007F61E7" w:rsidRDefault="005B7E1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</w:t>
      </w:r>
    </w:p>
    <w:p w14:paraId="1302F49B" w14:textId="77777777" w:rsidR="005B7E18" w:rsidRPr="007F61E7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36E892A" w14:textId="77777777" w:rsidR="005B7E18" w:rsidRPr="00C04DF6" w:rsidRDefault="005B7E18" w:rsidP="00AE6BB0">
      <w:pPr>
        <w:tabs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เงินส</w:t>
      </w:r>
      <w:r w:rsidR="0054772A" w:rsidRPr="007F61E7">
        <w:rPr>
          <w:rFonts w:ascii="Browallia New" w:hAnsi="Browallia New" w:cs="Browallia New"/>
          <w:sz w:val="28"/>
          <w:szCs w:val="28"/>
          <w:cs/>
        </w:rPr>
        <w:t>ดและรายการเทียบเท่าเงินสด หมายถึง เงินสดในมือ</w:t>
      </w:r>
      <w:r w:rsidRPr="007F61E7">
        <w:rPr>
          <w:rFonts w:ascii="Browallia New" w:hAnsi="Browallia New" w:cs="Browallia New"/>
          <w:sz w:val="28"/>
          <w:szCs w:val="28"/>
          <w:cs/>
        </w:rPr>
        <w:t>และเงินฝากธนาคารทุกประเภท</w:t>
      </w:r>
      <w:r w:rsidR="0054772A" w:rsidRPr="007F61E7">
        <w:rPr>
          <w:rFonts w:ascii="Browallia New" w:hAnsi="Browallia New" w:cs="Browallia New"/>
          <w:sz w:val="28"/>
          <w:szCs w:val="28"/>
          <w:cs/>
        </w:rPr>
        <w:t>ที่มีสภาพคล่องสูง (ซึ่งไม่มีข้อจำกัดในการใช้)</w:t>
      </w:r>
      <w:r w:rsidRPr="007F61E7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54772A" w:rsidRPr="007F61E7">
        <w:rPr>
          <w:rFonts w:ascii="Browallia New" w:hAnsi="Browallia New" w:cs="Browallia New"/>
          <w:sz w:val="28"/>
          <w:szCs w:val="28"/>
          <w:cs/>
        </w:rPr>
        <w:t>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  <w:r w:rsidRPr="00C04DF6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2910C90" w14:textId="77777777" w:rsidR="005B7E18" w:rsidRPr="00C04DF6" w:rsidRDefault="005B7E18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19BD757" w14:textId="77777777" w:rsidR="005B7E18" w:rsidRPr="007F61E7" w:rsidRDefault="005B7E1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เงินลงทุนชั่วคราว</w:t>
      </w:r>
    </w:p>
    <w:p w14:paraId="12A0F528" w14:textId="77777777" w:rsidR="005B7E18" w:rsidRPr="007F61E7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3E9BD1F" w14:textId="77777777" w:rsidR="005B7E18" w:rsidRPr="00C04DF6" w:rsidRDefault="00A52984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เงินลงทุนชั่วคราวถือเป็นหลักทรัพย์เพื่อค้าซึ่งแสดงด้วยมูลค่ายุติธรรม</w:t>
      </w:r>
      <w:r w:rsidR="00ED7D7A" w:rsidRPr="007F61E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F61E7">
        <w:rPr>
          <w:rFonts w:ascii="Browallia New" w:hAnsi="Browallia New" w:cs="Browallia New"/>
          <w:sz w:val="28"/>
          <w:szCs w:val="28"/>
          <w:cs/>
        </w:rPr>
        <w:t>กำไรหรือขาดทุนจากการ</w:t>
      </w:r>
      <w:r w:rsidR="00CB4D25" w:rsidRPr="007F61E7">
        <w:rPr>
          <w:rFonts w:ascii="Browallia New" w:hAnsi="Browallia New" w:cs="Browallia New" w:hint="cs"/>
          <w:sz w:val="28"/>
          <w:szCs w:val="28"/>
          <w:cs/>
        </w:rPr>
        <w:t>ปรับ</w:t>
      </w:r>
      <w:r w:rsidR="00ED7D7A" w:rsidRPr="007F61E7">
        <w:rPr>
          <w:rFonts w:ascii="Browallia New" w:hAnsi="Browallia New" w:cs="Browallia New" w:hint="cs"/>
          <w:sz w:val="28"/>
          <w:szCs w:val="28"/>
          <w:cs/>
        </w:rPr>
        <w:t>มูลค่า</w:t>
      </w:r>
      <w:r w:rsidRPr="007F61E7">
        <w:rPr>
          <w:rFonts w:ascii="Browallia New" w:hAnsi="Browallia New" w:cs="Browallia New"/>
          <w:sz w:val="28"/>
          <w:szCs w:val="28"/>
          <w:cs/>
        </w:rPr>
        <w:t>หลักทรั</w:t>
      </w:r>
      <w:r w:rsidR="003E2799" w:rsidRPr="007F61E7">
        <w:rPr>
          <w:rFonts w:ascii="Browallia New" w:hAnsi="Browallia New" w:cs="Browallia New"/>
          <w:sz w:val="28"/>
          <w:szCs w:val="28"/>
          <w:cs/>
        </w:rPr>
        <w:t>พย์รับรู้ในงบกำไรขาดทุน</w:t>
      </w:r>
    </w:p>
    <w:p w14:paraId="64A60877" w14:textId="77777777" w:rsidR="006C4D94" w:rsidRDefault="006C4D94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11A6AAE" w14:textId="77777777" w:rsidR="005B7E18" w:rsidRPr="007F61E7" w:rsidRDefault="005B7E1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="007C7021" w:rsidRPr="007F61E7">
        <w:rPr>
          <w:rFonts w:ascii="Browallia New" w:hAnsi="Browallia New" w:cs="Browallia New"/>
          <w:sz w:val="28"/>
          <w:szCs w:val="28"/>
          <w:cs/>
        </w:rPr>
        <w:t>และค่าเผื่อหนี้สงสัยจะสูญ</w:t>
      </w:r>
    </w:p>
    <w:p w14:paraId="1D7B9604" w14:textId="77777777" w:rsidR="005B7E18" w:rsidRPr="007F61E7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2936D439" w14:textId="77777777" w:rsidR="005D41E8" w:rsidRPr="00C04DF6" w:rsidRDefault="007C7021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  <w:lang w:val="th-TH"/>
        </w:rPr>
        <w:t>ลูกหนี้การค้า</w:t>
      </w:r>
      <w:r w:rsidRPr="007F61E7">
        <w:rPr>
          <w:rFonts w:ascii="Browallia New" w:hAnsi="Browallia New" w:cs="Browallia New"/>
          <w:sz w:val="28"/>
          <w:szCs w:val="28"/>
        </w:rPr>
        <w:t xml:space="preserve"> </w:t>
      </w:r>
      <w:r w:rsidRPr="007F61E7">
        <w:rPr>
          <w:rFonts w:ascii="Browallia New" w:hAnsi="Browallia New" w:cs="Browallia New"/>
          <w:sz w:val="28"/>
          <w:szCs w:val="28"/>
          <w:cs/>
          <w:lang w:val="th-TH"/>
        </w:rPr>
        <w:t>แสดงในราคาตามใบแจ้งหนี้สุทธิจากค่าเผื่อหนี้สงสัยจะสูญ (ถ้ามี)</w:t>
      </w:r>
      <w:r w:rsidRPr="007F61E7">
        <w:rPr>
          <w:rFonts w:ascii="Browallia New" w:hAnsi="Browallia New" w:cs="Browallia New"/>
          <w:sz w:val="28"/>
          <w:szCs w:val="28"/>
        </w:rPr>
        <w:t xml:space="preserve"> </w:t>
      </w:r>
      <w:r w:rsidRPr="007F61E7">
        <w:rPr>
          <w:rFonts w:ascii="Browallia New" w:hAnsi="Browallia New" w:cs="Browallia New"/>
          <w:sz w:val="28"/>
          <w:szCs w:val="28"/>
          <w:cs/>
        </w:rPr>
        <w:t>บริษัทและบริษัทย่อยบันทึกค่าเผื่อหนี้สงสัยจะสูญตามจำนวนหนี้ที่คาดว่าจะเรียกเก็บจากลูกหนี้ไม่ได้ ทั้งนี้โดยการประมาณจากประสบการณ์การเรียกเก็บหนี้ในอดีตควบคู่กับการวิเคราะห์สถานะปัจจุบันของลูกหนี้</w:t>
      </w:r>
    </w:p>
    <w:p w14:paraId="37784E19" w14:textId="77777777" w:rsidR="005D2F59" w:rsidRPr="00C04DF6" w:rsidRDefault="005D2F59" w:rsidP="00AE6BB0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58E230" w14:textId="77777777" w:rsidR="005B7E18" w:rsidRPr="007F61E7" w:rsidRDefault="005B7E1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lastRenderedPageBreak/>
        <w:t>สินค้าคงเหลือ</w:t>
      </w:r>
    </w:p>
    <w:p w14:paraId="75E9FB63" w14:textId="77777777" w:rsidR="005B7E18" w:rsidRPr="007F61E7" w:rsidRDefault="005B7E18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2C5E0EC2" w14:textId="77777777" w:rsidR="005B7E18" w:rsidRPr="007F61E7" w:rsidRDefault="00FD481A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บริษัทและบริษัทย่อยตีราคาสินค้าคงเหลื</w:t>
      </w:r>
      <w:r w:rsidR="00917381" w:rsidRPr="007F61E7">
        <w:rPr>
          <w:rFonts w:ascii="Browallia New" w:hAnsi="Browallia New" w:cs="Browallia New"/>
          <w:sz w:val="28"/>
          <w:szCs w:val="28"/>
          <w:cs/>
        </w:rPr>
        <w:t>อ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ตามราคาทุนหรือมูลค่าสุทธิที่จะได้รับแล้วแต่ราคาใดจะต่ำกว่า ราคาทุนคำนวณโดยวิธี</w:t>
      </w:r>
      <w:r w:rsidR="00CB4D25" w:rsidRPr="007F61E7">
        <w:rPr>
          <w:rFonts w:ascii="Browallia New" w:hAnsi="Browallia New" w:cs="Browallia New" w:hint="cs"/>
          <w:sz w:val="28"/>
          <w:szCs w:val="28"/>
          <w:cs/>
        </w:rPr>
        <w:t>ถั</w:t>
      </w:r>
      <w:r w:rsidR="00CB4D25" w:rsidRPr="007F61E7">
        <w:rPr>
          <w:rFonts w:ascii="Browallia New" w:hAnsi="Browallia New" w:cs="Browallia New" w:hint="cs"/>
          <w:sz w:val="28"/>
          <w:szCs w:val="28"/>
          <w:cs/>
          <w:lang w:val="en-GB"/>
        </w:rPr>
        <w:t>ว</w:t>
      </w:r>
      <w:r w:rsidR="00ED7D7A" w:rsidRPr="007F61E7">
        <w:rPr>
          <w:rFonts w:ascii="Browallia New" w:hAnsi="Browallia New" w:cs="Browallia New" w:hint="cs"/>
          <w:sz w:val="28"/>
          <w:szCs w:val="28"/>
          <w:cs/>
        </w:rPr>
        <w:t>เฉลี่ยถ่วงน้ำหนัก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5E15" w:rsidRPr="007F61E7">
        <w:rPr>
          <w:rFonts w:ascii="Browallia New" w:hAnsi="Browallia New" w:cs="Browallia New"/>
          <w:sz w:val="28"/>
          <w:szCs w:val="28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="003838D2" w:rsidRPr="007F61E7">
        <w:rPr>
          <w:rFonts w:ascii="Browallia New" w:hAnsi="Browallia New" w:cs="Browallia New"/>
          <w:sz w:val="28"/>
          <w:szCs w:val="28"/>
        </w:rPr>
        <w:t xml:space="preserve"> </w:t>
      </w:r>
      <w:r w:rsidR="00635E15" w:rsidRPr="007F61E7">
        <w:rPr>
          <w:rFonts w:ascii="Browallia New" w:hAnsi="Browallia New" w:cs="Browallia New"/>
          <w:sz w:val="28"/>
          <w:szCs w:val="28"/>
          <w:cs/>
        </w:rPr>
        <w:t>ค่าอากรขาเข้าและค่าขนส่งหักด้วยส่วนลด</w:t>
      </w:r>
      <w:r w:rsidR="002A48A7" w:rsidRPr="007F61E7">
        <w:rPr>
          <w:rFonts w:ascii="Browallia New" w:hAnsi="Browallia New" w:cs="Browallia New" w:hint="cs"/>
          <w:sz w:val="28"/>
          <w:szCs w:val="28"/>
          <w:cs/>
        </w:rPr>
        <w:t>และอื่นๆ</w:t>
      </w:r>
      <w:r w:rsidR="00635E15" w:rsidRPr="007F61E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มูลค่าสุทธิที่</w:t>
      </w:r>
      <w:r w:rsidR="00BE3185" w:rsidRPr="007F61E7">
        <w:rPr>
          <w:rFonts w:ascii="Browallia New" w:hAnsi="Browallia New" w:cs="Browallia New"/>
          <w:sz w:val="28"/>
          <w:szCs w:val="28"/>
          <w:cs/>
        </w:rPr>
        <w:t>คาดว่า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จะได้รับ</w:t>
      </w:r>
      <w:r w:rsidR="00BE3185" w:rsidRPr="007F61E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ประมาณ</w:t>
      </w:r>
      <w:r w:rsidR="00BE3185" w:rsidRPr="007F61E7">
        <w:rPr>
          <w:rFonts w:ascii="Browallia New" w:hAnsi="Browallia New" w:cs="Browallia New"/>
          <w:sz w:val="28"/>
          <w:szCs w:val="28"/>
          <w:cs/>
        </w:rPr>
        <w:t>จาก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ราคาที่</w:t>
      </w:r>
      <w:r w:rsidR="00BE3185" w:rsidRPr="007F61E7">
        <w:rPr>
          <w:rFonts w:ascii="Browallia New" w:hAnsi="Browallia New" w:cs="Browallia New"/>
          <w:sz w:val="28"/>
          <w:szCs w:val="28"/>
          <w:cs/>
        </w:rPr>
        <w:t>คาดว่า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จะขายได้</w:t>
      </w:r>
      <w:r w:rsidR="00BE3185" w:rsidRPr="007F61E7">
        <w:rPr>
          <w:rFonts w:ascii="Browallia New" w:hAnsi="Browallia New" w:cs="Browallia New"/>
          <w:sz w:val="28"/>
          <w:szCs w:val="28"/>
          <w:cs/>
        </w:rPr>
        <w:t>ตามปกติของ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ธุรกิจหักด้วยค่าใช้จ่ายที่จำเป็นในการขาย</w:t>
      </w:r>
    </w:p>
    <w:p w14:paraId="2F6903D1" w14:textId="77777777" w:rsidR="005B7E18" w:rsidRPr="007F61E7" w:rsidRDefault="005B7E18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AC42C82" w14:textId="77777777" w:rsidR="005B7E18" w:rsidRPr="00C04DF6" w:rsidRDefault="00BE3185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บริษัทและบริษัทย่อยบันทึก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ค่าเผื่อ</w:t>
      </w:r>
      <w:r w:rsidRPr="007F61E7">
        <w:rPr>
          <w:rFonts w:ascii="Browallia New" w:hAnsi="Browallia New" w:cs="Browallia New"/>
          <w:sz w:val="28"/>
          <w:szCs w:val="28"/>
          <w:cs/>
        </w:rPr>
        <w:t>สินค้าเคลื่อนไหวช้าและสินค้า</w:t>
      </w:r>
      <w:r w:rsidR="003F1CC9" w:rsidRPr="007F61E7">
        <w:rPr>
          <w:rFonts w:ascii="Browallia New" w:hAnsi="Browallia New" w:cs="Browallia New"/>
          <w:sz w:val="28"/>
          <w:szCs w:val="28"/>
          <w:cs/>
        </w:rPr>
        <w:t>เสียหาย</w:t>
      </w:r>
      <w:r w:rsidR="005B7E18" w:rsidRPr="007F61E7">
        <w:rPr>
          <w:rFonts w:ascii="Browallia New" w:hAnsi="Browallia New" w:cs="Browallia New"/>
          <w:sz w:val="28"/>
          <w:szCs w:val="28"/>
          <w:cs/>
        </w:rPr>
        <w:t>โ</w:t>
      </w:r>
      <w:r w:rsidR="005934A2" w:rsidRPr="007F61E7">
        <w:rPr>
          <w:rFonts w:ascii="Browallia New" w:hAnsi="Browallia New" w:cs="Browallia New"/>
          <w:sz w:val="28"/>
          <w:szCs w:val="28"/>
          <w:cs/>
        </w:rPr>
        <w:t>ดยพิจารณาจากประสบการณ์ที่ผ่านมาในอดีตและข้อมูลที่มีอยู่ในปัจจุบัน</w:t>
      </w:r>
    </w:p>
    <w:p w14:paraId="343644F5" w14:textId="77777777" w:rsidR="00BC29A1" w:rsidRPr="00C04DF6" w:rsidRDefault="00BC29A1" w:rsidP="00E3275E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3C2D350" w14:textId="77777777" w:rsidR="007410B9" w:rsidRPr="007F61E7" w:rsidRDefault="007410B9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ลูกหนี้ตามสัญญาเช่า</w:t>
      </w:r>
      <w:r w:rsidR="0013505C" w:rsidRPr="007F61E7">
        <w:rPr>
          <w:rFonts w:ascii="Browallia New" w:hAnsi="Browallia New" w:cs="Browallia New"/>
          <w:sz w:val="28"/>
          <w:szCs w:val="28"/>
          <w:cs/>
        </w:rPr>
        <w:t>การเงิน</w:t>
      </w:r>
    </w:p>
    <w:p w14:paraId="24317D15" w14:textId="77777777" w:rsidR="007410B9" w:rsidRPr="007F61E7" w:rsidRDefault="007410B9" w:rsidP="00AE6BB0">
      <w:pPr>
        <w:tabs>
          <w:tab w:val="left" w:pos="1080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9985105" w14:textId="77777777" w:rsidR="009D7738" w:rsidRDefault="0013505C" w:rsidP="00E3275E">
      <w:pPr>
        <w:tabs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7F61E7">
        <w:rPr>
          <w:rFonts w:ascii="Browallia New" w:hAnsi="Browallia New" w:cs="Browallia New"/>
          <w:sz w:val="28"/>
          <w:szCs w:val="28"/>
          <w:cs/>
        </w:rPr>
        <w:t>ลูกหนี้ตามสัญญาเช่าการเงิน</w:t>
      </w:r>
      <w:r w:rsidR="007410B9" w:rsidRPr="007F61E7">
        <w:rPr>
          <w:rFonts w:ascii="Browallia New" w:hAnsi="Browallia New" w:cs="Browallia New"/>
          <w:sz w:val="28"/>
          <w:szCs w:val="28"/>
          <w:cs/>
        </w:rPr>
        <w:t xml:space="preserve"> แสดงด้วยจำนวนหนี้คงเ</w:t>
      </w:r>
      <w:r w:rsidRPr="007F61E7">
        <w:rPr>
          <w:rFonts w:ascii="Browallia New" w:hAnsi="Browallia New" w:cs="Browallia New"/>
          <w:sz w:val="28"/>
          <w:szCs w:val="28"/>
          <w:cs/>
        </w:rPr>
        <w:t>หลือตามสัญญาหักด้วย</w:t>
      </w:r>
      <w:r w:rsidR="005D2F59" w:rsidRPr="007F61E7">
        <w:rPr>
          <w:rFonts w:ascii="Browallia New" w:hAnsi="Browallia New" w:cs="Browallia New" w:hint="cs"/>
          <w:sz w:val="28"/>
          <w:szCs w:val="28"/>
          <w:cs/>
        </w:rPr>
        <w:t>รายได้</w:t>
      </w:r>
      <w:r w:rsidRPr="007F61E7">
        <w:rPr>
          <w:rFonts w:ascii="Browallia New" w:hAnsi="Browallia New" w:cs="Browallia New"/>
          <w:sz w:val="28"/>
          <w:szCs w:val="28"/>
          <w:cs/>
        </w:rPr>
        <w:t>ทางการเงิน</w:t>
      </w:r>
      <w:r w:rsidR="00815591" w:rsidRPr="007F61E7">
        <w:rPr>
          <w:rFonts w:ascii="Browallia New" w:hAnsi="Browallia New" w:cs="Browallia New" w:hint="cs"/>
          <w:sz w:val="28"/>
          <w:szCs w:val="28"/>
          <w:cs/>
        </w:rPr>
        <w:t>รอรับรู้</w:t>
      </w:r>
      <w:r w:rsidR="007410B9" w:rsidRPr="007F61E7">
        <w:rPr>
          <w:rFonts w:ascii="Browallia New" w:hAnsi="Browallia New" w:cs="Browallia New"/>
          <w:sz w:val="28"/>
          <w:szCs w:val="28"/>
          <w:cs/>
        </w:rPr>
        <w:t>และค</w:t>
      </w:r>
      <w:r w:rsidR="00B81850" w:rsidRPr="007F61E7">
        <w:rPr>
          <w:rFonts w:ascii="Browallia New" w:hAnsi="Browallia New" w:cs="Browallia New"/>
          <w:sz w:val="28"/>
          <w:szCs w:val="28"/>
          <w:cs/>
        </w:rPr>
        <w:t>่าเผื่อหนี้สงสัยจะสูญ บริษัท</w:t>
      </w:r>
      <w:r w:rsidR="007410B9" w:rsidRPr="007F61E7">
        <w:rPr>
          <w:rFonts w:ascii="Browallia New" w:hAnsi="Browallia New" w:cs="Browallia New"/>
          <w:sz w:val="28"/>
          <w:szCs w:val="28"/>
          <w:cs/>
        </w:rPr>
        <w:t>ตั้งค่าเผื่อหนี้สงสัยจะสูญตามระยะเวลาค้</w:t>
      </w:r>
      <w:r w:rsidRPr="007F61E7">
        <w:rPr>
          <w:rFonts w:ascii="Browallia New" w:hAnsi="Browallia New" w:cs="Browallia New"/>
          <w:sz w:val="28"/>
          <w:szCs w:val="28"/>
          <w:cs/>
        </w:rPr>
        <w:t>างชำระของลูกหนี้</w:t>
      </w:r>
    </w:p>
    <w:p w14:paraId="0368DDC0" w14:textId="77777777" w:rsidR="009D7738" w:rsidRDefault="009D7738" w:rsidP="00AE6BB0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90FB350" w14:textId="77777777" w:rsidR="00F0086D" w:rsidRPr="002E12F2" w:rsidRDefault="003B5924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เงินลงทุน</w:t>
      </w:r>
    </w:p>
    <w:p w14:paraId="1A5EF67B" w14:textId="77777777" w:rsidR="00F0086D" w:rsidRPr="002E12F2" w:rsidRDefault="00F0086D" w:rsidP="00AE6BB0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426" w:right="29"/>
        <w:jc w:val="thaiDistribute"/>
        <w:rPr>
          <w:rFonts w:ascii="Browallia New" w:hAnsi="Browallia New" w:cs="Browallia New"/>
          <w:sz w:val="28"/>
          <w:szCs w:val="28"/>
        </w:rPr>
      </w:pPr>
    </w:p>
    <w:p w14:paraId="48228E2C" w14:textId="77777777" w:rsidR="00F0086D" w:rsidRPr="002E12F2" w:rsidRDefault="00F0086D" w:rsidP="00AE6BB0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เงินลงทุนในบริษัทย่อยในงบการเงินเฉพาะบริษัท แสดงตามวิธีราคาทุน และบริษัทจะบันทึกผลกำไรหรือขาดทุนจากก</w:t>
      </w:r>
      <w:r w:rsidR="003E2799" w:rsidRPr="002E12F2">
        <w:rPr>
          <w:rFonts w:ascii="Browallia New" w:hAnsi="Browallia New" w:cs="Browallia New"/>
          <w:sz w:val="28"/>
          <w:szCs w:val="28"/>
          <w:cs/>
        </w:rPr>
        <w:t>ารจำหน่ายในงบกำไรขาดทุนใน</w:t>
      </w:r>
      <w:r w:rsidR="003E2799" w:rsidRPr="002E12F2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2E12F2">
        <w:rPr>
          <w:rFonts w:ascii="Browallia New" w:hAnsi="Browallia New" w:cs="Browallia New"/>
          <w:sz w:val="28"/>
          <w:szCs w:val="28"/>
          <w:cs/>
        </w:rPr>
        <w:t>ที่มีการจำหน่ายเงินลงทุนนั้น กรณีที่เงินลงทุนดังกล่าวเกิดการด้อยค่า บริษัทจะรับรู้ผลขาดทุนจากการด้อยค่าเป็นค</w:t>
      </w:r>
      <w:r w:rsidR="003E2799" w:rsidRPr="002E12F2">
        <w:rPr>
          <w:rFonts w:ascii="Browallia New" w:hAnsi="Browallia New" w:cs="Browallia New"/>
          <w:sz w:val="28"/>
          <w:szCs w:val="28"/>
          <w:cs/>
        </w:rPr>
        <w:t>่าใช้จ่ายในงบกำไรขาดทุน</w:t>
      </w:r>
    </w:p>
    <w:p w14:paraId="095A779D" w14:textId="77777777" w:rsidR="00D15A40" w:rsidRDefault="00D15A40" w:rsidP="00AE6BB0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thaiDistribute"/>
        <w:rPr>
          <w:rFonts w:ascii="Browallia New" w:hAnsi="Browallia New" w:cs="Browallia New"/>
          <w:sz w:val="28"/>
          <w:szCs w:val="28"/>
        </w:rPr>
      </w:pPr>
    </w:p>
    <w:p w14:paraId="6A8FCB9E" w14:textId="210031F7" w:rsidR="00EF3EC8" w:rsidRDefault="00EF3EC8" w:rsidP="00AE6BB0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t>เงินลงทุนระยะยาวอื่นแสดงในราคาทุนหักค่าเผื่อการด้อยค่า (ถ้ามี)</w:t>
      </w:r>
    </w:p>
    <w:p w14:paraId="1F8984BC" w14:textId="77777777" w:rsidR="00BC29A1" w:rsidRDefault="00BC29A1" w:rsidP="00AE6BB0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thaiDistribute"/>
        <w:rPr>
          <w:rFonts w:ascii="Browallia New" w:hAnsi="Browallia New" w:cs="Browallia New"/>
          <w:sz w:val="28"/>
          <w:szCs w:val="28"/>
        </w:rPr>
      </w:pPr>
    </w:p>
    <w:p w14:paraId="29835A52" w14:textId="7C2537F8" w:rsidR="003E3B24" w:rsidRDefault="003E3B24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การรวมธุรกิจ</w:t>
      </w:r>
    </w:p>
    <w:p w14:paraId="3AE11410" w14:textId="77777777" w:rsidR="009118F2" w:rsidRPr="002E12F2" w:rsidRDefault="009118F2" w:rsidP="009118F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2FB9677" w14:textId="77777777" w:rsidR="003E3B24" w:rsidRPr="002E12F2" w:rsidRDefault="003E3B24" w:rsidP="00AE6BB0">
      <w:pPr>
        <w:tabs>
          <w:tab w:val="clear" w:pos="454"/>
          <w:tab w:val="clear" w:pos="907"/>
          <w:tab w:val="clear" w:pos="1644"/>
          <w:tab w:val="clear" w:pos="1871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บริษัทบันทึกบัญชีสำหรับการรวมธุรกิจโดยถือปฏิบัติตามวิธีซื้อ บริษัท (ผู้ซื้อ)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</w:t>
      </w:r>
      <w:r w:rsidRPr="002E12F2">
        <w:rPr>
          <w:rFonts w:ascii="Browallia New" w:hAnsi="Browallia New" w:cs="Browallia New"/>
          <w:sz w:val="28"/>
          <w:szCs w:val="28"/>
        </w:rPr>
        <w:t xml:space="preserve"> </w:t>
      </w:r>
      <w:r w:rsidRPr="002E12F2">
        <w:rPr>
          <w:rFonts w:ascii="Browallia New" w:hAnsi="Browallia New" w:cs="Browallia New"/>
          <w:sz w:val="28"/>
          <w:szCs w:val="28"/>
          <w:cs/>
        </w:rPr>
        <w:t xml:space="preserve">ณ วันที่ซื้อ และจำนวนของส่วนของผู้ที่ไม่มีอำนาจควบคุมในผู้ถูกซื้อ ในการรวมธุรกิจแต่ละครั้ง บริษัทจะวัดมูลค่าส่วนของผู้ที่ไม่มีอำนาจควบคุม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68C83921" w14:textId="77777777" w:rsidR="003E3B24" w:rsidRPr="002E12F2" w:rsidRDefault="003E3B24" w:rsidP="00AE6BB0">
      <w:pPr>
        <w:tabs>
          <w:tab w:val="clear" w:pos="454"/>
          <w:tab w:val="clear" w:pos="907"/>
          <w:tab w:val="clear" w:pos="1644"/>
          <w:tab w:val="clear" w:pos="1871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444A863" w14:textId="03534BB9" w:rsidR="00CE2E9A" w:rsidRDefault="00CE2E9A" w:rsidP="00AE6BB0">
      <w:pPr>
        <w:pStyle w:val="BodyText"/>
        <w:tabs>
          <w:tab w:val="clear" w:pos="454"/>
          <w:tab w:val="left" w:pos="54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</w:t>
      </w:r>
      <w:r w:rsidR="00E507A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E12F2">
        <w:rPr>
          <w:rFonts w:ascii="Browallia New" w:hAnsi="Browallia New" w:cs="Browallia New"/>
          <w:sz w:val="28"/>
          <w:szCs w:val="28"/>
          <w:cs/>
        </w:rPr>
        <w:t>(มูลค่ายุติธรรม)</w:t>
      </w:r>
      <w:r w:rsidR="00E507A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E12F2">
        <w:rPr>
          <w:rFonts w:ascii="Browallia New" w:hAnsi="Browallia New" w:cs="Browallia New"/>
          <w:sz w:val="28"/>
          <w:szCs w:val="28"/>
          <w:cs/>
        </w:rPr>
        <w:t>ของสินทรัพย์ที่ระบุได้ที่ได้มาและหนี้สินที่รับมาซึ่งวัดมูลค่า ณ วันที่ซื้อ</w:t>
      </w:r>
    </w:p>
    <w:p w14:paraId="2D8CAC0F" w14:textId="77777777" w:rsidR="005144A0" w:rsidRPr="002E12F2" w:rsidRDefault="005144A0" w:rsidP="00AE6BB0">
      <w:pPr>
        <w:pStyle w:val="BodyText"/>
        <w:tabs>
          <w:tab w:val="clear" w:pos="454"/>
          <w:tab w:val="left" w:pos="54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6209D99" w14:textId="77777777" w:rsidR="00CE2E9A" w:rsidRPr="002E12F2" w:rsidRDefault="00CE2E9A" w:rsidP="00AE6BB0">
      <w:pPr>
        <w:pStyle w:val="BodyText"/>
        <w:tabs>
          <w:tab w:val="clear" w:pos="454"/>
          <w:tab w:val="left" w:pos="99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และสามารถวัดมูลค่ายุติธรรมได้อย่างน่าเชื่อถือ</w:t>
      </w:r>
    </w:p>
    <w:p w14:paraId="3C4ACACD" w14:textId="77777777" w:rsidR="00CE2E9A" w:rsidRPr="002E12F2" w:rsidRDefault="00CE2E9A" w:rsidP="00AE6BB0">
      <w:pPr>
        <w:pStyle w:val="BodyText"/>
        <w:tabs>
          <w:tab w:val="clear" w:pos="454"/>
          <w:tab w:val="left" w:pos="99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1C52FA9C" w14:textId="77777777" w:rsidR="00CE2E9A" w:rsidRPr="002E12F2" w:rsidRDefault="00CE2E9A" w:rsidP="00AE6BB0">
      <w:pPr>
        <w:pStyle w:val="BodyText"/>
        <w:tabs>
          <w:tab w:val="clear" w:pos="454"/>
          <w:tab w:val="left" w:pos="99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lastRenderedPageBreak/>
        <w:t>ต้นทุนที่เกี่ยวข้องกับการซื้อที่เกิดขึ้นซึ่งเป็นผลมาจากการรวมธุรกิจ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664E7DF" w14:textId="77777777" w:rsidR="0083474D" w:rsidRPr="002E12F2" w:rsidRDefault="0083474D" w:rsidP="00AE6BB0">
      <w:pPr>
        <w:pStyle w:val="BodyText"/>
        <w:tabs>
          <w:tab w:val="clear" w:pos="454"/>
          <w:tab w:val="left" w:pos="99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202E80" w14:textId="77777777" w:rsidR="00861FAD" w:rsidRPr="00E507A5" w:rsidRDefault="00861FAD" w:rsidP="00AE6BB0">
      <w:pPr>
        <w:pStyle w:val="BodyText"/>
        <w:tabs>
          <w:tab w:val="clear" w:pos="454"/>
          <w:tab w:val="left" w:pos="990"/>
        </w:tabs>
        <w:spacing w:after="0"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507A5">
        <w:rPr>
          <w:rFonts w:ascii="Browallia New" w:hAnsi="Browallia New" w:cs="Browallia New"/>
          <w:i/>
          <w:iCs/>
          <w:sz w:val="28"/>
          <w:szCs w:val="28"/>
          <w:cs/>
        </w:rPr>
        <w:t>บริษัทย่อย</w:t>
      </w:r>
    </w:p>
    <w:p w14:paraId="65A4D231" w14:textId="77777777" w:rsidR="00861FAD" w:rsidRPr="002E12F2" w:rsidRDefault="00861FA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บริษัทย่อยเป็นกิจก</w:t>
      </w:r>
      <w:r w:rsidR="00EF3EC8" w:rsidRPr="002E12F2">
        <w:rPr>
          <w:rFonts w:ascii="Browallia New" w:hAnsi="Browallia New" w:cs="Browallia New"/>
          <w:sz w:val="28"/>
          <w:szCs w:val="28"/>
          <w:cs/>
        </w:rPr>
        <w:t>ารที่อยู่ภายใต้การควบคุมของ</w:t>
      </w:r>
      <w:r w:rsidRPr="002E12F2">
        <w:rPr>
          <w:rFonts w:ascii="Browallia New" w:hAnsi="Browallia New" w:cs="Browallia New"/>
          <w:sz w:val="28"/>
          <w:szCs w:val="28"/>
          <w:cs/>
        </w:rPr>
        <w:t>บริษัท การควบคุมเก</w:t>
      </w:r>
      <w:r w:rsidR="00EF3EC8" w:rsidRPr="002E12F2">
        <w:rPr>
          <w:rFonts w:ascii="Browallia New" w:hAnsi="Browallia New" w:cs="Browallia New"/>
          <w:sz w:val="28"/>
          <w:szCs w:val="28"/>
          <w:cs/>
        </w:rPr>
        <w:t>ิดขึ้นเมื่อ</w:t>
      </w:r>
      <w:r w:rsidRPr="002E12F2">
        <w:rPr>
          <w:rFonts w:ascii="Browallia New" w:hAnsi="Browallia New" w:cs="Browallia New"/>
          <w:sz w:val="28"/>
          <w:szCs w:val="28"/>
          <w:cs/>
        </w:rPr>
        <w:t xml:space="preserve">บริษัทมีอำนาจควบคุมทั้งทางตรงหรือทางอ้อมในการกำหนดนโยบายทางการเงินและการดำเนินงานของกิจการ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7F209F01" w14:textId="7F0AC885" w:rsidR="00861FAD" w:rsidRDefault="00861FA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6CCF12E" w14:textId="2E294EE0" w:rsidR="009D7738" w:rsidRDefault="00861FAD" w:rsidP="00AF3951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นโยบายการบัญชีของบริษัทย่อยได้ถูกเปลี่ยนตามความจำเป็นเพื่อ</w:t>
      </w:r>
      <w:r w:rsidR="00EF3EC8" w:rsidRPr="002E12F2">
        <w:rPr>
          <w:rFonts w:ascii="Browallia New" w:hAnsi="Browallia New" w:cs="Browallia New"/>
          <w:sz w:val="28"/>
          <w:szCs w:val="28"/>
          <w:cs/>
        </w:rPr>
        <w:t>ให้เป็นนโยบายเดียวกันกับของ</w:t>
      </w:r>
      <w:r w:rsidRPr="002E12F2">
        <w:rPr>
          <w:rFonts w:ascii="Browallia New" w:hAnsi="Browallia New" w:cs="Browallia New"/>
          <w:sz w:val="28"/>
          <w:szCs w:val="28"/>
          <w:cs/>
        </w:rPr>
        <w:t>บริษัท</w:t>
      </w:r>
      <w:r w:rsidR="00F05A6F" w:rsidRPr="002E12F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 </w:t>
      </w:r>
      <w:r w:rsidRPr="002E12F2">
        <w:rPr>
          <w:rFonts w:ascii="Browallia New" w:hAnsi="Browallia New" w:cs="Browallia New"/>
          <w:sz w:val="28"/>
          <w:szCs w:val="28"/>
          <w:cs/>
        </w:rPr>
        <w:t>ผลขาดทุนในบริษัทย่อย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</w:t>
      </w:r>
      <w:r w:rsidR="00555178" w:rsidRPr="002E12F2">
        <w:rPr>
          <w:rFonts w:ascii="Browallia New" w:hAnsi="Browallia New" w:cs="Browallia New" w:hint="cs"/>
          <w:sz w:val="28"/>
          <w:szCs w:val="28"/>
          <w:cs/>
        </w:rPr>
        <w:t>อำนาจ</w:t>
      </w:r>
      <w:r w:rsidRPr="002E12F2">
        <w:rPr>
          <w:rFonts w:ascii="Browallia New" w:hAnsi="Browallia New" w:cs="Browallia New"/>
          <w:sz w:val="28"/>
          <w:szCs w:val="28"/>
          <w:cs/>
        </w:rPr>
        <w:t>ควบคุมมียอดคงเหลือติดลบก็ตาม</w:t>
      </w:r>
    </w:p>
    <w:p w14:paraId="377FBB22" w14:textId="77777777" w:rsidR="00804F76" w:rsidRPr="002E12F2" w:rsidRDefault="00804F76" w:rsidP="00AF3951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5F4D6540" w14:textId="6AC291CB" w:rsidR="0051061C" w:rsidRPr="002E12F2" w:rsidRDefault="0051061C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t>การด้อยค่าของ</w:t>
      </w:r>
      <w:r w:rsidR="004B2E23">
        <w:rPr>
          <w:rFonts w:ascii="Browallia New" w:hAnsi="Browallia New" w:cs="Browallia New" w:hint="cs"/>
          <w:sz w:val="28"/>
          <w:szCs w:val="28"/>
          <w:cs/>
        </w:rPr>
        <w:t>สินทรัพย์</w:t>
      </w:r>
    </w:p>
    <w:p w14:paraId="37322589" w14:textId="77777777" w:rsidR="00270000" w:rsidRPr="002E12F2" w:rsidRDefault="00270000" w:rsidP="0027000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9D6D815" w14:textId="0612E942" w:rsidR="00160C03" w:rsidRDefault="00F15A93" w:rsidP="00160C03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สินทรัพย์ที่มีอายุการให้ประโยชน์ไม่ทราบแน่ชัด (เช่น ค่าความนิยม เครื่องหมายการค้าและสิทธิการขยายกิจการในต่างประเทศ)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2E12F2">
        <w:rPr>
          <w:rFonts w:ascii="Browallia New" w:hAnsi="Browallia New" w:cs="Browallia New"/>
          <w:sz w:val="28"/>
          <w:szCs w:val="28"/>
          <w:cs/>
        </w:rPr>
        <w:t>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D11207E" w14:textId="77777777" w:rsidR="00BD5C2A" w:rsidRPr="002E12F2" w:rsidRDefault="00BD5C2A" w:rsidP="00160C03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3189399" w14:textId="77777777" w:rsidR="005B7E18" w:rsidRPr="002E12F2" w:rsidRDefault="00812B73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 xml:space="preserve">ที่ดิน </w:t>
      </w:r>
      <w:r w:rsidR="005B7E18" w:rsidRPr="002E12F2">
        <w:rPr>
          <w:rFonts w:ascii="Browallia New" w:hAnsi="Browallia New" w:cs="Browallia New"/>
          <w:sz w:val="28"/>
          <w:szCs w:val="28"/>
          <w:cs/>
        </w:rPr>
        <w:t>อาคาร</w:t>
      </w:r>
      <w:r w:rsidR="00F05A6F" w:rsidRPr="002E12F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B7E18" w:rsidRPr="002E12F2">
        <w:rPr>
          <w:rFonts w:ascii="Browallia New" w:hAnsi="Browallia New" w:cs="Browallia New"/>
          <w:sz w:val="28"/>
          <w:szCs w:val="28"/>
          <w:cs/>
        </w:rPr>
        <w:t xml:space="preserve">และอุปกรณ์ </w:t>
      </w:r>
    </w:p>
    <w:p w14:paraId="10E33BC3" w14:textId="77777777" w:rsidR="005B7E18" w:rsidRPr="002E12F2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8785FF5" w14:textId="77777777" w:rsidR="00917381" w:rsidRPr="002E12F2" w:rsidRDefault="0043251E" w:rsidP="00D32BD6">
      <w:pPr>
        <w:spacing w:line="240" w:lineRule="auto"/>
        <w:ind w:left="99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E12F2">
        <w:rPr>
          <w:rFonts w:ascii="Browallia New" w:hAnsi="Browallia New" w:cs="Browallia New"/>
          <w:spacing w:val="-6"/>
          <w:sz w:val="28"/>
          <w:szCs w:val="28"/>
          <w:cs/>
        </w:rPr>
        <w:t xml:space="preserve">ที่ดิน </w:t>
      </w:r>
      <w:r w:rsidR="005B7E18" w:rsidRPr="002E12F2">
        <w:rPr>
          <w:rFonts w:ascii="Browallia New" w:hAnsi="Browallia New" w:cs="Browallia New"/>
          <w:spacing w:val="-6"/>
          <w:sz w:val="28"/>
          <w:szCs w:val="28"/>
          <w:cs/>
        </w:rPr>
        <w:t>อาคาร</w:t>
      </w:r>
      <w:r w:rsidR="00F05A6F" w:rsidRPr="002E12F2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5B7E18" w:rsidRPr="002E12F2">
        <w:rPr>
          <w:rFonts w:ascii="Browallia New" w:hAnsi="Browallia New" w:cs="Browallia New"/>
          <w:spacing w:val="-6"/>
          <w:sz w:val="28"/>
          <w:szCs w:val="28"/>
          <w:cs/>
        </w:rPr>
        <w:t>และอุปกรณ์ แสดงมูลค่าตามราคาทุนหักค่าเสื่อมราคาสะสมและค่าเผื่อการด้อยค่า (ถ้ามี)</w:t>
      </w:r>
    </w:p>
    <w:p w14:paraId="3D063C14" w14:textId="77777777" w:rsidR="00D32BD6" w:rsidRPr="002E12F2" w:rsidRDefault="00D32BD6" w:rsidP="00D32BD6">
      <w:pPr>
        <w:spacing w:line="240" w:lineRule="auto"/>
        <w:ind w:left="99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33BB1B2" w14:textId="77777777" w:rsidR="005B7E18" w:rsidRPr="002E12F2" w:rsidRDefault="008B4EEB" w:rsidP="00D32BD6">
      <w:pPr>
        <w:spacing w:line="240" w:lineRule="auto"/>
        <w:ind w:left="99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E12F2">
        <w:rPr>
          <w:rFonts w:ascii="Browallia New" w:hAnsi="Browallia New" w:cs="Browallia New"/>
          <w:spacing w:val="-6"/>
          <w:sz w:val="28"/>
          <w:szCs w:val="28"/>
          <w:cs/>
        </w:rPr>
        <w:t>ค่าเสื่อมราคาคำนวณโดยวิธีเส้นตรงตามอายุการใช้งาน ดังนี้</w:t>
      </w:r>
    </w:p>
    <w:p w14:paraId="141CB8C2" w14:textId="77777777" w:rsidR="004371EF" w:rsidRPr="002E12F2" w:rsidRDefault="004371EF" w:rsidP="00D32BD6">
      <w:pPr>
        <w:spacing w:line="240" w:lineRule="auto"/>
        <w:ind w:left="99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7263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4371EF" w:rsidRPr="002E12F2" w14:paraId="05E14CBC" w14:textId="77777777" w:rsidTr="00804F76">
        <w:tc>
          <w:tcPr>
            <w:tcW w:w="5400" w:type="dxa"/>
          </w:tcPr>
          <w:p w14:paraId="2CE89BB5" w14:textId="77777777" w:rsidR="004371EF" w:rsidRPr="002E12F2" w:rsidRDefault="004371EF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</w:tcPr>
          <w:p w14:paraId="72AA2F31" w14:textId="77777777" w:rsidR="004371EF" w:rsidRPr="002E12F2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20 </w:t>
            </w:r>
            <w:r w:rsidRPr="002E12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4371EF" w:rsidRPr="002E12F2" w14:paraId="06D7F299" w14:textId="77777777" w:rsidTr="00804F76">
        <w:tc>
          <w:tcPr>
            <w:tcW w:w="5400" w:type="dxa"/>
          </w:tcPr>
          <w:p w14:paraId="2F498B5C" w14:textId="77777777" w:rsidR="004371EF" w:rsidRPr="002E12F2" w:rsidRDefault="0080220F" w:rsidP="0041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59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ส่วนปรับปรุงอาคาร</w:t>
            </w:r>
            <w:r w:rsidRPr="002E12F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และ</w:t>
            </w:r>
            <w:r w:rsidR="004371EF" w:rsidRPr="002E12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ส่วนปรับปรุงพื้นที่เช่า</w:t>
            </w:r>
          </w:p>
        </w:tc>
        <w:tc>
          <w:tcPr>
            <w:tcW w:w="1863" w:type="dxa"/>
          </w:tcPr>
          <w:p w14:paraId="337411B4" w14:textId="77777777" w:rsidR="004371EF" w:rsidRPr="002E12F2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F82CE0" w:rsidRPr="002E12F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F82CE0" w:rsidRPr="002E12F2">
              <w:rPr>
                <w:rFonts w:ascii="Browallia New" w:hAnsi="Browallia New" w:cs="Browallia New"/>
                <w:sz w:val="28"/>
                <w:szCs w:val="28"/>
              </w:rPr>
              <w:t>- 20</w:t>
            </w:r>
            <w:r w:rsidRPr="002E12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E12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BD4C25" w:rsidRPr="002E12F2" w14:paraId="54F34FD9" w14:textId="77777777" w:rsidTr="00804F76">
        <w:tc>
          <w:tcPr>
            <w:tcW w:w="5400" w:type="dxa"/>
          </w:tcPr>
          <w:p w14:paraId="258280A5" w14:textId="77777777" w:rsidR="00BD4C25" w:rsidRPr="002E12F2" w:rsidRDefault="00BD4C25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อุปกรณ์และเครื่องมือทางการแพทย์</w:t>
            </w:r>
          </w:p>
        </w:tc>
        <w:tc>
          <w:tcPr>
            <w:tcW w:w="1863" w:type="dxa"/>
          </w:tcPr>
          <w:p w14:paraId="1A8E021A" w14:textId="77777777" w:rsidR="00BD4C25" w:rsidRPr="002E12F2" w:rsidRDefault="00BD4C25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2E12F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4371EF" w:rsidRPr="002E12F2" w14:paraId="790161E5" w14:textId="77777777" w:rsidTr="00804F76">
        <w:tc>
          <w:tcPr>
            <w:tcW w:w="5400" w:type="dxa"/>
          </w:tcPr>
          <w:p w14:paraId="154B1EB6" w14:textId="77777777" w:rsidR="004371EF" w:rsidRPr="002E12F2" w:rsidRDefault="004371EF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863" w:type="dxa"/>
          </w:tcPr>
          <w:p w14:paraId="7DE5EEA6" w14:textId="77777777" w:rsidR="004371EF" w:rsidRPr="002E12F2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="00813263" w:rsidRPr="002E12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4371EF" w:rsidRPr="002E12F2" w14:paraId="078864BA" w14:textId="77777777" w:rsidTr="00804F76">
        <w:tc>
          <w:tcPr>
            <w:tcW w:w="5400" w:type="dxa"/>
          </w:tcPr>
          <w:p w14:paraId="45157751" w14:textId="77777777" w:rsidR="004371EF" w:rsidRPr="002E12F2" w:rsidRDefault="004371EF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863" w:type="dxa"/>
          </w:tcPr>
          <w:p w14:paraId="638F3245" w14:textId="77777777" w:rsidR="004371EF" w:rsidRPr="002E12F2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13263" w:rsidRPr="002E12F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4371EF" w:rsidRPr="00E84C9B" w14:paraId="00214CB3" w14:textId="77777777" w:rsidTr="00804F76">
        <w:tc>
          <w:tcPr>
            <w:tcW w:w="5400" w:type="dxa"/>
          </w:tcPr>
          <w:p w14:paraId="168CD704" w14:textId="77777777" w:rsidR="004371EF" w:rsidRPr="002E12F2" w:rsidRDefault="004371EF" w:rsidP="0041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</w:tcPr>
          <w:p w14:paraId="342164B5" w14:textId="77777777" w:rsidR="004371EF" w:rsidRPr="002E12F2" w:rsidRDefault="004371EF" w:rsidP="00804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813263" w:rsidRPr="002E12F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15B6B279" w14:textId="2BE739F2" w:rsidR="00705FD0" w:rsidRDefault="00705FD0" w:rsidP="00D32BD6">
      <w:pPr>
        <w:spacing w:line="240" w:lineRule="auto"/>
        <w:ind w:left="99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75EBA88" w14:textId="5BF9B58C" w:rsidR="0043251E" w:rsidRPr="002E12F2" w:rsidRDefault="0043251E" w:rsidP="00D32BD6">
      <w:pPr>
        <w:spacing w:line="240" w:lineRule="auto"/>
        <w:ind w:left="99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E12F2">
        <w:rPr>
          <w:rFonts w:ascii="Browallia New" w:hAnsi="Browallia New" w:cs="Browallia New"/>
          <w:spacing w:val="-6"/>
          <w:sz w:val="28"/>
          <w:szCs w:val="28"/>
          <w:cs/>
        </w:rPr>
        <w:t>ไม่มีการคิดค่าเสื่อมราคาสำหรับที่ดินและสินทรัพย์ที่อยู่ระหว่างการก่อสร้าง</w:t>
      </w:r>
    </w:p>
    <w:p w14:paraId="4826CB81" w14:textId="77777777" w:rsidR="00B3471A" w:rsidRPr="002E12F2" w:rsidRDefault="00B3471A" w:rsidP="00D32BD6">
      <w:pPr>
        <w:spacing w:line="240" w:lineRule="auto"/>
        <w:ind w:left="99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359E696" w14:textId="7731BA22" w:rsidR="00D32BD6" w:rsidRPr="002E12F2" w:rsidRDefault="00B3471A" w:rsidP="00D32BD6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E12F2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รายจ่ายเกี่ยวกับการต่อเติม การต่ออายุ หรือการปรับปรุงถือเป็นราคาทุนของสินทรัพย์ ส่วนค่าซ่อมแซมและ</w:t>
      </w:r>
      <w:r w:rsidR="00804F76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         </w:t>
      </w:r>
      <w:r w:rsidRPr="002E12F2">
        <w:rPr>
          <w:rFonts w:ascii="Browallia New" w:hAnsi="Browallia New" w:cs="Browallia New"/>
          <w:spacing w:val="-6"/>
          <w:sz w:val="28"/>
          <w:szCs w:val="28"/>
          <w:cs/>
        </w:rPr>
        <w:t>ค่าบำรุงรักษารับรู้เป็นค่าใช้จ่ายในรอบระยะเวลาบัญชีที่เกิดขึ้น</w:t>
      </w:r>
    </w:p>
    <w:p w14:paraId="7AEFD058" w14:textId="77777777" w:rsidR="00D32BD6" w:rsidRPr="002E12F2" w:rsidRDefault="00D32BD6" w:rsidP="00D32BD6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D18C796" w14:textId="2C3261E2" w:rsidR="009D7738" w:rsidRDefault="007004EE" w:rsidP="00D32BD6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E12F2">
        <w:rPr>
          <w:rFonts w:ascii="Browallia New" w:hAnsi="Browallia New" w:cs="Browallia New"/>
          <w:spacing w:val="-6"/>
          <w:sz w:val="28"/>
          <w:szCs w:val="28"/>
          <w:cs/>
        </w:rPr>
        <w:t>กำไรและขาดทุนจากการจำหน่ายที่ดิน อาคารและอุปกรณ์ คำนวณโด</w:t>
      </w:r>
      <w:r w:rsidR="00F96F59" w:rsidRPr="002E12F2">
        <w:rPr>
          <w:rFonts w:ascii="Browallia New" w:hAnsi="Browallia New" w:cs="Browallia New"/>
          <w:spacing w:val="-6"/>
          <w:sz w:val="28"/>
          <w:szCs w:val="28"/>
          <w:cs/>
        </w:rPr>
        <w:t>ยเปรียบเทียบจากมูลค่าตามบัญชี</w:t>
      </w:r>
      <w:r w:rsidR="00555178" w:rsidRPr="002E12F2">
        <w:rPr>
          <w:rFonts w:ascii="Browallia New" w:hAnsi="Browallia New" w:cs="Browallia New" w:hint="cs"/>
          <w:spacing w:val="-6"/>
          <w:sz w:val="28"/>
          <w:szCs w:val="28"/>
          <w:cs/>
        </w:rPr>
        <w:t>กับราคาขาย</w:t>
      </w:r>
      <w:r w:rsidRPr="002E12F2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</w:t>
      </w:r>
      <w:r w:rsidR="00555178" w:rsidRPr="002E12F2">
        <w:rPr>
          <w:rFonts w:ascii="Browallia New" w:hAnsi="Browallia New" w:cs="Browallia New" w:hint="cs"/>
          <w:spacing w:val="-6"/>
          <w:sz w:val="28"/>
          <w:szCs w:val="28"/>
          <w:cs/>
        </w:rPr>
        <w:t>รับรู้</w:t>
      </w:r>
      <w:r w:rsidR="003D0073" w:rsidRPr="002E12F2">
        <w:rPr>
          <w:rFonts w:ascii="Browallia New" w:hAnsi="Browallia New" w:cs="Browallia New"/>
          <w:spacing w:val="-6"/>
          <w:sz w:val="28"/>
          <w:szCs w:val="28"/>
          <w:cs/>
        </w:rPr>
        <w:t>ในงบกำไรขาดทุน</w:t>
      </w:r>
    </w:p>
    <w:p w14:paraId="6F2245A5" w14:textId="63594005" w:rsidR="00804F76" w:rsidRDefault="00804F76" w:rsidP="00D32BD6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6389E57" w14:textId="77777777" w:rsidR="005B7E18" w:rsidRPr="002E12F2" w:rsidRDefault="005B7E18" w:rsidP="00804F76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สินทรัพย์ไม่มีตัวตน</w:t>
      </w:r>
    </w:p>
    <w:p w14:paraId="151F3451" w14:textId="77777777" w:rsidR="005B7E18" w:rsidRPr="002E12F2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4"/>
          <w:szCs w:val="24"/>
        </w:rPr>
      </w:pPr>
    </w:p>
    <w:p w14:paraId="6926D08E" w14:textId="5911CD7A" w:rsidR="00CE2E9A" w:rsidRPr="002E12F2" w:rsidRDefault="00CE2E9A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โปรแกรมคอมพิวเตอร์และลิขสิทธิ์</w:t>
      </w:r>
    </w:p>
    <w:p w14:paraId="111BBC38" w14:textId="77777777" w:rsidR="005B7E18" w:rsidRPr="002E12F2" w:rsidRDefault="005B7E18" w:rsidP="00AE6BB0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สินทรัพย์ไม่มีตัวตน</w:t>
      </w:r>
      <w:r w:rsidR="002C66AE" w:rsidRPr="002E12F2">
        <w:rPr>
          <w:rFonts w:ascii="Browallia New" w:hAnsi="Browallia New" w:cs="Browallia New"/>
          <w:sz w:val="28"/>
          <w:szCs w:val="28"/>
          <w:cs/>
        </w:rPr>
        <w:t>ซึ่งมีอายุการใช้งานจำกัด</w:t>
      </w:r>
      <w:r w:rsidRPr="002E12F2">
        <w:rPr>
          <w:rFonts w:ascii="Browallia New" w:hAnsi="Browallia New" w:cs="Browallia New"/>
          <w:sz w:val="28"/>
          <w:szCs w:val="28"/>
          <w:cs/>
        </w:rPr>
        <w:t>แสดงในราคาทุน หักค่าตัดจำหน่ายสะสม และ</w:t>
      </w:r>
      <w:r w:rsidR="00385905" w:rsidRPr="002E12F2">
        <w:rPr>
          <w:rFonts w:ascii="Browallia New" w:hAnsi="Browallia New" w:cs="Browallia New" w:hint="cs"/>
          <w:sz w:val="28"/>
          <w:szCs w:val="28"/>
          <w:cs/>
        </w:rPr>
        <w:t>ค่าเผื่อ</w:t>
      </w:r>
      <w:r w:rsidRPr="002E12F2">
        <w:rPr>
          <w:rFonts w:ascii="Browallia New" w:hAnsi="Browallia New" w:cs="Browallia New"/>
          <w:sz w:val="28"/>
          <w:szCs w:val="28"/>
          <w:cs/>
        </w:rPr>
        <w:t>การด้อยค่า (ถ้ามี)</w:t>
      </w:r>
      <w:r w:rsidRPr="002E12F2">
        <w:rPr>
          <w:rFonts w:ascii="Browallia New" w:hAnsi="Browallia New" w:cs="Browallia New"/>
          <w:sz w:val="28"/>
          <w:szCs w:val="28"/>
        </w:rPr>
        <w:tab/>
      </w:r>
      <w:r w:rsidRPr="002E12F2">
        <w:rPr>
          <w:rFonts w:ascii="Browallia New" w:hAnsi="Browallia New" w:cs="Browallia New"/>
          <w:i/>
          <w:iCs/>
          <w:sz w:val="28"/>
          <w:szCs w:val="28"/>
        </w:rPr>
        <w:tab/>
      </w:r>
    </w:p>
    <w:p w14:paraId="701061A5" w14:textId="77777777" w:rsidR="005B7E18" w:rsidRPr="002E12F2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 New" w:hAnsi="Browallia New" w:cs="Browallia New"/>
          <w:sz w:val="24"/>
          <w:szCs w:val="24"/>
        </w:rPr>
      </w:pPr>
    </w:p>
    <w:p w14:paraId="3F7EE4B6" w14:textId="77777777" w:rsidR="005B7E18" w:rsidRPr="002E12F2" w:rsidRDefault="005B7E18" w:rsidP="00AE6B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ค่าตัดจำหน่ายบันทึกเป็นค</w:t>
      </w:r>
      <w:r w:rsidR="00264BC9" w:rsidRPr="002E12F2">
        <w:rPr>
          <w:rFonts w:ascii="Browallia New" w:hAnsi="Browallia New" w:cs="Browallia New"/>
          <w:sz w:val="28"/>
          <w:szCs w:val="28"/>
          <w:cs/>
        </w:rPr>
        <w:t>่าใช้จ่ายในงบกำไรขาดทุน</w:t>
      </w:r>
      <w:r w:rsidRPr="002E12F2">
        <w:rPr>
          <w:rFonts w:ascii="Browallia New" w:hAnsi="Browallia New" w:cs="Browallia New"/>
          <w:sz w:val="28"/>
          <w:szCs w:val="28"/>
          <w:cs/>
        </w:rPr>
        <w:t xml:space="preserve"> คำนวณโดยวิธีเส้นตรงตามเกณฑ์ระยะเวลาที่คาดว่าจะได้รับประโยชน์เชิงเศรษฐกิจขอ</w:t>
      </w:r>
      <w:r w:rsidR="00DF04C2" w:rsidRPr="002E12F2">
        <w:rPr>
          <w:rFonts w:ascii="Browallia New" w:hAnsi="Browallia New" w:cs="Browallia New"/>
          <w:sz w:val="28"/>
          <w:szCs w:val="28"/>
          <w:cs/>
        </w:rPr>
        <w:t>งสินทรัพย์ไม่มีตัวตน</w:t>
      </w:r>
      <w:r w:rsidR="00DF04C2" w:rsidRPr="002E12F2">
        <w:rPr>
          <w:rFonts w:ascii="Browallia New" w:hAnsi="Browallia New" w:cs="Browallia New"/>
          <w:sz w:val="28"/>
          <w:szCs w:val="28"/>
        </w:rPr>
        <w:t xml:space="preserve"> </w:t>
      </w:r>
      <w:r w:rsidRPr="002E12F2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0218F802" w14:textId="77777777" w:rsidR="005B7E18" w:rsidRPr="002E12F2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7380" w:type="dxa"/>
        <w:tblInd w:w="1908" w:type="dxa"/>
        <w:tblLayout w:type="fixed"/>
        <w:tblLook w:val="0000" w:firstRow="0" w:lastRow="0" w:firstColumn="0" w:lastColumn="0" w:noHBand="0" w:noVBand="0"/>
      </w:tblPr>
      <w:tblGrid>
        <w:gridCol w:w="4329"/>
        <w:gridCol w:w="3051"/>
      </w:tblGrid>
      <w:tr w:rsidR="005B7E18" w:rsidRPr="002E12F2" w14:paraId="20496957" w14:textId="77777777" w:rsidTr="00804F76">
        <w:tc>
          <w:tcPr>
            <w:tcW w:w="4329" w:type="dxa"/>
          </w:tcPr>
          <w:p w14:paraId="12EF08B2" w14:textId="77777777" w:rsidR="005B7E18" w:rsidRPr="002E12F2" w:rsidRDefault="005B7E18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  <w:cs/>
              </w:rPr>
              <w:t>โปรแกรมคอมพิวเตอร์</w:t>
            </w:r>
            <w:r w:rsidRPr="002E12F2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</w:p>
        </w:tc>
        <w:tc>
          <w:tcPr>
            <w:tcW w:w="3051" w:type="dxa"/>
          </w:tcPr>
          <w:p w14:paraId="772D4F55" w14:textId="77777777" w:rsidR="005B7E18" w:rsidRPr="002E12F2" w:rsidRDefault="005B7E18" w:rsidP="00370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E12F2">
              <w:rPr>
                <w:rFonts w:ascii="Browallia New" w:hAnsi="Browallia New" w:cs="Browallia New"/>
                <w:sz w:val="28"/>
                <w:szCs w:val="28"/>
              </w:rPr>
              <w:t xml:space="preserve">5 </w:t>
            </w:r>
            <w:r w:rsidRPr="002E12F2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</w:tbl>
    <w:p w14:paraId="3B5AF304" w14:textId="77777777" w:rsidR="00CE2E9A" w:rsidRPr="002E12F2" w:rsidRDefault="00CE2E9A" w:rsidP="00AE6BB0">
      <w:pPr>
        <w:pStyle w:val="Index1"/>
        <w:rPr>
          <w:rFonts w:ascii="Browallia New" w:hAnsi="Browallia New" w:cs="Browallia New"/>
          <w:i/>
          <w:iCs/>
          <w:sz w:val="24"/>
          <w:szCs w:val="24"/>
        </w:rPr>
      </w:pPr>
    </w:p>
    <w:p w14:paraId="2B29B413" w14:textId="77777777" w:rsidR="009D3891" w:rsidRPr="002E12F2" w:rsidRDefault="009D3891" w:rsidP="00AE6BB0">
      <w:pPr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เครื่องหมายการค้า</w:t>
      </w:r>
    </w:p>
    <w:p w14:paraId="79EE0BA6" w14:textId="77777777" w:rsidR="0051061C" w:rsidRPr="002E12F2" w:rsidRDefault="0051061C" w:rsidP="00187E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t>เครื่องหมายการค้าของกลุ่มบริษัทเป็นเครื่องหมายการค้าภายใต้ชื่อ “วุฒิศักดิ์” เครื่องหมายการค้าที่ได้มาจากการรวมกิจการจะรับรู้ด้วยมูลค่ายุติธรรม ณ วันรวมธุรกิจ กลุ่มบริษัทใช้เครื่องหมายการค้าอย่างต่อเนื่องในเชิงพาณิชย์ และเครื่องหมายการค้าได้รับการประเมินว่ามีอายุการให้ประโยชน์ไม่ทราบแน่ชัด</w:t>
      </w:r>
    </w:p>
    <w:p w14:paraId="76187D3A" w14:textId="77777777" w:rsidR="003237A8" w:rsidRPr="00804F76" w:rsidRDefault="003237A8" w:rsidP="00AE6BB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89188D" w14:textId="77777777" w:rsidR="00204FFE" w:rsidRPr="002E12F2" w:rsidRDefault="00204FFE" w:rsidP="00AE6BB0">
      <w:pPr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สิทธิการขยายกิจการในต่างประเทศ</w:t>
      </w:r>
      <w:r w:rsidR="006C27AC" w:rsidRPr="002E12F2">
        <w:rPr>
          <w:rFonts w:ascii="Browallia New" w:hAnsi="Browallia New" w:cs="Browallia New" w:hint="cs"/>
          <w:i/>
          <w:iCs/>
          <w:sz w:val="28"/>
          <w:szCs w:val="28"/>
          <w:cs/>
        </w:rPr>
        <w:t>และ</w:t>
      </w:r>
      <w:r w:rsidR="008926CC" w:rsidRPr="002E12F2">
        <w:rPr>
          <w:rFonts w:ascii="Browallia New" w:hAnsi="Browallia New" w:cs="Browallia New" w:hint="cs"/>
          <w:i/>
          <w:iCs/>
          <w:sz w:val="28"/>
          <w:szCs w:val="28"/>
          <w:cs/>
        </w:rPr>
        <w:t>สิน</w:t>
      </w:r>
      <w:r w:rsidR="006C27AC" w:rsidRPr="002E12F2">
        <w:rPr>
          <w:rFonts w:ascii="Browallia New" w:hAnsi="Browallia New" w:cs="Browallia New" w:hint="cs"/>
          <w:i/>
          <w:iCs/>
          <w:sz w:val="28"/>
          <w:szCs w:val="28"/>
          <w:cs/>
        </w:rPr>
        <w:t>ทรัพย์ทางปัญญา</w:t>
      </w:r>
    </w:p>
    <w:p w14:paraId="4D383A4E" w14:textId="5CBE931F" w:rsidR="003237A8" w:rsidRPr="002E12F2" w:rsidRDefault="005B5D0D" w:rsidP="000151E2">
      <w:pPr>
        <w:pStyle w:val="Index1"/>
        <w:rPr>
          <w:rFonts w:ascii="Browallia New" w:hAnsi="Browallia New" w:cs="Browallia New"/>
          <w:sz w:val="28"/>
          <w:szCs w:val="28"/>
          <w:cs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สิทธิการขยายกิจการในต่างประเทศ</w:t>
      </w:r>
      <w:r w:rsidR="006C27AC" w:rsidRPr="002E12F2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8926CC" w:rsidRPr="002E12F2">
        <w:rPr>
          <w:rFonts w:ascii="Browallia New" w:hAnsi="Browallia New" w:cs="Browallia New" w:hint="cs"/>
          <w:sz w:val="28"/>
          <w:szCs w:val="28"/>
          <w:cs/>
        </w:rPr>
        <w:t>สิน</w:t>
      </w:r>
      <w:r w:rsidR="006C27AC" w:rsidRPr="002E12F2">
        <w:rPr>
          <w:rFonts w:ascii="Browallia New" w:hAnsi="Browallia New" w:cs="Browallia New" w:hint="cs"/>
          <w:sz w:val="28"/>
          <w:szCs w:val="28"/>
          <w:cs/>
        </w:rPr>
        <w:t>ทรัพย์ทางปัญญา</w:t>
      </w:r>
      <w:r w:rsidRPr="002E12F2">
        <w:rPr>
          <w:rFonts w:ascii="Browallia New" w:hAnsi="Browallia New" w:cs="Browallia New"/>
          <w:sz w:val="28"/>
          <w:szCs w:val="28"/>
          <w:cs/>
        </w:rPr>
        <w:t>มาจากการรวมธุรกิจที่สามารถรับรู้แยกเป็นสินทรัพย์ไม่มีตัวตนรับรู้ด้วยมูลค่ายุติธรรม โดยบริษัท</w:t>
      </w:r>
      <w:r w:rsidR="00EF3EC8" w:rsidRPr="002E12F2">
        <w:rPr>
          <w:rFonts w:ascii="Browallia New" w:hAnsi="Browallia New" w:cs="Browallia New" w:hint="cs"/>
          <w:sz w:val="28"/>
          <w:szCs w:val="28"/>
          <w:cs/>
        </w:rPr>
        <w:t>จะทดสอบการด้อยค่าทุกปี</w:t>
      </w:r>
      <w:r w:rsidR="003237A8" w:rsidRPr="002E12F2">
        <w:rPr>
          <w:rFonts w:ascii="Browallia New" w:hAnsi="Browallia New" w:cs="Browallia New"/>
          <w:sz w:val="28"/>
          <w:szCs w:val="28"/>
        </w:rPr>
        <w:t xml:space="preserve"> </w:t>
      </w:r>
      <w:r w:rsidR="003237A8" w:rsidRPr="002E12F2">
        <w:rPr>
          <w:rFonts w:ascii="Browallia New" w:hAnsi="Browallia New" w:cs="Browallia New" w:hint="cs"/>
          <w:sz w:val="28"/>
          <w:szCs w:val="28"/>
          <w:cs/>
        </w:rPr>
        <w:t>สิทธิการขยายกิจการในต่างประเทศและสิน</w:t>
      </w:r>
      <w:r w:rsidR="00AE41C0" w:rsidRPr="002E12F2">
        <w:rPr>
          <w:rFonts w:ascii="Browallia New" w:hAnsi="Browallia New" w:cs="Browallia New" w:hint="cs"/>
          <w:sz w:val="28"/>
          <w:szCs w:val="28"/>
          <w:cs/>
        </w:rPr>
        <w:t>ทรัพย์ทางปัญญาได้รับการประเมินว่ามีอายุการให้ประโยชน์ไม่จำกัด</w:t>
      </w:r>
    </w:p>
    <w:p w14:paraId="7FF8ACF5" w14:textId="77777777" w:rsidR="003237A8" w:rsidRPr="00804F76" w:rsidRDefault="003237A8" w:rsidP="003237A8">
      <w:pPr>
        <w:rPr>
          <w:sz w:val="28"/>
          <w:szCs w:val="28"/>
          <w:cs/>
        </w:rPr>
      </w:pPr>
    </w:p>
    <w:p w14:paraId="02103589" w14:textId="77777777" w:rsidR="005632B4" w:rsidRPr="002E12F2" w:rsidRDefault="00FD2B18" w:rsidP="005632B4">
      <w:pPr>
        <w:spacing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ความสัมพันธ์กับลูกค้าที่เกี่ยวข้อง</w:t>
      </w:r>
    </w:p>
    <w:p w14:paraId="42E27175" w14:textId="77777777" w:rsidR="005632B4" w:rsidRPr="002E12F2" w:rsidRDefault="005632B4" w:rsidP="005632B4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t xml:space="preserve">ความสัมพันธ์กับลูกค้าที่เกี่ยวข้องที่ได้มาจากการรวมธุรกิจ จะรับรู้ด้วยมูลค่ายุติธรรม ณ วันรวมธุรกิจ ความสัมพันธ์กับลูกค้าที่เกี่ยวข้องมีอายุการให้ประโยชน์ที่ทราบได้แน่นอน และวัดมูลค่าที่ราคาทุนหักค่าตัดจำหน่ายสะสม การตัดจำหน่ายคำนวณโดยใช้วิธีเส้นตรงตลอดอายุที่คาดว่าจะให้ประโยชน์ของความสัมพันธ์กับลูกค้าภายในระยะเวลา </w:t>
      </w:r>
      <w:r w:rsidRPr="002E12F2">
        <w:rPr>
          <w:rFonts w:ascii="Browallia New" w:hAnsi="Browallia New" w:cs="Browallia New" w:hint="cs"/>
          <w:sz w:val="28"/>
          <w:szCs w:val="28"/>
        </w:rPr>
        <w:t>3</w:t>
      </w:r>
      <w:r w:rsidRPr="002E12F2">
        <w:rPr>
          <w:rFonts w:ascii="Browallia New" w:hAnsi="Browallia New" w:cs="Browallia New" w:hint="cs"/>
          <w:sz w:val="28"/>
          <w:szCs w:val="28"/>
          <w:cs/>
        </w:rPr>
        <w:t xml:space="preserve"> ปี</w:t>
      </w:r>
    </w:p>
    <w:p w14:paraId="68721B33" w14:textId="77777777" w:rsidR="00E5506D" w:rsidRPr="00804F76" w:rsidRDefault="00E5506D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outlineLvl w:val="0"/>
        <w:rPr>
          <w:rFonts w:ascii="Browallia New" w:hAnsi="Browallia New" w:cs="Browallia New"/>
          <w:sz w:val="28"/>
          <w:szCs w:val="28"/>
        </w:rPr>
      </w:pPr>
    </w:p>
    <w:p w14:paraId="1F1BF47B" w14:textId="77777777" w:rsidR="00EF0DC5" w:rsidRPr="002E12F2" w:rsidRDefault="00EF0DC5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กำไรหรือขาดทุนจากการดำเนินงานที่ยกเลิก</w:t>
      </w:r>
    </w:p>
    <w:p w14:paraId="0E7ED6DF" w14:textId="77777777" w:rsidR="00EF0DC5" w:rsidRPr="00CA3D4F" w:rsidRDefault="00EF0DC5" w:rsidP="00AE6BB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0"/>
          <w:szCs w:val="20"/>
        </w:rPr>
      </w:pPr>
    </w:p>
    <w:p w14:paraId="3305E7BA" w14:textId="0B13CC6A" w:rsidR="00581C2D" w:rsidRDefault="00EF0DC5" w:rsidP="00AE6BB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การดำเนิ</w:t>
      </w:r>
      <w:r w:rsidR="00BE01F9" w:rsidRPr="002E12F2">
        <w:rPr>
          <w:rFonts w:ascii="Browallia New" w:hAnsi="Browallia New" w:cs="Browallia New" w:hint="cs"/>
          <w:sz w:val="28"/>
          <w:szCs w:val="28"/>
          <w:cs/>
        </w:rPr>
        <w:t>น</w:t>
      </w:r>
      <w:r w:rsidRPr="002E12F2">
        <w:rPr>
          <w:rFonts w:ascii="Browallia New" w:hAnsi="Browallia New" w:cs="Browallia New"/>
          <w:sz w:val="28"/>
          <w:szCs w:val="28"/>
          <w:cs/>
        </w:rPr>
        <w:t>งานที่ยกเลิกเป็นส่วนประกอบของกลุ่มที่ถูกขายหรือจัดประเภทไว้เพื่อขาย กำไรหรือขาดทุนจากการดำเนินงานที่ยกเลิกซึ่งประกอบด้วยจากการวัดมูลค่าของกำไรขาดทุนก่อนและหลังภาษีของการดำเนินงานที่ยกเลิกและการขายสินทรัพย์ที่จัดประเภทไว้เพื่อขาย</w:t>
      </w:r>
    </w:p>
    <w:p w14:paraId="1195BE33" w14:textId="161EEDE5" w:rsidR="00AB257D" w:rsidRDefault="00AB257D" w:rsidP="00AE6BB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B9937AB" w14:textId="77777777" w:rsidR="00015EA1" w:rsidRDefault="00015EA1" w:rsidP="00AE6BB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8BBFF9E" w14:textId="77777777" w:rsidR="00C96B0A" w:rsidRPr="002E12F2" w:rsidRDefault="00C96B0A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lastRenderedPageBreak/>
        <w:t>เงินกู้ยืม</w:t>
      </w:r>
    </w:p>
    <w:p w14:paraId="6F4A3074" w14:textId="77777777" w:rsidR="00780987" w:rsidRPr="00CA3D4F" w:rsidRDefault="00780987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</w:rPr>
      </w:pPr>
    </w:p>
    <w:p w14:paraId="0C31CD1A" w14:textId="77777777" w:rsidR="00C96B0A" w:rsidRPr="002E12F2" w:rsidRDefault="00C96B0A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6D9614C4" w14:textId="52281F1B" w:rsidR="00C96B0A" w:rsidRDefault="00C96B0A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</w:rPr>
      </w:pPr>
    </w:p>
    <w:p w14:paraId="31A7977E" w14:textId="77777777" w:rsidR="00C96B0A" w:rsidRPr="002E12F2" w:rsidRDefault="00C96B0A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056B9305" w14:textId="77777777" w:rsidR="00C96B0A" w:rsidRPr="00804F76" w:rsidRDefault="00C96B0A" w:rsidP="0078098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AF3DCEB" w14:textId="77777777" w:rsidR="00C96B0A" w:rsidRPr="002E12F2" w:rsidRDefault="00C96B0A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เงินกู้ยืมจัดประเภทเป็นหนี้สินหมุนเวียนเมื่อกลุ่มบริษัทคาดว่าจะชำระคืนหนี้สินภายในรอบระยะเวลาดำเนินงานปกติ หรือถึงกำหนดชำระภายใน</w:t>
      </w:r>
      <w:r w:rsidR="000A11C7" w:rsidRPr="002E12F2">
        <w:rPr>
          <w:rFonts w:ascii="Browallia New" w:hAnsi="Browallia New" w:cs="Browallia New"/>
          <w:sz w:val="28"/>
          <w:szCs w:val="28"/>
        </w:rPr>
        <w:t xml:space="preserve"> 12 </w:t>
      </w:r>
      <w:r w:rsidRPr="002E12F2">
        <w:rPr>
          <w:rFonts w:ascii="Browallia New" w:hAnsi="Browallia New" w:cs="Browallia New"/>
          <w:sz w:val="28"/>
          <w:szCs w:val="28"/>
          <w:cs/>
        </w:rPr>
        <w:t>เดือนนับจากรอบระยะเวลารายงาน หรือไม่มีสิทธิอันปราศจากเงื่อนไขให้เลื่อนชำระหนี้ออกไปอีกเป็นเวลาไม่น้อยกว่า</w:t>
      </w:r>
      <w:r w:rsidR="000A11C7" w:rsidRPr="002E12F2">
        <w:rPr>
          <w:rFonts w:ascii="Browallia New" w:hAnsi="Browallia New" w:cs="Browallia New"/>
          <w:sz w:val="28"/>
          <w:szCs w:val="28"/>
        </w:rPr>
        <w:t xml:space="preserve"> 12 </w:t>
      </w:r>
      <w:r w:rsidRPr="002E12F2">
        <w:rPr>
          <w:rFonts w:ascii="Browallia New" w:hAnsi="Browallia New" w:cs="Browallia New"/>
          <w:sz w:val="28"/>
          <w:szCs w:val="28"/>
          <w:cs/>
        </w:rPr>
        <w:t>เดือน นับจากวันที่ในงบแสดงฐานะการเงิน หากเงินกู้ยืมนั้นไม่เข้าเงื่อนไขดังกล่าวข้างต้น จะจัดประเภทเป็นหนี้สินไม่หมุนเวียน</w:t>
      </w:r>
    </w:p>
    <w:p w14:paraId="2D28FA62" w14:textId="77777777" w:rsidR="00A3266A" w:rsidRDefault="00A3266A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009CAEF" w14:textId="3A5A16C9" w:rsidR="00C96B0A" w:rsidRDefault="00C96B0A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ต้นทุนการกู้ยืมของเงินกู้ยืมรับรู้ตามวิธีอัตราดอกเบี้ยที่แท้จริง</w:t>
      </w:r>
    </w:p>
    <w:p w14:paraId="68683178" w14:textId="77777777" w:rsidR="003704A3" w:rsidRPr="002E12F2" w:rsidRDefault="003704A3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D1B24D9" w14:textId="77777777" w:rsidR="00F2036C" w:rsidRPr="002E12F2" w:rsidRDefault="00F2036C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สัญญาเช่าระยะยาว - กรณีที่บริษัทเป็นผู้เช่า</w:t>
      </w:r>
    </w:p>
    <w:p w14:paraId="65614650" w14:textId="77777777" w:rsidR="00F2036C" w:rsidRPr="002E12F2" w:rsidRDefault="00F2036C" w:rsidP="00AE6BB0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FD34EB7" w14:textId="77777777" w:rsidR="00F2036C" w:rsidRPr="002E12F2" w:rsidRDefault="00F2036C" w:rsidP="00AE6BB0">
      <w:pPr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ตามมูลค่าปัจจุบันสุทธิของจำนวนเงินที่ต้องจ่ายตามสัญญาเช่า โดยจำนวนเงินที่ต้องจ่ายจะปันส่วนระหว่างหนี้สิน และค่าใช้จ่ายทางการเงินเพื่อให้ได้อัตราดอกเบี้ยคงที่ต่อหนี้สินคงค้างอยู่ ภาระผูกพันตามสัญญาเช่าหักค่าใช้จ่ายทางการเงินจะบันทึกเป็นหนี้สินระยะยาว ส่วนค่าใช้จ่ายทา</w:t>
      </w:r>
      <w:r w:rsidR="00264BC9" w:rsidRPr="002E12F2">
        <w:rPr>
          <w:rFonts w:ascii="Browallia New" w:hAnsi="Browallia New" w:cs="Browallia New"/>
          <w:sz w:val="28"/>
          <w:szCs w:val="28"/>
          <w:cs/>
        </w:rPr>
        <w:t>งการเงินจะบันทึกในงบกำไรขาดทุ</w:t>
      </w:r>
      <w:r w:rsidR="00264BC9" w:rsidRPr="002E12F2">
        <w:rPr>
          <w:rFonts w:ascii="Browallia New" w:hAnsi="Browallia New" w:cs="Browallia New" w:hint="cs"/>
          <w:sz w:val="28"/>
          <w:szCs w:val="28"/>
          <w:cs/>
        </w:rPr>
        <w:t>น</w:t>
      </w:r>
      <w:r w:rsidRPr="002E12F2">
        <w:rPr>
          <w:rFonts w:ascii="Browallia New" w:hAnsi="Browallia New" w:cs="Browallia New"/>
          <w:sz w:val="28"/>
          <w:szCs w:val="28"/>
          <w:cs/>
        </w:rPr>
        <w:t>ตลอดอายุของสัญญาเช่า สินทรัพย์ภายใต้สัญญาเช่าการเงินจะคิดค่าเสื่อมราคาตลอดอายุการใช้งานของสินทรัพย์นั้น</w:t>
      </w:r>
    </w:p>
    <w:p w14:paraId="487FB2A6" w14:textId="77777777" w:rsidR="00F2036C" w:rsidRPr="002E12F2" w:rsidRDefault="00F2036C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cs/>
          <w:lang w:val="en-US"/>
        </w:rPr>
      </w:pPr>
    </w:p>
    <w:p w14:paraId="65F560EB" w14:textId="77777777" w:rsidR="00F05A6F" w:rsidRPr="002E12F2" w:rsidRDefault="00F2036C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  <w:r w:rsidRPr="002E12F2">
        <w:rPr>
          <w:rFonts w:ascii="Browallia New" w:hAnsi="Browallia New" w:cs="Browallia New"/>
          <w:color w:val="auto"/>
          <w:cs/>
          <w:lang w:val="en-US"/>
        </w:rPr>
        <w:t xml:space="preserve">สัญญาเช่าสินทรัพย์โดยที่ความเสี่ยง 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จะบันทึกในงบกำไรขาดทุนโดยใช้วิธีเส้นตรงตลอดอายุของสัญญาเช่านั้น 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เบี้ยปรับที่ต้องจ่ายให้แก่ผู้ให้เช่า จะบันทึกเป็นค่าใช้จ่ายในรอบระยะเวลาบัญชีที่การยกเลิกนั้นเกิดขึ้น </w:t>
      </w:r>
    </w:p>
    <w:p w14:paraId="53B99D5C" w14:textId="77777777" w:rsidR="00E5506D" w:rsidRPr="002E12F2" w:rsidRDefault="00E5506D" w:rsidP="00AE6BB0">
      <w:pPr>
        <w:pStyle w:val="a9"/>
        <w:tabs>
          <w:tab w:val="left" w:pos="426"/>
        </w:tabs>
        <w:ind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7936B59F" w14:textId="77777777" w:rsidR="001173F2" w:rsidRPr="002E12F2" w:rsidRDefault="00E13255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t>ประมาณการหนี้สินภายใต้โปรแกรมส่งเสริมการขายกับลูกค้า</w:t>
      </w:r>
    </w:p>
    <w:p w14:paraId="42E29F9B" w14:textId="77777777" w:rsidR="001173F2" w:rsidRPr="002E12F2" w:rsidRDefault="001173F2" w:rsidP="00AE6BB0">
      <w:pPr>
        <w:pStyle w:val="a9"/>
        <w:tabs>
          <w:tab w:val="left" w:pos="426"/>
        </w:tabs>
        <w:ind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0B11C71E" w14:textId="5441485E" w:rsidR="001173F2" w:rsidRPr="002E12F2" w:rsidRDefault="001173F2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  <w:r w:rsidRPr="002E12F2">
        <w:rPr>
          <w:rFonts w:ascii="Browallia New" w:hAnsi="Browallia New" w:cs="Browallia New"/>
          <w:color w:val="auto"/>
          <w:cs/>
          <w:lang w:val="en-US"/>
        </w:rPr>
        <w:t xml:space="preserve">บริษัทย่อยให้สิทธิพิเศษสำหรับลูกค้าที่เป็นสมาชิกบัตร โดยถือเป็นส่วนหนึ่งของรายการขายหรือบริการ </w:t>
      </w:r>
      <w:r w:rsidR="00804F76">
        <w:rPr>
          <w:rFonts w:ascii="Browallia New" w:hAnsi="Browallia New" w:cs="Browallia New" w:hint="cs"/>
          <w:color w:val="auto"/>
          <w:cs/>
          <w:lang w:val="en-US"/>
        </w:rPr>
        <w:t xml:space="preserve">          </w:t>
      </w:r>
      <w:r w:rsidRPr="002E12F2">
        <w:rPr>
          <w:rFonts w:ascii="Browallia New" w:hAnsi="Browallia New" w:cs="Browallia New"/>
          <w:color w:val="auto"/>
          <w:cs/>
          <w:lang w:val="en-US"/>
        </w:rPr>
        <w:t>โดยลูกค้าจะได้รับคะแนนสะสมเพื่อสามารถนำไปใช้สิทธิได้ในอนาคตเพื่อรับสินค้าหรือบริการเป็นส่วนลดหรือเงินสด โดยไม่ต้องจ่ายค่าตอบแทนตามเงื่อนไขที่กำหนดในบัตร</w:t>
      </w:r>
    </w:p>
    <w:p w14:paraId="44107A27" w14:textId="77777777" w:rsidR="001173F2" w:rsidRPr="002E12F2" w:rsidRDefault="001173F2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685D66B6" w14:textId="77777777" w:rsidR="00A77920" w:rsidRDefault="00A77920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71B08BBF" w14:textId="7FF96DEA" w:rsidR="00A77920" w:rsidRDefault="00A77920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1EFA9F33" w14:textId="77777777" w:rsidR="00015EA1" w:rsidRDefault="00015EA1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472B031C" w14:textId="0B83E2E7" w:rsidR="001173F2" w:rsidRPr="002E12F2" w:rsidRDefault="001173F2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  <w:r w:rsidRPr="002E12F2">
        <w:rPr>
          <w:rFonts w:ascii="Browallia New" w:hAnsi="Browallia New" w:cs="Browallia New"/>
          <w:color w:val="auto"/>
          <w:cs/>
          <w:lang w:val="en-US"/>
        </w:rPr>
        <w:lastRenderedPageBreak/>
        <w:t>ภายใต้การตีความมาตรฐานการรายงา</w:t>
      </w:r>
      <w:r w:rsidR="00D51288" w:rsidRPr="002E12F2">
        <w:rPr>
          <w:rFonts w:ascii="Browallia New" w:hAnsi="Browallia New" w:cs="Browallia New"/>
          <w:color w:val="auto"/>
          <w:cs/>
          <w:lang w:val="en-US"/>
        </w:rPr>
        <w:t xml:space="preserve">นทางการเงินฉบับที่ </w:t>
      </w:r>
      <w:r w:rsidR="00D51288" w:rsidRPr="002E12F2">
        <w:rPr>
          <w:rFonts w:ascii="Browallia New" w:hAnsi="Browallia New" w:cs="Browallia New"/>
          <w:color w:val="auto"/>
          <w:lang w:val="en-US"/>
        </w:rPr>
        <w:t>1</w:t>
      </w:r>
      <w:r w:rsidR="00D51288" w:rsidRPr="002E12F2">
        <w:rPr>
          <w:rFonts w:ascii="Browallia New" w:hAnsi="Browallia New" w:cs="Browallia New"/>
          <w:lang w:val="en-US"/>
        </w:rPr>
        <w:t>3</w:t>
      </w:r>
      <w:r w:rsidRPr="002E12F2">
        <w:rPr>
          <w:rFonts w:ascii="Browallia New" w:hAnsi="Browallia New" w:cs="Browallia New"/>
          <w:color w:val="auto"/>
          <w:cs/>
          <w:lang w:val="en-US"/>
        </w:rPr>
        <w:t xml:space="preserve"> การวัดมูลค่าภาระผูกพันที่กิจการต้องจัดหาสินค้าหรือบริการในอนาคตพิจารณาจากสิ่งตอบแทนที่ได้รับจา</w:t>
      </w:r>
      <w:r w:rsidR="003E45D3">
        <w:rPr>
          <w:rFonts w:ascii="Browallia New" w:hAnsi="Browallia New" w:cs="Browallia New" w:hint="cs"/>
          <w:color w:val="auto"/>
          <w:cs/>
          <w:lang w:val="en-US"/>
        </w:rPr>
        <w:t>ก</w:t>
      </w:r>
      <w:r w:rsidRPr="002E12F2">
        <w:rPr>
          <w:rFonts w:ascii="Browallia New" w:hAnsi="Browallia New" w:cs="Browallia New"/>
          <w:color w:val="auto"/>
          <w:cs/>
          <w:lang w:val="en-US"/>
        </w:rPr>
        <w:t>การขายซึ่งปันส่วนระหว่าง รายการขายและให้บริการเริ่มแรกซึ่งรับรู้เป็นรายได้และประมาณการต้นทุนในอนาคตของการจัดหารางวัลให้แก่ลูกค้าซึ่งจะรับรู้เป็นรายได้เมื่อลูกค้ามาใช้สิทธิและบริษัทย่อยได้ปฏิบัติตามสัญญาภาระผูกพันที่จะจัดหารางวัลนั้น</w:t>
      </w:r>
    </w:p>
    <w:p w14:paraId="582313F3" w14:textId="77777777" w:rsidR="001173F2" w:rsidRPr="002E12F2" w:rsidRDefault="001173F2" w:rsidP="00AE6BB0">
      <w:pPr>
        <w:pStyle w:val="a9"/>
        <w:tabs>
          <w:tab w:val="left" w:pos="426"/>
        </w:tabs>
        <w:ind w:left="990" w:right="34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54C135C1" w14:textId="07DB9305" w:rsidR="001173F2" w:rsidRDefault="001173F2" w:rsidP="00804F76">
      <w:pPr>
        <w:pStyle w:val="a9"/>
        <w:tabs>
          <w:tab w:val="left" w:pos="426"/>
        </w:tabs>
        <w:ind w:left="990" w:right="-5"/>
        <w:jc w:val="thaiDistribute"/>
        <w:rPr>
          <w:rFonts w:ascii="Browallia New" w:hAnsi="Browallia New" w:cs="Browallia New"/>
          <w:color w:val="auto"/>
          <w:lang w:val="en-US"/>
        </w:rPr>
      </w:pPr>
      <w:r w:rsidRPr="002E12F2">
        <w:rPr>
          <w:rFonts w:ascii="Browallia New" w:hAnsi="Browallia New" w:cs="Browallia New"/>
          <w:color w:val="auto"/>
          <w:cs/>
          <w:lang w:val="en-US"/>
        </w:rPr>
        <w:t>บริษัทย่อยจะรับรู้มูลค่าสิ่งตอบแทนของคะแนนสะสมเป็นรายได้รอตัดบัญชีและเมื่อลูกค้ามาใช้สิทธิและเมื่</w:t>
      </w:r>
      <w:r w:rsidR="00D25560">
        <w:rPr>
          <w:rFonts w:ascii="Browallia New" w:hAnsi="Browallia New" w:cs="Browallia New" w:hint="cs"/>
          <w:color w:val="auto"/>
          <w:cs/>
          <w:lang w:val="en-US"/>
        </w:rPr>
        <w:t>อ</w:t>
      </w:r>
      <w:r w:rsidRPr="002E12F2">
        <w:rPr>
          <w:rFonts w:ascii="Browallia New" w:hAnsi="Browallia New" w:cs="Browallia New"/>
          <w:color w:val="auto"/>
          <w:cs/>
          <w:lang w:val="en-US"/>
        </w:rPr>
        <w:t>กลุ่มบริษัทได้ปฏิบัติตามภาระผูกพันที่จะจัดหารางวัลนั้นจึงจะรับรู้รายได้รอตัดบัญชีเป็นรายได้</w:t>
      </w:r>
    </w:p>
    <w:p w14:paraId="0DA3DC9E" w14:textId="77777777" w:rsidR="0015549E" w:rsidRPr="002E12F2" w:rsidRDefault="0015549E" w:rsidP="00804F76">
      <w:pPr>
        <w:pStyle w:val="a9"/>
        <w:tabs>
          <w:tab w:val="left" w:pos="426"/>
        </w:tabs>
        <w:ind w:left="990" w:right="-5"/>
        <w:jc w:val="thaiDistribute"/>
        <w:rPr>
          <w:rFonts w:ascii="Browallia New" w:hAnsi="Browallia New" w:cs="Browallia New"/>
          <w:color w:val="auto"/>
          <w:lang w:val="en-US"/>
        </w:rPr>
      </w:pPr>
    </w:p>
    <w:p w14:paraId="6AC549E7" w14:textId="77777777" w:rsidR="005B7E18" w:rsidRPr="002E12F2" w:rsidRDefault="005B7E1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ผลประโยชน์ของพนักงาน</w:t>
      </w:r>
    </w:p>
    <w:p w14:paraId="2DB0FFFB" w14:textId="77777777" w:rsidR="005B7E18" w:rsidRPr="002E12F2" w:rsidRDefault="005B7E18" w:rsidP="00AE6BB0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A590ABC" w14:textId="77777777" w:rsidR="00B931D8" w:rsidRPr="002E12F2" w:rsidRDefault="00B931D8" w:rsidP="00AE6BB0">
      <w:pPr>
        <w:tabs>
          <w:tab w:val="clear" w:pos="907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both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44FDC43C" w14:textId="77777777" w:rsidR="00B931D8" w:rsidRPr="00C04DF6" w:rsidRDefault="00B931D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 xml:space="preserve">เงินเดือน ค่าจ้าง โบนัส </w:t>
      </w:r>
      <w:r w:rsidR="00451C90" w:rsidRPr="002E12F2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2E12F2">
        <w:rPr>
          <w:rFonts w:ascii="Browallia New" w:hAnsi="Browallia New" w:cs="Browallia New"/>
          <w:sz w:val="28"/>
          <w:szCs w:val="28"/>
          <w:cs/>
        </w:rPr>
        <w:t>เงินสมทบกองทุนประกันสังคมรับรู้เป็นค่าใช้จ่ายเมื่อเกิดรายการ</w:t>
      </w:r>
    </w:p>
    <w:p w14:paraId="27915CD8" w14:textId="77777777" w:rsidR="002E12F2" w:rsidRDefault="002E12F2" w:rsidP="00751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674417" w14:textId="77777777" w:rsidR="00BC1F3A" w:rsidRPr="002E12F2" w:rsidRDefault="00BC1F3A" w:rsidP="00BC1F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both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ผลประโยชน์หลังออกจากงานของพนักงาน (โครงการสมทบเงิน)</w:t>
      </w:r>
    </w:p>
    <w:p w14:paraId="2BC37F35" w14:textId="334C5B86" w:rsidR="003704A3" w:rsidRDefault="006C57DC" w:rsidP="00AF3951">
      <w:pPr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135FE70C" w14:textId="77777777" w:rsidR="00804F76" w:rsidRDefault="00804F76" w:rsidP="00AF3951">
      <w:pPr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984E1EE" w14:textId="77777777" w:rsidR="004F20BE" w:rsidRPr="002E12F2" w:rsidRDefault="004F20BE" w:rsidP="00AE6BB0">
      <w:pPr>
        <w:tabs>
          <w:tab w:val="clear" w:pos="907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90" w:right="29"/>
        <w:jc w:val="both"/>
        <w:rPr>
          <w:rFonts w:ascii="Browallia New" w:hAnsi="Browallia New" w:cs="Browallia New"/>
          <w:i/>
          <w:iCs/>
          <w:sz w:val="28"/>
          <w:szCs w:val="28"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 xml:space="preserve">ผลประโยชน์หลังออกจากงานของพนักงาน (โครงการผลประโยชน์) </w:t>
      </w:r>
    </w:p>
    <w:p w14:paraId="09DC4D4B" w14:textId="77777777" w:rsidR="004F20BE" w:rsidRPr="002E12F2" w:rsidRDefault="004F20BE" w:rsidP="00AE6BB0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บริษัทและบริษัทย่อยมีภาระต้องจ่ายเงินชดเชยให้แก่พนักงานเมื่อออกจากงานตามกฎหมายแรงงาน ซึ่งบริษัทและบริษัทย่อยบันทึกหนี้สินตามโครงการผลประโยชน์หลังออกจากงานของพนักงานจากการคำนวณตามหลักคณิตศาสตร์ประกันภัย โดยใช้วิธีคิดลดแต่ละหน่วยที่ประมาณการไว้  </w:t>
      </w:r>
    </w:p>
    <w:p w14:paraId="638DE3F3" w14:textId="77777777" w:rsidR="004F20BE" w:rsidRPr="002E12F2" w:rsidRDefault="004F20BE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56ED9D6" w14:textId="77777777" w:rsidR="004F20BE" w:rsidRPr="002E12F2" w:rsidRDefault="004F20BE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 (ขาดทุน) จากการประมาณการตามหลักคณิตศาสตร์ประกันภัย</w:t>
      </w:r>
    </w:p>
    <w:p w14:paraId="18A7CA8D" w14:textId="77777777" w:rsidR="004F20BE" w:rsidRPr="002E12F2" w:rsidRDefault="004F20BE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8123499" w14:textId="6F419E9D" w:rsidR="004F20BE" w:rsidRDefault="004F20BE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</w:t>
      </w:r>
      <w:r w:rsidRPr="002E12F2">
        <w:rPr>
          <w:rFonts w:ascii="Browallia New" w:hAnsi="Browallia New" w:cs="Browallia New" w:hint="cs"/>
          <w:sz w:val="28"/>
          <w:szCs w:val="28"/>
          <w:cs/>
        </w:rPr>
        <w:t>กำไรขาดทุน</w:t>
      </w:r>
      <w:r w:rsidRPr="002E12F2">
        <w:rPr>
          <w:rFonts w:ascii="Browallia New" w:hAnsi="Browallia New" w:cs="Browallia New"/>
          <w:sz w:val="28"/>
          <w:szCs w:val="28"/>
          <w:cs/>
        </w:rPr>
        <w:t>เบ็ดเสร็จอื่น</w:t>
      </w:r>
    </w:p>
    <w:p w14:paraId="436ED8A2" w14:textId="77777777" w:rsidR="00BC29A1" w:rsidRPr="002E12F2" w:rsidRDefault="00BC29A1" w:rsidP="00AE6BB0">
      <w:pPr>
        <w:tabs>
          <w:tab w:val="clear" w:pos="454"/>
          <w:tab w:val="left" w:pos="990"/>
          <w:tab w:val="left" w:pos="10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4D5D11A1" w14:textId="77777777" w:rsidR="005B7E18" w:rsidRPr="002E12F2" w:rsidRDefault="005B7E1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ภาษีเงินได้</w:t>
      </w:r>
    </w:p>
    <w:p w14:paraId="067A1F3D" w14:textId="77777777" w:rsidR="005B7E18" w:rsidRPr="002E12F2" w:rsidRDefault="005B7E18" w:rsidP="00AE6BB0">
      <w:pPr>
        <w:spacing w:line="240" w:lineRule="auto"/>
        <w:ind w:left="990"/>
        <w:rPr>
          <w:rFonts w:ascii="Browallia New" w:hAnsi="Browallia New" w:cs="Browallia New"/>
          <w:spacing w:val="-6"/>
          <w:sz w:val="28"/>
          <w:szCs w:val="28"/>
        </w:rPr>
      </w:pPr>
    </w:p>
    <w:p w14:paraId="160D2128" w14:textId="6FAC43E9" w:rsidR="00136389" w:rsidRDefault="00136389" w:rsidP="00AE6BB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3EB63406" w14:textId="31C1D95A" w:rsidR="008C0A51" w:rsidRDefault="008C0A51" w:rsidP="00AE6BB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4BC1714" w14:textId="6ECE4962" w:rsidR="00FF6FF5" w:rsidRDefault="00FF6FF5" w:rsidP="00AE6BB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AE21CD3" w14:textId="4F78BDF7" w:rsidR="00FF6FF5" w:rsidRDefault="00FF6FF5" w:rsidP="00AE6BB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61C9B8C" w14:textId="72883C7F" w:rsidR="00FF6FF5" w:rsidRDefault="00FF6FF5" w:rsidP="00AE6BB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F85D0E4" w14:textId="7BABA54C" w:rsidR="00FF6FF5" w:rsidRDefault="00FF6FF5" w:rsidP="00AE6BB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02F15929" w14:textId="77777777" w:rsidR="00FF6FF5" w:rsidRPr="002E12F2" w:rsidRDefault="00FF6FF5" w:rsidP="00AE6BB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5B53CA57" w14:textId="77777777" w:rsidR="00136389" w:rsidRPr="002E12F2" w:rsidRDefault="00136389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lastRenderedPageBreak/>
        <w:t>ภาษีเงินได้ปัจจุบัน</w:t>
      </w:r>
    </w:p>
    <w:p w14:paraId="38865A6D" w14:textId="7FF639CE" w:rsidR="00136389" w:rsidRDefault="00136389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pacing w:val="2"/>
          <w:sz w:val="28"/>
          <w:szCs w:val="28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</w:t>
      </w:r>
      <w:r w:rsidRPr="002E12F2">
        <w:rPr>
          <w:rFonts w:ascii="Browallia New" w:hAnsi="Browallia New" w:cs="Browallia New"/>
          <w:sz w:val="28"/>
          <w:szCs w:val="28"/>
          <w:cs/>
        </w:rPr>
        <w:t>ที่ต้องเสียภาษี ซึ่งแตกต่างจากกำไรขาดทุนที่ปราก</w:t>
      </w:r>
      <w:r w:rsidR="001C65B4" w:rsidRPr="002E12F2">
        <w:rPr>
          <w:rFonts w:ascii="Browallia New" w:hAnsi="Browallia New" w:cs="Browallia New" w:hint="cs"/>
          <w:sz w:val="28"/>
          <w:szCs w:val="28"/>
          <w:cs/>
        </w:rPr>
        <w:t>ฏ</w:t>
      </w:r>
      <w:r w:rsidRPr="002E12F2">
        <w:rPr>
          <w:rFonts w:ascii="Browallia New" w:hAnsi="Browallia New" w:cs="Browallia New"/>
          <w:sz w:val="28"/>
          <w:szCs w:val="28"/>
          <w:cs/>
        </w:rPr>
        <w:t>ในงบการเงิน คูณด้วยอัตราภาษีที่ประกาศใช้หรือที่คาดว่ามีบังคับใช้ 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241491B8" w14:textId="77777777" w:rsidR="00FF6FF5" w:rsidRPr="002E12F2" w:rsidRDefault="00FF6FF5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F980EC4" w14:textId="77777777" w:rsidR="00044C07" w:rsidRPr="002E12F2" w:rsidRDefault="00044C07" w:rsidP="00BC1F3A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2E12F2">
        <w:rPr>
          <w:rFonts w:ascii="Browallia New" w:hAnsi="Browallia New" w:cs="Browallia New"/>
          <w:i/>
          <w:iCs/>
          <w:sz w:val="28"/>
          <w:szCs w:val="28"/>
          <w:cs/>
        </w:rPr>
        <w:t>ภาษีเงินได้รอการตัดบัญชี</w:t>
      </w:r>
    </w:p>
    <w:p w14:paraId="077B5F9B" w14:textId="36F4148F" w:rsidR="00A34FC6" w:rsidRPr="002E12F2" w:rsidRDefault="00A34FC6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pacing w:val="2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</w:t>
      </w:r>
      <w:r w:rsidRPr="002E12F2">
        <w:rPr>
          <w:rFonts w:ascii="Browallia New" w:hAnsi="Browallia New" w:cs="Browallia New" w:hint="cs"/>
          <w:spacing w:val="2"/>
          <w:sz w:val="28"/>
          <w:szCs w:val="28"/>
          <w:cs/>
        </w:rPr>
        <w:t>การคำนวณ</w:t>
      </w:r>
      <w:r w:rsidRPr="002E12F2">
        <w:rPr>
          <w:rFonts w:ascii="Browallia New" w:hAnsi="Browallia New" w:cs="Browallia New"/>
          <w:spacing w:val="2"/>
          <w:sz w:val="28"/>
          <w:szCs w:val="28"/>
          <w:cs/>
        </w:rPr>
        <w:t>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</w:t>
      </w:r>
      <w:r w:rsidR="00804F76">
        <w:rPr>
          <w:rFonts w:ascii="Browallia New" w:hAnsi="Browallia New" w:cs="Browallia New" w:hint="cs"/>
          <w:spacing w:val="2"/>
          <w:sz w:val="28"/>
          <w:szCs w:val="28"/>
          <w:cs/>
        </w:rPr>
        <w:t xml:space="preserve">    </w:t>
      </w:r>
      <w:r w:rsidRPr="002E12F2">
        <w:rPr>
          <w:rFonts w:ascii="Browallia New" w:hAnsi="Browallia New" w:cs="Browallia New"/>
          <w:spacing w:val="2"/>
          <w:sz w:val="28"/>
          <w:szCs w:val="28"/>
          <w:cs/>
        </w:rPr>
        <w:t>มีผลบังคับใช้ ณ วันสิ้นรอบระยะเวลารายงาน</w:t>
      </w:r>
    </w:p>
    <w:p w14:paraId="230F6E17" w14:textId="77777777" w:rsidR="00A34FC6" w:rsidRPr="002E12F2" w:rsidRDefault="00A34FC6" w:rsidP="00AE6BB0">
      <w:pPr>
        <w:pStyle w:val="BodyText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1FF2559" w14:textId="66AE9F2D" w:rsidR="00A34FC6" w:rsidRDefault="00A34FC6" w:rsidP="00AE6BB0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990"/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2E12F2">
        <w:rPr>
          <w:rFonts w:ascii="Browallia New" w:hAnsi="Browallia New" w:cs="Browallia New"/>
          <w:spacing w:val="2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</w:t>
      </w:r>
      <w:r w:rsidR="00804F76">
        <w:rPr>
          <w:rFonts w:ascii="Browallia New" w:hAnsi="Browallia New" w:cs="Browallia New" w:hint="cs"/>
          <w:spacing w:val="2"/>
          <w:sz w:val="28"/>
          <w:szCs w:val="28"/>
          <w:cs/>
        </w:rPr>
        <w:t xml:space="preserve"> </w:t>
      </w:r>
      <w:r w:rsidRPr="002E12F2">
        <w:rPr>
          <w:rFonts w:ascii="Browallia New" w:hAnsi="Browallia New" w:cs="Browallia New"/>
          <w:spacing w:val="2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0A3BE05" w14:textId="283D64A0" w:rsidR="001426D8" w:rsidRPr="00804F76" w:rsidRDefault="001426D8" w:rsidP="003618EB">
      <w:pPr>
        <w:pStyle w:val="BodyText"/>
        <w:spacing w:after="0" w:line="240" w:lineRule="auto"/>
        <w:ind w:left="990" w:hanging="139"/>
        <w:jc w:val="thaiDistribute"/>
        <w:rPr>
          <w:rFonts w:ascii="Browallia New" w:hAnsi="Browallia New" w:cs="Browallia New"/>
          <w:sz w:val="28"/>
          <w:szCs w:val="28"/>
        </w:rPr>
      </w:pPr>
    </w:p>
    <w:p w14:paraId="2CB79275" w14:textId="77777777" w:rsidR="00F2036C" w:rsidRPr="002E12F2" w:rsidRDefault="00F2036C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รายการบัญชีที่เป็นเงินตราต่างประเทศ</w:t>
      </w:r>
    </w:p>
    <w:p w14:paraId="197A61C8" w14:textId="77777777" w:rsidR="00F2036C" w:rsidRPr="00804F76" w:rsidRDefault="00F2036C" w:rsidP="003618EB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0705EFE1" w14:textId="18549EB3" w:rsidR="00D3327D" w:rsidRDefault="00851C48" w:rsidP="003618EB">
      <w:pPr>
        <w:pStyle w:val="a0"/>
        <w:tabs>
          <w:tab w:val="clear" w:pos="1080"/>
          <w:tab w:val="left" w:pos="540"/>
        </w:tabs>
        <w:ind w:left="99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2E12F2">
        <w:rPr>
          <w:rFonts w:ascii="Browallia New" w:hAnsi="Browallia New" w:cs="Browallia New"/>
          <w:sz w:val="28"/>
          <w:szCs w:val="28"/>
          <w:cs/>
          <w:lang w:val="en-US"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วันที่ในงบแสดงฐานะการเงินแปลงค่าเป็นเงินบาท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</w:p>
    <w:p w14:paraId="78F10FF0" w14:textId="77777777" w:rsidR="009904E1" w:rsidRDefault="009904E1" w:rsidP="003618EB">
      <w:pPr>
        <w:pStyle w:val="a0"/>
        <w:tabs>
          <w:tab w:val="clear" w:pos="1080"/>
          <w:tab w:val="left" w:pos="540"/>
        </w:tabs>
        <w:ind w:left="99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5B5ECBB" w14:textId="77777777" w:rsidR="00B9521D" w:rsidRPr="002E12F2" w:rsidRDefault="00B9521D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สัญญาซื้อขายเงินตราต่างประเทศล่วงหน้า</w:t>
      </w:r>
    </w:p>
    <w:p w14:paraId="7F478B82" w14:textId="77777777" w:rsidR="00B9521D" w:rsidRPr="002E12F2" w:rsidRDefault="00B9521D" w:rsidP="00AE6BB0">
      <w:pPr>
        <w:tabs>
          <w:tab w:val="left" w:pos="360"/>
          <w:tab w:val="left" w:pos="1440"/>
          <w:tab w:val="right" w:pos="7280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76C008AA" w14:textId="67063216" w:rsidR="00272192" w:rsidRPr="002E12F2" w:rsidRDefault="00B9521D" w:rsidP="00370DD5">
      <w:pPr>
        <w:tabs>
          <w:tab w:val="clear" w:pos="227"/>
          <w:tab w:val="clear" w:pos="454"/>
          <w:tab w:val="left" w:pos="990"/>
        </w:tabs>
        <w:spacing w:line="240" w:lineRule="auto"/>
        <w:ind w:left="990"/>
        <w:outlineLvl w:val="0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เจ้าหนี้ตามสัญญาซื้อขายเงินตราต่างประเทศล่วงหน้า แปลงค่า</w:t>
      </w:r>
      <w:r w:rsidR="00013A8C">
        <w:rPr>
          <w:rFonts w:ascii="Browallia New" w:hAnsi="Browallia New" w:cs="Browallia New" w:hint="cs"/>
          <w:sz w:val="28"/>
          <w:szCs w:val="28"/>
          <w:cs/>
        </w:rPr>
        <w:t>เป็นเงินบาท</w:t>
      </w:r>
      <w:r w:rsidRPr="002E12F2">
        <w:rPr>
          <w:rFonts w:ascii="Browallia New" w:hAnsi="Browallia New" w:cs="Browallia New"/>
          <w:sz w:val="28"/>
          <w:szCs w:val="28"/>
          <w:cs/>
        </w:rPr>
        <w:t>ตามอัตราแลกเปลี่ยน ณ วันที่ใน</w:t>
      </w:r>
      <w:r w:rsidRPr="002E12F2">
        <w:rPr>
          <w:rFonts w:ascii="Browallia New" w:hAnsi="Browallia New" w:cs="Browallia New" w:hint="cs"/>
          <w:sz w:val="28"/>
          <w:szCs w:val="28"/>
          <w:cs/>
        </w:rPr>
        <w:t>รายงาน กำไร</w:t>
      </w:r>
      <w:r w:rsidRPr="002E12F2">
        <w:rPr>
          <w:rFonts w:ascii="Browallia New" w:hAnsi="Browallia New" w:cs="Browallia New"/>
          <w:sz w:val="28"/>
          <w:szCs w:val="28"/>
          <w:cs/>
        </w:rPr>
        <w:t xml:space="preserve">ขาดทุนที่ยังไม่เกิดขึ้นจากการแปลงค่าเงินตราต่างประเทศดังกล่าวจะถูกบันทึกในงบกำไรขาดทุน </w:t>
      </w:r>
    </w:p>
    <w:p w14:paraId="4325E362" w14:textId="1EB3701F" w:rsidR="002E12F2" w:rsidRDefault="002E12F2" w:rsidP="00370DD5">
      <w:pPr>
        <w:tabs>
          <w:tab w:val="clear" w:pos="227"/>
          <w:tab w:val="clear" w:pos="454"/>
          <w:tab w:val="left" w:pos="990"/>
        </w:tabs>
        <w:spacing w:line="240" w:lineRule="auto"/>
        <w:ind w:left="990"/>
        <w:outlineLvl w:val="0"/>
        <w:rPr>
          <w:rFonts w:ascii="Browallia New" w:hAnsi="Browallia New" w:cs="Browallia New"/>
          <w:sz w:val="28"/>
          <w:szCs w:val="28"/>
          <w:highlight w:val="green"/>
        </w:rPr>
      </w:pPr>
    </w:p>
    <w:p w14:paraId="40194723" w14:textId="77777777" w:rsidR="00851C48" w:rsidRPr="002E12F2" w:rsidRDefault="00851C48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t>การจ่ายเงินปันผล</w:t>
      </w:r>
    </w:p>
    <w:p w14:paraId="24CADA6A" w14:textId="77777777" w:rsidR="00851C48" w:rsidRPr="002E12F2" w:rsidRDefault="00851C48" w:rsidP="00AE6BB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529E00A" w14:textId="4D3E74C6" w:rsidR="00851C48" w:rsidRDefault="00851C48" w:rsidP="00804F76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เงินปันผล</w:t>
      </w:r>
    </w:p>
    <w:p w14:paraId="158F314C" w14:textId="77777777" w:rsidR="007C028B" w:rsidRPr="00B74130" w:rsidRDefault="007C028B" w:rsidP="00AE6BB0">
      <w:pPr>
        <w:tabs>
          <w:tab w:val="clear" w:pos="227"/>
          <w:tab w:val="clear" w:pos="454"/>
          <w:tab w:val="left" w:pos="990"/>
        </w:tabs>
        <w:spacing w:line="240" w:lineRule="auto"/>
        <w:ind w:left="990"/>
        <w:outlineLvl w:val="0"/>
        <w:rPr>
          <w:rFonts w:ascii="Browallia New" w:hAnsi="Browallia New" w:cs="Browallia New"/>
          <w:sz w:val="28"/>
          <w:szCs w:val="28"/>
          <w:u w:val="single"/>
        </w:rPr>
      </w:pPr>
    </w:p>
    <w:p w14:paraId="339664A3" w14:textId="77777777" w:rsidR="003034E9" w:rsidRPr="002E12F2" w:rsidRDefault="003034E9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</w:t>
      </w:r>
    </w:p>
    <w:p w14:paraId="2B9F949D" w14:textId="77777777" w:rsidR="00F05A6F" w:rsidRPr="002E12F2" w:rsidRDefault="00F05A6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24151BE3" w14:textId="77777777" w:rsidR="00DA22F6" w:rsidRPr="002E12F2" w:rsidRDefault="003034E9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  <w:lang w:val="th-TH"/>
        </w:rPr>
        <w:t>กำไร</w:t>
      </w:r>
      <w:r w:rsidRPr="002E12F2">
        <w:rPr>
          <w:rFonts w:ascii="Browallia New" w:hAnsi="Browallia New" w:cs="Browallia New"/>
          <w:sz w:val="28"/>
          <w:szCs w:val="28"/>
          <w:cs/>
        </w:rPr>
        <w:t>ต่อหุ้น</w:t>
      </w:r>
      <w:r w:rsidRPr="002E12F2">
        <w:rPr>
          <w:rFonts w:ascii="Browallia New" w:hAnsi="Browallia New" w:cs="Browallia New"/>
          <w:sz w:val="28"/>
          <w:szCs w:val="28"/>
          <w:cs/>
          <w:lang w:val="th-TH"/>
        </w:rPr>
        <w:t>ขั้นพื้นฐาน</w:t>
      </w:r>
      <w:r w:rsidRPr="002E12F2">
        <w:rPr>
          <w:rFonts w:ascii="Browallia New" w:hAnsi="Browallia New" w:cs="Browallia New"/>
          <w:sz w:val="28"/>
          <w:szCs w:val="28"/>
          <w:cs/>
        </w:rPr>
        <w:t xml:space="preserve"> คำนวณโดยการหารกำไร</w:t>
      </w:r>
      <w:r w:rsidR="00AE73DA" w:rsidRPr="002E12F2">
        <w:rPr>
          <w:rFonts w:ascii="Browallia New" w:hAnsi="Browallia New" w:cs="Browallia New"/>
          <w:sz w:val="28"/>
          <w:szCs w:val="28"/>
        </w:rPr>
        <w:t xml:space="preserve"> (</w:t>
      </w:r>
      <w:r w:rsidR="00B36D50" w:rsidRPr="002E12F2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="00AE73DA" w:rsidRPr="002E12F2">
        <w:rPr>
          <w:rFonts w:ascii="Browallia New" w:hAnsi="Browallia New" w:cs="Browallia New"/>
          <w:sz w:val="28"/>
          <w:szCs w:val="28"/>
        </w:rPr>
        <w:t xml:space="preserve">) </w:t>
      </w:r>
      <w:r w:rsidRPr="002E12F2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ด้วยจำนวนหุ้นสามัญถัวเฉลี่ยถ่วงน้ำหนักที่ออกจำหน่ายและชำระแล้วในระหว่างปี</w:t>
      </w:r>
    </w:p>
    <w:p w14:paraId="7AA51921" w14:textId="3130354C" w:rsidR="00E71553" w:rsidRDefault="00E71553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8C63DDE" w14:textId="77777777" w:rsidR="0004419C" w:rsidRPr="002E12F2" w:rsidRDefault="0004419C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lastRenderedPageBreak/>
        <w:t>กำไรต่อหุ้นปรับลด</w:t>
      </w:r>
    </w:p>
    <w:p w14:paraId="68405BA4" w14:textId="77777777" w:rsidR="00DA22F6" w:rsidRPr="002E12F2" w:rsidRDefault="00DA22F6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19D089E" w14:textId="77777777" w:rsidR="009457CF" w:rsidRDefault="009457CF" w:rsidP="009457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>
        <w:rPr>
          <w:rFonts w:ascii="Browallia New" w:hAnsi="Browallia New" w:cs="Browallia New"/>
          <w:sz w:val="28"/>
          <w:szCs w:val="28"/>
          <w:cs/>
          <w:lang w:val="th-TH"/>
        </w:rPr>
        <w:t xml:space="preserve">กำไรต่อหุ้นปรับลด คำนวณโดยกำไร </w:t>
      </w:r>
      <w:r>
        <w:rPr>
          <w:rFonts w:ascii="Browallia New" w:hAnsi="Browallia New" w:cs="Browallia New"/>
          <w:sz w:val="28"/>
          <w:szCs w:val="28"/>
        </w:rPr>
        <w:t>(</w:t>
      </w:r>
      <w:r>
        <w:rPr>
          <w:rFonts w:ascii="Browallia New" w:hAnsi="Browallia New" w:cs="Browallia New" w:hint="cs"/>
          <w:sz w:val="28"/>
          <w:szCs w:val="28"/>
          <w:cs/>
        </w:rPr>
        <w:t>ขาดทุน</w:t>
      </w:r>
      <w:r>
        <w:rPr>
          <w:rFonts w:ascii="Browallia New" w:hAnsi="Browallia New" w:cs="Browallia New"/>
          <w:sz w:val="28"/>
          <w:szCs w:val="28"/>
        </w:rPr>
        <w:t xml:space="preserve">) </w:t>
      </w:r>
      <w:r>
        <w:rPr>
          <w:rFonts w:ascii="Browallia New" w:hAnsi="Browallia New" w:cs="Browallia New"/>
          <w:sz w:val="28"/>
          <w:szCs w:val="28"/>
          <w:cs/>
          <w:lang w:val="th-TH"/>
        </w:rPr>
        <w:t xml:space="preserve">สำหรับปีหารด้วยจำนวนหุ้นสามัญ บวกจำนวนหุ้นสามัญเทียบเท่าของใบสำคัญแสดงสิทธิ โดยถัวเฉลี่ยถ่วงน้ำหนักในระหว่างงวด </w:t>
      </w:r>
    </w:p>
    <w:p w14:paraId="5861EB41" w14:textId="14D5AF88" w:rsidR="00E72CCF" w:rsidRDefault="00E72CCF" w:rsidP="00FF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7F8F96" w14:textId="2003708E" w:rsidR="0035421F" w:rsidRDefault="0035421F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ส่วนงานดำเนินงาน</w:t>
      </w:r>
    </w:p>
    <w:p w14:paraId="3F01CD9B" w14:textId="77777777" w:rsidR="00AE18C2" w:rsidRPr="002E12F2" w:rsidRDefault="00AE18C2" w:rsidP="00AE18C2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CC83D8E" w14:textId="5AC9D21D" w:rsidR="0035421F" w:rsidRDefault="0035421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ผลการดำเนินงานของส่วนงานที่รายงานต่อคณะกรรมการบริหารของบริษัท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="003034E9" w:rsidRPr="002E12F2">
        <w:rPr>
          <w:rFonts w:ascii="Browallia New" w:hAnsi="Browallia New" w:cs="Browallia New"/>
          <w:sz w:val="28"/>
          <w:szCs w:val="28"/>
        </w:rPr>
        <w:t xml:space="preserve">           </w:t>
      </w:r>
      <w:r w:rsidRPr="002E12F2">
        <w:rPr>
          <w:rFonts w:ascii="Browallia New" w:hAnsi="Browallia New" w:cs="Browallia New"/>
          <w:sz w:val="28"/>
          <w:szCs w:val="28"/>
          <w:cs/>
        </w:rPr>
        <w:t>ปันส่วนอย่างสมเหตุสมผล</w:t>
      </w:r>
    </w:p>
    <w:p w14:paraId="0B8E7EB3" w14:textId="77777777" w:rsidR="00311302" w:rsidRPr="002E12F2" w:rsidRDefault="00311302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04131EB" w14:textId="77777777" w:rsidR="00136389" w:rsidRPr="002E12F2" w:rsidRDefault="00136389" w:rsidP="00190F4C">
      <w:pPr>
        <w:pStyle w:val="BodyText2"/>
        <w:numPr>
          <w:ilvl w:val="1"/>
          <w:numId w:val="17"/>
        </w:numPr>
        <w:tabs>
          <w:tab w:val="left" w:pos="990"/>
        </w:tabs>
        <w:ind w:left="990" w:right="47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ประมาณการหนี้สินและค่าใช้จ่าย และสินทรัพย์ที่อาจจะเกิดขึ้น</w:t>
      </w:r>
    </w:p>
    <w:p w14:paraId="4024F36A" w14:textId="77777777" w:rsidR="003A60B9" w:rsidRPr="002E12F2" w:rsidRDefault="003A60B9" w:rsidP="00AE6BB0">
      <w:pPr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649B0AB0" w14:textId="6601B5E3" w:rsidR="00136389" w:rsidRDefault="00136389" w:rsidP="00AE6BB0">
      <w:pPr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บริษัทและบริษัทย่อยจะบันทึกประมาณการหนี้สินและค่าใช้จ่ายไว้ในงบการเงิน เมื่อบริษัทและบริษัทย่อย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</w:t>
      </w:r>
      <w:r w:rsidRPr="002E12F2">
        <w:rPr>
          <w:rFonts w:ascii="Browallia New" w:hAnsi="Browallia New" w:cs="Browallia New"/>
          <w:sz w:val="28"/>
          <w:szCs w:val="28"/>
          <w:cs/>
        </w:rPr>
        <w:t>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7D9AC67F" w14:textId="77777777" w:rsidR="00804F76" w:rsidRDefault="00804F76" w:rsidP="00AE6BB0">
      <w:pPr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385E6C0A" w14:textId="77777777" w:rsidR="00335074" w:rsidRPr="002E12F2" w:rsidRDefault="00917381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2E12F2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ประมาณการทาง</w:t>
      </w:r>
      <w:r w:rsidR="00335074" w:rsidRPr="002E12F2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บัญชีที่สำคัญ ข้อสมมติฐาน </w:t>
      </w:r>
      <w:r w:rsidR="001F3A47" w:rsidRPr="002E12F2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en-GB"/>
        </w:rPr>
        <w:t>และ</w:t>
      </w:r>
      <w:r w:rsidR="00335074" w:rsidRPr="002E12F2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การใช้ดุลยพินิจ </w:t>
      </w:r>
    </w:p>
    <w:p w14:paraId="19638836" w14:textId="77777777" w:rsidR="00335074" w:rsidRPr="002E12F2" w:rsidRDefault="00335074" w:rsidP="00AE6BB0">
      <w:pPr>
        <w:tabs>
          <w:tab w:val="clear" w:pos="454"/>
          <w:tab w:val="clear" w:pos="68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A6D4B86" w14:textId="1FB11B36" w:rsidR="00C65EEA" w:rsidRPr="002E12F2" w:rsidRDefault="00C65EEA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E12F2">
        <w:rPr>
          <w:rFonts w:ascii="Browallia New" w:hAnsi="Browallia New" w:cs="Browallia New"/>
          <w:sz w:val="28"/>
          <w:szCs w:val="28"/>
          <w:cs/>
          <w:lang w:val="th-TH"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2E12F2">
        <w:rPr>
          <w:rFonts w:ascii="Browallia New" w:hAnsi="Browallia New" w:cs="Browallia New"/>
          <w:sz w:val="28"/>
          <w:szCs w:val="28"/>
        </w:rPr>
        <w:t xml:space="preserve"> </w:t>
      </w:r>
      <w:r w:rsidRPr="002E12F2">
        <w:rPr>
          <w:rFonts w:ascii="Browallia New" w:hAnsi="Browallia New" w:cs="Browallia New"/>
          <w:sz w:val="28"/>
          <w:szCs w:val="28"/>
          <w:cs/>
          <w:lang w:val="th-TH"/>
        </w:rPr>
        <w:t xml:space="preserve">หนี้สิน และการเปิดเผยข้อมูลเกี่ยวกับสินทรัพย์และหนี้สินที่อาจจะเกิดขึ้น </w:t>
      </w:r>
      <w:r w:rsidR="00804F76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         </w:t>
      </w:r>
      <w:r w:rsidRPr="002E12F2">
        <w:rPr>
          <w:rFonts w:ascii="Browallia New" w:hAnsi="Browallia New" w:cs="Browallia New"/>
          <w:sz w:val="28"/>
          <w:szCs w:val="28"/>
          <w:cs/>
          <w:lang w:val="th-TH"/>
        </w:rPr>
        <w:t>ซึ่งผลที่เกิดขึ้นจริงอาจแตกต่างจากจำนวนที่ได้ประมาณการไว้</w:t>
      </w:r>
    </w:p>
    <w:p w14:paraId="4E36BEEB" w14:textId="77777777" w:rsidR="00E26DA7" w:rsidRPr="002E12F2" w:rsidRDefault="00E26DA7" w:rsidP="00AE6BB0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DD3B13" w14:textId="77777777" w:rsidR="007968D3" w:rsidRPr="002E12F2" w:rsidRDefault="007968D3" w:rsidP="00190F4C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</w:rPr>
      </w:pPr>
    </w:p>
    <w:p w14:paraId="1A301D40" w14:textId="77777777" w:rsidR="00335074" w:rsidRPr="002E12F2" w:rsidRDefault="00335074" w:rsidP="00BC1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  <w:lang w:val="th-TH"/>
        </w:rPr>
        <w:t>ประมาณการทางบัญชีที่สำคัญ ข้อสมมติฐาน และการใช้ดุลยพินิจ</w:t>
      </w:r>
      <w:r w:rsidR="00906575" w:rsidRPr="002E12F2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มีดังนี้</w:t>
      </w:r>
    </w:p>
    <w:p w14:paraId="42DECF74" w14:textId="77777777" w:rsidR="007F06D9" w:rsidRPr="002E12F2" w:rsidRDefault="007F06D9" w:rsidP="00AE6BB0">
      <w:pPr>
        <w:tabs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78C97F9C" w14:textId="497DEB3B" w:rsidR="00335074" w:rsidRPr="003E6B17" w:rsidRDefault="00335074" w:rsidP="00190F4C">
      <w:pPr>
        <w:pStyle w:val="ListParagraph"/>
        <w:numPr>
          <w:ilvl w:val="1"/>
          <w:numId w:val="2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3E6B17">
        <w:rPr>
          <w:rFonts w:ascii="Browallia New" w:hAnsi="Browallia New" w:cs="Browallia New"/>
          <w:sz w:val="28"/>
          <w:szCs w:val="28"/>
          <w:cs/>
        </w:rPr>
        <w:t>การด้อยค่าของลูกหนี้</w:t>
      </w:r>
    </w:p>
    <w:p w14:paraId="65318825" w14:textId="77777777" w:rsidR="00C65EEA" w:rsidRPr="002E12F2" w:rsidRDefault="00C65EEA" w:rsidP="00AE6BB0">
      <w:pPr>
        <w:tabs>
          <w:tab w:val="clear" w:pos="454"/>
          <w:tab w:val="clear" w:pos="680"/>
          <w:tab w:val="clear" w:pos="907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3840D2AD" w14:textId="44DEC500" w:rsidR="00B06D0C" w:rsidRPr="002E12F2" w:rsidRDefault="00335074" w:rsidP="003E6B17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ด้บันทึกค่าเผื่อหนี้สงสัยจะสูญเพื่อให้สะท้อนถึงการด้อยค่าของลูกหนี้อันเกิดมาจากการที่</w:t>
      </w:r>
      <w:r w:rsidR="003E6B17">
        <w:rPr>
          <w:rFonts w:ascii="Browallia New" w:hAnsi="Browallia New" w:cs="Browallia New"/>
          <w:sz w:val="28"/>
          <w:szCs w:val="28"/>
        </w:rPr>
        <w:t xml:space="preserve"> </w:t>
      </w:r>
      <w:r w:rsidRPr="002E12F2">
        <w:rPr>
          <w:rFonts w:ascii="Browallia New" w:hAnsi="Browallia New" w:cs="Browallia New"/>
          <w:sz w:val="28"/>
          <w:szCs w:val="28"/>
          <w:cs/>
        </w:rPr>
        <w:t>ไม่มีความสามารถในการชำระหนี้ ค่าเผื่อหนี้สงสัยจะสูญนั้นเป็นการประเมินบนพื้นฐานจากความไม่แน่นอนในการรับชำระหนี้และ</w:t>
      </w:r>
      <w:r w:rsidR="00076D8F" w:rsidRPr="002E12F2">
        <w:rPr>
          <w:rFonts w:ascii="Browallia New" w:hAnsi="Browallia New" w:cs="Browallia New" w:hint="cs"/>
          <w:sz w:val="28"/>
          <w:szCs w:val="28"/>
          <w:cs/>
        </w:rPr>
        <w:t>พิจารณาโดย</w:t>
      </w:r>
      <w:r w:rsidRPr="002E12F2">
        <w:rPr>
          <w:rFonts w:ascii="Browallia New" w:hAnsi="Browallia New" w:cs="Browallia New"/>
          <w:sz w:val="28"/>
          <w:szCs w:val="28"/>
          <w:cs/>
        </w:rPr>
        <w:t>ผู้บริหาร</w:t>
      </w:r>
    </w:p>
    <w:p w14:paraId="08F1124F" w14:textId="77777777" w:rsidR="00A67AE7" w:rsidRPr="002E12F2" w:rsidRDefault="00A67AE7" w:rsidP="00AE6BB0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CC9AA88" w14:textId="3996FFB6" w:rsidR="00C65EEA" w:rsidRPr="003E6B17" w:rsidRDefault="00C65EEA" w:rsidP="00190F4C">
      <w:pPr>
        <w:pStyle w:val="ListParagraph"/>
        <w:numPr>
          <w:ilvl w:val="1"/>
          <w:numId w:val="2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3E6B17">
        <w:rPr>
          <w:rFonts w:ascii="Browallia New" w:hAnsi="Browallia New" w:cs="Browallia New" w:hint="cs"/>
          <w:sz w:val="28"/>
          <w:szCs w:val="28"/>
          <w:cs/>
        </w:rPr>
        <w:t>การด้อยค่าเงินลงทุน</w:t>
      </w:r>
    </w:p>
    <w:p w14:paraId="0FA00C9C" w14:textId="77777777" w:rsidR="00C65EEA" w:rsidRPr="002E12F2" w:rsidRDefault="00C65EEA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0A10710D" w14:textId="77777777" w:rsidR="00C65EEA" w:rsidRPr="002E12F2" w:rsidRDefault="00C65EEA" w:rsidP="00906575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33CDB1ED" w14:textId="129C6BF4" w:rsidR="00C65EEA" w:rsidRDefault="00C65EEA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E63195" w14:textId="77777777" w:rsidR="0060579E" w:rsidRDefault="0060579E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52F9F65" w14:textId="7EA8EFC9" w:rsidR="00335074" w:rsidRPr="002E12F2" w:rsidRDefault="00335074" w:rsidP="00190F4C">
      <w:pPr>
        <w:pStyle w:val="ListParagraph"/>
        <w:numPr>
          <w:ilvl w:val="1"/>
          <w:numId w:val="2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lastRenderedPageBreak/>
        <w:t>ค่าเผื่อสำหรับสินค้าเก่า และเสื่อมคุณภาพ</w:t>
      </w:r>
    </w:p>
    <w:p w14:paraId="3F02DEC7" w14:textId="77777777" w:rsidR="00335074" w:rsidRPr="00217F5E" w:rsidRDefault="00335074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rPr>
          <w:rFonts w:ascii="Browallia New" w:hAnsi="Browallia New" w:cs="Browallia New"/>
          <w:sz w:val="24"/>
          <w:szCs w:val="24"/>
        </w:rPr>
      </w:pPr>
    </w:p>
    <w:p w14:paraId="6C294026" w14:textId="77777777" w:rsidR="00335074" w:rsidRPr="002E12F2" w:rsidRDefault="00335074" w:rsidP="0090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บริษัทและบริษัทย่อยได้ประมาณการค่าเผื่อสำหรับสินค้าเก่า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โดยการประมาณการนั้นจะพิจารณาจากการหมุนเวียนและการเสื่อมสภาพของสินค้าคงเหลือประเภทต่างๆ</w:t>
      </w:r>
    </w:p>
    <w:p w14:paraId="058ED311" w14:textId="749F5C89" w:rsidR="003A68FF" w:rsidRPr="00217F5E" w:rsidRDefault="003A68FF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5343DDF6" w14:textId="46C86767" w:rsidR="00335074" w:rsidRPr="002E12F2" w:rsidRDefault="00F84D23" w:rsidP="00190F4C">
      <w:pPr>
        <w:pStyle w:val="ListParagraph"/>
        <w:numPr>
          <w:ilvl w:val="1"/>
          <w:numId w:val="2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อาคาร</w:t>
      </w:r>
      <w:r w:rsidR="00335074" w:rsidRPr="002E12F2">
        <w:rPr>
          <w:rFonts w:ascii="Browallia New" w:hAnsi="Browallia New" w:cs="Browallia New"/>
          <w:sz w:val="28"/>
          <w:szCs w:val="28"/>
          <w:cs/>
        </w:rPr>
        <w:t>และอุปกรณ์</w:t>
      </w:r>
      <w:r w:rsidR="00335074" w:rsidRPr="00AF384D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DA6F557" w14:textId="77777777" w:rsidR="00335074" w:rsidRPr="00217F5E" w:rsidRDefault="00335074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1418"/>
        <w:jc w:val="thaiDistribute"/>
        <w:rPr>
          <w:rFonts w:ascii="Browallia New" w:hAnsi="Browallia New" w:cs="Browallia New"/>
          <w:sz w:val="24"/>
          <w:szCs w:val="24"/>
        </w:rPr>
      </w:pPr>
    </w:p>
    <w:p w14:paraId="391EF5AE" w14:textId="77777777" w:rsidR="00335074" w:rsidRPr="002E12F2" w:rsidRDefault="00335074" w:rsidP="0090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ฝ่ายบริหารเป็นผู้ประมาณการของอายุการใช้งานและมูลค่าซากของอาคารและอุปกรณ์ของบริษัท</w:t>
      </w:r>
      <w:r w:rsidR="009329B7" w:rsidRPr="002E12F2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DF34A3" w:rsidRPr="002E12F2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Pr="002E12F2">
        <w:rPr>
          <w:rFonts w:ascii="Browallia New" w:hAnsi="Browallia New" w:cs="Browallia New"/>
          <w:sz w:val="28"/>
          <w:szCs w:val="28"/>
          <w:cs/>
        </w:rPr>
        <w:t xml:space="preserve"> โดยจะทบทวนค่าเสื่อมราคาเมื่ออายุการใช้งานและมูลค่าซากมีความแตกต่างไปจากการประมาณการในงวดก่อน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7A32B150" w14:textId="77777777" w:rsidR="002C4D6C" w:rsidRPr="00217F5E" w:rsidRDefault="002C4D6C" w:rsidP="0090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</w:rPr>
      </w:pPr>
    </w:p>
    <w:p w14:paraId="3C12171B" w14:textId="34F5DBD7" w:rsidR="00075271" w:rsidRPr="002E12F2" w:rsidRDefault="00075271" w:rsidP="00190F4C">
      <w:pPr>
        <w:pStyle w:val="ListParagraph"/>
        <w:numPr>
          <w:ilvl w:val="1"/>
          <w:numId w:val="2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 w:hint="cs"/>
          <w:sz w:val="28"/>
          <w:szCs w:val="28"/>
          <w:cs/>
        </w:rPr>
        <w:t xml:space="preserve">ค่าความนิยม และสินทรัพย์ไม่มีตัวตน </w:t>
      </w:r>
      <w:r w:rsidRPr="002E12F2">
        <w:rPr>
          <w:rFonts w:ascii="Browallia New" w:hAnsi="Browallia New" w:cs="Browallia New"/>
          <w:sz w:val="28"/>
          <w:szCs w:val="28"/>
        </w:rPr>
        <w:t xml:space="preserve">   </w:t>
      </w:r>
    </w:p>
    <w:p w14:paraId="1D0D3A5B" w14:textId="77777777" w:rsidR="00075271" w:rsidRPr="00217F5E" w:rsidRDefault="00075271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1418"/>
        <w:jc w:val="thaiDistribute"/>
        <w:rPr>
          <w:rFonts w:ascii="Browallia New" w:hAnsi="Browallia New" w:cs="Browallia New"/>
          <w:sz w:val="24"/>
          <w:szCs w:val="24"/>
        </w:rPr>
      </w:pPr>
    </w:p>
    <w:p w14:paraId="1F847CD8" w14:textId="46BCCC02" w:rsidR="00075271" w:rsidRPr="00075271" w:rsidRDefault="00075271" w:rsidP="0090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2E12F2">
        <w:rPr>
          <w:rFonts w:ascii="Browallia New" w:hAnsi="Browallia New" w:cs="Browallia New"/>
          <w:sz w:val="28"/>
          <w:szCs w:val="28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2E12F2">
        <w:rPr>
          <w:rFonts w:ascii="Browallia New" w:hAnsi="Browallia New" w:cs="Browallia New"/>
          <w:sz w:val="28"/>
          <w:szCs w:val="28"/>
          <w:cs/>
        </w:rPr>
        <w:t>ด้อยค่าในภายหลัง ฝ่ายบริหารจำเป็นต้องประมาณการกระแสเงินสดที่คาดว่าจะได้รับในอนาคตของสินทรัพย์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ABE74E0" w14:textId="67967B95" w:rsidR="00F737DE" w:rsidRPr="00217F5E" w:rsidRDefault="00F737DE" w:rsidP="00BE1CF6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81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DB8DDCF" w14:textId="329706F2" w:rsidR="00335074" w:rsidRPr="00621258" w:rsidRDefault="00335074" w:rsidP="00190F4C">
      <w:pPr>
        <w:pStyle w:val="ListParagraph"/>
        <w:numPr>
          <w:ilvl w:val="1"/>
          <w:numId w:val="2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>การด้อยค่าของสินทรัพย์</w:t>
      </w:r>
    </w:p>
    <w:p w14:paraId="78223539" w14:textId="77777777" w:rsidR="00335074" w:rsidRPr="00217F5E" w:rsidRDefault="00335074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rPr>
          <w:rFonts w:ascii="Browallia New" w:hAnsi="Browallia New" w:cs="Browallia New"/>
          <w:sz w:val="22"/>
          <w:szCs w:val="22"/>
        </w:rPr>
      </w:pPr>
    </w:p>
    <w:p w14:paraId="5360C28B" w14:textId="64D968EB" w:rsidR="00E91872" w:rsidRDefault="00335074" w:rsidP="0090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>บริษัทและบริษัทย่อยพิจารณาค่าเผื่อการด้อยค่าของสินทรัพย์ เมื่อพบว่ามูลค่ายุติธรรมของ</w:t>
      </w:r>
      <w:r w:rsidRPr="00621258">
        <w:rPr>
          <w:rFonts w:ascii="Browallia New" w:hAnsi="Browallia New" w:cs="Browallia New"/>
          <w:sz w:val="28"/>
          <w:szCs w:val="28"/>
          <w:cs/>
          <w:lang w:val="en-GB"/>
        </w:rPr>
        <w:t>สินทรัพย์</w:t>
      </w:r>
      <w:r w:rsidRPr="00621258">
        <w:rPr>
          <w:rFonts w:ascii="Browallia New" w:hAnsi="Browallia New" w:cs="Browallia New"/>
          <w:sz w:val="28"/>
          <w:szCs w:val="28"/>
          <w:cs/>
        </w:rPr>
        <w:t>ดังกล่าวลดลง</w:t>
      </w:r>
      <w:r w:rsidR="00F84D23" w:rsidRPr="00621258">
        <w:rPr>
          <w:rFonts w:ascii="Browallia New" w:hAnsi="Browallia New" w:cs="Browallia New" w:hint="cs"/>
          <w:sz w:val="28"/>
          <w:szCs w:val="28"/>
          <w:cs/>
        </w:rPr>
        <w:t>ต่ำกว่าทุน</w:t>
      </w:r>
      <w:r w:rsidRPr="00621258">
        <w:rPr>
          <w:rFonts w:ascii="Browallia New" w:hAnsi="Browallia New" w:cs="Browallia New"/>
          <w:sz w:val="28"/>
          <w:szCs w:val="28"/>
          <w:cs/>
        </w:rPr>
        <w:t>อย่างมีสาระสำคัญ หรือเป็นระยะเวลานาน ซึ่งความมีสาระสำคัญและระยะเวลานั้นขึ้นอยู่กับ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621258">
        <w:rPr>
          <w:rFonts w:ascii="Browallia New" w:hAnsi="Browallia New" w:cs="Browallia New"/>
          <w:sz w:val="28"/>
          <w:szCs w:val="28"/>
          <w:cs/>
        </w:rPr>
        <w:t>ดุลยพินิจของฝ่ายบริหาร</w:t>
      </w:r>
    </w:p>
    <w:p w14:paraId="55459E06" w14:textId="70E7C7CA" w:rsidR="00E26DA7" w:rsidRPr="00217F5E" w:rsidRDefault="00E26DA7" w:rsidP="0090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</w:rPr>
      </w:pPr>
    </w:p>
    <w:p w14:paraId="53B3E996" w14:textId="472C8CF8" w:rsidR="00335074" w:rsidRPr="00621258" w:rsidRDefault="00335074" w:rsidP="00190F4C">
      <w:pPr>
        <w:pStyle w:val="ListParagraph"/>
        <w:numPr>
          <w:ilvl w:val="1"/>
          <w:numId w:val="2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>ผลประโยชน์หลังออกจากงานของพนักงาน (โครงการผลประโยชน์)</w:t>
      </w:r>
    </w:p>
    <w:p w14:paraId="3814FE34" w14:textId="77777777" w:rsidR="00335074" w:rsidRPr="00217F5E" w:rsidRDefault="00335074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1868DB26" w14:textId="6F74486B" w:rsidR="00335074" w:rsidRPr="00C04DF6" w:rsidRDefault="00335074" w:rsidP="00906575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หนี้สินตามโครงการผลประโยชน์หลังออกจากงานของพนักงานประมาณการตามหลักคณิตศาสตร์ประกันภัย 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621258">
        <w:rPr>
          <w:rFonts w:ascii="Browallia New" w:hAnsi="Browallia New" w:cs="Browallia New"/>
          <w:sz w:val="28"/>
          <w:szCs w:val="28"/>
          <w:cs/>
        </w:rPr>
        <w:t>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621258">
        <w:rPr>
          <w:rFonts w:ascii="Browallia New" w:hAnsi="Browallia New" w:cs="Browallia New"/>
          <w:sz w:val="28"/>
          <w:szCs w:val="28"/>
        </w:rPr>
        <w:t xml:space="preserve"> </w:t>
      </w:r>
      <w:r w:rsidRPr="00621258">
        <w:rPr>
          <w:rFonts w:ascii="Browallia New" w:hAnsi="Browallia New" w:cs="Browallia New"/>
          <w:sz w:val="28"/>
          <w:szCs w:val="28"/>
          <w:cs/>
        </w:rPr>
        <w:t>อย่างไรก็ตาม</w:t>
      </w:r>
      <w:r w:rsidRPr="00621258">
        <w:rPr>
          <w:rFonts w:ascii="Browallia New" w:hAnsi="Browallia New" w:cs="Browallia New"/>
          <w:sz w:val="28"/>
          <w:szCs w:val="28"/>
        </w:rPr>
        <w:t xml:space="preserve"> </w:t>
      </w:r>
      <w:r w:rsidRPr="00621258">
        <w:rPr>
          <w:rFonts w:ascii="Browallia New" w:hAnsi="Browallia New" w:cs="Browallia New"/>
          <w:sz w:val="28"/>
          <w:szCs w:val="28"/>
          <w:cs/>
        </w:rPr>
        <w:t>ผลประโยชน์หลังการเลิกจ้างงานที่เกิดขึ้นจริงนั้นอาจแตกต่างไปจากที่ประมาณไว้</w:t>
      </w:r>
    </w:p>
    <w:p w14:paraId="09ABF482" w14:textId="229AED61" w:rsidR="006D53B5" w:rsidRPr="00217F5E" w:rsidRDefault="006D53B5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1418"/>
        <w:jc w:val="thaiDistribute"/>
        <w:rPr>
          <w:rFonts w:ascii="Browallia New" w:hAnsi="Browallia New" w:cs="Browallia New"/>
          <w:sz w:val="22"/>
          <w:szCs w:val="22"/>
        </w:rPr>
      </w:pPr>
    </w:p>
    <w:p w14:paraId="24CFDF71" w14:textId="3F678A1E" w:rsidR="00834917" w:rsidRPr="00621258" w:rsidRDefault="00834917" w:rsidP="00190F4C">
      <w:pPr>
        <w:pStyle w:val="ListParagraph"/>
        <w:numPr>
          <w:ilvl w:val="1"/>
          <w:numId w:val="2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 w:hint="cs"/>
          <w:sz w:val="28"/>
          <w:szCs w:val="28"/>
          <w:cs/>
        </w:rPr>
        <w:t>การรับรู้รายได้</w:t>
      </w:r>
    </w:p>
    <w:p w14:paraId="55BBBF13" w14:textId="77777777" w:rsidR="00E33C18" w:rsidRPr="00217F5E" w:rsidRDefault="00E33C18" w:rsidP="00E33C18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2"/>
          <w:szCs w:val="22"/>
        </w:rPr>
      </w:pPr>
    </w:p>
    <w:p w14:paraId="1E9E319E" w14:textId="77777777" w:rsidR="00E33C18" w:rsidRPr="00621258" w:rsidRDefault="00E33C18" w:rsidP="00E33C18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>บริ</w:t>
      </w:r>
      <w:r w:rsidR="006C27AC" w:rsidRPr="00621258">
        <w:rPr>
          <w:rFonts w:ascii="Browallia New" w:hAnsi="Browallia New" w:cs="Browallia New"/>
          <w:sz w:val="28"/>
          <w:szCs w:val="28"/>
          <w:cs/>
        </w:rPr>
        <w:t>ษัทย่อยรับรู้รายได้จากการให้บริ</w:t>
      </w:r>
      <w:r w:rsidR="006C27AC" w:rsidRPr="00621258">
        <w:rPr>
          <w:rFonts w:ascii="Browallia New" w:hAnsi="Browallia New" w:cs="Browallia New" w:hint="cs"/>
          <w:sz w:val="28"/>
          <w:szCs w:val="28"/>
          <w:cs/>
        </w:rPr>
        <w:t>ก</w:t>
      </w:r>
      <w:r w:rsidRPr="00621258">
        <w:rPr>
          <w:rFonts w:ascii="Browallia New" w:hAnsi="Browallia New" w:cs="Browallia New"/>
          <w:sz w:val="28"/>
          <w:szCs w:val="28"/>
          <w:cs/>
        </w:rPr>
        <w:t>า</w:t>
      </w:r>
      <w:r w:rsidR="006C27AC" w:rsidRPr="00621258">
        <w:rPr>
          <w:rFonts w:ascii="Browallia New" w:hAnsi="Browallia New" w:cs="Browallia New" w:hint="cs"/>
          <w:sz w:val="28"/>
          <w:szCs w:val="28"/>
          <w:cs/>
        </w:rPr>
        <w:t>รตาม</w:t>
      </w:r>
      <w:r w:rsidRPr="00621258">
        <w:rPr>
          <w:rFonts w:ascii="Browallia New" w:hAnsi="Browallia New" w:cs="Browallia New"/>
          <w:sz w:val="28"/>
          <w:szCs w:val="28"/>
          <w:cs/>
        </w:rPr>
        <w:t>ขั้นความสำเร็จของงานที่ทำเสร็จโดยใช้วิธีอัตราส่วนของบริการที่ให้จนถึงปัจจุบันเทียบกับบริการทั้งสิ้นที่ต้องให้แก่ลูกค้า ฝ่ายบริหารเป็นผู้จัดทำอัตราส่วนดังกล่าวแยกตามจำนวนครั้งของการให้บริการในแต่ละประเภทโดยอาศัยประสบการณ์ในการประมาณราคาทุนและปริมาณการใช้ตามหลักการต้นทุนมาตรฐานอ้างอิงจากลักษณะของการให้บริการซึ่งรวมไปถึง ประมาณการเวลาที่ใช้ในการให้บริการของแพทย์และผู้เชี่ยวชาญ ประมาณการปริมาณยาและผลิตภัณฑ์ต่างๆ ที่ใช้ตลอดจนราคาต้นทุนมาตรฐานที่เกี่ยวข้องซึ่งต้นทุนที่เกิดขึ้นเมื่อลูกค้าซื้อบริการและรับบริการแต่ละครั้งจะสัมพันธ์กับลักษณะของการให้บริการ</w:t>
      </w:r>
    </w:p>
    <w:p w14:paraId="4314C461" w14:textId="24133261" w:rsidR="003F744A" w:rsidRPr="00621258" w:rsidRDefault="003F744A" w:rsidP="00190F4C">
      <w:pPr>
        <w:pStyle w:val="ListParagraph"/>
        <w:numPr>
          <w:ilvl w:val="1"/>
          <w:numId w:val="2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AF384D">
        <w:rPr>
          <w:rFonts w:ascii="Browallia New" w:hAnsi="Browallia New" w:cs="Browallia New"/>
          <w:sz w:val="28"/>
          <w:szCs w:val="28"/>
          <w:cs/>
        </w:rPr>
        <w:lastRenderedPageBreak/>
        <w:t>สินทรัพย์ภาษีเงินได้รอการตัดบัญชี</w:t>
      </w:r>
    </w:p>
    <w:p w14:paraId="0EBEA3BE" w14:textId="77777777" w:rsidR="003F744A" w:rsidRPr="00BE1CF6" w:rsidRDefault="003F744A" w:rsidP="00AE6BB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1418"/>
        <w:jc w:val="thaiDistribute"/>
        <w:rPr>
          <w:rFonts w:ascii="Browallia New" w:hAnsi="Browallia New" w:cs="Browallia New"/>
          <w:sz w:val="22"/>
          <w:szCs w:val="22"/>
        </w:rPr>
      </w:pPr>
    </w:p>
    <w:p w14:paraId="429C7615" w14:textId="77777777" w:rsidR="009D7738" w:rsidRPr="00621258" w:rsidRDefault="003F744A" w:rsidP="0092716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</w:t>
      </w:r>
      <w:r w:rsidR="001C65B4" w:rsidRPr="00621258">
        <w:rPr>
          <w:rFonts w:ascii="Browallia New" w:hAnsi="Browallia New" w:cs="Browallia New" w:hint="cs"/>
          <w:sz w:val="28"/>
          <w:szCs w:val="28"/>
          <w:cs/>
        </w:rPr>
        <w:t>ฎ</w:t>
      </w:r>
      <w:r w:rsidRPr="00621258">
        <w:rPr>
          <w:rFonts w:ascii="Browallia New" w:hAnsi="Browallia New" w:cs="Browallia New"/>
          <w:sz w:val="28"/>
          <w:szCs w:val="28"/>
          <w:cs/>
        </w:rPr>
        <w:t>หมายหรือข้อจำกัดทางด้านเศรษฐกิจหรือความไม่แน่นอนของก</w:t>
      </w:r>
      <w:r w:rsidR="001C65B4" w:rsidRPr="00621258">
        <w:rPr>
          <w:rFonts w:ascii="Browallia New" w:hAnsi="Browallia New" w:cs="Browallia New" w:hint="cs"/>
          <w:sz w:val="28"/>
          <w:szCs w:val="28"/>
          <w:cs/>
        </w:rPr>
        <w:t>ฎ</w:t>
      </w:r>
      <w:r w:rsidRPr="00621258">
        <w:rPr>
          <w:rFonts w:ascii="Browallia New" w:hAnsi="Browallia New" w:cs="Browallia New"/>
          <w:sz w:val="28"/>
          <w:szCs w:val="28"/>
          <w:cs/>
        </w:rPr>
        <w:t>หมายภาษีอากร</w:t>
      </w:r>
    </w:p>
    <w:p w14:paraId="076AD71A" w14:textId="6D0AB01B" w:rsidR="00927164" w:rsidRDefault="00927164" w:rsidP="00927164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</w:rPr>
      </w:pPr>
    </w:p>
    <w:p w14:paraId="28CAC143" w14:textId="2B75B893" w:rsidR="00C96B0A" w:rsidRPr="00621258" w:rsidRDefault="00AF384D" w:rsidP="00190F4C">
      <w:pPr>
        <w:pStyle w:val="ListParagraph"/>
        <w:numPr>
          <w:ilvl w:val="1"/>
          <w:numId w:val="2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 </w:t>
      </w:r>
      <w:r w:rsidR="003F744A" w:rsidRPr="00AF384D">
        <w:rPr>
          <w:rFonts w:ascii="Browallia New" w:hAnsi="Browallia New" w:cs="Browallia New"/>
          <w:sz w:val="28"/>
          <w:szCs w:val="28"/>
          <w:cs/>
        </w:rPr>
        <w:t>คดีฟ้องร้อง</w:t>
      </w:r>
    </w:p>
    <w:p w14:paraId="0564DF64" w14:textId="77777777" w:rsidR="00AB728D" w:rsidRPr="00804F76" w:rsidRDefault="00AB728D" w:rsidP="00AB728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9DAADB6" w14:textId="7CF73281" w:rsidR="00AB728D" w:rsidRDefault="00AB728D" w:rsidP="00804F76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82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621258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21258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621258">
        <w:rPr>
          <w:rFonts w:ascii="Browallia New" w:hAnsi="Browallia New" w:cs="Browallia New"/>
          <w:sz w:val="28"/>
          <w:szCs w:val="28"/>
          <w:cs/>
        </w:rPr>
        <w:t>มีหนี้สินที่อาจจะเกิดขึ้นจากข้อพิพาททางกฎหมายและการถูกฟ้องร้องเรียกค่าเสียหายตามปกติธุรกิจ ซึ่งฝ่ายบริหารได้ใช้ดุลยพินิจในการประเมินผลของข้อพิพาทและคดีที่ถูกฟ้องร้องแล้ว</w:t>
      </w:r>
      <w:r w:rsidRPr="00621258">
        <w:rPr>
          <w:rFonts w:ascii="Browallia New" w:hAnsi="Browallia New" w:cs="Browallia New" w:hint="cs"/>
          <w:sz w:val="28"/>
          <w:szCs w:val="28"/>
          <w:cs/>
        </w:rPr>
        <w:t>ผลที่เกิดขึ้นจริงอาจแตกต่างไปจากที่ได้มีการประมาณการไว้</w:t>
      </w:r>
    </w:p>
    <w:p w14:paraId="1B50A5D4" w14:textId="77777777" w:rsidR="00BC29A1" w:rsidRDefault="00BC29A1" w:rsidP="00AB728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</w:p>
    <w:p w14:paraId="32FD0014" w14:textId="7AB03205" w:rsidR="00C96B0A" w:rsidRPr="007917B2" w:rsidRDefault="004A5565" w:rsidP="00190F4C">
      <w:pPr>
        <w:pStyle w:val="ListParagraph"/>
        <w:numPr>
          <w:ilvl w:val="1"/>
          <w:numId w:val="29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 </w:t>
      </w:r>
      <w:r w:rsidR="00C96B0A" w:rsidRPr="004A5565">
        <w:rPr>
          <w:rFonts w:ascii="Browallia New" w:hAnsi="Browallia New" w:cs="Browallia New" w:hint="cs"/>
          <w:sz w:val="28"/>
          <w:szCs w:val="28"/>
          <w:cs/>
        </w:rPr>
        <w:t>มูลค่ายุติธรรมและหนี้สิน</w:t>
      </w:r>
      <w:r w:rsidR="00AB728D" w:rsidRPr="004A5565">
        <w:rPr>
          <w:rFonts w:ascii="Browallia New" w:hAnsi="Browallia New" w:cs="Browallia New" w:hint="cs"/>
          <w:sz w:val="28"/>
          <w:szCs w:val="28"/>
          <w:cs/>
        </w:rPr>
        <w:t>ทางการเงิน</w:t>
      </w:r>
    </w:p>
    <w:p w14:paraId="2EF8D403" w14:textId="77777777" w:rsidR="00EC08C4" w:rsidRPr="00804F76" w:rsidRDefault="00EC08C4" w:rsidP="00EC08C4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</w:rPr>
      </w:pPr>
    </w:p>
    <w:p w14:paraId="1AEA3B47" w14:textId="01E2B58F" w:rsidR="00AF1CB5" w:rsidRDefault="006F0A53" w:rsidP="00804F76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82"/>
        <w:jc w:val="thaiDistribute"/>
        <w:rPr>
          <w:rFonts w:ascii="Browallia New" w:hAnsi="Browallia New" w:cs="Browallia New"/>
          <w:sz w:val="28"/>
          <w:szCs w:val="28"/>
        </w:rPr>
      </w:pPr>
      <w:r w:rsidRPr="007917B2">
        <w:rPr>
          <w:rFonts w:ascii="Browallia New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ที่ไม่ได้อยู่ในความต้องการของตลาดซื้อง่ายขายคล่องจะ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   </w:t>
      </w:r>
      <w:r w:rsidRPr="007917B2">
        <w:rPr>
          <w:rFonts w:ascii="Browallia New" w:hAnsi="Browallia New" w:cs="Browallia New"/>
          <w:sz w:val="28"/>
          <w:szCs w:val="28"/>
          <w:cs/>
        </w:rPr>
        <w:t>วัดมูลค่าโดยใช้เทคนิคการประเมินมูลค่าต่าง ๆ ผู้บริหารของกลุ่มบริษัทมีการใช้ดุลยพินิจในการเลือกเทคนิคการประเมินมูลค่าและสมมติฐานที่มาจากประสบการณ์และข้อมูลในอดีตในช่วงวันสิ้นปีบัญชี</w:t>
      </w:r>
    </w:p>
    <w:p w14:paraId="15A6D738" w14:textId="77777777" w:rsidR="00804F76" w:rsidRPr="00804F76" w:rsidRDefault="00804F76" w:rsidP="00804F76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82"/>
        <w:jc w:val="thaiDistribute"/>
        <w:rPr>
          <w:rFonts w:ascii="Browallia New" w:hAnsi="Browallia New" w:cs="Browallia New"/>
          <w:sz w:val="20"/>
          <w:szCs w:val="20"/>
        </w:rPr>
      </w:pPr>
    </w:p>
    <w:p w14:paraId="7FA24356" w14:textId="77777777" w:rsidR="005753E0" w:rsidRPr="007917B2" w:rsidRDefault="005753E0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7917B2">
        <w:rPr>
          <w:rFonts w:ascii="Browallia New" w:hAnsi="Browallia New" w:cs="Browallia New"/>
          <w:sz w:val="28"/>
          <w:szCs w:val="28"/>
          <w:u w:val="single"/>
          <w:cs/>
        </w:rPr>
        <w:t>รายกา</w:t>
      </w:r>
      <w:r w:rsidR="00FF001F" w:rsidRPr="007917B2">
        <w:rPr>
          <w:rFonts w:ascii="Browallia New" w:hAnsi="Browallia New" w:cs="Browallia New"/>
          <w:sz w:val="28"/>
          <w:szCs w:val="28"/>
          <w:u w:val="single"/>
          <w:cs/>
        </w:rPr>
        <w:t>ร</w:t>
      </w:r>
      <w:r w:rsidRPr="007917B2">
        <w:rPr>
          <w:rFonts w:ascii="Browallia New" w:hAnsi="Browallia New" w:cs="Browallia New"/>
          <w:sz w:val="28"/>
          <w:szCs w:val="28"/>
          <w:u w:val="single"/>
          <w:cs/>
        </w:rPr>
        <w:t>กับบุคคลและบริษัทที่เกี่ยวข้องกัน</w:t>
      </w:r>
    </w:p>
    <w:p w14:paraId="0EFE35A7" w14:textId="77777777" w:rsidR="005753E0" w:rsidRPr="007917B2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95D0170" w14:textId="77777777" w:rsidR="00ED0B2B" w:rsidRPr="007917B2" w:rsidRDefault="005753E0" w:rsidP="00C1769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917B2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03E27B23" w14:textId="77777777" w:rsidR="00A326C9" w:rsidRPr="00804F76" w:rsidRDefault="00A326C9" w:rsidP="00C17696">
      <w:pPr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DF5CCBD" w14:textId="77777777" w:rsidR="00C17696" w:rsidRPr="007917B2" w:rsidRDefault="00C17696" w:rsidP="00AE6B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4"/>
          <w:szCs w:val="4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3150"/>
        <w:gridCol w:w="2790"/>
      </w:tblGrid>
      <w:tr w:rsidR="005753E0" w:rsidRPr="007917B2" w14:paraId="3AFDABD5" w14:textId="77777777" w:rsidTr="009B10F3">
        <w:trPr>
          <w:tblHeader/>
        </w:trPr>
        <w:tc>
          <w:tcPr>
            <w:tcW w:w="3060" w:type="dxa"/>
            <w:vAlign w:val="bottom"/>
          </w:tcPr>
          <w:p w14:paraId="39BC5C5B" w14:textId="77777777" w:rsidR="005753E0" w:rsidRPr="007917B2" w:rsidRDefault="005753E0" w:rsidP="00AE6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ชื่อ</w:t>
            </w:r>
          </w:p>
        </w:tc>
        <w:tc>
          <w:tcPr>
            <w:tcW w:w="3150" w:type="dxa"/>
            <w:vAlign w:val="bottom"/>
          </w:tcPr>
          <w:p w14:paraId="0A2FE5E7" w14:textId="77777777" w:rsidR="005753E0" w:rsidRPr="007917B2" w:rsidRDefault="005753E0" w:rsidP="00AE6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2790" w:type="dxa"/>
            <w:vAlign w:val="bottom"/>
          </w:tcPr>
          <w:p w14:paraId="6A939666" w14:textId="77777777" w:rsidR="005753E0" w:rsidRPr="007917B2" w:rsidRDefault="005753E0" w:rsidP="00AE6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5753E0" w:rsidRPr="007917B2" w14:paraId="23FBA088" w14:textId="77777777" w:rsidTr="00F65869">
        <w:tc>
          <w:tcPr>
            <w:tcW w:w="3060" w:type="dxa"/>
          </w:tcPr>
          <w:p w14:paraId="30B5EFFC" w14:textId="77777777" w:rsidR="005753E0" w:rsidRPr="007917B2" w:rsidRDefault="005753E0" w:rsidP="00AE6BB0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3150" w:type="dxa"/>
          </w:tcPr>
          <w:p w14:paraId="4EC455B6" w14:textId="77777777" w:rsidR="005753E0" w:rsidRPr="007917B2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90" w:type="dxa"/>
          </w:tcPr>
          <w:p w14:paraId="5D1905AD" w14:textId="77777777" w:rsidR="005753E0" w:rsidRPr="007917B2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E59C7" w:rsidRPr="007917B2" w14:paraId="16E63AEE" w14:textId="77777777" w:rsidTr="00F65869">
        <w:tc>
          <w:tcPr>
            <w:tcW w:w="3060" w:type="dxa"/>
          </w:tcPr>
          <w:p w14:paraId="074A3D5A" w14:textId="77777777" w:rsidR="002E59C7" w:rsidRPr="007917B2" w:rsidRDefault="002E59C7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3150" w:type="dxa"/>
          </w:tcPr>
          <w:p w14:paraId="46206529" w14:textId="77777777" w:rsidR="002E59C7" w:rsidRPr="007917B2" w:rsidRDefault="002E59C7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ตัวแทนจำหน่ายเครื่องมือและอุปกรณ์                ทางการแพทย์</w:t>
            </w:r>
          </w:p>
        </w:tc>
        <w:tc>
          <w:tcPr>
            <w:tcW w:w="2790" w:type="dxa"/>
          </w:tcPr>
          <w:p w14:paraId="63D5A9F6" w14:textId="77777777" w:rsidR="002E59C7" w:rsidRPr="007917B2" w:rsidRDefault="002E59C7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</w:tr>
      <w:tr w:rsidR="002E59C7" w:rsidRPr="007917B2" w14:paraId="1E439642" w14:textId="77777777" w:rsidTr="00F65869">
        <w:tc>
          <w:tcPr>
            <w:tcW w:w="3060" w:type="dxa"/>
          </w:tcPr>
          <w:p w14:paraId="196F79E8" w14:textId="77777777" w:rsidR="002E59C7" w:rsidRPr="007917B2" w:rsidRDefault="002E59C7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ดับบลิวซีไอ โฮลดิ้ง จำกัด</w:t>
            </w:r>
          </w:p>
        </w:tc>
        <w:tc>
          <w:tcPr>
            <w:tcW w:w="3150" w:type="dxa"/>
          </w:tcPr>
          <w:p w14:paraId="64A46AA8" w14:textId="77777777" w:rsidR="002E59C7" w:rsidRPr="007917B2" w:rsidRDefault="002E59C7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ด้านการลงทุน</w:t>
            </w:r>
          </w:p>
        </w:tc>
        <w:tc>
          <w:tcPr>
            <w:tcW w:w="2790" w:type="dxa"/>
          </w:tcPr>
          <w:p w14:paraId="129CA3C6" w14:textId="77777777" w:rsidR="002E59C7" w:rsidRPr="007917B2" w:rsidRDefault="002E59C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</w:tr>
      <w:tr w:rsidR="002E59C7" w:rsidRPr="007917B2" w14:paraId="3AC442DE" w14:textId="77777777" w:rsidTr="00F65869">
        <w:tc>
          <w:tcPr>
            <w:tcW w:w="3060" w:type="dxa"/>
          </w:tcPr>
          <w:p w14:paraId="21E825B7" w14:textId="77777777" w:rsidR="002E59C7" w:rsidRPr="007917B2" w:rsidRDefault="002E59C7" w:rsidP="00B40751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สยามสเนล จำกัด</w:t>
            </w:r>
          </w:p>
        </w:tc>
        <w:tc>
          <w:tcPr>
            <w:tcW w:w="3150" w:type="dxa"/>
          </w:tcPr>
          <w:p w14:paraId="61FB98BF" w14:textId="77777777" w:rsidR="002E59C7" w:rsidRPr="007917B2" w:rsidRDefault="002E59C7" w:rsidP="00B4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ผลิตและจำหน่ายเมือกหอยทากและผลิตภัณฑ์ด้านความงามที่มีเมือกหอยทาก</w:t>
            </w:r>
          </w:p>
        </w:tc>
        <w:tc>
          <w:tcPr>
            <w:tcW w:w="2790" w:type="dxa"/>
          </w:tcPr>
          <w:p w14:paraId="0C1FCB3B" w14:textId="77777777" w:rsidR="002E59C7" w:rsidRPr="007917B2" w:rsidRDefault="002E59C7" w:rsidP="00B40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</w:tr>
      <w:tr w:rsidR="002E59C7" w:rsidRPr="007917B2" w14:paraId="2EE2503C" w14:textId="77777777" w:rsidTr="00F65869">
        <w:tc>
          <w:tcPr>
            <w:tcW w:w="3060" w:type="dxa"/>
          </w:tcPr>
          <w:p w14:paraId="16460D7A" w14:textId="77777777" w:rsidR="002E59C7" w:rsidRPr="007917B2" w:rsidRDefault="002E59C7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วุฒิศักดิ์ คลินิก อินเตอร์กรุ๊ป จำกัด</w:t>
            </w:r>
          </w:p>
        </w:tc>
        <w:tc>
          <w:tcPr>
            <w:tcW w:w="3150" w:type="dxa"/>
          </w:tcPr>
          <w:p w14:paraId="187FB818" w14:textId="77777777" w:rsidR="002E59C7" w:rsidRPr="007917B2" w:rsidRDefault="002E59C7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บริการด้านความงามและธุรกิจแฟรนไชส์</w:t>
            </w:r>
          </w:p>
        </w:tc>
        <w:tc>
          <w:tcPr>
            <w:tcW w:w="2790" w:type="dxa"/>
          </w:tcPr>
          <w:p w14:paraId="76C64216" w14:textId="77777777" w:rsidR="002E59C7" w:rsidRPr="007917B2" w:rsidRDefault="002E59C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ถือหุ้นโดยบริษัทย่อย</w:t>
            </w:r>
          </w:p>
        </w:tc>
      </w:tr>
      <w:tr w:rsidR="002E59C7" w:rsidRPr="007917B2" w14:paraId="7C0AC72A" w14:textId="77777777" w:rsidTr="00F65869">
        <w:tc>
          <w:tcPr>
            <w:tcW w:w="3060" w:type="dxa"/>
          </w:tcPr>
          <w:p w14:paraId="3B2CEC95" w14:textId="77777777" w:rsidR="002E59C7" w:rsidRPr="007917B2" w:rsidRDefault="002E59C7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วุฒิศักดิ์ คอสเมติก อินเตอร์ จำกัด</w:t>
            </w:r>
          </w:p>
        </w:tc>
        <w:tc>
          <w:tcPr>
            <w:tcW w:w="3150" w:type="dxa"/>
          </w:tcPr>
          <w:p w14:paraId="457CE15A" w14:textId="77777777" w:rsidR="002E59C7" w:rsidRPr="007917B2" w:rsidRDefault="002E59C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ซื้อมาขายไปเครื่องสำอางและอาหารเสริม</w:t>
            </w:r>
          </w:p>
        </w:tc>
        <w:tc>
          <w:tcPr>
            <w:tcW w:w="2790" w:type="dxa"/>
          </w:tcPr>
          <w:p w14:paraId="62DE0FA3" w14:textId="77777777" w:rsidR="002E59C7" w:rsidRPr="007917B2" w:rsidRDefault="002E59C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ถือหุ้นโดยบริษัทย่อย</w:t>
            </w: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ทางอ้อม</w:t>
            </w:r>
          </w:p>
        </w:tc>
      </w:tr>
      <w:tr w:rsidR="002E59C7" w:rsidRPr="007917B2" w14:paraId="44EB7998" w14:textId="77777777" w:rsidTr="00F65869">
        <w:tc>
          <w:tcPr>
            <w:tcW w:w="3060" w:type="dxa"/>
          </w:tcPr>
          <w:p w14:paraId="44878620" w14:textId="77777777" w:rsidR="002E59C7" w:rsidRPr="007917B2" w:rsidRDefault="002E59C7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วุฒิศักดิ์ ฟาร์มาซี อินเตอร์ จำกัด</w:t>
            </w:r>
          </w:p>
        </w:tc>
        <w:tc>
          <w:tcPr>
            <w:tcW w:w="3150" w:type="dxa"/>
          </w:tcPr>
          <w:p w14:paraId="1E315ACF" w14:textId="01CCF2B2" w:rsidR="002E59C7" w:rsidRPr="007917B2" w:rsidRDefault="002E59C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ซื้อมาขายไปผลิตภัณฑ์ยาและอาหารเสริม</w:t>
            </w:r>
          </w:p>
        </w:tc>
        <w:tc>
          <w:tcPr>
            <w:tcW w:w="2790" w:type="dxa"/>
          </w:tcPr>
          <w:p w14:paraId="6675813A" w14:textId="77777777" w:rsidR="002E59C7" w:rsidRPr="007917B2" w:rsidRDefault="002E59C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ถือหุ้นโดยบริษัทย่อย</w:t>
            </w: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ทางอ้อม</w:t>
            </w:r>
          </w:p>
        </w:tc>
      </w:tr>
      <w:tr w:rsidR="002E59C7" w:rsidRPr="007917B2" w14:paraId="01396E02" w14:textId="77777777" w:rsidTr="00F65869">
        <w:tc>
          <w:tcPr>
            <w:tcW w:w="3060" w:type="dxa"/>
          </w:tcPr>
          <w:p w14:paraId="5DC7DDE3" w14:textId="0D29FFC2" w:rsidR="003A573D" w:rsidRDefault="003A573D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ดับบลิว</w:t>
            </w:r>
            <w:r w:rsidR="00D2556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เวลเนส</w:t>
            </w:r>
            <w:r w:rsidR="00D2556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อินเตอร์ จำกัด </w:t>
            </w:r>
          </w:p>
          <w:p w14:paraId="18A488CC" w14:textId="354A846A" w:rsidR="002E59C7" w:rsidRPr="007917B2" w:rsidRDefault="003A573D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เดิม</w:t>
            </w:r>
            <w:r w:rsidR="00AC41CF">
              <w:rPr>
                <w:rFonts w:ascii="Browallia New" w:hAnsi="Browallia New" w:cs="Browallia New" w:hint="cs"/>
                <w:sz w:val="22"/>
                <w:szCs w:val="22"/>
                <w:cs/>
              </w:rPr>
              <w:t>ชื่อ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25560">
              <w:rPr>
                <w:rFonts w:ascii="Browallia New" w:hAnsi="Browallia New" w:cs="Browallia New"/>
                <w:sz w:val="22"/>
                <w:szCs w:val="22"/>
              </w:rPr>
              <w:t>“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</w:t>
            </w:r>
            <w:r w:rsidR="002E59C7"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ริษัท วุฒิศักดิ์ แกรนด์ อินเตอร์ จำกัด</w:t>
            </w:r>
            <w:r w:rsidR="00D25560">
              <w:rPr>
                <w:rFonts w:ascii="Browallia New" w:hAnsi="Browallia New" w:cs="Browallia New"/>
                <w:sz w:val="22"/>
                <w:szCs w:val="22"/>
              </w:rPr>
              <w:t>”</w:t>
            </w:r>
            <w:r w:rsidR="00D25560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3150" w:type="dxa"/>
          </w:tcPr>
          <w:p w14:paraId="7B20C602" w14:textId="020BD464" w:rsidR="002E59C7" w:rsidRPr="007917B2" w:rsidRDefault="00D25560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สถาบันฝึกอบรม</w:t>
            </w:r>
          </w:p>
        </w:tc>
        <w:tc>
          <w:tcPr>
            <w:tcW w:w="2790" w:type="dxa"/>
          </w:tcPr>
          <w:p w14:paraId="33593B01" w14:textId="77777777" w:rsidR="002E59C7" w:rsidRPr="007917B2" w:rsidRDefault="002E59C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ถือหุ้นโดยบริษัทย่อย</w:t>
            </w: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ทางอ้อม</w:t>
            </w:r>
          </w:p>
        </w:tc>
      </w:tr>
      <w:tr w:rsidR="002E59C7" w:rsidRPr="007917B2" w14:paraId="3421CA5C" w14:textId="77777777" w:rsidTr="00F65869">
        <w:tc>
          <w:tcPr>
            <w:tcW w:w="3060" w:type="dxa"/>
          </w:tcPr>
          <w:p w14:paraId="133DF1A2" w14:textId="77777777" w:rsidR="002E59C7" w:rsidRPr="007917B2" w:rsidRDefault="002E59C7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ดับบลิว. เอส. เซอร์จีรี่ </w:t>
            </w:r>
            <w:r w:rsidRPr="007917B2">
              <w:rPr>
                <w:rFonts w:ascii="Browallia New" w:hAnsi="Browallia New" w:cs="Browallia New"/>
                <w:sz w:val="22"/>
                <w:szCs w:val="22"/>
              </w:rPr>
              <w:t xml:space="preserve">2014 </w:t>
            </w: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3150" w:type="dxa"/>
          </w:tcPr>
          <w:p w14:paraId="4A6BA274" w14:textId="77777777" w:rsidR="002E59C7" w:rsidRPr="007917B2" w:rsidRDefault="002E59C7" w:rsidP="00AE6BB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ซื้อมาขายไปและให้บริการเสริมความงาม             โดยการทำศัลยกรรมพลาสติกและตกแต่ง</w:t>
            </w:r>
          </w:p>
        </w:tc>
        <w:tc>
          <w:tcPr>
            <w:tcW w:w="2790" w:type="dxa"/>
          </w:tcPr>
          <w:p w14:paraId="1E440FE0" w14:textId="77777777" w:rsidR="002E59C7" w:rsidRPr="007917B2" w:rsidRDefault="002E59C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ถือหุ้นโดยบริษัทย่อย</w:t>
            </w: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ทางอ้อม</w:t>
            </w:r>
          </w:p>
        </w:tc>
      </w:tr>
    </w:tbl>
    <w:p w14:paraId="2E62A404" w14:textId="73EE7D9B" w:rsidR="00144BCF" w:rsidRDefault="00144BCF"/>
    <w:p w14:paraId="1F559E6B" w14:textId="32AB3322" w:rsidR="00144BCF" w:rsidRDefault="00144BCF"/>
    <w:p w14:paraId="6CD56508" w14:textId="5191E143" w:rsidR="00144BCF" w:rsidRDefault="00144BCF"/>
    <w:p w14:paraId="647B9CD5" w14:textId="77777777" w:rsidR="00144BCF" w:rsidRDefault="00144BCF"/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3150"/>
        <w:gridCol w:w="2790"/>
      </w:tblGrid>
      <w:tr w:rsidR="00144BCF" w:rsidRPr="007917B2" w14:paraId="00875EB0" w14:textId="77777777" w:rsidTr="00B857D5">
        <w:trPr>
          <w:tblHeader/>
        </w:trPr>
        <w:tc>
          <w:tcPr>
            <w:tcW w:w="3060" w:type="dxa"/>
            <w:vAlign w:val="bottom"/>
          </w:tcPr>
          <w:p w14:paraId="7459ED0E" w14:textId="77777777" w:rsidR="00144BCF" w:rsidRPr="007917B2" w:rsidRDefault="00144BCF" w:rsidP="00B85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lastRenderedPageBreak/>
              <w:t>ชื่อ</w:t>
            </w:r>
          </w:p>
        </w:tc>
        <w:tc>
          <w:tcPr>
            <w:tcW w:w="3150" w:type="dxa"/>
            <w:vAlign w:val="bottom"/>
          </w:tcPr>
          <w:p w14:paraId="38E821F4" w14:textId="77777777" w:rsidR="00144BCF" w:rsidRPr="007917B2" w:rsidRDefault="00144BCF" w:rsidP="00B85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2790" w:type="dxa"/>
            <w:vAlign w:val="bottom"/>
          </w:tcPr>
          <w:p w14:paraId="3C6B6ED3" w14:textId="77777777" w:rsidR="00144BCF" w:rsidRPr="007917B2" w:rsidRDefault="00144BCF" w:rsidP="00B85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FF6FF5" w:rsidRPr="007917B2" w14:paraId="1EF3156B" w14:textId="77777777" w:rsidTr="00F65869">
        <w:tc>
          <w:tcPr>
            <w:tcW w:w="3060" w:type="dxa"/>
          </w:tcPr>
          <w:p w14:paraId="18F7A17E" w14:textId="77777777" w:rsidR="00FF6FF5" w:rsidRPr="007917B2" w:rsidRDefault="00FF6FF5" w:rsidP="00166FC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150" w:type="dxa"/>
          </w:tcPr>
          <w:p w14:paraId="6EFB27FA" w14:textId="77777777" w:rsidR="00FF6FF5" w:rsidRPr="007917B2" w:rsidRDefault="00FF6FF5" w:rsidP="00166FC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90" w:type="dxa"/>
          </w:tcPr>
          <w:p w14:paraId="34398D6B" w14:textId="77777777" w:rsidR="00FF6FF5" w:rsidRPr="007917B2" w:rsidRDefault="00FF6FF5" w:rsidP="00166FC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E59C7" w:rsidRPr="007917B2" w14:paraId="7E43E9E3" w14:textId="77777777" w:rsidTr="00F65869">
        <w:tc>
          <w:tcPr>
            <w:tcW w:w="3060" w:type="dxa"/>
          </w:tcPr>
          <w:p w14:paraId="0F5CF7ED" w14:textId="77777777" w:rsidR="002E59C7" w:rsidRPr="007917B2" w:rsidRDefault="002E59C7" w:rsidP="00166FC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เค แอนด์ ดับบลิว (ประเทศไทย)จำกัด </w:t>
            </w:r>
          </w:p>
        </w:tc>
        <w:tc>
          <w:tcPr>
            <w:tcW w:w="3150" w:type="dxa"/>
          </w:tcPr>
          <w:p w14:paraId="7CA00407" w14:textId="77777777" w:rsidR="002E59C7" w:rsidRPr="007917B2" w:rsidRDefault="002E59C7" w:rsidP="00166FC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2790" w:type="dxa"/>
          </w:tcPr>
          <w:p w14:paraId="21C784F2" w14:textId="77777777" w:rsidR="002E59C7" w:rsidRPr="007917B2" w:rsidRDefault="002E59C7" w:rsidP="00166FC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ถือหุ้นโดยญาติกรรมการของบริษัทย่อย</w:t>
            </w:r>
          </w:p>
        </w:tc>
      </w:tr>
      <w:tr w:rsidR="00166FC0" w:rsidRPr="007917B2" w14:paraId="5FF8B7BD" w14:textId="77777777" w:rsidTr="00F65869">
        <w:tc>
          <w:tcPr>
            <w:tcW w:w="3060" w:type="dxa"/>
          </w:tcPr>
          <w:p w14:paraId="0E70AF97" w14:textId="77777777" w:rsidR="00166FC0" w:rsidRPr="007917B2" w:rsidRDefault="00166FC0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3150" w:type="dxa"/>
          </w:tcPr>
          <w:p w14:paraId="140CECBB" w14:textId="77777777" w:rsidR="00166FC0" w:rsidRPr="007917B2" w:rsidRDefault="00166FC0" w:rsidP="00C6377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บริการด้านความงาม</w:t>
            </w:r>
          </w:p>
        </w:tc>
        <w:tc>
          <w:tcPr>
            <w:tcW w:w="2790" w:type="dxa"/>
          </w:tcPr>
          <w:p w14:paraId="4EE2703D" w14:textId="77777777" w:rsidR="00166FC0" w:rsidRPr="007917B2" w:rsidRDefault="00166FC0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ถือหุ้นโดยบริษัท</w:t>
            </w:r>
          </w:p>
        </w:tc>
      </w:tr>
      <w:tr w:rsidR="003A573D" w:rsidRPr="007917B2" w14:paraId="397B1814" w14:textId="77777777" w:rsidTr="00D25560">
        <w:tc>
          <w:tcPr>
            <w:tcW w:w="3060" w:type="dxa"/>
            <w:shd w:val="clear" w:color="auto" w:fill="auto"/>
          </w:tcPr>
          <w:p w14:paraId="726CE445" w14:textId="061FF3DA" w:rsidR="003A573D" w:rsidRPr="007917B2" w:rsidRDefault="003A573D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บริษัท </w:t>
            </w:r>
            <w:r w:rsidR="00066992">
              <w:rPr>
                <w:rFonts w:ascii="Browallia New" w:hAnsi="Browallia New" w:cs="Browallia New" w:hint="cs"/>
                <w:sz w:val="22"/>
                <w:szCs w:val="22"/>
                <w:cs/>
              </w:rPr>
              <w:t>วีเอสเอ โฮลดิ้ง จำกัด</w:t>
            </w:r>
          </w:p>
        </w:tc>
        <w:tc>
          <w:tcPr>
            <w:tcW w:w="3150" w:type="dxa"/>
            <w:shd w:val="clear" w:color="auto" w:fill="auto"/>
          </w:tcPr>
          <w:p w14:paraId="567E2D37" w14:textId="5AEA3893" w:rsidR="003A573D" w:rsidRPr="007917B2" w:rsidRDefault="00D25560" w:rsidP="00C6377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บริหารจัดการแฟรนไชส์</w:t>
            </w:r>
          </w:p>
        </w:tc>
        <w:tc>
          <w:tcPr>
            <w:tcW w:w="2790" w:type="dxa"/>
            <w:shd w:val="clear" w:color="auto" w:fill="auto"/>
          </w:tcPr>
          <w:p w14:paraId="41998473" w14:textId="3B76B900" w:rsidR="003A573D" w:rsidRPr="007917B2" w:rsidRDefault="00066992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6699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กรรมการและผู้ถือหุ้นร่วมกันกับบริษัทย่อย</w:t>
            </w:r>
          </w:p>
        </w:tc>
      </w:tr>
      <w:tr w:rsidR="00066992" w:rsidRPr="007917B2" w14:paraId="1DA1E4AB" w14:textId="77777777" w:rsidTr="006E3949">
        <w:tc>
          <w:tcPr>
            <w:tcW w:w="3060" w:type="dxa"/>
            <w:shd w:val="clear" w:color="auto" w:fill="auto"/>
          </w:tcPr>
          <w:p w14:paraId="61D9BBA8" w14:textId="583824B9" w:rsidR="00066992" w:rsidRDefault="00345877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="00066992" w:rsidRPr="00066992">
              <w:rPr>
                <w:rFonts w:ascii="Browallia New" w:hAnsi="Browallia New" w:cs="Browallia New"/>
                <w:sz w:val="22"/>
                <w:szCs w:val="22"/>
                <w:cs/>
              </w:rPr>
              <w:t>บอน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  <w:r w:rsidR="00066992" w:rsidRPr="0006699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ซอง จำกัด</w:t>
            </w:r>
          </w:p>
        </w:tc>
        <w:tc>
          <w:tcPr>
            <w:tcW w:w="3150" w:type="dxa"/>
            <w:shd w:val="clear" w:color="auto" w:fill="auto"/>
          </w:tcPr>
          <w:p w14:paraId="790114F6" w14:textId="388ED8D7" w:rsidR="00066992" w:rsidRPr="00066992" w:rsidRDefault="00AC41CF" w:rsidP="00C6377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</w:t>
            </w:r>
            <w:r w:rsidR="00D25560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สินค้าเภสัชภัณฑ์</w:t>
            </w:r>
          </w:p>
        </w:tc>
        <w:tc>
          <w:tcPr>
            <w:tcW w:w="2790" w:type="dxa"/>
            <w:shd w:val="clear" w:color="auto" w:fill="auto"/>
          </w:tcPr>
          <w:p w14:paraId="398E2804" w14:textId="4F817DC4" w:rsidR="00066992" w:rsidRPr="00066992" w:rsidRDefault="00066992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6699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กรรมการบริษัท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ย่อย</w:t>
            </w:r>
          </w:p>
        </w:tc>
      </w:tr>
      <w:tr w:rsidR="004E073B" w:rsidRPr="007917B2" w14:paraId="27292FA7" w14:textId="77777777" w:rsidTr="00D25560">
        <w:tc>
          <w:tcPr>
            <w:tcW w:w="3060" w:type="dxa"/>
            <w:shd w:val="clear" w:color="auto" w:fill="auto"/>
          </w:tcPr>
          <w:p w14:paraId="2CCDCB62" w14:textId="5E2B34F0" w:rsidR="004E073B" w:rsidRPr="00066992" w:rsidRDefault="004E073B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E073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ดี ดรีม จำกัด</w:t>
            </w:r>
          </w:p>
        </w:tc>
        <w:tc>
          <w:tcPr>
            <w:tcW w:w="3150" w:type="dxa"/>
            <w:shd w:val="clear" w:color="auto" w:fill="auto"/>
          </w:tcPr>
          <w:p w14:paraId="6E003E2C" w14:textId="5D35199F" w:rsidR="004E073B" w:rsidRPr="004E073B" w:rsidRDefault="00D25560" w:rsidP="00C6377B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ให้คำปรึกษาด้านการบริหารจัดการ</w:t>
            </w:r>
          </w:p>
        </w:tc>
        <w:tc>
          <w:tcPr>
            <w:tcW w:w="2790" w:type="dxa"/>
            <w:shd w:val="clear" w:color="auto" w:fill="auto"/>
          </w:tcPr>
          <w:p w14:paraId="1A5E1A71" w14:textId="4C2215A5" w:rsidR="004E073B" w:rsidRPr="00066992" w:rsidRDefault="0069707A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707A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กรรมการและผู้ถือหุ้นร่วมกันกับบริษัทย่อย</w:t>
            </w:r>
          </w:p>
        </w:tc>
      </w:tr>
      <w:tr w:rsidR="004E073B" w:rsidRPr="007917B2" w14:paraId="4822A703" w14:textId="77777777" w:rsidTr="003D14A4">
        <w:tc>
          <w:tcPr>
            <w:tcW w:w="3060" w:type="dxa"/>
            <w:shd w:val="clear" w:color="auto" w:fill="auto"/>
          </w:tcPr>
          <w:p w14:paraId="244C8D59" w14:textId="44F02F8B" w:rsidR="004E073B" w:rsidRPr="004E073B" w:rsidRDefault="00172013" w:rsidP="00AE6BB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2013">
              <w:rPr>
                <w:rFonts w:ascii="Browallia New" w:hAnsi="Browallia New" w:cs="Browallia New"/>
                <w:sz w:val="22"/>
                <w:szCs w:val="22"/>
                <w:cs/>
              </w:rPr>
              <w:t>นาย สันติ สาทิพย์พงษ์</w:t>
            </w:r>
          </w:p>
        </w:tc>
        <w:tc>
          <w:tcPr>
            <w:tcW w:w="3150" w:type="dxa"/>
            <w:shd w:val="clear" w:color="auto" w:fill="auto"/>
          </w:tcPr>
          <w:p w14:paraId="27D74522" w14:textId="55212C21" w:rsidR="004E073B" w:rsidRPr="004E073B" w:rsidRDefault="00AF6C66" w:rsidP="00AF6C6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  <w:shd w:val="clear" w:color="auto" w:fill="auto"/>
          </w:tcPr>
          <w:p w14:paraId="0883ECDE" w14:textId="47D519A4" w:rsidR="004E073B" w:rsidRPr="00066992" w:rsidRDefault="00172013" w:rsidP="009C14F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72013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กรรมการบริษัทย่อย</w:t>
            </w:r>
          </w:p>
        </w:tc>
      </w:tr>
      <w:tr w:rsidR="006C1406" w:rsidRPr="007917B2" w14:paraId="796CE44A" w14:textId="77777777" w:rsidTr="00F65869">
        <w:tc>
          <w:tcPr>
            <w:tcW w:w="3060" w:type="dxa"/>
            <w:hideMark/>
          </w:tcPr>
          <w:p w14:paraId="5E4B04D7" w14:textId="102CED30" w:rsidR="006C1406" w:rsidRPr="007917B2" w:rsidRDefault="006C1406" w:rsidP="006C140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คุณณกรณ์ กรณ์หิรัญ</w:t>
            </w:r>
          </w:p>
        </w:tc>
        <w:tc>
          <w:tcPr>
            <w:tcW w:w="3150" w:type="dxa"/>
            <w:hideMark/>
          </w:tcPr>
          <w:p w14:paraId="7F059A52" w14:textId="14F41D88" w:rsidR="006C1406" w:rsidRPr="007917B2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14FE436A" w14:textId="2E2AC531" w:rsidR="006C1406" w:rsidRPr="007917B2" w:rsidRDefault="006C1406" w:rsidP="006C14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กรรมการบริษัทย่อย</w:t>
            </w:r>
          </w:p>
        </w:tc>
      </w:tr>
      <w:tr w:rsidR="006C1406" w:rsidRPr="007917B2" w14:paraId="2EC66969" w14:textId="77777777" w:rsidTr="00F65869">
        <w:tc>
          <w:tcPr>
            <w:tcW w:w="3060" w:type="dxa"/>
            <w:hideMark/>
          </w:tcPr>
          <w:p w14:paraId="617EE038" w14:textId="3AC78D4A" w:rsidR="006C1406" w:rsidRPr="007917B2" w:rsidRDefault="006C1406" w:rsidP="006C140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คุณจักรกริสน์ โลหะเจริญทรัพย์</w:t>
            </w:r>
          </w:p>
        </w:tc>
        <w:tc>
          <w:tcPr>
            <w:tcW w:w="3150" w:type="dxa"/>
            <w:hideMark/>
          </w:tcPr>
          <w:p w14:paraId="5B6CAF91" w14:textId="2E94A09F" w:rsidR="006C1406" w:rsidRPr="007917B2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739824BD" w14:textId="12028C25" w:rsidR="006C1406" w:rsidRPr="007917B2" w:rsidRDefault="006C1406" w:rsidP="006C14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กรรมการบริษัทย่อย</w:t>
            </w:r>
          </w:p>
        </w:tc>
      </w:tr>
      <w:tr w:rsidR="006C1406" w:rsidRPr="007917B2" w14:paraId="0A7A1EE0" w14:textId="77777777" w:rsidTr="00F65869">
        <w:tc>
          <w:tcPr>
            <w:tcW w:w="3060" w:type="dxa"/>
          </w:tcPr>
          <w:p w14:paraId="0CC6B9A3" w14:textId="1E3B483D" w:rsidR="006C1406" w:rsidRPr="007917B2" w:rsidRDefault="006C1406" w:rsidP="006C140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คุณปรีชา</w:t>
            </w:r>
            <w:r w:rsidRPr="007917B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นันท์นฤมิต</w:t>
            </w:r>
          </w:p>
        </w:tc>
        <w:tc>
          <w:tcPr>
            <w:tcW w:w="3150" w:type="dxa"/>
          </w:tcPr>
          <w:p w14:paraId="3ECC698C" w14:textId="68616581" w:rsidR="006C1406" w:rsidRPr="007917B2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</w:tcPr>
          <w:p w14:paraId="42F9F6B4" w14:textId="796FCC1A" w:rsidR="006C1406" w:rsidRPr="007917B2" w:rsidRDefault="006C1406" w:rsidP="006C14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กรรมการ</w:t>
            </w:r>
          </w:p>
        </w:tc>
      </w:tr>
      <w:tr w:rsidR="006C1406" w:rsidRPr="00F65869" w14:paraId="4CD71F76" w14:textId="77777777" w:rsidTr="00F65869">
        <w:tc>
          <w:tcPr>
            <w:tcW w:w="3060" w:type="dxa"/>
            <w:hideMark/>
          </w:tcPr>
          <w:p w14:paraId="09FF35CB" w14:textId="09D5019B" w:rsidR="006C1406" w:rsidRPr="007917B2" w:rsidRDefault="006C1406" w:rsidP="006C140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คุณสุชาณี  วรฤทธินภา</w:t>
            </w:r>
          </w:p>
        </w:tc>
        <w:tc>
          <w:tcPr>
            <w:tcW w:w="3150" w:type="dxa"/>
            <w:hideMark/>
          </w:tcPr>
          <w:p w14:paraId="1EBF6BFD" w14:textId="055DF2D3" w:rsidR="006C1406" w:rsidRPr="007917B2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917B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2790" w:type="dxa"/>
            <w:hideMark/>
          </w:tcPr>
          <w:p w14:paraId="309E8813" w14:textId="2F516953" w:rsidR="006C1406" w:rsidRPr="007917B2" w:rsidRDefault="006C1406" w:rsidP="006C14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917B2">
              <w:rPr>
                <w:rFonts w:ascii="Browallia New" w:hAnsi="Browallia New" w:cs="Browallia New" w:hint="cs"/>
                <w:sz w:val="22"/>
                <w:szCs w:val="22"/>
                <w:cs/>
              </w:rPr>
              <w:t>ญาติกรรมการ</w:t>
            </w:r>
          </w:p>
        </w:tc>
      </w:tr>
    </w:tbl>
    <w:p w14:paraId="71A2DE78" w14:textId="77777777" w:rsidR="00C2023E" w:rsidRPr="000926DB" w:rsidRDefault="00C2023E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4684ADCD" w14:textId="6B7B3B67" w:rsidR="005753E0" w:rsidRDefault="005753E0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75CF4">
        <w:rPr>
          <w:rFonts w:ascii="Browallia New" w:hAnsi="Browallia New" w:cs="Browallia New"/>
          <w:sz w:val="28"/>
          <w:szCs w:val="28"/>
          <w:cs/>
        </w:rPr>
        <w:t>รายการบัญชีที่</w:t>
      </w:r>
      <w:r w:rsidR="00864008" w:rsidRPr="00C75CF4">
        <w:rPr>
          <w:rFonts w:ascii="Browallia New" w:hAnsi="Browallia New" w:cs="Browallia New"/>
          <w:sz w:val="28"/>
          <w:szCs w:val="28"/>
          <w:cs/>
        </w:rPr>
        <w:t>มีสาระ</w:t>
      </w:r>
      <w:r w:rsidRPr="00C75CF4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สำคัญกับบุคคลและบริษัทที่เกี่ยวข้องกันสำหรับ</w:t>
      </w:r>
      <w:r w:rsidR="00E919CB" w:rsidRPr="00C75CF4">
        <w:rPr>
          <w:rFonts w:ascii="Browallia New" w:hAnsi="Browallia New" w:cs="Browallia New"/>
          <w:sz w:val="28"/>
          <w:szCs w:val="28"/>
          <w:cs/>
        </w:rPr>
        <w:t xml:space="preserve">ปีสิ้นสุดวันที่ </w:t>
      </w:r>
      <w:r w:rsidR="00E919CB" w:rsidRPr="00C75CF4">
        <w:rPr>
          <w:rFonts w:ascii="Browallia New" w:hAnsi="Browallia New" w:cs="Browallia New"/>
          <w:sz w:val="28"/>
          <w:szCs w:val="28"/>
        </w:rPr>
        <w:t>31</w:t>
      </w:r>
      <w:r w:rsidR="00E919CB" w:rsidRPr="00C75CF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75CF4">
        <w:rPr>
          <w:rFonts w:ascii="Browallia New" w:hAnsi="Browallia New" w:cs="Browallia New"/>
          <w:sz w:val="28"/>
          <w:szCs w:val="28"/>
        </w:rPr>
        <w:t>25</w:t>
      </w:r>
      <w:r w:rsidR="00A7417B">
        <w:rPr>
          <w:rFonts w:ascii="Browallia New" w:hAnsi="Browallia New" w:cs="Browallia New"/>
          <w:sz w:val="28"/>
          <w:szCs w:val="28"/>
        </w:rPr>
        <w:t>60</w:t>
      </w:r>
      <w:r w:rsidRPr="00C75CF4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C75CF4">
        <w:rPr>
          <w:rFonts w:ascii="Browallia New" w:hAnsi="Browallia New" w:cs="Browallia New"/>
          <w:sz w:val="28"/>
          <w:szCs w:val="28"/>
        </w:rPr>
        <w:t>25</w:t>
      </w:r>
      <w:r w:rsidR="00A7417B">
        <w:rPr>
          <w:rFonts w:ascii="Browallia New" w:hAnsi="Browallia New" w:cs="Browallia New"/>
          <w:sz w:val="28"/>
          <w:szCs w:val="28"/>
        </w:rPr>
        <w:t>59</w:t>
      </w:r>
      <w:r w:rsidR="00804F76">
        <w:rPr>
          <w:rFonts w:ascii="Browallia New" w:hAnsi="Browallia New" w:cs="Browallia New" w:hint="cs"/>
          <w:sz w:val="28"/>
          <w:szCs w:val="28"/>
          <w:cs/>
        </w:rPr>
        <w:t xml:space="preserve">     </w:t>
      </w:r>
      <w:r w:rsidRPr="00C75CF4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0CF1992C" w14:textId="77777777" w:rsidR="00E507A5" w:rsidRPr="000926DB" w:rsidRDefault="00E507A5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931" w:type="dxa"/>
        <w:tblInd w:w="55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1983"/>
        <w:gridCol w:w="1084"/>
        <w:gridCol w:w="1023"/>
        <w:gridCol w:w="1042"/>
        <w:gridCol w:w="1078"/>
      </w:tblGrid>
      <w:tr w:rsidR="00BC7478" w:rsidRPr="00C75CF4" w14:paraId="1AD4633B" w14:textId="77777777" w:rsidTr="00C2023E">
        <w:trPr>
          <w:tblHeader/>
        </w:trPr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1364188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020E6883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27" w:type="dxa"/>
            <w:gridSpan w:val="4"/>
            <w:tcBorders>
              <w:top w:val="nil"/>
            </w:tcBorders>
            <w:shd w:val="clear" w:color="auto" w:fill="auto"/>
          </w:tcPr>
          <w:p w14:paraId="7DCC1F29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BC7478" w:rsidRPr="00C75CF4" w14:paraId="61FCD0E1" w14:textId="77777777" w:rsidTr="00C2023E">
        <w:trPr>
          <w:tblHeader/>
        </w:trPr>
        <w:tc>
          <w:tcPr>
            <w:tcW w:w="2721" w:type="dxa"/>
            <w:shd w:val="clear" w:color="auto" w:fill="auto"/>
          </w:tcPr>
          <w:p w14:paraId="60EF983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shd w:val="clear" w:color="auto" w:fill="auto"/>
          </w:tcPr>
          <w:p w14:paraId="62B032C7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07" w:type="dxa"/>
            <w:gridSpan w:val="2"/>
            <w:shd w:val="clear" w:color="auto" w:fill="auto"/>
          </w:tcPr>
          <w:p w14:paraId="1C98D53C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20" w:type="dxa"/>
            <w:gridSpan w:val="2"/>
            <w:shd w:val="clear" w:color="auto" w:fill="auto"/>
          </w:tcPr>
          <w:p w14:paraId="2E392994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C7478" w:rsidRPr="00C75CF4" w14:paraId="376C8FB7" w14:textId="77777777" w:rsidTr="00C2023E">
        <w:trPr>
          <w:tblHeader/>
        </w:trPr>
        <w:tc>
          <w:tcPr>
            <w:tcW w:w="2721" w:type="dxa"/>
            <w:shd w:val="clear" w:color="auto" w:fill="auto"/>
          </w:tcPr>
          <w:p w14:paraId="3AE637D5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shd w:val="clear" w:color="auto" w:fill="auto"/>
          </w:tcPr>
          <w:p w14:paraId="2CF8B607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227" w:type="dxa"/>
            <w:gridSpan w:val="4"/>
            <w:shd w:val="clear" w:color="auto" w:fill="auto"/>
          </w:tcPr>
          <w:p w14:paraId="5C6C079A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75CF4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C7478" w:rsidRPr="00C75CF4" w14:paraId="2D58CF5E" w14:textId="77777777" w:rsidTr="00C2023E">
        <w:trPr>
          <w:tblHeader/>
        </w:trPr>
        <w:tc>
          <w:tcPr>
            <w:tcW w:w="2721" w:type="dxa"/>
            <w:shd w:val="clear" w:color="auto" w:fill="auto"/>
          </w:tcPr>
          <w:p w14:paraId="5AD2211E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shd w:val="clear" w:color="auto" w:fill="auto"/>
          </w:tcPr>
          <w:p w14:paraId="4A4D5A3C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084" w:type="dxa"/>
            <w:shd w:val="clear" w:color="auto" w:fill="auto"/>
          </w:tcPr>
          <w:p w14:paraId="148B7D93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023" w:type="dxa"/>
            <w:shd w:val="clear" w:color="auto" w:fill="auto"/>
          </w:tcPr>
          <w:p w14:paraId="465D38B5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1042" w:type="dxa"/>
            <w:shd w:val="clear" w:color="auto" w:fill="auto"/>
          </w:tcPr>
          <w:p w14:paraId="01555C76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078" w:type="dxa"/>
            <w:shd w:val="clear" w:color="auto" w:fill="auto"/>
          </w:tcPr>
          <w:p w14:paraId="42C8D323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BC7478" w:rsidRPr="00C75CF4" w14:paraId="67A71475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3180C6F" w14:textId="77777777" w:rsidR="00BC7478" w:rsidRPr="00C75CF4" w:rsidRDefault="00BC7478" w:rsidP="00BC747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0CA1DC83" w14:textId="77777777" w:rsidR="00BC7478" w:rsidRPr="00C75CF4" w:rsidRDefault="00BC7478" w:rsidP="00BC747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38954D6E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52C84582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681F702E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191F7A64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C7478" w:rsidRPr="00C75CF4" w14:paraId="4B71174E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0FC8CD4F" w14:textId="77777777" w:rsidR="00BC7478" w:rsidRPr="00C75CF4" w:rsidRDefault="00BC7478" w:rsidP="00BC747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3BE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25790C65" w14:textId="77777777" w:rsidR="00BC7478" w:rsidRPr="00C75CF4" w:rsidRDefault="00BC7478" w:rsidP="00BC747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2FDD371D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549824C2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6BC6FC6B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BCE7BD2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0D2E655B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C97FA61" w14:textId="77777777" w:rsidR="00BC7478" w:rsidRPr="00C53BE9" w:rsidRDefault="00BC7478" w:rsidP="00BC747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7D6D3C6B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62B3C543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5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25A386DD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0D7998DE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3,660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0CEA2231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3,701</w:t>
            </w:r>
          </w:p>
        </w:tc>
      </w:tr>
      <w:tr w:rsidR="00BC7478" w:rsidRPr="00C75CF4" w14:paraId="0D8F1228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7F30656" w14:textId="77777777" w:rsidR="00BC7478" w:rsidRPr="00C53BE9" w:rsidRDefault="00BC7478" w:rsidP="00BC747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5146E683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2805FE31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5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8F56609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49581EA4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549C5C55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</w:tr>
      <w:tr w:rsidR="00BC7478" w:rsidRPr="00C75CF4" w14:paraId="59B7F510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4B843E0" w14:textId="77777777" w:rsidR="00BC7478" w:rsidRPr="00C75CF4" w:rsidRDefault="00BC7478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C10BCD1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592892F6" w14:textId="77777777" w:rsidR="00BC7478" w:rsidRPr="00E97538" w:rsidRDefault="00BC7478" w:rsidP="00BC7478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538">
              <w:rPr>
                <w:rFonts w:ascii="Browallia New" w:hAnsi="Browallia New" w:cs="Browallia New"/>
                <w:sz w:val="24"/>
                <w:szCs w:val="24"/>
              </w:rPr>
              <w:t>46,401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049ADD15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10,67</w:t>
            </w:r>
            <w:r w:rsidRPr="00C75CF4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44202FD1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46,401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21D73FD1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</w:rPr>
              <w:t>10,672</w:t>
            </w:r>
          </w:p>
        </w:tc>
      </w:tr>
      <w:tr w:rsidR="00BC7478" w:rsidRPr="00C75CF4" w14:paraId="2F331DE2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0141533D" w14:textId="77777777" w:rsidR="00BC7478" w:rsidRPr="00C75CF4" w:rsidRDefault="00BC7478" w:rsidP="00BC7478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75CF4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222F844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529B2FE1" w14:textId="77777777" w:rsidR="00BC7478" w:rsidRPr="00E97538" w:rsidRDefault="00BC7478" w:rsidP="00BC7478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538">
              <w:rPr>
                <w:rFonts w:ascii="Browallia New" w:hAnsi="Browallia New" w:cs="Browallia New"/>
                <w:sz w:val="24"/>
                <w:szCs w:val="24"/>
              </w:rPr>
              <w:t>3,197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2688B49D" w14:textId="77777777" w:rsidR="00BC7478" w:rsidRPr="00C75CF4" w:rsidRDefault="00BC7478" w:rsidP="00BC7478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</w:rPr>
              <w:t>2,444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6585B7C2" w14:textId="77777777" w:rsidR="00BC7478" w:rsidRPr="00C75CF4" w:rsidRDefault="00BC7478" w:rsidP="00BC7478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  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55E78DAE" w14:textId="77777777" w:rsidR="00BC7478" w:rsidRPr="00C75CF4" w:rsidRDefault="00BC7478" w:rsidP="00BC7478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C75CF4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</w:tr>
      <w:tr w:rsidR="00BC7478" w:rsidRPr="00C75CF4" w14:paraId="27B68ECD" w14:textId="77777777" w:rsidTr="00804F76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570E407D" w14:textId="77777777" w:rsidR="00BC7478" w:rsidRPr="00C75CF4" w:rsidRDefault="00BC7478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58CCEFFF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1FFBC1" w14:textId="77777777" w:rsidR="00BC7478" w:rsidRPr="00E97538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97538">
              <w:rPr>
                <w:rFonts w:ascii="Browallia New" w:hAnsi="Browallia New" w:cs="Browallia New"/>
                <w:sz w:val="24"/>
                <w:szCs w:val="24"/>
                <w:lang w:val="en-GB"/>
              </w:rPr>
              <w:t>49,598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09E717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13,122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33E3C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50,061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77EC2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14,537</w:t>
            </w:r>
          </w:p>
        </w:tc>
      </w:tr>
      <w:tr w:rsidR="00BC7478" w:rsidRPr="00C75CF4" w14:paraId="25256BB8" w14:textId="77777777" w:rsidTr="00804F76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21911C66" w14:textId="77777777" w:rsidR="00BC7478" w:rsidRPr="00C75CF4" w:rsidRDefault="00BC7478" w:rsidP="00BC7478">
            <w:pPr>
              <w:spacing w:line="240" w:lineRule="auto"/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56FB4B4C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47F13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BB4E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28A458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58468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574BA158" w14:textId="77777777" w:rsidTr="00804F76">
        <w:trPr>
          <w:trHeight w:val="308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7A22579" w14:textId="77777777" w:rsidR="00BC7478" w:rsidRPr="00C75CF4" w:rsidRDefault="00BC7478" w:rsidP="00BC747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12844C35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786C3809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6AAEA69B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493A7388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26EFF79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64F35BAC" w14:textId="77777777" w:rsidTr="00804F76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0B798563" w14:textId="77777777" w:rsidR="00BC7478" w:rsidRPr="00C53BE9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4FFEE754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646E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D5C7C" w14:textId="77777777" w:rsidR="00BC7478" w:rsidRPr="0023659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659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1A1CB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8AAB0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F8DAED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</w:p>
        </w:tc>
      </w:tr>
      <w:tr w:rsidR="00BC7478" w:rsidRPr="00C75CF4" w14:paraId="145387AF" w14:textId="77777777" w:rsidTr="00804F76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6710C610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098B3D9D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775CB" w14:textId="77777777" w:rsidR="00BC7478" w:rsidRPr="0023659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FECAB5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3530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5F6A3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29BB3FC6" w14:textId="77777777" w:rsidTr="00804F76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63890E74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53BE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1BFC55BB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19564" w14:textId="77777777" w:rsidR="00BC7478" w:rsidRPr="0023659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CE87B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EF97A3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994A12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76CA0431" w14:textId="77777777" w:rsidTr="00804F76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0F8A615B" w14:textId="77777777" w:rsidR="00BC7478" w:rsidRPr="00C53BE9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4AC58C0B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A4D60" w14:textId="77777777" w:rsidR="00BC7478" w:rsidRPr="0023659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659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972B60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67D0FF" w14:textId="77777777" w:rsidR="00BC7478" w:rsidRPr="00D849E0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9BFA6" w14:textId="77777777" w:rsidR="00BC7478" w:rsidRPr="00D849E0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20,000</w:t>
            </w:r>
          </w:p>
        </w:tc>
      </w:tr>
      <w:tr w:rsidR="00BC7478" w:rsidRPr="00C75CF4" w14:paraId="1C0B0FB3" w14:textId="77777777" w:rsidTr="00804F76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3F0FB12E" w14:textId="77777777" w:rsidR="00BC7478" w:rsidRPr="00D849E0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580D0268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2241AD" w14:textId="77777777" w:rsidR="00BC7478" w:rsidRPr="0023659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E40EB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D649E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9D4F2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360596A4" w14:textId="77777777" w:rsidTr="00804F76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6F65F9F3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849E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รายได้อื่น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3632DAC3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F2B80" w14:textId="77777777" w:rsidR="00BC7478" w:rsidRPr="0023659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4C455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5CF43A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23EF1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030445E7" w14:textId="77777777" w:rsidTr="00804F76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0F70EB6C" w14:textId="77777777" w:rsidR="00BC7478" w:rsidRPr="00C53BE9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53BE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7A04398A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646E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062E4" w14:textId="77777777" w:rsidR="00BC7478" w:rsidRPr="0023659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659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E6CC3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F6DEC" w14:textId="77777777" w:rsidR="00BC7478" w:rsidRPr="00D849E0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C8E4F5" w14:textId="77777777" w:rsidR="00BC7478" w:rsidRPr="00D849E0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C7478" w:rsidRPr="00C75CF4" w14:paraId="07D2D32D" w14:textId="77777777" w:rsidTr="00804F76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55FA598D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004A5DA1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F6A714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748FF1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30B6F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A76F7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038EE579" w14:textId="77777777" w:rsidTr="00804F76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3DFC1920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75CF4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0B5CA7CF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E791A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98D088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4D570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CEFF8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54715B3F" w14:textId="77777777" w:rsidTr="00804F76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1C06077C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B65A73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2E59E030" w14:textId="78843CC9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28579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5.25 </w:t>
            </w: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1C495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8579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6.15 </w:t>
            </w: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FA577F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FB769B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01FF7C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35,364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31675" w14:textId="77777777" w:rsidR="00BC7478" w:rsidRPr="0086246E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19,</w:t>
            </w:r>
            <w:r>
              <w:rPr>
                <w:rFonts w:ascii="Browallia New" w:hAnsi="Browallia New" w:cs="Browallia New"/>
                <w:sz w:val="24"/>
                <w:szCs w:val="24"/>
              </w:rPr>
              <w:t>427</w:t>
            </w:r>
          </w:p>
        </w:tc>
      </w:tr>
      <w:tr w:rsidR="00BC7478" w:rsidRPr="00C75CF4" w14:paraId="17CE4DDB" w14:textId="77777777" w:rsidTr="00804F76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1BC66A70" w14:textId="77777777" w:rsidR="00BC7478" w:rsidRPr="00C75CF4" w:rsidRDefault="00BC7478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25EE0968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37EB8F88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62EE2973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65B900D5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561E657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37CBCF49" w14:textId="77777777" w:rsidTr="00804F76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608D9184" w14:textId="77777777" w:rsidR="00BC7478" w:rsidRPr="00C75CF4" w:rsidRDefault="00BC7478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32144F51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5033B283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</w:tcPr>
          <w:p w14:paraId="6A542E7E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</w:tcPr>
          <w:p w14:paraId="3A888EF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3E23303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3B4320B3" w14:textId="77777777" w:rsidTr="00804F76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20DBEB27" w14:textId="77777777" w:rsidR="00BC7478" w:rsidRPr="00C75CF4" w:rsidRDefault="00BC7478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7180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2FD90385" w14:textId="052BAAF9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7180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8E2AE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CED20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B1BC25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14,488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8B90EA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</w:rPr>
              <w:t>20,596</w:t>
            </w:r>
          </w:p>
        </w:tc>
      </w:tr>
      <w:tr w:rsidR="00BC7478" w:rsidRPr="00C75CF4" w14:paraId="4EBE3A0B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194A35A4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7180F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EF89A69" w14:textId="774AB5AC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7180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32489313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50,110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53F0D15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</w:rPr>
              <w:t>169,831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7EE5958C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42,463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48A72188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</w:rPr>
              <w:t>166,183</w:t>
            </w:r>
          </w:p>
        </w:tc>
      </w:tr>
      <w:tr w:rsidR="00BC7478" w:rsidRPr="00C75CF4" w14:paraId="497F4919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72C59774" w14:textId="77777777" w:rsidR="00BC7478" w:rsidRPr="0047180F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</w:t>
            </w:r>
            <w:r w:rsidRPr="004578D7">
              <w:rPr>
                <w:rFonts w:ascii="Browallia New" w:hAnsi="Browallia New" w:cs="Browallia New"/>
                <w:sz w:val="24"/>
                <w:szCs w:val="24"/>
                <w:cs/>
              </w:rPr>
              <w:t>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215026B7" w14:textId="08286F90" w:rsidR="00BC7478" w:rsidRPr="001C495F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7180F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AEA11C6" w14:textId="4F43F779" w:rsidR="00BC7478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7,58</w:t>
            </w:r>
            <w:r w:rsidR="00693085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0B8A3DC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672FAF9" w14:textId="77777777" w:rsidR="00BC7478" w:rsidRDefault="00BC7478" w:rsidP="00BC7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64130A4E" w14:textId="77777777" w:rsidR="00BC7478" w:rsidRPr="00C75CF4" w:rsidRDefault="00BC7478" w:rsidP="00BC7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C7478" w:rsidRPr="00C75CF4" w14:paraId="19236C6B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33241A1A" w14:textId="77777777" w:rsidR="00BC7478" w:rsidRPr="00C75CF4" w:rsidRDefault="00BC7478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0B0A1F01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542EC0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57,693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236DF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169,831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4FC88C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56,951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DA444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186,779</w:t>
            </w:r>
          </w:p>
        </w:tc>
      </w:tr>
      <w:tr w:rsidR="00BC7478" w:rsidRPr="00C75CF4" w14:paraId="48522E40" w14:textId="77777777" w:rsidTr="00804F76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7F0302AF" w14:textId="77777777" w:rsidR="00BC7478" w:rsidRPr="00C75CF4" w:rsidRDefault="00BC7478" w:rsidP="00BC7478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318AEE28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F54AA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BFD952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0F748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1B4C7E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4B73B279" w14:textId="77777777" w:rsidTr="00804F76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13C53B19" w14:textId="77777777" w:rsidR="00BC7478" w:rsidRPr="00C75CF4" w:rsidRDefault="00BC7478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1078EC80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5A9BE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1D9D2F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41900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FD177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2A7154AC" w14:textId="77777777" w:rsidTr="00804F76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3092A98B" w14:textId="77777777" w:rsidR="00BC7478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1A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057F0E52" w14:textId="124CA655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50493" w14:textId="77777777" w:rsidR="00BC7478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D82B9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ACCED8" w14:textId="77777777" w:rsidR="00BC7478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8813EE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</w:tr>
      <w:tr w:rsidR="00BC7478" w:rsidRPr="00C75CF4" w14:paraId="32A328D6" w14:textId="77777777" w:rsidTr="00804F76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58CA21B3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1A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5D7BBA59" w14:textId="77777777" w:rsidR="00BC7478" w:rsidRPr="001C495F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8DEDE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55,126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7AD21F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</w:rPr>
              <w:t>60,232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BE9A0" w14:textId="77777777" w:rsidR="00BC7478" w:rsidRPr="00C75CF4" w:rsidRDefault="00BC7478" w:rsidP="00BC7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54,611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E43FD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</w:rPr>
              <w:t>59,605</w:t>
            </w:r>
          </w:p>
        </w:tc>
      </w:tr>
      <w:tr w:rsidR="00BC7478" w:rsidRPr="00C75CF4" w14:paraId="16159CB4" w14:textId="77777777" w:rsidTr="00804F76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3862711C" w14:textId="77777777" w:rsidR="00BC7478" w:rsidRPr="00C75CF4" w:rsidRDefault="00BC7478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339A1112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8DA779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55,126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5E8ED2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60,232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99DB2B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54,611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9C208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59,607</w:t>
            </w:r>
          </w:p>
        </w:tc>
      </w:tr>
      <w:tr w:rsidR="00BC7478" w:rsidRPr="00C75CF4" w14:paraId="2DBA168B" w14:textId="77777777" w:rsidTr="00804F76">
        <w:tc>
          <w:tcPr>
            <w:tcW w:w="2721" w:type="dxa"/>
            <w:tcBorders>
              <w:top w:val="nil"/>
              <w:bottom w:val="nil"/>
            </w:tcBorders>
            <w:shd w:val="clear" w:color="auto" w:fill="auto"/>
          </w:tcPr>
          <w:p w14:paraId="5629592A" w14:textId="77777777" w:rsidR="00BC7478" w:rsidRPr="00C75CF4" w:rsidRDefault="00BC7478" w:rsidP="00BC7478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  <w:shd w:val="clear" w:color="auto" w:fill="auto"/>
          </w:tcPr>
          <w:p w14:paraId="0B4E8DCE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2E0BD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94A8C0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A8B6B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34E27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378C7EA7" w14:textId="77777777" w:rsidTr="00804F76">
        <w:trPr>
          <w:trHeight w:val="333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56FFAD4F" w14:textId="77777777" w:rsidR="00BC7478" w:rsidRPr="00C75CF4" w:rsidRDefault="00BC7478" w:rsidP="00BC7478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29A88F3C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428BBAFA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590DBEB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21518AB5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50430E68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75CF4" w14:paraId="4ACDB2CD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3E3A277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41A3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EDC61E1" w14:textId="77777777" w:rsidR="00BC7478" w:rsidRPr="00C75CF4" w:rsidRDefault="00BC7478" w:rsidP="003E5556">
            <w:pPr>
              <w:pStyle w:val="a3"/>
              <w:tabs>
                <w:tab w:val="clear" w:pos="1080"/>
                <w:tab w:val="left" w:pos="113"/>
              </w:tabs>
              <w:ind w:right="-11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567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/ </w:t>
            </w:r>
            <w:r w:rsidRPr="00D7003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7A3ECDA" w14:textId="77777777" w:rsidR="00BC7478" w:rsidRPr="00FD41A9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D41A9">
              <w:rPr>
                <w:rFonts w:ascii="Browallia New" w:hAnsi="Browallia New" w:cs="Browallia New"/>
                <w:sz w:val="24"/>
                <w:szCs w:val="24"/>
                <w:lang w:val="en-GB"/>
              </w:rPr>
              <w:t>41,127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6C22145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74,766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082FEC6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3,000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C74E04D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74,</w:t>
            </w:r>
            <w:r w:rsidRPr="00A7417B">
              <w:rPr>
                <w:rFonts w:ascii="Browallia New" w:hAnsi="Browallia New" w:cs="Browallia New"/>
                <w:sz w:val="24"/>
                <w:szCs w:val="24"/>
              </w:rPr>
              <w:t>766</w:t>
            </w:r>
          </w:p>
        </w:tc>
      </w:tr>
      <w:tr w:rsidR="00BC7478" w:rsidRPr="00C04DF6" w14:paraId="255AF7DF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50515197" w14:textId="77777777" w:rsidR="00BC7478" w:rsidRPr="00C75CF4" w:rsidRDefault="00BC7478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5AB3F601" w14:textId="77777777" w:rsidR="00BC7478" w:rsidRPr="00C75CF4" w:rsidRDefault="00BC7478" w:rsidP="00BC747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44F170A2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7D7AE2BF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E59A8CD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00ADC493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04DF6" w14:paraId="4B210EAE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70607489" w14:textId="77777777" w:rsidR="00BC7478" w:rsidRPr="00C75CF4" w:rsidRDefault="00BC7478" w:rsidP="00BC7478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3F63AE5F" w14:textId="77777777" w:rsidR="00BC7478" w:rsidRPr="00C75CF4" w:rsidRDefault="00BC7478" w:rsidP="00BC747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6E253D10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5A484C0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3858FFE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25F1DFBD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04DF6" w14:paraId="147FB697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E3D0BD1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540C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16FB2C44" w14:textId="77777777" w:rsidR="00BC7478" w:rsidRPr="00C75CF4" w:rsidRDefault="00BC7478" w:rsidP="00BC747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เดือนละ </w:t>
            </w:r>
            <w:r w:rsidRPr="001C495F">
              <w:rPr>
                <w:rFonts w:ascii="Browallia New" w:hAnsi="Browallia New" w:cs="Browallia New"/>
                <w:sz w:val="24"/>
                <w:szCs w:val="24"/>
              </w:rPr>
              <w:t xml:space="preserve">50,000 </w:t>
            </w: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3CDDF04A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9581A94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400757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0A7E819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600</w:t>
            </w:r>
          </w:p>
        </w:tc>
      </w:tr>
      <w:tr w:rsidR="00BC7478" w:rsidRPr="00C04DF6" w14:paraId="0BC1FD77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028C787B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1540C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1F6ADF2" w14:textId="77777777" w:rsidR="00BC7478" w:rsidRPr="00C75CF4" w:rsidRDefault="00BC7478" w:rsidP="001C495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4F7BFDA6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62BEA6E3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</w:rPr>
              <w:t>223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47154DA6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750A476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</w:tr>
      <w:tr w:rsidR="00BC7478" w:rsidRPr="00C04DF6" w14:paraId="273F69F9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C25735B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540CC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33C73B95" w14:textId="77777777" w:rsidR="00BC7478" w:rsidRPr="00C75CF4" w:rsidRDefault="00BC7478" w:rsidP="001C495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เดือนละ </w:t>
            </w:r>
            <w:r w:rsidRPr="00C75CF4">
              <w:rPr>
                <w:rFonts w:ascii="Browallia New" w:hAnsi="Browallia New" w:cs="Browallia New"/>
                <w:sz w:val="24"/>
                <w:szCs w:val="24"/>
              </w:rPr>
              <w:t>278,947</w:t>
            </w:r>
            <w:r w:rsidRPr="001C495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7D458E94" w14:textId="77777777" w:rsidR="00BC7478" w:rsidRPr="001540CC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3,348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707BC098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3,348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569878BC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3,348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25CA555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3,348</w:t>
            </w:r>
          </w:p>
        </w:tc>
      </w:tr>
      <w:tr w:rsidR="00BC7478" w:rsidRPr="00C04DF6" w14:paraId="19B8ED08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6D142DC" w14:textId="77777777" w:rsidR="00BC7478" w:rsidRPr="00C75CF4" w:rsidRDefault="00BC7478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4FEBDBF" w14:textId="77777777" w:rsidR="00BC7478" w:rsidRPr="00C75CF4" w:rsidRDefault="00BC7478" w:rsidP="001C495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C241B3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3,348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F266E" w14:textId="68022A81" w:rsidR="00BC7478" w:rsidRPr="00C75CF4" w:rsidRDefault="003F2D40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3,571</w:t>
            </w:r>
          </w:p>
        </w:tc>
        <w:tc>
          <w:tcPr>
            <w:tcW w:w="10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51F87F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3,948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6CBE5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3,948</w:t>
            </w:r>
          </w:p>
        </w:tc>
      </w:tr>
      <w:tr w:rsidR="00BC7478" w:rsidRPr="00C04DF6" w14:paraId="0CC6DCFD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666A0167" w14:textId="77777777" w:rsidR="00BC7478" w:rsidRPr="00C75CF4" w:rsidRDefault="00BC7478" w:rsidP="00BC7478">
            <w:pPr>
              <w:spacing w:line="240" w:lineRule="auto"/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0BC4C0C9" w14:textId="77777777" w:rsidR="00BC7478" w:rsidRPr="00C75CF4" w:rsidRDefault="00BC7478" w:rsidP="001C495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62495DF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14963DFE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2D4F2AB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E6E6935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7478" w:rsidRPr="00C04DF6" w14:paraId="6D085842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4189B5E" w14:textId="77777777" w:rsidR="00BC7478" w:rsidRPr="00C75CF4" w:rsidRDefault="00BC7478" w:rsidP="00BC7478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7F0D4D98" w14:textId="77777777" w:rsidR="00BC7478" w:rsidRPr="001C495F" w:rsidRDefault="00BC7478" w:rsidP="001C495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3C66C85D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4E217346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745015F3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F66FD18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04DF6" w14:paraId="3F1C75B4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742ED44F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B3DA8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393D01D" w14:textId="77777777" w:rsidR="00BC7478" w:rsidRPr="00C75CF4" w:rsidRDefault="00BC7478" w:rsidP="00BC747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1C495F">
              <w:rPr>
                <w:rFonts w:ascii="Browallia New" w:hAnsi="Browallia New" w:cs="Browallia New"/>
                <w:sz w:val="24"/>
                <w:szCs w:val="24"/>
              </w:rPr>
              <w:t xml:space="preserve">4.00 </w:t>
            </w: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8A3B44A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5B4846D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7ED346CD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776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0A50215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</w:tr>
      <w:tr w:rsidR="00BC7478" w:rsidRPr="00C04DF6" w14:paraId="2E765395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41DC4578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C75CF4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3A61E695" w14:textId="77777777" w:rsidR="00BC7478" w:rsidRPr="001C495F" w:rsidRDefault="00BC7478" w:rsidP="00BC747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1C495F">
              <w:rPr>
                <w:rFonts w:ascii="Browallia New" w:hAnsi="Browallia New" w:cs="Browallia New"/>
                <w:sz w:val="24"/>
                <w:szCs w:val="24"/>
              </w:rPr>
              <w:t xml:space="preserve">4.00 – 15.00 </w:t>
            </w:r>
            <w:r w:rsidRPr="001C495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58D7C1BC" w14:textId="77777777" w:rsidR="00BC7478" w:rsidRPr="002B6413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413">
              <w:rPr>
                <w:rFonts w:ascii="Browallia New" w:hAnsi="Browallia New" w:cs="Browallia New"/>
                <w:sz w:val="24"/>
                <w:szCs w:val="24"/>
              </w:rPr>
              <w:t>5,682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683040CE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1E33142D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3,229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2899C70F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</w:tr>
      <w:tr w:rsidR="00BC7478" w:rsidRPr="00C04DF6" w14:paraId="408455B8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0C713966" w14:textId="77777777" w:rsidR="00BC7478" w:rsidRPr="00C75CF4" w:rsidRDefault="00BC7478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6EB3AF5B" w14:textId="77777777" w:rsidR="00BC7478" w:rsidRPr="00C75CF4" w:rsidRDefault="00BC7478" w:rsidP="001C495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7E5B23D3" w14:textId="77777777" w:rsidR="00BC7478" w:rsidRPr="002B6413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6413">
              <w:rPr>
                <w:rFonts w:ascii="Browallia New" w:hAnsi="Browallia New" w:cs="Browallia New"/>
                <w:sz w:val="24"/>
                <w:szCs w:val="24"/>
              </w:rPr>
              <w:t>5,682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97A59E8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</w:rPr>
              <w:t>383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5D7BD53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4,005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086DACA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</w:tr>
      <w:tr w:rsidR="00BC7478" w:rsidRPr="00C04DF6" w14:paraId="325B0760" w14:textId="77777777" w:rsidTr="00804F76">
        <w:tc>
          <w:tcPr>
            <w:tcW w:w="2721" w:type="dxa"/>
            <w:tcBorders>
              <w:top w:val="nil"/>
            </w:tcBorders>
            <w:shd w:val="clear" w:color="auto" w:fill="auto"/>
          </w:tcPr>
          <w:p w14:paraId="2FD9419F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3" w:type="dxa"/>
            <w:tcBorders>
              <w:top w:val="nil"/>
            </w:tcBorders>
            <w:shd w:val="clear" w:color="auto" w:fill="auto"/>
          </w:tcPr>
          <w:p w14:paraId="3CB73911" w14:textId="77777777" w:rsidR="00BC7478" w:rsidRPr="001C495F" w:rsidRDefault="00BC7478" w:rsidP="001C495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27" w:type="dxa"/>
            <w:gridSpan w:val="4"/>
            <w:tcBorders>
              <w:top w:val="nil"/>
            </w:tcBorders>
            <w:shd w:val="clear" w:color="auto" w:fill="auto"/>
          </w:tcPr>
          <w:p w14:paraId="5C1525E1" w14:textId="77777777" w:rsidR="00BC7478" w:rsidRPr="00C75CF4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C7478" w:rsidRPr="00C04DF6" w14:paraId="53240A5E" w14:textId="77777777" w:rsidTr="00804F76">
        <w:trPr>
          <w:trHeight w:val="306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6936B129" w14:textId="77777777" w:rsidR="00BC7478" w:rsidRPr="00C75CF4" w:rsidRDefault="00BC7478" w:rsidP="00BC7478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72375014" w14:textId="77777777" w:rsidR="00BC7478" w:rsidRPr="00C75CF4" w:rsidRDefault="00BC7478" w:rsidP="00BC747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4F07F578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7F60CD23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FAAC208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4E292BD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04DF6" w14:paraId="65A94A32" w14:textId="77777777" w:rsidTr="00804F76">
        <w:trPr>
          <w:trHeight w:val="306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8AE8A59" w14:textId="77777777" w:rsidR="00BC7478" w:rsidRPr="00C75CF4" w:rsidRDefault="00BC7478" w:rsidP="00BC7478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53C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AFE35C6" w14:textId="77777777" w:rsidR="00BC7478" w:rsidRPr="00C75CF4" w:rsidRDefault="00BC7478" w:rsidP="00BC747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561C4A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62C2C8D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5A0799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58663FC5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73</w:t>
            </w:r>
          </w:p>
        </w:tc>
      </w:tr>
      <w:tr w:rsidR="00BC7478" w:rsidRPr="00C75CF4" w14:paraId="48683420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A905401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7DF37D28" w14:textId="77777777" w:rsidR="00BC7478" w:rsidRPr="00C75CF4" w:rsidRDefault="00BC7478" w:rsidP="001C495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01155CB9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B92DBFB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3C0DFD8F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7FC51FF7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  <w:r w:rsidRPr="00C75CF4">
              <w:rPr>
                <w:rFonts w:ascii="Browallia New" w:hAnsi="Browallia New" w:cs="Browallia New"/>
                <w:sz w:val="24"/>
                <w:szCs w:val="24"/>
              </w:rPr>
              <w:t xml:space="preserve"> 667</w:t>
            </w:r>
          </w:p>
        </w:tc>
      </w:tr>
      <w:tr w:rsidR="00BC7478" w:rsidRPr="00C04DF6" w14:paraId="1E86142F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60A490F5" w14:textId="77777777" w:rsidR="00BC7478" w:rsidRPr="00C75CF4" w:rsidRDefault="00BC7478" w:rsidP="00BC7478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53C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2459DEF9" w14:textId="77777777" w:rsidR="00BC7478" w:rsidRPr="00C75CF4" w:rsidRDefault="00BC7478" w:rsidP="001C495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53C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26CBB360" w14:textId="77777777" w:rsidR="00BC7478" w:rsidRPr="00C75CF4" w:rsidRDefault="00BC7478" w:rsidP="00BC7478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2,661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</w:tcPr>
          <w:p w14:paraId="6FAD3733" w14:textId="77777777" w:rsidR="00BC7478" w:rsidRPr="00C75CF4" w:rsidRDefault="00BC7478" w:rsidP="00BC7478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3C1A">
              <w:rPr>
                <w:rFonts w:ascii="Browallia New" w:hAnsi="Browallia New" w:cs="Browallia New"/>
                <w:sz w:val="24"/>
                <w:szCs w:val="24"/>
                <w:lang w:val="en-GB"/>
              </w:rPr>
              <w:t>2,823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</w:tcPr>
          <w:p w14:paraId="632B8ABF" w14:textId="77777777" w:rsidR="00BC7478" w:rsidRPr="00D53C1A" w:rsidRDefault="00BC7478" w:rsidP="00BC7478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3C1A">
              <w:rPr>
                <w:rFonts w:ascii="Browallia New" w:hAnsi="Browallia New" w:cs="Browallia New"/>
                <w:sz w:val="24"/>
                <w:szCs w:val="24"/>
                <w:lang w:val="en-GB"/>
              </w:rPr>
              <w:t>2,661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1876BEE5" w14:textId="77777777" w:rsidR="00BC7478" w:rsidRPr="00C75CF4" w:rsidRDefault="00BC7478" w:rsidP="00BC7478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53C1A">
              <w:rPr>
                <w:rFonts w:ascii="Browallia New" w:hAnsi="Browallia New" w:cs="Browallia New"/>
                <w:sz w:val="24"/>
                <w:szCs w:val="24"/>
                <w:lang w:val="en-GB"/>
              </w:rPr>
              <w:t>2,823</w:t>
            </w:r>
          </w:p>
        </w:tc>
      </w:tr>
      <w:tr w:rsidR="00BC7478" w:rsidRPr="00C04DF6" w14:paraId="2D837B8A" w14:textId="77777777" w:rsidTr="00804F76">
        <w:trPr>
          <w:trHeight w:val="360"/>
        </w:trPr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18C1235F" w14:textId="77777777" w:rsidR="00BC7478" w:rsidRPr="00C75CF4" w:rsidRDefault="00BC7478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476B440" w14:textId="77777777" w:rsidR="00BC7478" w:rsidRPr="00C75CF4" w:rsidRDefault="00BC7478" w:rsidP="001C495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8EDD2B2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2,661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8A92A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2,823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253E9A6F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2,661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6DB756A2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3,563</w:t>
            </w:r>
          </w:p>
        </w:tc>
      </w:tr>
      <w:tr w:rsidR="00BC7478" w:rsidRPr="00C04DF6" w14:paraId="72739CC0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28272C2F" w14:textId="77777777" w:rsidR="00BC7478" w:rsidRPr="00C75CF4" w:rsidRDefault="00BC7478" w:rsidP="00BC7478">
            <w:pPr>
              <w:spacing w:line="240" w:lineRule="auto"/>
              <w:ind w:right="-10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01D6D2C2" w14:textId="77777777" w:rsidR="00BC7478" w:rsidRPr="00C75CF4" w:rsidRDefault="00BC7478" w:rsidP="00BC7478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295FFB20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6231B944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289D50DA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36338B4B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04DF6" w14:paraId="5A95A859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58517027" w14:textId="77777777" w:rsidR="00BC7478" w:rsidRPr="00C75CF4" w:rsidRDefault="00BC7478" w:rsidP="00BC7478">
            <w:pPr>
              <w:spacing w:line="240" w:lineRule="auto"/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748727E" w14:textId="77777777" w:rsidR="00BC7478" w:rsidRPr="00C75CF4" w:rsidRDefault="00BC7478" w:rsidP="00BC7478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415D1BF2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2C05FA64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7C63A23F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15543583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7478" w:rsidRPr="00C04DF6" w14:paraId="3DFB4CC8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3A683C4B" w14:textId="77777777" w:rsidR="00BC7478" w:rsidRPr="00C75CF4" w:rsidRDefault="00BC7478" w:rsidP="00BC747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4BDDDA8B" w14:textId="77777777" w:rsidR="00BC7478" w:rsidRPr="00C75CF4" w:rsidRDefault="00BC7478" w:rsidP="00BC7478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1915E369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33,295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77C1EF9C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45,181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61223EA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16,240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60F8A5BE" w14:textId="77777777" w:rsidR="00BC7478" w:rsidRPr="00C75C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</w:rPr>
              <w:t>16,261</w:t>
            </w:r>
          </w:p>
        </w:tc>
      </w:tr>
      <w:tr w:rsidR="00BC7478" w:rsidRPr="00C04DF6" w14:paraId="31475363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6CBD5791" w14:textId="77777777" w:rsidR="00BC7478" w:rsidRPr="00C75CF4" w:rsidRDefault="00BC7478" w:rsidP="00BC747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36D53762" w14:textId="77777777" w:rsidR="00BC7478" w:rsidRPr="00C75CF4" w:rsidRDefault="00BC7478" w:rsidP="00BC7478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2CBA7F0C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1,499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09A8BE0A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1,291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298F2E78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74F68B35" w14:textId="77777777" w:rsidR="00BC7478" w:rsidRPr="00C75CF4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  <w:tr w:rsidR="00BC7478" w:rsidRPr="00C04DF6" w14:paraId="1F532BFF" w14:textId="77777777" w:rsidTr="00804F76">
        <w:tc>
          <w:tcPr>
            <w:tcW w:w="2721" w:type="dxa"/>
            <w:tcBorders>
              <w:bottom w:val="nil"/>
            </w:tcBorders>
            <w:shd w:val="clear" w:color="auto" w:fill="auto"/>
          </w:tcPr>
          <w:p w14:paraId="1856BC6F" w14:textId="77777777" w:rsidR="00BC7478" w:rsidRPr="00C75CF4" w:rsidRDefault="00BC7478" w:rsidP="00BC7478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3" w:type="dxa"/>
            <w:tcBorders>
              <w:bottom w:val="nil"/>
            </w:tcBorders>
            <w:shd w:val="clear" w:color="auto" w:fill="auto"/>
          </w:tcPr>
          <w:p w14:paraId="52879C08" w14:textId="77777777" w:rsidR="00BC7478" w:rsidRPr="00C75CF4" w:rsidRDefault="00BC7478" w:rsidP="00BC7478">
            <w:pPr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bottom"/>
          </w:tcPr>
          <w:p w14:paraId="3779B11A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34,794</w:t>
            </w:r>
          </w:p>
        </w:tc>
        <w:tc>
          <w:tcPr>
            <w:tcW w:w="1023" w:type="dxa"/>
            <w:tcBorders>
              <w:bottom w:val="nil"/>
            </w:tcBorders>
            <w:shd w:val="clear" w:color="auto" w:fill="auto"/>
            <w:vAlign w:val="bottom"/>
          </w:tcPr>
          <w:p w14:paraId="528C1640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46,472</w:t>
            </w:r>
          </w:p>
        </w:tc>
        <w:tc>
          <w:tcPr>
            <w:tcW w:w="1042" w:type="dxa"/>
            <w:tcBorders>
              <w:bottom w:val="nil"/>
            </w:tcBorders>
            <w:shd w:val="clear" w:color="auto" w:fill="auto"/>
            <w:vAlign w:val="bottom"/>
          </w:tcPr>
          <w:p w14:paraId="633E6CFD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17,221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  <w:vAlign w:val="bottom"/>
          </w:tcPr>
          <w:p w14:paraId="6CE81AA5" w14:textId="77777777" w:rsidR="00BC7478" w:rsidRPr="00C75CF4" w:rsidRDefault="00BC7478" w:rsidP="00BC747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5CF4">
              <w:rPr>
                <w:rFonts w:ascii="Browallia New" w:hAnsi="Browallia New" w:cs="Browallia New"/>
                <w:sz w:val="24"/>
                <w:szCs w:val="24"/>
                <w:lang w:val="en-GB"/>
              </w:rPr>
              <w:t>17,189</w:t>
            </w:r>
          </w:p>
        </w:tc>
      </w:tr>
    </w:tbl>
    <w:p w14:paraId="54F5BA75" w14:textId="77777777" w:rsidR="00C2023E" w:rsidRDefault="00C2023E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9D9EDF5" w14:textId="77777777" w:rsidR="00FF6FF5" w:rsidRDefault="00FF6FF5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9F05D28" w14:textId="77777777" w:rsidR="00FF6FF5" w:rsidRDefault="00FF6FF5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61FE03F" w14:textId="77777777" w:rsidR="00FF6FF5" w:rsidRDefault="00FF6FF5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7A819DC5" w14:textId="77777777" w:rsidR="00FF6FF5" w:rsidRDefault="00FF6FF5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DEDE2F7" w14:textId="77777777" w:rsidR="00FF6FF5" w:rsidRDefault="00FF6FF5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53FE678F" w14:textId="2A29E5EE" w:rsidR="00FF6FF5" w:rsidRDefault="00FF6FF5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CAA8D45" w14:textId="77777777" w:rsidR="00FF6FF5" w:rsidRDefault="00FF6FF5" w:rsidP="00015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2A7ED9" w14:textId="61D7BE40" w:rsidR="005753E0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75CF4">
        <w:rPr>
          <w:rFonts w:ascii="Browallia New" w:hAnsi="Browallia New" w:cs="Browallia New"/>
          <w:sz w:val="28"/>
          <w:szCs w:val="28"/>
          <w:cs/>
        </w:rPr>
        <w:lastRenderedPageBreak/>
        <w:t xml:space="preserve">ยอดคงเหลือกับบุคคลและบริษัทที่เกี่ยวข้องกันที่มีสาระสำคัญ ณ วันที่ </w:t>
      </w:r>
      <w:r w:rsidR="00EB2345" w:rsidRPr="00C75CF4">
        <w:rPr>
          <w:rFonts w:ascii="Browallia New" w:hAnsi="Browallia New" w:cs="Browallia New"/>
          <w:sz w:val="28"/>
          <w:szCs w:val="28"/>
        </w:rPr>
        <w:t>31</w:t>
      </w:r>
      <w:r w:rsidR="00EB2345" w:rsidRPr="00C75CF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C02968" w:rsidRPr="00C75CF4">
        <w:rPr>
          <w:rFonts w:ascii="Browallia New" w:hAnsi="Browallia New" w:cs="Browallia New"/>
          <w:sz w:val="28"/>
          <w:szCs w:val="28"/>
        </w:rPr>
        <w:t>25</w:t>
      </w:r>
      <w:r w:rsidR="009D1150">
        <w:rPr>
          <w:rFonts w:ascii="Browallia New" w:hAnsi="Browallia New" w:cs="Browallia New"/>
          <w:sz w:val="28"/>
          <w:szCs w:val="28"/>
        </w:rPr>
        <w:t>60</w:t>
      </w:r>
      <w:r w:rsidRPr="00C75CF4">
        <w:rPr>
          <w:rFonts w:ascii="Browallia New" w:hAnsi="Browallia New" w:cs="Browallia New"/>
          <w:sz w:val="28"/>
          <w:szCs w:val="28"/>
        </w:rPr>
        <w:t xml:space="preserve"> </w:t>
      </w:r>
      <w:r w:rsidRPr="00C75CF4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C02968" w:rsidRPr="00C75CF4">
        <w:rPr>
          <w:rFonts w:ascii="Browallia New" w:hAnsi="Browallia New" w:cs="Browallia New"/>
          <w:sz w:val="28"/>
          <w:szCs w:val="28"/>
        </w:rPr>
        <w:t>25</w:t>
      </w:r>
      <w:r w:rsidR="009D1150">
        <w:rPr>
          <w:rFonts w:ascii="Browallia New" w:hAnsi="Browallia New" w:cs="Browallia New"/>
          <w:sz w:val="28"/>
          <w:szCs w:val="28"/>
        </w:rPr>
        <w:t>59</w:t>
      </w:r>
      <w:r w:rsidRPr="00C75CF4">
        <w:rPr>
          <w:rFonts w:ascii="Browallia New" w:hAnsi="Browallia New" w:cs="Browallia New"/>
          <w:sz w:val="28"/>
          <w:szCs w:val="28"/>
        </w:rPr>
        <w:t xml:space="preserve"> </w:t>
      </w:r>
      <w:r w:rsidRPr="00C75CF4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98EEF05" w14:textId="77777777" w:rsidR="00F77A2C" w:rsidRPr="00144BCF" w:rsidRDefault="00F77A2C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995"/>
        <w:gridCol w:w="243"/>
        <w:gridCol w:w="994"/>
        <w:gridCol w:w="237"/>
        <w:gridCol w:w="11"/>
        <w:gridCol w:w="985"/>
        <w:gridCol w:w="266"/>
        <w:gridCol w:w="1039"/>
      </w:tblGrid>
      <w:tr w:rsidR="005753E0" w:rsidRPr="00C75CF4" w14:paraId="104B1BF6" w14:textId="77777777" w:rsidTr="00804F76">
        <w:trPr>
          <w:tblHeader/>
        </w:trPr>
        <w:tc>
          <w:tcPr>
            <w:tcW w:w="4032" w:type="dxa"/>
          </w:tcPr>
          <w:p w14:paraId="75772677" w14:textId="77777777" w:rsidR="005753E0" w:rsidRPr="00C75CF4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70" w:type="dxa"/>
            <w:gridSpan w:val="8"/>
          </w:tcPr>
          <w:p w14:paraId="770B871B" w14:textId="77777777" w:rsidR="005753E0" w:rsidRPr="00C75CF4" w:rsidRDefault="005753E0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5753E0" w:rsidRPr="00C75CF4" w14:paraId="2FCE8DFA" w14:textId="77777777" w:rsidTr="00804F76">
        <w:trPr>
          <w:tblHeader/>
        </w:trPr>
        <w:tc>
          <w:tcPr>
            <w:tcW w:w="4032" w:type="dxa"/>
          </w:tcPr>
          <w:p w14:paraId="2C7C574D" w14:textId="77777777" w:rsidR="005753E0" w:rsidRPr="00C75CF4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392E01E2" w14:textId="77777777" w:rsidR="005753E0" w:rsidRPr="00C75CF4" w:rsidRDefault="005753E0" w:rsidP="002549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39" w:firstLine="111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350B1DEF" w14:textId="77777777" w:rsidR="005753E0" w:rsidRPr="00C75CF4" w:rsidRDefault="005753E0" w:rsidP="0025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gridSpan w:val="3"/>
          </w:tcPr>
          <w:p w14:paraId="068823B5" w14:textId="77777777" w:rsidR="005753E0" w:rsidRPr="00C75CF4" w:rsidRDefault="005753E0" w:rsidP="00A45F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753E0" w:rsidRPr="00C75CF4" w14:paraId="72AEF2D3" w14:textId="77777777" w:rsidTr="00804F76">
        <w:trPr>
          <w:tblHeader/>
        </w:trPr>
        <w:tc>
          <w:tcPr>
            <w:tcW w:w="4032" w:type="dxa"/>
          </w:tcPr>
          <w:p w14:paraId="222984A4" w14:textId="77777777" w:rsidR="005753E0" w:rsidRPr="00C75CF4" w:rsidRDefault="005753E0" w:rsidP="00AE6BB0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vAlign w:val="bottom"/>
          </w:tcPr>
          <w:p w14:paraId="2DD252BC" w14:textId="13BC9244" w:rsidR="005753E0" w:rsidRPr="00C75CF4" w:rsidRDefault="009D1150" w:rsidP="00254912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43" w:type="dxa"/>
            <w:vAlign w:val="bottom"/>
          </w:tcPr>
          <w:p w14:paraId="78BCB0E3" w14:textId="77777777" w:rsidR="005753E0" w:rsidRPr="00C75CF4" w:rsidRDefault="005753E0" w:rsidP="0025491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bottom"/>
          </w:tcPr>
          <w:p w14:paraId="79DAF650" w14:textId="6AA48C50" w:rsidR="005753E0" w:rsidRPr="00C75CF4" w:rsidRDefault="009D1150" w:rsidP="00254912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37" w:type="dxa"/>
            <w:vAlign w:val="bottom"/>
          </w:tcPr>
          <w:p w14:paraId="60285305" w14:textId="77777777" w:rsidR="005753E0" w:rsidRPr="00C75CF4" w:rsidRDefault="005753E0" w:rsidP="0025491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605DFAE" w14:textId="0A420892" w:rsidR="005753E0" w:rsidRPr="00C75CF4" w:rsidRDefault="009D1150" w:rsidP="00254912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66" w:type="dxa"/>
            <w:vAlign w:val="bottom"/>
          </w:tcPr>
          <w:p w14:paraId="2A62C92A" w14:textId="77777777" w:rsidR="005753E0" w:rsidRPr="00C75CF4" w:rsidRDefault="005753E0" w:rsidP="0025491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9" w:type="dxa"/>
            <w:vAlign w:val="bottom"/>
          </w:tcPr>
          <w:p w14:paraId="2ACC1784" w14:textId="0552B659" w:rsidR="005753E0" w:rsidRPr="00C75CF4" w:rsidRDefault="009D1150" w:rsidP="00A45FC1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left="-108" w:right="-10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841732" w:rsidRPr="00C75CF4" w14:paraId="6C2094DB" w14:textId="77777777" w:rsidTr="00804F76">
        <w:tc>
          <w:tcPr>
            <w:tcW w:w="4032" w:type="dxa"/>
            <w:vAlign w:val="center"/>
          </w:tcPr>
          <w:p w14:paraId="3CA67A9E" w14:textId="4F33321C" w:rsidR="00841732" w:rsidRPr="00C75CF4" w:rsidRDefault="00FD5A79" w:rsidP="0061737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D5A7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D5A79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– </w:t>
            </w:r>
            <w:r w:rsidRPr="00FD5A7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95" w:type="dxa"/>
            <w:vAlign w:val="bottom"/>
          </w:tcPr>
          <w:p w14:paraId="59BAE3E0" w14:textId="77777777" w:rsidR="00841732" w:rsidRPr="00C75CF4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1C4F877" w14:textId="77777777" w:rsidR="00841732" w:rsidRPr="00C75CF4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2C7CE33E" w14:textId="77777777" w:rsidR="00841732" w:rsidRPr="00C75CF4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E269EA9" w14:textId="77777777" w:rsidR="00841732" w:rsidRPr="00C75CF4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AA18AC4" w14:textId="77777777" w:rsidR="00841732" w:rsidRPr="00C75CF4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2556515" w14:textId="77777777" w:rsidR="00841732" w:rsidRPr="00C75CF4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0113B558" w14:textId="77777777" w:rsidR="00841732" w:rsidRPr="00C75CF4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B1248" w:rsidRPr="00C75CF4" w14:paraId="3B2BFD36" w14:textId="77777777" w:rsidTr="00804F76">
        <w:tc>
          <w:tcPr>
            <w:tcW w:w="4032" w:type="dxa"/>
            <w:vAlign w:val="center"/>
          </w:tcPr>
          <w:p w14:paraId="38933F29" w14:textId="134F7B73" w:rsidR="000B1248" w:rsidRPr="00FD5A79" w:rsidRDefault="000B1248" w:rsidP="000B1248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D5A7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vAlign w:val="bottom"/>
          </w:tcPr>
          <w:p w14:paraId="03EADE71" w14:textId="6B3F9449" w:rsidR="000B1248" w:rsidRPr="00C75CF4" w:rsidRDefault="000B1248" w:rsidP="008C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243" w:type="dxa"/>
          </w:tcPr>
          <w:p w14:paraId="646440A8" w14:textId="77777777" w:rsidR="000B1248" w:rsidRPr="008C65D0" w:rsidRDefault="000B1248" w:rsidP="008C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511624B" w14:textId="0128A67D" w:rsidR="000B1248" w:rsidRPr="00C75CF4" w:rsidRDefault="000B1248" w:rsidP="008C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237" w:type="dxa"/>
          </w:tcPr>
          <w:p w14:paraId="36F4BB5A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5C438F2" w14:textId="0F87C78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  <w:tc>
          <w:tcPr>
            <w:tcW w:w="266" w:type="dxa"/>
          </w:tcPr>
          <w:p w14:paraId="33C9802B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446CCCF" w14:textId="66FE4FC6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>217</w:t>
            </w:r>
          </w:p>
        </w:tc>
      </w:tr>
      <w:tr w:rsidR="000B1248" w:rsidRPr="00C75CF4" w14:paraId="28F0339D" w14:textId="77777777" w:rsidTr="00804F76">
        <w:tc>
          <w:tcPr>
            <w:tcW w:w="4032" w:type="dxa"/>
          </w:tcPr>
          <w:p w14:paraId="38FB95FD" w14:textId="0A317E19" w:rsidR="000B1248" w:rsidRPr="00C75CF4" w:rsidRDefault="000B1248" w:rsidP="000B1248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5A7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6B5D6AA" w14:textId="6F1B4BB6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9,263</w:t>
            </w:r>
          </w:p>
        </w:tc>
        <w:tc>
          <w:tcPr>
            <w:tcW w:w="243" w:type="dxa"/>
            <w:shd w:val="clear" w:color="auto" w:fill="auto"/>
          </w:tcPr>
          <w:p w14:paraId="28F903BD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11242D" w14:textId="4BAFA2D5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>1,525</w:t>
            </w:r>
          </w:p>
        </w:tc>
        <w:tc>
          <w:tcPr>
            <w:tcW w:w="237" w:type="dxa"/>
          </w:tcPr>
          <w:p w14:paraId="50A5CD3B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3BF2615" w14:textId="22CC77E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9,263</w:t>
            </w:r>
          </w:p>
        </w:tc>
        <w:tc>
          <w:tcPr>
            <w:tcW w:w="266" w:type="dxa"/>
          </w:tcPr>
          <w:p w14:paraId="57249858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31F541F5" w14:textId="3DC64A1A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lang w:val="en-GB"/>
              </w:rPr>
              <w:t>1,525</w:t>
            </w:r>
          </w:p>
        </w:tc>
      </w:tr>
      <w:tr w:rsidR="000B1248" w:rsidRPr="00C75CF4" w14:paraId="7CFBEC85" w14:textId="77777777" w:rsidTr="00804F76">
        <w:tc>
          <w:tcPr>
            <w:tcW w:w="4032" w:type="dxa"/>
            <w:vAlign w:val="center"/>
          </w:tcPr>
          <w:p w14:paraId="13FA460E" w14:textId="77777777" w:rsidR="000B1248" w:rsidRPr="00C75CF4" w:rsidRDefault="000B1248" w:rsidP="000B1248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5CF4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35E3386" w14:textId="45A4DBCA" w:rsidR="000B1248" w:rsidRPr="00C75CF4" w:rsidRDefault="000B1248" w:rsidP="000B12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243" w:type="dxa"/>
            <w:shd w:val="clear" w:color="auto" w:fill="auto"/>
          </w:tcPr>
          <w:p w14:paraId="4FEB4424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FA1F638" w14:textId="4E6F697B" w:rsidR="000B1248" w:rsidRPr="00C75CF4" w:rsidRDefault="000B1248" w:rsidP="000B12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lang w:val="en-GB"/>
              </w:rPr>
              <w:t>320</w:t>
            </w:r>
          </w:p>
        </w:tc>
        <w:tc>
          <w:tcPr>
            <w:tcW w:w="237" w:type="dxa"/>
          </w:tcPr>
          <w:p w14:paraId="536F6D5A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4C2F992" w14:textId="45E8FC00" w:rsidR="000B1248" w:rsidRPr="00C75CF4" w:rsidRDefault="000B1248" w:rsidP="00804F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-</w:t>
            </w:r>
          </w:p>
        </w:tc>
        <w:tc>
          <w:tcPr>
            <w:tcW w:w="266" w:type="dxa"/>
          </w:tcPr>
          <w:p w14:paraId="76ED5B1C" w14:textId="77777777" w:rsidR="000B1248" w:rsidRPr="00C75CF4" w:rsidRDefault="000B1248" w:rsidP="008C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0ACD31CB" w14:textId="422D164D" w:rsidR="000B1248" w:rsidRPr="00C75CF4" w:rsidRDefault="000B1248" w:rsidP="00804F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firstLine="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 xml:space="preserve">         -</w:t>
            </w:r>
          </w:p>
        </w:tc>
      </w:tr>
      <w:tr w:rsidR="000B1248" w:rsidRPr="00C75CF4" w14:paraId="71241041" w14:textId="77777777" w:rsidTr="00804F76">
        <w:tc>
          <w:tcPr>
            <w:tcW w:w="4032" w:type="dxa"/>
            <w:vAlign w:val="center"/>
          </w:tcPr>
          <w:p w14:paraId="67AD97DC" w14:textId="3F6F0A5A" w:rsidR="000B1248" w:rsidRPr="00C75CF4" w:rsidRDefault="000B1248" w:rsidP="000B1248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75CF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9A7C258" w14:textId="43FD9F18" w:rsidR="000B1248" w:rsidRPr="00C75CF4" w:rsidRDefault="000B1248" w:rsidP="000B1248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9,670</w:t>
            </w:r>
          </w:p>
        </w:tc>
        <w:tc>
          <w:tcPr>
            <w:tcW w:w="243" w:type="dxa"/>
            <w:shd w:val="clear" w:color="auto" w:fill="auto"/>
          </w:tcPr>
          <w:p w14:paraId="03D76145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8BB497D" w14:textId="48F86AA9" w:rsidR="000B1248" w:rsidRPr="00C75CF4" w:rsidRDefault="000B1248" w:rsidP="000B1248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>1,845</w:t>
            </w:r>
          </w:p>
        </w:tc>
        <w:tc>
          <w:tcPr>
            <w:tcW w:w="237" w:type="dxa"/>
          </w:tcPr>
          <w:p w14:paraId="43FF2DCE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F8D192B" w14:textId="16186684" w:rsidR="000B1248" w:rsidRPr="00C75CF4" w:rsidRDefault="000B1248" w:rsidP="00804F76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9,398</w:t>
            </w:r>
          </w:p>
        </w:tc>
        <w:tc>
          <w:tcPr>
            <w:tcW w:w="266" w:type="dxa"/>
          </w:tcPr>
          <w:p w14:paraId="530B5E96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763883C5" w14:textId="3BB16AF9" w:rsidR="000B1248" w:rsidRPr="00C75CF4" w:rsidRDefault="000B1248" w:rsidP="00804F76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6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lang w:val="en-GB"/>
              </w:rPr>
              <w:t>1,742</w:t>
            </w:r>
          </w:p>
        </w:tc>
      </w:tr>
      <w:tr w:rsidR="000B1248" w:rsidRPr="00144BCF" w14:paraId="60000C49" w14:textId="77777777" w:rsidTr="00804F76">
        <w:tc>
          <w:tcPr>
            <w:tcW w:w="4032" w:type="dxa"/>
            <w:vAlign w:val="center"/>
          </w:tcPr>
          <w:p w14:paraId="0F9078D7" w14:textId="77777777" w:rsidR="000B1248" w:rsidRPr="00144BCF" w:rsidRDefault="000B1248" w:rsidP="000B1248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5" w:type="dxa"/>
            <w:vAlign w:val="bottom"/>
          </w:tcPr>
          <w:p w14:paraId="347880E3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0DF54176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14DCF9CD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7C67EE35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A2A650F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6" w:type="dxa"/>
          </w:tcPr>
          <w:p w14:paraId="0773C965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vAlign w:val="bottom"/>
          </w:tcPr>
          <w:p w14:paraId="0001CC1C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B1248" w:rsidRPr="00C75CF4" w14:paraId="0B7F62CF" w14:textId="77777777" w:rsidTr="00804F76">
        <w:tc>
          <w:tcPr>
            <w:tcW w:w="4032" w:type="dxa"/>
            <w:vAlign w:val="center"/>
          </w:tcPr>
          <w:p w14:paraId="5951A260" w14:textId="3A01643A" w:rsidR="000B1248" w:rsidRPr="00C75CF4" w:rsidRDefault="000B1248" w:rsidP="000B1248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FD5A7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FD5A79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– </w:t>
            </w:r>
            <w:r w:rsidRPr="00FD5A7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5" w:type="dxa"/>
            <w:vAlign w:val="bottom"/>
          </w:tcPr>
          <w:p w14:paraId="2BCF1E22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3C3CF59" w14:textId="77777777" w:rsidR="000B1248" w:rsidRPr="0074281C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9F670BC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E4FA940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11CC4A2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7B04028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6F9A3F68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B1248" w:rsidRPr="00C75CF4" w14:paraId="6F74C36A" w14:textId="77777777" w:rsidTr="00804F76">
        <w:tc>
          <w:tcPr>
            <w:tcW w:w="4032" w:type="dxa"/>
            <w:vAlign w:val="center"/>
          </w:tcPr>
          <w:p w14:paraId="5D4945B1" w14:textId="6B39B3A6" w:rsidR="000B1248" w:rsidRPr="00C75CF4" w:rsidRDefault="000B1248" w:rsidP="000B1248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5A7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F0389A4" w14:textId="7CB825BD" w:rsidR="000B1248" w:rsidRPr="00C75CF4" w:rsidRDefault="000B1248" w:rsidP="000B1248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5C43976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73DD3862" w14:textId="68CA2FA8" w:rsidR="000B1248" w:rsidRPr="00C75CF4" w:rsidRDefault="000B1248" w:rsidP="000B1248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37" w:type="dxa"/>
          </w:tcPr>
          <w:p w14:paraId="08C9039D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29C42D4" w14:textId="0CAB9344" w:rsidR="000B1248" w:rsidRPr="00FD5A79" w:rsidRDefault="000B1248" w:rsidP="00804F76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64,654</w:t>
            </w:r>
          </w:p>
        </w:tc>
        <w:tc>
          <w:tcPr>
            <w:tcW w:w="266" w:type="dxa"/>
          </w:tcPr>
          <w:p w14:paraId="5FBC799C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C923128" w14:textId="5FE79C96" w:rsidR="000B1248" w:rsidRPr="00C75CF4" w:rsidRDefault="000B1248" w:rsidP="00804F76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6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lang w:val="en-GB"/>
              </w:rPr>
              <w:t>152,410</w:t>
            </w:r>
          </w:p>
        </w:tc>
      </w:tr>
      <w:tr w:rsidR="000B1248" w:rsidRPr="00144BCF" w14:paraId="04911815" w14:textId="77777777" w:rsidTr="00804F76">
        <w:tc>
          <w:tcPr>
            <w:tcW w:w="4032" w:type="dxa"/>
            <w:vAlign w:val="center"/>
          </w:tcPr>
          <w:p w14:paraId="001EB3EA" w14:textId="77777777" w:rsidR="000B1248" w:rsidRPr="00144BCF" w:rsidRDefault="000B1248" w:rsidP="000B1248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5" w:type="dxa"/>
            <w:vAlign w:val="bottom"/>
          </w:tcPr>
          <w:p w14:paraId="34E8D7C6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63AA9082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2176C1B1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63F15D71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D9AB675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6" w:type="dxa"/>
          </w:tcPr>
          <w:p w14:paraId="73566A63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vAlign w:val="bottom"/>
          </w:tcPr>
          <w:p w14:paraId="553C4788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B1248" w:rsidRPr="00C75CF4" w14:paraId="006F4ED0" w14:textId="77777777" w:rsidTr="00804F76">
        <w:tc>
          <w:tcPr>
            <w:tcW w:w="4032" w:type="dxa"/>
            <w:vAlign w:val="center"/>
          </w:tcPr>
          <w:p w14:paraId="12874994" w14:textId="7A2A9E5E" w:rsidR="000B1248" w:rsidRPr="00C75CF4" w:rsidRDefault="000B1248" w:rsidP="000B1248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75C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เงินให้กู้ยืม</w:t>
            </w:r>
            <w:r w:rsidRPr="00C75CF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C75CF4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C75CF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ย่อยส่วนที่กำหนดชำระ</w:t>
            </w:r>
          </w:p>
        </w:tc>
        <w:tc>
          <w:tcPr>
            <w:tcW w:w="995" w:type="dxa"/>
            <w:vAlign w:val="bottom"/>
          </w:tcPr>
          <w:p w14:paraId="6B1E7F44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C053F01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404EC109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8504E89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BE1B690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0D256F28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702617E3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B1248" w:rsidRPr="00C75CF4" w14:paraId="2338D3A8" w14:textId="77777777" w:rsidTr="00804F76">
        <w:tc>
          <w:tcPr>
            <w:tcW w:w="4032" w:type="dxa"/>
            <w:vAlign w:val="center"/>
          </w:tcPr>
          <w:p w14:paraId="1A985077" w14:textId="3FFB4E02" w:rsidR="000B1248" w:rsidRPr="00AA3987" w:rsidRDefault="00144BCF" w:rsidP="000B1248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44BC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0B1248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ภายในหนึ่งปี</w:t>
            </w:r>
          </w:p>
        </w:tc>
        <w:tc>
          <w:tcPr>
            <w:tcW w:w="995" w:type="dxa"/>
            <w:vAlign w:val="bottom"/>
          </w:tcPr>
          <w:p w14:paraId="6053969B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C5AD0D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178C7F0D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3F2D977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68D5624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472E677D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A44FA07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B1248" w:rsidRPr="00C75CF4" w14:paraId="480B6650" w14:textId="77777777" w:rsidTr="00804F76">
        <w:tc>
          <w:tcPr>
            <w:tcW w:w="4032" w:type="dxa"/>
            <w:vAlign w:val="center"/>
          </w:tcPr>
          <w:p w14:paraId="32C941CA" w14:textId="663B6B22" w:rsidR="000B1248" w:rsidRPr="00C75CF4" w:rsidRDefault="000B1248" w:rsidP="000B1248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0240FC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vAlign w:val="bottom"/>
          </w:tcPr>
          <w:p w14:paraId="6DEDBB05" w14:textId="74CBE933" w:rsidR="000B1248" w:rsidRPr="00C75CF4" w:rsidRDefault="000B1248" w:rsidP="000B12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43" w:type="dxa"/>
          </w:tcPr>
          <w:p w14:paraId="542CAA72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5093CC60" w14:textId="11DF20EB" w:rsidR="000B1248" w:rsidRPr="00C75CF4" w:rsidRDefault="000B1248" w:rsidP="000B12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37" w:type="dxa"/>
          </w:tcPr>
          <w:p w14:paraId="51146D78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7B87255" w14:textId="52D3EDA8" w:rsidR="000B1248" w:rsidRPr="00C75CF4" w:rsidRDefault="000B1248" w:rsidP="000B12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A06E346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1549B758" w14:textId="37FE805C" w:rsidR="000B1248" w:rsidRPr="00C75CF4" w:rsidRDefault="000B1248" w:rsidP="000B12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lang w:val="en-GB"/>
              </w:rPr>
              <w:t>591,763</w:t>
            </w:r>
          </w:p>
        </w:tc>
      </w:tr>
      <w:tr w:rsidR="000B1248" w:rsidRPr="00144BCF" w14:paraId="5F6E76AF" w14:textId="77777777" w:rsidTr="00804F76">
        <w:tc>
          <w:tcPr>
            <w:tcW w:w="4032" w:type="dxa"/>
            <w:vAlign w:val="center"/>
          </w:tcPr>
          <w:p w14:paraId="6D79AB52" w14:textId="77777777" w:rsidR="000B1248" w:rsidRPr="00144BCF" w:rsidRDefault="000B1248" w:rsidP="000B1248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5" w:type="dxa"/>
            <w:vAlign w:val="bottom"/>
          </w:tcPr>
          <w:p w14:paraId="6FAE65B1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0802FB7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20B32F10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15213967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6A3EDEC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6" w:type="dxa"/>
          </w:tcPr>
          <w:p w14:paraId="49EB57D7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vAlign w:val="bottom"/>
          </w:tcPr>
          <w:p w14:paraId="6495BC87" w14:textId="77777777" w:rsidR="000B1248" w:rsidRPr="00144BCF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B1248" w:rsidRPr="00C75CF4" w14:paraId="38995860" w14:textId="77777777" w:rsidTr="00804F76">
        <w:tc>
          <w:tcPr>
            <w:tcW w:w="4032" w:type="dxa"/>
            <w:vAlign w:val="center"/>
          </w:tcPr>
          <w:p w14:paraId="2BCC0A24" w14:textId="77777777" w:rsidR="000B1248" w:rsidRPr="00C75CF4" w:rsidRDefault="000B1248" w:rsidP="000B1248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75C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เงินให้กู้ยืม</w:t>
            </w:r>
            <w:r w:rsidRPr="00C75CF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C75CF4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C75CF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vAlign w:val="bottom"/>
          </w:tcPr>
          <w:p w14:paraId="4DADD680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0ADB05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38812596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8BAC01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2528B44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3B56E92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25F99BA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B1248" w:rsidRPr="00C75CF4" w14:paraId="0A67603A" w14:textId="77777777" w:rsidTr="00804F76">
        <w:tc>
          <w:tcPr>
            <w:tcW w:w="4032" w:type="dxa"/>
            <w:vAlign w:val="center"/>
          </w:tcPr>
          <w:p w14:paraId="6DE0329D" w14:textId="2C2D7056" w:rsidR="000B1248" w:rsidRPr="00C75CF4" w:rsidRDefault="000B1248" w:rsidP="000B1248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240FC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vAlign w:val="bottom"/>
          </w:tcPr>
          <w:p w14:paraId="4D02A5C6" w14:textId="4DBE45D5" w:rsidR="000B1248" w:rsidRPr="00C75CF4" w:rsidRDefault="000B1248" w:rsidP="005350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43" w:type="dxa"/>
          </w:tcPr>
          <w:p w14:paraId="799E76C4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4F3F353D" w14:textId="3EC39317" w:rsidR="000B1248" w:rsidRPr="00C75CF4" w:rsidRDefault="000B1248" w:rsidP="000B12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37" w:type="dxa"/>
          </w:tcPr>
          <w:p w14:paraId="46EA3EB3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3743531" w14:textId="547A0F2B" w:rsidR="000B1248" w:rsidRPr="00C75CF4" w:rsidRDefault="000B1248" w:rsidP="000B12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1,014,714</w:t>
            </w:r>
          </w:p>
        </w:tc>
        <w:tc>
          <w:tcPr>
            <w:tcW w:w="266" w:type="dxa"/>
          </w:tcPr>
          <w:p w14:paraId="3C295C50" w14:textId="77777777" w:rsidR="000B1248" w:rsidRPr="00C75CF4" w:rsidRDefault="000B1248" w:rsidP="000B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19C735CB" w14:textId="028B4500" w:rsidR="000B1248" w:rsidRPr="00AA3987" w:rsidRDefault="000B1248" w:rsidP="000B12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-</w:t>
            </w:r>
          </w:p>
        </w:tc>
      </w:tr>
    </w:tbl>
    <w:p w14:paraId="2237DD38" w14:textId="77777777" w:rsidR="00D341CC" w:rsidRPr="00144BCF" w:rsidRDefault="00D341CC" w:rsidP="00D56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542E6697" w14:textId="5AFDB8A4" w:rsidR="00E500D1" w:rsidRDefault="00E500D1" w:rsidP="00376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75CF4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ในระหว่างปีสิ้นสุดวันที่ </w:t>
      </w:r>
      <w:r w:rsidRPr="00C75CF4">
        <w:rPr>
          <w:rFonts w:ascii="Browallia New" w:hAnsi="Browallia New" w:cs="Browallia New"/>
          <w:sz w:val="28"/>
          <w:szCs w:val="28"/>
        </w:rPr>
        <w:t>31</w:t>
      </w:r>
      <w:r w:rsidRPr="00C75CF4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C75CF4">
        <w:rPr>
          <w:rFonts w:ascii="Browallia New" w:hAnsi="Browallia New" w:cs="Browallia New"/>
          <w:sz w:val="28"/>
          <w:szCs w:val="28"/>
        </w:rPr>
        <w:t>25</w:t>
      </w:r>
      <w:r w:rsidR="00AB3215">
        <w:rPr>
          <w:rFonts w:ascii="Browallia New" w:hAnsi="Browallia New" w:cs="Browallia New"/>
          <w:sz w:val="28"/>
          <w:szCs w:val="28"/>
        </w:rPr>
        <w:t>60</w:t>
      </w:r>
      <w:r w:rsidR="00775936" w:rsidRPr="00C75CF4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775936" w:rsidRPr="00C75CF4">
        <w:rPr>
          <w:rFonts w:ascii="Browallia New" w:hAnsi="Browallia New" w:cs="Browallia New"/>
          <w:sz w:val="28"/>
          <w:szCs w:val="28"/>
        </w:rPr>
        <w:t>25</w:t>
      </w:r>
      <w:r w:rsidR="00AB3215">
        <w:rPr>
          <w:rFonts w:ascii="Browallia New" w:hAnsi="Browallia New" w:cs="Browallia New"/>
          <w:sz w:val="28"/>
          <w:szCs w:val="28"/>
        </w:rPr>
        <w:t>59</w:t>
      </w:r>
      <w:r w:rsidRPr="00C75CF4">
        <w:rPr>
          <w:rFonts w:ascii="Browallia New" w:hAnsi="Browallia New" w:cs="Browallia New"/>
          <w:sz w:val="28"/>
          <w:szCs w:val="28"/>
        </w:rPr>
        <w:t xml:space="preserve"> </w:t>
      </w:r>
      <w:r w:rsidRPr="00C75CF4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</w:t>
      </w:r>
      <w:r w:rsidR="00EF7996" w:rsidRPr="00C75CF4">
        <w:rPr>
          <w:rFonts w:ascii="Browallia New" w:hAnsi="Browallia New" w:cs="Browallia New" w:hint="cs"/>
          <w:sz w:val="28"/>
          <w:szCs w:val="28"/>
          <w:cs/>
        </w:rPr>
        <w:t>ให้</w:t>
      </w:r>
      <w:r w:rsidRPr="00C75CF4">
        <w:rPr>
          <w:rFonts w:ascii="Browallia New" w:hAnsi="Browallia New" w:cs="Browallia New" w:hint="cs"/>
          <w:sz w:val="28"/>
          <w:szCs w:val="28"/>
          <w:cs/>
        </w:rPr>
        <w:t>กู้ยืม</w:t>
      </w:r>
      <w:r w:rsidR="00775936" w:rsidRPr="00C75CF4">
        <w:rPr>
          <w:rFonts w:ascii="Browallia New" w:hAnsi="Browallia New" w:cs="Browallia New" w:hint="cs"/>
          <w:sz w:val="28"/>
          <w:szCs w:val="28"/>
          <w:cs/>
        </w:rPr>
        <w:t>บริษัทที่เกี่ยวข้องกัน</w:t>
      </w:r>
      <w:r w:rsidRPr="00C75CF4"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52A154B4" w14:textId="77777777" w:rsidR="000926DB" w:rsidRPr="00144BCF" w:rsidRDefault="000926DB" w:rsidP="00376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995"/>
        <w:gridCol w:w="243"/>
        <w:gridCol w:w="994"/>
        <w:gridCol w:w="237"/>
        <w:gridCol w:w="11"/>
        <w:gridCol w:w="985"/>
        <w:gridCol w:w="266"/>
        <w:gridCol w:w="1039"/>
      </w:tblGrid>
      <w:tr w:rsidR="00AD24A8" w:rsidRPr="00712767" w14:paraId="16B6C45E" w14:textId="77777777" w:rsidTr="00804F76">
        <w:trPr>
          <w:tblHeader/>
        </w:trPr>
        <w:tc>
          <w:tcPr>
            <w:tcW w:w="4032" w:type="dxa"/>
          </w:tcPr>
          <w:p w14:paraId="31D26A4C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70" w:type="dxa"/>
            <w:gridSpan w:val="8"/>
          </w:tcPr>
          <w:p w14:paraId="7044B3E8" w14:textId="77777777" w:rsidR="00AD24A8" w:rsidRPr="00C75CF4" w:rsidRDefault="00AD24A8" w:rsidP="00BA05AD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D24A8" w:rsidRPr="00712767" w14:paraId="6AEA4657" w14:textId="77777777" w:rsidTr="00804F76">
        <w:trPr>
          <w:tblHeader/>
        </w:trPr>
        <w:tc>
          <w:tcPr>
            <w:tcW w:w="4032" w:type="dxa"/>
          </w:tcPr>
          <w:p w14:paraId="7C981200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</w:tcPr>
          <w:p w14:paraId="70F7919E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649A51E8" w14:textId="77777777" w:rsidR="00AD24A8" w:rsidRPr="00712767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2290" w:type="dxa"/>
            <w:gridSpan w:val="3"/>
            <w:tcBorders>
              <w:bottom w:val="single" w:sz="4" w:space="0" w:color="auto"/>
            </w:tcBorders>
          </w:tcPr>
          <w:p w14:paraId="0F4526B2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D24A8" w:rsidRPr="00712767" w14:paraId="11CAE6BD" w14:textId="77777777" w:rsidTr="00804F76">
        <w:trPr>
          <w:tblHeader/>
        </w:trPr>
        <w:tc>
          <w:tcPr>
            <w:tcW w:w="4032" w:type="dxa"/>
          </w:tcPr>
          <w:p w14:paraId="389962FA" w14:textId="77777777" w:rsidR="00AD24A8" w:rsidRPr="00C75CF4" w:rsidRDefault="00AD24A8" w:rsidP="00BA05AD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6F5E5" w14:textId="77777777" w:rsidR="00AD24A8" w:rsidRPr="00C75CF4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41C453AB" w14:textId="77777777" w:rsidR="00AD24A8" w:rsidRPr="00C75CF4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A9C2B" w14:textId="77777777" w:rsidR="00AD24A8" w:rsidRPr="00C75CF4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37" w:type="dxa"/>
            <w:vAlign w:val="bottom"/>
          </w:tcPr>
          <w:p w14:paraId="2ED5D751" w14:textId="77777777" w:rsidR="00AD24A8" w:rsidRPr="00712767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bottom"/>
          </w:tcPr>
          <w:p w14:paraId="5CB21305" w14:textId="77777777" w:rsidR="00AD24A8" w:rsidRPr="00C75CF4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3690836E" w14:textId="77777777" w:rsidR="00AD24A8" w:rsidRPr="00C75CF4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ED9EB" w14:textId="77777777" w:rsidR="00AD24A8" w:rsidRPr="00C75CF4" w:rsidRDefault="00AD24A8" w:rsidP="00BA05A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AD24A8" w:rsidRPr="00144BCF" w14:paraId="2ED4E377" w14:textId="77777777" w:rsidTr="00804F76">
        <w:trPr>
          <w:trHeight w:val="279"/>
        </w:trPr>
        <w:tc>
          <w:tcPr>
            <w:tcW w:w="4032" w:type="dxa"/>
            <w:vAlign w:val="bottom"/>
          </w:tcPr>
          <w:p w14:paraId="30029663" w14:textId="77777777" w:rsidR="00AD24A8" w:rsidRPr="00144BCF" w:rsidRDefault="00AD24A8" w:rsidP="00BA05A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5" w:type="dxa"/>
            <w:vAlign w:val="bottom"/>
          </w:tcPr>
          <w:p w14:paraId="6E501081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0961C14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69BFDE70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00C57137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1950E7E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266" w:type="dxa"/>
          </w:tcPr>
          <w:p w14:paraId="3E59C480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vAlign w:val="bottom"/>
          </w:tcPr>
          <w:p w14:paraId="14D447D8" w14:textId="77777777" w:rsidR="00AD24A8" w:rsidRPr="00144BCF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D24A8" w:rsidRPr="00C04DF6" w14:paraId="34D66434" w14:textId="77777777" w:rsidTr="00804F76">
        <w:trPr>
          <w:trHeight w:val="279"/>
        </w:trPr>
        <w:tc>
          <w:tcPr>
            <w:tcW w:w="4032" w:type="dxa"/>
            <w:vAlign w:val="bottom"/>
          </w:tcPr>
          <w:p w14:paraId="38271656" w14:textId="77777777" w:rsidR="00AD24A8" w:rsidRPr="00C75CF4" w:rsidRDefault="00AD24A8" w:rsidP="00BA05A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5CF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C75C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75CF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75C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5" w:type="dxa"/>
            <w:shd w:val="clear" w:color="auto" w:fill="auto"/>
          </w:tcPr>
          <w:p w14:paraId="4E90AD5E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43" w:type="dxa"/>
            <w:shd w:val="clear" w:color="auto" w:fill="auto"/>
          </w:tcPr>
          <w:p w14:paraId="1F57DDF8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8EB3F60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3EAF5E7" w14:textId="77777777" w:rsidR="00AD24A8" w:rsidRPr="00C04DF6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7E88951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591,763</w:t>
            </w:r>
          </w:p>
        </w:tc>
        <w:tc>
          <w:tcPr>
            <w:tcW w:w="266" w:type="dxa"/>
            <w:shd w:val="clear" w:color="auto" w:fill="auto"/>
          </w:tcPr>
          <w:p w14:paraId="1EE8BF92" w14:textId="77777777" w:rsidR="00AD24A8" w:rsidRPr="00C04DF6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20A0107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>50,000</w:t>
            </w:r>
          </w:p>
        </w:tc>
      </w:tr>
      <w:tr w:rsidR="00AD24A8" w:rsidRPr="00712767" w14:paraId="4D8543C2" w14:textId="77777777" w:rsidTr="00804F76">
        <w:tc>
          <w:tcPr>
            <w:tcW w:w="4032" w:type="dxa"/>
            <w:vAlign w:val="bottom"/>
          </w:tcPr>
          <w:p w14:paraId="1FCEDFA2" w14:textId="77777777" w:rsidR="00AD24A8" w:rsidRPr="008E4EB1" w:rsidRDefault="00AD24A8" w:rsidP="00BA05A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E4EB1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จัดประเภทเงินทดรองจ่าย</w:t>
            </w:r>
          </w:p>
        </w:tc>
        <w:tc>
          <w:tcPr>
            <w:tcW w:w="995" w:type="dxa"/>
            <w:shd w:val="clear" w:color="auto" w:fill="auto"/>
          </w:tcPr>
          <w:p w14:paraId="5E65FAEE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43" w:type="dxa"/>
            <w:shd w:val="clear" w:color="auto" w:fill="auto"/>
          </w:tcPr>
          <w:p w14:paraId="09585554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CCE3B54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C6C7C1" w14:textId="77777777" w:rsidR="00AD24A8" w:rsidRPr="00C04DF6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AEA0078" w14:textId="77777777" w:rsidR="00AD24A8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137,335</w:t>
            </w:r>
          </w:p>
        </w:tc>
        <w:tc>
          <w:tcPr>
            <w:tcW w:w="266" w:type="dxa"/>
            <w:shd w:val="clear" w:color="auto" w:fill="auto"/>
          </w:tcPr>
          <w:p w14:paraId="1E20CEC4" w14:textId="77777777" w:rsidR="00AD24A8" w:rsidRPr="00712767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039" w:type="dxa"/>
            <w:shd w:val="clear" w:color="auto" w:fill="auto"/>
          </w:tcPr>
          <w:p w14:paraId="6BA90081" w14:textId="77777777" w:rsidR="00AD24A8" w:rsidRPr="00584955" w:rsidRDefault="00AD24A8" w:rsidP="00E3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D24A8" w:rsidRPr="00712767" w14:paraId="63E78E6E" w14:textId="77777777" w:rsidTr="00804F76">
        <w:tc>
          <w:tcPr>
            <w:tcW w:w="4032" w:type="dxa"/>
            <w:vAlign w:val="bottom"/>
          </w:tcPr>
          <w:p w14:paraId="0C853CBA" w14:textId="77777777" w:rsidR="00AD24A8" w:rsidRPr="00C75CF4" w:rsidRDefault="00AD24A8" w:rsidP="00BA05A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5C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C75CF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ให้กู้เพิ่ม</w:t>
            </w:r>
          </w:p>
        </w:tc>
        <w:tc>
          <w:tcPr>
            <w:tcW w:w="995" w:type="dxa"/>
            <w:shd w:val="clear" w:color="auto" w:fill="auto"/>
          </w:tcPr>
          <w:p w14:paraId="6E77577A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43" w:type="dxa"/>
            <w:shd w:val="clear" w:color="auto" w:fill="auto"/>
          </w:tcPr>
          <w:p w14:paraId="7363CE17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6E6426A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A8EB24D" w14:textId="77777777" w:rsidR="00AD24A8" w:rsidRPr="00C04DF6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F5B0CFD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334,474</w:t>
            </w:r>
          </w:p>
        </w:tc>
        <w:tc>
          <w:tcPr>
            <w:tcW w:w="266" w:type="dxa"/>
            <w:shd w:val="clear" w:color="auto" w:fill="auto"/>
          </w:tcPr>
          <w:p w14:paraId="530E17A8" w14:textId="77777777" w:rsidR="00AD24A8" w:rsidRPr="00712767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EAE6863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>638,263</w:t>
            </w:r>
          </w:p>
        </w:tc>
      </w:tr>
      <w:tr w:rsidR="00AD24A8" w:rsidRPr="00712767" w14:paraId="7F31C5DF" w14:textId="77777777" w:rsidTr="00804F76">
        <w:tc>
          <w:tcPr>
            <w:tcW w:w="4032" w:type="dxa"/>
            <w:vAlign w:val="bottom"/>
          </w:tcPr>
          <w:p w14:paraId="45500474" w14:textId="77777777" w:rsidR="00AD24A8" w:rsidRPr="00C75CF4" w:rsidRDefault="00AD24A8" w:rsidP="00BA05A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75C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75CF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รับชำระ</w:t>
            </w:r>
          </w:p>
        </w:tc>
        <w:tc>
          <w:tcPr>
            <w:tcW w:w="995" w:type="dxa"/>
            <w:shd w:val="clear" w:color="auto" w:fill="auto"/>
          </w:tcPr>
          <w:p w14:paraId="29C79E99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43" w:type="dxa"/>
            <w:shd w:val="clear" w:color="auto" w:fill="auto"/>
          </w:tcPr>
          <w:p w14:paraId="6A1C1FDB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3FF1150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B481475" w14:textId="77777777" w:rsidR="00AD24A8" w:rsidRPr="00C04DF6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745CA03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(28,650)</w:t>
            </w:r>
          </w:p>
        </w:tc>
        <w:tc>
          <w:tcPr>
            <w:tcW w:w="266" w:type="dxa"/>
            <w:shd w:val="clear" w:color="auto" w:fill="auto"/>
          </w:tcPr>
          <w:p w14:paraId="6B639227" w14:textId="77777777" w:rsidR="00AD24A8" w:rsidRPr="00712767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5EAE3CB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>(96,500)</w:t>
            </w:r>
          </w:p>
        </w:tc>
      </w:tr>
      <w:tr w:rsidR="00AD24A8" w:rsidRPr="00712767" w14:paraId="5007411E" w14:textId="77777777" w:rsidTr="00804F76">
        <w:tc>
          <w:tcPr>
            <w:tcW w:w="4032" w:type="dxa"/>
            <w:vAlign w:val="bottom"/>
          </w:tcPr>
          <w:p w14:paraId="33810821" w14:textId="77777777" w:rsidR="00AD24A8" w:rsidRPr="00C75CF4" w:rsidRDefault="00AD24A8" w:rsidP="00BA05A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75C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75CF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995" w:type="dxa"/>
            <w:shd w:val="clear" w:color="auto" w:fill="auto"/>
          </w:tcPr>
          <w:p w14:paraId="7821A73C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43" w:type="dxa"/>
            <w:shd w:val="clear" w:color="auto" w:fill="auto"/>
          </w:tcPr>
          <w:p w14:paraId="3E19B36A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B04C4D8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1007C6C" w14:textId="77777777" w:rsidR="00AD24A8" w:rsidRPr="00C04DF6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AB1E8B8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(20,208)</w:t>
            </w:r>
          </w:p>
        </w:tc>
        <w:tc>
          <w:tcPr>
            <w:tcW w:w="266" w:type="dxa"/>
            <w:shd w:val="clear" w:color="auto" w:fill="auto"/>
          </w:tcPr>
          <w:p w14:paraId="66399822" w14:textId="77777777" w:rsidR="00AD24A8" w:rsidRPr="00712767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A8E4C05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D24A8" w:rsidRPr="00712767" w14:paraId="55F8F839" w14:textId="77777777" w:rsidTr="00804F76">
        <w:tc>
          <w:tcPr>
            <w:tcW w:w="4032" w:type="dxa"/>
            <w:vAlign w:val="bottom"/>
          </w:tcPr>
          <w:p w14:paraId="68F6F6AE" w14:textId="77777777" w:rsidR="00AD24A8" w:rsidRPr="008E4EB1" w:rsidRDefault="00AD24A8" w:rsidP="00BA05A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C75CF4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C75CF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75C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75CF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5C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5626652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43" w:type="dxa"/>
            <w:shd w:val="clear" w:color="auto" w:fill="auto"/>
          </w:tcPr>
          <w:p w14:paraId="0AFC5453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D3BA349" w14:textId="77777777" w:rsidR="00AD24A8" w:rsidRPr="00584955" w:rsidRDefault="00AD24A8" w:rsidP="0058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8495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3F3E4A9" w14:textId="77777777" w:rsidR="00AD24A8" w:rsidRPr="00C04DF6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E98099F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  <w:tc>
          <w:tcPr>
            <w:tcW w:w="266" w:type="dxa"/>
            <w:shd w:val="clear" w:color="auto" w:fill="auto"/>
          </w:tcPr>
          <w:p w14:paraId="29B61DFC" w14:textId="77777777" w:rsidR="00AD24A8" w:rsidRPr="00712767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AA924E3" w14:textId="77777777" w:rsidR="00AD24A8" w:rsidRPr="00C75CF4" w:rsidRDefault="00AD24A8" w:rsidP="00BA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75CF4">
              <w:rPr>
                <w:rFonts w:ascii="Browallia New" w:hAnsi="Browallia New" w:cs="Browallia New"/>
                <w:sz w:val="28"/>
                <w:szCs w:val="28"/>
              </w:rPr>
              <w:t>591,763</w:t>
            </w:r>
          </w:p>
        </w:tc>
      </w:tr>
    </w:tbl>
    <w:p w14:paraId="72DACEB8" w14:textId="4F3964B3" w:rsidR="00AD24A8" w:rsidRDefault="00AD24A8" w:rsidP="00376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403ECD3" w14:textId="67EAAEFC" w:rsidR="00E72CCF" w:rsidRDefault="00566C3C" w:rsidP="00FF6FF5">
      <w:pPr>
        <w:tabs>
          <w:tab w:val="clear" w:pos="227"/>
          <w:tab w:val="clear" w:pos="454"/>
          <w:tab w:val="left" w:pos="405"/>
          <w:tab w:val="left" w:pos="63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7D7B9C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F27D80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7D7B9C">
        <w:rPr>
          <w:rFonts w:ascii="Browallia New" w:hAnsi="Browallia New" w:cs="Browallia New"/>
          <w:sz w:val="28"/>
          <w:szCs w:val="28"/>
          <w:cs/>
        </w:rPr>
        <w:t xml:space="preserve"> เงินให้กู้ยืมบริษัทย่อยเปลี่ยนแปลงจากรูปแบบตั๋วสัญญาใช้เงิน เป็นสัญญาเงินกู้ยืมเงิน </w:t>
      </w:r>
      <w:r w:rsidR="00835043">
        <w:rPr>
          <w:rFonts w:ascii="Browallia New" w:hAnsi="Browallia New" w:cs="Browallia New"/>
          <w:sz w:val="28"/>
          <w:szCs w:val="28"/>
        </w:rPr>
        <w:t>4</w:t>
      </w:r>
      <w:r w:rsidRPr="007D7B9C">
        <w:rPr>
          <w:rFonts w:ascii="Browallia New" w:hAnsi="Browallia New" w:cs="Browallia New"/>
          <w:sz w:val="28"/>
          <w:szCs w:val="28"/>
          <w:cs/>
        </w:rPr>
        <w:t xml:space="preserve"> ฉบับ </w:t>
      </w:r>
      <w:r w:rsidR="00835043">
        <w:rPr>
          <w:rFonts w:ascii="Browallia New" w:hAnsi="Browallia New" w:cs="Browallia New"/>
          <w:sz w:val="28"/>
          <w:szCs w:val="28"/>
          <w:cs/>
        </w:rPr>
        <w:t xml:space="preserve">               โดยแบ่งชำระเป็น </w:t>
      </w:r>
      <w:r w:rsidR="00835043">
        <w:rPr>
          <w:rFonts w:ascii="Browallia New" w:hAnsi="Browallia New" w:cs="Browallia New"/>
          <w:sz w:val="28"/>
          <w:szCs w:val="28"/>
        </w:rPr>
        <w:t>62</w:t>
      </w:r>
      <w:r w:rsidR="0083504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D1209" w:rsidRPr="004D1209">
        <w:rPr>
          <w:rFonts w:ascii="Browallia New" w:hAnsi="Browallia New" w:cs="Browallia New"/>
          <w:sz w:val="28"/>
          <w:szCs w:val="28"/>
          <w:lang w:val="en-GB"/>
        </w:rPr>
        <w:t>–</w:t>
      </w:r>
      <w:r w:rsidR="0083504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5043">
        <w:rPr>
          <w:rFonts w:ascii="Browallia New" w:hAnsi="Browallia New" w:cs="Browallia New"/>
          <w:sz w:val="28"/>
          <w:szCs w:val="28"/>
        </w:rPr>
        <w:t>65</w:t>
      </w:r>
      <w:r w:rsidRPr="007D7B9C">
        <w:rPr>
          <w:rFonts w:ascii="Browallia New" w:hAnsi="Browallia New" w:cs="Browallia New"/>
          <w:sz w:val="28"/>
          <w:szCs w:val="28"/>
          <w:cs/>
        </w:rPr>
        <w:t xml:space="preserve"> งวด </w:t>
      </w:r>
      <w:r w:rsidR="0085562F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7D7B9C">
        <w:rPr>
          <w:rFonts w:ascii="Browallia New" w:hAnsi="Browallia New" w:cs="Browallia New"/>
          <w:sz w:val="28"/>
          <w:szCs w:val="28"/>
          <w:cs/>
        </w:rPr>
        <w:t xml:space="preserve">มีอัตราดอกเบี้ย </w:t>
      </w:r>
      <w:r w:rsidRPr="007D7B9C">
        <w:rPr>
          <w:rFonts w:ascii="Browallia New" w:hAnsi="Browallia New" w:cs="Browallia New"/>
          <w:sz w:val="28"/>
          <w:szCs w:val="28"/>
        </w:rPr>
        <w:t xml:space="preserve">MLR </w:t>
      </w:r>
      <w:r w:rsidRPr="007D7B9C">
        <w:rPr>
          <w:rFonts w:ascii="Browallia New" w:hAnsi="Browallia New" w:cs="Browallia New"/>
          <w:sz w:val="28"/>
          <w:szCs w:val="28"/>
          <w:cs/>
        </w:rPr>
        <w:t xml:space="preserve">ลบด้วยอัตราร้อยละ </w:t>
      </w:r>
      <w:r w:rsidR="00835043">
        <w:rPr>
          <w:rFonts w:ascii="Browallia New" w:hAnsi="Browallia New" w:cs="Browallia New"/>
          <w:sz w:val="28"/>
          <w:szCs w:val="28"/>
        </w:rPr>
        <w:t>0.10</w:t>
      </w:r>
      <w:r w:rsidRPr="007D7B9C">
        <w:rPr>
          <w:rFonts w:ascii="Browallia New" w:hAnsi="Browallia New" w:cs="Browallia New"/>
          <w:sz w:val="28"/>
          <w:szCs w:val="28"/>
          <w:cs/>
        </w:rPr>
        <w:t xml:space="preserve"> ต่อปี (เท่ากับร้อยละ </w:t>
      </w:r>
      <w:r w:rsidR="00835043">
        <w:rPr>
          <w:rFonts w:ascii="Browallia New" w:hAnsi="Browallia New" w:cs="Browallia New"/>
          <w:sz w:val="28"/>
          <w:szCs w:val="28"/>
        </w:rPr>
        <w:t>6.15</w:t>
      </w:r>
      <w:r w:rsidRPr="007D7B9C">
        <w:rPr>
          <w:rFonts w:ascii="Browallia New" w:hAnsi="Browallia New" w:cs="Browallia New"/>
          <w:sz w:val="28"/>
          <w:szCs w:val="28"/>
          <w:cs/>
        </w:rPr>
        <w:t xml:space="preserve">          ต่อปี) เริ่มชำระงวดแรกในเดือนกันยายน </w:t>
      </w:r>
      <w:r w:rsidR="00835043">
        <w:rPr>
          <w:rFonts w:ascii="Browallia New" w:hAnsi="Browallia New" w:cs="Browallia New"/>
          <w:sz w:val="28"/>
          <w:szCs w:val="28"/>
        </w:rPr>
        <w:t>2560</w:t>
      </w:r>
      <w:r w:rsidRPr="007D7B9C">
        <w:rPr>
          <w:rFonts w:ascii="Browallia New" w:hAnsi="Browallia New" w:cs="Browallia New"/>
          <w:sz w:val="28"/>
          <w:szCs w:val="28"/>
          <w:cs/>
        </w:rPr>
        <w:t xml:space="preserve"> โดยมีหลักประกันเป็นที่ดินพร้อมสิ่งปลูกสร้างของบริษัทย่อยทางอ้อมและบริษัทย่อยยินยอมให้จำนำหุ้นสามัญของบริษัทย่อยทางอ้อมไว้กับสถาบันการเงินแห่งหนึ่ง</w:t>
      </w:r>
      <w:r w:rsidR="00DA617A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1"/>
        <w:gridCol w:w="995"/>
        <w:gridCol w:w="243"/>
        <w:gridCol w:w="994"/>
        <w:gridCol w:w="237"/>
        <w:gridCol w:w="11"/>
        <w:gridCol w:w="986"/>
        <w:gridCol w:w="266"/>
        <w:gridCol w:w="1039"/>
      </w:tblGrid>
      <w:tr w:rsidR="00E500D1" w:rsidRPr="00C04DF6" w14:paraId="5B26786B" w14:textId="77777777" w:rsidTr="00804F76">
        <w:trPr>
          <w:tblHeader/>
        </w:trPr>
        <w:tc>
          <w:tcPr>
            <w:tcW w:w="4031" w:type="dxa"/>
            <w:shd w:val="clear" w:color="auto" w:fill="auto"/>
          </w:tcPr>
          <w:p w14:paraId="555C7940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71" w:type="dxa"/>
            <w:gridSpan w:val="8"/>
            <w:shd w:val="clear" w:color="auto" w:fill="auto"/>
          </w:tcPr>
          <w:p w14:paraId="57A474EC" w14:textId="77777777" w:rsidR="00E500D1" w:rsidRPr="004939F4" w:rsidRDefault="00E500D1" w:rsidP="0061737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500D1" w:rsidRPr="00C04DF6" w14:paraId="3A6022DB" w14:textId="77777777" w:rsidTr="00804F76">
        <w:trPr>
          <w:tblHeader/>
        </w:trPr>
        <w:tc>
          <w:tcPr>
            <w:tcW w:w="4031" w:type="dxa"/>
            <w:shd w:val="clear" w:color="auto" w:fill="auto"/>
          </w:tcPr>
          <w:p w14:paraId="6DE69648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203A33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9657BAF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46DB83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56222" w:rsidRPr="00C04DF6" w14:paraId="03184814" w14:textId="77777777" w:rsidTr="00804F76">
        <w:trPr>
          <w:tblHeader/>
        </w:trPr>
        <w:tc>
          <w:tcPr>
            <w:tcW w:w="4031" w:type="dxa"/>
            <w:shd w:val="clear" w:color="auto" w:fill="auto"/>
          </w:tcPr>
          <w:p w14:paraId="1526058D" w14:textId="77777777" w:rsidR="00D56222" w:rsidRPr="004939F4" w:rsidRDefault="00D56222" w:rsidP="00D56222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FAB77" w14:textId="48EA0A3E" w:rsidR="00D56222" w:rsidRPr="004939F4" w:rsidRDefault="00F05054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1EBBD" w14:textId="77777777" w:rsidR="00D56222" w:rsidRPr="004939F4" w:rsidRDefault="00D56222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DA713" w14:textId="2994D2F3" w:rsidR="00D56222" w:rsidRPr="004939F4" w:rsidRDefault="00F05054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D8F4F95" w14:textId="77777777" w:rsidR="00D56222" w:rsidRPr="004939F4" w:rsidRDefault="00D56222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CCC23" w14:textId="42407332" w:rsidR="00D56222" w:rsidRPr="004939F4" w:rsidRDefault="00F05054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03FB8" w14:textId="77777777" w:rsidR="00D56222" w:rsidRPr="004939F4" w:rsidRDefault="00D56222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949FC" w14:textId="6EE1B5BC" w:rsidR="00D56222" w:rsidRPr="004939F4" w:rsidRDefault="00F05054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E500D1" w:rsidRPr="00C04DF6" w14:paraId="17C05D9C" w14:textId="77777777" w:rsidTr="00804F76">
        <w:trPr>
          <w:trHeight w:val="279"/>
        </w:trPr>
        <w:tc>
          <w:tcPr>
            <w:tcW w:w="4031" w:type="dxa"/>
            <w:shd w:val="clear" w:color="auto" w:fill="auto"/>
            <w:vAlign w:val="center"/>
          </w:tcPr>
          <w:p w14:paraId="5591E0BC" w14:textId="77777777" w:rsidR="00E500D1" w:rsidRPr="004939F4" w:rsidRDefault="00E500D1" w:rsidP="0061737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867725A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39AC050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D079D5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2DE9FC6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1A415AB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7EE01770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5F01E1E" w14:textId="77777777" w:rsidR="00E500D1" w:rsidRPr="004939F4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41B64" w:rsidRPr="00C04DF6" w14:paraId="755A436C" w14:textId="77777777" w:rsidTr="00804F76">
        <w:tc>
          <w:tcPr>
            <w:tcW w:w="4031" w:type="dxa"/>
            <w:shd w:val="clear" w:color="auto" w:fill="auto"/>
          </w:tcPr>
          <w:p w14:paraId="2EA0C595" w14:textId="112AC3C9" w:rsidR="00E41B64" w:rsidRPr="007D7B9C" w:rsidRDefault="00E41B64" w:rsidP="00F05054">
            <w:pPr>
              <w:spacing w:line="240" w:lineRule="auto"/>
              <w:ind w:left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1B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8C8B6E0" w14:textId="32C6DBE9" w:rsidR="00E41B64" w:rsidRPr="004939F4" w:rsidRDefault="00E41B64" w:rsidP="00E30D56">
            <w:pPr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1B6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71C8FBB" w14:textId="77777777" w:rsidR="00E41B64" w:rsidRPr="00E30D56" w:rsidRDefault="00E41B64" w:rsidP="00E30D56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1DC2E967" w14:textId="2F1F9A33" w:rsidR="00E41B64" w:rsidRPr="004939F4" w:rsidRDefault="00E41B64" w:rsidP="00E30D56">
            <w:pPr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980E09E" w14:textId="77777777" w:rsidR="00E41B64" w:rsidRPr="004939F4" w:rsidRDefault="00E41B64" w:rsidP="00E30D56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40360330" w14:textId="6A6B5936" w:rsidR="00E41B64" w:rsidRPr="00E30D56" w:rsidRDefault="00E41B64" w:rsidP="00E30D56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13,305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3251097" w14:textId="77777777" w:rsidR="00E41B64" w:rsidRPr="00E30D56" w:rsidRDefault="00E41B64" w:rsidP="00E30D56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6FFA6DFC" w14:textId="334A5FC8" w:rsidR="00E41B64" w:rsidRPr="00E30D56" w:rsidRDefault="00E41B64" w:rsidP="00E30D56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15,243</w:t>
            </w:r>
          </w:p>
        </w:tc>
      </w:tr>
      <w:tr w:rsidR="00F05054" w:rsidRPr="00C04DF6" w14:paraId="128278D5" w14:textId="77777777" w:rsidTr="00804F76">
        <w:tc>
          <w:tcPr>
            <w:tcW w:w="4031" w:type="dxa"/>
            <w:shd w:val="clear" w:color="auto" w:fill="auto"/>
          </w:tcPr>
          <w:p w14:paraId="49D3F520" w14:textId="7847B48D" w:rsidR="00F05054" w:rsidRPr="004939F4" w:rsidRDefault="00E41B64" w:rsidP="00F05054">
            <w:pPr>
              <w:spacing w:line="240" w:lineRule="auto"/>
              <w:ind w:left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1B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36FA317" w14:textId="0EA1A04B" w:rsidR="00F05054" w:rsidRPr="00E30D56" w:rsidRDefault="00371031" w:rsidP="00E30D5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112,826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CD09AB9" w14:textId="77777777" w:rsidR="00F05054" w:rsidRPr="00E30D56" w:rsidRDefault="00F05054" w:rsidP="00E3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79CC7E39" w14:textId="4481249B" w:rsidR="00F05054" w:rsidRPr="00E30D56" w:rsidRDefault="00F05054" w:rsidP="00E3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100,027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5135ACD" w14:textId="77777777" w:rsidR="00F05054" w:rsidRPr="00E30D56" w:rsidRDefault="00F05054" w:rsidP="00E3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428F3B52" w14:textId="2142C3C9" w:rsidR="00F05054" w:rsidRPr="00E30D56" w:rsidRDefault="005226F1" w:rsidP="00E3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109,633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BE39242" w14:textId="77777777" w:rsidR="00F05054" w:rsidRPr="00E30D56" w:rsidRDefault="00F05054" w:rsidP="00E3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46E9CCF" w14:textId="4429B7BC" w:rsidR="00F05054" w:rsidRPr="00E30D56" w:rsidRDefault="00F05054" w:rsidP="00E30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98,982</w:t>
            </w:r>
          </w:p>
        </w:tc>
      </w:tr>
      <w:tr w:rsidR="00F05054" w:rsidRPr="00C04DF6" w14:paraId="04DF9FAD" w14:textId="77777777" w:rsidTr="00804F76">
        <w:tc>
          <w:tcPr>
            <w:tcW w:w="4031" w:type="dxa"/>
            <w:shd w:val="clear" w:color="auto" w:fill="auto"/>
          </w:tcPr>
          <w:p w14:paraId="37434729" w14:textId="77777777" w:rsidR="00F05054" w:rsidRPr="004939F4" w:rsidRDefault="00F05054" w:rsidP="00F0505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B0DC311" w14:textId="7D314AF7" w:rsidR="00F05054" w:rsidRPr="00E30D56" w:rsidRDefault="00371031" w:rsidP="00E30D5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112,826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012E7A" w14:textId="77777777" w:rsidR="00F05054" w:rsidRPr="00E30D56" w:rsidRDefault="00F05054" w:rsidP="00E30D56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60ED37" w14:textId="7B443E1C" w:rsidR="00F05054" w:rsidRPr="00E30D56" w:rsidRDefault="00F05054" w:rsidP="00E30D5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100,027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3792A39" w14:textId="77777777" w:rsidR="00F05054" w:rsidRPr="00E30D56" w:rsidRDefault="00F05054" w:rsidP="00E30D56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55C558" w14:textId="792D096B" w:rsidR="00F05054" w:rsidRPr="00E30D56" w:rsidRDefault="009F044E" w:rsidP="00E30D56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122,938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7808562" w14:textId="77777777" w:rsidR="00F05054" w:rsidRPr="00E30D56" w:rsidRDefault="00F05054" w:rsidP="00E30D56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89ADDB" w14:textId="49724F88" w:rsidR="00F05054" w:rsidRPr="00E30D56" w:rsidRDefault="00F05054" w:rsidP="00E30D56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D56">
              <w:rPr>
                <w:rFonts w:ascii="Browallia New" w:hAnsi="Browallia New" w:cs="Browallia New"/>
                <w:sz w:val="28"/>
                <w:szCs w:val="28"/>
              </w:rPr>
              <w:t>114,225</w:t>
            </w:r>
          </w:p>
        </w:tc>
      </w:tr>
      <w:tr w:rsidR="001B3486" w:rsidRPr="00144BCF" w14:paraId="74E59E87" w14:textId="77777777" w:rsidTr="00804F76">
        <w:tc>
          <w:tcPr>
            <w:tcW w:w="4031" w:type="dxa"/>
            <w:shd w:val="clear" w:color="auto" w:fill="auto"/>
            <w:vAlign w:val="center"/>
          </w:tcPr>
          <w:p w14:paraId="7D6B63C7" w14:textId="2C5B85F9" w:rsidR="001B3486" w:rsidRPr="00144BCF" w:rsidRDefault="001B3486" w:rsidP="001B3486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BDFD6FC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547479A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A92D8C7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7E93319E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6FE366BE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6" w:type="dxa"/>
            <w:shd w:val="clear" w:color="auto" w:fill="auto"/>
          </w:tcPr>
          <w:p w14:paraId="01E97A0B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4FBA493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6117A" w:rsidRPr="00C04DF6" w14:paraId="24F0852B" w14:textId="77777777" w:rsidTr="00804F76">
        <w:tc>
          <w:tcPr>
            <w:tcW w:w="4031" w:type="dxa"/>
            <w:shd w:val="clear" w:color="auto" w:fill="auto"/>
            <w:vAlign w:val="center"/>
          </w:tcPr>
          <w:p w14:paraId="0CF32A44" w14:textId="16B4ACF2" w:rsidR="00E6117A" w:rsidRPr="00881BA6" w:rsidRDefault="00E6117A" w:rsidP="001B3486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81BA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เจ้าหนี้</w:t>
            </w:r>
            <w:r w:rsidRPr="00881BA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ค่าซื้อสินทรัพย์</w:t>
            </w:r>
            <w:r w:rsidRPr="00881BA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881BA6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881BA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7A919D0" w14:textId="77777777" w:rsidR="00E6117A" w:rsidRPr="00881BA6" w:rsidRDefault="00E6117A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D5039B8" w14:textId="77777777" w:rsidR="00E6117A" w:rsidRPr="00881BA6" w:rsidRDefault="00E6117A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9C33D08" w14:textId="77777777" w:rsidR="00E6117A" w:rsidRPr="00881BA6" w:rsidRDefault="00E6117A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209390C" w14:textId="77777777" w:rsidR="00E6117A" w:rsidRPr="004939F4" w:rsidRDefault="00E6117A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6DE2C5E" w14:textId="77777777" w:rsidR="00E6117A" w:rsidRPr="004939F4" w:rsidRDefault="00E6117A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0458F609" w14:textId="77777777" w:rsidR="00E6117A" w:rsidRPr="004939F4" w:rsidRDefault="00E6117A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3E36041" w14:textId="77777777" w:rsidR="00E6117A" w:rsidRPr="004939F4" w:rsidRDefault="00E6117A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05054" w:rsidRPr="00C04DF6" w14:paraId="2EA4B67F" w14:textId="77777777" w:rsidTr="00804F76">
        <w:tc>
          <w:tcPr>
            <w:tcW w:w="4031" w:type="dxa"/>
            <w:shd w:val="clear" w:color="auto" w:fill="auto"/>
          </w:tcPr>
          <w:p w14:paraId="4CB59F67" w14:textId="5E60F0DB" w:rsidR="00F05054" w:rsidRPr="00881BA6" w:rsidRDefault="00745A0E" w:rsidP="00F05054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81BA6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EB10895" w14:textId="70FEB7CC" w:rsidR="00F05054" w:rsidRPr="00881BA6" w:rsidRDefault="005676A9" w:rsidP="00F0505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1BA6">
              <w:rPr>
                <w:rFonts w:ascii="Browallia New" w:hAnsi="Browallia New" w:cs="Browallia New"/>
                <w:sz w:val="28"/>
                <w:szCs w:val="28"/>
              </w:rPr>
              <w:t>28,695</w:t>
            </w:r>
          </w:p>
        </w:tc>
        <w:tc>
          <w:tcPr>
            <w:tcW w:w="243" w:type="dxa"/>
            <w:shd w:val="clear" w:color="auto" w:fill="auto"/>
          </w:tcPr>
          <w:p w14:paraId="18A337FD" w14:textId="77777777" w:rsidR="00F05054" w:rsidRPr="00881BA6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8A7A220" w14:textId="24B05157" w:rsidR="00F05054" w:rsidRPr="00881BA6" w:rsidRDefault="00F05054" w:rsidP="000448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1BA6">
              <w:rPr>
                <w:rFonts w:ascii="Browallia New" w:hAnsi="Browallia New" w:cs="Browallia New"/>
                <w:sz w:val="28"/>
                <w:szCs w:val="28"/>
              </w:rPr>
              <w:t>80,000</w:t>
            </w:r>
          </w:p>
        </w:tc>
        <w:tc>
          <w:tcPr>
            <w:tcW w:w="237" w:type="dxa"/>
            <w:shd w:val="clear" w:color="auto" w:fill="auto"/>
          </w:tcPr>
          <w:p w14:paraId="62038ED3" w14:textId="77777777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D8B0F64" w14:textId="79662619" w:rsidR="00F05054" w:rsidRPr="004939F4" w:rsidRDefault="00745A0E" w:rsidP="009E3DD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5,210</w:t>
            </w:r>
          </w:p>
        </w:tc>
        <w:tc>
          <w:tcPr>
            <w:tcW w:w="266" w:type="dxa"/>
            <w:shd w:val="clear" w:color="auto" w:fill="auto"/>
          </w:tcPr>
          <w:p w14:paraId="1ADA47E5" w14:textId="77777777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304EA7E" w14:textId="447D60F3" w:rsidR="00F05054" w:rsidRPr="004939F4" w:rsidRDefault="00F05054" w:rsidP="005C60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lang w:val="en-GB"/>
              </w:rPr>
              <w:t>80,000</w:t>
            </w:r>
          </w:p>
        </w:tc>
      </w:tr>
      <w:tr w:rsidR="001B3486" w:rsidRPr="00144BCF" w14:paraId="664BA59E" w14:textId="77777777" w:rsidTr="00804F76">
        <w:tc>
          <w:tcPr>
            <w:tcW w:w="4031" w:type="dxa"/>
            <w:shd w:val="clear" w:color="auto" w:fill="auto"/>
            <w:vAlign w:val="center"/>
          </w:tcPr>
          <w:p w14:paraId="45BD5F75" w14:textId="77777777" w:rsidR="001B3486" w:rsidRPr="00144BCF" w:rsidRDefault="001B3486" w:rsidP="001B3486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D03D5C3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72C4D8A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9A78DB6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1BF44C25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0619F6CB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6" w:type="dxa"/>
            <w:shd w:val="clear" w:color="auto" w:fill="auto"/>
          </w:tcPr>
          <w:p w14:paraId="2D1D8AEF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167CDB6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B3486" w:rsidRPr="00C04DF6" w14:paraId="74CEEB71" w14:textId="77777777" w:rsidTr="00804F76">
        <w:tc>
          <w:tcPr>
            <w:tcW w:w="4031" w:type="dxa"/>
            <w:shd w:val="clear" w:color="auto" w:fill="auto"/>
            <w:vAlign w:val="center"/>
          </w:tcPr>
          <w:p w14:paraId="08BE08B5" w14:textId="6E3655F9" w:rsidR="001B3486" w:rsidRPr="004939F4" w:rsidRDefault="001B3486" w:rsidP="001B3486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4939F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D60C39E" w14:textId="77777777" w:rsidR="001B3486" w:rsidRPr="004939F4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43D89A0" w14:textId="77777777" w:rsidR="001B3486" w:rsidRPr="004939F4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7D5711A" w14:textId="77777777" w:rsidR="001B3486" w:rsidRPr="004939F4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260D234" w14:textId="77777777" w:rsidR="001B3486" w:rsidRPr="004939F4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76CF3FA" w14:textId="77777777" w:rsidR="001B3486" w:rsidRPr="004939F4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9D8848D" w14:textId="77777777" w:rsidR="001B3486" w:rsidRPr="004939F4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262010C" w14:textId="77777777" w:rsidR="001B3486" w:rsidRPr="004939F4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41B64" w:rsidRPr="00C04DF6" w14:paraId="01FC7DF2" w14:textId="77777777" w:rsidTr="00804F76">
        <w:tc>
          <w:tcPr>
            <w:tcW w:w="4031" w:type="dxa"/>
            <w:shd w:val="clear" w:color="auto" w:fill="auto"/>
          </w:tcPr>
          <w:p w14:paraId="3A261ED7" w14:textId="28C8F5B9" w:rsidR="00E41B64" w:rsidRPr="004939F4" w:rsidRDefault="00E41B64" w:rsidP="00F05054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1B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379E3C9" w14:textId="4CDF2B51" w:rsidR="00E41B64" w:rsidRPr="004939F4" w:rsidRDefault="00195E20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6249360" w14:textId="77777777" w:rsidR="00E41B64" w:rsidRPr="004939F4" w:rsidRDefault="00E41B6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4369F4B" w14:textId="49BF59A7" w:rsidR="00E41B64" w:rsidRPr="004939F4" w:rsidRDefault="00195E20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E89DCC8" w14:textId="77777777" w:rsidR="00E41B64" w:rsidRPr="004939F4" w:rsidRDefault="00E41B6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19E7CB03" w14:textId="408784B0" w:rsidR="00E41B64" w:rsidRPr="00E41B64" w:rsidRDefault="00E41B6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C63EA35" w14:textId="77777777" w:rsidR="00E41B64" w:rsidRPr="004939F4" w:rsidRDefault="00E41B6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01CF554" w14:textId="4E786C01" w:rsidR="00E41B64" w:rsidRPr="004939F4" w:rsidRDefault="00E41B6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78</w:t>
            </w:r>
          </w:p>
        </w:tc>
      </w:tr>
      <w:tr w:rsidR="00F05054" w:rsidRPr="00C04DF6" w14:paraId="0ED8A48F" w14:textId="77777777" w:rsidTr="00804F76">
        <w:tc>
          <w:tcPr>
            <w:tcW w:w="4031" w:type="dxa"/>
            <w:shd w:val="clear" w:color="auto" w:fill="auto"/>
          </w:tcPr>
          <w:p w14:paraId="27FF8D04" w14:textId="0E2ABC54" w:rsidR="00F05054" w:rsidRPr="004939F4" w:rsidRDefault="00E41B64" w:rsidP="00F05054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1B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1D1A28E" w14:textId="18B7919E" w:rsidR="00F05054" w:rsidRPr="004939F4" w:rsidRDefault="00195E20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54,9</w:t>
            </w:r>
            <w:r w:rsidR="00584955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243" w:type="dxa"/>
            <w:shd w:val="clear" w:color="auto" w:fill="auto"/>
          </w:tcPr>
          <w:p w14:paraId="3255DBBB" w14:textId="77777777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2DB6CFA" w14:textId="4C4A375C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lang w:val="en-GB"/>
              </w:rPr>
              <w:t>18,652</w:t>
            </w:r>
          </w:p>
        </w:tc>
        <w:tc>
          <w:tcPr>
            <w:tcW w:w="237" w:type="dxa"/>
            <w:shd w:val="clear" w:color="auto" w:fill="auto"/>
          </w:tcPr>
          <w:p w14:paraId="56F076B4" w14:textId="77777777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6206C6F5" w14:textId="0B5BBDD6" w:rsidR="00F05054" w:rsidRPr="004939F4" w:rsidRDefault="00195E20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54,889</w:t>
            </w:r>
          </w:p>
        </w:tc>
        <w:tc>
          <w:tcPr>
            <w:tcW w:w="266" w:type="dxa"/>
            <w:shd w:val="clear" w:color="auto" w:fill="auto"/>
          </w:tcPr>
          <w:p w14:paraId="390B909A" w14:textId="77777777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BB7377E" w14:textId="151E4587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939F4">
              <w:rPr>
                <w:rFonts w:ascii="Browallia New" w:hAnsi="Browallia New" w:cs="Browallia New"/>
                <w:sz w:val="28"/>
                <w:szCs w:val="28"/>
                <w:lang w:val="en-GB"/>
              </w:rPr>
              <w:t>8,573</w:t>
            </w:r>
          </w:p>
        </w:tc>
      </w:tr>
      <w:tr w:rsidR="00F05054" w:rsidRPr="00C04DF6" w14:paraId="64567BAB" w14:textId="77777777" w:rsidTr="00804F76">
        <w:tc>
          <w:tcPr>
            <w:tcW w:w="4031" w:type="dxa"/>
            <w:shd w:val="clear" w:color="auto" w:fill="auto"/>
          </w:tcPr>
          <w:p w14:paraId="282DB5E0" w14:textId="57BFFF17" w:rsidR="00F05054" w:rsidRPr="004939F4" w:rsidRDefault="00E41B64" w:rsidP="00F05054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1B6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CA7277D" w14:textId="5C2C48D0" w:rsidR="00F05054" w:rsidRPr="004939F4" w:rsidRDefault="00195E20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-</w:t>
            </w:r>
          </w:p>
        </w:tc>
        <w:tc>
          <w:tcPr>
            <w:tcW w:w="243" w:type="dxa"/>
            <w:shd w:val="clear" w:color="auto" w:fill="auto"/>
          </w:tcPr>
          <w:p w14:paraId="33A2F3CD" w14:textId="77777777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D6FD006" w14:textId="219FA479" w:rsidR="00F05054" w:rsidRPr="004939F4" w:rsidRDefault="00F05054" w:rsidP="00CD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37" w:type="dxa"/>
            <w:shd w:val="clear" w:color="auto" w:fill="auto"/>
          </w:tcPr>
          <w:p w14:paraId="158C33C6" w14:textId="77777777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EAAF23F" w14:textId="4CAFB265" w:rsidR="00F05054" w:rsidRPr="004939F4" w:rsidRDefault="00195E20" w:rsidP="0019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712</w:t>
            </w:r>
          </w:p>
        </w:tc>
        <w:tc>
          <w:tcPr>
            <w:tcW w:w="266" w:type="dxa"/>
            <w:shd w:val="clear" w:color="auto" w:fill="auto"/>
          </w:tcPr>
          <w:p w14:paraId="3F1C2105" w14:textId="77777777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52B9741" w14:textId="45D4F850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</w:rPr>
              <w:t xml:space="preserve">         712</w:t>
            </w:r>
          </w:p>
        </w:tc>
      </w:tr>
      <w:tr w:rsidR="00F05054" w:rsidRPr="00C04DF6" w14:paraId="386350C6" w14:textId="77777777" w:rsidTr="00804F76">
        <w:tc>
          <w:tcPr>
            <w:tcW w:w="4031" w:type="dxa"/>
            <w:shd w:val="clear" w:color="auto" w:fill="auto"/>
          </w:tcPr>
          <w:p w14:paraId="52899E97" w14:textId="77777777" w:rsidR="00F05054" w:rsidRPr="004939F4" w:rsidRDefault="00F05054" w:rsidP="00F05054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95D921" w14:textId="00004BA3" w:rsidR="00F05054" w:rsidRPr="004939F4" w:rsidRDefault="00195E20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54,9</w:t>
            </w:r>
            <w:r w:rsidR="00584955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243" w:type="dxa"/>
            <w:shd w:val="clear" w:color="auto" w:fill="auto"/>
          </w:tcPr>
          <w:p w14:paraId="03B78B67" w14:textId="77777777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6B9BAD" w14:textId="34130A24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</w:rPr>
              <w:t>18,652</w:t>
            </w:r>
          </w:p>
        </w:tc>
        <w:tc>
          <w:tcPr>
            <w:tcW w:w="237" w:type="dxa"/>
            <w:shd w:val="clear" w:color="auto" w:fill="auto"/>
          </w:tcPr>
          <w:p w14:paraId="42400A99" w14:textId="77777777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DE365C0" w14:textId="598E78DB" w:rsidR="00F05054" w:rsidRPr="004939F4" w:rsidRDefault="00195E20" w:rsidP="00195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55,601</w:t>
            </w:r>
          </w:p>
        </w:tc>
        <w:tc>
          <w:tcPr>
            <w:tcW w:w="266" w:type="dxa"/>
            <w:shd w:val="clear" w:color="auto" w:fill="auto"/>
          </w:tcPr>
          <w:p w14:paraId="07C34C3F" w14:textId="77777777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50CA07" w14:textId="5187A580" w:rsidR="00F05054" w:rsidRPr="004939F4" w:rsidRDefault="00F05054" w:rsidP="00F0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lang w:val="en-GB"/>
              </w:rPr>
              <w:t>19,363</w:t>
            </w:r>
          </w:p>
        </w:tc>
      </w:tr>
      <w:tr w:rsidR="001B3486" w:rsidRPr="00144BCF" w14:paraId="180AF22E" w14:textId="77777777" w:rsidTr="00804F76">
        <w:tc>
          <w:tcPr>
            <w:tcW w:w="4031" w:type="dxa"/>
          </w:tcPr>
          <w:p w14:paraId="551E9ACA" w14:textId="77777777" w:rsidR="001B3486" w:rsidRPr="00144BCF" w:rsidRDefault="001B3486" w:rsidP="001B3486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12250F94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2D34C3A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6F200E08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3BC73541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6452CB43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6" w:type="dxa"/>
          </w:tcPr>
          <w:p w14:paraId="574CC293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vAlign w:val="bottom"/>
          </w:tcPr>
          <w:p w14:paraId="36D15732" w14:textId="77777777" w:rsidR="001B3486" w:rsidRPr="00144BCF" w:rsidRDefault="001B348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81BA6" w:rsidRPr="00B20D6A" w14:paraId="37BCC52B" w14:textId="77777777" w:rsidTr="00804F76">
        <w:tc>
          <w:tcPr>
            <w:tcW w:w="4031" w:type="dxa"/>
          </w:tcPr>
          <w:p w14:paraId="6254C875" w14:textId="361C6045" w:rsidR="00881BA6" w:rsidRPr="004939F4" w:rsidRDefault="00881BA6" w:rsidP="001B3486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881BA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หนี้สินหมุนเวียนอื่น</w:t>
            </w:r>
            <w:r w:rsidR="004952DD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 </w:t>
            </w:r>
            <w:bookmarkStart w:id="0" w:name="_GoBack"/>
            <w:bookmarkEnd w:id="0"/>
            <w:r w:rsidR="004952DD" w:rsidRPr="004939F4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="004952DD" w:rsidRPr="004939F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vAlign w:val="bottom"/>
          </w:tcPr>
          <w:p w14:paraId="699B2BFC" w14:textId="77777777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0F34994" w14:textId="77777777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105A5CE1" w14:textId="77777777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5A9DA5C" w14:textId="77777777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102AF0BA" w14:textId="0F570D8A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5A61BDA6" w14:textId="77777777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72B57E57" w14:textId="21FA0323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81BA6" w:rsidRPr="00B20D6A" w14:paraId="5105366B" w14:textId="77777777" w:rsidTr="00804F76">
        <w:tc>
          <w:tcPr>
            <w:tcW w:w="4031" w:type="dxa"/>
          </w:tcPr>
          <w:p w14:paraId="05B7EDB3" w14:textId="36366E6C" w:rsidR="00881BA6" w:rsidRPr="00881BA6" w:rsidRDefault="00881BA6" w:rsidP="00881BA6">
            <w:pPr>
              <w:tabs>
                <w:tab w:val="left" w:pos="378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881B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กรรมการและผู้ถือหุ้น</w:t>
            </w:r>
            <w:r w:rsidR="00E2096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881BA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5" w:type="dxa"/>
            <w:vAlign w:val="bottom"/>
          </w:tcPr>
          <w:p w14:paraId="7C269084" w14:textId="674CB602" w:rsidR="00881BA6" w:rsidRPr="004939F4" w:rsidRDefault="00B149B2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835</w:t>
            </w:r>
          </w:p>
        </w:tc>
        <w:tc>
          <w:tcPr>
            <w:tcW w:w="243" w:type="dxa"/>
          </w:tcPr>
          <w:p w14:paraId="6E830366" w14:textId="77777777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33264C2D" w14:textId="74801AC5" w:rsidR="00881BA6" w:rsidRPr="004939F4" w:rsidRDefault="0016081B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F453862" w14:textId="77777777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7D90DFDD" w14:textId="2DA387E7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9E92070" w14:textId="77777777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3F8E4BF8" w14:textId="75A170D9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81BA6" w:rsidRPr="00B20D6A" w14:paraId="340DED34" w14:textId="77777777" w:rsidTr="00804F76">
        <w:tc>
          <w:tcPr>
            <w:tcW w:w="4031" w:type="dxa"/>
          </w:tcPr>
          <w:p w14:paraId="45F64839" w14:textId="3B87D780" w:rsidR="00881BA6" w:rsidRPr="004939F4" w:rsidRDefault="00881BA6" w:rsidP="001B3486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881BA6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995" w:type="dxa"/>
            <w:vAlign w:val="bottom"/>
          </w:tcPr>
          <w:p w14:paraId="143D9ADC" w14:textId="7ED11D39" w:rsidR="00881BA6" w:rsidRPr="004939F4" w:rsidRDefault="00B149B2" w:rsidP="00B149B2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1,500</w:t>
            </w:r>
          </w:p>
        </w:tc>
        <w:tc>
          <w:tcPr>
            <w:tcW w:w="243" w:type="dxa"/>
          </w:tcPr>
          <w:p w14:paraId="1A6AAFD5" w14:textId="77777777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09E843EA" w14:textId="132E5BB0" w:rsidR="00881BA6" w:rsidRPr="004939F4" w:rsidRDefault="0016081B" w:rsidP="00B149B2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E823110" w14:textId="77777777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53A11079" w14:textId="19AF26F9" w:rsidR="00881BA6" w:rsidRPr="004939F4" w:rsidRDefault="0016081B" w:rsidP="00B149B2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501CDBE" w14:textId="77777777" w:rsidR="00881BA6" w:rsidRPr="004939F4" w:rsidRDefault="00881BA6" w:rsidP="001B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113EDF6C" w14:textId="6F76EF01" w:rsidR="00881BA6" w:rsidRPr="004939F4" w:rsidRDefault="0016081B" w:rsidP="00B149B2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81BA6" w:rsidRPr="00B20D6A" w14:paraId="49BF1ECF" w14:textId="77777777" w:rsidTr="00804F76">
        <w:tc>
          <w:tcPr>
            <w:tcW w:w="4031" w:type="dxa"/>
          </w:tcPr>
          <w:p w14:paraId="154C0EEA" w14:textId="0FB0E224" w:rsidR="00881BA6" w:rsidRPr="004939F4" w:rsidRDefault="00881BA6" w:rsidP="00881BA6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</w:tcPr>
          <w:p w14:paraId="21E4DB3C" w14:textId="798EB24F" w:rsidR="00881BA6" w:rsidRPr="004939F4" w:rsidRDefault="00B149B2" w:rsidP="00B149B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2,335</w:t>
            </w:r>
          </w:p>
        </w:tc>
        <w:tc>
          <w:tcPr>
            <w:tcW w:w="243" w:type="dxa"/>
          </w:tcPr>
          <w:p w14:paraId="63BB576C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</w:tcPr>
          <w:p w14:paraId="2515C724" w14:textId="02265242" w:rsidR="00881BA6" w:rsidRPr="004939F4" w:rsidRDefault="0016081B" w:rsidP="00B149B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F85820D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4FDAFB9F" w14:textId="40BBDD51" w:rsidR="00881BA6" w:rsidRPr="004939F4" w:rsidRDefault="0016081B" w:rsidP="00B149B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EF3E6DE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0DEC9FE7" w14:textId="718FF25F" w:rsidR="00881BA6" w:rsidRPr="004939F4" w:rsidRDefault="0016081B" w:rsidP="00B149B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81BA6" w:rsidRPr="00144BCF" w14:paraId="076B6BE8" w14:textId="77777777" w:rsidTr="00804F76">
        <w:tc>
          <w:tcPr>
            <w:tcW w:w="4031" w:type="dxa"/>
          </w:tcPr>
          <w:p w14:paraId="5E69EFD9" w14:textId="77777777" w:rsidR="00881BA6" w:rsidRPr="00144BCF" w:rsidRDefault="00881BA6" w:rsidP="00881BA6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995" w:type="dxa"/>
            <w:vAlign w:val="bottom"/>
          </w:tcPr>
          <w:p w14:paraId="2123381E" w14:textId="77777777" w:rsidR="00881BA6" w:rsidRPr="00144BCF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F2C9A08" w14:textId="77777777" w:rsidR="00881BA6" w:rsidRPr="00144BCF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4D1E1B84" w14:textId="77777777" w:rsidR="00881BA6" w:rsidRPr="00144BCF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17128566" w14:textId="77777777" w:rsidR="00881BA6" w:rsidRPr="00144BCF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3C9469DB" w14:textId="77777777" w:rsidR="00881BA6" w:rsidRPr="00144BCF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6" w:type="dxa"/>
          </w:tcPr>
          <w:p w14:paraId="24ADBB32" w14:textId="77777777" w:rsidR="00881BA6" w:rsidRPr="00144BCF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vAlign w:val="bottom"/>
          </w:tcPr>
          <w:p w14:paraId="37F32F54" w14:textId="77777777" w:rsidR="00881BA6" w:rsidRPr="00144BCF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81BA6" w:rsidRPr="007E51FF" w14:paraId="2C7E422E" w14:textId="77777777" w:rsidTr="00804F76">
        <w:tc>
          <w:tcPr>
            <w:tcW w:w="4031" w:type="dxa"/>
          </w:tcPr>
          <w:p w14:paraId="0B0FE748" w14:textId="77777777" w:rsidR="00881BA6" w:rsidRPr="004939F4" w:rsidRDefault="00881BA6" w:rsidP="00881BA6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เงินกู้ยืมและดอกเบี้ยค้างจ่ายจากบุคคลและ</w:t>
            </w:r>
          </w:p>
          <w:p w14:paraId="62F4C25F" w14:textId="7C287524" w:rsidR="00881BA6" w:rsidRPr="004939F4" w:rsidRDefault="00881BA6" w:rsidP="00881BA6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  <w:r w:rsidRPr="004939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vAlign w:val="bottom"/>
          </w:tcPr>
          <w:p w14:paraId="62D1A27B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533F13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57A76F14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5D2E6D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0ACAF57A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2737EFAF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27F2E66A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81BA6" w:rsidRPr="007E51FF" w14:paraId="6A121D5F" w14:textId="77777777" w:rsidTr="00804F76">
        <w:tc>
          <w:tcPr>
            <w:tcW w:w="4031" w:type="dxa"/>
          </w:tcPr>
          <w:p w14:paraId="29CF829A" w14:textId="493AEEF2" w:rsidR="00881BA6" w:rsidRPr="004939F4" w:rsidRDefault="00881BA6" w:rsidP="00881BA6">
            <w:pPr>
              <w:spacing w:line="240" w:lineRule="auto"/>
              <w:ind w:firstLine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4D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8D2216B" w14:textId="7AFEEB38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-</w:t>
            </w:r>
          </w:p>
        </w:tc>
        <w:tc>
          <w:tcPr>
            <w:tcW w:w="243" w:type="dxa"/>
            <w:shd w:val="clear" w:color="auto" w:fill="auto"/>
          </w:tcPr>
          <w:p w14:paraId="5058C6AF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8CB05FB" w14:textId="78BA120E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B1694B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74212681" w14:textId="74ED87FD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6,882</w:t>
            </w:r>
          </w:p>
        </w:tc>
        <w:tc>
          <w:tcPr>
            <w:tcW w:w="266" w:type="dxa"/>
          </w:tcPr>
          <w:p w14:paraId="36CF0EE9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407BD7C9" w14:textId="3BD6DE7F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</w:rPr>
              <w:t>10,058</w:t>
            </w:r>
          </w:p>
        </w:tc>
      </w:tr>
      <w:tr w:rsidR="00881BA6" w:rsidRPr="007E51FF" w14:paraId="3A3B177A" w14:textId="77777777" w:rsidTr="00804F76">
        <w:tc>
          <w:tcPr>
            <w:tcW w:w="4031" w:type="dxa"/>
          </w:tcPr>
          <w:p w14:paraId="53FDC02B" w14:textId="77777777" w:rsidR="00881BA6" w:rsidRPr="004939F4" w:rsidRDefault="00881BA6" w:rsidP="00881BA6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218B9" w14:textId="4E757371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142,725</w:t>
            </w:r>
          </w:p>
        </w:tc>
        <w:tc>
          <w:tcPr>
            <w:tcW w:w="243" w:type="dxa"/>
            <w:shd w:val="clear" w:color="auto" w:fill="auto"/>
          </w:tcPr>
          <w:p w14:paraId="593B48A6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EE12B" w14:textId="42563A88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</w:rPr>
              <w:t>10,116</w:t>
            </w:r>
          </w:p>
        </w:tc>
        <w:tc>
          <w:tcPr>
            <w:tcW w:w="237" w:type="dxa"/>
            <w:shd w:val="clear" w:color="auto" w:fill="auto"/>
          </w:tcPr>
          <w:p w14:paraId="1CF118CC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10C58" w14:textId="5786D91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69,881</w:t>
            </w:r>
          </w:p>
        </w:tc>
        <w:tc>
          <w:tcPr>
            <w:tcW w:w="266" w:type="dxa"/>
          </w:tcPr>
          <w:p w14:paraId="08537BB1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5BCE21D" w14:textId="70881656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lang w:val="en-GB"/>
              </w:rPr>
              <w:t>10,116</w:t>
            </w:r>
          </w:p>
        </w:tc>
      </w:tr>
      <w:tr w:rsidR="00881BA6" w:rsidRPr="007E51FF" w14:paraId="4CA821F3" w14:textId="77777777" w:rsidTr="00804F76">
        <w:trPr>
          <w:trHeight w:val="56"/>
        </w:trPr>
        <w:tc>
          <w:tcPr>
            <w:tcW w:w="4031" w:type="dxa"/>
          </w:tcPr>
          <w:p w14:paraId="08006BDB" w14:textId="77777777" w:rsidR="00881BA6" w:rsidRPr="004939F4" w:rsidRDefault="00881BA6" w:rsidP="00881BA6">
            <w:pPr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3365D72" w14:textId="50D02BE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142,725</w:t>
            </w:r>
          </w:p>
        </w:tc>
        <w:tc>
          <w:tcPr>
            <w:tcW w:w="243" w:type="dxa"/>
            <w:shd w:val="clear" w:color="auto" w:fill="auto"/>
          </w:tcPr>
          <w:p w14:paraId="27AB8A53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AE6568F" w14:textId="66A47BC2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</w:rPr>
              <w:t>10,116</w:t>
            </w:r>
          </w:p>
        </w:tc>
        <w:tc>
          <w:tcPr>
            <w:tcW w:w="237" w:type="dxa"/>
            <w:shd w:val="clear" w:color="auto" w:fill="auto"/>
          </w:tcPr>
          <w:p w14:paraId="7193A5EE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8519093" w14:textId="6B431BA6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76,763</w:t>
            </w:r>
          </w:p>
        </w:tc>
        <w:tc>
          <w:tcPr>
            <w:tcW w:w="266" w:type="dxa"/>
          </w:tcPr>
          <w:p w14:paraId="7C242DA4" w14:textId="77777777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2F7EF68" w14:textId="04944F1A" w:rsidR="00881BA6" w:rsidRPr="004939F4" w:rsidRDefault="00881BA6" w:rsidP="008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</w:rPr>
              <w:t>20,174</w:t>
            </w:r>
          </w:p>
        </w:tc>
      </w:tr>
    </w:tbl>
    <w:p w14:paraId="51FDC6D6" w14:textId="6F52B906" w:rsidR="00E72CCF" w:rsidRDefault="00E72CCF">
      <w:pPr>
        <w:rPr>
          <w:sz w:val="28"/>
          <w:szCs w:val="28"/>
        </w:rPr>
      </w:pPr>
    </w:p>
    <w:p w14:paraId="2CEFD89E" w14:textId="01FE01F2" w:rsidR="00EF7996" w:rsidRDefault="00EF7996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939F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ในระหว่างปีสิ้นสุดวันที่ </w:t>
      </w:r>
      <w:r w:rsidRPr="004939F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4939F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ธันวาคม </w:t>
      </w:r>
      <w:r w:rsidRPr="004939F4">
        <w:rPr>
          <w:rFonts w:ascii="Browallia New" w:hAnsi="Browallia New" w:cs="Browallia New"/>
          <w:sz w:val="28"/>
          <w:szCs w:val="28"/>
          <w:lang w:val="en-GB"/>
        </w:rPr>
        <w:t>25</w:t>
      </w:r>
      <w:r w:rsidR="00F05054">
        <w:rPr>
          <w:rFonts w:ascii="Browallia New" w:hAnsi="Browallia New" w:cs="Browallia New"/>
          <w:sz w:val="28"/>
          <w:szCs w:val="28"/>
          <w:lang w:val="en-GB"/>
        </w:rPr>
        <w:t>60</w:t>
      </w:r>
      <w:r w:rsidR="00A52F5C" w:rsidRPr="004939F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52F5C" w:rsidRPr="004939F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A52F5C" w:rsidRPr="004939F4">
        <w:rPr>
          <w:rFonts w:ascii="Browallia New" w:hAnsi="Browallia New" w:cs="Browallia New"/>
          <w:sz w:val="28"/>
          <w:szCs w:val="28"/>
        </w:rPr>
        <w:t>25</w:t>
      </w:r>
      <w:r w:rsidR="00F05054">
        <w:rPr>
          <w:rFonts w:ascii="Browallia New" w:hAnsi="Browallia New" w:cs="Browallia New"/>
          <w:sz w:val="28"/>
          <w:szCs w:val="28"/>
        </w:rPr>
        <w:t>59</w:t>
      </w:r>
      <w:r w:rsidRPr="004939F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939F4">
        <w:rPr>
          <w:rFonts w:ascii="Browallia New" w:hAnsi="Browallia New" w:cs="Browallia New" w:hint="cs"/>
          <w:sz w:val="28"/>
          <w:szCs w:val="28"/>
          <w:cs/>
          <w:lang w:val="en-GB"/>
        </w:rPr>
        <w:t>รายการเคลื่อนไหวของเงินกู้ยืมมีดังต่อไปนี้</w:t>
      </w:r>
    </w:p>
    <w:p w14:paraId="0855FDBE" w14:textId="77777777" w:rsidR="00B47DF1" w:rsidRDefault="00B47DF1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8"/>
        <w:gridCol w:w="26"/>
        <w:gridCol w:w="995"/>
        <w:gridCol w:w="243"/>
        <w:gridCol w:w="1102"/>
        <w:gridCol w:w="237"/>
        <w:gridCol w:w="11"/>
        <w:gridCol w:w="985"/>
        <w:gridCol w:w="266"/>
        <w:gridCol w:w="1009"/>
        <w:gridCol w:w="30"/>
      </w:tblGrid>
      <w:tr w:rsidR="00BC7478" w:rsidRPr="004939F4" w14:paraId="64FDCEEA" w14:textId="77777777" w:rsidTr="00804F76">
        <w:trPr>
          <w:gridAfter w:val="1"/>
          <w:wAfter w:w="30" w:type="dxa"/>
        </w:trPr>
        <w:tc>
          <w:tcPr>
            <w:tcW w:w="3988" w:type="dxa"/>
            <w:shd w:val="clear" w:color="auto" w:fill="auto"/>
          </w:tcPr>
          <w:p w14:paraId="37728C00" w14:textId="77777777" w:rsidR="00BC7478" w:rsidRPr="004939F4" w:rsidRDefault="00BC7478" w:rsidP="00BC7478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74" w:type="dxa"/>
            <w:gridSpan w:val="9"/>
            <w:shd w:val="clear" w:color="auto" w:fill="auto"/>
          </w:tcPr>
          <w:p w14:paraId="4071B371" w14:textId="77777777" w:rsidR="00BC7478" w:rsidRPr="004939F4" w:rsidRDefault="00BC7478" w:rsidP="00BC7478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BC7478" w:rsidRPr="004939F4" w14:paraId="44CA553F" w14:textId="77777777" w:rsidTr="00804F76">
        <w:trPr>
          <w:tblHeader/>
        </w:trPr>
        <w:tc>
          <w:tcPr>
            <w:tcW w:w="4014" w:type="dxa"/>
            <w:gridSpan w:val="2"/>
            <w:shd w:val="clear" w:color="auto" w:fill="auto"/>
          </w:tcPr>
          <w:p w14:paraId="77F7D12E" w14:textId="77777777" w:rsidR="00BC7478" w:rsidRPr="004939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0BA4F" w14:textId="77777777" w:rsidR="00BC7478" w:rsidRPr="004939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798586A" w14:textId="77777777" w:rsidR="00BC7478" w:rsidRPr="004939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84D41E" w14:textId="77777777" w:rsidR="00BC7478" w:rsidRPr="004939F4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C7478" w:rsidRPr="004939F4" w14:paraId="0900F56C" w14:textId="77777777" w:rsidTr="00804F76">
        <w:trPr>
          <w:tblHeader/>
        </w:trPr>
        <w:tc>
          <w:tcPr>
            <w:tcW w:w="4014" w:type="dxa"/>
            <w:gridSpan w:val="2"/>
            <w:shd w:val="clear" w:color="auto" w:fill="auto"/>
          </w:tcPr>
          <w:p w14:paraId="21351D44" w14:textId="77777777" w:rsidR="00BC7478" w:rsidRPr="004939F4" w:rsidRDefault="00BC7478" w:rsidP="00BC7478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08935" w14:textId="77777777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C5F04" w14:textId="77777777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5EF19" w14:textId="77777777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6527955" w14:textId="77777777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59743" w14:textId="77777777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88F99" w14:textId="77777777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9CB82" w14:textId="77777777" w:rsidR="00BC7478" w:rsidRPr="004939F4" w:rsidRDefault="00BC7478" w:rsidP="00BC747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BC7478" w:rsidRPr="00144BCF" w14:paraId="306E897A" w14:textId="77777777" w:rsidTr="00804F76">
        <w:trPr>
          <w:trHeight w:val="279"/>
        </w:trPr>
        <w:tc>
          <w:tcPr>
            <w:tcW w:w="4014" w:type="dxa"/>
            <w:gridSpan w:val="2"/>
            <w:shd w:val="clear" w:color="auto" w:fill="auto"/>
            <w:vAlign w:val="bottom"/>
          </w:tcPr>
          <w:p w14:paraId="04D3F6BF" w14:textId="77777777" w:rsidR="00BC7478" w:rsidRPr="00144BCF" w:rsidRDefault="00BC7478" w:rsidP="00BC747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2ADADF0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BF6C500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4F071A8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47452029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1EF8E8D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266" w:type="dxa"/>
            <w:shd w:val="clear" w:color="auto" w:fill="auto"/>
          </w:tcPr>
          <w:p w14:paraId="1E3C7FE8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bottom"/>
          </w:tcPr>
          <w:p w14:paraId="1203A21A" w14:textId="77777777" w:rsidR="00BC7478" w:rsidRPr="00144BCF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C7478" w:rsidRPr="00A61D6B" w14:paraId="1B68D0F1" w14:textId="77777777" w:rsidTr="00804F76">
        <w:trPr>
          <w:trHeight w:val="279"/>
        </w:trPr>
        <w:tc>
          <w:tcPr>
            <w:tcW w:w="4014" w:type="dxa"/>
            <w:gridSpan w:val="2"/>
            <w:shd w:val="clear" w:color="auto" w:fill="auto"/>
            <w:vAlign w:val="bottom"/>
          </w:tcPr>
          <w:p w14:paraId="1B9CD27B" w14:textId="77777777" w:rsidR="00BC7478" w:rsidRPr="004939F4" w:rsidRDefault="00BC7478" w:rsidP="00BC747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4939F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4939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A438542" w14:textId="0E57360C" w:rsidR="00BC7478" w:rsidRPr="00777543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7543">
              <w:rPr>
                <w:rFonts w:ascii="Browallia New" w:hAnsi="Browallia New" w:cs="Browallia New"/>
                <w:sz w:val="28"/>
                <w:szCs w:val="28"/>
              </w:rPr>
              <w:t>10,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43" w:type="dxa"/>
            <w:shd w:val="clear" w:color="auto" w:fill="auto"/>
          </w:tcPr>
          <w:p w14:paraId="3B5C273E" w14:textId="77777777" w:rsidR="00BC7478" w:rsidRPr="00C04DF6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95A4F70" w14:textId="5E1D17E5" w:rsidR="00BC7478" w:rsidRPr="007B43EB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25,00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78A65453" w14:textId="77777777" w:rsidR="00BC7478" w:rsidRPr="00C04DF6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1FFDEFC9" w14:textId="7C87C62E" w:rsidR="00BC7478" w:rsidRPr="007B43EB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66" w:type="dxa"/>
            <w:shd w:val="clear" w:color="auto" w:fill="auto"/>
          </w:tcPr>
          <w:p w14:paraId="6BE4C0C4" w14:textId="77777777" w:rsidR="00BC7478" w:rsidRPr="00C04DF6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41C41BBC" w14:textId="5C37CCAF" w:rsidR="00BC7478" w:rsidRPr="00577DF2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30,00</w:t>
            </w:r>
            <w:r w:rsidR="00B515C2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</w:tr>
      <w:tr w:rsidR="00BC7478" w:rsidRPr="00A61D6B" w14:paraId="44877425" w14:textId="77777777" w:rsidTr="00804F76">
        <w:tc>
          <w:tcPr>
            <w:tcW w:w="4014" w:type="dxa"/>
            <w:gridSpan w:val="2"/>
            <w:shd w:val="clear" w:color="auto" w:fill="auto"/>
            <w:vAlign w:val="bottom"/>
          </w:tcPr>
          <w:p w14:paraId="1F2478A2" w14:textId="77777777" w:rsidR="00BC7478" w:rsidRPr="004939F4" w:rsidRDefault="00BC7478" w:rsidP="00BC747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กู้เพิ่ม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534927A" w14:textId="4D80ACDF" w:rsidR="00BC7478" w:rsidRPr="00777543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754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86,200</w:t>
            </w:r>
          </w:p>
        </w:tc>
        <w:tc>
          <w:tcPr>
            <w:tcW w:w="243" w:type="dxa"/>
            <w:shd w:val="clear" w:color="auto" w:fill="auto"/>
          </w:tcPr>
          <w:p w14:paraId="5CE431ED" w14:textId="77777777" w:rsidR="00BC7478" w:rsidRPr="006D4B50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95C489C" w14:textId="0E526A10" w:rsidR="00BC7478" w:rsidRPr="007B43EB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37" w:type="dxa"/>
            <w:shd w:val="clear" w:color="auto" w:fill="auto"/>
          </w:tcPr>
          <w:p w14:paraId="245A57A6" w14:textId="77777777" w:rsidR="00BC7478" w:rsidRPr="00C04DF6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38E14004" w14:textId="60779076" w:rsidR="00BC7478" w:rsidRPr="007B43EB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47,000</w:t>
            </w:r>
          </w:p>
        </w:tc>
        <w:tc>
          <w:tcPr>
            <w:tcW w:w="266" w:type="dxa"/>
            <w:shd w:val="clear" w:color="auto" w:fill="auto"/>
          </w:tcPr>
          <w:p w14:paraId="3461A296" w14:textId="77777777" w:rsidR="00BC7478" w:rsidRPr="0071276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20A712C3" w14:textId="42C47B79" w:rsidR="00BC7478" w:rsidRPr="00577DF2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52,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BC7478" w:rsidRPr="00A61D6B" w14:paraId="6B1C970C" w14:textId="77777777" w:rsidTr="00804F76">
        <w:tc>
          <w:tcPr>
            <w:tcW w:w="4014" w:type="dxa"/>
            <w:gridSpan w:val="2"/>
            <w:shd w:val="clear" w:color="auto" w:fill="auto"/>
            <w:vAlign w:val="bottom"/>
          </w:tcPr>
          <w:p w14:paraId="1B7F76DA" w14:textId="77777777" w:rsidR="00BC7478" w:rsidRPr="004939F4" w:rsidRDefault="00BC7478" w:rsidP="00BC747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3FF40A5" w14:textId="6EC88F5D" w:rsidR="00BC7478" w:rsidRPr="00777543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7543">
              <w:rPr>
                <w:rFonts w:ascii="Browallia New" w:hAnsi="Browallia New" w:cs="Browallia New"/>
                <w:sz w:val="28"/>
                <w:szCs w:val="28"/>
              </w:rPr>
              <w:t>(5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8,300</w:t>
            </w:r>
            <w:r w:rsidRPr="007775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25FBD4D" w14:textId="77777777" w:rsidR="00BC7478" w:rsidRPr="006D4B50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DEE1820" w14:textId="1F169B90" w:rsidR="00BC7478" w:rsidRPr="00577DF2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</w:rPr>
              <w:t>(52,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7B43E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22065DC" w14:textId="77777777" w:rsidR="00BC7478" w:rsidRPr="00C04DF6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7FF0616A" w14:textId="78F25C42" w:rsidR="00BC7478" w:rsidRPr="007B43EB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2,800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43D61E10" w14:textId="77777777" w:rsidR="00BC7478" w:rsidRPr="0071276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039" w:type="dxa"/>
            <w:gridSpan w:val="2"/>
            <w:shd w:val="clear" w:color="auto" w:fill="auto"/>
          </w:tcPr>
          <w:p w14:paraId="084C1DB6" w14:textId="7312838A" w:rsidR="00BC7478" w:rsidRPr="00577DF2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(62,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7B43E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C7478" w:rsidRPr="00A61D6B" w14:paraId="6EFE70C9" w14:textId="77777777" w:rsidTr="00804F76">
        <w:tc>
          <w:tcPr>
            <w:tcW w:w="4014" w:type="dxa"/>
            <w:gridSpan w:val="2"/>
            <w:shd w:val="clear" w:color="auto" w:fill="auto"/>
            <w:vAlign w:val="bottom"/>
          </w:tcPr>
          <w:p w14:paraId="42DB8F96" w14:textId="77777777" w:rsidR="00BC7478" w:rsidRPr="004939F4" w:rsidRDefault="00BC7478" w:rsidP="00BC747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4939F4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4939F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4939F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4939F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C203A71" w14:textId="238FE8EB" w:rsidR="00BC7478" w:rsidRPr="00777543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754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37,900</w:t>
            </w:r>
          </w:p>
        </w:tc>
        <w:tc>
          <w:tcPr>
            <w:tcW w:w="243" w:type="dxa"/>
            <w:shd w:val="clear" w:color="auto" w:fill="auto"/>
          </w:tcPr>
          <w:p w14:paraId="7B6EEFCB" w14:textId="77777777" w:rsidR="00BC7478" w:rsidRPr="006D4B50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9F22A91" w14:textId="2A7164F7" w:rsidR="00BC7478" w:rsidRPr="007B43EB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</w:rPr>
              <w:t>10,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37" w:type="dxa"/>
            <w:shd w:val="clear" w:color="auto" w:fill="auto"/>
          </w:tcPr>
          <w:p w14:paraId="0A57E534" w14:textId="77777777" w:rsidR="00BC7478" w:rsidRPr="00C04DF6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00BE46" w14:textId="362EBFF7" w:rsidR="00BC7478" w:rsidRPr="007B43EB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4,200</w:t>
            </w:r>
          </w:p>
        </w:tc>
        <w:tc>
          <w:tcPr>
            <w:tcW w:w="266" w:type="dxa"/>
            <w:shd w:val="clear" w:color="auto" w:fill="auto"/>
          </w:tcPr>
          <w:p w14:paraId="5C908115" w14:textId="77777777" w:rsidR="00BC7478" w:rsidRPr="0071276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green"/>
                <w:u w:val="single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EB4F3EC" w14:textId="3A4C44F7" w:rsidR="00BC7478" w:rsidRPr="00577DF2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</w:t>
            </w:r>
            <w:r w:rsidR="00137FE9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3624DE34" w14:textId="7A8BC1FE" w:rsidR="00E507A5" w:rsidRDefault="00E507A5" w:rsidP="00565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032DD6F" w14:textId="23F32DB2" w:rsidR="00813F26" w:rsidRDefault="00813F26" w:rsidP="00565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65A5C">
        <w:rPr>
          <w:rFonts w:ascii="Browallia New" w:hAnsi="Browallia New" w:cs="Browallia New"/>
          <w:sz w:val="28"/>
          <w:szCs w:val="28"/>
          <w:cs/>
        </w:rPr>
        <w:lastRenderedPageBreak/>
        <w:t>เงินกู้ยืมระยะสั้น</w:t>
      </w:r>
      <w:r w:rsidR="00DA617A">
        <w:rPr>
          <w:rFonts w:ascii="Browallia New" w:hAnsi="Browallia New" w:cs="Browallia New" w:hint="cs"/>
          <w:sz w:val="28"/>
          <w:szCs w:val="28"/>
          <w:cs/>
        </w:rPr>
        <w:t>จาก</w:t>
      </w:r>
      <w:r w:rsidRPr="00565A5C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="000574CD">
        <w:rPr>
          <w:rFonts w:ascii="Browallia New" w:hAnsi="Browallia New" w:cs="Browallia New"/>
          <w:sz w:val="28"/>
          <w:szCs w:val="28"/>
        </w:rPr>
        <w:t xml:space="preserve"> </w:t>
      </w:r>
      <w:r w:rsidR="000574CD">
        <w:rPr>
          <w:rFonts w:ascii="Browallia New" w:hAnsi="Browallia New" w:cs="Browallia New" w:hint="cs"/>
          <w:sz w:val="28"/>
          <w:szCs w:val="28"/>
          <w:cs/>
        </w:rPr>
        <w:t>และกรรมการ</w:t>
      </w:r>
      <w:r w:rsidRPr="00565A5C">
        <w:rPr>
          <w:rFonts w:ascii="Browallia New" w:hAnsi="Browallia New" w:cs="Browallia New"/>
          <w:sz w:val="28"/>
          <w:szCs w:val="28"/>
          <w:cs/>
        </w:rPr>
        <w:t>ดังกล่าวอยู่ในรูปแบบตั๋วสัญญาใช้เงิน โดยมีอัตราดอกเบี้ยร้อย</w:t>
      </w:r>
      <w:r w:rsidRPr="003D14A4">
        <w:rPr>
          <w:rFonts w:ascii="Browallia New" w:hAnsi="Browallia New" w:cs="Browallia New"/>
          <w:sz w:val="28"/>
          <w:szCs w:val="28"/>
          <w:cs/>
        </w:rPr>
        <w:t xml:space="preserve">ละ </w:t>
      </w:r>
      <w:r w:rsidR="008B7A70" w:rsidRPr="003D14A4">
        <w:rPr>
          <w:rFonts w:ascii="Browallia New" w:hAnsi="Browallia New" w:cs="Browallia New"/>
          <w:sz w:val="28"/>
          <w:szCs w:val="28"/>
        </w:rPr>
        <w:t>4.</w:t>
      </w:r>
      <w:r w:rsidRPr="003D14A4">
        <w:rPr>
          <w:rFonts w:ascii="Browallia New" w:hAnsi="Browallia New" w:cs="Browallia New"/>
          <w:sz w:val="28"/>
          <w:szCs w:val="28"/>
        </w:rPr>
        <w:t>00</w:t>
      </w:r>
      <w:r w:rsidR="00417182" w:rsidRPr="003D14A4">
        <w:rPr>
          <w:rFonts w:ascii="Browallia New" w:hAnsi="Browallia New" w:cs="Browallia New"/>
          <w:sz w:val="28"/>
          <w:szCs w:val="28"/>
        </w:rPr>
        <w:t xml:space="preserve"> –</w:t>
      </w:r>
      <w:r w:rsidR="00417182">
        <w:rPr>
          <w:rFonts w:ascii="Browallia New" w:hAnsi="Browallia New" w:cs="Browallia New"/>
          <w:sz w:val="28"/>
          <w:szCs w:val="28"/>
        </w:rPr>
        <w:t xml:space="preserve"> </w:t>
      </w:r>
      <w:r w:rsidR="003829D5">
        <w:rPr>
          <w:rFonts w:ascii="Browallia New" w:hAnsi="Browallia New" w:cs="Browallia New"/>
          <w:sz w:val="28"/>
          <w:szCs w:val="28"/>
        </w:rPr>
        <w:t>15.00</w:t>
      </w:r>
      <w:r w:rsidRPr="00565A5C">
        <w:rPr>
          <w:rFonts w:ascii="Browallia New" w:hAnsi="Browallia New" w:cs="Browallia New"/>
          <w:sz w:val="28"/>
          <w:szCs w:val="28"/>
        </w:rPr>
        <w:t xml:space="preserve"> </w:t>
      </w:r>
      <w:r w:rsidRPr="00565A5C">
        <w:rPr>
          <w:rFonts w:ascii="Browallia New" w:hAnsi="Browallia New" w:cs="Browallia New"/>
          <w:sz w:val="28"/>
          <w:szCs w:val="28"/>
          <w:cs/>
        </w:rPr>
        <w:t xml:space="preserve">ต่อปี (ปี </w:t>
      </w:r>
      <w:r w:rsidRPr="00565A5C">
        <w:rPr>
          <w:rFonts w:ascii="Browallia New" w:hAnsi="Browallia New" w:cs="Browallia New"/>
          <w:sz w:val="28"/>
          <w:szCs w:val="28"/>
        </w:rPr>
        <w:t>255</w:t>
      </w:r>
      <w:r w:rsidR="0030534B">
        <w:rPr>
          <w:rFonts w:ascii="Browallia New" w:hAnsi="Browallia New" w:cs="Browallia New"/>
          <w:sz w:val="28"/>
          <w:szCs w:val="28"/>
        </w:rPr>
        <w:t>9</w:t>
      </w:r>
      <w:r w:rsidRPr="00565A5C">
        <w:rPr>
          <w:rFonts w:ascii="Browallia New" w:hAnsi="Browallia New" w:cs="Browallia New"/>
          <w:sz w:val="28"/>
          <w:szCs w:val="28"/>
        </w:rPr>
        <w:t xml:space="preserve"> : </w:t>
      </w:r>
      <w:r w:rsidRPr="00565A5C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30534B">
        <w:rPr>
          <w:rFonts w:ascii="Browallia New" w:hAnsi="Browallia New" w:cs="Browallia New"/>
          <w:sz w:val="28"/>
          <w:szCs w:val="28"/>
        </w:rPr>
        <w:t>4.00</w:t>
      </w:r>
      <w:r w:rsidR="000574C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574CD">
        <w:rPr>
          <w:rFonts w:ascii="Browallia New" w:hAnsi="Browallia New" w:cs="Browallia New"/>
          <w:sz w:val="28"/>
          <w:szCs w:val="28"/>
        </w:rPr>
        <w:t>– 4.</w:t>
      </w:r>
      <w:r w:rsidR="0030534B">
        <w:rPr>
          <w:rFonts w:ascii="Browallia New" w:hAnsi="Browallia New" w:cs="Browallia New"/>
          <w:sz w:val="28"/>
          <w:szCs w:val="28"/>
        </w:rPr>
        <w:t>50</w:t>
      </w:r>
      <w:r w:rsidRPr="00565A5C">
        <w:rPr>
          <w:rFonts w:ascii="Browallia New" w:hAnsi="Browallia New" w:cs="Browallia New"/>
          <w:sz w:val="28"/>
          <w:szCs w:val="28"/>
        </w:rPr>
        <w:t xml:space="preserve"> </w:t>
      </w:r>
      <w:r w:rsidRPr="00565A5C">
        <w:rPr>
          <w:rFonts w:ascii="Browallia New" w:hAnsi="Browallia New" w:cs="Browallia New"/>
          <w:sz w:val="28"/>
          <w:szCs w:val="28"/>
          <w:cs/>
        </w:rPr>
        <w:t>ต่อปี) และมีกำหนดชำระคืนเมื่อทวงถาม โดยไม่มีหลักประกัน</w:t>
      </w:r>
    </w:p>
    <w:p w14:paraId="2A65ADCA" w14:textId="2754E4C3" w:rsidR="00813F26" w:rsidRDefault="00813F26" w:rsidP="00813F26">
      <w:pPr>
        <w:rPr>
          <w:rFonts w:ascii="Browallia New" w:hAnsi="Browallia New" w:cs="Browallia New"/>
          <w:sz w:val="28"/>
          <w:szCs w:val="28"/>
        </w:rPr>
      </w:pP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98"/>
        <w:gridCol w:w="1017"/>
        <w:gridCol w:w="244"/>
        <w:gridCol w:w="997"/>
        <w:gridCol w:w="238"/>
        <w:gridCol w:w="11"/>
        <w:gridCol w:w="988"/>
        <w:gridCol w:w="267"/>
        <w:gridCol w:w="1042"/>
      </w:tblGrid>
      <w:tr w:rsidR="00813F26" w:rsidRPr="007B43EB" w14:paraId="5829EBF1" w14:textId="77777777" w:rsidTr="002E0B6F">
        <w:trPr>
          <w:tblHeader/>
        </w:trPr>
        <w:tc>
          <w:tcPr>
            <w:tcW w:w="3998" w:type="dxa"/>
          </w:tcPr>
          <w:p w14:paraId="494443F9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04" w:type="dxa"/>
            <w:gridSpan w:val="8"/>
          </w:tcPr>
          <w:p w14:paraId="5AF084F7" w14:textId="77777777" w:rsidR="00813F26" w:rsidRPr="007B43EB" w:rsidRDefault="00813F26" w:rsidP="00A875CD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13F26" w:rsidRPr="007B43EB" w14:paraId="41D2303C" w14:textId="77777777" w:rsidTr="002E0B6F">
        <w:trPr>
          <w:tblHeader/>
        </w:trPr>
        <w:tc>
          <w:tcPr>
            <w:tcW w:w="3998" w:type="dxa"/>
          </w:tcPr>
          <w:p w14:paraId="5B4D7230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</w:tcPr>
          <w:p w14:paraId="45227C05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14:paraId="56FCAAD3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7" w:type="dxa"/>
            <w:gridSpan w:val="3"/>
            <w:tcBorders>
              <w:bottom w:val="single" w:sz="4" w:space="0" w:color="auto"/>
            </w:tcBorders>
          </w:tcPr>
          <w:p w14:paraId="363246C8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13F26" w:rsidRPr="007B43EB" w14:paraId="2E77E786" w14:textId="77777777" w:rsidTr="002E0B6F">
        <w:trPr>
          <w:tblHeader/>
        </w:trPr>
        <w:tc>
          <w:tcPr>
            <w:tcW w:w="3998" w:type="dxa"/>
          </w:tcPr>
          <w:p w14:paraId="379155E0" w14:textId="77777777" w:rsidR="00813F26" w:rsidRPr="007B43EB" w:rsidRDefault="00813F26" w:rsidP="00A875CD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83150" w14:textId="1DB43B7F" w:rsidR="00813F26" w:rsidRPr="007B43EB" w:rsidRDefault="007D53B8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32A8BA15" w14:textId="77777777" w:rsidR="00813F26" w:rsidRPr="007B43EB" w:rsidRDefault="00813F26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78050" w14:textId="307DB435" w:rsidR="00813F26" w:rsidRPr="007B43EB" w:rsidRDefault="007D53B8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38" w:type="dxa"/>
            <w:vAlign w:val="bottom"/>
          </w:tcPr>
          <w:p w14:paraId="6B0237E1" w14:textId="77777777" w:rsidR="00813F26" w:rsidRPr="007B43EB" w:rsidRDefault="00813F26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vAlign w:val="bottom"/>
          </w:tcPr>
          <w:p w14:paraId="4F26A321" w14:textId="7F98D249" w:rsidR="00813F26" w:rsidRPr="007B43EB" w:rsidRDefault="007D53B8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84D1483" w14:textId="77777777" w:rsidR="00813F26" w:rsidRPr="007B43EB" w:rsidRDefault="00813F26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8B22A" w14:textId="293498C3" w:rsidR="00813F26" w:rsidRPr="007B43EB" w:rsidRDefault="007D53B8" w:rsidP="00A875CD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813F26" w:rsidRPr="007B43EB" w14:paraId="754EAEDD" w14:textId="77777777" w:rsidTr="002E0B6F">
        <w:trPr>
          <w:trHeight w:val="279"/>
        </w:trPr>
        <w:tc>
          <w:tcPr>
            <w:tcW w:w="3998" w:type="dxa"/>
            <w:vAlign w:val="center"/>
          </w:tcPr>
          <w:p w14:paraId="48F9D998" w14:textId="77777777" w:rsidR="00813F26" w:rsidRPr="007B43EB" w:rsidRDefault="00813F26" w:rsidP="00A875CD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017" w:type="dxa"/>
            <w:vAlign w:val="bottom"/>
          </w:tcPr>
          <w:p w14:paraId="341D74DC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6918F130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7" w:type="dxa"/>
            <w:vAlign w:val="bottom"/>
          </w:tcPr>
          <w:p w14:paraId="7CE9B366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C943EA6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4E34440A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46231663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B1EBD3D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13F26" w:rsidRPr="007B43EB" w14:paraId="042AD469" w14:textId="77777777" w:rsidTr="002E0B6F">
        <w:tc>
          <w:tcPr>
            <w:tcW w:w="3998" w:type="dxa"/>
          </w:tcPr>
          <w:p w14:paraId="66974F17" w14:textId="77777777" w:rsidR="00813F26" w:rsidRPr="007B43EB" w:rsidRDefault="00813F26" w:rsidP="00A875CD">
            <w:pPr>
              <w:tabs>
                <w:tab w:val="clear" w:pos="227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1017" w:type="dxa"/>
            <w:vAlign w:val="bottom"/>
          </w:tcPr>
          <w:p w14:paraId="55C21A78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127E43C4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7" w:type="dxa"/>
            <w:vAlign w:val="bottom"/>
          </w:tcPr>
          <w:p w14:paraId="10FA6556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10E5162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4D54FED5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7" w:type="dxa"/>
          </w:tcPr>
          <w:p w14:paraId="50C11050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2" w:type="dxa"/>
            <w:vAlign w:val="bottom"/>
          </w:tcPr>
          <w:p w14:paraId="199BAC39" w14:textId="77777777" w:rsidR="00813F26" w:rsidRPr="007B43EB" w:rsidRDefault="00813F26" w:rsidP="00A87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D53B8" w:rsidRPr="007B43EB" w14:paraId="1B30F6B3" w14:textId="77777777" w:rsidTr="002E0B6F">
        <w:tc>
          <w:tcPr>
            <w:tcW w:w="3998" w:type="dxa"/>
            <w:vAlign w:val="bottom"/>
          </w:tcPr>
          <w:p w14:paraId="7A23817B" w14:textId="77777777" w:rsidR="007D53B8" w:rsidRPr="007B43EB" w:rsidRDefault="007D53B8" w:rsidP="007D53B8">
            <w:pPr>
              <w:pStyle w:val="Footer"/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1017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3F2B3482" w14:textId="1AB6B127" w:rsidR="007D53B8" w:rsidRPr="00F73101" w:rsidRDefault="009954C9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4,464</w:t>
            </w:r>
          </w:p>
        </w:tc>
        <w:tc>
          <w:tcPr>
            <w:tcW w:w="244" w:type="dxa"/>
            <w:shd w:val="clear" w:color="auto" w:fill="auto"/>
          </w:tcPr>
          <w:p w14:paraId="778A3D8F" w14:textId="77777777" w:rsidR="007D53B8" w:rsidRPr="007B43EB" w:rsidRDefault="007D53B8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7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0D688B17" w14:textId="4A9C78F8" w:rsidR="007D53B8" w:rsidRPr="007B43EB" w:rsidRDefault="007D53B8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</w:rPr>
              <w:t>3,449</w:t>
            </w:r>
          </w:p>
        </w:tc>
        <w:tc>
          <w:tcPr>
            <w:tcW w:w="238" w:type="dxa"/>
          </w:tcPr>
          <w:p w14:paraId="7EACB9CF" w14:textId="77777777" w:rsidR="007D53B8" w:rsidRPr="007B43EB" w:rsidRDefault="007D53B8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3612CD7" w14:textId="7D804C7A" w:rsidR="007D53B8" w:rsidRPr="007B43EB" w:rsidRDefault="00F73101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3,273</w:t>
            </w:r>
          </w:p>
        </w:tc>
        <w:tc>
          <w:tcPr>
            <w:tcW w:w="267" w:type="dxa"/>
          </w:tcPr>
          <w:p w14:paraId="02020AA7" w14:textId="77777777" w:rsidR="007D53B8" w:rsidRPr="007B43EB" w:rsidRDefault="007D53B8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2" w:type="dxa"/>
            <w:tcBorders>
              <w:bottom w:val="single" w:sz="12" w:space="0" w:color="auto"/>
            </w:tcBorders>
            <w:vAlign w:val="bottom"/>
          </w:tcPr>
          <w:p w14:paraId="235F5447" w14:textId="033EA068" w:rsidR="007D53B8" w:rsidRPr="007B43EB" w:rsidRDefault="007D53B8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lang w:val="en-GB"/>
              </w:rPr>
              <w:t>2,292</w:t>
            </w:r>
          </w:p>
        </w:tc>
      </w:tr>
    </w:tbl>
    <w:p w14:paraId="01D413E1" w14:textId="05CE537A" w:rsidR="00DA5AC5" w:rsidRPr="00813F26" w:rsidRDefault="00DA5AC5" w:rsidP="001D7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00B58BC" w14:textId="77777777" w:rsidR="006E1078" w:rsidRPr="007B43EB" w:rsidRDefault="006E1078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7B43EB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เงินสดและรายการเทียบเท่าเงินสด</w:t>
      </w:r>
    </w:p>
    <w:p w14:paraId="0E57EE68" w14:textId="77777777" w:rsidR="00050F55" w:rsidRPr="007B43EB" w:rsidRDefault="00050F55" w:rsidP="00AE6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05"/>
        <w:gridCol w:w="1080"/>
        <w:gridCol w:w="245"/>
        <w:gridCol w:w="1040"/>
        <w:gridCol w:w="238"/>
        <w:gridCol w:w="1072"/>
        <w:gridCol w:w="236"/>
        <w:gridCol w:w="1084"/>
      </w:tblGrid>
      <w:tr w:rsidR="006E1078" w:rsidRPr="007B43EB" w14:paraId="0120BC24" w14:textId="77777777" w:rsidTr="002E0B6F">
        <w:tc>
          <w:tcPr>
            <w:tcW w:w="4005" w:type="dxa"/>
          </w:tcPr>
          <w:p w14:paraId="5E61C88C" w14:textId="77777777" w:rsidR="006E1078" w:rsidRPr="007B43EB" w:rsidRDefault="006E1078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95" w:type="dxa"/>
            <w:gridSpan w:val="7"/>
          </w:tcPr>
          <w:p w14:paraId="6857889C" w14:textId="77777777" w:rsidR="006E1078" w:rsidRPr="007B43EB" w:rsidRDefault="006E1078" w:rsidP="00AE6BB0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6E1078" w:rsidRPr="007B43EB" w14:paraId="38AA276D" w14:textId="77777777" w:rsidTr="002E0B6F">
        <w:tc>
          <w:tcPr>
            <w:tcW w:w="4005" w:type="dxa"/>
          </w:tcPr>
          <w:p w14:paraId="5FDE6108" w14:textId="77777777" w:rsidR="006E1078" w:rsidRPr="007B43EB" w:rsidRDefault="006E1078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5" w:type="dxa"/>
            <w:gridSpan w:val="3"/>
            <w:tcBorders>
              <w:bottom w:val="single" w:sz="4" w:space="0" w:color="auto"/>
            </w:tcBorders>
          </w:tcPr>
          <w:p w14:paraId="713D5356" w14:textId="77777777" w:rsidR="006E1078" w:rsidRPr="007B43EB" w:rsidRDefault="006E1078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8B2F0F8" w14:textId="77777777" w:rsidR="006E1078" w:rsidRPr="007B43EB" w:rsidRDefault="006E1078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63D33521" w14:textId="77777777" w:rsidR="006E1078" w:rsidRPr="007B43EB" w:rsidRDefault="006E1078" w:rsidP="00AE6BB0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56222" w:rsidRPr="007B43EB" w14:paraId="60CDBC6B" w14:textId="77777777" w:rsidTr="002E0B6F">
        <w:tc>
          <w:tcPr>
            <w:tcW w:w="4005" w:type="dxa"/>
          </w:tcPr>
          <w:p w14:paraId="72B764C6" w14:textId="77777777" w:rsidR="00D56222" w:rsidRPr="007B43EB" w:rsidRDefault="00D56222" w:rsidP="00D5622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1FA84" w14:textId="59FD2636" w:rsidR="00D56222" w:rsidRPr="007B43EB" w:rsidRDefault="007D53B8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45" w:type="dxa"/>
            <w:tcBorders>
              <w:top w:val="single" w:sz="4" w:space="0" w:color="auto"/>
            </w:tcBorders>
            <w:vAlign w:val="bottom"/>
          </w:tcPr>
          <w:p w14:paraId="611453B9" w14:textId="77777777" w:rsidR="00D56222" w:rsidRPr="007B43EB" w:rsidRDefault="00D56222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CBBC5" w14:textId="29F99C77" w:rsidR="00D56222" w:rsidRPr="007B43EB" w:rsidRDefault="007D53B8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38" w:type="dxa"/>
            <w:vAlign w:val="bottom"/>
          </w:tcPr>
          <w:p w14:paraId="261C5886" w14:textId="77777777" w:rsidR="00D56222" w:rsidRPr="007B43EB" w:rsidRDefault="00D56222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CCBFF" w14:textId="71BB9A6F" w:rsidR="00D56222" w:rsidRPr="007B43EB" w:rsidRDefault="007D53B8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6AABBC5" w14:textId="77777777" w:rsidR="00D56222" w:rsidRPr="007B43EB" w:rsidRDefault="00D56222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24F01" w14:textId="55042B1A" w:rsidR="00D56222" w:rsidRPr="007B43EB" w:rsidRDefault="007D53B8" w:rsidP="00D5622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6E1078" w:rsidRPr="007B43EB" w14:paraId="6CF7BB92" w14:textId="77777777" w:rsidTr="002E0B6F">
        <w:trPr>
          <w:trHeight w:val="370"/>
        </w:trPr>
        <w:tc>
          <w:tcPr>
            <w:tcW w:w="4005" w:type="dxa"/>
          </w:tcPr>
          <w:p w14:paraId="4FC233CE" w14:textId="77777777" w:rsidR="006E1078" w:rsidRPr="007B43EB" w:rsidRDefault="006E1078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4A44FE" w14:textId="77777777" w:rsidR="006E1078" w:rsidRPr="007B43EB" w:rsidRDefault="006E1078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0445B857" w14:textId="77777777" w:rsidR="006E1078" w:rsidRPr="007B43EB" w:rsidRDefault="006E1078" w:rsidP="00AE6BB0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1BDA2F2" w14:textId="77777777" w:rsidR="006E1078" w:rsidRPr="007B43EB" w:rsidRDefault="006E1078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320E060" w14:textId="77777777" w:rsidR="006E1078" w:rsidRPr="007B43EB" w:rsidRDefault="006E1078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7F4CA122" w14:textId="77777777" w:rsidR="006E1078" w:rsidRPr="007B43EB" w:rsidRDefault="006E1078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CE9987" w14:textId="77777777" w:rsidR="006E1078" w:rsidRPr="007B43EB" w:rsidRDefault="006E1078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5E49367" w14:textId="77777777" w:rsidR="006E1078" w:rsidRPr="007B43EB" w:rsidRDefault="006E1078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53B8" w:rsidRPr="007B43EB" w14:paraId="5A22EDF9" w14:textId="77777777" w:rsidTr="002E0B6F">
        <w:tc>
          <w:tcPr>
            <w:tcW w:w="4005" w:type="dxa"/>
          </w:tcPr>
          <w:p w14:paraId="76E3B21E" w14:textId="77777777" w:rsidR="007D53B8" w:rsidRPr="007B43EB" w:rsidRDefault="007D53B8" w:rsidP="007D53B8">
            <w:pPr>
              <w:pStyle w:val="a6"/>
              <w:tabs>
                <w:tab w:val="left" w:pos="1260"/>
              </w:tabs>
              <w:ind w:firstLine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080" w:type="dxa"/>
            <w:shd w:val="clear" w:color="auto" w:fill="auto"/>
          </w:tcPr>
          <w:p w14:paraId="18352043" w14:textId="2725549F" w:rsidR="007D53B8" w:rsidRPr="00794A89" w:rsidRDefault="00750012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4A89">
              <w:rPr>
                <w:rFonts w:ascii="Browallia New" w:hAnsi="Browallia New" w:cs="Browallia New"/>
                <w:sz w:val="28"/>
                <w:szCs w:val="28"/>
              </w:rPr>
              <w:t xml:space="preserve">  4,074</w:t>
            </w:r>
          </w:p>
        </w:tc>
        <w:tc>
          <w:tcPr>
            <w:tcW w:w="245" w:type="dxa"/>
            <w:shd w:val="clear" w:color="auto" w:fill="auto"/>
          </w:tcPr>
          <w:p w14:paraId="49236B74" w14:textId="77777777" w:rsidR="007D53B8" w:rsidRPr="007B43EB" w:rsidRDefault="007D53B8" w:rsidP="007D53B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6EDE150F" w14:textId="5F9D211C" w:rsidR="007D53B8" w:rsidRPr="007B43E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</w:rPr>
              <w:t>3,875</w:t>
            </w:r>
          </w:p>
        </w:tc>
        <w:tc>
          <w:tcPr>
            <w:tcW w:w="238" w:type="dxa"/>
          </w:tcPr>
          <w:p w14:paraId="58DACB12" w14:textId="77777777" w:rsidR="007D53B8" w:rsidRPr="007B43EB" w:rsidRDefault="007D53B8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5CAD5DA9" w14:textId="21A36571" w:rsidR="007D53B8" w:rsidRPr="00162BDC" w:rsidRDefault="001E4EC3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331</w:t>
            </w:r>
          </w:p>
        </w:tc>
        <w:tc>
          <w:tcPr>
            <w:tcW w:w="236" w:type="dxa"/>
          </w:tcPr>
          <w:p w14:paraId="01EEFA5C" w14:textId="77777777" w:rsidR="007D53B8" w:rsidRPr="007B43EB" w:rsidRDefault="007D53B8" w:rsidP="007D53B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</w:tcPr>
          <w:p w14:paraId="4807465B" w14:textId="1FDB09A0" w:rsidR="007D53B8" w:rsidRPr="007B43E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lang w:val="en-GB"/>
              </w:rPr>
              <w:t>354</w:t>
            </w:r>
          </w:p>
        </w:tc>
      </w:tr>
      <w:tr w:rsidR="007D53B8" w:rsidRPr="007B43EB" w14:paraId="5CA0EA7B" w14:textId="77777777" w:rsidTr="002E0B6F">
        <w:tc>
          <w:tcPr>
            <w:tcW w:w="4005" w:type="dxa"/>
          </w:tcPr>
          <w:p w14:paraId="09103CEE" w14:textId="77777777" w:rsidR="007D53B8" w:rsidRPr="007B43EB" w:rsidRDefault="007D53B8" w:rsidP="007D53B8">
            <w:pPr>
              <w:pStyle w:val="a6"/>
              <w:tabs>
                <w:tab w:val="left" w:pos="1260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เงินฝากธนาคาร</w:t>
            </w:r>
          </w:p>
        </w:tc>
        <w:tc>
          <w:tcPr>
            <w:tcW w:w="1080" w:type="dxa"/>
            <w:shd w:val="clear" w:color="auto" w:fill="auto"/>
          </w:tcPr>
          <w:p w14:paraId="4EFE3746" w14:textId="77777777" w:rsidR="007D53B8" w:rsidRPr="00794A89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99B56D8" w14:textId="77777777" w:rsidR="007D53B8" w:rsidRPr="007B43EB" w:rsidRDefault="007D53B8" w:rsidP="007D53B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275F4ADA" w14:textId="77777777" w:rsidR="007D53B8" w:rsidRPr="007B43E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DC75162" w14:textId="77777777" w:rsidR="007D53B8" w:rsidRPr="007B43EB" w:rsidRDefault="007D53B8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3289DB51" w14:textId="77777777" w:rsidR="007D53B8" w:rsidRPr="007B43E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DAF8D89" w14:textId="77777777" w:rsidR="007D53B8" w:rsidRPr="007B43EB" w:rsidRDefault="007D53B8" w:rsidP="007D53B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</w:tcPr>
          <w:p w14:paraId="02D5BC2E" w14:textId="77777777" w:rsidR="007D53B8" w:rsidRPr="007B43E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D53B8" w:rsidRPr="007B43EB" w14:paraId="5A25B770" w14:textId="77777777" w:rsidTr="002E0B6F">
        <w:tc>
          <w:tcPr>
            <w:tcW w:w="4005" w:type="dxa"/>
          </w:tcPr>
          <w:p w14:paraId="24504C40" w14:textId="77777777" w:rsidR="007D53B8" w:rsidRPr="007B43EB" w:rsidRDefault="007D53B8" w:rsidP="007D53B8">
            <w:pPr>
              <w:tabs>
                <w:tab w:val="num" w:pos="540"/>
              </w:tabs>
              <w:spacing w:line="240" w:lineRule="auto"/>
              <w:ind w:left="720" w:hanging="36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3789FC61" w14:textId="5E2C30A0" w:rsidR="007D53B8" w:rsidRPr="00794A89" w:rsidRDefault="00750012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4A89">
              <w:rPr>
                <w:rFonts w:ascii="Browallia New" w:hAnsi="Browallia New" w:cs="Browallia New"/>
                <w:sz w:val="28"/>
                <w:szCs w:val="28"/>
              </w:rPr>
              <w:t>15,362</w:t>
            </w:r>
          </w:p>
        </w:tc>
        <w:tc>
          <w:tcPr>
            <w:tcW w:w="245" w:type="dxa"/>
            <w:shd w:val="clear" w:color="auto" w:fill="auto"/>
          </w:tcPr>
          <w:p w14:paraId="43A3F9DE" w14:textId="77777777" w:rsidR="007D53B8" w:rsidRPr="007B43EB" w:rsidRDefault="007D53B8" w:rsidP="007D53B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04B59152" w14:textId="2D94094D" w:rsidR="007D53B8" w:rsidRPr="007B43E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</w:rPr>
              <w:t>173,388</w:t>
            </w:r>
          </w:p>
        </w:tc>
        <w:tc>
          <w:tcPr>
            <w:tcW w:w="238" w:type="dxa"/>
          </w:tcPr>
          <w:p w14:paraId="449497D5" w14:textId="77777777" w:rsidR="007D53B8" w:rsidRPr="007B43EB" w:rsidRDefault="007D53B8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1391A431" w14:textId="14775926" w:rsidR="007D53B8" w:rsidRPr="007B43EB" w:rsidRDefault="001E4EC3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7,339</w:t>
            </w:r>
          </w:p>
        </w:tc>
        <w:tc>
          <w:tcPr>
            <w:tcW w:w="236" w:type="dxa"/>
          </w:tcPr>
          <w:p w14:paraId="5554AF29" w14:textId="77777777" w:rsidR="007D53B8" w:rsidRPr="007B43EB" w:rsidRDefault="007D53B8" w:rsidP="007D53B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</w:tcPr>
          <w:p w14:paraId="2CD09D0D" w14:textId="5DF9939C" w:rsidR="007D53B8" w:rsidRPr="007B43E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lang w:val="en-GB"/>
              </w:rPr>
              <w:t>17,744</w:t>
            </w:r>
          </w:p>
        </w:tc>
      </w:tr>
      <w:tr w:rsidR="007D53B8" w:rsidRPr="007B43EB" w14:paraId="3E82C52E" w14:textId="77777777" w:rsidTr="002E0B6F">
        <w:tc>
          <w:tcPr>
            <w:tcW w:w="4005" w:type="dxa"/>
          </w:tcPr>
          <w:p w14:paraId="73FB3AF8" w14:textId="77777777" w:rsidR="007D53B8" w:rsidRPr="007B43EB" w:rsidRDefault="007D53B8" w:rsidP="007D53B8">
            <w:pPr>
              <w:tabs>
                <w:tab w:val="num" w:pos="540"/>
              </w:tabs>
              <w:spacing w:line="240" w:lineRule="auto"/>
              <w:ind w:left="36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080" w:type="dxa"/>
            <w:shd w:val="clear" w:color="auto" w:fill="auto"/>
          </w:tcPr>
          <w:p w14:paraId="081242E5" w14:textId="6052544C" w:rsidR="007D53B8" w:rsidRPr="00794A89" w:rsidRDefault="00750012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4A89">
              <w:rPr>
                <w:rFonts w:ascii="Browallia New" w:hAnsi="Browallia New" w:cs="Browallia New"/>
                <w:sz w:val="28"/>
                <w:szCs w:val="28"/>
              </w:rPr>
              <w:t>43,342</w:t>
            </w:r>
          </w:p>
        </w:tc>
        <w:tc>
          <w:tcPr>
            <w:tcW w:w="245" w:type="dxa"/>
            <w:shd w:val="clear" w:color="auto" w:fill="auto"/>
          </w:tcPr>
          <w:p w14:paraId="3F9CF5FA" w14:textId="77777777" w:rsidR="007D53B8" w:rsidRPr="007B43EB" w:rsidRDefault="007D53B8" w:rsidP="007D53B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039546CC" w14:textId="5CBF638D" w:rsidR="007D53B8" w:rsidRPr="007B43E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</w:rPr>
              <w:t>380,860</w:t>
            </w:r>
          </w:p>
        </w:tc>
        <w:tc>
          <w:tcPr>
            <w:tcW w:w="238" w:type="dxa"/>
          </w:tcPr>
          <w:p w14:paraId="10C9C4D2" w14:textId="77777777" w:rsidR="007D53B8" w:rsidRPr="007B43EB" w:rsidRDefault="007D53B8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2790756C" w14:textId="278F2C04" w:rsidR="007D53B8" w:rsidRPr="007B43EB" w:rsidRDefault="001E4EC3" w:rsidP="001E4EC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27,834</w:t>
            </w:r>
          </w:p>
        </w:tc>
        <w:tc>
          <w:tcPr>
            <w:tcW w:w="236" w:type="dxa"/>
          </w:tcPr>
          <w:p w14:paraId="6BF56E7F" w14:textId="77777777" w:rsidR="007D53B8" w:rsidRPr="007B43EB" w:rsidRDefault="007D53B8" w:rsidP="007D53B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</w:tcPr>
          <w:p w14:paraId="419CFC2B" w14:textId="1035A6B2" w:rsidR="007D53B8" w:rsidRPr="007B43E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lang w:val="en-GB"/>
              </w:rPr>
              <w:t>90,905</w:t>
            </w:r>
          </w:p>
        </w:tc>
      </w:tr>
      <w:tr w:rsidR="007D53B8" w:rsidRPr="007B43EB" w14:paraId="5702B55E" w14:textId="77777777" w:rsidTr="002E0B6F">
        <w:tc>
          <w:tcPr>
            <w:tcW w:w="4005" w:type="dxa"/>
          </w:tcPr>
          <w:p w14:paraId="39D33B18" w14:textId="77777777" w:rsidR="007D53B8" w:rsidRPr="007B43EB" w:rsidRDefault="007D53B8" w:rsidP="007D53B8">
            <w:pPr>
              <w:tabs>
                <w:tab w:val="left" w:pos="1260"/>
              </w:tabs>
              <w:spacing w:line="240" w:lineRule="auto"/>
              <w:ind w:firstLine="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080" w:type="dxa"/>
            <w:shd w:val="clear" w:color="auto" w:fill="auto"/>
          </w:tcPr>
          <w:p w14:paraId="778EE933" w14:textId="5178D035" w:rsidR="007D53B8" w:rsidRPr="00794A89" w:rsidRDefault="00750012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4A89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245" w:type="dxa"/>
            <w:shd w:val="clear" w:color="auto" w:fill="auto"/>
          </w:tcPr>
          <w:p w14:paraId="40952F6E" w14:textId="77777777" w:rsidR="007D53B8" w:rsidRPr="007B43EB" w:rsidRDefault="007D53B8" w:rsidP="007D53B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36496A00" w14:textId="006C1A4E" w:rsidR="007D53B8" w:rsidRPr="007B43E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</w:rPr>
              <w:t>90</w:t>
            </w:r>
          </w:p>
        </w:tc>
        <w:tc>
          <w:tcPr>
            <w:tcW w:w="238" w:type="dxa"/>
          </w:tcPr>
          <w:p w14:paraId="39745013" w14:textId="77777777" w:rsidR="007D53B8" w:rsidRPr="007B43EB" w:rsidRDefault="007D53B8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3E30CD15" w14:textId="1963D472" w:rsidR="007D53B8" w:rsidRPr="007B43EB" w:rsidRDefault="001E4EC3" w:rsidP="00594C0C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713872D8" w14:textId="77777777" w:rsidR="007D53B8" w:rsidRPr="007B43EB" w:rsidRDefault="007D53B8" w:rsidP="007D53B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</w:tcPr>
          <w:p w14:paraId="1D9ACEF8" w14:textId="0086EA2B" w:rsidR="007D53B8" w:rsidRPr="007B43E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D53B8" w:rsidRPr="007B43EB" w14:paraId="086FDE61" w14:textId="77777777" w:rsidTr="002E0B6F">
        <w:tc>
          <w:tcPr>
            <w:tcW w:w="4005" w:type="dxa"/>
            <w:vAlign w:val="center"/>
          </w:tcPr>
          <w:p w14:paraId="1DF4B69C" w14:textId="77777777" w:rsidR="007D53B8" w:rsidRPr="007B43EB" w:rsidRDefault="007D53B8" w:rsidP="007D53B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0E41E2" w14:textId="22D870F9" w:rsidR="007D53B8" w:rsidRPr="00794A89" w:rsidRDefault="00750012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4A89">
              <w:rPr>
                <w:rFonts w:ascii="Browallia New" w:hAnsi="Browallia New" w:cs="Browallia New"/>
                <w:sz w:val="28"/>
                <w:szCs w:val="28"/>
              </w:rPr>
              <w:t>62,868</w:t>
            </w:r>
          </w:p>
        </w:tc>
        <w:tc>
          <w:tcPr>
            <w:tcW w:w="245" w:type="dxa"/>
            <w:shd w:val="clear" w:color="auto" w:fill="auto"/>
          </w:tcPr>
          <w:p w14:paraId="4E025251" w14:textId="77777777" w:rsidR="007D53B8" w:rsidRPr="007B43EB" w:rsidRDefault="007D53B8" w:rsidP="007D53B8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A1CD7C0" w14:textId="1893635B" w:rsidR="007D53B8" w:rsidRPr="007B43E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</w:rPr>
              <w:t>558,213</w:t>
            </w:r>
          </w:p>
        </w:tc>
        <w:tc>
          <w:tcPr>
            <w:tcW w:w="238" w:type="dxa"/>
          </w:tcPr>
          <w:p w14:paraId="4F8DB0EC" w14:textId="77777777" w:rsidR="007D53B8" w:rsidRPr="007B43EB" w:rsidRDefault="007D53B8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12" w:space="0" w:color="auto"/>
            </w:tcBorders>
          </w:tcPr>
          <w:p w14:paraId="09C93537" w14:textId="25D9E997" w:rsidR="007D53B8" w:rsidRPr="007B43EB" w:rsidRDefault="001E4EC3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35,504</w:t>
            </w:r>
          </w:p>
        </w:tc>
        <w:tc>
          <w:tcPr>
            <w:tcW w:w="236" w:type="dxa"/>
          </w:tcPr>
          <w:p w14:paraId="070B2C8A" w14:textId="77777777" w:rsidR="007D53B8" w:rsidRPr="007B43EB" w:rsidRDefault="007D53B8" w:rsidP="007D53B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12" w:space="0" w:color="auto"/>
            </w:tcBorders>
          </w:tcPr>
          <w:p w14:paraId="52B86E64" w14:textId="624CC619" w:rsidR="007D53B8" w:rsidRPr="007B43E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43EB">
              <w:rPr>
                <w:rFonts w:ascii="Browallia New" w:hAnsi="Browallia New" w:cs="Browallia New"/>
                <w:sz w:val="28"/>
                <w:szCs w:val="28"/>
                <w:lang w:val="en-GB"/>
              </w:rPr>
              <w:t>109,003</w:t>
            </w:r>
          </w:p>
        </w:tc>
      </w:tr>
    </w:tbl>
    <w:p w14:paraId="7F54EA90" w14:textId="7C1375F2" w:rsidR="00E72CCF" w:rsidRPr="007B43EB" w:rsidRDefault="00C2023E" w:rsidP="00C20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40"/>
        </w:tabs>
        <w:spacing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ab/>
      </w:r>
    </w:p>
    <w:p w14:paraId="33F6F567" w14:textId="77777777" w:rsidR="00B20D6A" w:rsidRPr="007B43EB" w:rsidRDefault="005753E0" w:rsidP="001A05B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7B43EB">
        <w:rPr>
          <w:rFonts w:ascii="Browallia New" w:hAnsi="Browallia New" w:cs="Browallia New"/>
          <w:sz w:val="28"/>
          <w:szCs w:val="28"/>
          <w:u w:val="single"/>
          <w:cs/>
        </w:rPr>
        <w:t>เงินลงทุนชั่วคราว</w:t>
      </w:r>
      <w:r w:rsidR="00220AE8" w:rsidRPr="007B43EB">
        <w:rPr>
          <w:rFonts w:ascii="Browallia New" w:hAnsi="Browallia New" w:cs="Browallia New"/>
          <w:sz w:val="28"/>
          <w:szCs w:val="28"/>
          <w:u w:val="single"/>
        </w:rPr>
        <w:t xml:space="preserve"> – </w:t>
      </w:r>
      <w:r w:rsidR="00220AE8" w:rsidRPr="007B43EB">
        <w:rPr>
          <w:rFonts w:ascii="Browallia New" w:hAnsi="Browallia New" w:cs="Browallia New"/>
          <w:sz w:val="28"/>
          <w:szCs w:val="28"/>
          <w:u w:val="single"/>
          <w:cs/>
        </w:rPr>
        <w:t>สุทธิ</w:t>
      </w:r>
      <w:r w:rsidR="00F303A7" w:rsidRPr="007B43EB">
        <w:rPr>
          <w:rFonts w:ascii="Browallia New" w:hAnsi="Browallia New" w:cs="Browallia New"/>
          <w:sz w:val="28"/>
          <w:szCs w:val="28"/>
          <w:u w:val="single"/>
        </w:rPr>
        <w:t xml:space="preserve">  </w:t>
      </w:r>
    </w:p>
    <w:p w14:paraId="24312D56" w14:textId="77777777" w:rsidR="00C84CC6" w:rsidRPr="007B43EB" w:rsidRDefault="00C84CC6" w:rsidP="00C84CC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u w:val="single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14"/>
        <w:gridCol w:w="1062"/>
        <w:gridCol w:w="236"/>
        <w:gridCol w:w="1040"/>
        <w:gridCol w:w="272"/>
        <w:gridCol w:w="1038"/>
        <w:gridCol w:w="236"/>
        <w:gridCol w:w="1084"/>
      </w:tblGrid>
      <w:tr w:rsidR="002C0D54" w:rsidRPr="008134FC" w14:paraId="607C509F" w14:textId="77777777" w:rsidTr="002E0B6F">
        <w:tc>
          <w:tcPr>
            <w:tcW w:w="4014" w:type="dxa"/>
          </w:tcPr>
          <w:p w14:paraId="0DA50992" w14:textId="77777777" w:rsidR="002C0D54" w:rsidRPr="008134FC" w:rsidRDefault="002C0D54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68" w:type="dxa"/>
            <w:gridSpan w:val="7"/>
          </w:tcPr>
          <w:p w14:paraId="0F6CEAE7" w14:textId="77777777" w:rsidR="002C0D54" w:rsidRPr="008134FC" w:rsidRDefault="002C0D54" w:rsidP="00AE6BB0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2C0D54" w:rsidRPr="008134FC" w14:paraId="5A91A9F8" w14:textId="77777777" w:rsidTr="002E0B6F">
        <w:tc>
          <w:tcPr>
            <w:tcW w:w="4014" w:type="dxa"/>
          </w:tcPr>
          <w:p w14:paraId="1C2DC027" w14:textId="77777777" w:rsidR="002C0D54" w:rsidRPr="008134FC" w:rsidRDefault="002C0D54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38" w:type="dxa"/>
            <w:gridSpan w:val="3"/>
            <w:tcBorders>
              <w:bottom w:val="single" w:sz="4" w:space="0" w:color="auto"/>
            </w:tcBorders>
          </w:tcPr>
          <w:p w14:paraId="22314A39" w14:textId="77777777" w:rsidR="002C0D54" w:rsidRPr="008134FC" w:rsidRDefault="002C0D54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7F92D12" w14:textId="77777777" w:rsidR="002C0D54" w:rsidRPr="008134FC" w:rsidRDefault="002C0D54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</w:tcPr>
          <w:p w14:paraId="0D42E681" w14:textId="77777777" w:rsidR="002C0D54" w:rsidRPr="008134FC" w:rsidRDefault="002C0D54" w:rsidP="00AE6BB0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84CC6" w:rsidRPr="008134FC" w14:paraId="0FAF139C" w14:textId="77777777" w:rsidTr="002E0B6F">
        <w:tc>
          <w:tcPr>
            <w:tcW w:w="4014" w:type="dxa"/>
          </w:tcPr>
          <w:p w14:paraId="21327765" w14:textId="77777777" w:rsidR="00C84CC6" w:rsidRPr="008134FC" w:rsidRDefault="00C84CC6" w:rsidP="00C84CC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B318A" w14:textId="5954BB80" w:rsidR="00C84CC6" w:rsidRPr="008134FC" w:rsidRDefault="007D53B8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48386D" w14:textId="77777777" w:rsidR="00C84CC6" w:rsidRPr="008134FC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97768" w14:textId="794DD3F4" w:rsidR="00C84CC6" w:rsidRPr="008134FC" w:rsidRDefault="007D53B8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72" w:type="dxa"/>
            <w:vAlign w:val="bottom"/>
          </w:tcPr>
          <w:p w14:paraId="7F568108" w14:textId="77777777" w:rsidR="00C84CC6" w:rsidRPr="008134FC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10F36" w14:textId="42114904" w:rsidR="00C84CC6" w:rsidRPr="008134FC" w:rsidRDefault="007D53B8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1D15579" w14:textId="77777777" w:rsidR="00C84CC6" w:rsidRPr="008134FC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8C80A" w14:textId="6136E040" w:rsidR="00C84CC6" w:rsidRPr="008134FC" w:rsidRDefault="007D53B8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764A0F" w:rsidRPr="008134FC" w14:paraId="5989159B" w14:textId="77777777" w:rsidTr="002E0B6F">
        <w:tc>
          <w:tcPr>
            <w:tcW w:w="4014" w:type="dxa"/>
          </w:tcPr>
          <w:p w14:paraId="4A8FF168" w14:textId="77777777" w:rsidR="00764A0F" w:rsidRPr="008134FC" w:rsidRDefault="00764A0F" w:rsidP="00AE6BB0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134FC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เงินลงทุนชั่วคราว</w:t>
            </w:r>
            <w:r w:rsidRPr="008134FC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0F2D034B" w14:textId="77777777" w:rsidR="00764A0F" w:rsidRPr="008134FC" w:rsidRDefault="00764A0F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405EC" w14:textId="77777777" w:rsidR="00764A0F" w:rsidRPr="008134FC" w:rsidRDefault="00764A0F" w:rsidP="00AE6BB0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2C418FB" w14:textId="77777777" w:rsidR="00764A0F" w:rsidRPr="008134FC" w:rsidRDefault="00764A0F" w:rsidP="00AE6BB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</w:tcPr>
          <w:p w14:paraId="17FF44C1" w14:textId="77777777" w:rsidR="00764A0F" w:rsidRPr="008134FC" w:rsidRDefault="00764A0F" w:rsidP="00AE6BB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38" w:type="dxa"/>
          </w:tcPr>
          <w:p w14:paraId="36FD6559" w14:textId="77777777" w:rsidR="00764A0F" w:rsidRPr="008134FC" w:rsidRDefault="00764A0F" w:rsidP="00AE6BB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225DAE1" w14:textId="77777777" w:rsidR="00764A0F" w:rsidRPr="008134FC" w:rsidRDefault="00764A0F" w:rsidP="00AE6BB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</w:tcPr>
          <w:p w14:paraId="714AB184" w14:textId="77777777" w:rsidR="00764A0F" w:rsidRPr="008134FC" w:rsidRDefault="00764A0F" w:rsidP="00AE6BB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9660A" w:rsidRPr="008134FC" w14:paraId="6E9E0B15" w14:textId="77777777" w:rsidTr="002E0B6F">
        <w:tc>
          <w:tcPr>
            <w:tcW w:w="4014" w:type="dxa"/>
          </w:tcPr>
          <w:p w14:paraId="7B0EB080" w14:textId="77777777" w:rsidR="00F9660A" w:rsidRPr="008134FC" w:rsidRDefault="00F9660A" w:rsidP="007D53B8">
            <w:pPr>
              <w:pStyle w:val="1"/>
              <w:widowControl/>
              <w:ind w:left="162" w:right="0" w:firstLine="90"/>
              <w:rPr>
                <w:rFonts w:ascii="Browallia New" w:hAnsi="Browallia New" w:cs="Browallia New"/>
                <w:color w:val="auto"/>
                <w:cs/>
              </w:rPr>
            </w:pPr>
            <w:r w:rsidRPr="008134FC">
              <w:rPr>
                <w:rFonts w:ascii="Browallia New" w:hAnsi="Browallia New" w:cs="Browallia New"/>
                <w:color w:val="auto"/>
                <w:cs/>
              </w:rPr>
              <w:t>กองทุนรวม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D960C7E" w14:textId="5FA36DB8" w:rsidR="00F9660A" w:rsidRPr="008134FC" w:rsidRDefault="007D482E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</w:rPr>
              <w:t>142</w:t>
            </w:r>
          </w:p>
        </w:tc>
        <w:tc>
          <w:tcPr>
            <w:tcW w:w="236" w:type="dxa"/>
          </w:tcPr>
          <w:p w14:paraId="006A307E" w14:textId="77777777" w:rsidR="00F9660A" w:rsidRPr="008134FC" w:rsidRDefault="00F9660A" w:rsidP="007D53B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4D308DA" w14:textId="4F8548A6" w:rsidR="00F9660A" w:rsidRPr="008134FC" w:rsidRDefault="00F9660A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272" w:type="dxa"/>
          </w:tcPr>
          <w:p w14:paraId="2F0733B7" w14:textId="77777777" w:rsidR="00F9660A" w:rsidRPr="008134FC" w:rsidRDefault="00F9660A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4257D25F" w14:textId="56D89B7B" w:rsidR="00F9660A" w:rsidRPr="008134FC" w:rsidRDefault="00F9660A" w:rsidP="0059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E2E6DBA" w14:textId="77777777" w:rsidR="00F9660A" w:rsidRPr="008134FC" w:rsidRDefault="00F9660A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1634473F" w14:textId="68F673E8" w:rsidR="00F9660A" w:rsidRPr="008134FC" w:rsidRDefault="00F9660A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9660A" w:rsidRPr="008134FC" w14:paraId="287D10E7" w14:textId="77777777" w:rsidTr="002E0B6F">
        <w:tc>
          <w:tcPr>
            <w:tcW w:w="4014" w:type="dxa"/>
          </w:tcPr>
          <w:p w14:paraId="680E6340" w14:textId="77777777" w:rsidR="00F9660A" w:rsidRPr="008134FC" w:rsidRDefault="00F9660A" w:rsidP="007D53B8">
            <w:pPr>
              <w:pStyle w:val="1"/>
              <w:widowControl/>
              <w:ind w:left="162" w:right="0" w:firstLine="90"/>
              <w:rPr>
                <w:rFonts w:ascii="Browallia New" w:hAnsi="Browallia New" w:cs="Browallia New"/>
                <w:color w:val="auto"/>
              </w:rPr>
            </w:pPr>
            <w:r w:rsidRPr="008134FC">
              <w:rPr>
                <w:rFonts w:ascii="Browallia New" w:hAnsi="Browallia New" w:cs="Browallia New"/>
                <w:color w:val="auto"/>
                <w:cs/>
              </w:rPr>
              <w:t>กำไรที่ยังไม่เกิดขึ้นจากการเปลี่ยนแปลง</w:t>
            </w:r>
          </w:p>
          <w:p w14:paraId="0B028A2F" w14:textId="77777777" w:rsidR="00F9660A" w:rsidRPr="008134FC" w:rsidRDefault="00F9660A" w:rsidP="007D53B8">
            <w:pPr>
              <w:pStyle w:val="1"/>
              <w:widowControl/>
              <w:ind w:left="162" w:right="0" w:firstLine="90"/>
              <w:rPr>
                <w:rFonts w:ascii="Browallia New" w:hAnsi="Browallia New" w:cs="Browallia New"/>
                <w:color w:val="auto"/>
              </w:rPr>
            </w:pPr>
            <w:r w:rsidRPr="008134FC">
              <w:rPr>
                <w:rFonts w:ascii="Browallia New" w:hAnsi="Browallia New" w:cs="Browallia New"/>
                <w:color w:val="auto"/>
              </w:rPr>
              <w:t xml:space="preserve">    </w:t>
            </w:r>
            <w:r w:rsidRPr="008134FC">
              <w:rPr>
                <w:rFonts w:ascii="Browallia New" w:hAnsi="Browallia New" w:cs="Browallia New"/>
                <w:color w:val="auto"/>
                <w:cs/>
              </w:rPr>
              <w:t>มูลค่าเงินลงทุน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B7BF12E" w14:textId="1BB51C77" w:rsidR="00F9660A" w:rsidRPr="008134FC" w:rsidRDefault="007D482E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CE0762F" w14:textId="77777777" w:rsidR="00F9660A" w:rsidRPr="008134FC" w:rsidRDefault="00F9660A" w:rsidP="007D53B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2A22C84F" w14:textId="2010AD07" w:rsidR="00F9660A" w:rsidRPr="008134FC" w:rsidRDefault="00F9660A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72" w:type="dxa"/>
          </w:tcPr>
          <w:p w14:paraId="136B535F" w14:textId="77777777" w:rsidR="00F9660A" w:rsidRPr="008134FC" w:rsidRDefault="00F9660A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176A20BB" w14:textId="4ED198CC" w:rsidR="00F9660A" w:rsidRPr="008134FC" w:rsidRDefault="00F9660A" w:rsidP="0059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7668C5" w14:textId="77777777" w:rsidR="00F9660A" w:rsidRPr="008134FC" w:rsidRDefault="00F9660A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29E284F" w14:textId="3AE4F222" w:rsidR="00F9660A" w:rsidRPr="008134FC" w:rsidRDefault="00F9660A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9660A" w:rsidRPr="008134FC" w14:paraId="43115891" w14:textId="77777777" w:rsidTr="002E0B6F">
        <w:tc>
          <w:tcPr>
            <w:tcW w:w="4014" w:type="dxa"/>
          </w:tcPr>
          <w:p w14:paraId="60FE3C37" w14:textId="77777777" w:rsidR="00F9660A" w:rsidRPr="008134FC" w:rsidRDefault="00F9660A" w:rsidP="007D53B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134FC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4590311" w14:textId="0395CBAD" w:rsidR="00F9660A" w:rsidRPr="008134FC" w:rsidRDefault="00382D96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</w:rPr>
              <w:t>144</w:t>
            </w:r>
          </w:p>
        </w:tc>
        <w:tc>
          <w:tcPr>
            <w:tcW w:w="236" w:type="dxa"/>
          </w:tcPr>
          <w:p w14:paraId="35D76B08" w14:textId="77777777" w:rsidR="00F9660A" w:rsidRPr="008134FC" w:rsidRDefault="00F9660A" w:rsidP="007D53B8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31F32A" w14:textId="0CDDFE24" w:rsidR="00F9660A" w:rsidRPr="008134FC" w:rsidRDefault="00F9660A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</w:rPr>
              <w:t>142</w:t>
            </w:r>
          </w:p>
        </w:tc>
        <w:tc>
          <w:tcPr>
            <w:tcW w:w="272" w:type="dxa"/>
          </w:tcPr>
          <w:p w14:paraId="2B4A6342" w14:textId="77777777" w:rsidR="00F9660A" w:rsidRPr="008134FC" w:rsidRDefault="00F9660A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FCE9C03" w14:textId="59DF9F27" w:rsidR="00F9660A" w:rsidRPr="008134FC" w:rsidRDefault="00F9660A" w:rsidP="0059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441268" w14:textId="77777777" w:rsidR="00F9660A" w:rsidRPr="008134FC" w:rsidRDefault="00F9660A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282E82A" w14:textId="6EABC18E" w:rsidR="00F9660A" w:rsidRPr="008134FC" w:rsidRDefault="00F9660A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4F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0AA69164" w14:textId="5679871C" w:rsidR="003D14A4" w:rsidRDefault="003D14A4" w:rsidP="00FF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4128FF" w14:textId="51CE80B9" w:rsidR="00144BCF" w:rsidRDefault="00144BCF" w:rsidP="00FF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A2D1AFC" w14:textId="2F713753" w:rsidR="00144BCF" w:rsidRDefault="00144BCF" w:rsidP="00FF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6435B5" w14:textId="106D3055" w:rsidR="00144BCF" w:rsidRDefault="00144BCF" w:rsidP="00FF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E3DC9C" w14:textId="0B931B33" w:rsidR="00144BCF" w:rsidRDefault="00144BCF" w:rsidP="00FF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8734CB" w14:textId="77777777" w:rsidR="00144BCF" w:rsidRDefault="00144BCF" w:rsidP="00FF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585476" w14:textId="7DD46A7C" w:rsidR="00E232E9" w:rsidRPr="001F605B" w:rsidRDefault="00E232E9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1F605B">
        <w:rPr>
          <w:rFonts w:ascii="Browallia New" w:hAnsi="Browallia New" w:cs="Browallia New"/>
          <w:sz w:val="28"/>
          <w:szCs w:val="28"/>
          <w:cs/>
        </w:rPr>
        <w:lastRenderedPageBreak/>
        <w:t xml:space="preserve">รายการเคลื่อนไหวสำหรับปีสิ้นสุดวันที่ </w:t>
      </w:r>
      <w:r w:rsidRPr="001F605B">
        <w:rPr>
          <w:rFonts w:ascii="Browallia New" w:hAnsi="Browallia New" w:cs="Browallia New"/>
          <w:sz w:val="28"/>
          <w:szCs w:val="28"/>
        </w:rPr>
        <w:t>31</w:t>
      </w:r>
      <w:r w:rsidRPr="001F605B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1F605B">
        <w:rPr>
          <w:rFonts w:ascii="Browallia New" w:hAnsi="Browallia New" w:cs="Browallia New"/>
          <w:sz w:val="28"/>
          <w:szCs w:val="28"/>
        </w:rPr>
        <w:t>25</w:t>
      </w:r>
      <w:r w:rsidR="007D53B8">
        <w:rPr>
          <w:rFonts w:ascii="Browallia New" w:hAnsi="Browallia New" w:cs="Browallia New"/>
          <w:sz w:val="28"/>
          <w:szCs w:val="28"/>
        </w:rPr>
        <w:t>60</w:t>
      </w:r>
      <w:r w:rsidRPr="001F605B">
        <w:rPr>
          <w:rFonts w:ascii="Browallia New" w:hAnsi="Browallia New" w:cs="Browallia New"/>
          <w:sz w:val="28"/>
          <w:szCs w:val="28"/>
        </w:rPr>
        <w:t xml:space="preserve"> </w:t>
      </w:r>
      <w:r w:rsidRPr="001F605B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1F605B">
        <w:rPr>
          <w:rFonts w:ascii="Browallia New" w:hAnsi="Browallia New" w:cs="Browallia New"/>
          <w:sz w:val="28"/>
          <w:szCs w:val="28"/>
          <w:lang w:val="en-GB"/>
        </w:rPr>
        <w:t>25</w:t>
      </w:r>
      <w:r w:rsidR="007D53B8">
        <w:rPr>
          <w:rFonts w:ascii="Browallia New" w:hAnsi="Browallia New" w:cs="Browallia New"/>
          <w:sz w:val="28"/>
          <w:szCs w:val="28"/>
          <w:lang w:val="en-GB"/>
        </w:rPr>
        <w:t>59</w:t>
      </w:r>
      <w:r w:rsidRPr="001F605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1F605B">
        <w:rPr>
          <w:rFonts w:ascii="Browallia New" w:hAnsi="Browallia New" w:cs="Browallia New"/>
          <w:sz w:val="28"/>
          <w:szCs w:val="28"/>
          <w:cs/>
        </w:rPr>
        <w:t>ของเงินลงทุนชั่วคราวมีดังนี้</w:t>
      </w:r>
    </w:p>
    <w:p w14:paraId="52AD0D88" w14:textId="77777777" w:rsidR="00E232E9" w:rsidRPr="001F605B" w:rsidRDefault="00E232E9" w:rsidP="00AE6B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05"/>
        <w:gridCol w:w="1134"/>
        <w:gridCol w:w="236"/>
        <w:gridCol w:w="1040"/>
        <w:gridCol w:w="238"/>
        <w:gridCol w:w="1072"/>
        <w:gridCol w:w="236"/>
        <w:gridCol w:w="1084"/>
      </w:tblGrid>
      <w:tr w:rsidR="00764A0F" w:rsidRPr="001F605B" w14:paraId="3EF2555E" w14:textId="77777777" w:rsidTr="002E0B6F">
        <w:tc>
          <w:tcPr>
            <w:tcW w:w="4005" w:type="dxa"/>
          </w:tcPr>
          <w:p w14:paraId="53ECEC01" w14:textId="77777777" w:rsidR="00764A0F" w:rsidRPr="001F605B" w:rsidRDefault="00764A0F" w:rsidP="00E507A5">
            <w:pPr>
              <w:tabs>
                <w:tab w:val="left" w:pos="540"/>
              </w:tabs>
              <w:spacing w:line="240" w:lineRule="auto"/>
              <w:ind w:left="44" w:right="-108" w:hanging="4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4326B4C9" w14:textId="77777777" w:rsidR="00764A0F" w:rsidRPr="001F605B" w:rsidRDefault="00764A0F" w:rsidP="00AE6BB0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64A0F" w:rsidRPr="001F605B" w14:paraId="3FC9C3EC" w14:textId="77777777" w:rsidTr="002E0B6F">
        <w:tc>
          <w:tcPr>
            <w:tcW w:w="4005" w:type="dxa"/>
          </w:tcPr>
          <w:p w14:paraId="71C1C286" w14:textId="77777777" w:rsidR="00764A0F" w:rsidRPr="001F605B" w:rsidRDefault="00764A0F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50848B" w14:textId="77777777" w:rsidR="00764A0F" w:rsidRPr="001F605B" w:rsidRDefault="00764A0F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8F997B1" w14:textId="77777777" w:rsidR="00764A0F" w:rsidRPr="001F605B" w:rsidRDefault="00764A0F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1A3D6148" w14:textId="77777777" w:rsidR="00764A0F" w:rsidRPr="001F605B" w:rsidRDefault="00764A0F" w:rsidP="00AE6BB0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84CC6" w:rsidRPr="001F605B" w14:paraId="095BB0CF" w14:textId="77777777" w:rsidTr="002E0B6F">
        <w:tc>
          <w:tcPr>
            <w:tcW w:w="4005" w:type="dxa"/>
          </w:tcPr>
          <w:p w14:paraId="3A6E1A7D" w14:textId="77777777" w:rsidR="00C84CC6" w:rsidRPr="001F605B" w:rsidRDefault="00C84CC6" w:rsidP="00C84CC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AFA83" w14:textId="288FB942" w:rsidR="00C84CC6" w:rsidRPr="001F605B" w:rsidRDefault="007D53B8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949E9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52CB5" w14:textId="53D8A514" w:rsidR="00C84CC6" w:rsidRPr="001F605B" w:rsidRDefault="007D53B8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38" w:type="dxa"/>
            <w:vAlign w:val="bottom"/>
          </w:tcPr>
          <w:p w14:paraId="1DD11D62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0F537" w14:textId="32F707D3" w:rsidR="00C84CC6" w:rsidRPr="001F605B" w:rsidRDefault="007D53B8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AC3D28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3233E" w14:textId="44DBDD8C" w:rsidR="00C84CC6" w:rsidRPr="001F605B" w:rsidRDefault="007D53B8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764A0F" w:rsidRPr="001F605B" w14:paraId="6248FB20" w14:textId="77777777" w:rsidTr="002E0B6F">
        <w:trPr>
          <w:trHeight w:val="56"/>
        </w:trPr>
        <w:tc>
          <w:tcPr>
            <w:tcW w:w="4005" w:type="dxa"/>
          </w:tcPr>
          <w:p w14:paraId="1D9A99EB" w14:textId="77777777" w:rsidR="00764A0F" w:rsidRPr="001F605B" w:rsidRDefault="00764A0F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F0F7FFF" w14:textId="77777777" w:rsidR="00764A0F" w:rsidRPr="001F605B" w:rsidRDefault="00764A0F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36" w:type="dxa"/>
            <w:shd w:val="clear" w:color="auto" w:fill="auto"/>
          </w:tcPr>
          <w:p w14:paraId="20AE393F" w14:textId="77777777" w:rsidR="00764A0F" w:rsidRPr="001F605B" w:rsidRDefault="00764A0F" w:rsidP="00AE6BB0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56D6F708" w14:textId="77777777" w:rsidR="00764A0F" w:rsidRPr="001F605B" w:rsidRDefault="00764A0F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38" w:type="dxa"/>
          </w:tcPr>
          <w:p w14:paraId="0FCFE33F" w14:textId="77777777" w:rsidR="00764A0F" w:rsidRPr="001F605B" w:rsidRDefault="00764A0F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354DAC99" w14:textId="77777777" w:rsidR="00764A0F" w:rsidRPr="001F605B" w:rsidRDefault="00764A0F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36" w:type="dxa"/>
          </w:tcPr>
          <w:p w14:paraId="7FE332B5" w14:textId="77777777" w:rsidR="00764A0F" w:rsidRPr="001F605B" w:rsidRDefault="00764A0F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A1D54BF" w14:textId="77777777" w:rsidR="00764A0F" w:rsidRPr="001F605B" w:rsidRDefault="00764A0F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</w:tr>
      <w:tr w:rsidR="007D53B8" w:rsidRPr="001F605B" w14:paraId="4D100CAF" w14:textId="77777777" w:rsidTr="002E0B6F">
        <w:tc>
          <w:tcPr>
            <w:tcW w:w="4005" w:type="dxa"/>
            <w:vAlign w:val="bottom"/>
          </w:tcPr>
          <w:p w14:paraId="24D6EF5E" w14:textId="77777777" w:rsidR="007D53B8" w:rsidRPr="001F605B" w:rsidRDefault="007D53B8" w:rsidP="007D53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สุทธิ ณ วันที่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A99C79" w14:textId="1DA9823E" w:rsidR="007D53B8" w:rsidRPr="001F605B" w:rsidRDefault="00411E1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59E4B80E" w14:textId="77777777" w:rsidR="007D53B8" w:rsidRPr="001F605B" w:rsidRDefault="007D53B8" w:rsidP="007D53B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675D2B8" w14:textId="51D457A1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20,730</w:t>
            </w:r>
          </w:p>
        </w:tc>
        <w:tc>
          <w:tcPr>
            <w:tcW w:w="238" w:type="dxa"/>
          </w:tcPr>
          <w:p w14:paraId="6121AA51" w14:textId="77777777" w:rsidR="007D53B8" w:rsidRPr="001F605B" w:rsidRDefault="007D53B8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638FDE95" w14:textId="28B36BD6" w:rsidR="007D53B8" w:rsidRPr="001F605B" w:rsidRDefault="00411E1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215AEF52" w14:textId="77777777" w:rsidR="007D53B8" w:rsidRPr="001F605B" w:rsidRDefault="007D53B8" w:rsidP="007D53B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389BD390" w14:textId="1F2C00F3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20,590</w:t>
            </w:r>
          </w:p>
        </w:tc>
      </w:tr>
      <w:tr w:rsidR="007D53B8" w:rsidRPr="001F605B" w14:paraId="7FBBEAA9" w14:textId="77777777" w:rsidTr="002E0B6F">
        <w:tc>
          <w:tcPr>
            <w:tcW w:w="4005" w:type="dxa"/>
            <w:vAlign w:val="bottom"/>
          </w:tcPr>
          <w:p w14:paraId="7BC37973" w14:textId="77777777" w:rsidR="007D53B8" w:rsidRPr="001F605B" w:rsidRDefault="007D53B8" w:rsidP="007D53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1735DA" w14:textId="46E82DDA" w:rsidR="007D53B8" w:rsidRPr="001F605B" w:rsidRDefault="00251D2B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-</w:t>
            </w:r>
          </w:p>
        </w:tc>
        <w:tc>
          <w:tcPr>
            <w:tcW w:w="236" w:type="dxa"/>
            <w:shd w:val="clear" w:color="auto" w:fill="auto"/>
          </w:tcPr>
          <w:p w14:paraId="3679B673" w14:textId="77777777" w:rsidR="007D53B8" w:rsidRPr="001F605B" w:rsidRDefault="007D53B8" w:rsidP="007D53B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65933D7" w14:textId="656BC88D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-</w:t>
            </w:r>
          </w:p>
        </w:tc>
        <w:tc>
          <w:tcPr>
            <w:tcW w:w="238" w:type="dxa"/>
          </w:tcPr>
          <w:p w14:paraId="5726A5AE" w14:textId="77777777" w:rsidR="007D53B8" w:rsidRPr="001F605B" w:rsidRDefault="007D53B8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00AEF7AE" w14:textId="063CC1BE" w:rsidR="007D53B8" w:rsidRPr="001F605B" w:rsidRDefault="00411E18" w:rsidP="00411E1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53607E2A" w14:textId="77777777" w:rsidR="007D53B8" w:rsidRPr="001F605B" w:rsidRDefault="007D53B8" w:rsidP="007D53B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37D4F4B1" w14:textId="3C3D0263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11E18" w:rsidRPr="001F605B" w14:paraId="78C259FA" w14:textId="77777777" w:rsidTr="002E0B6F">
        <w:tc>
          <w:tcPr>
            <w:tcW w:w="4005" w:type="dxa"/>
            <w:vAlign w:val="bottom"/>
          </w:tcPr>
          <w:p w14:paraId="672656B8" w14:textId="77777777" w:rsidR="00411E18" w:rsidRPr="001F605B" w:rsidRDefault="00411E18" w:rsidP="007D53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D9BE77" w14:textId="57071CC9" w:rsidR="00411E18" w:rsidRPr="001F605B" w:rsidRDefault="00251D2B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6CAB1A" w14:textId="77777777" w:rsidR="00411E18" w:rsidRPr="001F605B" w:rsidRDefault="00411E18" w:rsidP="007D53B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3ECF66A" w14:textId="6ECBE4A7" w:rsidR="00411E18" w:rsidRPr="001F605B" w:rsidRDefault="00411E1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(20,750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04B5FEA1" w14:textId="77777777" w:rsidR="00411E18" w:rsidRPr="001F605B" w:rsidRDefault="00411E18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54F609DA" w14:textId="4D81B94C" w:rsidR="00411E18" w:rsidRPr="001F605B" w:rsidRDefault="00411E1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061B">
              <w:t>-</w:t>
            </w:r>
          </w:p>
        </w:tc>
        <w:tc>
          <w:tcPr>
            <w:tcW w:w="236" w:type="dxa"/>
          </w:tcPr>
          <w:p w14:paraId="7DE4E634" w14:textId="77777777" w:rsidR="00411E18" w:rsidRPr="001F605B" w:rsidRDefault="00411E18" w:rsidP="007D53B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51605C50" w14:textId="66833F43" w:rsidR="00411E18" w:rsidRPr="001F605B" w:rsidRDefault="00411E1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(20,750)</w:t>
            </w:r>
          </w:p>
        </w:tc>
      </w:tr>
      <w:tr w:rsidR="00411E18" w:rsidRPr="001F605B" w14:paraId="337083BE" w14:textId="77777777" w:rsidTr="002E0B6F">
        <w:tc>
          <w:tcPr>
            <w:tcW w:w="4005" w:type="dxa"/>
            <w:vAlign w:val="bottom"/>
          </w:tcPr>
          <w:p w14:paraId="5302C1C2" w14:textId="77777777" w:rsidR="00411E18" w:rsidRPr="001F605B" w:rsidRDefault="00411E18" w:rsidP="007D53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ปรับปรุงมูลค่าตามมูลค่ายุติธรรม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005B8" w14:textId="5433CE13" w:rsidR="00411E18" w:rsidRPr="001F605B" w:rsidRDefault="00251D2B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678404E" w14:textId="77777777" w:rsidR="00411E18" w:rsidRPr="001F605B" w:rsidRDefault="00411E18" w:rsidP="007D53B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E47CFB9" w14:textId="3D4F7A24" w:rsidR="00411E18" w:rsidRPr="001F605B" w:rsidRDefault="00411E1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8" w:type="dxa"/>
          </w:tcPr>
          <w:p w14:paraId="13F8A874" w14:textId="77777777" w:rsidR="00411E18" w:rsidRPr="001F605B" w:rsidRDefault="00411E18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</w:tcPr>
          <w:p w14:paraId="45631F1D" w14:textId="04AE6770" w:rsidR="00411E18" w:rsidRPr="001F605B" w:rsidRDefault="00411E18" w:rsidP="00411E1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061B">
              <w:t>-</w:t>
            </w:r>
          </w:p>
        </w:tc>
        <w:tc>
          <w:tcPr>
            <w:tcW w:w="236" w:type="dxa"/>
          </w:tcPr>
          <w:p w14:paraId="06AD857D" w14:textId="77777777" w:rsidR="00411E18" w:rsidRPr="001F605B" w:rsidRDefault="00411E18" w:rsidP="007D53B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49E6B9BE" w14:textId="3EBD1F80" w:rsidR="00411E18" w:rsidRPr="001F605B" w:rsidRDefault="00411E1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  160</w:t>
            </w:r>
          </w:p>
        </w:tc>
      </w:tr>
      <w:tr w:rsidR="00411E18" w:rsidRPr="001F605B" w14:paraId="4FEB75BF" w14:textId="77777777" w:rsidTr="002E0B6F">
        <w:tc>
          <w:tcPr>
            <w:tcW w:w="4005" w:type="dxa"/>
            <w:vAlign w:val="bottom"/>
          </w:tcPr>
          <w:p w14:paraId="7E7AE211" w14:textId="77777777" w:rsidR="00411E18" w:rsidRPr="001F605B" w:rsidRDefault="00411E18" w:rsidP="007D53B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สุทธิ ณ วันที่ 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B3FA268" w14:textId="62758C7C" w:rsidR="00411E18" w:rsidRPr="001F605B" w:rsidRDefault="00251D2B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63464FEA" w14:textId="77777777" w:rsidR="00411E18" w:rsidRPr="001F605B" w:rsidRDefault="00411E18" w:rsidP="007D53B8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B749F93" w14:textId="7A529200" w:rsidR="00411E18" w:rsidRPr="001F605B" w:rsidRDefault="00411E1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8" w:type="dxa"/>
          </w:tcPr>
          <w:p w14:paraId="641A7C87" w14:textId="77777777" w:rsidR="00411E18" w:rsidRPr="001F605B" w:rsidRDefault="00411E18" w:rsidP="007D53B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12" w:space="0" w:color="auto"/>
            </w:tcBorders>
          </w:tcPr>
          <w:p w14:paraId="672834BC" w14:textId="31C2EA76" w:rsidR="00411E18" w:rsidRPr="001F605B" w:rsidRDefault="00411E18" w:rsidP="00411E1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061B">
              <w:t>-</w:t>
            </w:r>
          </w:p>
        </w:tc>
        <w:tc>
          <w:tcPr>
            <w:tcW w:w="236" w:type="dxa"/>
          </w:tcPr>
          <w:p w14:paraId="0C7C0D81" w14:textId="77777777" w:rsidR="00411E18" w:rsidRPr="001F605B" w:rsidRDefault="00411E18" w:rsidP="007D53B8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E1ED559" w14:textId="396724A0" w:rsidR="00411E18" w:rsidRPr="001F605B" w:rsidRDefault="00411E1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340E012E" w14:textId="27B46B40" w:rsidR="00B45079" w:rsidRDefault="00B45079" w:rsidP="00B45079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31FA071" w14:textId="2190A1AD" w:rsidR="005753E0" w:rsidRPr="001F605B" w:rsidRDefault="005753E0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1F605B">
        <w:rPr>
          <w:rFonts w:ascii="Browallia New" w:hAnsi="Browallia New" w:cs="Browallia New"/>
          <w:sz w:val="28"/>
          <w:szCs w:val="28"/>
          <w:u w:val="single"/>
          <w:cs/>
        </w:rPr>
        <w:t>ลูกหนี้การค้า</w:t>
      </w:r>
      <w:r w:rsidRPr="001F605B">
        <w:rPr>
          <w:rFonts w:ascii="Browallia New" w:hAnsi="Browallia New" w:cs="Browallia New"/>
          <w:sz w:val="28"/>
          <w:szCs w:val="28"/>
          <w:u w:val="single"/>
        </w:rPr>
        <w:t xml:space="preserve"> - </w:t>
      </w:r>
      <w:r w:rsidRPr="001F605B">
        <w:rPr>
          <w:rFonts w:ascii="Browallia New" w:hAnsi="Browallia New" w:cs="Browallia New"/>
          <w:sz w:val="28"/>
          <w:szCs w:val="28"/>
          <w:u w:val="single"/>
          <w:cs/>
        </w:rPr>
        <w:t>สุทธิ</w:t>
      </w:r>
    </w:p>
    <w:p w14:paraId="6F5AC73F" w14:textId="77777777" w:rsidR="005753E0" w:rsidRPr="001F605B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089A9E93" w14:textId="1CEC7189" w:rsidR="005753E0" w:rsidRPr="001F605B" w:rsidRDefault="005753E0" w:rsidP="00AE6BB0">
      <w:pPr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1F605B">
        <w:rPr>
          <w:rFonts w:ascii="Browallia New" w:hAnsi="Browallia New" w:cs="Browallia New"/>
          <w:sz w:val="28"/>
          <w:szCs w:val="28"/>
          <w:cs/>
        </w:rPr>
        <w:t xml:space="preserve">ยอดคงเหลือ ณ วันที่ </w:t>
      </w:r>
      <w:r w:rsidR="00B96D45" w:rsidRPr="001F605B">
        <w:rPr>
          <w:rFonts w:ascii="Browallia New" w:hAnsi="Browallia New" w:cs="Browallia New"/>
          <w:sz w:val="28"/>
          <w:szCs w:val="28"/>
          <w:lang w:val="en-GB"/>
        </w:rPr>
        <w:t>31</w:t>
      </w:r>
      <w:r w:rsidR="00B96D45" w:rsidRPr="001F605B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C02968" w:rsidRPr="001F605B">
        <w:rPr>
          <w:rFonts w:ascii="Browallia New" w:hAnsi="Browallia New" w:cs="Browallia New"/>
          <w:sz w:val="28"/>
          <w:szCs w:val="28"/>
        </w:rPr>
        <w:t>25</w:t>
      </w:r>
      <w:r w:rsidR="007D53B8">
        <w:rPr>
          <w:rFonts w:ascii="Browallia New" w:hAnsi="Browallia New" w:cs="Browallia New"/>
          <w:sz w:val="28"/>
          <w:szCs w:val="28"/>
        </w:rPr>
        <w:t>60</w:t>
      </w:r>
      <w:r w:rsidR="00B96D45" w:rsidRPr="001F605B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  <w:r w:rsidRPr="001F605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1F605B">
        <w:rPr>
          <w:rFonts w:ascii="Browallia New" w:hAnsi="Browallia New" w:cs="Browallia New"/>
          <w:sz w:val="28"/>
          <w:szCs w:val="28"/>
          <w:lang w:val="en-GB"/>
        </w:rPr>
        <w:t>25</w:t>
      </w:r>
      <w:r w:rsidR="007D53B8">
        <w:rPr>
          <w:rFonts w:ascii="Browallia New" w:hAnsi="Browallia New" w:cs="Browallia New"/>
          <w:sz w:val="28"/>
          <w:szCs w:val="28"/>
          <w:lang w:val="en-GB"/>
        </w:rPr>
        <w:t>59</w:t>
      </w:r>
      <w:r w:rsidRPr="001F605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1F605B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2EC219FC" w14:textId="77777777" w:rsidR="005753E0" w:rsidRPr="001F605B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167" w:type="dxa"/>
        <w:tblInd w:w="558" w:type="dxa"/>
        <w:tblLook w:val="01E0" w:firstRow="1" w:lastRow="1" w:firstColumn="1" w:lastColumn="1" w:noHBand="0" w:noVBand="0"/>
      </w:tblPr>
      <w:tblGrid>
        <w:gridCol w:w="4041"/>
        <w:gridCol w:w="1078"/>
        <w:gridCol w:w="283"/>
        <w:gridCol w:w="1067"/>
        <w:gridCol w:w="283"/>
        <w:gridCol w:w="1067"/>
        <w:gridCol w:w="266"/>
        <w:gridCol w:w="1082"/>
      </w:tblGrid>
      <w:tr w:rsidR="005753E0" w:rsidRPr="001F605B" w14:paraId="5FADD557" w14:textId="77777777" w:rsidTr="002E0B6F">
        <w:tc>
          <w:tcPr>
            <w:tcW w:w="4041" w:type="dxa"/>
          </w:tcPr>
          <w:p w14:paraId="676BB54E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26" w:type="dxa"/>
            <w:gridSpan w:val="7"/>
          </w:tcPr>
          <w:p w14:paraId="2A176C98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1F605B" w14:paraId="0DB5B488" w14:textId="77777777" w:rsidTr="002E0B6F">
        <w:trPr>
          <w:trHeight w:val="351"/>
        </w:trPr>
        <w:tc>
          <w:tcPr>
            <w:tcW w:w="4041" w:type="dxa"/>
          </w:tcPr>
          <w:p w14:paraId="2ADE4771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</w:tcPr>
          <w:p w14:paraId="2C6795EA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EF0003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bottom w:val="single" w:sz="4" w:space="0" w:color="auto"/>
            </w:tcBorders>
          </w:tcPr>
          <w:p w14:paraId="17E029F1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33F47" w:rsidRPr="001F605B" w14:paraId="5D4D6496" w14:textId="77777777" w:rsidTr="002E0B6F">
        <w:trPr>
          <w:trHeight w:val="351"/>
        </w:trPr>
        <w:tc>
          <w:tcPr>
            <w:tcW w:w="4041" w:type="dxa"/>
          </w:tcPr>
          <w:p w14:paraId="0EDB7ECE" w14:textId="77777777" w:rsidR="00633F47" w:rsidRPr="001F605B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59C5D8F" w14:textId="44ABDCAB" w:rsidR="00633F47" w:rsidRPr="001F605B" w:rsidRDefault="007D53B8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83" w:type="dxa"/>
            <w:vAlign w:val="bottom"/>
          </w:tcPr>
          <w:p w14:paraId="2ABDFDAF" w14:textId="77777777" w:rsidR="00633F47" w:rsidRPr="001F605B" w:rsidRDefault="00633F47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55B9E808" w14:textId="1833318A" w:rsidR="00633F47" w:rsidRPr="001F605B" w:rsidRDefault="007D53B8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83" w:type="dxa"/>
            <w:vAlign w:val="bottom"/>
          </w:tcPr>
          <w:p w14:paraId="5807635B" w14:textId="77777777" w:rsidR="00633F47" w:rsidRPr="001F605B" w:rsidRDefault="00633F47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E7B7BD7" w14:textId="0CDAFFE5" w:rsidR="00633F47" w:rsidRPr="001F605B" w:rsidRDefault="007D53B8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66" w:type="dxa"/>
            <w:vAlign w:val="bottom"/>
          </w:tcPr>
          <w:p w14:paraId="524AC284" w14:textId="77777777" w:rsidR="00633F47" w:rsidRPr="001F605B" w:rsidRDefault="00633F47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91532DF" w14:textId="1EE9063F" w:rsidR="00633F47" w:rsidRPr="001F605B" w:rsidRDefault="007D53B8" w:rsidP="00633F4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633F47" w:rsidRPr="001F605B" w14:paraId="043E26BB" w14:textId="77777777" w:rsidTr="002E0B6F">
        <w:trPr>
          <w:trHeight w:val="89"/>
        </w:trPr>
        <w:tc>
          <w:tcPr>
            <w:tcW w:w="4041" w:type="dxa"/>
          </w:tcPr>
          <w:p w14:paraId="7D18A495" w14:textId="77777777" w:rsidR="00633F47" w:rsidRPr="001F605B" w:rsidRDefault="00633F47" w:rsidP="00633F4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56EDD05" w14:textId="77777777" w:rsidR="00633F47" w:rsidRPr="001F605B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7921CA13" w14:textId="77777777" w:rsidR="00633F47" w:rsidRPr="001F605B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14:paraId="20524320" w14:textId="77777777" w:rsidR="00633F47" w:rsidRPr="001F605B" w:rsidRDefault="00633F47" w:rsidP="0063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E5DECC" w14:textId="77777777" w:rsidR="00633F47" w:rsidRPr="001F605B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3A0E61E" w14:textId="77777777" w:rsidR="00633F47" w:rsidRPr="001F605B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6EA8D49A" w14:textId="77777777" w:rsidR="00633F47" w:rsidRPr="001F605B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DF111A1" w14:textId="77777777" w:rsidR="00633F47" w:rsidRPr="001F605B" w:rsidRDefault="00633F47" w:rsidP="0063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D53B8" w:rsidRPr="001F605B" w14:paraId="6C8F04E3" w14:textId="77777777" w:rsidTr="002E0B6F">
        <w:trPr>
          <w:trHeight w:val="113"/>
        </w:trPr>
        <w:tc>
          <w:tcPr>
            <w:tcW w:w="4041" w:type="dxa"/>
          </w:tcPr>
          <w:p w14:paraId="5F609438" w14:textId="77777777" w:rsidR="007D53B8" w:rsidRPr="001F605B" w:rsidRDefault="007D53B8" w:rsidP="007D53B8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78" w:type="dxa"/>
            <w:shd w:val="clear" w:color="auto" w:fill="auto"/>
          </w:tcPr>
          <w:p w14:paraId="172322B4" w14:textId="127FFA4D" w:rsidR="007D53B8" w:rsidRPr="001F605B" w:rsidRDefault="00A4029E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308,995</w:t>
            </w:r>
          </w:p>
        </w:tc>
        <w:tc>
          <w:tcPr>
            <w:tcW w:w="283" w:type="dxa"/>
            <w:shd w:val="clear" w:color="auto" w:fill="auto"/>
          </w:tcPr>
          <w:p w14:paraId="39F71E9F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85E7B53" w14:textId="413D2FB3" w:rsidR="007D53B8" w:rsidRPr="001F605B" w:rsidRDefault="000144C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347,880</w:t>
            </w:r>
          </w:p>
        </w:tc>
        <w:tc>
          <w:tcPr>
            <w:tcW w:w="283" w:type="dxa"/>
          </w:tcPr>
          <w:p w14:paraId="3BADF685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BD71E37" w14:textId="696FE5DC" w:rsidR="007D53B8" w:rsidRPr="001F605B" w:rsidRDefault="00765A9B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283,765</w:t>
            </w:r>
          </w:p>
        </w:tc>
        <w:tc>
          <w:tcPr>
            <w:tcW w:w="266" w:type="dxa"/>
          </w:tcPr>
          <w:p w14:paraId="26AEEBEA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F9D31DF" w14:textId="67F3C0B8" w:rsidR="007D53B8" w:rsidRPr="001F605B" w:rsidRDefault="004D3BD5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309,850</w:t>
            </w:r>
          </w:p>
        </w:tc>
      </w:tr>
      <w:tr w:rsidR="007D53B8" w:rsidRPr="001F605B" w14:paraId="6C509E61" w14:textId="77777777" w:rsidTr="002E0B6F">
        <w:trPr>
          <w:trHeight w:val="113"/>
        </w:trPr>
        <w:tc>
          <w:tcPr>
            <w:tcW w:w="4041" w:type="dxa"/>
          </w:tcPr>
          <w:p w14:paraId="45BB603E" w14:textId="77777777" w:rsidR="007D53B8" w:rsidRPr="001F605B" w:rsidRDefault="007D53B8" w:rsidP="007D53B8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8" w:type="dxa"/>
            <w:shd w:val="clear" w:color="auto" w:fill="auto"/>
          </w:tcPr>
          <w:p w14:paraId="4067F407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0991A6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D2576BA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48AD4B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C2CC30D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C43BB64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D78BF53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53B8" w:rsidRPr="001F605B" w14:paraId="78626358" w14:textId="77777777" w:rsidTr="002E0B6F">
        <w:trPr>
          <w:trHeight w:val="113"/>
        </w:trPr>
        <w:tc>
          <w:tcPr>
            <w:tcW w:w="4041" w:type="dxa"/>
          </w:tcPr>
          <w:p w14:paraId="6BD8D729" w14:textId="77777777" w:rsidR="007D53B8" w:rsidRPr="001F605B" w:rsidRDefault="007D53B8" w:rsidP="007D53B8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78" w:type="dxa"/>
            <w:shd w:val="clear" w:color="auto" w:fill="auto"/>
          </w:tcPr>
          <w:p w14:paraId="78C33DB2" w14:textId="52B20961" w:rsidR="007D53B8" w:rsidRPr="001F605B" w:rsidRDefault="00A4029E" w:rsidP="00A402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187,242</w:t>
            </w:r>
          </w:p>
        </w:tc>
        <w:tc>
          <w:tcPr>
            <w:tcW w:w="283" w:type="dxa"/>
            <w:shd w:val="clear" w:color="auto" w:fill="auto"/>
          </w:tcPr>
          <w:p w14:paraId="7522D4F7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450F8F2" w14:textId="0A4D4DB6" w:rsidR="007D53B8" w:rsidRPr="001F605B" w:rsidRDefault="000144C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276,000</w:t>
            </w:r>
          </w:p>
        </w:tc>
        <w:tc>
          <w:tcPr>
            <w:tcW w:w="283" w:type="dxa"/>
          </w:tcPr>
          <w:p w14:paraId="416B4770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BA06044" w14:textId="04D21B91" w:rsidR="007D53B8" w:rsidRPr="001F605B" w:rsidRDefault="00765A9B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170,660</w:t>
            </w:r>
          </w:p>
        </w:tc>
        <w:tc>
          <w:tcPr>
            <w:tcW w:w="266" w:type="dxa"/>
          </w:tcPr>
          <w:p w14:paraId="6299DC9B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3B10039" w14:textId="704393FB" w:rsidR="007D53B8" w:rsidRPr="001F605B" w:rsidRDefault="004D3BD5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253,127</w:t>
            </w:r>
          </w:p>
        </w:tc>
      </w:tr>
      <w:tr w:rsidR="007D53B8" w:rsidRPr="001F605B" w14:paraId="1C57DF6F" w14:textId="77777777" w:rsidTr="002E0B6F">
        <w:trPr>
          <w:trHeight w:val="113"/>
        </w:trPr>
        <w:tc>
          <w:tcPr>
            <w:tcW w:w="4041" w:type="dxa"/>
          </w:tcPr>
          <w:p w14:paraId="718A2299" w14:textId="77777777" w:rsidR="007D53B8" w:rsidRPr="001F605B" w:rsidRDefault="007D53B8" w:rsidP="007D53B8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6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78" w:type="dxa"/>
            <w:shd w:val="clear" w:color="auto" w:fill="auto"/>
          </w:tcPr>
          <w:p w14:paraId="5B5E3CB2" w14:textId="131EC1EE" w:rsidR="007D53B8" w:rsidRPr="001F605B" w:rsidRDefault="00A4029E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51,959</w:t>
            </w:r>
          </w:p>
        </w:tc>
        <w:tc>
          <w:tcPr>
            <w:tcW w:w="283" w:type="dxa"/>
            <w:shd w:val="clear" w:color="auto" w:fill="auto"/>
          </w:tcPr>
          <w:p w14:paraId="494B4EE8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91EF6BE" w14:textId="0B7FF4D7" w:rsidR="007D53B8" w:rsidRPr="001F605B" w:rsidRDefault="000144C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123,624</w:t>
            </w:r>
          </w:p>
        </w:tc>
        <w:tc>
          <w:tcPr>
            <w:tcW w:w="283" w:type="dxa"/>
          </w:tcPr>
          <w:p w14:paraId="63ECB668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B1E9664" w14:textId="0B7839B5" w:rsidR="007D53B8" w:rsidRPr="001F605B" w:rsidRDefault="00765A9B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49,105</w:t>
            </w:r>
          </w:p>
        </w:tc>
        <w:tc>
          <w:tcPr>
            <w:tcW w:w="266" w:type="dxa"/>
          </w:tcPr>
          <w:p w14:paraId="2F7C2F4E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A2F86EC" w14:textId="23A9CA11" w:rsidR="007D53B8" w:rsidRPr="001F605B" w:rsidRDefault="004D3BD5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111,000</w:t>
            </w:r>
          </w:p>
        </w:tc>
      </w:tr>
      <w:tr w:rsidR="007D53B8" w:rsidRPr="001F605B" w14:paraId="7A96F69F" w14:textId="77777777" w:rsidTr="002E0B6F">
        <w:trPr>
          <w:trHeight w:val="113"/>
        </w:trPr>
        <w:tc>
          <w:tcPr>
            <w:tcW w:w="4041" w:type="dxa"/>
          </w:tcPr>
          <w:p w14:paraId="722354AD" w14:textId="77777777" w:rsidR="007D53B8" w:rsidRPr="001F605B" w:rsidRDefault="007D53B8" w:rsidP="007D53B8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12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78" w:type="dxa"/>
            <w:shd w:val="clear" w:color="auto" w:fill="auto"/>
          </w:tcPr>
          <w:p w14:paraId="50746942" w14:textId="1E028C53" w:rsidR="007D53B8" w:rsidRPr="001F605B" w:rsidRDefault="00A4029E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43,692</w:t>
            </w:r>
          </w:p>
        </w:tc>
        <w:tc>
          <w:tcPr>
            <w:tcW w:w="283" w:type="dxa"/>
            <w:shd w:val="clear" w:color="auto" w:fill="auto"/>
          </w:tcPr>
          <w:p w14:paraId="1CF6DEEC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5D2C453" w14:textId="15BB2DE0" w:rsidR="007D53B8" w:rsidRPr="001F605B" w:rsidRDefault="000144C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51,191</w:t>
            </w:r>
          </w:p>
        </w:tc>
        <w:tc>
          <w:tcPr>
            <w:tcW w:w="283" w:type="dxa"/>
          </w:tcPr>
          <w:p w14:paraId="41C26DA8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AF5A723" w14:textId="1E4A98CB" w:rsidR="007D53B8" w:rsidRPr="001F605B" w:rsidRDefault="00765A9B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37,546</w:t>
            </w:r>
          </w:p>
        </w:tc>
        <w:tc>
          <w:tcPr>
            <w:tcW w:w="266" w:type="dxa"/>
          </w:tcPr>
          <w:p w14:paraId="1D19D324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02C5D55D" w14:textId="357934C0" w:rsidR="007D53B8" w:rsidRPr="001F605B" w:rsidRDefault="004D3BD5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36,649</w:t>
            </w:r>
          </w:p>
        </w:tc>
      </w:tr>
      <w:tr w:rsidR="007D53B8" w:rsidRPr="001F605B" w14:paraId="51229EEC" w14:textId="77777777" w:rsidTr="002E0B6F">
        <w:trPr>
          <w:trHeight w:val="113"/>
        </w:trPr>
        <w:tc>
          <w:tcPr>
            <w:tcW w:w="4041" w:type="dxa"/>
          </w:tcPr>
          <w:p w14:paraId="0C80278E" w14:textId="77777777" w:rsidR="007D53B8" w:rsidRPr="001F605B" w:rsidRDefault="007D53B8" w:rsidP="007D53B8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12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78" w:type="dxa"/>
            <w:shd w:val="clear" w:color="auto" w:fill="auto"/>
          </w:tcPr>
          <w:p w14:paraId="2B7A2B75" w14:textId="43C151CE" w:rsidR="007D53B8" w:rsidRPr="001F605B" w:rsidRDefault="00A4029E" w:rsidP="00A402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97,587</w:t>
            </w:r>
          </w:p>
        </w:tc>
        <w:tc>
          <w:tcPr>
            <w:tcW w:w="283" w:type="dxa"/>
            <w:shd w:val="clear" w:color="auto" w:fill="auto"/>
          </w:tcPr>
          <w:p w14:paraId="08E1FC2D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0940790" w14:textId="373B35FF" w:rsidR="007D53B8" w:rsidRPr="001F605B" w:rsidRDefault="000144C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73,491</w:t>
            </w:r>
          </w:p>
        </w:tc>
        <w:tc>
          <w:tcPr>
            <w:tcW w:w="283" w:type="dxa"/>
          </w:tcPr>
          <w:p w14:paraId="29F30883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6B9A6453" w14:textId="2ED45487" w:rsidR="007D53B8" w:rsidRPr="001F605B" w:rsidRDefault="00765A9B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11,701</w:t>
            </w:r>
          </w:p>
        </w:tc>
        <w:tc>
          <w:tcPr>
            <w:tcW w:w="266" w:type="dxa"/>
          </w:tcPr>
          <w:p w14:paraId="1D07C315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DD3CB14" w14:textId="25A5EC88" w:rsidR="007D53B8" w:rsidRPr="001F605B" w:rsidRDefault="004D3BD5" w:rsidP="0076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</w:t>
            </w:r>
            <w:r w:rsidR="00765A9B">
              <w:rPr>
                <w:rFonts w:ascii="Browallia New" w:hAnsi="Browallia New" w:cs="Browallia New"/>
                <w:sz w:val="28"/>
                <w:szCs w:val="28"/>
              </w:rPr>
              <w:t>725</w:t>
            </w:r>
          </w:p>
        </w:tc>
      </w:tr>
      <w:tr w:rsidR="007D53B8" w:rsidRPr="001F605B" w14:paraId="35E030FE" w14:textId="77777777" w:rsidTr="002E0B6F">
        <w:trPr>
          <w:trHeight w:val="113"/>
        </w:trPr>
        <w:tc>
          <w:tcPr>
            <w:tcW w:w="4041" w:type="dxa"/>
          </w:tcPr>
          <w:p w14:paraId="3837A9B6" w14:textId="77777777" w:rsidR="007D53B8" w:rsidRPr="001F605B" w:rsidRDefault="007D53B8" w:rsidP="007D53B8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A768D20" w14:textId="70925303" w:rsidR="007D53B8" w:rsidRPr="001F605B" w:rsidRDefault="00A4029E" w:rsidP="00A4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689,475</w:t>
            </w:r>
          </w:p>
        </w:tc>
        <w:tc>
          <w:tcPr>
            <w:tcW w:w="283" w:type="dxa"/>
            <w:shd w:val="clear" w:color="auto" w:fill="auto"/>
          </w:tcPr>
          <w:p w14:paraId="4110CE94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3CD1E852" w14:textId="34C76664" w:rsidR="007D53B8" w:rsidRPr="001F605B" w:rsidRDefault="007D53B8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872,186</w:t>
            </w:r>
          </w:p>
        </w:tc>
        <w:tc>
          <w:tcPr>
            <w:tcW w:w="283" w:type="dxa"/>
          </w:tcPr>
          <w:p w14:paraId="5BCA627C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E3120EF" w14:textId="22BB7C09" w:rsidR="007D53B8" w:rsidRPr="001F605B" w:rsidRDefault="00765A9B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552,777</w:t>
            </w:r>
          </w:p>
        </w:tc>
        <w:tc>
          <w:tcPr>
            <w:tcW w:w="266" w:type="dxa"/>
          </w:tcPr>
          <w:p w14:paraId="3DC974A0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748BE514" w14:textId="4E7CE38D" w:rsidR="007D53B8" w:rsidRPr="001F605B" w:rsidRDefault="007D53B8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722,351</w:t>
            </w:r>
          </w:p>
        </w:tc>
      </w:tr>
      <w:tr w:rsidR="007D53B8" w:rsidRPr="001F605B" w14:paraId="626B22A6" w14:textId="77777777" w:rsidTr="002E0B6F">
        <w:trPr>
          <w:trHeight w:val="113"/>
        </w:trPr>
        <w:tc>
          <w:tcPr>
            <w:tcW w:w="4041" w:type="dxa"/>
          </w:tcPr>
          <w:p w14:paraId="74C45C82" w14:textId="77777777" w:rsidR="007D53B8" w:rsidRPr="001F605B" w:rsidRDefault="007D53B8" w:rsidP="007D53B8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เผื่อหนี้สงสัยจะสูญ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C1DD812" w14:textId="13BCA790" w:rsidR="007D53B8" w:rsidRPr="001F605B" w:rsidRDefault="00A4029E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(90,334)</w:t>
            </w:r>
          </w:p>
        </w:tc>
        <w:tc>
          <w:tcPr>
            <w:tcW w:w="283" w:type="dxa"/>
            <w:shd w:val="clear" w:color="auto" w:fill="auto"/>
          </w:tcPr>
          <w:p w14:paraId="0FF6F34C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FE06C66" w14:textId="5569C775" w:rsidR="007D53B8" w:rsidRPr="001F605B" w:rsidRDefault="007D53B8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86,466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FAB4AF7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5967AB43" w14:textId="0D923991" w:rsidR="007D53B8" w:rsidRPr="001F605B" w:rsidRDefault="00765A9B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(1,300)</w:t>
            </w:r>
          </w:p>
        </w:tc>
        <w:tc>
          <w:tcPr>
            <w:tcW w:w="266" w:type="dxa"/>
          </w:tcPr>
          <w:p w14:paraId="792218C1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CA823" w14:textId="30E751A7" w:rsidR="007D53B8" w:rsidRPr="001F605B" w:rsidRDefault="007D53B8" w:rsidP="007D5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(248)</w:t>
            </w:r>
          </w:p>
        </w:tc>
      </w:tr>
      <w:tr w:rsidR="007D53B8" w:rsidRPr="001F605B" w14:paraId="38FE87BB" w14:textId="77777777" w:rsidTr="002E0B6F">
        <w:trPr>
          <w:trHeight w:val="267"/>
        </w:trPr>
        <w:tc>
          <w:tcPr>
            <w:tcW w:w="4041" w:type="dxa"/>
          </w:tcPr>
          <w:p w14:paraId="431D35A3" w14:textId="77777777" w:rsidR="007D53B8" w:rsidRPr="001F605B" w:rsidRDefault="007D53B8" w:rsidP="007D53B8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29F874E" w14:textId="3756E75C" w:rsidR="007D53B8" w:rsidRPr="001F605B" w:rsidRDefault="00A4029E" w:rsidP="004C497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599,14</w:t>
            </w:r>
            <w:r w:rsidR="004C4978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4D16940D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63A92F5" w14:textId="1B0C1F19" w:rsidR="007D53B8" w:rsidRPr="001F605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785,720</w:t>
            </w:r>
          </w:p>
        </w:tc>
        <w:tc>
          <w:tcPr>
            <w:tcW w:w="283" w:type="dxa"/>
          </w:tcPr>
          <w:p w14:paraId="4024B1D9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C79A96" w14:textId="3DB7306A" w:rsidR="007D53B8" w:rsidRPr="001F605B" w:rsidRDefault="00765A9B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551,477</w:t>
            </w:r>
          </w:p>
        </w:tc>
        <w:tc>
          <w:tcPr>
            <w:tcW w:w="266" w:type="dxa"/>
          </w:tcPr>
          <w:p w14:paraId="368254A5" w14:textId="77777777" w:rsidR="007D53B8" w:rsidRPr="001F605B" w:rsidRDefault="007D53B8" w:rsidP="007D53B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0F603DA" w14:textId="2F32CC91" w:rsidR="007D53B8" w:rsidRPr="001F605B" w:rsidRDefault="007D53B8" w:rsidP="007D53B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722,103</w:t>
            </w:r>
          </w:p>
        </w:tc>
      </w:tr>
    </w:tbl>
    <w:p w14:paraId="17983661" w14:textId="77777777" w:rsidR="00144BCF" w:rsidRDefault="00144BCF" w:rsidP="00AE6BB0">
      <w:pPr>
        <w:spacing w:line="240" w:lineRule="auto"/>
        <w:ind w:firstLine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7A9D9FE" w14:textId="2D0AEFA4" w:rsidR="005E05D5" w:rsidRPr="001F605B" w:rsidRDefault="005E05D5" w:rsidP="00AE6BB0">
      <w:pPr>
        <w:spacing w:line="240" w:lineRule="auto"/>
        <w:ind w:firstLine="426"/>
        <w:jc w:val="thaiDistribute"/>
        <w:rPr>
          <w:rFonts w:ascii="Browallia New" w:hAnsi="Browallia New" w:cs="Browallia New"/>
          <w:sz w:val="28"/>
          <w:szCs w:val="28"/>
        </w:rPr>
      </w:pPr>
      <w:r w:rsidRPr="001F605B">
        <w:rPr>
          <w:rFonts w:ascii="Browallia New" w:hAnsi="Browallia New" w:cs="Browallia New"/>
          <w:sz w:val="28"/>
          <w:szCs w:val="28"/>
          <w:cs/>
        </w:rPr>
        <w:t xml:space="preserve">ในระหว่างปีสิ้นสุดวันที่ </w:t>
      </w:r>
      <w:r w:rsidRPr="001F605B">
        <w:rPr>
          <w:rFonts w:ascii="Browallia New" w:hAnsi="Browallia New" w:cs="Browallia New"/>
          <w:sz w:val="28"/>
          <w:szCs w:val="28"/>
        </w:rPr>
        <w:t xml:space="preserve">31 </w:t>
      </w:r>
      <w:r w:rsidRPr="001F605B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1F605B">
        <w:rPr>
          <w:rFonts w:ascii="Browallia New" w:hAnsi="Browallia New" w:cs="Browallia New"/>
          <w:sz w:val="28"/>
          <w:szCs w:val="28"/>
        </w:rPr>
        <w:t>25</w:t>
      </w:r>
      <w:r w:rsidR="007D53B8">
        <w:rPr>
          <w:rFonts w:ascii="Browallia New" w:hAnsi="Browallia New" w:cs="Browallia New"/>
          <w:sz w:val="28"/>
          <w:szCs w:val="28"/>
        </w:rPr>
        <w:t>60</w:t>
      </w:r>
      <w:r w:rsidRPr="001F605B">
        <w:rPr>
          <w:rFonts w:ascii="Browallia New" w:hAnsi="Browallia New" w:cs="Browallia New"/>
          <w:sz w:val="28"/>
          <w:szCs w:val="28"/>
        </w:rPr>
        <w:t xml:space="preserve"> </w:t>
      </w:r>
      <w:r w:rsidRPr="001F605B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1F605B">
        <w:rPr>
          <w:rFonts w:ascii="Browallia New" w:hAnsi="Browallia New" w:cs="Browallia New"/>
          <w:sz w:val="28"/>
          <w:szCs w:val="28"/>
        </w:rPr>
        <w:t>25</w:t>
      </w:r>
      <w:r w:rsidR="007D53B8">
        <w:rPr>
          <w:rFonts w:ascii="Browallia New" w:hAnsi="Browallia New" w:cs="Browallia New"/>
          <w:sz w:val="28"/>
          <w:szCs w:val="28"/>
        </w:rPr>
        <w:t>5</w:t>
      </w:r>
      <w:r w:rsidR="005F3B63">
        <w:rPr>
          <w:rFonts w:ascii="Browallia New" w:hAnsi="Browallia New" w:cs="Browallia New"/>
          <w:sz w:val="28"/>
          <w:szCs w:val="28"/>
        </w:rPr>
        <w:t>9</w:t>
      </w:r>
      <w:r w:rsidRPr="001F605B">
        <w:rPr>
          <w:rFonts w:ascii="Browallia New" w:hAnsi="Browallia New" w:cs="Browallia New"/>
          <w:sz w:val="28"/>
          <w:szCs w:val="28"/>
        </w:rPr>
        <w:t xml:space="preserve"> </w:t>
      </w:r>
      <w:r w:rsidRPr="001F605B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รายการเคลื่อนไหวของค่าเผื่อหนี้สงสัยจะสูญ มีดังต่อไปนี้</w:t>
      </w:r>
    </w:p>
    <w:p w14:paraId="6A1C9C91" w14:textId="77777777" w:rsidR="005E05D5" w:rsidRPr="001F605B" w:rsidRDefault="005E05D5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tbl>
      <w:tblPr>
        <w:tblW w:w="90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9"/>
        <w:gridCol w:w="1134"/>
        <w:gridCol w:w="236"/>
        <w:gridCol w:w="1040"/>
        <w:gridCol w:w="238"/>
        <w:gridCol w:w="1072"/>
        <w:gridCol w:w="236"/>
        <w:gridCol w:w="1084"/>
      </w:tblGrid>
      <w:tr w:rsidR="005E05D5" w:rsidRPr="001F605B" w14:paraId="4E8631B1" w14:textId="77777777" w:rsidTr="002E0B6F">
        <w:tc>
          <w:tcPr>
            <w:tcW w:w="4059" w:type="dxa"/>
          </w:tcPr>
          <w:p w14:paraId="66AF68D3" w14:textId="77777777" w:rsidR="005E05D5" w:rsidRPr="00D51039" w:rsidRDefault="005E05D5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7255540B" w14:textId="77777777" w:rsidR="005E05D5" w:rsidRPr="001F605B" w:rsidRDefault="005E05D5" w:rsidP="00AE6BB0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5E05D5" w:rsidRPr="001F605B" w14:paraId="06CB743D" w14:textId="77777777" w:rsidTr="002E0B6F">
        <w:tc>
          <w:tcPr>
            <w:tcW w:w="4059" w:type="dxa"/>
          </w:tcPr>
          <w:p w14:paraId="0D2D2B58" w14:textId="77777777" w:rsidR="005E05D5" w:rsidRPr="001F605B" w:rsidRDefault="005E05D5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18E492DB" w14:textId="77777777" w:rsidR="005E05D5" w:rsidRPr="001F605B" w:rsidRDefault="005E05D5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13E2A4C4" w14:textId="77777777" w:rsidR="005E05D5" w:rsidRPr="001F605B" w:rsidRDefault="005E05D5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78D7B86F" w14:textId="77777777" w:rsidR="005E05D5" w:rsidRPr="001F605B" w:rsidRDefault="005E05D5" w:rsidP="00AE6BB0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84CC6" w:rsidRPr="001F605B" w14:paraId="5C841E75" w14:textId="77777777" w:rsidTr="002E0B6F">
        <w:tc>
          <w:tcPr>
            <w:tcW w:w="4059" w:type="dxa"/>
          </w:tcPr>
          <w:p w14:paraId="4636E9A7" w14:textId="77777777" w:rsidR="00C84CC6" w:rsidRPr="001F605B" w:rsidRDefault="00C84CC6" w:rsidP="00C84CC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E8CED" w14:textId="463E3400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A613119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54D1F" w14:textId="2905CFD0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38" w:type="dxa"/>
            <w:vAlign w:val="bottom"/>
          </w:tcPr>
          <w:p w14:paraId="698C6B36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9E55C" w14:textId="4259D773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E0E617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8013C" w14:textId="09E08188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A95DF6" w:rsidRPr="001F605B" w14:paraId="6C09638B" w14:textId="77777777" w:rsidTr="002E0B6F">
        <w:tc>
          <w:tcPr>
            <w:tcW w:w="4059" w:type="dxa"/>
            <w:vAlign w:val="bottom"/>
          </w:tcPr>
          <w:p w14:paraId="5391492B" w14:textId="77777777" w:rsidR="00A95DF6" w:rsidRPr="001F605B" w:rsidRDefault="00A95DF6" w:rsidP="005671C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B0C839" w14:textId="77777777" w:rsidR="00A95DF6" w:rsidRPr="001F605B" w:rsidRDefault="00A95DF6" w:rsidP="008521C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FDDEC4" w14:textId="77777777" w:rsidR="00A95DF6" w:rsidRPr="001F605B" w:rsidRDefault="00A95DF6" w:rsidP="005671CD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5D57D78C" w14:textId="77777777" w:rsidR="00A95DF6" w:rsidRPr="001F605B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38" w:type="dxa"/>
          </w:tcPr>
          <w:p w14:paraId="0DF5079B" w14:textId="77777777" w:rsidR="00A95DF6" w:rsidRPr="001F605B" w:rsidRDefault="00A95DF6" w:rsidP="005671C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0C316E73" w14:textId="77777777" w:rsidR="00A95DF6" w:rsidRPr="001F605B" w:rsidRDefault="00A95DF6" w:rsidP="0056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F66DA89" w14:textId="77777777" w:rsidR="00A95DF6" w:rsidRPr="001F605B" w:rsidRDefault="00A95DF6" w:rsidP="005671C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07DAB2C8" w14:textId="77777777" w:rsidR="00A95DF6" w:rsidRPr="001F605B" w:rsidRDefault="00A95DF6" w:rsidP="0056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F3B63" w:rsidRPr="001F605B" w14:paraId="3687394D" w14:textId="77777777" w:rsidTr="002E0B6F">
        <w:tc>
          <w:tcPr>
            <w:tcW w:w="4059" w:type="dxa"/>
            <w:vAlign w:val="bottom"/>
          </w:tcPr>
          <w:p w14:paraId="3F3CB0E0" w14:textId="77777777" w:rsidR="005F3B63" w:rsidRPr="001F605B" w:rsidRDefault="005F3B63" w:rsidP="005F3B6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5A5213" w14:textId="3E01BD71" w:rsidR="005F3B63" w:rsidRPr="00CF2932" w:rsidRDefault="00CF2932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86,466</w:t>
            </w:r>
          </w:p>
        </w:tc>
        <w:tc>
          <w:tcPr>
            <w:tcW w:w="236" w:type="dxa"/>
          </w:tcPr>
          <w:p w14:paraId="220B6E6F" w14:textId="77777777" w:rsidR="005F3B63" w:rsidRPr="001F605B" w:rsidRDefault="005F3B63" w:rsidP="005F3B6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2B984F66" w14:textId="7DA9CFF0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1,793</w:t>
            </w:r>
          </w:p>
        </w:tc>
        <w:tc>
          <w:tcPr>
            <w:tcW w:w="238" w:type="dxa"/>
          </w:tcPr>
          <w:p w14:paraId="0D2AC2F1" w14:textId="77777777" w:rsidR="005F3B63" w:rsidRPr="001F605B" w:rsidRDefault="005F3B63" w:rsidP="005F3B6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3C854495" w14:textId="55EFE655" w:rsidR="005F3B63" w:rsidRPr="001F605B" w:rsidRDefault="008C560F" w:rsidP="008C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248</w:t>
            </w:r>
          </w:p>
        </w:tc>
        <w:tc>
          <w:tcPr>
            <w:tcW w:w="236" w:type="dxa"/>
          </w:tcPr>
          <w:p w14:paraId="5FA4E856" w14:textId="77777777" w:rsidR="005F3B63" w:rsidRPr="001F605B" w:rsidRDefault="005F3B63" w:rsidP="005F3B6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54720DC6" w14:textId="584F9001" w:rsidR="005F3B63" w:rsidRPr="001F605B" w:rsidRDefault="005F3B63" w:rsidP="002B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   248</w:t>
            </w:r>
          </w:p>
        </w:tc>
      </w:tr>
      <w:tr w:rsidR="005F3B63" w:rsidRPr="001F605B" w14:paraId="04F6A42B" w14:textId="77777777" w:rsidTr="002E0B6F">
        <w:tc>
          <w:tcPr>
            <w:tcW w:w="4059" w:type="dxa"/>
            <w:vAlign w:val="bottom"/>
          </w:tcPr>
          <w:p w14:paraId="7CAE06AD" w14:textId="77777777" w:rsidR="005F3B63" w:rsidRPr="001F605B" w:rsidRDefault="005F3B63" w:rsidP="005F3B6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431488" w14:textId="46E9CE2B" w:rsidR="005F3B63" w:rsidRPr="001F605B" w:rsidRDefault="00CF2932" w:rsidP="004D78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4,61</w:t>
            </w:r>
            <w:r w:rsidR="004D7875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36" w:type="dxa"/>
          </w:tcPr>
          <w:p w14:paraId="17777EA6" w14:textId="77777777" w:rsidR="005F3B63" w:rsidRPr="001F605B" w:rsidRDefault="005F3B63" w:rsidP="005F3B6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5E426697" w14:textId="3B25FF86" w:rsidR="005F3B63" w:rsidRPr="001F605B" w:rsidRDefault="005F3B6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84,673</w:t>
            </w:r>
          </w:p>
        </w:tc>
        <w:tc>
          <w:tcPr>
            <w:tcW w:w="238" w:type="dxa"/>
          </w:tcPr>
          <w:p w14:paraId="3466A937" w14:textId="77777777" w:rsidR="005F3B63" w:rsidRPr="001F605B" w:rsidRDefault="005F3B63" w:rsidP="005F3B6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61766E35" w14:textId="6F6434E6" w:rsidR="005F3B63" w:rsidRPr="001F605B" w:rsidRDefault="008C560F" w:rsidP="008C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1,052</w:t>
            </w:r>
          </w:p>
        </w:tc>
        <w:tc>
          <w:tcPr>
            <w:tcW w:w="236" w:type="dxa"/>
          </w:tcPr>
          <w:p w14:paraId="176ECF2F" w14:textId="77777777" w:rsidR="005F3B63" w:rsidRPr="001F605B" w:rsidRDefault="005F3B63" w:rsidP="005F3B6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110EEF15" w14:textId="64869F2B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   -</w:t>
            </w:r>
          </w:p>
        </w:tc>
      </w:tr>
      <w:tr w:rsidR="005F3B63" w:rsidRPr="001F605B" w14:paraId="226D255C" w14:textId="77777777" w:rsidTr="002E0B6F">
        <w:tc>
          <w:tcPr>
            <w:tcW w:w="4059" w:type="dxa"/>
            <w:vAlign w:val="bottom"/>
          </w:tcPr>
          <w:p w14:paraId="0504A731" w14:textId="77777777" w:rsidR="005F3B63" w:rsidRPr="001F605B" w:rsidRDefault="005F3B63" w:rsidP="005F3B6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กลับรายการค่าเผื่อหนี้สงสัยจะสูญ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8EC4AA" w14:textId="58ABAB20" w:rsidR="005F3B63" w:rsidRPr="001F605B" w:rsidRDefault="00CF2932" w:rsidP="00CF29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(751)</w:t>
            </w:r>
          </w:p>
        </w:tc>
        <w:tc>
          <w:tcPr>
            <w:tcW w:w="236" w:type="dxa"/>
          </w:tcPr>
          <w:p w14:paraId="661B7AA2" w14:textId="77777777" w:rsidR="005F3B63" w:rsidRPr="001F605B" w:rsidRDefault="005F3B63" w:rsidP="005F3B6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473C80A1" w14:textId="15309346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71F69EA" w14:textId="77777777" w:rsidR="005F3B63" w:rsidRPr="001F605B" w:rsidRDefault="005F3B63" w:rsidP="005F3B6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0B2F3683" w14:textId="724E5C94" w:rsidR="005F3B63" w:rsidRPr="001F605B" w:rsidRDefault="008C560F" w:rsidP="008C5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4B06D9" w14:textId="77777777" w:rsidR="005F3B63" w:rsidRPr="001F605B" w:rsidRDefault="005F3B63" w:rsidP="005F3B6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325282B5" w14:textId="41FC43A8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   -</w:t>
            </w:r>
          </w:p>
        </w:tc>
      </w:tr>
      <w:tr w:rsidR="005F3B63" w:rsidRPr="00C04DF6" w14:paraId="78790390" w14:textId="77777777" w:rsidTr="002E0B6F">
        <w:tc>
          <w:tcPr>
            <w:tcW w:w="4059" w:type="dxa"/>
            <w:vAlign w:val="bottom"/>
          </w:tcPr>
          <w:p w14:paraId="503EF876" w14:textId="77777777" w:rsidR="005F3B63" w:rsidRPr="001F605B" w:rsidRDefault="005F3B63" w:rsidP="005F3B6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ACEAFFF" w14:textId="4DD9BBC9" w:rsidR="005F3B63" w:rsidRPr="001F605B" w:rsidRDefault="00CF2932" w:rsidP="004D78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90,33</w:t>
            </w:r>
            <w:r w:rsidR="004D7875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36" w:type="dxa"/>
          </w:tcPr>
          <w:p w14:paraId="0642770C" w14:textId="77777777" w:rsidR="005F3B63" w:rsidRPr="001F605B" w:rsidRDefault="005F3B63" w:rsidP="005F3B63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EDDBDAF" w14:textId="0F2A3F2F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86,466</w:t>
            </w:r>
          </w:p>
        </w:tc>
        <w:tc>
          <w:tcPr>
            <w:tcW w:w="238" w:type="dxa"/>
          </w:tcPr>
          <w:p w14:paraId="5BC2B080" w14:textId="77777777" w:rsidR="005F3B63" w:rsidRPr="001F605B" w:rsidRDefault="005F3B63" w:rsidP="005F3B6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6F9F4BE" w14:textId="434291BA" w:rsidR="005F3B63" w:rsidRPr="001F605B" w:rsidRDefault="008C560F" w:rsidP="008C56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1,300</w:t>
            </w:r>
          </w:p>
        </w:tc>
        <w:tc>
          <w:tcPr>
            <w:tcW w:w="236" w:type="dxa"/>
          </w:tcPr>
          <w:p w14:paraId="4E2EF97C" w14:textId="77777777" w:rsidR="005F3B63" w:rsidRPr="001F605B" w:rsidRDefault="005F3B63" w:rsidP="005F3B6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B25E96D" w14:textId="282A7183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248</w:t>
            </w:r>
          </w:p>
        </w:tc>
      </w:tr>
    </w:tbl>
    <w:p w14:paraId="2C91A7DB" w14:textId="77777777" w:rsidR="00E94577" w:rsidRDefault="00E94577" w:rsidP="00E9457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E4CDFAA" w14:textId="28732D78" w:rsidR="00E94577" w:rsidRDefault="002E0B6F" w:rsidP="00E9457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hanging="644"/>
        <w:rPr>
          <w:rFonts w:ascii="Browallia New" w:hAnsi="Browallia New" w:cs="Browallia New"/>
          <w:sz w:val="28"/>
          <w:szCs w:val="28"/>
          <w:u w:val="single"/>
        </w:rPr>
      </w:pPr>
      <w:r w:rsidRPr="002E0B6F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 </w:t>
      </w:r>
      <w:r w:rsidR="00E94577">
        <w:rPr>
          <w:rFonts w:ascii="Browallia New" w:hAnsi="Browallia New" w:cs="Browallia New" w:hint="cs"/>
          <w:sz w:val="28"/>
          <w:szCs w:val="28"/>
          <w:u w:val="single"/>
          <w:cs/>
        </w:rPr>
        <w:t>สินทรัพย์ที่ถือไว้เพื่อขายและการดำเนินงานที่ยกเลิก</w:t>
      </w:r>
    </w:p>
    <w:p w14:paraId="462D6D9A" w14:textId="77777777" w:rsidR="00E94577" w:rsidRDefault="00E94577" w:rsidP="00E9457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FACF414" w14:textId="77777777" w:rsidR="000D2BF6" w:rsidRPr="000B54BA" w:rsidRDefault="000D2BF6" w:rsidP="000D2BF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B54BA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ย่อยทางอ้อม</w:t>
      </w:r>
      <w:r w:rsidRPr="000B54BA">
        <w:rPr>
          <w:rFonts w:ascii="Browallia New" w:hAnsi="Browallia New" w:cs="Browallia New"/>
          <w:sz w:val="28"/>
          <w:szCs w:val="28"/>
          <w:cs/>
        </w:rPr>
        <w:t>มีสินทรัพย์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ที่ถือไว้เพื่อขายเกิด</w:t>
      </w:r>
      <w:r w:rsidRPr="000B54BA">
        <w:rPr>
          <w:rFonts w:ascii="Browallia New" w:hAnsi="Browallia New" w:cs="Browallia New"/>
          <w:sz w:val="28"/>
          <w:szCs w:val="28"/>
          <w:cs/>
        </w:rPr>
        <w:t>จากการขาย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สินทรัพย์และ</w:t>
      </w:r>
      <w:r w:rsidRPr="000B54BA">
        <w:rPr>
          <w:rFonts w:ascii="Browallia New" w:hAnsi="Browallia New" w:cs="Browallia New"/>
          <w:sz w:val="28"/>
          <w:szCs w:val="28"/>
          <w:cs/>
        </w:rPr>
        <w:t>สิทธิในการดำเนินธุรกิจ</w:t>
      </w:r>
      <w:r w:rsidRPr="000B54BA">
        <w:rPr>
          <w:rFonts w:ascii="Browallia New" w:hAnsi="Browallia New" w:cs="Browallia New"/>
          <w:sz w:val="28"/>
          <w:szCs w:val="28"/>
        </w:rPr>
        <w:t xml:space="preserve"> “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ร้านวุฒิศักดิ์ คลินิก</w:t>
      </w:r>
      <w:r w:rsidRPr="000B54BA">
        <w:rPr>
          <w:rFonts w:ascii="Browallia New" w:hAnsi="Browallia New" w:cs="Browallia New"/>
          <w:sz w:val="28"/>
          <w:szCs w:val="28"/>
        </w:rPr>
        <w:t>”</w:t>
      </w:r>
      <w:r w:rsidRPr="000B54BA">
        <w:rPr>
          <w:rFonts w:ascii="Browallia New" w:hAnsi="Browallia New" w:cs="Browallia New" w:hint="cs"/>
          <w:sz w:val="28"/>
          <w:szCs w:val="28"/>
          <w:cs/>
        </w:rPr>
        <w:t xml:space="preserve"> ดังนี้</w:t>
      </w:r>
    </w:p>
    <w:p w14:paraId="391C7084" w14:textId="77777777" w:rsidR="000D2BF6" w:rsidRPr="000B54BA" w:rsidRDefault="000D2BF6" w:rsidP="000D2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26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13155C36" w14:textId="4D244CFD" w:rsidR="000D2BF6" w:rsidRPr="00E53BE7" w:rsidRDefault="000D2BF6" w:rsidP="000D2BF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B54BA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0B54BA">
        <w:rPr>
          <w:rFonts w:ascii="Browallia New" w:hAnsi="Browallia New" w:cs="Browallia New"/>
          <w:sz w:val="28"/>
          <w:szCs w:val="28"/>
        </w:rPr>
        <w:t>30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ตุลาคม </w:t>
      </w:r>
      <w:r w:rsidRPr="000B54BA">
        <w:rPr>
          <w:rFonts w:ascii="Browallia New" w:hAnsi="Browallia New" w:cs="Browallia New"/>
          <w:sz w:val="28"/>
          <w:szCs w:val="28"/>
        </w:rPr>
        <w:t>2560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บริษัทย่อยทางอ้อมทำสัญญาขายสิทธิแฟรนไชส์และสัญญาขายสินทรัพย์ เป็นจำนวน </w:t>
      </w:r>
      <w:r w:rsidRPr="000B54BA">
        <w:rPr>
          <w:rFonts w:ascii="Browallia New" w:hAnsi="Browallia New" w:cs="Browallia New"/>
          <w:sz w:val="28"/>
          <w:szCs w:val="28"/>
        </w:rPr>
        <w:t xml:space="preserve">260 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0B54BA">
        <w:rPr>
          <w:rFonts w:ascii="Browallia New" w:hAnsi="Browallia New" w:cs="Browallia New"/>
          <w:sz w:val="28"/>
          <w:szCs w:val="28"/>
          <w:cs/>
        </w:rPr>
        <w:t>บาท</w:t>
      </w:r>
      <w:r w:rsidRPr="000B54BA">
        <w:rPr>
          <w:rFonts w:ascii="Browallia New" w:hAnsi="Browallia New" w:cs="Browallia New"/>
          <w:sz w:val="28"/>
          <w:szCs w:val="28"/>
        </w:rPr>
        <w:t> 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โดยมีอายุสัญญา </w:t>
      </w:r>
      <w:r w:rsidRPr="000B54BA">
        <w:rPr>
          <w:rFonts w:ascii="Browallia New" w:hAnsi="Browallia New" w:cs="Browallia New"/>
          <w:sz w:val="28"/>
          <w:szCs w:val="28"/>
        </w:rPr>
        <w:t>8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ปี </w:t>
      </w:r>
      <w:r w:rsidRPr="000B54BA">
        <w:rPr>
          <w:rFonts w:ascii="Browallia New" w:hAnsi="Browallia New" w:cs="Browallia New"/>
          <w:sz w:val="28"/>
          <w:szCs w:val="28"/>
        </w:rPr>
        <w:t>3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เดือน และสามารถต่ออายุได้อีก </w:t>
      </w:r>
      <w:r w:rsidRPr="000B54BA">
        <w:rPr>
          <w:rFonts w:ascii="Browallia New" w:hAnsi="Browallia New" w:cs="Browallia New"/>
          <w:sz w:val="28"/>
          <w:szCs w:val="28"/>
        </w:rPr>
        <w:t>4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ปี 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บริษัทย่อยทางอ้อมได้รับค่า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สิทธิร้อยละ </w:t>
      </w:r>
      <w:r w:rsidRPr="000B54BA">
        <w:rPr>
          <w:rFonts w:ascii="Browallia New" w:hAnsi="Browallia New" w:cs="Browallia New"/>
          <w:sz w:val="28"/>
          <w:szCs w:val="28"/>
        </w:rPr>
        <w:t xml:space="preserve">6 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และค่าการตลาดร้อยละ </w:t>
      </w:r>
      <w:r w:rsidRPr="000B54BA">
        <w:rPr>
          <w:rFonts w:ascii="Browallia New" w:hAnsi="Browallia New" w:cs="Browallia New"/>
          <w:sz w:val="28"/>
          <w:szCs w:val="28"/>
        </w:rPr>
        <w:t>4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ของยอดรายรับต่อเดือน 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ค่า</w:t>
      </w:r>
      <w:r w:rsidRPr="000B54BA">
        <w:rPr>
          <w:rFonts w:ascii="Browallia New" w:hAnsi="Browallia New" w:cs="Browallia New"/>
          <w:sz w:val="28"/>
          <w:szCs w:val="28"/>
          <w:cs/>
        </w:rPr>
        <w:t>สิทธิจะ</w:t>
      </w:r>
      <w:r>
        <w:rPr>
          <w:rFonts w:ascii="Browallia New" w:hAnsi="Browallia New" w:cs="Browallia New" w:hint="cs"/>
          <w:sz w:val="28"/>
          <w:szCs w:val="28"/>
          <w:cs/>
        </w:rPr>
        <w:t>ได้รับชำระหลังจาก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B54BA">
        <w:rPr>
          <w:rFonts w:ascii="Browallia New" w:hAnsi="Browallia New" w:cs="Browallia New"/>
          <w:sz w:val="28"/>
          <w:szCs w:val="28"/>
        </w:rPr>
        <w:t>2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ปีแรก 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0B54BA">
        <w:rPr>
          <w:rFonts w:ascii="Browallia New" w:hAnsi="Browallia New" w:cs="Browallia New"/>
          <w:sz w:val="28"/>
          <w:szCs w:val="28"/>
        </w:rPr>
        <w:t>1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0B54BA">
        <w:rPr>
          <w:rFonts w:ascii="Browallia New" w:hAnsi="Browallia New" w:cs="Browallia New"/>
          <w:sz w:val="28"/>
          <w:szCs w:val="28"/>
        </w:rPr>
        <w:t>2561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บริษัทย่อยทางอ้อมทำสัญญาขายสิทธิแ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ฟ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รนไชส์และสัญญาขายสินทรัพย์เพิ่มจำนวน </w:t>
      </w:r>
      <w:r w:rsidRPr="000B54BA">
        <w:rPr>
          <w:rFonts w:ascii="Browallia New" w:hAnsi="Browallia New" w:cs="Browallia New"/>
          <w:sz w:val="28"/>
          <w:szCs w:val="28"/>
        </w:rPr>
        <w:t>9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สาขา</w:t>
      </w:r>
      <w:r w:rsidRPr="000B54B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ปัจจุบัน</w:t>
      </w:r>
      <w:r w:rsidR="00E53BE7">
        <w:rPr>
          <w:rFonts w:ascii="Browallia New" w:hAnsi="Browallia New" w:cs="Browallia New" w:hint="cs"/>
          <w:sz w:val="28"/>
          <w:szCs w:val="28"/>
          <w:cs/>
        </w:rPr>
        <w:t xml:space="preserve"> สัญญาขายสิทธิแฟรนไชส์และสัญญาขายสินทรัพย์กับคู่สัญญารายนี้มีทั้งหมด </w:t>
      </w:r>
      <w:r w:rsidR="00E53BE7">
        <w:rPr>
          <w:rFonts w:ascii="Browallia New" w:hAnsi="Browallia New" w:cs="Browallia New"/>
          <w:sz w:val="28"/>
          <w:szCs w:val="28"/>
        </w:rPr>
        <w:t xml:space="preserve">34 </w:t>
      </w:r>
      <w:r w:rsidR="00E53BE7">
        <w:rPr>
          <w:rFonts w:ascii="Browallia New" w:hAnsi="Browallia New" w:cs="Browallia New" w:hint="cs"/>
          <w:sz w:val="28"/>
          <w:szCs w:val="28"/>
          <w:cs/>
        </w:rPr>
        <w:t>สาขา</w:t>
      </w:r>
    </w:p>
    <w:p w14:paraId="357F3871" w14:textId="77777777" w:rsidR="000D2BF6" w:rsidRPr="000B54BA" w:rsidRDefault="000D2BF6" w:rsidP="000D2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26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6CA5230F" w14:textId="04AA5710" w:rsidR="000D2BF6" w:rsidRPr="000B54BA" w:rsidRDefault="000D2BF6" w:rsidP="000D2BF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B54BA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0B54BA">
        <w:rPr>
          <w:rFonts w:ascii="Browallia New" w:hAnsi="Browallia New" w:cs="Browallia New"/>
          <w:sz w:val="28"/>
          <w:szCs w:val="28"/>
        </w:rPr>
        <w:t>9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0B54BA">
        <w:rPr>
          <w:rFonts w:ascii="Browallia New" w:hAnsi="Browallia New" w:cs="Browallia New"/>
          <w:sz w:val="28"/>
          <w:szCs w:val="28"/>
        </w:rPr>
        <w:t>2561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แห่งหนึ่ง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เข้าทำสัญญาขายสินทรัพย์ </w:t>
      </w:r>
      <w:r w:rsidRPr="000B54BA">
        <w:rPr>
          <w:rFonts w:ascii="Browallia New" w:hAnsi="Browallia New" w:cs="Browallia New"/>
          <w:sz w:val="28"/>
          <w:szCs w:val="28"/>
        </w:rPr>
        <w:t>21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สาขา เป็นจำนวน </w:t>
      </w:r>
      <w:r w:rsidRPr="000B54BA">
        <w:rPr>
          <w:rFonts w:ascii="Browallia New" w:hAnsi="Browallia New" w:cs="Browallia New"/>
          <w:sz w:val="28"/>
          <w:szCs w:val="28"/>
        </w:rPr>
        <w:t>170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ล้านบาท และเมื่อวันที่ </w:t>
      </w:r>
      <w:r w:rsidRPr="000B54BA">
        <w:rPr>
          <w:rFonts w:ascii="Browallia New" w:hAnsi="Browallia New" w:cs="Browallia New"/>
          <w:sz w:val="28"/>
          <w:szCs w:val="28"/>
        </w:rPr>
        <w:t>12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0B54BA">
        <w:rPr>
          <w:rFonts w:ascii="Browallia New" w:hAnsi="Browallia New" w:cs="Browallia New"/>
          <w:sz w:val="28"/>
          <w:szCs w:val="28"/>
        </w:rPr>
        <w:t>2561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บริษัทย่อยทางอ้อมทำสัญญาขายสิทธิแฟรนไชส์ </w:t>
      </w:r>
      <w:r w:rsidRPr="000B54BA">
        <w:rPr>
          <w:rFonts w:ascii="Browallia New" w:hAnsi="Browallia New" w:cs="Browallia New"/>
          <w:sz w:val="28"/>
          <w:szCs w:val="28"/>
        </w:rPr>
        <w:t>25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สาขา เป็นจำนวน </w:t>
      </w:r>
      <w:r w:rsidRPr="000B54BA">
        <w:rPr>
          <w:rFonts w:ascii="Browallia New" w:hAnsi="Browallia New" w:cs="Browallia New"/>
          <w:sz w:val="28"/>
          <w:szCs w:val="28"/>
        </w:rPr>
        <w:t>50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ล้านบาท อายุสัญญา </w:t>
      </w:r>
      <w:r w:rsidRPr="000B54BA">
        <w:rPr>
          <w:rFonts w:ascii="Browallia New" w:hAnsi="Browallia New" w:cs="Browallia New"/>
          <w:sz w:val="28"/>
          <w:szCs w:val="28"/>
        </w:rPr>
        <w:t>8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ปี และสามารถต่ออายุอีก </w:t>
      </w:r>
      <w:r w:rsidRPr="000B54BA">
        <w:rPr>
          <w:rFonts w:ascii="Browallia New" w:hAnsi="Browallia New" w:cs="Browallia New"/>
          <w:sz w:val="28"/>
          <w:szCs w:val="28"/>
        </w:rPr>
        <w:t>4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ปี 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บริษัทย่อยทางอ้อมที่ได้รับ</w:t>
      </w:r>
      <w:r w:rsidRPr="000B54BA">
        <w:rPr>
          <w:rFonts w:ascii="Browallia New" w:hAnsi="Browallia New" w:cs="Browallia New"/>
          <w:sz w:val="28"/>
          <w:szCs w:val="28"/>
          <w:cs/>
        </w:rPr>
        <w:t>ค่าสิทธิ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ร้อย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ละ </w:t>
      </w:r>
      <w:r w:rsidRPr="000B54BA">
        <w:rPr>
          <w:rFonts w:ascii="Browallia New" w:hAnsi="Browallia New" w:cs="Browallia New"/>
          <w:sz w:val="28"/>
          <w:szCs w:val="28"/>
        </w:rPr>
        <w:t>6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และ ค่าการตลาดอัตราร้อยละ </w:t>
      </w:r>
      <w:r w:rsidRPr="000B54BA">
        <w:rPr>
          <w:rFonts w:ascii="Browallia New" w:hAnsi="Browallia New" w:cs="Browallia New"/>
          <w:sz w:val="28"/>
          <w:szCs w:val="28"/>
        </w:rPr>
        <w:t>4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ของยอดรายรับต่อเดือน บริษัท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0B54BA">
        <w:rPr>
          <w:rFonts w:ascii="Browallia New" w:hAnsi="Browallia New" w:cs="Browallia New"/>
          <w:sz w:val="28"/>
          <w:szCs w:val="28"/>
          <w:cs/>
        </w:rPr>
        <w:t>ทางอ้อมรับประกันผลตอบแท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นกำไรจากการดำเนินงานของสาขา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ไม่ต่ำกว่า </w:t>
      </w:r>
      <w:r w:rsidRPr="000B54BA">
        <w:rPr>
          <w:rFonts w:ascii="Browallia New" w:hAnsi="Browallia New" w:cs="Browallia New"/>
          <w:sz w:val="28"/>
          <w:szCs w:val="28"/>
        </w:rPr>
        <w:t>17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ล้านบาทต่อปี เป็นเวลา </w:t>
      </w:r>
      <w:r w:rsidRPr="000B54BA">
        <w:rPr>
          <w:rFonts w:ascii="Browallia New" w:hAnsi="Browallia New" w:cs="Browallia New"/>
          <w:sz w:val="28"/>
          <w:szCs w:val="28"/>
        </w:rPr>
        <w:t>10</w:t>
      </w:r>
      <w:r w:rsidRPr="000B54BA">
        <w:rPr>
          <w:rFonts w:ascii="Browallia New" w:hAnsi="Browallia New" w:cs="Browallia New"/>
          <w:sz w:val="28"/>
          <w:szCs w:val="28"/>
          <w:cs/>
        </w:rPr>
        <w:t xml:space="preserve"> ปี </w:t>
      </w:r>
    </w:p>
    <w:p w14:paraId="163EF8C1" w14:textId="77777777" w:rsidR="000D2BF6" w:rsidRPr="000B54BA" w:rsidRDefault="000D2BF6" w:rsidP="000D2BF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8D9B2CC" w14:textId="77777777" w:rsidR="000D2BF6" w:rsidRPr="000B54BA" w:rsidRDefault="000D2BF6" w:rsidP="000D2BF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B54BA">
        <w:rPr>
          <w:rFonts w:ascii="Browallia New" w:hAnsi="Browallia New" w:cs="Browallia New"/>
          <w:sz w:val="28"/>
          <w:szCs w:val="28"/>
          <w:cs/>
        </w:rPr>
        <w:t>รายละเอียดของเงินรับล่วงหน้า</w:t>
      </w:r>
      <w:r w:rsidRPr="000B54BA">
        <w:rPr>
          <w:rFonts w:ascii="Browallia New" w:hAnsi="Browallia New" w:cs="Browallia New" w:hint="cs"/>
          <w:sz w:val="28"/>
          <w:szCs w:val="28"/>
          <w:cs/>
        </w:rPr>
        <w:t xml:space="preserve"> ณ วันที่ </w:t>
      </w:r>
      <w:r w:rsidRPr="000B54BA">
        <w:rPr>
          <w:rFonts w:ascii="Browallia New" w:hAnsi="Browallia New" w:cs="Browallia New"/>
          <w:sz w:val="28"/>
          <w:szCs w:val="28"/>
        </w:rPr>
        <w:t xml:space="preserve">31 </w:t>
      </w:r>
      <w:r w:rsidRPr="000B54BA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0B54BA">
        <w:rPr>
          <w:rFonts w:ascii="Browallia New" w:hAnsi="Browallia New" w:cs="Browallia New"/>
          <w:sz w:val="28"/>
          <w:szCs w:val="28"/>
        </w:rPr>
        <w:t xml:space="preserve">2560 </w:t>
      </w:r>
      <w:r w:rsidRPr="000B54BA">
        <w:rPr>
          <w:rFonts w:ascii="Browallia New" w:hAnsi="Browallia New" w:cs="Browallia New" w:hint="cs"/>
          <w:sz w:val="28"/>
          <w:szCs w:val="28"/>
          <w:cs/>
        </w:rPr>
        <w:t>มีดังนี้</w:t>
      </w:r>
    </w:p>
    <w:p w14:paraId="22ACF5CE" w14:textId="77777777" w:rsidR="000D2BF6" w:rsidRDefault="000D2BF6" w:rsidP="000D2BF6"/>
    <w:tbl>
      <w:tblPr>
        <w:tblW w:w="8916" w:type="dxa"/>
        <w:tblInd w:w="558" w:type="dxa"/>
        <w:tblLook w:val="04A0" w:firstRow="1" w:lastRow="0" w:firstColumn="1" w:lastColumn="0" w:noHBand="0" w:noVBand="1"/>
      </w:tblPr>
      <w:tblGrid>
        <w:gridCol w:w="4320"/>
        <w:gridCol w:w="1559"/>
        <w:gridCol w:w="1597"/>
        <w:gridCol w:w="1440"/>
      </w:tblGrid>
      <w:tr w:rsidR="000D2BF6" w14:paraId="5E839C1B" w14:textId="77777777" w:rsidTr="00521DB9">
        <w:tc>
          <w:tcPr>
            <w:tcW w:w="4320" w:type="dxa"/>
          </w:tcPr>
          <w:p w14:paraId="605EB46E" w14:textId="77777777" w:rsidR="000D2BF6" w:rsidRPr="00B83538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3CBC93" w14:textId="77777777" w:rsidR="000D2BF6" w:rsidRPr="00B83538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7" w:type="dxa"/>
          </w:tcPr>
          <w:p w14:paraId="311B1A5C" w14:textId="77777777" w:rsidR="000D2BF6" w:rsidRPr="00B83538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7CF15C8" w14:textId="77777777" w:rsidR="000D2BF6" w:rsidRPr="00B83538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0D2BF6" w14:paraId="7453A463" w14:textId="77777777" w:rsidTr="00521DB9">
        <w:tc>
          <w:tcPr>
            <w:tcW w:w="4320" w:type="dxa"/>
          </w:tcPr>
          <w:p w14:paraId="7A089AC9" w14:textId="77777777" w:rsidR="000D2BF6" w:rsidRPr="00B83538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270F33" w14:textId="77777777" w:rsidR="000D2BF6" w:rsidRPr="00B83538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7" w:type="dxa"/>
          </w:tcPr>
          <w:p w14:paraId="707EECDE" w14:textId="77777777" w:rsidR="000D2BF6" w:rsidRPr="00B83538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51FC94" w14:textId="77777777" w:rsidR="000D2BF6" w:rsidRPr="00B83538" w:rsidRDefault="000D2BF6" w:rsidP="00521DB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เงินรับล่วงหน้า</w:t>
            </w:r>
          </w:p>
        </w:tc>
      </w:tr>
      <w:tr w:rsidR="000D2BF6" w14:paraId="7D8E9AF2" w14:textId="77777777" w:rsidTr="00521DB9">
        <w:tc>
          <w:tcPr>
            <w:tcW w:w="4320" w:type="dxa"/>
          </w:tcPr>
          <w:p w14:paraId="47D65603" w14:textId="77777777" w:rsidR="000D2BF6" w:rsidRPr="00525C92" w:rsidRDefault="000D2BF6" w:rsidP="00521D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</w:rPr>
              <w:t>แฟรนไชส์ซี</w:t>
            </w:r>
          </w:p>
        </w:tc>
        <w:tc>
          <w:tcPr>
            <w:tcW w:w="1559" w:type="dxa"/>
          </w:tcPr>
          <w:p w14:paraId="04AE883C" w14:textId="77777777" w:rsidR="000D2BF6" w:rsidRPr="00B83538" w:rsidRDefault="000D2BF6" w:rsidP="00521DB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</w:rPr>
              <w:t>สัญญา</w:t>
            </w:r>
          </w:p>
        </w:tc>
        <w:tc>
          <w:tcPr>
            <w:tcW w:w="1597" w:type="dxa"/>
          </w:tcPr>
          <w:p w14:paraId="36AD22CA" w14:textId="77777777" w:rsidR="000D2BF6" w:rsidRPr="00B83538" w:rsidRDefault="000D2BF6" w:rsidP="00521DB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360" w:right="-50" w:hanging="36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วันที่ทำสัญญา</w:t>
            </w:r>
          </w:p>
        </w:tc>
        <w:tc>
          <w:tcPr>
            <w:tcW w:w="1440" w:type="dxa"/>
          </w:tcPr>
          <w:p w14:paraId="2B1C73AE" w14:textId="77777777" w:rsidR="000D2BF6" w:rsidRPr="00B83538" w:rsidRDefault="000D2BF6" w:rsidP="00521DB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360" w:right="-50" w:hanging="36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835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B8353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0D2BF6" w14:paraId="5A02F3A9" w14:textId="77777777" w:rsidTr="00521DB9">
        <w:tc>
          <w:tcPr>
            <w:tcW w:w="4320" w:type="dxa"/>
          </w:tcPr>
          <w:p w14:paraId="62DB33B8" w14:textId="77777777" w:rsidR="000D2BF6" w:rsidRPr="00B83538" w:rsidRDefault="000D2BF6" w:rsidP="00521DB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E5BF2C9" w14:textId="77777777" w:rsidR="000D2BF6" w:rsidRPr="00B83538" w:rsidRDefault="000D2BF6" w:rsidP="00521DB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97" w:type="dxa"/>
          </w:tcPr>
          <w:p w14:paraId="787DD3CB" w14:textId="77777777" w:rsidR="000D2BF6" w:rsidRDefault="000D2BF6" w:rsidP="00521DB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5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0E331D97" w14:textId="77777777" w:rsidR="000D2BF6" w:rsidRPr="00B83538" w:rsidRDefault="000D2BF6" w:rsidP="00521DB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50" w:hanging="36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D2BF6" w14:paraId="185D2AD1" w14:textId="77777777" w:rsidTr="00521DB9">
        <w:tc>
          <w:tcPr>
            <w:tcW w:w="4320" w:type="dxa"/>
          </w:tcPr>
          <w:p w14:paraId="3E4A7103" w14:textId="77777777" w:rsidR="000D2BF6" w:rsidRPr="00B83538" w:rsidRDefault="000D2BF6" w:rsidP="00521DB9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 ดับบลิว เวลเนส เวิลด์ จำกัด</w:t>
            </w:r>
          </w:p>
        </w:tc>
        <w:tc>
          <w:tcPr>
            <w:tcW w:w="1559" w:type="dxa"/>
          </w:tcPr>
          <w:p w14:paraId="48DE5908" w14:textId="77777777" w:rsidR="000D2BF6" w:rsidRPr="000B4A4F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A4F">
              <w:rPr>
                <w:rFonts w:ascii="Browallia New" w:hAnsi="Browallia New" w:cs="Browallia New"/>
                <w:sz w:val="24"/>
                <w:szCs w:val="24"/>
                <w:lang w:val="en-GB"/>
              </w:rPr>
              <w:t>260,000</w:t>
            </w:r>
          </w:p>
        </w:tc>
        <w:tc>
          <w:tcPr>
            <w:tcW w:w="1597" w:type="dxa"/>
          </w:tcPr>
          <w:p w14:paraId="150A52B0" w14:textId="77777777" w:rsidR="000D2BF6" w:rsidRPr="000B4A4F" w:rsidRDefault="000D2BF6" w:rsidP="00521DB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ตุลาคม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440" w:type="dxa"/>
          </w:tcPr>
          <w:p w14:paraId="4812E80E" w14:textId="77777777" w:rsidR="000D2BF6" w:rsidRPr="000B4A4F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A4F">
              <w:rPr>
                <w:rFonts w:ascii="Browallia New" w:hAnsi="Browallia New" w:cs="Browallia New"/>
                <w:sz w:val="24"/>
                <w:szCs w:val="24"/>
                <w:lang w:val="en-GB"/>
              </w:rPr>
              <w:t>260,000</w:t>
            </w:r>
          </w:p>
        </w:tc>
      </w:tr>
      <w:tr w:rsidR="000D2BF6" w14:paraId="4F255D88" w14:textId="77777777" w:rsidTr="00521DB9">
        <w:tc>
          <w:tcPr>
            <w:tcW w:w="4320" w:type="dxa"/>
          </w:tcPr>
          <w:p w14:paraId="49406393" w14:textId="77777777" w:rsidR="000D2BF6" w:rsidRPr="00B83538" w:rsidRDefault="000D2BF6" w:rsidP="00521DB9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ไฮ เฮลธ์แคร์ เซ็นเตอร์ จำกัด</w:t>
            </w:r>
          </w:p>
        </w:tc>
        <w:tc>
          <w:tcPr>
            <w:tcW w:w="1559" w:type="dxa"/>
          </w:tcPr>
          <w:p w14:paraId="4638DB77" w14:textId="77777777" w:rsidR="000D2BF6" w:rsidRPr="000B4A4F" w:rsidRDefault="000D2BF6" w:rsidP="00521DB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A4F">
              <w:rPr>
                <w:rFonts w:ascii="Browallia New" w:hAnsi="Browallia New" w:cs="Browallia New"/>
                <w:sz w:val="24"/>
                <w:szCs w:val="24"/>
                <w:lang w:val="en-GB"/>
              </w:rPr>
              <w:t>220,000</w:t>
            </w:r>
          </w:p>
        </w:tc>
        <w:tc>
          <w:tcPr>
            <w:tcW w:w="1597" w:type="dxa"/>
            <w:vAlign w:val="bottom"/>
          </w:tcPr>
          <w:p w14:paraId="0E482EA3" w14:textId="77777777" w:rsidR="000D2BF6" w:rsidRPr="000B4A4F" w:rsidRDefault="000D2BF6" w:rsidP="00521DB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12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กุมภาพันธ์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14:paraId="0231E4DB" w14:textId="77777777" w:rsidR="000D2BF6" w:rsidRPr="00B83538" w:rsidRDefault="000D2BF6" w:rsidP="00521DB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125,000</w:t>
            </w:r>
          </w:p>
        </w:tc>
      </w:tr>
      <w:tr w:rsidR="000D2BF6" w14:paraId="49EBE95C" w14:textId="77777777" w:rsidTr="00521DB9">
        <w:trPr>
          <w:trHeight w:val="317"/>
        </w:trPr>
        <w:tc>
          <w:tcPr>
            <w:tcW w:w="4320" w:type="dxa"/>
          </w:tcPr>
          <w:p w14:paraId="6781F82F" w14:textId="77777777" w:rsidR="000D2BF6" w:rsidRPr="00B83538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8353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559" w:type="dxa"/>
          </w:tcPr>
          <w:p w14:paraId="001B0263" w14:textId="77777777" w:rsidR="000D2BF6" w:rsidRPr="000B4A4F" w:rsidRDefault="000D2BF6" w:rsidP="00521DB9">
            <w:pPr>
              <w:pBdr>
                <w:bottom w:val="single" w:sz="8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A4F">
              <w:rPr>
                <w:rFonts w:ascii="Browallia New" w:hAnsi="Browallia New" w:cs="Browallia New"/>
                <w:sz w:val="24"/>
                <w:szCs w:val="24"/>
                <w:lang w:val="en-GB"/>
              </w:rPr>
              <w:t>480,000</w:t>
            </w:r>
          </w:p>
        </w:tc>
        <w:tc>
          <w:tcPr>
            <w:tcW w:w="1597" w:type="dxa"/>
          </w:tcPr>
          <w:p w14:paraId="2737453E" w14:textId="77777777" w:rsidR="000D2BF6" w:rsidRPr="00B83538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E6814A0" w14:textId="77777777" w:rsidR="000D2BF6" w:rsidRPr="000B4A4F" w:rsidRDefault="000D2BF6" w:rsidP="00521DB9">
            <w:pPr>
              <w:pBdr>
                <w:bottom w:val="single" w:sz="8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4A4F">
              <w:rPr>
                <w:rFonts w:ascii="Browallia New" w:hAnsi="Browallia New" w:cs="Browallia New"/>
                <w:sz w:val="24"/>
                <w:szCs w:val="24"/>
              </w:rPr>
              <w:t>385,000</w:t>
            </w:r>
          </w:p>
        </w:tc>
      </w:tr>
    </w:tbl>
    <w:p w14:paraId="7A6440D7" w14:textId="77777777" w:rsidR="000D2BF6" w:rsidRDefault="000D2BF6" w:rsidP="000D2BF6">
      <w:pPr>
        <w:tabs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731870D0" w14:textId="77777777" w:rsidR="000D2BF6" w:rsidRDefault="000D2BF6" w:rsidP="000D2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 w:rsidRPr="000B54BA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t>ณ วันที่ 31 ธันวาคม 2560 บริษัทได้จัดประเภทสินทรัพย์และหนี้สินที่ขายตามสัญญาข้างต้นในงบการเงินรวมเป็น “สินทรัพย์ที่ถือไว้เพื่อขาย” ดังต่อไปนี้</w:t>
      </w:r>
    </w:p>
    <w:p w14:paraId="0BACCD62" w14:textId="77777777" w:rsidR="000D2BF6" w:rsidRPr="000B54BA" w:rsidRDefault="000D2BF6" w:rsidP="000D2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tbl>
      <w:tblPr>
        <w:tblW w:w="8937" w:type="dxa"/>
        <w:tblInd w:w="558" w:type="dxa"/>
        <w:tblLook w:val="04A0" w:firstRow="1" w:lastRow="0" w:firstColumn="1" w:lastColumn="0" w:noHBand="0" w:noVBand="1"/>
      </w:tblPr>
      <w:tblGrid>
        <w:gridCol w:w="6120"/>
        <w:gridCol w:w="630"/>
        <w:gridCol w:w="2187"/>
      </w:tblGrid>
      <w:tr w:rsidR="000D2BF6" w14:paraId="7A101ECF" w14:textId="77777777" w:rsidTr="00521DB9">
        <w:tc>
          <w:tcPr>
            <w:tcW w:w="6120" w:type="dxa"/>
          </w:tcPr>
          <w:p w14:paraId="7F4FD8C7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53C42A1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63D4E989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0D2BF6" w14:paraId="46C89E22" w14:textId="77777777" w:rsidTr="00521DB9">
        <w:tc>
          <w:tcPr>
            <w:tcW w:w="6120" w:type="dxa"/>
          </w:tcPr>
          <w:p w14:paraId="577AD692" w14:textId="77777777" w:rsidR="000D2BF6" w:rsidRPr="008F087A" w:rsidRDefault="000D2BF6" w:rsidP="00521DB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30" w:type="dxa"/>
          </w:tcPr>
          <w:p w14:paraId="1E86841F" w14:textId="77777777" w:rsidR="000D2BF6" w:rsidRDefault="000D2BF6" w:rsidP="00521DB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29874E03" w14:textId="77777777" w:rsidR="000D2BF6" w:rsidRDefault="000D2BF6" w:rsidP="00521DB9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D2BF6" w14:paraId="20393D64" w14:textId="77777777" w:rsidTr="00521DB9">
        <w:tc>
          <w:tcPr>
            <w:tcW w:w="6120" w:type="dxa"/>
          </w:tcPr>
          <w:p w14:paraId="19675E6A" w14:textId="77777777" w:rsidR="000D2BF6" w:rsidRDefault="000D2BF6" w:rsidP="00521DB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2D9DB6BD" w14:textId="77777777" w:rsidR="000D2BF6" w:rsidRPr="00E67A6A" w:rsidRDefault="000D2BF6" w:rsidP="00521DB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87" w:type="dxa"/>
            <w:vAlign w:val="bottom"/>
            <w:hideMark/>
          </w:tcPr>
          <w:p w14:paraId="16784D46" w14:textId="77777777" w:rsidR="000D2BF6" w:rsidRPr="00E67A6A" w:rsidRDefault="000D2BF6" w:rsidP="00521DB9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0D2BF6" w14:paraId="1B36990C" w14:textId="77777777" w:rsidTr="00521DB9">
        <w:trPr>
          <w:trHeight w:val="317"/>
        </w:trPr>
        <w:tc>
          <w:tcPr>
            <w:tcW w:w="6120" w:type="dxa"/>
            <w:hideMark/>
          </w:tcPr>
          <w:p w14:paraId="4EF4D954" w14:textId="77777777" w:rsidR="000D2BF6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630" w:type="dxa"/>
          </w:tcPr>
          <w:p w14:paraId="2242479B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7" w:type="dxa"/>
          </w:tcPr>
          <w:p w14:paraId="63C1C1D9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D2BF6" w14:paraId="555B42C4" w14:textId="77777777" w:rsidTr="00521DB9">
        <w:trPr>
          <w:trHeight w:val="317"/>
        </w:trPr>
        <w:tc>
          <w:tcPr>
            <w:tcW w:w="6120" w:type="dxa"/>
          </w:tcPr>
          <w:p w14:paraId="189A1477" w14:textId="77777777" w:rsidR="000D2BF6" w:rsidRPr="00E67A6A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67A6A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ค่าเช่าจ่ายล่วงหน้าส่วนที่ถึงกำหนดชำระภายในหนึ่งปี</w:t>
            </w:r>
          </w:p>
        </w:tc>
        <w:tc>
          <w:tcPr>
            <w:tcW w:w="630" w:type="dxa"/>
          </w:tcPr>
          <w:p w14:paraId="6A0FC80F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7" w:type="dxa"/>
          </w:tcPr>
          <w:p w14:paraId="7A7AD571" w14:textId="77777777" w:rsidR="000D2BF6" w:rsidRPr="004B2D67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</w:rPr>
              <w:t>1,490</w:t>
            </w:r>
          </w:p>
        </w:tc>
      </w:tr>
      <w:tr w:rsidR="000D2BF6" w14:paraId="27FFDC8D" w14:textId="77777777" w:rsidTr="00521DB9">
        <w:trPr>
          <w:trHeight w:val="317"/>
        </w:trPr>
        <w:tc>
          <w:tcPr>
            <w:tcW w:w="6120" w:type="dxa"/>
          </w:tcPr>
          <w:p w14:paraId="291D36A4" w14:textId="77777777" w:rsidR="000D2BF6" w:rsidRPr="001A3293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ค่าเช่าจ่ายล่วงหน้าระยะยาว</w:t>
            </w:r>
          </w:p>
        </w:tc>
        <w:tc>
          <w:tcPr>
            <w:tcW w:w="630" w:type="dxa"/>
          </w:tcPr>
          <w:p w14:paraId="60C5F875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7" w:type="dxa"/>
          </w:tcPr>
          <w:p w14:paraId="25D99A44" w14:textId="77777777" w:rsidR="000D2BF6" w:rsidRPr="004B2D67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</w:rPr>
              <w:t>4,471</w:t>
            </w:r>
          </w:p>
        </w:tc>
      </w:tr>
      <w:tr w:rsidR="000D2BF6" w14:paraId="17862EB2" w14:textId="77777777" w:rsidTr="00521DB9">
        <w:tc>
          <w:tcPr>
            <w:tcW w:w="6120" w:type="dxa"/>
            <w:hideMark/>
          </w:tcPr>
          <w:p w14:paraId="1DBCC964" w14:textId="77777777" w:rsidR="000D2BF6" w:rsidRPr="004B2D67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630" w:type="dxa"/>
          </w:tcPr>
          <w:p w14:paraId="6E86D5B2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87" w:type="dxa"/>
            <w:hideMark/>
          </w:tcPr>
          <w:p w14:paraId="45C0FBBC" w14:textId="77777777" w:rsidR="000D2BF6" w:rsidRPr="004B2D67" w:rsidRDefault="000D2BF6" w:rsidP="00521DB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</w:rPr>
              <w:t>132,013</w:t>
            </w:r>
          </w:p>
        </w:tc>
      </w:tr>
      <w:tr w:rsidR="000D2BF6" w14:paraId="181E6B8B" w14:textId="77777777" w:rsidTr="00521DB9">
        <w:tc>
          <w:tcPr>
            <w:tcW w:w="6120" w:type="dxa"/>
            <w:hideMark/>
          </w:tcPr>
          <w:p w14:paraId="11BA1C83" w14:textId="77777777" w:rsidR="000D2BF6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1A329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ที่ถือไว้เพื่อขาย</w:t>
            </w:r>
          </w:p>
        </w:tc>
        <w:tc>
          <w:tcPr>
            <w:tcW w:w="630" w:type="dxa"/>
            <w:vAlign w:val="bottom"/>
          </w:tcPr>
          <w:p w14:paraId="2BE489C2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  <w:vAlign w:val="bottom"/>
            <w:hideMark/>
          </w:tcPr>
          <w:p w14:paraId="7985ABD8" w14:textId="77777777" w:rsidR="000D2BF6" w:rsidRDefault="000D2BF6" w:rsidP="00521DB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137,974</w:t>
            </w:r>
          </w:p>
        </w:tc>
      </w:tr>
    </w:tbl>
    <w:p w14:paraId="764085C7" w14:textId="24591BDB" w:rsidR="00144BCF" w:rsidRDefault="00144BCF"/>
    <w:p w14:paraId="098E5E14" w14:textId="35BBDD9D" w:rsidR="00144BCF" w:rsidRDefault="00144BCF"/>
    <w:p w14:paraId="03319A4B" w14:textId="77777777" w:rsidR="00144BCF" w:rsidRDefault="00144BCF"/>
    <w:tbl>
      <w:tblPr>
        <w:tblW w:w="8937" w:type="dxa"/>
        <w:tblInd w:w="558" w:type="dxa"/>
        <w:tblLook w:val="04A0" w:firstRow="1" w:lastRow="0" w:firstColumn="1" w:lastColumn="0" w:noHBand="0" w:noVBand="1"/>
      </w:tblPr>
      <w:tblGrid>
        <w:gridCol w:w="6120"/>
        <w:gridCol w:w="630"/>
        <w:gridCol w:w="2187"/>
      </w:tblGrid>
      <w:tr w:rsidR="00144BCF" w14:paraId="3B1FC288" w14:textId="77777777" w:rsidTr="00B857D5">
        <w:tc>
          <w:tcPr>
            <w:tcW w:w="6120" w:type="dxa"/>
          </w:tcPr>
          <w:p w14:paraId="1343EBE6" w14:textId="77777777" w:rsidR="00144BCF" w:rsidRDefault="00144BCF" w:rsidP="00B857D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2FBD8BD4" w14:textId="77777777" w:rsidR="00144BCF" w:rsidRDefault="00144BCF" w:rsidP="00B857D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15AA237A" w14:textId="77777777" w:rsidR="00144BCF" w:rsidRDefault="00144BCF" w:rsidP="00B857D5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144BCF" w14:paraId="759606BB" w14:textId="77777777" w:rsidTr="00B857D5">
        <w:tc>
          <w:tcPr>
            <w:tcW w:w="6120" w:type="dxa"/>
          </w:tcPr>
          <w:p w14:paraId="4C76B29F" w14:textId="77777777" w:rsidR="00144BCF" w:rsidRPr="008F087A" w:rsidRDefault="00144BCF" w:rsidP="00B857D5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30" w:type="dxa"/>
          </w:tcPr>
          <w:p w14:paraId="00AF6817" w14:textId="77777777" w:rsidR="00144BCF" w:rsidRDefault="00144BCF" w:rsidP="00B857D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6438E42A" w14:textId="77777777" w:rsidR="00144BCF" w:rsidRDefault="00144BCF" w:rsidP="00B857D5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44BCF" w14:paraId="1BD9312F" w14:textId="77777777" w:rsidTr="00B857D5">
        <w:tc>
          <w:tcPr>
            <w:tcW w:w="6120" w:type="dxa"/>
          </w:tcPr>
          <w:p w14:paraId="178D39AF" w14:textId="77777777" w:rsidR="00144BCF" w:rsidRDefault="00144BCF" w:rsidP="00B857D5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FEAAAE5" w14:textId="77777777" w:rsidR="00144BCF" w:rsidRPr="00E67A6A" w:rsidRDefault="00144BCF" w:rsidP="00B857D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87" w:type="dxa"/>
            <w:vAlign w:val="bottom"/>
            <w:hideMark/>
          </w:tcPr>
          <w:p w14:paraId="08AACF23" w14:textId="77777777" w:rsidR="00144BCF" w:rsidRPr="00E67A6A" w:rsidRDefault="00144BCF" w:rsidP="00B857D5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0D2BF6" w14:paraId="1D032BA9" w14:textId="77777777" w:rsidTr="00521DB9">
        <w:tc>
          <w:tcPr>
            <w:tcW w:w="6120" w:type="dxa"/>
            <w:hideMark/>
          </w:tcPr>
          <w:p w14:paraId="42BE3540" w14:textId="77777777" w:rsidR="000D2BF6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630" w:type="dxa"/>
          </w:tcPr>
          <w:p w14:paraId="160DAB93" w14:textId="77777777" w:rsidR="000D2BF6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7" w:type="dxa"/>
          </w:tcPr>
          <w:p w14:paraId="257BE4BF" w14:textId="77777777" w:rsidR="000D2BF6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D2BF6" w14:paraId="3EDFCBBD" w14:textId="77777777" w:rsidTr="00521DB9">
        <w:tc>
          <w:tcPr>
            <w:tcW w:w="6120" w:type="dxa"/>
            <w:hideMark/>
          </w:tcPr>
          <w:p w14:paraId="1DAEB5AF" w14:textId="77777777" w:rsidR="000D2BF6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630" w:type="dxa"/>
            <w:hideMark/>
          </w:tcPr>
          <w:p w14:paraId="527CB265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87" w:type="dxa"/>
          </w:tcPr>
          <w:p w14:paraId="14D4B2E6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85,898</w:t>
            </w:r>
          </w:p>
        </w:tc>
      </w:tr>
      <w:tr w:rsidR="000D2BF6" w14:paraId="32DF207A" w14:textId="77777777" w:rsidTr="00521DB9">
        <w:tc>
          <w:tcPr>
            <w:tcW w:w="6120" w:type="dxa"/>
            <w:hideMark/>
          </w:tcPr>
          <w:p w14:paraId="2A97F59E" w14:textId="77777777" w:rsidR="000D2BF6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630" w:type="dxa"/>
            <w:vAlign w:val="bottom"/>
            <w:hideMark/>
          </w:tcPr>
          <w:p w14:paraId="22B66DB7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4B9BCB9D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793</w:t>
            </w:r>
          </w:p>
        </w:tc>
      </w:tr>
      <w:tr w:rsidR="000D2BF6" w14:paraId="0F572F87" w14:textId="77777777" w:rsidTr="00521DB9">
        <w:tc>
          <w:tcPr>
            <w:tcW w:w="6120" w:type="dxa"/>
          </w:tcPr>
          <w:p w14:paraId="34EDA503" w14:textId="77777777" w:rsidR="000D2BF6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A3293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30" w:type="dxa"/>
            <w:vAlign w:val="bottom"/>
          </w:tcPr>
          <w:p w14:paraId="1BE042E0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05725C9A" w14:textId="77777777" w:rsidR="000D2BF6" w:rsidRDefault="000D2BF6" w:rsidP="00521DB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2,113</w:t>
            </w:r>
          </w:p>
        </w:tc>
      </w:tr>
      <w:tr w:rsidR="000D2BF6" w14:paraId="457C48DB" w14:textId="77777777" w:rsidTr="00521DB9">
        <w:tc>
          <w:tcPr>
            <w:tcW w:w="6120" w:type="dxa"/>
            <w:hideMark/>
          </w:tcPr>
          <w:p w14:paraId="1EC70EA2" w14:textId="77777777" w:rsidR="000D2BF6" w:rsidRDefault="000D2BF6" w:rsidP="00521DB9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ที่เกี่ยวข้องโดยตรงกับสินทรัพย์ที่จัดประเภท</w:t>
            </w:r>
          </w:p>
          <w:p w14:paraId="5589265B" w14:textId="77777777" w:rsidR="000D2BF6" w:rsidRDefault="000D2BF6" w:rsidP="00521DB9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   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เป็นสินทรัพย์ที่ถือไว้เพื่อขาย</w:t>
            </w:r>
          </w:p>
        </w:tc>
        <w:tc>
          <w:tcPr>
            <w:tcW w:w="630" w:type="dxa"/>
            <w:hideMark/>
          </w:tcPr>
          <w:p w14:paraId="0991522B" w14:textId="77777777" w:rsidR="000D2BF6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7" w:type="dxa"/>
            <w:vAlign w:val="bottom"/>
          </w:tcPr>
          <w:p w14:paraId="2709FEAF" w14:textId="77777777" w:rsidR="000D2BF6" w:rsidRDefault="000D2BF6" w:rsidP="00521DB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88,804</w:t>
            </w:r>
          </w:p>
        </w:tc>
      </w:tr>
    </w:tbl>
    <w:p w14:paraId="4C03C5C3" w14:textId="77777777" w:rsidR="000D2BF6" w:rsidRDefault="000D2BF6" w:rsidP="000D2BF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C69944" w14:textId="77777777" w:rsidR="000D2BF6" w:rsidRDefault="000D2BF6" w:rsidP="000D2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 New" w:hAnsi="Browallia New" w:cs="Browallia New"/>
          <w:sz w:val="28"/>
          <w:szCs w:val="28"/>
        </w:rPr>
      </w:pPr>
      <w:r w:rsidRPr="007A0E77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t>ผลการดำเนินงานของการดำเนินงานที่ยกเลิก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eastAsia="th-TH"/>
        </w:rPr>
        <w:t xml:space="preserve"> มีรายละเอียดดังต่อไปนี้</w:t>
      </w:r>
      <w:r w:rsidRPr="007A0E77"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ab/>
      </w:r>
    </w:p>
    <w:p w14:paraId="28F28DDC" w14:textId="77777777" w:rsidR="000D2BF6" w:rsidRDefault="000D2BF6" w:rsidP="000D2BF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7" w:type="dxa"/>
        <w:tblInd w:w="558" w:type="dxa"/>
        <w:tblLook w:val="04A0" w:firstRow="1" w:lastRow="0" w:firstColumn="1" w:lastColumn="0" w:noHBand="0" w:noVBand="1"/>
      </w:tblPr>
      <w:tblGrid>
        <w:gridCol w:w="6120"/>
        <w:gridCol w:w="630"/>
        <w:gridCol w:w="2187"/>
      </w:tblGrid>
      <w:tr w:rsidR="000D2BF6" w14:paraId="4F35D0F7" w14:textId="77777777" w:rsidTr="00521DB9">
        <w:tc>
          <w:tcPr>
            <w:tcW w:w="6120" w:type="dxa"/>
          </w:tcPr>
          <w:p w14:paraId="7C3907AF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32E8D1D1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28C6018A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0D2BF6" w14:paraId="0453CD77" w14:textId="77777777" w:rsidTr="00521DB9">
        <w:tc>
          <w:tcPr>
            <w:tcW w:w="6120" w:type="dxa"/>
          </w:tcPr>
          <w:p w14:paraId="5E9E78A8" w14:textId="77777777" w:rsidR="000D2BF6" w:rsidRPr="008F087A" w:rsidRDefault="000D2BF6" w:rsidP="00521DB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30" w:type="dxa"/>
          </w:tcPr>
          <w:p w14:paraId="0087B893" w14:textId="77777777" w:rsidR="000D2BF6" w:rsidRDefault="000D2BF6" w:rsidP="00521DB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</w:tcPr>
          <w:p w14:paraId="71C09652" w14:textId="77777777" w:rsidR="000D2BF6" w:rsidRDefault="000D2BF6" w:rsidP="00521DB9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D2BF6" w14:paraId="0CB7703B" w14:textId="77777777" w:rsidTr="00521DB9">
        <w:tc>
          <w:tcPr>
            <w:tcW w:w="6120" w:type="dxa"/>
          </w:tcPr>
          <w:p w14:paraId="1DFE0F0C" w14:textId="77777777" w:rsidR="000D2BF6" w:rsidRDefault="000D2BF6" w:rsidP="00521DB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3693F768" w14:textId="77777777" w:rsidR="000D2BF6" w:rsidRPr="00E67A6A" w:rsidRDefault="000D2BF6" w:rsidP="00521DB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87" w:type="dxa"/>
            <w:vAlign w:val="bottom"/>
            <w:hideMark/>
          </w:tcPr>
          <w:p w14:paraId="65872586" w14:textId="77777777" w:rsidR="000D2BF6" w:rsidRPr="007B1425" w:rsidRDefault="000D2BF6" w:rsidP="00521DB9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7B1425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0D2BF6" w14:paraId="2F1F3BFC" w14:textId="77777777" w:rsidTr="00521DB9">
        <w:trPr>
          <w:trHeight w:val="317"/>
        </w:trPr>
        <w:tc>
          <w:tcPr>
            <w:tcW w:w="6120" w:type="dxa"/>
          </w:tcPr>
          <w:p w14:paraId="0FBF5746" w14:textId="77777777" w:rsidR="000D2BF6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ผลการดำเนินงานของ</w:t>
            </w:r>
            <w:r w:rsidRPr="004B2D6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630" w:type="dxa"/>
          </w:tcPr>
          <w:p w14:paraId="3A83CEAE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7" w:type="dxa"/>
          </w:tcPr>
          <w:p w14:paraId="6D9CB02A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D2BF6" w14:paraId="187ED806" w14:textId="77777777" w:rsidTr="00521DB9">
        <w:trPr>
          <w:trHeight w:val="317"/>
        </w:trPr>
        <w:tc>
          <w:tcPr>
            <w:tcW w:w="6120" w:type="dxa"/>
          </w:tcPr>
          <w:p w14:paraId="5C4D0EC8" w14:textId="77777777" w:rsidR="000D2BF6" w:rsidRPr="00E67A6A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30" w:type="dxa"/>
          </w:tcPr>
          <w:p w14:paraId="133CFF80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7" w:type="dxa"/>
          </w:tcPr>
          <w:p w14:paraId="26229A1B" w14:textId="77777777" w:rsidR="000D2BF6" w:rsidRPr="004B2D67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634,677</w:t>
            </w:r>
          </w:p>
        </w:tc>
      </w:tr>
      <w:tr w:rsidR="000D2BF6" w14:paraId="218A5C12" w14:textId="77777777" w:rsidTr="00521DB9">
        <w:tc>
          <w:tcPr>
            <w:tcW w:w="6120" w:type="dxa"/>
            <w:hideMark/>
          </w:tcPr>
          <w:p w14:paraId="55322C54" w14:textId="77777777" w:rsidR="000D2BF6" w:rsidRPr="004B2D67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630" w:type="dxa"/>
          </w:tcPr>
          <w:p w14:paraId="00DB7DAB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87" w:type="dxa"/>
          </w:tcPr>
          <w:p w14:paraId="7F70B2DA" w14:textId="77777777" w:rsidR="000D2BF6" w:rsidRPr="004B2D67" w:rsidRDefault="000D2BF6" w:rsidP="00521DB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(623,811)</w:t>
            </w:r>
          </w:p>
        </w:tc>
      </w:tr>
      <w:tr w:rsidR="000D2BF6" w14:paraId="64333009" w14:textId="77777777" w:rsidTr="00521DB9">
        <w:tc>
          <w:tcPr>
            <w:tcW w:w="6120" w:type="dxa"/>
          </w:tcPr>
          <w:p w14:paraId="53FADBC1" w14:textId="77777777" w:rsidR="000D2BF6" w:rsidRPr="004B2D67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30" w:type="dxa"/>
          </w:tcPr>
          <w:p w14:paraId="59CD6450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87" w:type="dxa"/>
          </w:tcPr>
          <w:p w14:paraId="378E2BCD" w14:textId="77777777" w:rsidR="000D2BF6" w:rsidRPr="004B2D67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10,866</w:t>
            </w:r>
          </w:p>
        </w:tc>
      </w:tr>
      <w:tr w:rsidR="000D2BF6" w14:paraId="684873BC" w14:textId="77777777" w:rsidTr="00521DB9">
        <w:tc>
          <w:tcPr>
            <w:tcW w:w="6120" w:type="dxa"/>
            <w:vAlign w:val="center"/>
          </w:tcPr>
          <w:p w14:paraId="1AC6BDEF" w14:textId="77777777" w:rsidR="000D2BF6" w:rsidRPr="004B2D67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30" w:type="dxa"/>
          </w:tcPr>
          <w:p w14:paraId="55714C8B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87" w:type="dxa"/>
          </w:tcPr>
          <w:p w14:paraId="76925EB6" w14:textId="77777777" w:rsidR="000D2BF6" w:rsidRPr="004B2D67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2,097</w:t>
            </w:r>
          </w:p>
        </w:tc>
      </w:tr>
      <w:tr w:rsidR="000D2BF6" w14:paraId="6115A594" w14:textId="77777777" w:rsidTr="00521DB9">
        <w:tc>
          <w:tcPr>
            <w:tcW w:w="6120" w:type="dxa"/>
            <w:vAlign w:val="center"/>
          </w:tcPr>
          <w:p w14:paraId="3E8CEACF" w14:textId="77777777" w:rsidR="000D2BF6" w:rsidRPr="004B2D67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30" w:type="dxa"/>
          </w:tcPr>
          <w:p w14:paraId="3F18D62D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87" w:type="dxa"/>
          </w:tcPr>
          <w:p w14:paraId="36DD410F" w14:textId="77777777" w:rsidR="000D2BF6" w:rsidRPr="004B2D67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(41,227)</w:t>
            </w:r>
          </w:p>
        </w:tc>
      </w:tr>
      <w:tr w:rsidR="000D2BF6" w14:paraId="378A4BE7" w14:textId="77777777" w:rsidTr="00521DB9">
        <w:tc>
          <w:tcPr>
            <w:tcW w:w="6120" w:type="dxa"/>
          </w:tcPr>
          <w:p w14:paraId="167E0366" w14:textId="77777777" w:rsidR="000D2BF6" w:rsidRPr="004B2D67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</w:tcPr>
          <w:p w14:paraId="7B55115B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87" w:type="dxa"/>
          </w:tcPr>
          <w:p w14:paraId="0987BDD5" w14:textId="77777777" w:rsidR="000D2BF6" w:rsidRPr="004B2D67" w:rsidRDefault="000D2BF6" w:rsidP="00521DB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(23,157)</w:t>
            </w:r>
          </w:p>
        </w:tc>
      </w:tr>
      <w:tr w:rsidR="000D2BF6" w14:paraId="71EF836A" w14:textId="77777777" w:rsidTr="00521DB9">
        <w:tc>
          <w:tcPr>
            <w:tcW w:w="6120" w:type="dxa"/>
            <w:vAlign w:val="center"/>
          </w:tcPr>
          <w:p w14:paraId="4F8EA73F" w14:textId="77777777" w:rsidR="000D2BF6" w:rsidRPr="004B2D67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630" w:type="dxa"/>
          </w:tcPr>
          <w:p w14:paraId="2EB2FCEC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87" w:type="dxa"/>
          </w:tcPr>
          <w:p w14:paraId="239DA5D4" w14:textId="77777777" w:rsidR="000D2BF6" w:rsidRPr="004B2D67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(51,421)</w:t>
            </w:r>
          </w:p>
        </w:tc>
      </w:tr>
      <w:tr w:rsidR="000D2BF6" w14:paraId="2C5E363D" w14:textId="77777777" w:rsidTr="00521DB9">
        <w:tc>
          <w:tcPr>
            <w:tcW w:w="6120" w:type="dxa"/>
            <w:vAlign w:val="center"/>
          </w:tcPr>
          <w:p w14:paraId="0C916BB4" w14:textId="77777777" w:rsidR="000D2BF6" w:rsidRPr="004B2D67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B2D67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41DD84F9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87" w:type="dxa"/>
          </w:tcPr>
          <w:p w14:paraId="6A432137" w14:textId="77777777" w:rsidR="000D2BF6" w:rsidRPr="004B2D67" w:rsidRDefault="000D2BF6" w:rsidP="00521DB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   -</w:t>
            </w:r>
          </w:p>
        </w:tc>
      </w:tr>
      <w:tr w:rsidR="000D2BF6" w14:paraId="72FB02B6" w14:textId="77777777" w:rsidTr="00521DB9">
        <w:tc>
          <w:tcPr>
            <w:tcW w:w="6120" w:type="dxa"/>
            <w:vAlign w:val="center"/>
            <w:hideMark/>
          </w:tcPr>
          <w:p w14:paraId="35539448" w14:textId="77777777" w:rsidR="000D2BF6" w:rsidRPr="004B2D67" w:rsidRDefault="000D2BF6" w:rsidP="00521DB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B2D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 (ขาดทุน)</w:t>
            </w:r>
            <w:r w:rsidRPr="004B2D6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สำหรับปี</w:t>
            </w:r>
            <w:r w:rsidRPr="004B2D6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630" w:type="dxa"/>
            <w:vAlign w:val="bottom"/>
          </w:tcPr>
          <w:p w14:paraId="626C6AFE" w14:textId="77777777" w:rsidR="000D2BF6" w:rsidRDefault="000D2BF6" w:rsidP="00521DB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7" w:type="dxa"/>
            <w:vAlign w:val="bottom"/>
          </w:tcPr>
          <w:p w14:paraId="74516E22" w14:textId="77777777" w:rsidR="000D2BF6" w:rsidRDefault="000D2BF6" w:rsidP="00521DB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(51,421)</w:t>
            </w:r>
          </w:p>
        </w:tc>
      </w:tr>
    </w:tbl>
    <w:p w14:paraId="7BCC92D1" w14:textId="1FECAD12" w:rsidR="000D2BF6" w:rsidRDefault="000D2BF6" w:rsidP="00144BC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954D134" w14:textId="3350164C" w:rsidR="005753E0" w:rsidRPr="00B41F2D" w:rsidRDefault="005753E0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1F605B">
        <w:rPr>
          <w:rFonts w:ascii="Browallia New" w:hAnsi="Browallia New" w:cs="Browallia New"/>
          <w:sz w:val="28"/>
          <w:szCs w:val="28"/>
          <w:u w:val="single"/>
          <w:cs/>
        </w:rPr>
        <w:t>สินค้าคงเหลือ</w:t>
      </w:r>
      <w:r w:rsidR="00950348" w:rsidRPr="001F605B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  <w:r w:rsidR="00950348" w:rsidRPr="001F605B">
        <w:rPr>
          <w:rFonts w:ascii="Browallia New" w:hAnsi="Browallia New" w:cs="Browallia New"/>
          <w:sz w:val="28"/>
          <w:szCs w:val="28"/>
          <w:u w:val="single"/>
          <w:lang w:val="en-GB"/>
        </w:rPr>
        <w:t xml:space="preserve">– </w:t>
      </w:r>
      <w:r w:rsidR="00950348" w:rsidRPr="001F605B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สุทธิ</w:t>
      </w:r>
    </w:p>
    <w:p w14:paraId="183143E8" w14:textId="77777777" w:rsidR="00B41F2D" w:rsidRPr="00E11BB7" w:rsidRDefault="00B41F2D" w:rsidP="00B41F2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tbl>
      <w:tblPr>
        <w:tblW w:w="8991" w:type="dxa"/>
        <w:tblInd w:w="558" w:type="dxa"/>
        <w:tblLook w:val="01E0" w:firstRow="1" w:lastRow="1" w:firstColumn="1" w:lastColumn="1" w:noHBand="0" w:noVBand="0"/>
      </w:tblPr>
      <w:tblGrid>
        <w:gridCol w:w="3771"/>
        <w:gridCol w:w="1170"/>
        <w:gridCol w:w="285"/>
        <w:gridCol w:w="1065"/>
        <w:gridCol w:w="285"/>
        <w:gridCol w:w="1065"/>
        <w:gridCol w:w="267"/>
        <w:gridCol w:w="1083"/>
      </w:tblGrid>
      <w:tr w:rsidR="005753E0" w:rsidRPr="001F605B" w14:paraId="63524E21" w14:textId="77777777" w:rsidTr="002E0B6F">
        <w:tc>
          <w:tcPr>
            <w:tcW w:w="3771" w:type="dxa"/>
          </w:tcPr>
          <w:p w14:paraId="5BE9950B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2B07BFB5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1F605B" w14:paraId="3ED2DCC8" w14:textId="77777777" w:rsidTr="002E0B6F">
        <w:tc>
          <w:tcPr>
            <w:tcW w:w="3771" w:type="dxa"/>
          </w:tcPr>
          <w:p w14:paraId="678C3DD9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A2DA353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3DF5370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bottom w:val="single" w:sz="4" w:space="0" w:color="auto"/>
            </w:tcBorders>
          </w:tcPr>
          <w:p w14:paraId="7990B092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84CC6" w:rsidRPr="001F605B" w14:paraId="347179DE" w14:textId="77777777" w:rsidTr="002E0B6F">
        <w:trPr>
          <w:trHeight w:val="351"/>
        </w:trPr>
        <w:tc>
          <w:tcPr>
            <w:tcW w:w="3771" w:type="dxa"/>
          </w:tcPr>
          <w:p w14:paraId="3A6CB55B" w14:textId="77777777" w:rsidR="00C84CC6" w:rsidRPr="001F605B" w:rsidRDefault="00C84CC6" w:rsidP="00C84CC6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2F95" w14:textId="37ED378A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85" w:type="dxa"/>
            <w:vAlign w:val="bottom"/>
          </w:tcPr>
          <w:p w14:paraId="0C0C6AEE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536EF36B" w14:textId="7205B7E7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85" w:type="dxa"/>
            <w:vAlign w:val="bottom"/>
          </w:tcPr>
          <w:p w14:paraId="627D2A3C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6CA1BE1" w14:textId="1D1962A7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67" w:type="dxa"/>
            <w:vAlign w:val="bottom"/>
          </w:tcPr>
          <w:p w14:paraId="429C9002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0B4D6D94" w14:textId="1A84A9C4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5753E0" w:rsidRPr="001F605B" w14:paraId="38745748" w14:textId="77777777" w:rsidTr="002E0B6F">
        <w:trPr>
          <w:trHeight w:val="113"/>
        </w:trPr>
        <w:tc>
          <w:tcPr>
            <w:tcW w:w="3771" w:type="dxa"/>
          </w:tcPr>
          <w:p w14:paraId="005D0ED9" w14:textId="77777777" w:rsidR="005753E0" w:rsidRPr="001F605B" w:rsidRDefault="005753E0" w:rsidP="00AE6BB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0F3C1B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5" w:type="dxa"/>
          </w:tcPr>
          <w:p w14:paraId="1C817DCD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EC3E6D9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5" w:type="dxa"/>
          </w:tcPr>
          <w:p w14:paraId="2C7BE511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80F9149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78456004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8816E62" w14:textId="77777777" w:rsidR="005753E0" w:rsidRPr="001F605B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F3B63" w:rsidRPr="001F605B" w14:paraId="14AB2871" w14:textId="77777777" w:rsidTr="002E0B6F">
        <w:trPr>
          <w:trHeight w:val="113"/>
        </w:trPr>
        <w:tc>
          <w:tcPr>
            <w:tcW w:w="3771" w:type="dxa"/>
            <w:vAlign w:val="center"/>
          </w:tcPr>
          <w:p w14:paraId="6245290A" w14:textId="77777777" w:rsidR="005F3B63" w:rsidRPr="001F605B" w:rsidRDefault="005F3B63" w:rsidP="005F3B63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12445434" w14:textId="2E94E013" w:rsidR="005F3B63" w:rsidRPr="001F605B" w:rsidRDefault="00592F3D" w:rsidP="008C75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703,644</w:t>
            </w:r>
          </w:p>
        </w:tc>
        <w:tc>
          <w:tcPr>
            <w:tcW w:w="285" w:type="dxa"/>
          </w:tcPr>
          <w:p w14:paraId="625F141F" w14:textId="77777777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7493E32B" w14:textId="177D3336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810,854</w:t>
            </w:r>
          </w:p>
        </w:tc>
        <w:tc>
          <w:tcPr>
            <w:tcW w:w="285" w:type="dxa"/>
          </w:tcPr>
          <w:p w14:paraId="687ED6C3" w14:textId="77777777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501F7A4" w14:textId="06AD6319" w:rsidR="005F3B63" w:rsidRPr="001F605B" w:rsidRDefault="00651A4A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502,36</w:t>
            </w:r>
            <w:r w:rsidR="006C0848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67" w:type="dxa"/>
          </w:tcPr>
          <w:p w14:paraId="178631A3" w14:textId="77777777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22AF2A4" w14:textId="378514C4" w:rsidR="005F3B63" w:rsidRPr="001F605B" w:rsidRDefault="005F3B6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567,3</w:t>
            </w:r>
            <w:r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</w:tr>
      <w:tr w:rsidR="002B72DD" w:rsidRPr="001F605B" w14:paraId="5332BDD7" w14:textId="77777777" w:rsidTr="002E0B6F">
        <w:trPr>
          <w:trHeight w:val="171"/>
        </w:trPr>
        <w:tc>
          <w:tcPr>
            <w:tcW w:w="3771" w:type="dxa"/>
            <w:vAlign w:val="center"/>
          </w:tcPr>
          <w:p w14:paraId="053B26A2" w14:textId="77777777" w:rsidR="002B72DD" w:rsidRPr="001F605B" w:rsidRDefault="002B72DD" w:rsidP="005F3B63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และวัสดุสิ้นเปลือง</w:t>
            </w:r>
          </w:p>
        </w:tc>
        <w:tc>
          <w:tcPr>
            <w:tcW w:w="1170" w:type="dxa"/>
            <w:shd w:val="clear" w:color="auto" w:fill="auto"/>
          </w:tcPr>
          <w:p w14:paraId="4945D571" w14:textId="35A483A7" w:rsidR="002B72DD" w:rsidRPr="001F605B" w:rsidRDefault="00592F3D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20,231</w:t>
            </w:r>
          </w:p>
        </w:tc>
        <w:tc>
          <w:tcPr>
            <w:tcW w:w="285" w:type="dxa"/>
          </w:tcPr>
          <w:p w14:paraId="171A198F" w14:textId="77777777" w:rsidR="002B72DD" w:rsidRPr="001F605B" w:rsidRDefault="002B72DD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5F533DB1" w14:textId="75BF885C" w:rsidR="002B72DD" w:rsidRPr="001F605B" w:rsidRDefault="002B72DD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67,218</w:t>
            </w:r>
          </w:p>
        </w:tc>
        <w:tc>
          <w:tcPr>
            <w:tcW w:w="285" w:type="dxa"/>
          </w:tcPr>
          <w:p w14:paraId="177298BA" w14:textId="77777777" w:rsidR="002B72DD" w:rsidRPr="001F605B" w:rsidRDefault="002B72DD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259E0DA" w14:textId="56890864" w:rsidR="002B72DD" w:rsidRPr="001F605B" w:rsidRDefault="002B72DD" w:rsidP="002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267" w:type="dxa"/>
          </w:tcPr>
          <w:p w14:paraId="6D13D765" w14:textId="77777777" w:rsidR="002B72DD" w:rsidRPr="001F605B" w:rsidRDefault="002B72DD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D3B337B" w14:textId="018EDB80" w:rsidR="002B72DD" w:rsidRPr="001F605B" w:rsidRDefault="002B72DD" w:rsidP="00CD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2B72DD" w:rsidRPr="001F605B" w14:paraId="56679047" w14:textId="77777777" w:rsidTr="002E0B6F">
        <w:trPr>
          <w:trHeight w:val="173"/>
        </w:trPr>
        <w:tc>
          <w:tcPr>
            <w:tcW w:w="3771" w:type="dxa"/>
          </w:tcPr>
          <w:p w14:paraId="5CA9B7DF" w14:textId="77777777" w:rsidR="002B72DD" w:rsidRPr="001F605B" w:rsidRDefault="002B72DD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70" w:type="dxa"/>
            <w:shd w:val="clear" w:color="auto" w:fill="auto"/>
          </w:tcPr>
          <w:p w14:paraId="75FFCCE3" w14:textId="16E415C4" w:rsidR="002B72DD" w:rsidRPr="001F605B" w:rsidRDefault="008C750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285" w:type="dxa"/>
            <w:shd w:val="clear" w:color="auto" w:fill="auto"/>
          </w:tcPr>
          <w:p w14:paraId="7164095D" w14:textId="77777777" w:rsidR="002B72DD" w:rsidRPr="001F605B" w:rsidRDefault="002B72DD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25C81A04" w14:textId="407CB914" w:rsidR="002B72DD" w:rsidRPr="001F605B" w:rsidRDefault="002B72DD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1,930</w:t>
            </w:r>
          </w:p>
        </w:tc>
        <w:tc>
          <w:tcPr>
            <w:tcW w:w="285" w:type="dxa"/>
            <w:shd w:val="clear" w:color="auto" w:fill="auto"/>
          </w:tcPr>
          <w:p w14:paraId="089ACE38" w14:textId="77777777" w:rsidR="002B72DD" w:rsidRPr="001F605B" w:rsidRDefault="002B72DD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5E5E7C0" w14:textId="6213DA30" w:rsidR="002B72DD" w:rsidRPr="001F605B" w:rsidRDefault="002B72DD" w:rsidP="002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267" w:type="dxa"/>
            <w:shd w:val="clear" w:color="auto" w:fill="auto"/>
          </w:tcPr>
          <w:p w14:paraId="4FF88D70" w14:textId="77777777" w:rsidR="002B72DD" w:rsidRPr="001F605B" w:rsidRDefault="002B72DD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D56CF9E" w14:textId="453FCCED" w:rsidR="002B72DD" w:rsidRPr="001F605B" w:rsidRDefault="002B72DD" w:rsidP="00CD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</w:tr>
      <w:tr w:rsidR="005F3B63" w:rsidRPr="001F605B" w14:paraId="47E8323B" w14:textId="77777777" w:rsidTr="002E0B6F">
        <w:trPr>
          <w:trHeight w:val="173"/>
        </w:trPr>
        <w:tc>
          <w:tcPr>
            <w:tcW w:w="3771" w:type="dxa"/>
          </w:tcPr>
          <w:p w14:paraId="5E16D041" w14:textId="77777777" w:rsidR="005F3B63" w:rsidRPr="001F605B" w:rsidRDefault="005F3B6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402D00" w14:textId="4723B361" w:rsidR="005F3B63" w:rsidRPr="001F605B" w:rsidRDefault="008C750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724,468</w:t>
            </w:r>
          </w:p>
        </w:tc>
        <w:tc>
          <w:tcPr>
            <w:tcW w:w="285" w:type="dxa"/>
            <w:shd w:val="clear" w:color="auto" w:fill="auto"/>
          </w:tcPr>
          <w:p w14:paraId="350B153E" w14:textId="77777777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053AC6DD" w14:textId="046EB74F" w:rsidR="005F3B63" w:rsidRPr="001F605B" w:rsidRDefault="005F3B6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880,002</w:t>
            </w:r>
          </w:p>
        </w:tc>
        <w:tc>
          <w:tcPr>
            <w:tcW w:w="285" w:type="dxa"/>
            <w:shd w:val="clear" w:color="auto" w:fill="auto"/>
          </w:tcPr>
          <w:p w14:paraId="3AEBCFDF" w14:textId="77777777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039271B6" w14:textId="0A89CA3B" w:rsidR="005F3B63" w:rsidRPr="001F605B" w:rsidRDefault="00651A4A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502,36</w:t>
            </w:r>
            <w:r w:rsidR="006C0848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24210279" w14:textId="77777777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2168AE01" w14:textId="57C20CA8" w:rsidR="005F3B63" w:rsidRPr="001F605B" w:rsidRDefault="005F3B6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567,3</w:t>
            </w:r>
            <w:r>
              <w:rPr>
                <w:rFonts w:ascii="Browallia New" w:hAnsi="Browallia New" w:cs="Browallia New"/>
                <w:sz w:val="28"/>
                <w:szCs w:val="28"/>
              </w:rPr>
              <w:t>49</w:t>
            </w:r>
          </w:p>
        </w:tc>
      </w:tr>
      <w:tr w:rsidR="005F3B63" w:rsidRPr="001F605B" w14:paraId="4D6D36BD" w14:textId="77777777" w:rsidTr="002E0B6F">
        <w:trPr>
          <w:trHeight w:val="173"/>
        </w:trPr>
        <w:tc>
          <w:tcPr>
            <w:tcW w:w="3771" w:type="dxa"/>
          </w:tcPr>
          <w:p w14:paraId="31DBE16B" w14:textId="77777777" w:rsidR="005F3B63" w:rsidRPr="001F605B" w:rsidRDefault="005F3B6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ค่าเผื่อสินค้า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เสื่อม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คุณภาพ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63937F" w14:textId="3FA56C67" w:rsidR="005F3B63" w:rsidRPr="001F605B" w:rsidRDefault="008C7503" w:rsidP="008C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(11,721)</w:t>
            </w:r>
          </w:p>
        </w:tc>
        <w:tc>
          <w:tcPr>
            <w:tcW w:w="285" w:type="dxa"/>
            <w:shd w:val="clear" w:color="auto" w:fill="auto"/>
          </w:tcPr>
          <w:p w14:paraId="161E4FDF" w14:textId="77777777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23EAE499" w14:textId="5709D1F6" w:rsidR="005F3B63" w:rsidRPr="001F605B" w:rsidRDefault="005F3B6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(11,298)</w:t>
            </w:r>
          </w:p>
        </w:tc>
        <w:tc>
          <w:tcPr>
            <w:tcW w:w="285" w:type="dxa"/>
            <w:shd w:val="clear" w:color="auto" w:fill="auto"/>
          </w:tcPr>
          <w:p w14:paraId="0550791C" w14:textId="77777777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CB22" w14:textId="0E1101F3" w:rsidR="005F3B63" w:rsidRPr="001F605B" w:rsidRDefault="00651A4A" w:rsidP="00235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52F1">
              <w:rPr>
                <w:rFonts w:ascii="Browallia New" w:hAnsi="Browallia New" w:cs="Browallia New"/>
                <w:sz w:val="28"/>
                <w:szCs w:val="28"/>
              </w:rPr>
              <w:t>5,779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4C77DEBF" w14:textId="77777777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27EB" w14:textId="3F21C842" w:rsidR="005F3B63" w:rsidRPr="001F605B" w:rsidRDefault="005F3B6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(2,203)</w:t>
            </w:r>
          </w:p>
        </w:tc>
      </w:tr>
      <w:tr w:rsidR="005F3B63" w:rsidRPr="001F605B" w14:paraId="63597C56" w14:textId="77777777" w:rsidTr="002E0B6F">
        <w:trPr>
          <w:trHeight w:val="173"/>
        </w:trPr>
        <w:tc>
          <w:tcPr>
            <w:tcW w:w="3771" w:type="dxa"/>
          </w:tcPr>
          <w:p w14:paraId="71D9DEBA" w14:textId="77777777" w:rsidR="005F3B63" w:rsidRPr="001F605B" w:rsidRDefault="005F3B6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427F41" w14:textId="483C6EEE" w:rsidR="005F3B63" w:rsidRPr="001F605B" w:rsidRDefault="008C750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712,747</w:t>
            </w:r>
          </w:p>
        </w:tc>
        <w:tc>
          <w:tcPr>
            <w:tcW w:w="285" w:type="dxa"/>
            <w:shd w:val="clear" w:color="auto" w:fill="auto"/>
          </w:tcPr>
          <w:p w14:paraId="6818B9DA" w14:textId="77777777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9EC6DA" w14:textId="62A972EA" w:rsidR="005F3B63" w:rsidRPr="001F605B" w:rsidRDefault="005F3B6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868,704</w:t>
            </w:r>
          </w:p>
        </w:tc>
        <w:tc>
          <w:tcPr>
            <w:tcW w:w="285" w:type="dxa"/>
            <w:shd w:val="clear" w:color="auto" w:fill="auto"/>
          </w:tcPr>
          <w:p w14:paraId="413F46D4" w14:textId="77777777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8CFE3F" w14:textId="70284FC4" w:rsidR="005F3B63" w:rsidRPr="001F605B" w:rsidRDefault="002352F1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496,58</w:t>
            </w:r>
            <w:r w:rsidR="006C0848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43027873" w14:textId="77777777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3AB25" w14:textId="095ADAC1" w:rsidR="005F3B63" w:rsidRPr="001F605B" w:rsidRDefault="005F3B6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565,146</w:t>
            </w:r>
          </w:p>
        </w:tc>
      </w:tr>
    </w:tbl>
    <w:p w14:paraId="7D2AC96F" w14:textId="6D7E9E62" w:rsidR="007D10F0" w:rsidRPr="00D51039" w:rsidRDefault="007D10F0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18"/>
          <w:szCs w:val="18"/>
          <w:u w:val="single"/>
        </w:rPr>
      </w:pPr>
    </w:p>
    <w:p w14:paraId="5E56B8FE" w14:textId="77777777" w:rsidR="00FE6B0B" w:rsidRPr="001F605B" w:rsidRDefault="00FE6B0B" w:rsidP="00AE6BB0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1F605B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ในระหว่างปี รายการเคลื่อนไหวของค่าเผื่อสินค้าเสื่อมคุณภาพ มีดังต่อไปนี้</w:t>
      </w:r>
    </w:p>
    <w:p w14:paraId="4003DB97" w14:textId="77777777" w:rsidR="00FE6B0B" w:rsidRPr="00E11BB7" w:rsidRDefault="00FE6B0B" w:rsidP="00AE6BB0">
      <w:pPr>
        <w:tabs>
          <w:tab w:val="clear" w:pos="227"/>
          <w:tab w:val="clear" w:pos="454"/>
        </w:tabs>
        <w:spacing w:line="240" w:lineRule="auto"/>
        <w:ind w:left="426"/>
        <w:rPr>
          <w:rFonts w:ascii="Browallia New" w:hAnsi="Browallia New" w:cs="Browallia New"/>
          <w:sz w:val="22"/>
          <w:szCs w:val="22"/>
        </w:rPr>
      </w:pPr>
    </w:p>
    <w:tbl>
      <w:tblPr>
        <w:tblW w:w="89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97"/>
        <w:gridCol w:w="1134"/>
        <w:gridCol w:w="236"/>
        <w:gridCol w:w="1040"/>
        <w:gridCol w:w="238"/>
        <w:gridCol w:w="1072"/>
        <w:gridCol w:w="236"/>
        <w:gridCol w:w="1084"/>
      </w:tblGrid>
      <w:tr w:rsidR="00FE6B0B" w:rsidRPr="001F605B" w14:paraId="4128332F" w14:textId="77777777" w:rsidTr="002E0B6F">
        <w:tc>
          <w:tcPr>
            <w:tcW w:w="3897" w:type="dxa"/>
          </w:tcPr>
          <w:p w14:paraId="6F0BF83C" w14:textId="77777777" w:rsidR="001D05BE" w:rsidRPr="001F605B" w:rsidRDefault="001D05BE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393F0178" w14:textId="77777777" w:rsidR="00FE6B0B" w:rsidRPr="001F605B" w:rsidRDefault="00FE6B0B" w:rsidP="00AE6BB0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E6B0B" w:rsidRPr="001F605B" w14:paraId="7F0CC6D4" w14:textId="77777777" w:rsidTr="002E0B6F">
        <w:tc>
          <w:tcPr>
            <w:tcW w:w="3897" w:type="dxa"/>
          </w:tcPr>
          <w:p w14:paraId="3E405CB4" w14:textId="77777777" w:rsidR="00FE6B0B" w:rsidRPr="001F605B" w:rsidRDefault="00FE6B0B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46313BEF" w14:textId="77777777" w:rsidR="00FE6B0B" w:rsidRPr="001F605B" w:rsidRDefault="00FE6B0B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9D511CB" w14:textId="77777777" w:rsidR="00FE6B0B" w:rsidRPr="001F605B" w:rsidRDefault="00FE6B0B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2E188E03" w14:textId="77777777" w:rsidR="00FE6B0B" w:rsidRPr="001F605B" w:rsidRDefault="00FE6B0B" w:rsidP="00AE6BB0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84CC6" w:rsidRPr="001F605B" w14:paraId="12F79989" w14:textId="77777777" w:rsidTr="002E0B6F">
        <w:tc>
          <w:tcPr>
            <w:tcW w:w="3897" w:type="dxa"/>
          </w:tcPr>
          <w:p w14:paraId="2834A6A2" w14:textId="77777777" w:rsidR="00C84CC6" w:rsidRPr="001F605B" w:rsidRDefault="00C84CC6" w:rsidP="00C84CC6">
            <w:pPr>
              <w:tabs>
                <w:tab w:val="clear" w:pos="4678"/>
                <w:tab w:val="left" w:pos="540"/>
                <w:tab w:val="left" w:pos="3557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952D2" w14:textId="574D4BAA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01AFE15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24385" w14:textId="0B3820F0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38" w:type="dxa"/>
            <w:vAlign w:val="bottom"/>
          </w:tcPr>
          <w:p w14:paraId="143521A2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7EEEF" w14:textId="568517EE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97631AC" w14:textId="77777777" w:rsidR="00C84CC6" w:rsidRPr="001F605B" w:rsidRDefault="00C84CC6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C6E13" w14:textId="7CE646E0" w:rsidR="00C84CC6" w:rsidRPr="001F605B" w:rsidRDefault="005F3B63" w:rsidP="00C84CC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A95DF6" w:rsidRPr="001F605B" w14:paraId="2A9B64F1" w14:textId="77777777" w:rsidTr="002E0B6F">
        <w:tc>
          <w:tcPr>
            <w:tcW w:w="3897" w:type="dxa"/>
            <w:vAlign w:val="bottom"/>
          </w:tcPr>
          <w:p w14:paraId="3FC9CCF3" w14:textId="77777777" w:rsidR="00A95DF6" w:rsidRPr="001F605B" w:rsidRDefault="00A95DF6" w:rsidP="005671C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C85840" w14:textId="77777777" w:rsidR="00A95DF6" w:rsidRPr="001F605B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0FEE5E27" w14:textId="77777777" w:rsidR="00A95DF6" w:rsidRPr="001F605B" w:rsidRDefault="00A95DF6" w:rsidP="005671CD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469EBBE9" w14:textId="77777777" w:rsidR="00A95DF6" w:rsidRPr="001F605B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38" w:type="dxa"/>
          </w:tcPr>
          <w:p w14:paraId="529BA6E5" w14:textId="77777777" w:rsidR="00A95DF6" w:rsidRPr="001F605B" w:rsidRDefault="00A95DF6" w:rsidP="005671C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385E8372" w14:textId="77777777" w:rsidR="00A95DF6" w:rsidRPr="001F605B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1CE5879B" w14:textId="77777777" w:rsidR="00A95DF6" w:rsidRPr="001F605B" w:rsidRDefault="00A95DF6" w:rsidP="005671C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2C8FFAF5" w14:textId="77777777" w:rsidR="00A95DF6" w:rsidRPr="001F605B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F3B63" w:rsidRPr="001F605B" w14:paraId="24003575" w14:textId="77777777" w:rsidTr="002E0B6F">
        <w:tc>
          <w:tcPr>
            <w:tcW w:w="3897" w:type="dxa"/>
            <w:vAlign w:val="bottom"/>
          </w:tcPr>
          <w:p w14:paraId="267C4685" w14:textId="77777777" w:rsidR="005F3B63" w:rsidRPr="001F605B" w:rsidRDefault="005F3B63" w:rsidP="005F3B6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AA3569" w14:textId="1E593D86" w:rsidR="005F3B63" w:rsidRPr="001F605B" w:rsidRDefault="00094CD4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11,298</w:t>
            </w:r>
          </w:p>
        </w:tc>
        <w:tc>
          <w:tcPr>
            <w:tcW w:w="236" w:type="dxa"/>
          </w:tcPr>
          <w:p w14:paraId="04CFAF80" w14:textId="77777777" w:rsidR="005F3B63" w:rsidRPr="001F605B" w:rsidRDefault="005F3B63" w:rsidP="005F3B6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2E8C7760" w14:textId="07B5C3D9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10,555</w:t>
            </w:r>
          </w:p>
        </w:tc>
        <w:tc>
          <w:tcPr>
            <w:tcW w:w="238" w:type="dxa"/>
          </w:tcPr>
          <w:p w14:paraId="5DCC685A" w14:textId="77777777" w:rsidR="005F3B63" w:rsidRPr="001F605B" w:rsidRDefault="005F3B63" w:rsidP="005F3B6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05CC33AB" w14:textId="552BDF0C" w:rsidR="005F3B63" w:rsidRPr="001F605B" w:rsidRDefault="00651A4A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2,203</w:t>
            </w:r>
          </w:p>
        </w:tc>
        <w:tc>
          <w:tcPr>
            <w:tcW w:w="236" w:type="dxa"/>
          </w:tcPr>
          <w:p w14:paraId="05E6DAFA" w14:textId="77777777" w:rsidR="005F3B63" w:rsidRPr="001F605B" w:rsidRDefault="005F3B63" w:rsidP="005F3B6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046B509C" w14:textId="08B44493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888</w:t>
            </w:r>
          </w:p>
        </w:tc>
      </w:tr>
      <w:tr w:rsidR="005F3B63" w:rsidRPr="001F605B" w14:paraId="1B844FF6" w14:textId="77777777" w:rsidTr="002E0B6F">
        <w:tc>
          <w:tcPr>
            <w:tcW w:w="3897" w:type="dxa"/>
            <w:vAlign w:val="bottom"/>
          </w:tcPr>
          <w:p w14:paraId="370F999A" w14:textId="77777777" w:rsidR="005F3B63" w:rsidRPr="001F605B" w:rsidRDefault="005F3B63" w:rsidP="005F3B6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48973" w14:textId="71752E16" w:rsidR="005F3B63" w:rsidRPr="001F605B" w:rsidRDefault="00094CD4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9,8</w:t>
            </w:r>
            <w:r w:rsidR="00A7792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36" w:type="dxa"/>
          </w:tcPr>
          <w:p w14:paraId="3399FF2F" w14:textId="77777777" w:rsidR="005F3B63" w:rsidRPr="001F605B" w:rsidRDefault="005F3B63" w:rsidP="005F3B6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35DF7209" w14:textId="6E54C66B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lang w:val="en-GB"/>
              </w:rPr>
              <w:t>5,976</w:t>
            </w:r>
          </w:p>
        </w:tc>
        <w:tc>
          <w:tcPr>
            <w:tcW w:w="238" w:type="dxa"/>
          </w:tcPr>
          <w:p w14:paraId="58269371" w14:textId="77777777" w:rsidR="005F3B63" w:rsidRPr="001F605B" w:rsidRDefault="005F3B63" w:rsidP="005F3B6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AF33D87" w14:textId="6C6F38A2" w:rsidR="005F3B63" w:rsidRPr="001F605B" w:rsidRDefault="00594CA9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3,576</w:t>
            </w:r>
          </w:p>
        </w:tc>
        <w:tc>
          <w:tcPr>
            <w:tcW w:w="236" w:type="dxa"/>
          </w:tcPr>
          <w:p w14:paraId="408C37F7" w14:textId="77777777" w:rsidR="005F3B63" w:rsidRPr="001F605B" w:rsidRDefault="005F3B63" w:rsidP="005F3B6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5E4BC2FD" w14:textId="484D6694" w:rsidR="005F3B63" w:rsidRPr="001F605B" w:rsidRDefault="005F3B6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1,315</w:t>
            </w:r>
          </w:p>
        </w:tc>
      </w:tr>
      <w:tr w:rsidR="005F3B63" w:rsidRPr="001F605B" w14:paraId="633D92F3" w14:textId="77777777" w:rsidTr="002E0B6F">
        <w:tc>
          <w:tcPr>
            <w:tcW w:w="3897" w:type="dxa"/>
            <w:vAlign w:val="bottom"/>
          </w:tcPr>
          <w:p w14:paraId="3DFC40FF" w14:textId="77777777" w:rsidR="005F3B63" w:rsidRPr="001F605B" w:rsidRDefault="005F3B63" w:rsidP="005F3B6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กลับรายการค่าเผื่อสินค้าเสื่อมคุณภาพ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64C0F" w14:textId="0E8B88C6" w:rsidR="005F3B63" w:rsidRPr="001F605B" w:rsidRDefault="00094CD4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(9,439)</w:t>
            </w:r>
          </w:p>
        </w:tc>
        <w:tc>
          <w:tcPr>
            <w:tcW w:w="236" w:type="dxa"/>
          </w:tcPr>
          <w:p w14:paraId="36B091A0" w14:textId="77777777" w:rsidR="005F3B63" w:rsidRPr="001F605B" w:rsidRDefault="005F3B63" w:rsidP="005F3B6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2ECF671D" w14:textId="324E0111" w:rsidR="005F3B63" w:rsidRPr="001F605B" w:rsidRDefault="005F3B63" w:rsidP="00CD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(5,233)</w:t>
            </w:r>
          </w:p>
        </w:tc>
        <w:tc>
          <w:tcPr>
            <w:tcW w:w="238" w:type="dxa"/>
          </w:tcPr>
          <w:p w14:paraId="65B3A205" w14:textId="77777777" w:rsidR="005F3B63" w:rsidRPr="001F605B" w:rsidRDefault="005F3B63" w:rsidP="005F3B6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75B7588" w14:textId="42EB9AFF" w:rsidR="005F3B63" w:rsidRPr="001F605B" w:rsidRDefault="00651A4A" w:rsidP="00A53E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</w:tcPr>
          <w:p w14:paraId="4AB8A278" w14:textId="77777777" w:rsidR="005F3B63" w:rsidRPr="001F605B" w:rsidRDefault="005F3B63" w:rsidP="005F3B6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283DBB0C" w14:textId="2F1154ED" w:rsidR="005F3B63" w:rsidRPr="001F605B" w:rsidRDefault="005F3B63" w:rsidP="00CD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         -</w:t>
            </w:r>
          </w:p>
        </w:tc>
      </w:tr>
      <w:tr w:rsidR="005F3B63" w:rsidRPr="00C04DF6" w14:paraId="2A758064" w14:textId="77777777" w:rsidTr="002E0B6F">
        <w:tc>
          <w:tcPr>
            <w:tcW w:w="3897" w:type="dxa"/>
            <w:vAlign w:val="bottom"/>
          </w:tcPr>
          <w:p w14:paraId="4C3B5B14" w14:textId="77777777" w:rsidR="005F3B63" w:rsidRPr="001F605B" w:rsidRDefault="005F3B63" w:rsidP="005F3B6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1F605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C21F033" w14:textId="1A0AC802" w:rsidR="005F3B63" w:rsidRPr="001F605B" w:rsidRDefault="00094CD4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11,721</w:t>
            </w:r>
          </w:p>
        </w:tc>
        <w:tc>
          <w:tcPr>
            <w:tcW w:w="236" w:type="dxa"/>
          </w:tcPr>
          <w:p w14:paraId="5D089783" w14:textId="77777777" w:rsidR="005F3B63" w:rsidRPr="001F605B" w:rsidRDefault="005F3B63" w:rsidP="005F3B63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DA96544" w14:textId="0D71E5E1" w:rsidR="005F3B63" w:rsidRPr="001F605B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11,298</w:t>
            </w:r>
          </w:p>
        </w:tc>
        <w:tc>
          <w:tcPr>
            <w:tcW w:w="238" w:type="dxa"/>
          </w:tcPr>
          <w:p w14:paraId="569EB206" w14:textId="77777777" w:rsidR="005F3B63" w:rsidRPr="001F605B" w:rsidRDefault="005F3B63" w:rsidP="005F3B6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1208598" w14:textId="0D332EC3" w:rsidR="005F3B63" w:rsidRPr="001F605B" w:rsidRDefault="00594CA9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5,779</w:t>
            </w:r>
          </w:p>
        </w:tc>
        <w:tc>
          <w:tcPr>
            <w:tcW w:w="236" w:type="dxa"/>
          </w:tcPr>
          <w:p w14:paraId="77B1E3E5" w14:textId="77777777" w:rsidR="005F3B63" w:rsidRPr="001F605B" w:rsidRDefault="005F3B63" w:rsidP="005F3B6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E80B38F" w14:textId="153B0558" w:rsidR="005F3B63" w:rsidRPr="001F605B" w:rsidRDefault="005F3B63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</w:rPr>
              <w:t>2,203</w:t>
            </w:r>
          </w:p>
        </w:tc>
      </w:tr>
    </w:tbl>
    <w:p w14:paraId="78CB5783" w14:textId="77777777" w:rsidR="001A05B7" w:rsidRPr="00E11BB7" w:rsidRDefault="001A05B7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2BE93EF7" w14:textId="1396E708" w:rsidR="00D1767E" w:rsidRDefault="00FE2E84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A82370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="00A82370">
        <w:rPr>
          <w:rFonts w:ascii="Browallia New" w:hAnsi="Browallia New" w:cs="Browallia New"/>
          <w:sz w:val="28"/>
          <w:szCs w:val="28"/>
        </w:rPr>
        <w:t>25</w:t>
      </w:r>
      <w:r w:rsidR="005F3B63">
        <w:rPr>
          <w:rFonts w:ascii="Browallia New" w:hAnsi="Browallia New" w:cs="Browallia New"/>
          <w:sz w:val="28"/>
          <w:szCs w:val="28"/>
        </w:rPr>
        <w:t>60</w:t>
      </w:r>
      <w:r w:rsidRPr="00A82370">
        <w:rPr>
          <w:rFonts w:ascii="Browallia New" w:hAnsi="Browallia New" w:cs="Browallia New"/>
          <w:sz w:val="28"/>
          <w:szCs w:val="28"/>
        </w:rPr>
        <w:t xml:space="preserve"> </w:t>
      </w:r>
      <w:r w:rsidR="00D1767E" w:rsidRPr="00A82370">
        <w:rPr>
          <w:rFonts w:ascii="Browallia New" w:hAnsi="Browallia New" w:cs="Browallia New"/>
          <w:sz w:val="28"/>
          <w:szCs w:val="28"/>
          <w:cs/>
        </w:rPr>
        <w:t xml:space="preserve">ต้นทุนของสินค้าคงเหลือที่รับรู้เป็นค่าใช้จ่ายและรวมอยู่ในต้นทุนขายในงบการเงินรวมเป็นจำนวน </w:t>
      </w:r>
      <w:r w:rsidR="00EA089D">
        <w:rPr>
          <w:rFonts w:ascii="Browallia New" w:hAnsi="Browallia New" w:cs="Browallia New"/>
          <w:sz w:val="28"/>
          <w:szCs w:val="28"/>
        </w:rPr>
        <w:t>0.42</w:t>
      </w:r>
      <w:r w:rsidR="00A82370" w:rsidRPr="006B321E">
        <w:rPr>
          <w:rFonts w:ascii="Browallia New" w:hAnsi="Browallia New" w:cs="Browallia New"/>
          <w:sz w:val="28"/>
          <w:szCs w:val="28"/>
          <w:cs/>
        </w:rPr>
        <w:t xml:space="preserve"> ล้านบาท (</w:t>
      </w:r>
      <w:r w:rsidR="00A82370" w:rsidRPr="006B321E">
        <w:rPr>
          <w:rFonts w:ascii="Browallia New" w:hAnsi="Browallia New" w:cs="Browallia New"/>
          <w:sz w:val="28"/>
          <w:szCs w:val="28"/>
        </w:rPr>
        <w:t>255</w:t>
      </w:r>
      <w:r w:rsidR="005F3B63">
        <w:rPr>
          <w:rFonts w:ascii="Browallia New" w:hAnsi="Browallia New" w:cs="Browallia New"/>
          <w:sz w:val="28"/>
          <w:szCs w:val="28"/>
        </w:rPr>
        <w:t>9</w:t>
      </w:r>
      <w:r w:rsidRPr="006B321E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EA089D">
        <w:rPr>
          <w:rFonts w:ascii="Browallia New" w:hAnsi="Browallia New" w:cs="Browallia New"/>
          <w:sz w:val="28"/>
          <w:szCs w:val="28"/>
        </w:rPr>
        <w:t>0.74</w:t>
      </w:r>
      <w:r w:rsidR="00D1767E" w:rsidRPr="006B321E">
        <w:rPr>
          <w:rFonts w:ascii="Browallia New" w:hAnsi="Browallia New" w:cs="Browallia New"/>
          <w:sz w:val="28"/>
          <w:szCs w:val="28"/>
          <w:cs/>
        </w:rPr>
        <w:t xml:space="preserve"> ล้านบาท)</w:t>
      </w:r>
    </w:p>
    <w:p w14:paraId="55BDB928" w14:textId="74C473A6" w:rsidR="00D51039" w:rsidRDefault="00D51039" w:rsidP="006B321E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2462617" w14:textId="4CED2395" w:rsidR="00A1773A" w:rsidRPr="002E0B6F" w:rsidRDefault="00852153" w:rsidP="0044283D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B321E">
        <w:rPr>
          <w:rFonts w:ascii="Browallia New" w:hAnsi="Browallia New" w:cs="Browallia New"/>
          <w:sz w:val="28"/>
          <w:szCs w:val="28"/>
          <w:u w:val="single"/>
          <w:cs/>
        </w:rPr>
        <w:t>ลูกหนี้</w:t>
      </w:r>
      <w:r w:rsidR="00DD1EB0" w:rsidRPr="006B321E">
        <w:rPr>
          <w:rFonts w:ascii="Browallia New" w:hAnsi="Browallia New" w:cs="Browallia New"/>
          <w:sz w:val="28"/>
          <w:szCs w:val="28"/>
          <w:u w:val="single"/>
          <w:cs/>
        </w:rPr>
        <w:t>ตามสัญญาเช่าการเงิน</w:t>
      </w:r>
      <w:r w:rsidR="00BE346B" w:rsidRPr="006B321E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  <w:r w:rsidR="00BE346B" w:rsidRPr="006B321E">
        <w:rPr>
          <w:rFonts w:ascii="Browallia New" w:hAnsi="Browallia New" w:cs="Browallia New"/>
          <w:sz w:val="28"/>
          <w:szCs w:val="28"/>
          <w:u w:val="single"/>
          <w:lang w:val="en-GB"/>
        </w:rPr>
        <w:t xml:space="preserve">– </w:t>
      </w:r>
      <w:r w:rsidR="00BE346B" w:rsidRPr="006B321E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สุทธิ</w:t>
      </w:r>
    </w:p>
    <w:p w14:paraId="629F02F6" w14:textId="77777777" w:rsidR="002E0B6F" w:rsidRPr="00B41F2D" w:rsidRDefault="002E0B6F" w:rsidP="002E0B6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60" w:type="dxa"/>
        <w:tblInd w:w="540" w:type="dxa"/>
        <w:tblLook w:val="01E0" w:firstRow="1" w:lastRow="1" w:firstColumn="1" w:lastColumn="1" w:noHBand="0" w:noVBand="0"/>
      </w:tblPr>
      <w:tblGrid>
        <w:gridCol w:w="3933"/>
        <w:gridCol w:w="1071"/>
        <w:gridCol w:w="285"/>
        <w:gridCol w:w="1068"/>
        <w:gridCol w:w="285"/>
        <w:gridCol w:w="1065"/>
        <w:gridCol w:w="267"/>
        <w:gridCol w:w="1086"/>
      </w:tblGrid>
      <w:tr w:rsidR="00A1554E" w:rsidRPr="006B321E" w14:paraId="41CFAC8D" w14:textId="77777777" w:rsidTr="002E0B6F">
        <w:tc>
          <w:tcPr>
            <w:tcW w:w="3933" w:type="dxa"/>
          </w:tcPr>
          <w:p w14:paraId="184D0322" w14:textId="77777777" w:rsidR="00A1554E" w:rsidRPr="006B321E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21" w:type="dxa"/>
            <w:gridSpan w:val="7"/>
            <w:hideMark/>
          </w:tcPr>
          <w:p w14:paraId="5D7DE539" w14:textId="77777777" w:rsidR="00A1554E" w:rsidRPr="006B321E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A1554E" w:rsidRPr="006B321E" w14:paraId="402673E4" w14:textId="77777777" w:rsidTr="002E0B6F">
        <w:tc>
          <w:tcPr>
            <w:tcW w:w="3933" w:type="dxa"/>
          </w:tcPr>
          <w:p w14:paraId="571B65D4" w14:textId="77777777" w:rsidR="00A1554E" w:rsidRPr="006B321E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1E503B" w14:textId="77777777" w:rsidR="00A1554E" w:rsidRPr="006B321E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2F8B596" w14:textId="77777777" w:rsidR="00A1554E" w:rsidRPr="006B321E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B0046" w14:textId="77777777" w:rsidR="00A1554E" w:rsidRPr="006B321E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84CC6" w:rsidRPr="006B321E" w14:paraId="575A06F9" w14:textId="77777777" w:rsidTr="002E0B6F">
        <w:trPr>
          <w:trHeight w:val="351"/>
        </w:trPr>
        <w:tc>
          <w:tcPr>
            <w:tcW w:w="3933" w:type="dxa"/>
          </w:tcPr>
          <w:p w14:paraId="1E38D257" w14:textId="77777777" w:rsidR="00C84CC6" w:rsidRPr="006B321E" w:rsidRDefault="00C84CC6" w:rsidP="006B321E">
            <w:pPr>
              <w:tabs>
                <w:tab w:val="clear" w:pos="454"/>
                <w:tab w:val="clear" w:pos="680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A0549" w14:textId="203C5398" w:rsidR="00C84CC6" w:rsidRPr="006B321E" w:rsidRDefault="005F3B63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85" w:type="dxa"/>
            <w:vAlign w:val="bottom"/>
          </w:tcPr>
          <w:p w14:paraId="20D98568" w14:textId="77777777" w:rsidR="00C84CC6" w:rsidRPr="006B321E" w:rsidRDefault="00C84CC6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DFAFFC" w14:textId="76BBBAF1" w:rsidR="00C84CC6" w:rsidRPr="006B321E" w:rsidRDefault="005F3B63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85" w:type="dxa"/>
            <w:vAlign w:val="bottom"/>
          </w:tcPr>
          <w:p w14:paraId="476F4225" w14:textId="77777777" w:rsidR="00C84CC6" w:rsidRPr="006B321E" w:rsidRDefault="00C84CC6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4958FD" w14:textId="6FE6FE76" w:rsidR="00C84CC6" w:rsidRPr="006B321E" w:rsidRDefault="005F3B63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67" w:type="dxa"/>
            <w:vAlign w:val="bottom"/>
          </w:tcPr>
          <w:p w14:paraId="22E7A9B2" w14:textId="77777777" w:rsidR="00C84CC6" w:rsidRPr="006B321E" w:rsidRDefault="00C84CC6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5C597" w14:textId="437E563A" w:rsidR="00C84CC6" w:rsidRPr="006B321E" w:rsidRDefault="005F3B63" w:rsidP="006B321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452425" w:rsidRPr="006B321E" w14:paraId="29826B4A" w14:textId="77777777" w:rsidTr="002E0B6F">
        <w:trPr>
          <w:trHeight w:val="173"/>
        </w:trPr>
        <w:tc>
          <w:tcPr>
            <w:tcW w:w="3933" w:type="dxa"/>
          </w:tcPr>
          <w:p w14:paraId="33CA657C" w14:textId="77777777" w:rsidR="00452425" w:rsidRPr="006B321E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76A41684" w14:textId="77777777" w:rsidR="00452425" w:rsidRPr="006B321E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1000C94E" w14:textId="77777777" w:rsidR="00452425" w:rsidRPr="006B321E" w:rsidRDefault="00452425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093778DA" w14:textId="77777777" w:rsidR="00452425" w:rsidRPr="006B321E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5" w:type="dxa"/>
          </w:tcPr>
          <w:p w14:paraId="3023E98F" w14:textId="77777777" w:rsidR="00452425" w:rsidRPr="006B321E" w:rsidRDefault="00452425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6CC3ECC9" w14:textId="77777777" w:rsidR="00452425" w:rsidRPr="006B321E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7" w:type="dxa"/>
          </w:tcPr>
          <w:p w14:paraId="335FD30E" w14:textId="77777777" w:rsidR="00452425" w:rsidRPr="006B321E" w:rsidRDefault="00452425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7E30999F" w14:textId="77777777" w:rsidR="00452425" w:rsidRPr="006B321E" w:rsidRDefault="00452425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554E" w:rsidRPr="006B321E" w14:paraId="00DF9F66" w14:textId="77777777" w:rsidTr="002E0B6F">
        <w:trPr>
          <w:trHeight w:val="113"/>
        </w:trPr>
        <w:tc>
          <w:tcPr>
            <w:tcW w:w="3933" w:type="dxa"/>
            <w:hideMark/>
          </w:tcPr>
          <w:p w14:paraId="0B5AB98C" w14:textId="77777777" w:rsidR="00A1554E" w:rsidRPr="006B321E" w:rsidRDefault="00A1554E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071" w:type="dxa"/>
            <w:shd w:val="clear" w:color="auto" w:fill="auto"/>
          </w:tcPr>
          <w:p w14:paraId="328CE429" w14:textId="77777777" w:rsidR="00A1554E" w:rsidRPr="006B321E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6219CA7D" w14:textId="77777777" w:rsidR="00A1554E" w:rsidRPr="006B321E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127A1633" w14:textId="77777777" w:rsidR="00A1554E" w:rsidRPr="006B321E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70B24E82" w14:textId="77777777" w:rsidR="00A1554E" w:rsidRPr="006B321E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037AC2F9" w14:textId="77777777" w:rsidR="00A1554E" w:rsidRPr="006B321E" w:rsidRDefault="00A1554E" w:rsidP="006B321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179673BF" w14:textId="77777777" w:rsidR="00A1554E" w:rsidRPr="006B321E" w:rsidRDefault="00A1554E" w:rsidP="006B32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01E31D17" w14:textId="77777777" w:rsidR="00A1554E" w:rsidRPr="006B321E" w:rsidRDefault="00A1554E" w:rsidP="006B32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3B63" w:rsidRPr="006B321E" w14:paraId="53307B95" w14:textId="77777777" w:rsidTr="002E0B6F">
        <w:trPr>
          <w:trHeight w:val="171"/>
        </w:trPr>
        <w:tc>
          <w:tcPr>
            <w:tcW w:w="3933" w:type="dxa"/>
            <w:hideMark/>
          </w:tcPr>
          <w:p w14:paraId="1DF2CDB2" w14:textId="77777777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B321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6B321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071" w:type="dxa"/>
            <w:shd w:val="clear" w:color="auto" w:fill="auto"/>
          </w:tcPr>
          <w:p w14:paraId="06C9F4A3" w14:textId="2E106258" w:rsidR="005F3B63" w:rsidRPr="006B321E" w:rsidRDefault="007070A3" w:rsidP="007070A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6,33</w:t>
            </w:r>
            <w:r w:rsidR="001C2370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85" w:type="dxa"/>
          </w:tcPr>
          <w:p w14:paraId="0CBAC2C9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hideMark/>
          </w:tcPr>
          <w:p w14:paraId="73CF3F45" w14:textId="29CAC599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>6,280</w:t>
            </w:r>
          </w:p>
        </w:tc>
        <w:tc>
          <w:tcPr>
            <w:tcW w:w="285" w:type="dxa"/>
          </w:tcPr>
          <w:p w14:paraId="70BB1CA2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</w:tcPr>
          <w:p w14:paraId="55465DEC" w14:textId="4DF6C98D" w:rsidR="005F3B63" w:rsidRPr="006B321E" w:rsidRDefault="00192044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6,326</w:t>
            </w:r>
          </w:p>
        </w:tc>
        <w:tc>
          <w:tcPr>
            <w:tcW w:w="267" w:type="dxa"/>
          </w:tcPr>
          <w:p w14:paraId="078E164E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hideMark/>
          </w:tcPr>
          <w:p w14:paraId="70FA7391" w14:textId="63E24B0B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>6,244</w:t>
            </w:r>
          </w:p>
        </w:tc>
      </w:tr>
      <w:tr w:rsidR="005F3B63" w:rsidRPr="006B321E" w14:paraId="04942568" w14:textId="77777777" w:rsidTr="002E0B6F">
        <w:trPr>
          <w:trHeight w:val="173"/>
        </w:trPr>
        <w:tc>
          <w:tcPr>
            <w:tcW w:w="3933" w:type="dxa"/>
            <w:hideMark/>
          </w:tcPr>
          <w:p w14:paraId="0601F15A" w14:textId="77777777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ที่เกิน </w:t>
            </w:r>
            <w:r w:rsidRPr="006B321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6B321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Pr="006B321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6B321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4C498" w14:textId="68DE320A" w:rsidR="005F3B63" w:rsidRPr="006B321E" w:rsidRDefault="007070A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5,124</w:t>
            </w:r>
          </w:p>
        </w:tc>
        <w:tc>
          <w:tcPr>
            <w:tcW w:w="285" w:type="dxa"/>
          </w:tcPr>
          <w:p w14:paraId="4D46A5DA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558399" w14:textId="43CDAA1B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>3,049</w:t>
            </w:r>
          </w:p>
        </w:tc>
        <w:tc>
          <w:tcPr>
            <w:tcW w:w="285" w:type="dxa"/>
          </w:tcPr>
          <w:p w14:paraId="2DA65189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2BD26" w14:textId="52634948" w:rsidR="005F3B63" w:rsidRPr="006B321E" w:rsidRDefault="001954ED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5,124</w:t>
            </w:r>
          </w:p>
        </w:tc>
        <w:tc>
          <w:tcPr>
            <w:tcW w:w="267" w:type="dxa"/>
          </w:tcPr>
          <w:p w14:paraId="786F4679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EF90D5" w14:textId="0D19DE18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>3,049</w:t>
            </w:r>
          </w:p>
        </w:tc>
      </w:tr>
      <w:tr w:rsidR="005F3B63" w:rsidRPr="006B321E" w14:paraId="15C7591B" w14:textId="77777777" w:rsidTr="002E0B6F">
        <w:trPr>
          <w:trHeight w:val="173"/>
        </w:trPr>
        <w:tc>
          <w:tcPr>
            <w:tcW w:w="3933" w:type="dxa"/>
            <w:hideMark/>
          </w:tcPr>
          <w:p w14:paraId="426BBB15" w14:textId="77777777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F4E63A" w14:textId="3F777793" w:rsidR="005F3B63" w:rsidRPr="006B321E" w:rsidRDefault="007070A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11,45</w:t>
            </w:r>
            <w:r w:rsidR="001C2370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85" w:type="dxa"/>
          </w:tcPr>
          <w:p w14:paraId="0331117F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C78E120" w14:textId="5CD8AABD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>9,329</w:t>
            </w:r>
          </w:p>
        </w:tc>
        <w:tc>
          <w:tcPr>
            <w:tcW w:w="285" w:type="dxa"/>
          </w:tcPr>
          <w:p w14:paraId="14612DA5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</w:tcPr>
          <w:p w14:paraId="6F20D311" w14:textId="223A0769" w:rsidR="005F3B63" w:rsidRPr="006B321E" w:rsidRDefault="00192044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11,450</w:t>
            </w:r>
          </w:p>
        </w:tc>
        <w:tc>
          <w:tcPr>
            <w:tcW w:w="267" w:type="dxa"/>
          </w:tcPr>
          <w:p w14:paraId="594E36B6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895CC32" w14:textId="5F82F993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>9,293</w:t>
            </w:r>
          </w:p>
        </w:tc>
      </w:tr>
      <w:tr w:rsidR="00192044" w:rsidRPr="006B321E" w14:paraId="701B5D8E" w14:textId="77777777" w:rsidTr="002E0B6F">
        <w:trPr>
          <w:trHeight w:val="173"/>
        </w:trPr>
        <w:tc>
          <w:tcPr>
            <w:tcW w:w="3933" w:type="dxa"/>
          </w:tcPr>
          <w:p w14:paraId="1DFD24C6" w14:textId="245D4724" w:rsidR="00192044" w:rsidRPr="006B321E" w:rsidRDefault="00192044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9204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92044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13787B93" w14:textId="4191179E" w:rsidR="00192044" w:rsidRPr="006B321E" w:rsidRDefault="007070A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(495)</w:t>
            </w:r>
          </w:p>
        </w:tc>
        <w:tc>
          <w:tcPr>
            <w:tcW w:w="285" w:type="dxa"/>
          </w:tcPr>
          <w:p w14:paraId="1029805C" w14:textId="77777777" w:rsidR="00192044" w:rsidRPr="006B321E" w:rsidRDefault="00192044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232E079D" w14:textId="0BEC6426" w:rsidR="00192044" w:rsidRPr="006B321E" w:rsidRDefault="00192044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5" w:type="dxa"/>
          </w:tcPr>
          <w:p w14:paraId="37E6E2BC" w14:textId="77777777" w:rsidR="00192044" w:rsidRPr="006B321E" w:rsidRDefault="00192044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F9511D3" w14:textId="47FAB065" w:rsidR="00192044" w:rsidRDefault="00192044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(495)</w:t>
            </w:r>
          </w:p>
        </w:tc>
        <w:tc>
          <w:tcPr>
            <w:tcW w:w="267" w:type="dxa"/>
          </w:tcPr>
          <w:p w14:paraId="04D9A918" w14:textId="77777777" w:rsidR="00192044" w:rsidRPr="006B321E" w:rsidRDefault="00192044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2D389E3D" w14:textId="077B4909" w:rsidR="00192044" w:rsidRPr="006B321E" w:rsidRDefault="00192044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F3B63" w:rsidRPr="006B321E" w14:paraId="2D3E22B2" w14:textId="77777777" w:rsidTr="002E0B6F">
        <w:trPr>
          <w:trHeight w:val="173"/>
        </w:trPr>
        <w:tc>
          <w:tcPr>
            <w:tcW w:w="3933" w:type="dxa"/>
            <w:hideMark/>
          </w:tcPr>
          <w:p w14:paraId="1BB22A77" w14:textId="77777777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B321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13DFEA" w14:textId="477C9A90" w:rsidR="005F3B63" w:rsidRPr="006B321E" w:rsidRDefault="00A533E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(832)</w:t>
            </w:r>
          </w:p>
        </w:tc>
        <w:tc>
          <w:tcPr>
            <w:tcW w:w="285" w:type="dxa"/>
          </w:tcPr>
          <w:p w14:paraId="1E81CED4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hideMark/>
          </w:tcPr>
          <w:p w14:paraId="74E8650B" w14:textId="4C135E6F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>(781)</w:t>
            </w:r>
          </w:p>
        </w:tc>
        <w:tc>
          <w:tcPr>
            <w:tcW w:w="285" w:type="dxa"/>
          </w:tcPr>
          <w:p w14:paraId="12794285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50F9B4F8" w14:textId="6C528816" w:rsidR="005F3B63" w:rsidRPr="006B321E" w:rsidRDefault="001954ED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(832)</w:t>
            </w:r>
          </w:p>
        </w:tc>
        <w:tc>
          <w:tcPr>
            <w:tcW w:w="267" w:type="dxa"/>
          </w:tcPr>
          <w:p w14:paraId="16A060F8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hideMark/>
          </w:tcPr>
          <w:p w14:paraId="21B4B987" w14:textId="1F44A6FC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>(780)</w:t>
            </w:r>
          </w:p>
        </w:tc>
      </w:tr>
      <w:tr w:rsidR="005F3B63" w:rsidRPr="006B321E" w14:paraId="6ADE2B97" w14:textId="77777777" w:rsidTr="002E0B6F">
        <w:trPr>
          <w:trHeight w:val="173"/>
        </w:trPr>
        <w:tc>
          <w:tcPr>
            <w:tcW w:w="3933" w:type="dxa"/>
            <w:hideMark/>
          </w:tcPr>
          <w:p w14:paraId="43C5D869" w14:textId="77777777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0C1481" w14:textId="6C91C55D" w:rsidR="005F3B63" w:rsidRPr="006B321E" w:rsidRDefault="00A533E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10,13</w:t>
            </w:r>
            <w:r w:rsidR="001C2370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85" w:type="dxa"/>
          </w:tcPr>
          <w:p w14:paraId="227B62F8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909038" w14:textId="7D05CB5C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>8,548</w:t>
            </w:r>
          </w:p>
        </w:tc>
        <w:tc>
          <w:tcPr>
            <w:tcW w:w="285" w:type="dxa"/>
          </w:tcPr>
          <w:p w14:paraId="2EF9A32A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54E9C" w14:textId="05FE496A" w:rsidR="005F3B63" w:rsidRPr="006B321E" w:rsidRDefault="001954ED" w:rsidP="001954ED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10,123</w:t>
            </w:r>
          </w:p>
        </w:tc>
        <w:tc>
          <w:tcPr>
            <w:tcW w:w="267" w:type="dxa"/>
          </w:tcPr>
          <w:p w14:paraId="12D59409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9CDD2F" w14:textId="12166B1C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>8,513</w:t>
            </w:r>
          </w:p>
        </w:tc>
      </w:tr>
      <w:tr w:rsidR="005F3B63" w:rsidRPr="006B321E" w14:paraId="3DDD9A1F" w14:textId="77777777" w:rsidTr="002E0B6F">
        <w:trPr>
          <w:trHeight w:val="173"/>
        </w:trPr>
        <w:tc>
          <w:tcPr>
            <w:tcW w:w="3933" w:type="dxa"/>
            <w:hideMark/>
          </w:tcPr>
          <w:p w14:paraId="683B1FB0" w14:textId="77777777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B321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B321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B8911" w14:textId="1CD5264C" w:rsidR="005F3B63" w:rsidRPr="006B321E" w:rsidRDefault="001C2370" w:rsidP="00A533E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(5,305</w:t>
            </w:r>
            <w:r w:rsidR="00A533E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5" w:type="dxa"/>
          </w:tcPr>
          <w:p w14:paraId="6A061AC1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3D4631" w14:textId="52E7B675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 xml:space="preserve"> (5,620)</w:t>
            </w:r>
          </w:p>
        </w:tc>
        <w:tc>
          <w:tcPr>
            <w:tcW w:w="285" w:type="dxa"/>
          </w:tcPr>
          <w:p w14:paraId="54BA84BD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336AE" w14:textId="192CCF5E" w:rsidR="005F3B63" w:rsidRPr="006B321E" w:rsidRDefault="001954ED" w:rsidP="005F3B63">
            <w:pPr>
              <w:tabs>
                <w:tab w:val="clear" w:pos="227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(5,297)</w:t>
            </w:r>
          </w:p>
        </w:tc>
        <w:tc>
          <w:tcPr>
            <w:tcW w:w="267" w:type="dxa"/>
          </w:tcPr>
          <w:p w14:paraId="4ED579E4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B20102" w14:textId="097DD35B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 xml:space="preserve">   (5,585)</w:t>
            </w:r>
          </w:p>
        </w:tc>
      </w:tr>
      <w:tr w:rsidR="005F3B63" w14:paraId="25F995E3" w14:textId="77777777" w:rsidTr="002E0B6F">
        <w:trPr>
          <w:trHeight w:val="173"/>
        </w:trPr>
        <w:tc>
          <w:tcPr>
            <w:tcW w:w="3933" w:type="dxa"/>
            <w:hideMark/>
          </w:tcPr>
          <w:p w14:paraId="796E5C6B" w14:textId="77777777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9DC67D0" w14:textId="641B7CE3" w:rsidR="005F3B63" w:rsidRPr="006B321E" w:rsidRDefault="00A533E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4,826</w:t>
            </w:r>
          </w:p>
        </w:tc>
        <w:tc>
          <w:tcPr>
            <w:tcW w:w="285" w:type="dxa"/>
          </w:tcPr>
          <w:p w14:paraId="3787629E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5FDF08E2" w14:textId="6CD00C8F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>2,928</w:t>
            </w:r>
          </w:p>
        </w:tc>
        <w:tc>
          <w:tcPr>
            <w:tcW w:w="285" w:type="dxa"/>
          </w:tcPr>
          <w:p w14:paraId="0A64BCDE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5AE404D" w14:textId="7BE9AC86" w:rsidR="005F3B63" w:rsidRPr="006B321E" w:rsidRDefault="007337AF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4,826</w:t>
            </w:r>
          </w:p>
        </w:tc>
        <w:tc>
          <w:tcPr>
            <w:tcW w:w="267" w:type="dxa"/>
          </w:tcPr>
          <w:p w14:paraId="18E5B7E5" w14:textId="77777777" w:rsidR="005F3B63" w:rsidRPr="006B321E" w:rsidRDefault="005F3B63" w:rsidP="005F3B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FCC9193" w14:textId="2504EB8B" w:rsidR="005F3B63" w:rsidRPr="006B321E" w:rsidRDefault="005F3B63" w:rsidP="005F3B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21E">
              <w:rPr>
                <w:rFonts w:ascii="Browallia New" w:hAnsi="Browallia New" w:cs="Browallia New"/>
                <w:sz w:val="28"/>
                <w:szCs w:val="28"/>
              </w:rPr>
              <w:t>2,928</w:t>
            </w:r>
          </w:p>
        </w:tc>
      </w:tr>
    </w:tbl>
    <w:p w14:paraId="77676B4B" w14:textId="77777777" w:rsidR="00AC2339" w:rsidRDefault="00AC2339" w:rsidP="00AE6BB0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B193267" w14:textId="292B2642" w:rsidR="00A1554E" w:rsidRDefault="00A1554E" w:rsidP="00AE6BB0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บริษัทได้ทำสัญญาให้เช่าเครื่องมือแพทย์กับลูกค้า มีระยะเวลา </w:t>
      </w:r>
      <w:r w:rsidRPr="006B321E">
        <w:rPr>
          <w:rFonts w:ascii="Browallia New" w:hAnsi="Browallia New" w:cs="Browallia New"/>
          <w:sz w:val="28"/>
          <w:szCs w:val="28"/>
          <w:lang w:val="en-GB"/>
        </w:rPr>
        <w:t xml:space="preserve">6 </w:t>
      </w: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  <w:r w:rsidRPr="006B321E">
        <w:rPr>
          <w:rFonts w:ascii="Browallia New" w:hAnsi="Browallia New" w:cs="Browallia New"/>
          <w:sz w:val="28"/>
          <w:szCs w:val="28"/>
          <w:lang w:val="en-GB"/>
        </w:rPr>
        <w:t xml:space="preserve"> - 4 </w:t>
      </w: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633D4511" w14:textId="77777777" w:rsidR="00B41F2D" w:rsidRPr="006B321E" w:rsidRDefault="00B41F2D" w:rsidP="00AE6BB0">
      <w:pPr>
        <w:spacing w:line="240" w:lineRule="auto"/>
        <w:ind w:left="45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2510D2" w14:textId="77777777" w:rsidR="00A05EB4" w:rsidRPr="006B321E" w:rsidRDefault="00A05EB4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B321E">
        <w:rPr>
          <w:rFonts w:ascii="Browallia New" w:hAnsi="Browallia New" w:cs="Browallia New" w:hint="cs"/>
          <w:sz w:val="28"/>
          <w:szCs w:val="28"/>
          <w:u w:val="single"/>
          <w:cs/>
        </w:rPr>
        <w:t>เงินฝากธนาคารที่มีข้อจำกัดในการใช้</w:t>
      </w:r>
    </w:p>
    <w:p w14:paraId="7D033EC0" w14:textId="77777777" w:rsidR="00A05EB4" w:rsidRPr="006B321E" w:rsidRDefault="00A05EB4" w:rsidP="00AE6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08B37BA" w14:textId="09AEC380" w:rsidR="001B348D" w:rsidRDefault="001B348D" w:rsidP="00C84CC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321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B321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B321E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F3B63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6B321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30B4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EF30B4">
        <w:rPr>
          <w:rFonts w:ascii="Browallia New" w:hAnsi="Browallia New" w:cs="Browallia New"/>
          <w:sz w:val="28"/>
          <w:szCs w:val="28"/>
        </w:rPr>
        <w:t xml:space="preserve"> </w:t>
      </w:r>
      <w:r w:rsidR="005F3B63">
        <w:rPr>
          <w:rFonts w:ascii="Browallia New" w:hAnsi="Browallia New" w:cs="Browallia New"/>
          <w:sz w:val="28"/>
          <w:szCs w:val="28"/>
        </w:rPr>
        <w:t>2559</w:t>
      </w:r>
      <w:r w:rsidR="00EF30B4">
        <w:rPr>
          <w:rFonts w:ascii="Browallia New" w:hAnsi="Browallia New" w:cs="Browallia New"/>
          <w:sz w:val="28"/>
          <w:szCs w:val="28"/>
        </w:rPr>
        <w:t xml:space="preserve"> </w:t>
      </w:r>
      <w:r w:rsidR="003871F9" w:rsidRPr="006B321E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บริษัทมีเงินฝากออมทรัพย์</w:t>
      </w: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>จำนวน</w:t>
      </w:r>
      <w:r w:rsidR="00E17FAB" w:rsidRPr="006B321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76768B" w:rsidRPr="00FE154D">
        <w:rPr>
          <w:rFonts w:ascii="Browallia New" w:hAnsi="Browallia New" w:cs="Browallia New"/>
          <w:sz w:val="28"/>
          <w:szCs w:val="28"/>
          <w:lang w:val="en-GB"/>
        </w:rPr>
        <w:t>15.63</w:t>
      </w:r>
      <w:r w:rsidRPr="006B321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B321E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="00EF30B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30B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5F3B63" w:rsidRPr="006B321E">
        <w:rPr>
          <w:rFonts w:ascii="Browallia New" w:hAnsi="Browallia New" w:cs="Browallia New"/>
          <w:sz w:val="28"/>
          <w:szCs w:val="28"/>
          <w:lang w:val="en-GB"/>
        </w:rPr>
        <w:t xml:space="preserve">0.78 </w:t>
      </w:r>
      <w:r w:rsidR="00EF30B4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547774">
        <w:rPr>
          <w:rFonts w:ascii="Browallia New" w:hAnsi="Browallia New" w:cs="Browallia New"/>
          <w:sz w:val="28"/>
          <w:szCs w:val="28"/>
        </w:rPr>
        <w:t xml:space="preserve"> </w:t>
      </w:r>
      <w:r w:rsidR="00547774">
        <w:rPr>
          <w:rFonts w:ascii="Browallia New" w:hAnsi="Browallia New" w:cs="Browallia New" w:hint="cs"/>
          <w:sz w:val="28"/>
          <w:szCs w:val="28"/>
          <w:cs/>
        </w:rPr>
        <w:t>ตามลำดับ</w:t>
      </w:r>
      <w:r w:rsidRPr="006B321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F272F3" w:rsidRPr="006B321E">
        <w:rPr>
          <w:rFonts w:ascii="Browallia New" w:hAnsi="Browallia New" w:cs="Browallia New" w:hint="cs"/>
          <w:sz w:val="28"/>
          <w:szCs w:val="28"/>
          <w:cs/>
          <w:lang w:val="en-GB"/>
        </w:rPr>
        <w:t>ซึ่ง</w:t>
      </w:r>
      <w:r w:rsidRPr="006B321E">
        <w:rPr>
          <w:rFonts w:ascii="Browallia New" w:hAnsi="Browallia New" w:cs="Browallia New"/>
          <w:sz w:val="28"/>
          <w:szCs w:val="28"/>
          <w:cs/>
          <w:lang w:val="en-GB"/>
        </w:rPr>
        <w:t>มีข้อจำกัดในการใช้เนื่องจากนำไปค้ำประกันตามสัญญาเงินกู้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55599ED4" w14:textId="2F959753" w:rsidR="00E72CCF" w:rsidRDefault="00E72CCF" w:rsidP="00251B35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8DB13E9" w14:textId="2797936F" w:rsidR="00144BCF" w:rsidRDefault="00144BCF" w:rsidP="00251B35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CFFCF3B" w14:textId="7CBDF654" w:rsidR="00144BCF" w:rsidRDefault="00144BCF" w:rsidP="00251B35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E9FE3F0" w14:textId="77777777" w:rsidR="00144BCF" w:rsidRDefault="00144BCF" w:rsidP="00251B35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1184D8" w14:textId="03ADF5EE" w:rsidR="00C04DF6" w:rsidRPr="00B5610D" w:rsidRDefault="005753E0" w:rsidP="001A05B7">
      <w:pPr>
        <w:pStyle w:val="CordiaNew"/>
        <w:numPr>
          <w:ilvl w:val="0"/>
          <w:numId w:val="16"/>
        </w:numPr>
        <w:tabs>
          <w:tab w:val="clear" w:pos="4153"/>
          <w:tab w:val="num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5610D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เงินลงทุนในบริษัทย่อย</w:t>
      </w:r>
    </w:p>
    <w:p w14:paraId="2A22360D" w14:textId="77777777" w:rsidR="00417310" w:rsidRDefault="00417310" w:rsidP="00417310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10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56"/>
        <w:gridCol w:w="871"/>
        <w:gridCol w:w="839"/>
        <w:gridCol w:w="810"/>
        <w:gridCol w:w="846"/>
        <w:gridCol w:w="954"/>
        <w:gridCol w:w="900"/>
        <w:gridCol w:w="823"/>
        <w:gridCol w:w="788"/>
        <w:gridCol w:w="18"/>
      </w:tblGrid>
      <w:tr w:rsidR="00351638" w:rsidRPr="00351638" w14:paraId="4D80D842" w14:textId="77777777" w:rsidTr="00A22A00">
        <w:trPr>
          <w:cantSplit/>
          <w:trHeight w:val="124"/>
        </w:trPr>
        <w:tc>
          <w:tcPr>
            <w:tcW w:w="2256" w:type="dxa"/>
            <w:shd w:val="clear" w:color="auto" w:fill="auto"/>
          </w:tcPr>
          <w:p w14:paraId="7D80538E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3F126FB0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1538B94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D1E8209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14:paraId="566F61DE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83" w:type="dxa"/>
            <w:gridSpan w:val="5"/>
            <w:shd w:val="clear" w:color="auto" w:fill="auto"/>
          </w:tcPr>
          <w:p w14:paraId="0A0A703F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351638" w:rsidRPr="00351638" w14:paraId="0FC153F7" w14:textId="77777777" w:rsidTr="0015258E">
        <w:trPr>
          <w:gridAfter w:val="1"/>
          <w:wAfter w:w="18" w:type="dxa"/>
          <w:cantSplit/>
        </w:trPr>
        <w:tc>
          <w:tcPr>
            <w:tcW w:w="2256" w:type="dxa"/>
            <w:shd w:val="clear" w:color="auto" w:fill="auto"/>
          </w:tcPr>
          <w:p w14:paraId="62F53EBB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831" w:type="dxa"/>
            <w:gridSpan w:val="8"/>
            <w:shd w:val="clear" w:color="auto" w:fill="auto"/>
          </w:tcPr>
          <w:p w14:paraId="75747534" w14:textId="77777777" w:rsidR="00351638" w:rsidRPr="00351638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351638" w:rsidRPr="00351638" w14:paraId="6781C6CE" w14:textId="77777777" w:rsidTr="00A22A00">
        <w:trPr>
          <w:gridAfter w:val="1"/>
          <w:wAfter w:w="18" w:type="dxa"/>
          <w:cantSplit/>
        </w:trPr>
        <w:tc>
          <w:tcPr>
            <w:tcW w:w="2256" w:type="dxa"/>
            <w:shd w:val="clear" w:color="auto" w:fill="auto"/>
          </w:tcPr>
          <w:p w14:paraId="06BED8D1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6290723C" w14:textId="77777777" w:rsidR="00351638" w:rsidRPr="00351638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56" w:type="dxa"/>
            <w:gridSpan w:val="2"/>
            <w:shd w:val="clear" w:color="auto" w:fill="auto"/>
          </w:tcPr>
          <w:p w14:paraId="5A7B5D5C" w14:textId="77777777" w:rsidR="00351638" w:rsidRPr="00351638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854" w:type="dxa"/>
            <w:gridSpan w:val="2"/>
            <w:shd w:val="clear" w:color="auto" w:fill="auto"/>
          </w:tcPr>
          <w:p w14:paraId="49B96C09" w14:textId="77777777" w:rsidR="00351638" w:rsidRPr="00351638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69727866" w14:textId="77777777" w:rsidR="00351638" w:rsidRPr="00351638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1638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5F3B63" w:rsidRPr="00351638" w14:paraId="791C99BC" w14:textId="77777777" w:rsidTr="00A22A00">
        <w:trPr>
          <w:cantSplit/>
        </w:trPr>
        <w:tc>
          <w:tcPr>
            <w:tcW w:w="2256" w:type="dxa"/>
            <w:shd w:val="clear" w:color="auto" w:fill="auto"/>
          </w:tcPr>
          <w:p w14:paraId="78B4C04C" w14:textId="77777777" w:rsidR="005F3B63" w:rsidRPr="00351638" w:rsidRDefault="005F3B63" w:rsidP="005F3B63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1" w:type="dxa"/>
            <w:shd w:val="clear" w:color="auto" w:fill="auto"/>
          </w:tcPr>
          <w:p w14:paraId="4942204A" w14:textId="58F2355F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35163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839" w:type="dxa"/>
            <w:shd w:val="clear" w:color="auto" w:fill="auto"/>
          </w:tcPr>
          <w:p w14:paraId="08DD9A51" w14:textId="7100A492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810" w:type="dxa"/>
            <w:shd w:val="clear" w:color="auto" w:fill="auto"/>
          </w:tcPr>
          <w:p w14:paraId="3875CA53" w14:textId="794BE67D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35163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846" w:type="dxa"/>
            <w:shd w:val="clear" w:color="auto" w:fill="auto"/>
          </w:tcPr>
          <w:p w14:paraId="19DFB523" w14:textId="20E19369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954" w:type="dxa"/>
            <w:shd w:val="clear" w:color="auto" w:fill="auto"/>
          </w:tcPr>
          <w:p w14:paraId="3634B12B" w14:textId="29646152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35163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900" w:type="dxa"/>
            <w:shd w:val="clear" w:color="auto" w:fill="auto"/>
          </w:tcPr>
          <w:p w14:paraId="1E7D93F7" w14:textId="32AADE3D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823" w:type="dxa"/>
            <w:shd w:val="clear" w:color="auto" w:fill="auto"/>
          </w:tcPr>
          <w:p w14:paraId="52A2404C" w14:textId="2D2E38EA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351638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35898E15" w14:textId="3A1510FA" w:rsidR="005F3B63" w:rsidRPr="00351638" w:rsidRDefault="005F3B63" w:rsidP="005F3B6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</w:tr>
      <w:tr w:rsidR="00351638" w:rsidRPr="00351638" w14:paraId="7B72B882" w14:textId="77777777" w:rsidTr="00A22A00">
        <w:trPr>
          <w:cantSplit/>
        </w:trPr>
        <w:tc>
          <w:tcPr>
            <w:tcW w:w="2256" w:type="dxa"/>
            <w:shd w:val="clear" w:color="auto" w:fill="auto"/>
          </w:tcPr>
          <w:p w14:paraId="5942C6E5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1" w:type="dxa"/>
            <w:shd w:val="clear" w:color="auto" w:fill="auto"/>
          </w:tcPr>
          <w:p w14:paraId="71D513EF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166AA260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3E3FBBE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</w:tcPr>
          <w:p w14:paraId="2C3D6AB6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4B3394EB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4E4DC2E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14:paraId="2ADF9E43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shd w:val="clear" w:color="auto" w:fill="auto"/>
          </w:tcPr>
          <w:p w14:paraId="5FC74A1A" w14:textId="77777777" w:rsidR="00351638" w:rsidRPr="00351638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6768B" w:rsidRPr="00351638" w14:paraId="035531AF" w14:textId="77777777" w:rsidTr="00A22A00">
        <w:trPr>
          <w:cantSplit/>
          <w:trHeight w:val="149"/>
        </w:trPr>
        <w:tc>
          <w:tcPr>
            <w:tcW w:w="2256" w:type="dxa"/>
            <w:shd w:val="clear" w:color="auto" w:fill="auto"/>
            <w:vAlign w:val="bottom"/>
          </w:tcPr>
          <w:p w14:paraId="7B1D5719" w14:textId="77777777" w:rsidR="0076768B" w:rsidRPr="00351638" w:rsidRDefault="0076768B" w:rsidP="005F3B63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871" w:type="dxa"/>
            <w:shd w:val="clear" w:color="auto" w:fill="auto"/>
          </w:tcPr>
          <w:p w14:paraId="2FA34E4C" w14:textId="75EFA148" w:rsidR="0076768B" w:rsidRPr="00B5610D" w:rsidRDefault="0076768B" w:rsidP="005F3B63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39" w:type="dxa"/>
            <w:shd w:val="clear" w:color="auto" w:fill="auto"/>
          </w:tcPr>
          <w:p w14:paraId="26FF88F6" w14:textId="726A1C3D" w:rsidR="0076768B" w:rsidRPr="00B5610D" w:rsidRDefault="0076768B" w:rsidP="005F3B63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36068E" w14:textId="148727A8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7A6507A" w14:textId="6348EED2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954" w:type="dxa"/>
            <w:shd w:val="clear" w:color="auto" w:fill="auto"/>
          </w:tcPr>
          <w:p w14:paraId="626A1875" w14:textId="6543963B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900" w:type="dxa"/>
            <w:shd w:val="clear" w:color="auto" w:fill="auto"/>
          </w:tcPr>
          <w:p w14:paraId="1B392CED" w14:textId="61A7B608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23" w:type="dxa"/>
            <w:shd w:val="clear" w:color="auto" w:fill="auto"/>
          </w:tcPr>
          <w:p w14:paraId="7B7D5391" w14:textId="3C325FE7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35,000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11FBC8DB" w14:textId="5A08E34B" w:rsidR="0076768B" w:rsidRPr="00CD4883" w:rsidRDefault="0076768B" w:rsidP="00CD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20,000</w:t>
            </w:r>
          </w:p>
        </w:tc>
      </w:tr>
      <w:tr w:rsidR="0076768B" w:rsidRPr="00351638" w14:paraId="42E63C4D" w14:textId="77777777" w:rsidTr="00A22A00">
        <w:trPr>
          <w:cantSplit/>
        </w:trPr>
        <w:tc>
          <w:tcPr>
            <w:tcW w:w="2256" w:type="dxa"/>
            <w:shd w:val="clear" w:color="auto" w:fill="auto"/>
            <w:vAlign w:val="bottom"/>
          </w:tcPr>
          <w:p w14:paraId="765FBBEC" w14:textId="77777777" w:rsidR="0076768B" w:rsidRPr="00351638" w:rsidRDefault="0076768B" w:rsidP="005F3B63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Pr="00351638">
              <w:rPr>
                <w:rFonts w:ascii="Browallia New" w:hAnsi="Browallia New" w:cs="Browallia New" w:hint="cs"/>
                <w:sz w:val="22"/>
                <w:szCs w:val="22"/>
                <w:cs/>
              </w:rPr>
              <w:t>สยามสเนล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51B9332A" w14:textId="050B3B4D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5F3B63">
              <w:rPr>
                <w:rFonts w:ascii="Browallia New" w:hAnsi="Browallia New" w:cs="Browallia New"/>
                <w:sz w:val="22"/>
                <w:szCs w:val="22"/>
                <w:lang w:val="en-GB"/>
              </w:rPr>
              <w:t>,000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48ECA85A" w14:textId="48635505" w:rsidR="0076768B" w:rsidRPr="005F3B63" w:rsidRDefault="0076768B" w:rsidP="005F3B63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5F3B63">
              <w:rPr>
                <w:rFonts w:ascii="Browallia New" w:hAnsi="Browallia New" w:cs="Browallia New"/>
                <w:sz w:val="22"/>
                <w:szCs w:val="22"/>
                <w:lang w:val="en-GB"/>
              </w:rPr>
              <w:t>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035339" w14:textId="200924E7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51.00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C9C72F9" w14:textId="6D19A29B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51.00</w:t>
            </w:r>
          </w:p>
        </w:tc>
        <w:tc>
          <w:tcPr>
            <w:tcW w:w="954" w:type="dxa"/>
            <w:shd w:val="clear" w:color="auto" w:fill="auto"/>
          </w:tcPr>
          <w:p w14:paraId="08F375F4" w14:textId="6CE730D8" w:rsidR="0076768B" w:rsidRPr="00B5610D" w:rsidRDefault="0076768B" w:rsidP="005F3B63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10,200</w:t>
            </w:r>
          </w:p>
        </w:tc>
        <w:tc>
          <w:tcPr>
            <w:tcW w:w="900" w:type="dxa"/>
            <w:shd w:val="clear" w:color="auto" w:fill="auto"/>
          </w:tcPr>
          <w:p w14:paraId="7F00CDA8" w14:textId="4EC11FEB" w:rsidR="0076768B" w:rsidRPr="00B5610D" w:rsidRDefault="0076768B" w:rsidP="005F3B63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10,200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CDE92D3" w14:textId="7395EE2B" w:rsidR="0076768B" w:rsidRPr="00B5610D" w:rsidRDefault="0076768B" w:rsidP="00C37C7C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61B39EF6" w14:textId="263B779A" w:rsidR="0076768B" w:rsidRPr="00CD4883" w:rsidRDefault="0076768B" w:rsidP="00CD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4883">
              <w:rPr>
                <w:rFonts w:ascii="Browallia New" w:hAnsi="Browallia New" w:cs="Browallia New"/>
                <w:sz w:val="22"/>
                <w:szCs w:val="22"/>
              </w:rPr>
              <w:t xml:space="preserve">       -</w:t>
            </w:r>
          </w:p>
        </w:tc>
      </w:tr>
      <w:tr w:rsidR="0076768B" w:rsidRPr="00351638" w14:paraId="0173DE21" w14:textId="77777777" w:rsidTr="00A22A00">
        <w:trPr>
          <w:cantSplit/>
        </w:trPr>
        <w:tc>
          <w:tcPr>
            <w:tcW w:w="2256" w:type="dxa"/>
            <w:shd w:val="clear" w:color="auto" w:fill="auto"/>
            <w:vAlign w:val="bottom"/>
          </w:tcPr>
          <w:p w14:paraId="15A43642" w14:textId="77777777" w:rsidR="0076768B" w:rsidRPr="00351638" w:rsidRDefault="0076768B" w:rsidP="005F3B63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ดับบลิวซีไอ โฮลดิ้ง จำกัด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57C2451C" w14:textId="1AEE9AEB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F3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1,160,000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52E239C8" w14:textId="0D992D88" w:rsidR="0076768B" w:rsidRPr="005F3B63" w:rsidRDefault="0076768B" w:rsidP="005F3B63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3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1,160,000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CF9C1A" w14:textId="19D96416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50.17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6A4613E" w14:textId="4891DA83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50.17</w:t>
            </w:r>
          </w:p>
        </w:tc>
        <w:tc>
          <w:tcPr>
            <w:tcW w:w="954" w:type="dxa"/>
            <w:shd w:val="clear" w:color="auto" w:fill="auto"/>
          </w:tcPr>
          <w:p w14:paraId="1B337286" w14:textId="7C49BF62" w:rsidR="0076768B" w:rsidRPr="00B5610D" w:rsidRDefault="0076768B" w:rsidP="005F3B63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1,775,504</w:t>
            </w:r>
          </w:p>
        </w:tc>
        <w:tc>
          <w:tcPr>
            <w:tcW w:w="900" w:type="dxa"/>
            <w:shd w:val="clear" w:color="auto" w:fill="auto"/>
          </w:tcPr>
          <w:p w14:paraId="1FBD40D8" w14:textId="291F6715" w:rsidR="0076768B" w:rsidRPr="00B5610D" w:rsidRDefault="0076768B" w:rsidP="005F3B63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1,775,504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3A6D60DB" w14:textId="59DECBE0" w:rsidR="0076768B" w:rsidRPr="00B5610D" w:rsidRDefault="0076768B" w:rsidP="00C37C7C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112988DA" w14:textId="7F172E07" w:rsidR="0076768B" w:rsidRPr="00CD4883" w:rsidRDefault="0076768B" w:rsidP="00CD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4883">
              <w:rPr>
                <w:rFonts w:ascii="Browallia New" w:hAnsi="Browallia New" w:cs="Browallia New"/>
                <w:sz w:val="22"/>
                <w:szCs w:val="22"/>
              </w:rPr>
              <w:t xml:space="preserve">       -</w:t>
            </w:r>
          </w:p>
        </w:tc>
      </w:tr>
      <w:tr w:rsidR="0076768B" w:rsidRPr="00351638" w14:paraId="0EFB378B" w14:textId="77777777" w:rsidTr="00A22A00">
        <w:trPr>
          <w:cantSplit/>
        </w:trPr>
        <w:tc>
          <w:tcPr>
            <w:tcW w:w="2256" w:type="dxa"/>
            <w:shd w:val="clear" w:color="auto" w:fill="auto"/>
          </w:tcPr>
          <w:p w14:paraId="551D3DAD" w14:textId="77777777" w:rsidR="0076768B" w:rsidRPr="00351638" w:rsidRDefault="0076768B" w:rsidP="005F3B63">
            <w:pPr>
              <w:spacing w:line="240" w:lineRule="auto"/>
              <w:ind w:right="-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r w:rsidRPr="00351638">
              <w:rPr>
                <w:rFonts w:ascii="Browallia New" w:hAnsi="Browallia New" w:cs="Browallia New" w:hint="cs"/>
                <w:sz w:val="22"/>
                <w:szCs w:val="22"/>
                <w:cs/>
              </w:rPr>
              <w:t>ไอเฮลธ์ วี-แคร์</w:t>
            </w: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5DD3FDB3" w14:textId="4EB9E7B6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8B897E4" w14:textId="34551809" w:rsidR="0076768B" w:rsidRPr="005F3B63" w:rsidRDefault="0076768B" w:rsidP="005F3B63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3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A7D3D4" w14:textId="43E157A0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D76493A" w14:textId="18DE2CE6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99.97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DE40E6A" w14:textId="3440089D" w:rsidR="0076768B" w:rsidRPr="00B5610D" w:rsidRDefault="0076768B" w:rsidP="005F3B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109B1E7" w14:textId="20841A64" w:rsidR="0076768B" w:rsidRPr="00B5610D" w:rsidRDefault="0076768B" w:rsidP="005F3B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5610D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7BFACA00" w14:textId="53402B90" w:rsidR="0076768B" w:rsidRPr="00B5610D" w:rsidRDefault="0076768B" w:rsidP="00C37C7C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5F244F18" w14:textId="3B8E5E12" w:rsidR="0076768B" w:rsidRPr="00CD4883" w:rsidRDefault="0076768B" w:rsidP="00CD48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4883">
              <w:rPr>
                <w:rFonts w:ascii="Browallia New" w:hAnsi="Browallia New" w:cs="Browallia New"/>
                <w:sz w:val="22"/>
                <w:szCs w:val="22"/>
              </w:rPr>
              <w:t xml:space="preserve">       -</w:t>
            </w:r>
          </w:p>
        </w:tc>
      </w:tr>
      <w:tr w:rsidR="0076768B" w:rsidRPr="00351638" w14:paraId="39998FB4" w14:textId="77777777" w:rsidTr="00A22A00">
        <w:trPr>
          <w:cantSplit/>
        </w:trPr>
        <w:tc>
          <w:tcPr>
            <w:tcW w:w="2256" w:type="dxa"/>
            <w:shd w:val="clear" w:color="auto" w:fill="auto"/>
          </w:tcPr>
          <w:p w14:paraId="568E9195" w14:textId="77777777" w:rsidR="0076768B" w:rsidRPr="00351638" w:rsidRDefault="0076768B" w:rsidP="005F3B63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</w:rPr>
            </w:pPr>
            <w:r w:rsidRPr="0035163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3673E2E9" w14:textId="77777777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16D4E00F" w14:textId="77777777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FA46A00" w14:textId="77777777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18377EF" w14:textId="77777777" w:rsidR="0076768B" w:rsidRPr="00B5610D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14:paraId="0B9D086F" w14:textId="42BE8403" w:rsidR="0076768B" w:rsidRPr="00D04DA6" w:rsidRDefault="0076768B" w:rsidP="00AC233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6768B">
              <w:rPr>
                <w:rFonts w:ascii="Browallia New" w:hAnsi="Browallia New" w:cs="Browallia New"/>
                <w:sz w:val="22"/>
                <w:szCs w:val="22"/>
              </w:rPr>
              <w:t>1,845,095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59406D" w14:textId="066C1E83" w:rsidR="0076768B" w:rsidRPr="00D04DA6" w:rsidRDefault="0076768B" w:rsidP="00AC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1,845,345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5094E9E" w14:textId="5FD40F53" w:rsidR="0076768B" w:rsidRPr="00B5610D" w:rsidRDefault="0076768B" w:rsidP="005F3B63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35,000</w:t>
            </w:r>
          </w:p>
        </w:tc>
        <w:tc>
          <w:tcPr>
            <w:tcW w:w="806" w:type="dxa"/>
            <w:gridSpan w:val="2"/>
            <w:shd w:val="clear" w:color="auto" w:fill="auto"/>
          </w:tcPr>
          <w:p w14:paraId="6119E601" w14:textId="3D723386" w:rsidR="0076768B" w:rsidRPr="00CD4883" w:rsidRDefault="0076768B" w:rsidP="00CD488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4883">
              <w:rPr>
                <w:rFonts w:ascii="Browallia New" w:hAnsi="Browallia New" w:cs="Browallia New"/>
                <w:sz w:val="22"/>
                <w:szCs w:val="22"/>
              </w:rPr>
              <w:t>20,000</w:t>
            </w:r>
          </w:p>
        </w:tc>
      </w:tr>
      <w:tr w:rsidR="0076768B" w:rsidRPr="00351638" w14:paraId="6DFBADEC" w14:textId="77777777" w:rsidTr="00AC2339">
        <w:trPr>
          <w:cantSplit/>
        </w:trPr>
        <w:tc>
          <w:tcPr>
            <w:tcW w:w="2256" w:type="dxa"/>
            <w:shd w:val="clear" w:color="auto" w:fill="auto"/>
          </w:tcPr>
          <w:p w14:paraId="532AAFFA" w14:textId="558C1AB9" w:rsidR="0076768B" w:rsidRPr="00351638" w:rsidRDefault="0076768B" w:rsidP="005F3B63">
            <w:pPr>
              <w:tabs>
                <w:tab w:val="clear" w:pos="227"/>
                <w:tab w:val="left" w:pos="252"/>
                <w:tab w:val="left" w:pos="851"/>
                <w:tab w:val="left" w:pos="1418"/>
                <w:tab w:val="left" w:pos="1985"/>
              </w:tabs>
              <w:spacing w:line="240" w:lineRule="auto"/>
              <w:ind w:left="252" w:right="-57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1638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</w:rPr>
              <w:t>หัก</w:t>
            </w:r>
            <w:r w:rsidRPr="00351638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27ADDD84" w14:textId="77777777" w:rsidR="0076768B" w:rsidRPr="00351638" w:rsidRDefault="0076768B" w:rsidP="00AC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5417E6AC" w14:textId="77777777" w:rsidR="0076768B" w:rsidRPr="00351638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F92688" w14:textId="77777777" w:rsidR="0076768B" w:rsidRPr="00351638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480545" w14:textId="77777777" w:rsidR="0076768B" w:rsidRPr="00A22A00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41A46635" w14:textId="14723B63" w:rsidR="0076768B" w:rsidRPr="00A22A00" w:rsidRDefault="0076768B" w:rsidP="00AC23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2A0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22A00" w:rsidRPr="00A22A00">
              <w:rPr>
                <w:rFonts w:ascii="Browallia New" w:hAnsi="Browallia New" w:cs="Browallia New"/>
                <w:sz w:val="22"/>
                <w:szCs w:val="22"/>
              </w:rPr>
              <w:t>1,7</w:t>
            </w:r>
            <w:r w:rsidR="00E30D56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A22A00" w:rsidRPr="00A22A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30D56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Pr="00A22A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D38E757" w14:textId="3E73025D" w:rsidR="0076768B" w:rsidRPr="00D04DA6" w:rsidRDefault="0076768B" w:rsidP="00AC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04DA6">
              <w:rPr>
                <w:rFonts w:ascii="Browallia New" w:hAnsi="Browallia New" w:cs="Browallia New"/>
                <w:sz w:val="22"/>
                <w:szCs w:val="22"/>
                <w:lang w:val="en-GB"/>
              </w:rPr>
              <w:t>(399,898)</w:t>
            </w:r>
          </w:p>
        </w:tc>
        <w:tc>
          <w:tcPr>
            <w:tcW w:w="823" w:type="dxa"/>
            <w:shd w:val="clear" w:color="auto" w:fill="auto"/>
          </w:tcPr>
          <w:p w14:paraId="5B0FA861" w14:textId="77777777" w:rsidR="0076768B" w:rsidRPr="00351638" w:rsidRDefault="0076768B" w:rsidP="005F3B63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gridSpan w:val="2"/>
            <w:shd w:val="clear" w:color="auto" w:fill="auto"/>
          </w:tcPr>
          <w:p w14:paraId="02BB7ECA" w14:textId="77777777" w:rsidR="0076768B" w:rsidRPr="00351638" w:rsidRDefault="0076768B" w:rsidP="005F3B63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6768B" w:rsidRPr="00351638" w14:paraId="0BCFD1B6" w14:textId="77777777" w:rsidTr="00A22A00">
        <w:trPr>
          <w:cantSplit/>
        </w:trPr>
        <w:tc>
          <w:tcPr>
            <w:tcW w:w="2256" w:type="dxa"/>
            <w:shd w:val="clear" w:color="auto" w:fill="auto"/>
          </w:tcPr>
          <w:p w14:paraId="6B4C2CD2" w14:textId="77777777" w:rsidR="0076768B" w:rsidRPr="00351638" w:rsidRDefault="0076768B" w:rsidP="005F3B63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51638">
              <w:rPr>
                <w:rFonts w:ascii="Browallia New" w:hAnsi="Browallia New" w:cs="Browalli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64606F65" w14:textId="77777777" w:rsidR="0076768B" w:rsidRPr="00351638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29E6050" w14:textId="77777777" w:rsidR="0076768B" w:rsidRPr="00351638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E1C91B" w14:textId="77777777" w:rsidR="0076768B" w:rsidRPr="00351638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0ED0E2A" w14:textId="77777777" w:rsidR="0076768B" w:rsidRPr="00351638" w:rsidRDefault="0076768B" w:rsidP="005F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414536C0" w14:textId="4D69274F" w:rsidR="0076768B" w:rsidRPr="0007658E" w:rsidRDefault="00820E2C" w:rsidP="0007658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7658E">
              <w:rPr>
                <w:rFonts w:ascii="Browallia New" w:hAnsi="Browallia New" w:cs="Browallia New"/>
                <w:sz w:val="22"/>
                <w:szCs w:val="22"/>
              </w:rPr>
              <w:t>69,591</w:t>
            </w:r>
          </w:p>
        </w:tc>
        <w:tc>
          <w:tcPr>
            <w:tcW w:w="900" w:type="dxa"/>
            <w:shd w:val="clear" w:color="auto" w:fill="auto"/>
          </w:tcPr>
          <w:p w14:paraId="17524742" w14:textId="1CA60A71" w:rsidR="0076768B" w:rsidRPr="0007658E" w:rsidRDefault="0076768B" w:rsidP="0007658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7658E">
              <w:rPr>
                <w:rFonts w:ascii="Browallia New" w:hAnsi="Browallia New" w:cs="Browallia New"/>
                <w:sz w:val="22"/>
                <w:szCs w:val="22"/>
              </w:rPr>
              <w:t>1,445,447</w:t>
            </w:r>
          </w:p>
        </w:tc>
        <w:tc>
          <w:tcPr>
            <w:tcW w:w="823" w:type="dxa"/>
            <w:shd w:val="clear" w:color="auto" w:fill="auto"/>
          </w:tcPr>
          <w:p w14:paraId="4A846AD8" w14:textId="77777777" w:rsidR="0076768B" w:rsidRPr="0007658E" w:rsidRDefault="0076768B" w:rsidP="005F3B63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gridSpan w:val="2"/>
            <w:shd w:val="clear" w:color="auto" w:fill="auto"/>
          </w:tcPr>
          <w:p w14:paraId="5503BF54" w14:textId="77777777" w:rsidR="0076768B" w:rsidRPr="00351638" w:rsidRDefault="0076768B" w:rsidP="005F3B63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20C1DB81" w14:textId="4EE49509" w:rsidR="00D51039" w:rsidRDefault="00D51039" w:rsidP="00591B74">
      <w:pPr>
        <w:tabs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09B44E" w14:textId="406A8BC5" w:rsidR="0031657C" w:rsidRPr="00B5610D" w:rsidRDefault="00D9126C" w:rsidP="00D9126C">
      <w:pPr>
        <w:tabs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GB"/>
        </w:rPr>
        <w:tab/>
      </w:r>
      <w:r w:rsidR="0031657C" w:rsidRPr="00B5610D">
        <w:rPr>
          <w:rFonts w:ascii="Browallia New" w:hAnsi="Browallia New" w:cs="Browallia New"/>
          <w:sz w:val="28"/>
          <w:szCs w:val="28"/>
          <w:cs/>
        </w:rPr>
        <w:t>สำหรับ</w:t>
      </w:r>
      <w:r w:rsidR="0031657C" w:rsidRPr="00B5610D">
        <w:rPr>
          <w:rFonts w:ascii="Browallia New" w:hAnsi="Browallia New" w:cs="Browallia New" w:hint="cs"/>
          <w:sz w:val="28"/>
          <w:szCs w:val="28"/>
          <w:cs/>
        </w:rPr>
        <w:t>ปี</w:t>
      </w:r>
      <w:r w:rsidR="0031657C" w:rsidRPr="00B5610D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31657C" w:rsidRPr="00B5610D">
        <w:rPr>
          <w:rFonts w:ascii="Browallia New" w:hAnsi="Browallia New" w:cs="Browallia New"/>
          <w:sz w:val="28"/>
          <w:szCs w:val="28"/>
        </w:rPr>
        <w:t>31</w:t>
      </w:r>
      <w:r w:rsidR="0031657C" w:rsidRPr="00B5610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1657C" w:rsidRPr="00B5610D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31657C" w:rsidRPr="00B5610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449E3" w:rsidRPr="00B5610D">
        <w:rPr>
          <w:rFonts w:ascii="Browallia New" w:hAnsi="Browallia New" w:cs="Browallia New"/>
          <w:sz w:val="28"/>
          <w:szCs w:val="28"/>
        </w:rPr>
        <w:t>25</w:t>
      </w:r>
      <w:r w:rsidR="005F3B63">
        <w:rPr>
          <w:rFonts w:ascii="Browallia New" w:hAnsi="Browallia New" w:cs="Browallia New"/>
          <w:sz w:val="28"/>
          <w:szCs w:val="28"/>
        </w:rPr>
        <w:t>60</w:t>
      </w:r>
      <w:r w:rsidR="00265089">
        <w:rPr>
          <w:rFonts w:ascii="Browallia New" w:hAnsi="Browallia New" w:cs="Browallia New"/>
          <w:sz w:val="28"/>
          <w:szCs w:val="28"/>
        </w:rPr>
        <w:t xml:space="preserve"> </w:t>
      </w:r>
      <w:r w:rsidR="00265089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265089">
        <w:rPr>
          <w:rFonts w:ascii="Browallia New" w:hAnsi="Browallia New" w:cs="Browallia New"/>
          <w:sz w:val="28"/>
          <w:szCs w:val="28"/>
        </w:rPr>
        <w:t>25</w:t>
      </w:r>
      <w:r w:rsidR="005F3B63">
        <w:rPr>
          <w:rFonts w:ascii="Browallia New" w:hAnsi="Browallia New" w:cs="Browallia New"/>
          <w:sz w:val="28"/>
          <w:szCs w:val="28"/>
        </w:rPr>
        <w:t>59</w:t>
      </w:r>
      <w:r w:rsidR="0031657C" w:rsidRPr="00B5610D">
        <w:rPr>
          <w:rFonts w:ascii="Browallia New" w:hAnsi="Browallia New" w:cs="Browallia New"/>
          <w:sz w:val="28"/>
          <w:szCs w:val="28"/>
        </w:rPr>
        <w:t xml:space="preserve"> </w:t>
      </w:r>
      <w:r w:rsidR="0031657C" w:rsidRPr="00B5610D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เงินลงทุนในบริษัทย่อยมีการเปลี่ยนแปลง ดังนี้</w:t>
      </w:r>
    </w:p>
    <w:p w14:paraId="6D5718BB" w14:textId="77777777" w:rsidR="0031657C" w:rsidRPr="00B5610D" w:rsidRDefault="0031657C" w:rsidP="00AE6BB0">
      <w:pPr>
        <w:tabs>
          <w:tab w:val="left" w:pos="3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87" w:type="dxa"/>
        <w:tblInd w:w="426" w:type="dxa"/>
        <w:tblLook w:val="01E0" w:firstRow="1" w:lastRow="1" w:firstColumn="1" w:lastColumn="1" w:noHBand="0" w:noVBand="0"/>
      </w:tblPr>
      <w:tblGrid>
        <w:gridCol w:w="6252"/>
        <w:gridCol w:w="1276"/>
        <w:gridCol w:w="283"/>
        <w:gridCol w:w="1276"/>
      </w:tblGrid>
      <w:tr w:rsidR="00321723" w:rsidRPr="0015258E" w14:paraId="0DA5476A" w14:textId="77777777" w:rsidTr="002E0B6F">
        <w:tc>
          <w:tcPr>
            <w:tcW w:w="6252" w:type="dxa"/>
          </w:tcPr>
          <w:p w14:paraId="415CBCA3" w14:textId="77777777" w:rsidR="00321723" w:rsidRPr="00B5610D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3"/>
            <w:hideMark/>
          </w:tcPr>
          <w:p w14:paraId="1DBD990D" w14:textId="77777777" w:rsidR="00321723" w:rsidRPr="0015258E" w:rsidRDefault="00321723" w:rsidP="00AE6BB0">
            <w:pPr>
              <w:spacing w:line="240" w:lineRule="auto"/>
              <w:ind w:right="-108" w:hanging="9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15258E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 : พันบาท)</w:t>
            </w:r>
          </w:p>
        </w:tc>
      </w:tr>
      <w:tr w:rsidR="00321723" w:rsidRPr="0015258E" w14:paraId="79474CA5" w14:textId="77777777" w:rsidTr="002E0B6F">
        <w:tc>
          <w:tcPr>
            <w:tcW w:w="6252" w:type="dxa"/>
          </w:tcPr>
          <w:p w14:paraId="18B1701F" w14:textId="77777777" w:rsidR="00321723" w:rsidRPr="0015258E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A271B18" w14:textId="77777777" w:rsidR="00321723" w:rsidRPr="0015258E" w:rsidRDefault="00321723" w:rsidP="00AE6BB0">
            <w:pPr>
              <w:spacing w:line="240" w:lineRule="auto"/>
              <w:ind w:right="-108" w:hanging="9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5258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321723" w:rsidRPr="0015258E" w14:paraId="3861F8F3" w14:textId="77777777" w:rsidTr="002E0B6F">
        <w:trPr>
          <w:trHeight w:val="95"/>
        </w:trPr>
        <w:tc>
          <w:tcPr>
            <w:tcW w:w="6252" w:type="dxa"/>
          </w:tcPr>
          <w:p w14:paraId="3F54497B" w14:textId="77777777" w:rsidR="00321723" w:rsidRPr="0015258E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F93D11F" w14:textId="33063C61" w:rsidR="00321723" w:rsidRPr="0015258E" w:rsidRDefault="005F3B63" w:rsidP="004C0E2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CA5926" w14:textId="77777777" w:rsidR="00321723" w:rsidRPr="0015258E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AB3D6" w14:textId="64247474" w:rsidR="00321723" w:rsidRPr="0015258E" w:rsidRDefault="005F3B63" w:rsidP="004C0E2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321723" w:rsidRPr="0015258E" w14:paraId="3E6C0BF1" w14:textId="77777777" w:rsidTr="002E0B6F">
        <w:trPr>
          <w:trHeight w:val="95"/>
        </w:trPr>
        <w:tc>
          <w:tcPr>
            <w:tcW w:w="6252" w:type="dxa"/>
          </w:tcPr>
          <w:p w14:paraId="219864CF" w14:textId="77777777" w:rsidR="00321723" w:rsidRPr="0015258E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602D91" w14:textId="77777777" w:rsidR="00321723" w:rsidRPr="0015258E" w:rsidRDefault="00321723" w:rsidP="009F2D2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AC101BE" w14:textId="77777777" w:rsidR="00321723" w:rsidRPr="0015258E" w:rsidRDefault="00321723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96CCFC8" w14:textId="77777777" w:rsidR="00321723" w:rsidRPr="0015258E" w:rsidRDefault="00321723" w:rsidP="00AE6BB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F3B63" w:rsidRPr="0015258E" w14:paraId="4912C988" w14:textId="77777777" w:rsidTr="002E0B6F">
        <w:tc>
          <w:tcPr>
            <w:tcW w:w="6252" w:type="dxa"/>
            <w:hideMark/>
          </w:tcPr>
          <w:p w14:paraId="5212DFB0" w14:textId="77777777" w:rsidR="005F3B63" w:rsidRPr="0015258E" w:rsidRDefault="005F3B63" w:rsidP="005F3B63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5258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15258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276" w:type="dxa"/>
          </w:tcPr>
          <w:p w14:paraId="391C3330" w14:textId="729A1A1C" w:rsidR="005F3B63" w:rsidRPr="0015258E" w:rsidRDefault="00F65878" w:rsidP="005F3B6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1,445,447</w:t>
            </w:r>
          </w:p>
        </w:tc>
        <w:tc>
          <w:tcPr>
            <w:tcW w:w="283" w:type="dxa"/>
          </w:tcPr>
          <w:p w14:paraId="09E48086" w14:textId="77777777" w:rsidR="005F3B63" w:rsidRPr="0015258E" w:rsidRDefault="005F3B63" w:rsidP="005F3B63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233E1E" w14:textId="57BFA07C" w:rsidR="005F3B63" w:rsidRPr="0015258E" w:rsidRDefault="005F3B63" w:rsidP="005F3B6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1,840,505</w:t>
            </w:r>
          </w:p>
        </w:tc>
      </w:tr>
      <w:tr w:rsidR="005F3B63" w:rsidRPr="0015258E" w14:paraId="145DD33D" w14:textId="77777777" w:rsidTr="002E0B6F">
        <w:tc>
          <w:tcPr>
            <w:tcW w:w="6252" w:type="dxa"/>
            <w:hideMark/>
          </w:tcPr>
          <w:p w14:paraId="70CA4EEE" w14:textId="77777777" w:rsidR="005F3B63" w:rsidRPr="0015258E" w:rsidRDefault="005F3B63" w:rsidP="005F3B63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15258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เงินลงทุนเพิ่ม</w:t>
            </w:r>
          </w:p>
        </w:tc>
        <w:tc>
          <w:tcPr>
            <w:tcW w:w="1276" w:type="dxa"/>
          </w:tcPr>
          <w:p w14:paraId="1C42E937" w14:textId="1CE89611" w:rsidR="005F3B63" w:rsidRPr="0015258E" w:rsidRDefault="00F65878" w:rsidP="005F3B6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DF9940F" w14:textId="77777777" w:rsidR="005F3B63" w:rsidRPr="0015258E" w:rsidRDefault="005F3B63" w:rsidP="005F3B63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AB1DC50" w14:textId="5E5D0DD1" w:rsidR="005F3B63" w:rsidRPr="0015258E" w:rsidRDefault="005F3B63" w:rsidP="005F3B6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4,840</w:t>
            </w:r>
          </w:p>
        </w:tc>
      </w:tr>
      <w:tr w:rsidR="005F3B63" w:rsidRPr="0015258E" w14:paraId="6102D9D5" w14:textId="77777777" w:rsidTr="002E0B6F">
        <w:tc>
          <w:tcPr>
            <w:tcW w:w="6252" w:type="dxa"/>
            <w:hideMark/>
          </w:tcPr>
          <w:p w14:paraId="6E7D8D78" w14:textId="77777777" w:rsidR="005F3B63" w:rsidRPr="0015258E" w:rsidRDefault="005F3B63" w:rsidP="005F3B63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15258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5258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</w:t>
            </w:r>
            <w:r w:rsidRPr="0015258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จำหน่ายเงินลงทุน</w:t>
            </w:r>
          </w:p>
        </w:tc>
        <w:tc>
          <w:tcPr>
            <w:tcW w:w="1276" w:type="dxa"/>
            <w:shd w:val="clear" w:color="auto" w:fill="auto"/>
          </w:tcPr>
          <w:p w14:paraId="61A92B47" w14:textId="1DE3249E" w:rsidR="005F3B63" w:rsidRPr="0015258E" w:rsidRDefault="00805CFC" w:rsidP="00805CFC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(250)</w:t>
            </w:r>
          </w:p>
        </w:tc>
        <w:tc>
          <w:tcPr>
            <w:tcW w:w="283" w:type="dxa"/>
          </w:tcPr>
          <w:p w14:paraId="31EE3835" w14:textId="77777777" w:rsidR="005F3B63" w:rsidRPr="0015258E" w:rsidRDefault="005F3B63" w:rsidP="005F3B63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AEF14EF" w14:textId="07792B46" w:rsidR="005F3B63" w:rsidRPr="0015258E" w:rsidRDefault="005F3B63" w:rsidP="005F3B6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 xml:space="preserve">        -</w:t>
            </w:r>
          </w:p>
        </w:tc>
      </w:tr>
      <w:tr w:rsidR="005F3B63" w:rsidRPr="0015258E" w14:paraId="16D71866" w14:textId="77777777" w:rsidTr="002E0B6F">
        <w:tc>
          <w:tcPr>
            <w:tcW w:w="6252" w:type="dxa"/>
          </w:tcPr>
          <w:p w14:paraId="456BA562" w14:textId="572FA7B6" w:rsidR="005F3B63" w:rsidRPr="0015258E" w:rsidRDefault="005F3B63" w:rsidP="005F3B63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5258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B474BF" w14:textId="22282D84" w:rsidR="005F3B63" w:rsidRPr="00210F9B" w:rsidRDefault="00F65878" w:rsidP="00F6587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0F9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66B86" w:rsidRPr="00210F9B">
              <w:rPr>
                <w:rFonts w:ascii="Browallia New" w:hAnsi="Browallia New" w:cs="Browallia New"/>
                <w:sz w:val="28"/>
                <w:szCs w:val="28"/>
              </w:rPr>
              <w:t>1,</w:t>
            </w:r>
            <w:r w:rsidR="00210F9B" w:rsidRPr="00210F9B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20E2C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210F9B" w:rsidRPr="00210F9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20E2C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Pr="00210F9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FFFFFF" w:themeFill="background1"/>
          </w:tcPr>
          <w:p w14:paraId="1EEF9C8E" w14:textId="77777777" w:rsidR="005F3B63" w:rsidRPr="00210F9B" w:rsidRDefault="005F3B63" w:rsidP="005F3B63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955ACE7" w14:textId="49FFDB93" w:rsidR="005F3B63" w:rsidRPr="00210F9B" w:rsidRDefault="005F3B63" w:rsidP="005F3B6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0F9B">
              <w:rPr>
                <w:rFonts w:ascii="Browallia New" w:hAnsi="Browallia New" w:cs="Browallia New"/>
                <w:sz w:val="28"/>
                <w:szCs w:val="28"/>
              </w:rPr>
              <w:t>(399,898)</w:t>
            </w:r>
          </w:p>
        </w:tc>
      </w:tr>
      <w:tr w:rsidR="005F3B63" w:rsidRPr="0015258E" w14:paraId="188FE4DC" w14:textId="77777777" w:rsidTr="002E0B6F">
        <w:tc>
          <w:tcPr>
            <w:tcW w:w="6252" w:type="dxa"/>
            <w:hideMark/>
          </w:tcPr>
          <w:p w14:paraId="54CFCBE8" w14:textId="77777777" w:rsidR="005F3B63" w:rsidRPr="0015258E" w:rsidRDefault="005F3B63" w:rsidP="005F3B63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15258E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15258E"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15258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2CE6EBB" w14:textId="4A503943" w:rsidR="005F3B63" w:rsidRPr="0015258E" w:rsidRDefault="00820E2C" w:rsidP="005F3B6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69,591</w:t>
            </w:r>
          </w:p>
        </w:tc>
        <w:tc>
          <w:tcPr>
            <w:tcW w:w="283" w:type="dxa"/>
          </w:tcPr>
          <w:p w14:paraId="047AC18C" w14:textId="77777777" w:rsidR="005F3B63" w:rsidRPr="0015258E" w:rsidRDefault="005F3B63" w:rsidP="005F3B63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45FC184" w14:textId="0A5A6DF0" w:rsidR="005F3B63" w:rsidRPr="0015258E" w:rsidRDefault="005F3B63" w:rsidP="005F3B6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5258E">
              <w:rPr>
                <w:rFonts w:ascii="Browallia New" w:hAnsi="Browallia New" w:cs="Browallia New"/>
                <w:sz w:val="28"/>
                <w:szCs w:val="28"/>
              </w:rPr>
              <w:t>1,445,447</w:t>
            </w:r>
          </w:p>
        </w:tc>
      </w:tr>
    </w:tbl>
    <w:p w14:paraId="62BF3996" w14:textId="7D9F7776" w:rsidR="00211525" w:rsidRPr="0015258E" w:rsidRDefault="00211525" w:rsidP="00AE6BB0">
      <w:pPr>
        <w:tabs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1B4BA65" w14:textId="77777777" w:rsidR="00F509D4" w:rsidRPr="005F01ED" w:rsidRDefault="00F509D4" w:rsidP="00F509D4">
      <w:pPr>
        <w:tabs>
          <w:tab w:val="clear" w:pos="454"/>
          <w:tab w:val="clear" w:pos="680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5F01ED">
        <w:rPr>
          <w:rFonts w:ascii="Browallia New" w:hAnsi="Browallia New" w:cs="Browallia New"/>
          <w:sz w:val="28"/>
          <w:szCs w:val="28"/>
          <w:cs/>
        </w:rPr>
        <w:t>บริษัทบันทึกค่าเผื่อการด้อยค่าเงินลงทุนในบริษัท</w:t>
      </w:r>
      <w:r w:rsidRPr="005F01ED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5F01ED">
        <w:rPr>
          <w:rFonts w:ascii="Browallia New" w:hAnsi="Browallia New" w:cs="Browallia New"/>
          <w:sz w:val="28"/>
          <w:szCs w:val="28"/>
          <w:cs/>
        </w:rPr>
        <w:t>จำนวน</w:t>
      </w:r>
      <w:r w:rsidRPr="005F01ED">
        <w:rPr>
          <w:rFonts w:ascii="Browallia New" w:hAnsi="Browallia New" w:cs="Browallia New"/>
          <w:sz w:val="28"/>
          <w:szCs w:val="28"/>
        </w:rPr>
        <w:t xml:space="preserve"> 1,375.61 </w:t>
      </w:r>
      <w:r w:rsidRPr="005F01ED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5F01ED">
        <w:rPr>
          <w:rFonts w:ascii="Browallia New" w:hAnsi="Browallia New" w:cs="Browallia New"/>
          <w:sz w:val="28"/>
          <w:szCs w:val="28"/>
          <w:cs/>
        </w:rPr>
        <w:t xml:space="preserve"> เนื่องจากผู้บริหารพิจารณาว่า</w:t>
      </w:r>
      <w:r w:rsidRPr="005F01ED">
        <w:rPr>
          <w:rFonts w:ascii="Browallia New" w:hAnsi="Browallia New" w:cs="Browallia New" w:hint="cs"/>
          <w:sz w:val="28"/>
          <w:szCs w:val="28"/>
          <w:cs/>
        </w:rPr>
        <w:t xml:space="preserve">             </w:t>
      </w:r>
      <w:r w:rsidRPr="005F01ED">
        <w:rPr>
          <w:rFonts w:ascii="Browallia New" w:hAnsi="Browallia New" w:cs="Browallia New"/>
          <w:sz w:val="28"/>
          <w:szCs w:val="28"/>
          <w:cs/>
        </w:rPr>
        <w:t>มี</w:t>
      </w:r>
      <w:r w:rsidRPr="005F01ED">
        <w:rPr>
          <w:rFonts w:ascii="Browallia New" w:hAnsi="Browallia New" w:cs="Browallia New" w:hint="cs"/>
          <w:sz w:val="28"/>
          <w:szCs w:val="28"/>
          <w:cs/>
        </w:rPr>
        <w:t>โอกาสน้อยมากที่จะได้</w:t>
      </w:r>
      <w:r w:rsidRPr="005F01ED">
        <w:rPr>
          <w:rFonts w:ascii="Browallia New" w:hAnsi="Browallia New" w:cs="Browallia New"/>
          <w:sz w:val="28"/>
          <w:szCs w:val="28"/>
          <w:cs/>
        </w:rPr>
        <w:t>ผลตอบแทนจากเงินลงทุนดังกล่าว และมูลค่าที่จะได้รับคืนต่ำกว่ามูลค่</w:t>
      </w:r>
      <w:r w:rsidRPr="005F01ED">
        <w:rPr>
          <w:rFonts w:ascii="Browallia New" w:hAnsi="Browallia New" w:cs="Browallia New" w:hint="cs"/>
          <w:sz w:val="28"/>
          <w:szCs w:val="28"/>
          <w:cs/>
        </w:rPr>
        <w:t>าตาม</w:t>
      </w:r>
      <w:r w:rsidRPr="005F01ED">
        <w:rPr>
          <w:rFonts w:ascii="Browallia New" w:hAnsi="Browallia New" w:cs="Browallia New"/>
          <w:sz w:val="28"/>
          <w:szCs w:val="28"/>
          <w:cs/>
        </w:rPr>
        <w:t>บัญชีของเงินลงทุน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5F01ED">
        <w:rPr>
          <w:rFonts w:ascii="Browallia New" w:hAnsi="Browallia New" w:cs="Browallia New"/>
          <w:sz w:val="28"/>
          <w:szCs w:val="28"/>
          <w:cs/>
        </w:rPr>
        <w:t>มูลค่าที่คาดว่าจะได้รับคืนมาจากมูลค่ายุติธรรมหักต้นทุนในการจำหน่าย</w:t>
      </w:r>
      <w:r>
        <w:rPr>
          <w:rFonts w:ascii="Browallia New" w:hAnsi="Browallia New" w:cs="Browallia New"/>
          <w:sz w:val="28"/>
          <w:szCs w:val="28"/>
          <w:cs/>
        </w:rPr>
        <w:t xml:space="preserve">ตามที่ได้เปิดเผยไว้ในหมายเหตุ </w:t>
      </w:r>
      <w:r>
        <w:rPr>
          <w:rFonts w:ascii="Browallia New" w:hAnsi="Browallia New" w:cs="Browallia New"/>
          <w:sz w:val="28"/>
          <w:szCs w:val="28"/>
        </w:rPr>
        <w:t>19</w:t>
      </w:r>
    </w:p>
    <w:p w14:paraId="2C90B43F" w14:textId="77777777" w:rsidR="00B67B49" w:rsidRPr="00F509D4" w:rsidRDefault="00B67B49" w:rsidP="00AE6BB0">
      <w:pPr>
        <w:tabs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D111E76" w14:textId="77777777" w:rsidR="00AA6B41" w:rsidRPr="00B5610D" w:rsidRDefault="00AA6B41" w:rsidP="00AE6BB0">
      <w:pPr>
        <w:tabs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5610D">
        <w:rPr>
          <w:rFonts w:ascii="Browallia New" w:hAnsi="Browallia New" w:cs="Browallia New" w:hint="cs"/>
          <w:sz w:val="28"/>
          <w:szCs w:val="28"/>
          <w:u w:val="single"/>
          <w:cs/>
        </w:rPr>
        <w:t>บริษัท สยามสเนล จำกัด</w:t>
      </w:r>
    </w:p>
    <w:p w14:paraId="5F980EB6" w14:textId="05FB0C75" w:rsidR="0021720F" w:rsidRPr="009158A2" w:rsidRDefault="0021720F" w:rsidP="009158A2">
      <w:pPr>
        <w:tabs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246AC0" w14:textId="3AA22949" w:rsidR="00640A3B" w:rsidRPr="00B5610D" w:rsidRDefault="00640A3B" w:rsidP="00640A3B">
      <w:pPr>
        <w:tabs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B5610D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 </w:t>
      </w:r>
      <w:r w:rsidRPr="00B5610D">
        <w:rPr>
          <w:rFonts w:ascii="Browallia New" w:hAnsi="Browallia New" w:cs="Browallia New"/>
          <w:sz w:val="28"/>
          <w:szCs w:val="28"/>
        </w:rPr>
        <w:t>2559</w:t>
      </w:r>
      <w:r w:rsidRPr="00B5610D">
        <w:rPr>
          <w:rFonts w:ascii="Browallia New" w:hAnsi="Browallia New" w:cs="Browallia New" w:hint="cs"/>
          <w:sz w:val="28"/>
          <w:szCs w:val="28"/>
          <w:cs/>
        </w:rPr>
        <w:t xml:space="preserve"> ที่ประชุมคณะกรรมการของบริษัท สยามสเนล จำกัด มีมติอนุมัติให้เรียกชำระค่าหุ้นส่วนที่เหลือจำนวนร้อยละ </w:t>
      </w:r>
      <w:r w:rsidRPr="00B5610D">
        <w:rPr>
          <w:rFonts w:ascii="Browallia New" w:hAnsi="Browallia New" w:cs="Browallia New"/>
          <w:sz w:val="28"/>
          <w:szCs w:val="28"/>
        </w:rPr>
        <w:t>45</w:t>
      </w:r>
      <w:r w:rsidRPr="00B5610D">
        <w:rPr>
          <w:rFonts w:ascii="Browallia New" w:hAnsi="Browallia New" w:cs="Browallia New" w:hint="cs"/>
          <w:sz w:val="28"/>
          <w:szCs w:val="28"/>
          <w:cs/>
        </w:rPr>
        <w:t xml:space="preserve"> ของทุนจดทะเบียนจำนวน</w:t>
      </w:r>
      <w:r w:rsidRPr="00B5610D">
        <w:rPr>
          <w:rFonts w:ascii="Browallia New" w:hAnsi="Browallia New" w:cs="Browallia New"/>
          <w:sz w:val="28"/>
          <w:szCs w:val="28"/>
        </w:rPr>
        <w:t xml:space="preserve"> 2</w:t>
      </w:r>
      <w:r w:rsidRPr="00B5610D">
        <w:rPr>
          <w:rFonts w:ascii="Browallia New" w:hAnsi="Browallia New" w:cs="Browallia New" w:hint="cs"/>
          <w:sz w:val="28"/>
          <w:szCs w:val="28"/>
          <w:cs/>
        </w:rPr>
        <w:t xml:space="preserve"> ล้านหุ้น รวมเป็นเงิน </w:t>
      </w:r>
      <w:r w:rsidRPr="00B5610D">
        <w:rPr>
          <w:rFonts w:ascii="Browallia New" w:hAnsi="Browallia New" w:cs="Browallia New"/>
          <w:sz w:val="28"/>
          <w:szCs w:val="28"/>
        </w:rPr>
        <w:t xml:space="preserve">9 </w:t>
      </w:r>
      <w:r w:rsidRPr="00B5610D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B5610D">
        <w:rPr>
          <w:rFonts w:ascii="Browallia New" w:hAnsi="Browallia New" w:cs="Browallia New"/>
          <w:sz w:val="28"/>
          <w:szCs w:val="28"/>
        </w:rPr>
        <w:t xml:space="preserve"> </w:t>
      </w:r>
      <w:r w:rsidR="009158A2">
        <w:rPr>
          <w:rFonts w:ascii="Browallia New" w:hAnsi="Browallia New" w:cs="Browallia New" w:hint="cs"/>
          <w:sz w:val="28"/>
          <w:szCs w:val="28"/>
          <w:cs/>
        </w:rPr>
        <w:t>และได้รับชำระค่าหุ้นทั้งหมดเรียบร้อย</w:t>
      </w:r>
      <w:r w:rsidR="00820E2C">
        <w:rPr>
          <w:rFonts w:ascii="Browallia New" w:hAnsi="Browallia New" w:cs="Browallia New" w:hint="cs"/>
          <w:sz w:val="28"/>
          <w:szCs w:val="28"/>
          <w:cs/>
        </w:rPr>
        <w:t>แล้ว</w:t>
      </w:r>
      <w:r w:rsidR="009158A2">
        <w:rPr>
          <w:rFonts w:ascii="Browallia New" w:hAnsi="Browallia New" w:cs="Browallia New" w:hint="cs"/>
          <w:sz w:val="28"/>
          <w:szCs w:val="28"/>
          <w:cs/>
        </w:rPr>
        <w:t>ในเดือน</w:t>
      </w:r>
      <w:r w:rsidR="009158A2">
        <w:rPr>
          <w:rFonts w:ascii="Browallia New" w:hAnsi="Browallia New" w:cs="Browallia New"/>
          <w:sz w:val="28"/>
          <w:szCs w:val="28"/>
        </w:rPr>
        <w:t xml:space="preserve"> </w:t>
      </w:r>
      <w:r w:rsidR="009158A2">
        <w:rPr>
          <w:rFonts w:ascii="Browallia New" w:hAnsi="Browallia New" w:cs="Browallia New" w:hint="cs"/>
          <w:sz w:val="28"/>
          <w:szCs w:val="28"/>
          <w:cs/>
        </w:rPr>
        <w:t xml:space="preserve">เมษายน </w:t>
      </w:r>
      <w:r w:rsidR="009158A2">
        <w:rPr>
          <w:rFonts w:ascii="Browallia New" w:hAnsi="Browallia New" w:cs="Browallia New"/>
          <w:sz w:val="28"/>
          <w:szCs w:val="28"/>
        </w:rPr>
        <w:t>2559</w:t>
      </w:r>
    </w:p>
    <w:p w14:paraId="687F0E51" w14:textId="2B01493A" w:rsidR="00B5610D" w:rsidRDefault="00B5610D" w:rsidP="004935D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17F2D800" w14:textId="4A362A20" w:rsidR="00A05076" w:rsidRDefault="00A05076" w:rsidP="00A05076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t>บริษัท ดับบลิวซีไอ โฮลดิ้ง จำกัด</w:t>
      </w:r>
    </w:p>
    <w:p w14:paraId="1AFAD915" w14:textId="69A6AC55" w:rsidR="00820E2C" w:rsidRDefault="00820E2C" w:rsidP="00A05076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A2E1C3C" w14:textId="513F6D63" w:rsidR="00E656EB" w:rsidRDefault="00E656EB" w:rsidP="00E656EB">
      <w:pPr>
        <w:tabs>
          <w:tab w:val="clear" w:pos="227"/>
          <w:tab w:val="clear" w:pos="454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D41FE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D41FE0">
        <w:rPr>
          <w:rFonts w:ascii="Browallia New" w:hAnsi="Browallia New" w:cs="Browallia New"/>
          <w:sz w:val="28"/>
          <w:szCs w:val="28"/>
        </w:rPr>
        <w:t xml:space="preserve">31 </w:t>
      </w:r>
      <w:r w:rsidRPr="00D41FE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D41FE0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60</w:t>
      </w:r>
      <w:r w:rsidRPr="00D41FE0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D41FE0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59</w:t>
      </w:r>
      <w:r w:rsidRPr="00D41FE0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เงินลงทุนในบริษัท ดับบลิวซีไอ โฮลดิ้ง จำกัด </w:t>
      </w:r>
      <w:r w:rsidRPr="00293FF0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Pr="00293FF0">
        <w:rPr>
          <w:rFonts w:ascii="Browallia New" w:hAnsi="Browallia New" w:cs="Browallia New"/>
          <w:sz w:val="28"/>
          <w:szCs w:val="28"/>
        </w:rPr>
        <w:t>1,776</w:t>
      </w:r>
      <w:r w:rsidRPr="00293FF0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        </w:t>
      </w:r>
      <w:r w:rsidRPr="00293FF0">
        <w:rPr>
          <w:rFonts w:ascii="Browallia New" w:hAnsi="Browallia New" w:cs="Browallia New"/>
          <w:sz w:val="28"/>
          <w:szCs w:val="28"/>
          <w:cs/>
        </w:rPr>
        <w:t xml:space="preserve">ได้นำไปวางเป็นหลักประกัน เพื่อค้ำประกันวงเงินกู้ยืมระยะยาวจากสถาบันการเงิน </w:t>
      </w:r>
      <w:r w:rsidRPr="00293FF0">
        <w:rPr>
          <w:rFonts w:ascii="Browallia New" w:hAnsi="Browallia New" w:cs="Browallia New"/>
          <w:sz w:val="28"/>
          <w:szCs w:val="28"/>
        </w:rPr>
        <w:t>(</w:t>
      </w:r>
      <w:r w:rsidRPr="00293FF0">
        <w:rPr>
          <w:rFonts w:ascii="Browallia New" w:hAnsi="Browallia New" w:cs="Browallia New"/>
          <w:sz w:val="28"/>
          <w:szCs w:val="28"/>
          <w:cs/>
        </w:rPr>
        <w:t>หมาย</w:t>
      </w:r>
      <w:r w:rsidRPr="00EA6004">
        <w:rPr>
          <w:rFonts w:ascii="Browallia New" w:hAnsi="Browallia New" w:cs="Browallia New"/>
          <w:sz w:val="28"/>
          <w:szCs w:val="28"/>
          <w:cs/>
        </w:rPr>
        <w:t xml:space="preserve">เหตุ </w:t>
      </w:r>
      <w:r w:rsidRPr="00EA6004">
        <w:rPr>
          <w:rFonts w:ascii="Browallia New" w:hAnsi="Browallia New" w:cs="Browallia New"/>
          <w:sz w:val="28"/>
          <w:szCs w:val="28"/>
        </w:rPr>
        <w:t>24)</w:t>
      </w:r>
    </w:p>
    <w:p w14:paraId="523E4980" w14:textId="7D21437E" w:rsidR="00820E2C" w:rsidRPr="00820E2C" w:rsidRDefault="00820E2C" w:rsidP="00E656EB">
      <w:pPr>
        <w:pStyle w:val="CordiaNew"/>
        <w:tabs>
          <w:tab w:val="clear" w:pos="4153"/>
        </w:tabs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9B424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lastRenderedPageBreak/>
        <w:t xml:space="preserve">ในเดือนตุลาคม </w:t>
      </w:r>
      <w:r w:rsidRPr="009B4240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2558</w:t>
      </w:r>
      <w:r w:rsidR="002967A8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ภายหลังการเสนอขายหุ้นต่อบุคคล</w:t>
      </w:r>
      <w:r w:rsidRPr="009B424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ภายนอก ทำให้ส่วนได้เสียของบริษัทในบริษัทย่อยลดลงจากร้อยละ</w:t>
      </w:r>
      <w:r w:rsidRPr="009B4240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820E2C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60.00</w:t>
      </w:r>
      <w:r w:rsidRPr="009B4240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9B424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เหลือเพียงร้อยละ </w:t>
      </w:r>
      <w:r w:rsidRPr="009B4240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50.17 </w:t>
      </w:r>
      <w:r w:rsidRPr="00820E2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ดังนั้น บริษัทจึงรับรู้ </w:t>
      </w:r>
      <w:r w:rsidRPr="00820E2C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“</w:t>
      </w:r>
      <w:r w:rsidRPr="00820E2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ส่วนเกินจากการเปลี่ยนแปลงสัดส่วนเงินลงทุนในบริษัทย่อย</w:t>
      </w:r>
      <w:r w:rsidRPr="00820E2C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” </w:t>
      </w:r>
      <w:r w:rsidRPr="00820E2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จำนวน </w:t>
      </w:r>
      <w:r w:rsidRPr="00820E2C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216.82 </w:t>
      </w:r>
      <w:r w:rsidRPr="00820E2C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ล้านบาท ในงบแสดงฐานะการเงินรวม </w:t>
      </w:r>
    </w:p>
    <w:p w14:paraId="3A9683F9" w14:textId="77777777" w:rsidR="00820E2C" w:rsidRDefault="00820E2C" w:rsidP="00E656EB">
      <w:pPr>
        <w:tabs>
          <w:tab w:val="clear" w:pos="227"/>
          <w:tab w:val="clear" w:pos="454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0FFBCCF5" w14:textId="77777777" w:rsidR="00820E2C" w:rsidRPr="001A0D28" w:rsidRDefault="00820E2C" w:rsidP="00E656EB">
      <w:pPr>
        <w:pStyle w:val="CordiaNew"/>
        <w:tabs>
          <w:tab w:val="clear" w:pos="4153"/>
        </w:tabs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ในระหว่างปี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2557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บริษัทได้รับรู้หนี้สินที่อาจเกิดขึ้นที่รับมาจากการรวมธุรกิจ ณ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วันที่ซื้อบริษัท วุฒิศักดิ์ คลินิก อินเตอร์กรุ๊ป จำกัด จำนวน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153.95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ที่ผู้ขายได้เคยทำสัญญารับประกันความไม่แน่นอนจากหนี้สินดังกล่าวจำนวน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100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ล้านบาท และบริษัทได้รับรู้สินทรัพย์ที่ได้มาจากการค้ำประกันจำนวน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100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ณ วันที่ซื้อ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</w:p>
    <w:p w14:paraId="49F28A9A" w14:textId="77777777" w:rsidR="00820E2C" w:rsidRDefault="00820E2C" w:rsidP="00E656EB">
      <w:pPr>
        <w:pStyle w:val="CordiaNew"/>
        <w:tabs>
          <w:tab w:val="clear" w:pos="4153"/>
        </w:tabs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4DDDB6A" w14:textId="3D0FEB63" w:rsidR="00820E2C" w:rsidRDefault="00820E2C" w:rsidP="00FE236F">
      <w:pPr>
        <w:pStyle w:val="CordiaNew"/>
        <w:tabs>
          <w:tab w:val="clear" w:pos="4153"/>
        </w:tabs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ใน</w:t>
      </w:r>
      <w:r w:rsidR="00F27D8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ปี </w:t>
      </w:r>
      <w:r w:rsidR="00F27D80">
        <w:rPr>
          <w:rFonts w:ascii="Browallia New" w:eastAsia="Times New Roman" w:hAnsi="Browallia New" w:cs="Browallia New"/>
          <w:color w:val="auto"/>
          <w:sz w:val="28"/>
          <w:szCs w:val="28"/>
          <w:lang w:val="en-GB" w:eastAsia="en-US"/>
        </w:rPr>
        <w:t>2559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ได้รับหนังสือแจ้งผลการตรวจสอบจากหน่วยราชการแห่งหนึ่งทำให้บริษัทไม่มีภาระผูกพันจากหนี้สินจำนวนดังกล่าว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บริษัทได้กลับรายการสินทรัพย์ที่ได้มาจากการค้ำประกัน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หนี้สินที่อาจจะเกิดขึ้นและหนี้สินภาษีเงินได้รอการตัดบัญชี จำนวน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100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ล้านบาท และ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153.95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ล้านบาท และ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10.79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ตามลำดับ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และกลับรายการผลแตกต่าง</w:t>
      </w:r>
      <w:r w:rsidRPr="001A0D28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ในงบกำไรและขาดทุนและงบกำไรขาดทุนเบ็ดเสร็จอื่น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ในงบการเงินรวม </w:t>
      </w:r>
      <w:r w:rsidRPr="001A0D28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สำหรับปีสิ้นสุด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วันที่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31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ธันวาคม </w:t>
      </w:r>
      <w:r w:rsidRPr="001A0D28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2559</w:t>
      </w:r>
      <w:r w:rsidR="00FE236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แสดงอยู่ในรายได้อื่นซึ่งเป็นไปตามมาตรฐานการรายงานทางการเงิน</w:t>
      </w:r>
    </w:p>
    <w:p w14:paraId="26C60DE8" w14:textId="77777777" w:rsidR="00144BCF" w:rsidRPr="008E0F2F" w:rsidRDefault="00144BCF" w:rsidP="00FE236F">
      <w:pPr>
        <w:pStyle w:val="CordiaNew"/>
        <w:tabs>
          <w:tab w:val="clear" w:pos="4153"/>
        </w:tabs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E3728BB" w14:textId="77777777" w:rsidR="00820E2C" w:rsidRDefault="00820E2C" w:rsidP="00820E2C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ในการประชุมวิสามัญผู้ถือหุ้นของบริษัท ดับบลิวซีไอ โฮลดิ้ง จำกัด ครั้งที่ </w:t>
      </w:r>
      <w:r>
        <w:rPr>
          <w:rFonts w:ascii="Browallia New" w:hAnsi="Browallia New" w:cs="Browallia New"/>
          <w:sz w:val="28"/>
          <w:szCs w:val="28"/>
          <w:lang w:eastAsia="en-US"/>
        </w:rPr>
        <w:t xml:space="preserve">1/2560 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เมื่อวันที่ </w:t>
      </w:r>
      <w:r>
        <w:rPr>
          <w:rFonts w:ascii="Browallia New" w:hAnsi="Browallia New" w:cs="Browallia New"/>
          <w:sz w:val="28"/>
          <w:szCs w:val="28"/>
          <w:lang w:eastAsia="en-US"/>
        </w:rPr>
        <w:t xml:space="preserve">19 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กรกฎาคม </w:t>
      </w:r>
      <w:r>
        <w:rPr>
          <w:rFonts w:ascii="Browallia New" w:hAnsi="Browallia New" w:cs="Browallia New"/>
          <w:sz w:val="28"/>
          <w:szCs w:val="28"/>
          <w:lang w:eastAsia="en-US"/>
        </w:rPr>
        <w:t xml:space="preserve">2560                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ที่ประชุมผู้ถือหุ้นได้มีมติอนุมัติ ให้เพิ่มทุนจดทะเบียนของบริษัทย่อยจำนวน </w:t>
      </w:r>
      <w:r>
        <w:rPr>
          <w:rFonts w:ascii="Browallia New" w:hAnsi="Browallia New" w:cs="Browallia New"/>
          <w:sz w:val="28"/>
          <w:szCs w:val="28"/>
          <w:lang w:eastAsia="en-US"/>
        </w:rPr>
        <w:t xml:space="preserve">58,000,000 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>หุ้น มูลค่าที่ตราไว้หุ้นละ</w:t>
      </w:r>
      <w:r>
        <w:rPr>
          <w:rFonts w:ascii="Browallia New" w:hAnsi="Browallia New" w:cs="Browallia New"/>
          <w:sz w:val="28"/>
          <w:szCs w:val="28"/>
          <w:lang w:eastAsia="en-US"/>
        </w:rPr>
        <w:t xml:space="preserve"> 10 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บาท รวมเป็นเงิน </w:t>
      </w:r>
      <w:r>
        <w:rPr>
          <w:rFonts w:ascii="Browallia New" w:hAnsi="Browallia New" w:cs="Browallia New"/>
          <w:sz w:val="28"/>
          <w:szCs w:val="28"/>
          <w:lang w:eastAsia="en-US"/>
        </w:rPr>
        <w:t>580,000,000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 บาท โดยจัดสรรให้แก่ผู้ถือหุ้นเดิมในอัตราส่วน </w:t>
      </w:r>
      <w:r>
        <w:rPr>
          <w:rFonts w:ascii="Browallia New" w:hAnsi="Browallia New" w:cs="Browallia New"/>
          <w:sz w:val="28"/>
          <w:szCs w:val="28"/>
          <w:lang w:eastAsia="en-US"/>
        </w:rPr>
        <w:t xml:space="preserve">2:1 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ในราคาเสนอขาย </w:t>
      </w:r>
      <w:r>
        <w:rPr>
          <w:rFonts w:ascii="Browallia New" w:hAnsi="Browallia New" w:cs="Browallia New"/>
          <w:sz w:val="28"/>
          <w:szCs w:val="28"/>
          <w:lang w:eastAsia="en-US"/>
        </w:rPr>
        <w:t xml:space="preserve">25 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>บาทต่อหุ้น</w:t>
      </w:r>
    </w:p>
    <w:p w14:paraId="452262C1" w14:textId="77777777" w:rsidR="00820E2C" w:rsidRPr="00820E2C" w:rsidRDefault="00820E2C" w:rsidP="00820E2C">
      <w:pPr>
        <w:pStyle w:val="CordiaNew"/>
        <w:tabs>
          <w:tab w:val="clear" w:pos="4153"/>
        </w:tabs>
        <w:ind w:left="423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53335144" w14:textId="77777777" w:rsidR="00820E2C" w:rsidRDefault="00820E2C" w:rsidP="00820E2C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8"/>
          <w:szCs w:val="28"/>
          <w:lang w:eastAsia="en-US"/>
        </w:rPr>
      </w:pP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ในการประชุมคณะกรรมการบริษัทครั้งที่ </w:t>
      </w:r>
      <w:r>
        <w:rPr>
          <w:rFonts w:ascii="Browallia New" w:hAnsi="Browallia New" w:cs="Browallia New"/>
          <w:sz w:val="28"/>
          <w:szCs w:val="28"/>
          <w:lang w:eastAsia="en-US"/>
        </w:rPr>
        <w:t>9/2560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 เมื่อวันที่ </w:t>
      </w:r>
      <w:r>
        <w:rPr>
          <w:rFonts w:ascii="Browallia New" w:hAnsi="Browallia New" w:cs="Browallia New"/>
          <w:sz w:val="28"/>
          <w:szCs w:val="28"/>
          <w:lang w:eastAsia="en-US"/>
        </w:rPr>
        <w:t>15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 สิงหาคม </w:t>
      </w:r>
      <w:r>
        <w:rPr>
          <w:rFonts w:ascii="Browallia New" w:hAnsi="Browallia New" w:cs="Browallia New"/>
          <w:sz w:val="28"/>
          <w:szCs w:val="28"/>
          <w:lang w:eastAsia="en-US"/>
        </w:rPr>
        <w:t>2560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 คณะกรรมการมีมติสละสิทธิจองซื้อหุ้นเพิ่มทุนของบริษัท ดับบลิวซีไอ โฮลดิ้ง จำกัด ตามสัดส่วนทั้งจำนวน และมีผู้ถือหุ้นรายย่อยใช้สิทธิเพียงบางส่วน มีผลให้ที่ประชุมวิสามัญผู้ถือหุ้นของบริษัท ดับบลิวซีไอ โฮลดิ้ง จำกัด เมื่อวันที่ </w:t>
      </w:r>
      <w:r>
        <w:rPr>
          <w:rFonts w:ascii="Browallia New" w:hAnsi="Browallia New" w:cs="Browallia New"/>
          <w:sz w:val="28"/>
          <w:szCs w:val="28"/>
          <w:lang w:eastAsia="en-US"/>
        </w:rPr>
        <w:t>19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 ตุลาคม </w:t>
      </w:r>
      <w:r>
        <w:rPr>
          <w:rFonts w:ascii="Browallia New" w:hAnsi="Browallia New" w:cs="Browallia New"/>
          <w:sz w:val="28"/>
          <w:szCs w:val="28"/>
          <w:lang w:eastAsia="en-US"/>
        </w:rPr>
        <w:t>2560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 มีมติอนุมัติให้ยกเลิก</w:t>
      </w:r>
      <w:r>
        <w:rPr>
          <w:rFonts w:ascii="Browallia New" w:hAnsi="Browallia New" w:cs="Browallia New"/>
          <w:sz w:val="28"/>
          <w:szCs w:val="28"/>
          <w:lang w:eastAsia="en-US"/>
        </w:rPr>
        <w:t xml:space="preserve">             </w:t>
      </w:r>
      <w:r>
        <w:rPr>
          <w:rFonts w:ascii="Browallia New" w:hAnsi="Browallia New" w:cs="Browallia New"/>
          <w:sz w:val="28"/>
          <w:szCs w:val="28"/>
          <w:cs/>
          <w:lang w:eastAsia="en-US"/>
        </w:rPr>
        <w:t xml:space="preserve">การเพิ่มทุนดังกล่าว </w:t>
      </w:r>
    </w:p>
    <w:p w14:paraId="6A1AF800" w14:textId="6DDAE5CC" w:rsidR="009017A8" w:rsidRDefault="009017A8" w:rsidP="00F27D80">
      <w:pPr>
        <w:pStyle w:val="CordiaNew"/>
        <w:tabs>
          <w:tab w:val="clear" w:pos="4153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54511A1D" w14:textId="77777777" w:rsidR="009017A8" w:rsidRPr="008E0F2F" w:rsidRDefault="009017A8" w:rsidP="00DA617A">
      <w:pPr>
        <w:tabs>
          <w:tab w:val="clear" w:pos="227"/>
          <w:tab w:val="clear" w:pos="454"/>
          <w:tab w:val="clear" w:pos="680"/>
          <w:tab w:val="left" w:pos="342"/>
          <w:tab w:val="left" w:pos="720"/>
        </w:tabs>
        <w:spacing w:line="240" w:lineRule="auto"/>
        <w:ind w:left="288" w:firstLine="162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E0F2F">
        <w:rPr>
          <w:rFonts w:ascii="Browallia New" w:hAnsi="Browallia New" w:cs="Browallia New"/>
          <w:sz w:val="28"/>
          <w:szCs w:val="28"/>
          <w:u w:val="single"/>
          <w:cs/>
        </w:rPr>
        <w:t>บริษัท วุฒิศักดิ์ คลินิก อินเตอร์กรุ๊ป จำกัด</w:t>
      </w:r>
      <w:r w:rsidRPr="008E0F2F">
        <w:rPr>
          <w:rFonts w:ascii="Browallia New" w:hAnsi="Browallia New" w:cs="Browallia New"/>
          <w:sz w:val="28"/>
          <w:szCs w:val="28"/>
          <w:u w:val="single"/>
        </w:rPr>
        <w:t xml:space="preserve"> </w:t>
      </w:r>
      <w:r w:rsidRPr="008E0F2F">
        <w:rPr>
          <w:rFonts w:ascii="Browallia New" w:hAnsi="Browallia New" w:cs="Browallia New" w:hint="cs"/>
          <w:sz w:val="28"/>
          <w:szCs w:val="28"/>
          <w:u w:val="single"/>
          <w:cs/>
        </w:rPr>
        <w:t>(บริษัทย่อยทางอ้อม)</w:t>
      </w:r>
    </w:p>
    <w:p w14:paraId="46639AEF" w14:textId="77777777" w:rsidR="009017A8" w:rsidRPr="00DA617A" w:rsidRDefault="009017A8" w:rsidP="00DA617A">
      <w:pPr>
        <w:tabs>
          <w:tab w:val="clear" w:pos="227"/>
          <w:tab w:val="clear" w:pos="454"/>
          <w:tab w:val="left" w:pos="342"/>
        </w:tabs>
        <w:spacing w:line="240" w:lineRule="auto"/>
        <w:ind w:left="426" w:firstLine="162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63B98D7" w14:textId="0B0D7E84" w:rsidR="009017A8" w:rsidRDefault="009017A8" w:rsidP="00DA617A">
      <w:pPr>
        <w:tabs>
          <w:tab w:val="clear" w:pos="227"/>
          <w:tab w:val="clear" w:pos="454"/>
          <w:tab w:val="left" w:pos="342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</w:t>
      </w:r>
      <w:r w:rsidRPr="00D2549B">
        <w:rPr>
          <w:rFonts w:ascii="Browallia New" w:hAnsi="Browallia New" w:cs="Browallia New"/>
          <w:sz w:val="28"/>
          <w:szCs w:val="28"/>
          <w:cs/>
        </w:rPr>
        <w:t xml:space="preserve">ที่ประชุมวิสามัญผู้ถือหุ้นของ บริษัท วุฒิศักดิ์ คลินิก อินเตอร์กรุ๊ป จำกัด ครั้งที่ </w:t>
      </w:r>
      <w:r w:rsidRPr="00D2549B">
        <w:rPr>
          <w:rFonts w:ascii="Browallia New" w:hAnsi="Browallia New" w:cs="Browallia New"/>
          <w:sz w:val="28"/>
          <w:szCs w:val="28"/>
        </w:rPr>
        <w:t>1</w:t>
      </w:r>
      <w:r w:rsidRPr="00D2549B">
        <w:rPr>
          <w:rFonts w:ascii="Browallia New" w:hAnsi="Browallia New" w:cs="Browallia New"/>
          <w:sz w:val="28"/>
          <w:szCs w:val="28"/>
          <w:cs/>
        </w:rPr>
        <w:t>/</w:t>
      </w:r>
      <w:r w:rsidRPr="00D2549B">
        <w:rPr>
          <w:rFonts w:ascii="Browallia New" w:hAnsi="Browallia New" w:cs="Browallia New"/>
          <w:sz w:val="28"/>
          <w:szCs w:val="28"/>
        </w:rPr>
        <w:t>2559</w:t>
      </w:r>
      <w:r w:rsidRPr="00D2549B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D2549B">
        <w:rPr>
          <w:rFonts w:ascii="Browallia New" w:hAnsi="Browallia New" w:cs="Browallia New"/>
          <w:sz w:val="28"/>
          <w:szCs w:val="28"/>
        </w:rPr>
        <w:t xml:space="preserve">2 </w:t>
      </w:r>
      <w:r w:rsidRPr="00D2549B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2E0B6F">
        <w:rPr>
          <w:rFonts w:ascii="Browallia New" w:hAnsi="Browallia New" w:cs="Browallia New" w:hint="cs"/>
          <w:sz w:val="28"/>
          <w:szCs w:val="28"/>
          <w:cs/>
        </w:rPr>
        <w:t xml:space="preserve">          </w:t>
      </w:r>
      <w:r w:rsidRPr="00D2549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D2549B">
        <w:rPr>
          <w:rFonts w:ascii="Browallia New" w:hAnsi="Browallia New" w:cs="Browallia New"/>
          <w:sz w:val="28"/>
          <w:szCs w:val="28"/>
        </w:rPr>
        <w:t xml:space="preserve">2559 </w:t>
      </w:r>
      <w:r w:rsidRPr="00D2549B">
        <w:rPr>
          <w:rFonts w:ascii="Browallia New" w:hAnsi="Browallia New" w:cs="Browallia New"/>
          <w:sz w:val="28"/>
          <w:szCs w:val="28"/>
          <w:cs/>
        </w:rPr>
        <w:t>มีมติอนุมัติให้</w:t>
      </w:r>
      <w:r w:rsidRPr="009F0119">
        <w:rPr>
          <w:rFonts w:ascii="Browallia New" w:hAnsi="Browallia New" w:cs="Browallia New"/>
          <w:sz w:val="28"/>
          <w:szCs w:val="28"/>
          <w:cs/>
        </w:rPr>
        <w:t xml:space="preserve">ยกเลิกหุ้นบุริมสิทธิทั้งหมดที่มีอยู่ โดยลดจำนวนหุ้นบุริมสิทธิจำนวน </w:t>
      </w:r>
      <w:r w:rsidRPr="009F0119">
        <w:rPr>
          <w:rFonts w:ascii="Browallia New" w:hAnsi="Browallia New" w:cs="Browallia New"/>
          <w:sz w:val="28"/>
          <w:szCs w:val="28"/>
        </w:rPr>
        <w:t>53,396</w:t>
      </w:r>
      <w:r w:rsidRPr="009F0119">
        <w:rPr>
          <w:rFonts w:ascii="Browallia New" w:hAnsi="Browallia New" w:cs="Browallia New"/>
          <w:sz w:val="28"/>
          <w:szCs w:val="28"/>
          <w:cs/>
        </w:rPr>
        <w:t xml:space="preserve"> หุ้น ซึ่งมีมูลค่าที่ตราไว้หุ้นละ </w:t>
      </w:r>
      <w:r w:rsidRPr="009F0119">
        <w:rPr>
          <w:rFonts w:ascii="Browallia New" w:hAnsi="Browallia New" w:cs="Browallia New"/>
          <w:sz w:val="28"/>
          <w:szCs w:val="28"/>
        </w:rPr>
        <w:t>10</w:t>
      </w:r>
      <w:r w:rsidRPr="009F0119">
        <w:rPr>
          <w:rFonts w:ascii="Browallia New" w:hAnsi="Browallia New" w:cs="Browallia New"/>
          <w:sz w:val="28"/>
          <w:szCs w:val="28"/>
          <w:cs/>
        </w:rPr>
        <w:t xml:space="preserve"> บาท รวมเป็นมูลค่า </w:t>
      </w:r>
      <w:r w:rsidRPr="009F0119">
        <w:rPr>
          <w:rFonts w:ascii="Browallia New" w:hAnsi="Browallia New" w:cs="Browallia New"/>
          <w:sz w:val="28"/>
          <w:szCs w:val="28"/>
        </w:rPr>
        <w:t>533,960</w:t>
      </w:r>
      <w:r w:rsidRPr="009F0119">
        <w:rPr>
          <w:rFonts w:ascii="Browallia New" w:hAnsi="Browallia New" w:cs="Browallia New"/>
          <w:sz w:val="28"/>
          <w:szCs w:val="28"/>
          <w:cs/>
        </w:rPr>
        <w:t xml:space="preserve"> บาท และอนุมัติให้เพิ่มทุนจดทะเบียนของบริษัทจำนวน </w:t>
      </w:r>
      <w:r w:rsidRPr="009F0119">
        <w:rPr>
          <w:rFonts w:ascii="Browallia New" w:hAnsi="Browallia New" w:cs="Browallia New"/>
          <w:sz w:val="28"/>
          <w:szCs w:val="28"/>
        </w:rPr>
        <w:t>533,960</w:t>
      </w:r>
      <w:r w:rsidRPr="009F0119">
        <w:rPr>
          <w:rFonts w:ascii="Browallia New" w:hAnsi="Browallia New" w:cs="Browallia New"/>
          <w:sz w:val="28"/>
          <w:szCs w:val="28"/>
          <w:cs/>
        </w:rPr>
        <w:t xml:space="preserve"> บาท โดยการออกหุ้นใหม่เป็นหุ้นสามัญจำนวน </w:t>
      </w:r>
      <w:r w:rsidRPr="009F0119">
        <w:rPr>
          <w:rFonts w:ascii="Browallia New" w:hAnsi="Browallia New" w:cs="Browallia New"/>
          <w:sz w:val="28"/>
          <w:szCs w:val="28"/>
        </w:rPr>
        <w:t>53,396</w:t>
      </w:r>
      <w:r w:rsidRPr="009F0119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Pr="009F0119">
        <w:rPr>
          <w:rFonts w:ascii="Browallia New" w:hAnsi="Browallia New" w:cs="Browallia New"/>
          <w:sz w:val="28"/>
          <w:szCs w:val="28"/>
        </w:rPr>
        <w:t>10</w:t>
      </w:r>
      <w:r>
        <w:rPr>
          <w:rFonts w:ascii="Browallia New" w:hAnsi="Browallia New" w:cs="Browallia New"/>
          <w:sz w:val="28"/>
          <w:szCs w:val="28"/>
          <w:cs/>
        </w:rPr>
        <w:t xml:space="preserve"> บาท รวม</w:t>
      </w:r>
      <w:r w:rsidRPr="009F0119">
        <w:rPr>
          <w:rFonts w:ascii="Browallia New" w:hAnsi="Browallia New" w:cs="Browallia New"/>
          <w:sz w:val="28"/>
          <w:szCs w:val="28"/>
          <w:cs/>
        </w:rPr>
        <w:t xml:space="preserve">เป็นมูลค่า </w:t>
      </w:r>
      <w:r w:rsidRPr="009F0119">
        <w:rPr>
          <w:rFonts w:ascii="Browallia New" w:hAnsi="Browallia New" w:cs="Browallia New"/>
          <w:sz w:val="28"/>
          <w:szCs w:val="28"/>
        </w:rPr>
        <w:t>533,960</w:t>
      </w:r>
      <w:r w:rsidRPr="009F0119">
        <w:rPr>
          <w:rFonts w:ascii="Browallia New" w:hAnsi="Browallia New" w:cs="Browallia New"/>
          <w:sz w:val="28"/>
          <w:szCs w:val="28"/>
          <w:cs/>
        </w:rPr>
        <w:t xml:space="preserve"> บาท ทำให้ทุนจดทะเบียนใหม่มีมูลค่าคงเดิมจำนวน </w:t>
      </w:r>
      <w:r w:rsidRPr="009F0119">
        <w:rPr>
          <w:rFonts w:ascii="Browallia New" w:hAnsi="Browallia New" w:cs="Browallia New"/>
          <w:sz w:val="28"/>
          <w:szCs w:val="28"/>
        </w:rPr>
        <w:t>1,533,950</w:t>
      </w:r>
      <w:r w:rsidRPr="009F0119">
        <w:rPr>
          <w:rFonts w:ascii="Browallia New" w:hAnsi="Browallia New" w:cs="Browallia New"/>
          <w:sz w:val="28"/>
          <w:szCs w:val="28"/>
          <w:cs/>
        </w:rPr>
        <w:t xml:space="preserve"> บาท โดยแบ่งออกเป็นหุ้นสามัญ </w:t>
      </w:r>
      <w:r w:rsidRPr="009F0119">
        <w:rPr>
          <w:rFonts w:ascii="Browallia New" w:hAnsi="Browallia New" w:cs="Browallia New"/>
          <w:sz w:val="28"/>
          <w:szCs w:val="28"/>
        </w:rPr>
        <w:t xml:space="preserve">153,395 </w:t>
      </w:r>
      <w:r w:rsidRPr="009F0119">
        <w:rPr>
          <w:rFonts w:ascii="Browallia New" w:hAnsi="Browallia New" w:cs="Browallia New"/>
          <w:sz w:val="28"/>
          <w:szCs w:val="28"/>
          <w:cs/>
        </w:rPr>
        <w:t xml:space="preserve">หุ้น </w:t>
      </w:r>
      <w:r w:rsidR="002E0B6F">
        <w:rPr>
          <w:rFonts w:ascii="Browallia New" w:hAnsi="Browallia New" w:cs="Browallia New" w:hint="cs"/>
          <w:sz w:val="28"/>
          <w:szCs w:val="28"/>
          <w:cs/>
        </w:rPr>
        <w:t xml:space="preserve">           </w:t>
      </w:r>
      <w:r w:rsidRPr="009F0119">
        <w:rPr>
          <w:rFonts w:ascii="Browallia New" w:hAnsi="Browallia New" w:cs="Browallia New"/>
          <w:sz w:val="28"/>
          <w:szCs w:val="28"/>
          <w:cs/>
        </w:rPr>
        <w:t xml:space="preserve">มูลค่าที่ตราไว้หุ้นละ </w:t>
      </w:r>
      <w:r w:rsidRPr="009F0119">
        <w:rPr>
          <w:rFonts w:ascii="Browallia New" w:hAnsi="Browallia New" w:cs="Browallia New"/>
          <w:sz w:val="28"/>
          <w:szCs w:val="28"/>
        </w:rPr>
        <w:t>10</w:t>
      </w:r>
      <w:r w:rsidRPr="009F0119">
        <w:rPr>
          <w:rFonts w:ascii="Browallia New" w:hAnsi="Browallia New" w:cs="Browallia New"/>
          <w:sz w:val="28"/>
          <w:szCs w:val="28"/>
          <w:cs/>
        </w:rPr>
        <w:t xml:space="preserve"> บาท</w:t>
      </w:r>
    </w:p>
    <w:p w14:paraId="130C5367" w14:textId="77777777" w:rsidR="003D14A4" w:rsidRPr="00DA617A" w:rsidRDefault="003D14A4" w:rsidP="009017A8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2E0BABBD" w14:textId="0AB0E648" w:rsidR="006E1698" w:rsidRDefault="006E1698" w:rsidP="006E1698">
      <w:pPr>
        <w:tabs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E1698">
        <w:rPr>
          <w:rFonts w:ascii="Browallia New" w:hAnsi="Browallia New" w:cs="Browallia New"/>
          <w:sz w:val="28"/>
          <w:szCs w:val="28"/>
          <w:u w:val="single"/>
          <w:cs/>
        </w:rPr>
        <w:t>บริษัท ไอเฮล</w:t>
      </w:r>
      <w:r w:rsidRPr="006E1698">
        <w:rPr>
          <w:rFonts w:ascii="Browallia New" w:hAnsi="Browallia New" w:cs="Browallia New" w:hint="cs"/>
          <w:sz w:val="28"/>
          <w:szCs w:val="28"/>
          <w:u w:val="single"/>
          <w:cs/>
        </w:rPr>
        <w:t>ธ์</w:t>
      </w:r>
      <w:r w:rsidRPr="006E1698">
        <w:rPr>
          <w:rFonts w:ascii="Browallia New" w:hAnsi="Browallia New" w:cs="Browallia New"/>
          <w:sz w:val="28"/>
          <w:szCs w:val="28"/>
          <w:u w:val="single"/>
          <w:cs/>
        </w:rPr>
        <w:t xml:space="preserve"> วี-แคร์ จำกัด</w:t>
      </w:r>
    </w:p>
    <w:p w14:paraId="3F7F00C5" w14:textId="064D4A48" w:rsidR="001058E7" w:rsidRPr="00DA617A" w:rsidRDefault="001058E7" w:rsidP="006E1698">
      <w:pPr>
        <w:tabs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u w:val="single"/>
        </w:rPr>
      </w:pPr>
    </w:p>
    <w:p w14:paraId="6C1B21DC" w14:textId="6457C926" w:rsidR="001058E7" w:rsidRPr="002D437F" w:rsidRDefault="00A24DB3" w:rsidP="001058E7">
      <w:pPr>
        <w:pStyle w:val="CordiaNew"/>
        <w:tabs>
          <w:tab w:val="clear" w:pos="4153"/>
        </w:tabs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ในปี </w:t>
      </w:r>
      <w:r>
        <w:rPr>
          <w:rFonts w:ascii="Browallia New" w:eastAsia="Times New Roman" w:hAnsi="Browallia New" w:cs="Browallia New"/>
          <w:color w:val="auto"/>
          <w:sz w:val="28"/>
          <w:szCs w:val="28"/>
          <w:lang w:val="en-GB" w:eastAsia="en-US"/>
        </w:rPr>
        <w:t xml:space="preserve">2559 </w:t>
      </w:r>
      <w:r w:rsidR="001058E7"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บริษัทได้ลงทุนในหุ้นสามัญของบริษัท ไอเฮลธ์ วี</w:t>
      </w:r>
      <w:r w:rsidR="001058E7" w:rsidRPr="002D437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-</w:t>
      </w:r>
      <w:r w:rsidR="001058E7"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แคร์ จำกัด </w:t>
      </w:r>
      <w:r w:rsidR="001058E7" w:rsidRPr="002D437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(</w:t>
      </w:r>
      <w:r w:rsidR="001058E7"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ทุนจดทะเบียน </w:t>
      </w:r>
      <w:r w:rsidR="001058E7" w:rsidRPr="002D437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10,000 </w:t>
      </w:r>
      <w:r w:rsidR="001058E7"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หุ้น จำนวนเงิน </w:t>
      </w:r>
      <w:r w:rsidR="001058E7" w:rsidRPr="002D437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="001058E7"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ล้านบาท</w:t>
      </w:r>
      <w:r w:rsidR="001058E7" w:rsidRPr="002D437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)</w:t>
      </w:r>
      <w:r w:rsidR="001058E7"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ซึ่งในระหว่างงวด มีการเรียกชำระค่าหุ้น จำนวน </w:t>
      </w:r>
      <w:r w:rsidR="001058E7" w:rsidRPr="002D437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9,997 </w:t>
      </w:r>
      <w:r w:rsidR="001058E7"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หุ้น มูลค่าหุ้นละ </w:t>
      </w:r>
      <w:r w:rsidR="001058E7" w:rsidRPr="002D437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</w:t>
      </w:r>
      <w:r w:rsidR="001058E7"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บาท รวมเป็นเงิน </w:t>
      </w:r>
      <w:r w:rsidR="001058E7" w:rsidRPr="002D437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0.25 </w:t>
      </w:r>
      <w:r w:rsidR="001058E7"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ล้านบาท </w:t>
      </w:r>
    </w:p>
    <w:p w14:paraId="67EEE038" w14:textId="77777777" w:rsidR="001058E7" w:rsidRPr="00DA617A" w:rsidRDefault="001058E7" w:rsidP="001058E7">
      <w:pPr>
        <w:pStyle w:val="CordiaNew"/>
        <w:tabs>
          <w:tab w:val="clear" w:pos="4153"/>
        </w:tabs>
        <w:ind w:left="450"/>
        <w:jc w:val="thaiDistribute"/>
        <w:rPr>
          <w:rFonts w:ascii="Browallia New" w:eastAsia="Times New Roman" w:hAnsi="Browallia New" w:cs="Browallia New"/>
          <w:color w:val="auto"/>
          <w:lang w:eastAsia="en-US"/>
        </w:rPr>
      </w:pPr>
    </w:p>
    <w:p w14:paraId="521CA261" w14:textId="77777777" w:rsidR="001058E7" w:rsidRPr="002D437F" w:rsidRDefault="001058E7" w:rsidP="001058E7">
      <w:pPr>
        <w:pStyle w:val="CordiaNew"/>
        <w:tabs>
          <w:tab w:val="clear" w:pos="4153"/>
        </w:tabs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2D437F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2D437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30</w:t>
      </w:r>
      <w:r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พฤศจิกายน</w:t>
      </w:r>
      <w:r w:rsidRPr="002D437F">
        <w:rPr>
          <w:rFonts w:ascii="Browallia New" w:eastAsia="Times New Roman" w:hAnsi="Browallia New" w:cs="Browallia New"/>
          <w:color w:val="auto"/>
          <w:sz w:val="28"/>
          <w:szCs w:val="28"/>
          <w:rtl/>
          <w:cs/>
          <w:lang w:eastAsia="en-US"/>
        </w:rPr>
        <w:t xml:space="preserve"> </w:t>
      </w:r>
      <w:r w:rsidRPr="002D437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2559 </w:t>
      </w:r>
      <w:r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ที่ประชุมคณะกรรมการบริษัท</w:t>
      </w:r>
      <w:r w:rsidRPr="002D437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ไอเฮลธ์ วี</w:t>
      </w:r>
      <w:r w:rsidRPr="002D437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-</w:t>
      </w:r>
      <w:r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แคร์ จำกัด</w:t>
      </w:r>
      <w:r w:rsidRPr="002D437F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2D437F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มีมติอนุมัติให้เลิก</w:t>
      </w:r>
      <w:r w:rsidRPr="002D43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บริษัท ชำระบัญชี และเรียกประชุมวิสามัญผู้ถือหุ้นเพื่อพิจารณาการเลิกบริษัทตามขั้นตอนต่อไป</w:t>
      </w:r>
      <w:r w:rsidRPr="002D437F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</w:p>
    <w:p w14:paraId="62CA5ED9" w14:textId="77777777" w:rsidR="00852ED6" w:rsidRPr="00852ED6" w:rsidRDefault="00852ED6" w:rsidP="00852ED6">
      <w:pPr>
        <w:tabs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52ED6">
        <w:rPr>
          <w:rFonts w:ascii="Browallia New" w:hAnsi="Browallia New" w:cs="Browallia New"/>
          <w:sz w:val="28"/>
          <w:szCs w:val="28"/>
          <w:cs/>
        </w:rPr>
        <w:lastRenderedPageBreak/>
        <w:t xml:space="preserve">เมื่อวันที่ </w:t>
      </w:r>
      <w:r w:rsidRPr="00852ED6">
        <w:rPr>
          <w:rFonts w:ascii="Browallia New" w:hAnsi="Browallia New" w:cs="Browallia New"/>
          <w:sz w:val="28"/>
          <w:szCs w:val="28"/>
        </w:rPr>
        <w:t>16</w:t>
      </w:r>
      <w:r w:rsidRPr="00852ED6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852ED6">
        <w:rPr>
          <w:rFonts w:ascii="Browallia New" w:hAnsi="Browallia New" w:cs="Browallia New"/>
          <w:sz w:val="28"/>
          <w:szCs w:val="28"/>
        </w:rPr>
        <w:t>2560</w:t>
      </w:r>
      <w:r w:rsidRPr="00852ED6">
        <w:rPr>
          <w:rFonts w:ascii="Browallia New" w:hAnsi="Browallia New" w:cs="Browallia New"/>
          <w:sz w:val="28"/>
          <w:szCs w:val="28"/>
          <w:cs/>
        </w:rPr>
        <w:t xml:space="preserve"> ที่ประชุมวิสามัญผู้ถือหุ้นบริษัทไอเฮลธ์ วี-แคร์ จำกัด มีมติอนุมัติให้เลิกบริษัท และชำระบัญชีตามขั้นตอน เนื่องจากบริษัทไม่มีการดำเนินธุรกิจ </w:t>
      </w:r>
    </w:p>
    <w:p w14:paraId="08A5A5DE" w14:textId="6726F121" w:rsidR="00852ED6" w:rsidRPr="00DA617A" w:rsidRDefault="00852ED6" w:rsidP="00852ED6">
      <w:pPr>
        <w:tabs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55D8F2DD" w14:textId="1F09DB13" w:rsidR="00852ED6" w:rsidRDefault="00852ED6" w:rsidP="00852ED6">
      <w:pPr>
        <w:tabs>
          <w:tab w:val="clear" w:pos="68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52ED6">
        <w:rPr>
          <w:rFonts w:ascii="Browallia New" w:hAnsi="Browallia New" w:cs="Browallia New"/>
          <w:sz w:val="28"/>
          <w:szCs w:val="28"/>
          <w:cs/>
        </w:rPr>
        <w:t>บริษัท</w:t>
      </w:r>
      <w:r w:rsidR="009017A8">
        <w:rPr>
          <w:rFonts w:ascii="Browallia New" w:hAnsi="Browallia New" w:cs="Browallia New" w:hint="cs"/>
          <w:sz w:val="28"/>
          <w:szCs w:val="28"/>
          <w:cs/>
        </w:rPr>
        <w:t>ไอเ</w:t>
      </w:r>
      <w:r w:rsidR="000926DB">
        <w:rPr>
          <w:rFonts w:ascii="Browallia New" w:hAnsi="Browallia New" w:cs="Browallia New" w:hint="cs"/>
          <w:sz w:val="28"/>
          <w:szCs w:val="28"/>
          <w:cs/>
        </w:rPr>
        <w:t>ฮ</w:t>
      </w:r>
      <w:r w:rsidR="006C2B95">
        <w:rPr>
          <w:rFonts w:ascii="Browallia New" w:hAnsi="Browallia New" w:cs="Browallia New" w:hint="cs"/>
          <w:sz w:val="28"/>
          <w:szCs w:val="28"/>
          <w:cs/>
        </w:rPr>
        <w:t>ล</w:t>
      </w:r>
      <w:r w:rsidR="009017A8">
        <w:rPr>
          <w:rFonts w:ascii="Browallia New" w:hAnsi="Browallia New" w:cs="Browallia New" w:hint="cs"/>
          <w:sz w:val="28"/>
          <w:szCs w:val="28"/>
          <w:cs/>
        </w:rPr>
        <w:t>ธ์ วี</w:t>
      </w:r>
      <w:r w:rsidR="009017A8">
        <w:rPr>
          <w:rFonts w:ascii="Browallia New" w:hAnsi="Browallia New" w:cs="Browallia New"/>
          <w:sz w:val="28"/>
          <w:szCs w:val="28"/>
        </w:rPr>
        <w:t>-</w:t>
      </w:r>
      <w:r w:rsidR="009017A8">
        <w:rPr>
          <w:rFonts w:ascii="Browallia New" w:hAnsi="Browallia New" w:cs="Browallia New" w:hint="cs"/>
          <w:sz w:val="28"/>
          <w:szCs w:val="28"/>
          <w:cs/>
        </w:rPr>
        <w:t xml:space="preserve">แคร์ จำกัด </w:t>
      </w:r>
      <w:r w:rsidRPr="00852ED6">
        <w:rPr>
          <w:rFonts w:ascii="Browallia New" w:hAnsi="Browallia New" w:cs="Browallia New"/>
          <w:sz w:val="28"/>
          <w:szCs w:val="28"/>
          <w:cs/>
        </w:rPr>
        <w:t xml:space="preserve">ได้จดทะเบียนเลิกกิจการกับกรมพัฒนาธุรกิจการค้าเมื่อวันที่ </w:t>
      </w:r>
      <w:r w:rsidRPr="00852ED6">
        <w:rPr>
          <w:rFonts w:ascii="Browallia New" w:hAnsi="Browallia New" w:cs="Browallia New"/>
          <w:sz w:val="28"/>
          <w:szCs w:val="28"/>
        </w:rPr>
        <w:t>23</w:t>
      </w:r>
      <w:r w:rsidRPr="00852ED6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852ED6">
        <w:rPr>
          <w:rFonts w:ascii="Browallia New" w:hAnsi="Browallia New" w:cs="Browallia New"/>
          <w:sz w:val="28"/>
          <w:szCs w:val="28"/>
        </w:rPr>
        <w:t>2560</w:t>
      </w:r>
      <w:r w:rsidRPr="00852ED6">
        <w:rPr>
          <w:rFonts w:ascii="Browallia New" w:hAnsi="Browallia New" w:cs="Browallia New"/>
          <w:sz w:val="28"/>
          <w:szCs w:val="28"/>
          <w:cs/>
        </w:rPr>
        <w:t xml:space="preserve"> และชำระบัญชีเรียบร้อยแล้วในระหว่างงวด</w:t>
      </w:r>
    </w:p>
    <w:p w14:paraId="403BC1DA" w14:textId="0704DB3B" w:rsidR="00FE236F" w:rsidRDefault="00FE236F" w:rsidP="00144BCF">
      <w:pPr>
        <w:tabs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0CD5DD9" w14:textId="77777777" w:rsidR="008A3E49" w:rsidRPr="00FA587C" w:rsidRDefault="008A3E49" w:rsidP="00AE6BB0">
      <w:pPr>
        <w:pStyle w:val="CordiaNew"/>
        <w:numPr>
          <w:ilvl w:val="0"/>
          <w:numId w:val="16"/>
        </w:numPr>
        <w:tabs>
          <w:tab w:val="clear" w:pos="4153"/>
          <w:tab w:val="num" w:pos="45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A587C">
        <w:rPr>
          <w:rFonts w:ascii="Browallia New" w:hAnsi="Browallia New" w:cs="Browallia New"/>
          <w:sz w:val="28"/>
          <w:szCs w:val="28"/>
          <w:u w:val="single"/>
          <w:cs/>
        </w:rPr>
        <w:t xml:space="preserve">ส่วนได้เสียที่ไม่มีอำนาจควบคุม </w:t>
      </w:r>
    </w:p>
    <w:p w14:paraId="3195F612" w14:textId="77777777" w:rsidR="008A3E49" w:rsidRPr="005E46BD" w:rsidRDefault="008A3E49" w:rsidP="00AE6BB0">
      <w:pPr>
        <w:spacing w:line="240" w:lineRule="auto"/>
        <w:rPr>
          <w:rStyle w:val="hps"/>
          <w:rFonts w:ascii="Browallia New" w:hAnsi="Browallia New" w:cs="Browallia New"/>
          <w:sz w:val="28"/>
          <w:szCs w:val="28"/>
          <w:cs/>
          <w:lang w:val="en-GB"/>
        </w:rPr>
      </w:pPr>
    </w:p>
    <w:p w14:paraId="610DD8C5" w14:textId="77777777" w:rsidR="008A3E49" w:rsidRPr="005E46BD" w:rsidRDefault="008A3E49" w:rsidP="002E0B6F">
      <w:pPr>
        <w:spacing w:line="240" w:lineRule="auto"/>
        <w:ind w:left="450" w:hanging="18"/>
        <w:rPr>
          <w:sz w:val="28"/>
          <w:szCs w:val="28"/>
        </w:rPr>
      </w:pPr>
      <w:r w:rsidRPr="005E46BD">
        <w:rPr>
          <w:rFonts w:ascii="Browallia New" w:hAnsi="Browallia New" w:cs="Browallia New"/>
          <w:sz w:val="28"/>
          <w:szCs w:val="28"/>
          <w:cs/>
          <w:lang w:val="en-GB"/>
        </w:rPr>
        <w:t>บริษัทย่อยที่มีส่วนได้เสียที่ไม่มีอำนาจควบคุมที่เป็นสาระสำคัญ</w:t>
      </w:r>
    </w:p>
    <w:p w14:paraId="6B41DB4D" w14:textId="77777777" w:rsidR="008A3E49" w:rsidRPr="005E46BD" w:rsidRDefault="008A3E49" w:rsidP="00AE6BB0">
      <w:pPr>
        <w:spacing w:line="240" w:lineRule="auto"/>
        <w:ind w:left="36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6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2897"/>
        <w:gridCol w:w="1080"/>
        <w:gridCol w:w="1080"/>
        <w:gridCol w:w="1040"/>
        <w:gridCol w:w="990"/>
        <w:gridCol w:w="941"/>
        <w:gridCol w:w="940"/>
      </w:tblGrid>
      <w:tr w:rsidR="008A3E49" w14:paraId="0F8EF7E8" w14:textId="77777777" w:rsidTr="002E0B6F">
        <w:trPr>
          <w:cantSplit/>
        </w:trPr>
        <w:tc>
          <w:tcPr>
            <w:tcW w:w="2897" w:type="dxa"/>
          </w:tcPr>
          <w:p w14:paraId="5886FBBA" w14:textId="77777777" w:rsidR="008A3E49" w:rsidRPr="00FA587C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73F7FE" w14:textId="77777777" w:rsidR="008A3E49" w:rsidRPr="00FA587C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FDBAEA" w14:textId="77777777" w:rsidR="008A3E49" w:rsidRPr="00FA587C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11" w:type="dxa"/>
            <w:gridSpan w:val="4"/>
            <w:vAlign w:val="bottom"/>
            <w:hideMark/>
          </w:tcPr>
          <w:p w14:paraId="44F89593" w14:textId="77777777" w:rsidR="008A3E49" w:rsidRPr="00FA587C" w:rsidRDefault="008A3E49" w:rsidP="00AE6BB0">
            <w:pPr>
              <w:spacing w:line="240" w:lineRule="auto"/>
              <w:ind w:right="-9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หน่วย </w:t>
            </w:r>
            <w:r w:rsidRPr="00FA587C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8A3E49" w14:paraId="75B0E934" w14:textId="77777777" w:rsidTr="002E0B6F">
        <w:trPr>
          <w:cantSplit/>
        </w:trPr>
        <w:tc>
          <w:tcPr>
            <w:tcW w:w="2897" w:type="dxa"/>
          </w:tcPr>
          <w:p w14:paraId="7AC9280A" w14:textId="77777777" w:rsidR="008A3E49" w:rsidRPr="00FA587C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121200A5" w14:textId="4D3DE3A0" w:rsidR="008A3E49" w:rsidRPr="00FA587C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สัดส่วนการถือของ             ส่วนได้เสียที่ไม่มีอำนาจควบคุม</w:t>
            </w:r>
            <w:r w:rsidR="00C053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053F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2030" w:type="dxa"/>
            <w:gridSpan w:val="2"/>
            <w:vAlign w:val="bottom"/>
            <w:hideMark/>
          </w:tcPr>
          <w:p w14:paraId="57AF7AE7" w14:textId="77777777" w:rsidR="008A3E49" w:rsidRPr="00FA587C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กำไรขาดทุนเบ็ดเสร็จจัดสรรให้ส่วนได้เสียที่ไม่มีอำนาจควบคุม</w:t>
            </w:r>
          </w:p>
        </w:tc>
        <w:tc>
          <w:tcPr>
            <w:tcW w:w="1881" w:type="dxa"/>
            <w:gridSpan w:val="2"/>
            <w:vAlign w:val="bottom"/>
            <w:hideMark/>
          </w:tcPr>
          <w:p w14:paraId="020ADC45" w14:textId="77777777" w:rsidR="008A3E49" w:rsidRPr="00FA587C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ส่วนได้เสียที่ไม่มีอำนาจควบคุมสะสม</w:t>
            </w:r>
          </w:p>
        </w:tc>
      </w:tr>
      <w:tr w:rsidR="00C45C75" w14:paraId="720D8166" w14:textId="77777777" w:rsidTr="002E0B6F">
        <w:trPr>
          <w:cantSplit/>
        </w:trPr>
        <w:tc>
          <w:tcPr>
            <w:tcW w:w="2897" w:type="dxa"/>
            <w:vAlign w:val="bottom"/>
            <w:hideMark/>
          </w:tcPr>
          <w:p w14:paraId="1EEF5B31" w14:textId="77777777" w:rsidR="00C45C75" w:rsidRPr="00FA587C" w:rsidRDefault="00C45C75" w:rsidP="00C45C75">
            <w:pPr>
              <w:pBdr>
                <w:bottom w:val="single" w:sz="4" w:space="1" w:color="auto"/>
              </w:pBdr>
              <w:spacing w:line="240" w:lineRule="auto"/>
              <w:ind w:right="-9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Align w:val="bottom"/>
            <w:hideMark/>
          </w:tcPr>
          <w:p w14:paraId="5F8A358C" w14:textId="12370318" w:rsidR="00C45C75" w:rsidRPr="00AC24A1" w:rsidRDefault="00D72858" w:rsidP="00C45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4353864" w14:textId="743C165F" w:rsidR="00C45C75" w:rsidRPr="00FA587C" w:rsidRDefault="00D72858" w:rsidP="00C45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1040" w:type="dxa"/>
            <w:shd w:val="clear" w:color="auto" w:fill="auto"/>
            <w:vAlign w:val="bottom"/>
            <w:hideMark/>
          </w:tcPr>
          <w:p w14:paraId="18C129D3" w14:textId="725C20FE" w:rsidR="00C45C75" w:rsidRPr="00FA587C" w:rsidRDefault="00D72858" w:rsidP="00C45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56E40CB" w14:textId="18D0503F" w:rsidR="00C45C75" w:rsidRPr="00FA587C" w:rsidRDefault="00D72858" w:rsidP="00C45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941" w:type="dxa"/>
            <w:shd w:val="clear" w:color="auto" w:fill="auto"/>
            <w:vAlign w:val="bottom"/>
            <w:hideMark/>
          </w:tcPr>
          <w:p w14:paraId="31B88DFA" w14:textId="6532F1FF" w:rsidR="00C45C75" w:rsidRPr="00FA587C" w:rsidRDefault="00D72858" w:rsidP="00C45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940" w:type="dxa"/>
            <w:shd w:val="clear" w:color="auto" w:fill="auto"/>
            <w:vAlign w:val="bottom"/>
            <w:hideMark/>
          </w:tcPr>
          <w:p w14:paraId="102B8EAF" w14:textId="528638C6" w:rsidR="00C45C75" w:rsidRPr="00FA587C" w:rsidRDefault="00D72858" w:rsidP="00C45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8A3E49" w:rsidRPr="005F619F" w14:paraId="1CF2B841" w14:textId="77777777" w:rsidTr="002E0B6F">
        <w:trPr>
          <w:cantSplit/>
        </w:trPr>
        <w:tc>
          <w:tcPr>
            <w:tcW w:w="2897" w:type="dxa"/>
          </w:tcPr>
          <w:p w14:paraId="0B2A1E3E" w14:textId="77777777" w:rsidR="008A3E49" w:rsidRPr="00FA587C" w:rsidRDefault="008A3E49" w:rsidP="00AE6BB0">
            <w:pPr>
              <w:tabs>
                <w:tab w:val="left" w:pos="540"/>
              </w:tabs>
              <w:spacing w:line="240" w:lineRule="auto"/>
              <w:ind w:left="214" w:right="-108" w:hanging="21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9D6F17C" w14:textId="77777777" w:rsidR="008A3E49" w:rsidRPr="00FA587C" w:rsidRDefault="008A3E49" w:rsidP="00AE6BB0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FB0E64" w14:textId="77777777" w:rsidR="008A3E49" w:rsidRPr="00FA587C" w:rsidRDefault="008A3E49" w:rsidP="00AE6BB0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B640532" w14:textId="77777777" w:rsidR="008A3E49" w:rsidRPr="005F619F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28142D" w14:textId="77777777" w:rsidR="008A3E49" w:rsidRPr="005F619F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79AC0FD" w14:textId="77777777" w:rsidR="008A3E49" w:rsidRPr="005F619F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6EA7E0D" w14:textId="77777777" w:rsidR="008A3E49" w:rsidRPr="005F619F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053F4" w14:paraId="310C9ECF" w14:textId="77777777" w:rsidTr="002E0B6F">
        <w:trPr>
          <w:cantSplit/>
        </w:trPr>
        <w:tc>
          <w:tcPr>
            <w:tcW w:w="2897" w:type="dxa"/>
          </w:tcPr>
          <w:p w14:paraId="26934F16" w14:textId="77777777" w:rsidR="00C053F4" w:rsidRPr="00FA587C" w:rsidRDefault="00C053F4" w:rsidP="00C053F4">
            <w:pPr>
              <w:tabs>
                <w:tab w:val="clear" w:pos="2580"/>
                <w:tab w:val="left" w:pos="360"/>
              </w:tabs>
              <w:spacing w:line="240" w:lineRule="auto"/>
              <w:ind w:left="227" w:right="-288" w:hanging="22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587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บริษัท </w:t>
            </w:r>
            <w:r w:rsidRPr="00FA587C">
              <w:rPr>
                <w:rFonts w:ascii="Browallia New" w:hAnsi="Browallia New" w:cs="Browallia New"/>
                <w:sz w:val="24"/>
                <w:szCs w:val="24"/>
                <w:cs/>
              </w:rPr>
              <w:t>ดับบลิวซีไอ โฮลดิ้ง จำกัด</w:t>
            </w:r>
          </w:p>
        </w:tc>
        <w:tc>
          <w:tcPr>
            <w:tcW w:w="1080" w:type="dxa"/>
            <w:shd w:val="clear" w:color="auto" w:fill="auto"/>
          </w:tcPr>
          <w:p w14:paraId="7C4DBEAE" w14:textId="3EAFD312" w:rsidR="00C053F4" w:rsidRPr="00FA587C" w:rsidRDefault="00C053F4" w:rsidP="00C053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lang w:val="en-GB"/>
              </w:rPr>
              <w:t>49.83</w:t>
            </w:r>
          </w:p>
        </w:tc>
        <w:tc>
          <w:tcPr>
            <w:tcW w:w="1080" w:type="dxa"/>
            <w:shd w:val="clear" w:color="auto" w:fill="auto"/>
          </w:tcPr>
          <w:p w14:paraId="4D99022F" w14:textId="5A52511B" w:rsidR="00C053F4" w:rsidRPr="00FA587C" w:rsidRDefault="00C053F4" w:rsidP="00C053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lang w:val="en-GB"/>
              </w:rPr>
              <w:t>49.83</w:t>
            </w:r>
          </w:p>
        </w:tc>
        <w:tc>
          <w:tcPr>
            <w:tcW w:w="1040" w:type="dxa"/>
            <w:shd w:val="clear" w:color="auto" w:fill="auto"/>
          </w:tcPr>
          <w:p w14:paraId="01F5B15A" w14:textId="6A23584F" w:rsidR="00C053F4" w:rsidRPr="00CB440D" w:rsidRDefault="009017A8" w:rsidP="00C053F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(1,249,620)</w:t>
            </w:r>
          </w:p>
        </w:tc>
        <w:tc>
          <w:tcPr>
            <w:tcW w:w="990" w:type="dxa"/>
            <w:shd w:val="clear" w:color="auto" w:fill="auto"/>
          </w:tcPr>
          <w:p w14:paraId="49A168DD" w14:textId="192D6EC8" w:rsidR="00C053F4" w:rsidRPr="00CB440D" w:rsidRDefault="00C053F4" w:rsidP="00C053F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B440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665,166</w:t>
            </w:r>
            <w:r w:rsidRPr="00CB440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41" w:type="dxa"/>
            <w:shd w:val="clear" w:color="auto" w:fill="auto"/>
          </w:tcPr>
          <w:p w14:paraId="5040D5B5" w14:textId="7028E647" w:rsidR="00C053F4" w:rsidRPr="00494045" w:rsidRDefault="009017A8" w:rsidP="00C053F4">
            <w:pP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94045">
              <w:rPr>
                <w:rFonts w:ascii="Browallia New" w:hAnsi="Browallia New" w:cs="Browallia New"/>
                <w:sz w:val="24"/>
                <w:szCs w:val="24"/>
                <w:lang w:val="en-GB"/>
              </w:rPr>
              <w:t>(232,373)</w:t>
            </w:r>
          </w:p>
        </w:tc>
        <w:tc>
          <w:tcPr>
            <w:tcW w:w="940" w:type="dxa"/>
            <w:shd w:val="clear" w:color="auto" w:fill="auto"/>
          </w:tcPr>
          <w:p w14:paraId="62534F0D" w14:textId="44F437CE" w:rsidR="00C053F4" w:rsidRPr="00CB440D" w:rsidRDefault="00C053F4" w:rsidP="00C053F4">
            <w:pP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440D">
              <w:rPr>
                <w:rFonts w:ascii="Browallia New" w:hAnsi="Browallia New" w:cs="Browallia New"/>
                <w:sz w:val="24"/>
                <w:szCs w:val="24"/>
                <w:lang w:val="en-GB"/>
              </w:rPr>
              <w:t>1,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017,247</w:t>
            </w:r>
          </w:p>
        </w:tc>
      </w:tr>
      <w:tr w:rsidR="00C053F4" w14:paraId="4AEACFAE" w14:textId="77777777" w:rsidTr="002E0B6F">
        <w:trPr>
          <w:cantSplit/>
        </w:trPr>
        <w:tc>
          <w:tcPr>
            <w:tcW w:w="2897" w:type="dxa"/>
            <w:hideMark/>
          </w:tcPr>
          <w:p w14:paraId="4C35330E" w14:textId="77777777" w:rsidR="00C053F4" w:rsidRPr="00FA587C" w:rsidRDefault="00C053F4" w:rsidP="00C053F4">
            <w:pPr>
              <w:tabs>
                <w:tab w:val="clear" w:pos="2580"/>
                <w:tab w:val="left" w:pos="360"/>
              </w:tabs>
              <w:spacing w:line="240" w:lineRule="auto"/>
              <w:ind w:left="227" w:right="-288" w:hanging="227"/>
              <w:rPr>
                <w:rFonts w:ascii="Browallia New" w:hAnsi="Browallia New" w:cs="Browallia New"/>
                <w:sz w:val="24"/>
                <w:szCs w:val="24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</w:t>
            </w:r>
            <w:r w:rsidRPr="00FA587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สยามสเนล</w:t>
            </w:r>
            <w:r w:rsidRPr="00FA587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FF48158" w14:textId="7A412BA8" w:rsidR="00C053F4" w:rsidRPr="00FA587C" w:rsidRDefault="00C053F4" w:rsidP="00C053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1080" w:type="dxa"/>
            <w:shd w:val="clear" w:color="auto" w:fill="auto"/>
          </w:tcPr>
          <w:p w14:paraId="5212DDF7" w14:textId="22FE6CCD" w:rsidR="00C053F4" w:rsidRPr="00FA587C" w:rsidRDefault="00C053F4" w:rsidP="00C053F4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1040" w:type="dxa"/>
            <w:shd w:val="clear" w:color="auto" w:fill="auto"/>
          </w:tcPr>
          <w:p w14:paraId="38DA3422" w14:textId="2532DA45" w:rsidR="00C053F4" w:rsidRPr="00CB440D" w:rsidRDefault="009017A8" w:rsidP="00C053F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(2,737)</w:t>
            </w:r>
          </w:p>
        </w:tc>
        <w:tc>
          <w:tcPr>
            <w:tcW w:w="990" w:type="dxa"/>
            <w:shd w:val="clear" w:color="auto" w:fill="auto"/>
          </w:tcPr>
          <w:p w14:paraId="260EC94E" w14:textId="31C4CF76" w:rsidR="00C053F4" w:rsidRPr="00CB440D" w:rsidRDefault="00C053F4" w:rsidP="00C053F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440D">
              <w:rPr>
                <w:rFonts w:ascii="Browallia New" w:hAnsi="Browallia New" w:cs="Browallia New"/>
                <w:sz w:val="24"/>
                <w:szCs w:val="24"/>
              </w:rPr>
              <w:t>(6,752)</w:t>
            </w:r>
          </w:p>
        </w:tc>
        <w:tc>
          <w:tcPr>
            <w:tcW w:w="941" w:type="dxa"/>
            <w:shd w:val="clear" w:color="auto" w:fill="auto"/>
          </w:tcPr>
          <w:p w14:paraId="204D7DB8" w14:textId="3EC00C52" w:rsidR="00C053F4" w:rsidRPr="00494045" w:rsidRDefault="00C053F4" w:rsidP="0049404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4045">
              <w:rPr>
                <w:rFonts w:ascii="Browallia New" w:hAnsi="Browallia New" w:cs="Browallia New"/>
                <w:sz w:val="24"/>
                <w:szCs w:val="24"/>
              </w:rPr>
              <w:t>5,</w:t>
            </w:r>
            <w:r w:rsidR="001A7A60" w:rsidRPr="00494045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  <w:tc>
          <w:tcPr>
            <w:tcW w:w="940" w:type="dxa"/>
            <w:shd w:val="clear" w:color="auto" w:fill="auto"/>
          </w:tcPr>
          <w:p w14:paraId="57DCC127" w14:textId="6FFA71C8" w:rsidR="00C053F4" w:rsidRPr="00CB440D" w:rsidRDefault="00C053F4" w:rsidP="00C053F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440D">
              <w:rPr>
                <w:rFonts w:ascii="Browallia New" w:hAnsi="Browallia New" w:cs="Browallia New"/>
                <w:sz w:val="24"/>
                <w:szCs w:val="24"/>
              </w:rPr>
              <w:t xml:space="preserve">      8,132</w:t>
            </w:r>
          </w:p>
        </w:tc>
      </w:tr>
      <w:tr w:rsidR="00D72858" w14:paraId="3B56B8DD" w14:textId="77777777" w:rsidTr="002E0B6F">
        <w:trPr>
          <w:cantSplit/>
        </w:trPr>
        <w:tc>
          <w:tcPr>
            <w:tcW w:w="2897" w:type="dxa"/>
            <w:shd w:val="clear" w:color="auto" w:fill="auto"/>
            <w:hideMark/>
          </w:tcPr>
          <w:p w14:paraId="2D2E303C" w14:textId="77777777" w:rsidR="00D72858" w:rsidRPr="00FA587C" w:rsidRDefault="00D72858" w:rsidP="00D72858">
            <w:pPr>
              <w:tabs>
                <w:tab w:val="clear" w:pos="2580"/>
                <w:tab w:val="left" w:pos="360"/>
              </w:tabs>
              <w:spacing w:line="240" w:lineRule="auto"/>
              <w:ind w:left="227" w:right="-288" w:hanging="22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587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080" w:type="dxa"/>
            <w:shd w:val="clear" w:color="auto" w:fill="auto"/>
          </w:tcPr>
          <w:p w14:paraId="5FFD4875" w14:textId="77777777" w:rsidR="00D72858" w:rsidRPr="00FA587C" w:rsidRDefault="00D72858" w:rsidP="00D7285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2D1A878" w14:textId="77777777" w:rsidR="00D72858" w:rsidRPr="00FA587C" w:rsidRDefault="00D72858" w:rsidP="00D7285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1038AFA8" w14:textId="2C024CCE" w:rsidR="00D72858" w:rsidRPr="00CB440D" w:rsidRDefault="009017A8" w:rsidP="00D7285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(1,252,357)</w:t>
            </w:r>
          </w:p>
        </w:tc>
        <w:tc>
          <w:tcPr>
            <w:tcW w:w="990" w:type="dxa"/>
            <w:shd w:val="clear" w:color="auto" w:fill="auto"/>
          </w:tcPr>
          <w:p w14:paraId="69B76C03" w14:textId="4E44A660" w:rsidR="00D72858" w:rsidRPr="00CB440D" w:rsidRDefault="00D72858" w:rsidP="00D7285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440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671,918</w:t>
            </w:r>
            <w:r w:rsidRPr="00CB440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auto"/>
          </w:tcPr>
          <w:p w14:paraId="3CB7A0D5" w14:textId="676E54DE" w:rsidR="00D72858" w:rsidRPr="00494045" w:rsidRDefault="001A7A60" w:rsidP="00494045">
            <w:pPr>
              <w:pBdr>
                <w:bottom w:val="single" w:sz="12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494045">
              <w:rPr>
                <w:rFonts w:ascii="Browallia New" w:hAnsi="Browallia New" w:cs="Browallia New"/>
                <w:sz w:val="24"/>
                <w:szCs w:val="24"/>
              </w:rPr>
              <w:t>(226,97</w:t>
            </w:r>
            <w:r w:rsidR="00DF298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49404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40" w:type="dxa"/>
            <w:shd w:val="clear" w:color="auto" w:fill="auto"/>
          </w:tcPr>
          <w:p w14:paraId="6BA1DAE0" w14:textId="798FE757" w:rsidR="00D72858" w:rsidRPr="00CB440D" w:rsidRDefault="00D72858" w:rsidP="00D72858">
            <w:pPr>
              <w:pBdr>
                <w:bottom w:val="single" w:sz="12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440D">
              <w:rPr>
                <w:rFonts w:ascii="Browallia New" w:hAnsi="Browallia New" w:cs="Browallia New"/>
                <w:sz w:val="24"/>
                <w:szCs w:val="24"/>
                <w:lang w:val="en-GB"/>
              </w:rPr>
              <w:t>1,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025,379</w:t>
            </w:r>
          </w:p>
        </w:tc>
      </w:tr>
    </w:tbl>
    <w:p w14:paraId="13A14822" w14:textId="77777777" w:rsidR="001A7A60" w:rsidRDefault="001A7A60" w:rsidP="009351C9">
      <w:pPr>
        <w:tabs>
          <w:tab w:val="clear" w:pos="22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C77553D" w14:textId="77777777" w:rsidR="00CD5E00" w:rsidRDefault="00CD5E00" w:rsidP="00CD5E00">
      <w:pPr>
        <w:tabs>
          <w:tab w:val="clear" w:pos="227"/>
          <w:tab w:val="clear" w:pos="454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A587C">
        <w:rPr>
          <w:rFonts w:ascii="Browallia New" w:hAnsi="Browallia New" w:cs="Browallia New"/>
          <w:sz w:val="28"/>
          <w:szCs w:val="28"/>
          <w:cs/>
          <w:lang w:val="en-GB"/>
        </w:rPr>
        <w:t>สรุปข้อมูลทางการเงินของบริษัท ดับบลิวซีไอ โฮลดิ้ง จำกัด</w:t>
      </w:r>
      <w:r w:rsidRPr="00FA587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และ</w:t>
      </w:r>
      <w:r w:rsidRPr="00FA587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 </w:t>
      </w:r>
      <w:r w:rsidRPr="00FA587C">
        <w:rPr>
          <w:rFonts w:ascii="Browallia New" w:hAnsi="Browallia New" w:cs="Browallia New" w:hint="cs"/>
          <w:sz w:val="28"/>
          <w:szCs w:val="28"/>
          <w:cs/>
          <w:lang w:val="en-GB"/>
        </w:rPr>
        <w:t>ส</w:t>
      </w:r>
      <w:r w:rsidRPr="002E03FC">
        <w:rPr>
          <w:rFonts w:ascii="Browallia New" w:hAnsi="Browallia New" w:cs="Browallia New" w:hint="cs"/>
          <w:sz w:val="28"/>
          <w:szCs w:val="28"/>
          <w:cs/>
          <w:lang w:val="en-GB"/>
        </w:rPr>
        <w:t>ย</w:t>
      </w:r>
      <w:r w:rsidRPr="00FA587C">
        <w:rPr>
          <w:rFonts w:ascii="Browallia New" w:hAnsi="Browallia New" w:cs="Browallia New" w:hint="cs"/>
          <w:sz w:val="28"/>
          <w:szCs w:val="28"/>
          <w:cs/>
          <w:lang w:val="en-GB"/>
        </w:rPr>
        <w:t>ามสเนล</w:t>
      </w:r>
      <w:r w:rsidRPr="00FA587C">
        <w:rPr>
          <w:rFonts w:ascii="Browallia New" w:hAnsi="Browallia New" w:cs="Browallia New"/>
          <w:sz w:val="28"/>
          <w:szCs w:val="28"/>
          <w:cs/>
          <w:lang w:val="en-GB"/>
        </w:rPr>
        <w:t xml:space="preserve"> จำกัด ก่อนการตัดราย</w:t>
      </w:r>
      <w:r w:rsidRPr="00FA587C">
        <w:rPr>
          <w:rFonts w:ascii="Browallia New" w:hAnsi="Browallia New" w:cs="Browallia New" w:hint="cs"/>
          <w:sz w:val="28"/>
          <w:szCs w:val="28"/>
          <w:cs/>
          <w:lang w:val="en-GB"/>
        </w:rPr>
        <w:t>การ</w:t>
      </w:r>
      <w:r w:rsidRPr="00FA587C">
        <w:rPr>
          <w:rFonts w:ascii="Browallia New" w:hAnsi="Browallia New" w:cs="Browallia New"/>
          <w:sz w:val="28"/>
          <w:szCs w:val="28"/>
          <w:cs/>
          <w:lang w:val="en-GB"/>
        </w:rPr>
        <w:t>ระหว่างกัน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และรายการปรับปรุงอื่นในการจัดทำงบการเงินรวม</w:t>
      </w:r>
      <w:r w:rsidRPr="00FA587C">
        <w:rPr>
          <w:rFonts w:ascii="Browallia New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1305E080" w14:textId="77777777" w:rsidR="00B52971" w:rsidRPr="00FA587C" w:rsidRDefault="00B52971" w:rsidP="001A7A60">
      <w:pPr>
        <w:tabs>
          <w:tab w:val="clear" w:pos="227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9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86"/>
        <w:gridCol w:w="1194"/>
        <w:gridCol w:w="236"/>
        <w:gridCol w:w="1195"/>
        <w:gridCol w:w="236"/>
        <w:gridCol w:w="1147"/>
        <w:gridCol w:w="249"/>
        <w:gridCol w:w="1173"/>
      </w:tblGrid>
      <w:tr w:rsidR="00CE33BA" w:rsidRPr="00FA587C" w14:paraId="41810B9D" w14:textId="77777777" w:rsidTr="002E0B6F">
        <w:tc>
          <w:tcPr>
            <w:tcW w:w="3486" w:type="dxa"/>
          </w:tcPr>
          <w:p w14:paraId="638238C2" w14:textId="77777777" w:rsidR="00CE33BA" w:rsidRPr="00FA587C" w:rsidRDefault="00CE33BA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30" w:type="dxa"/>
            <w:gridSpan w:val="7"/>
          </w:tcPr>
          <w:p w14:paraId="15C85567" w14:textId="77777777" w:rsidR="00CE33BA" w:rsidRPr="00FA587C" w:rsidRDefault="00CE33BA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58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E33BA" w:rsidRPr="00FA587C" w14:paraId="2C73A760" w14:textId="77777777" w:rsidTr="002E0B6F">
        <w:tc>
          <w:tcPr>
            <w:tcW w:w="3486" w:type="dxa"/>
          </w:tcPr>
          <w:p w14:paraId="0EA74C8C" w14:textId="77777777" w:rsidR="00CE33BA" w:rsidRPr="00FA587C" w:rsidRDefault="00CE33BA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25" w:type="dxa"/>
            <w:gridSpan w:val="3"/>
            <w:tcBorders>
              <w:bottom w:val="single" w:sz="4" w:space="0" w:color="auto"/>
            </w:tcBorders>
          </w:tcPr>
          <w:p w14:paraId="4330476A" w14:textId="77777777" w:rsidR="00CE33BA" w:rsidRPr="00FA587C" w:rsidRDefault="00CE33BA" w:rsidP="00C45C75">
            <w:pPr>
              <w:tabs>
                <w:tab w:val="clear" w:pos="2580"/>
                <w:tab w:val="clear" w:pos="2807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58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ดับบลิวซีไอ โฮลดิ้ง จำกัด</w:t>
            </w:r>
          </w:p>
        </w:tc>
        <w:tc>
          <w:tcPr>
            <w:tcW w:w="236" w:type="dxa"/>
          </w:tcPr>
          <w:p w14:paraId="2E307BF6" w14:textId="77777777" w:rsidR="00CE33BA" w:rsidRPr="00FA587C" w:rsidRDefault="00CE33BA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69" w:type="dxa"/>
            <w:gridSpan w:val="3"/>
            <w:tcBorders>
              <w:bottom w:val="single" w:sz="4" w:space="0" w:color="auto"/>
            </w:tcBorders>
          </w:tcPr>
          <w:p w14:paraId="151046AA" w14:textId="77777777" w:rsidR="00CE33BA" w:rsidRPr="00FA587C" w:rsidRDefault="00CE33BA" w:rsidP="00C45C75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A58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บริษัท </w:t>
            </w:r>
            <w:r w:rsidRPr="00FA587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สยามสเนล</w:t>
            </w:r>
            <w:r w:rsidRPr="00FA587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FA587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C45C75" w:rsidRPr="00F456D8" w14:paraId="277CE64C" w14:textId="77777777" w:rsidTr="002E0B6F">
        <w:tc>
          <w:tcPr>
            <w:tcW w:w="3486" w:type="dxa"/>
          </w:tcPr>
          <w:p w14:paraId="6BE8C984" w14:textId="77777777" w:rsidR="00C45C75" w:rsidRPr="00FA587C" w:rsidRDefault="00C45C75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7BD45" w14:textId="6D175C35" w:rsidR="00C45C75" w:rsidRPr="00FA587C" w:rsidRDefault="00D72858" w:rsidP="00AE6BB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E74E4B2" w14:textId="77777777" w:rsidR="00C45C75" w:rsidRPr="00FA587C" w:rsidRDefault="00C45C75" w:rsidP="00AE6BB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65855" w14:textId="6368A4F3" w:rsidR="00C45C75" w:rsidRPr="00FA587C" w:rsidRDefault="00D72858" w:rsidP="00AE6BB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36" w:type="dxa"/>
            <w:vAlign w:val="bottom"/>
          </w:tcPr>
          <w:p w14:paraId="68277C49" w14:textId="77777777" w:rsidR="00C45C75" w:rsidRPr="00FA587C" w:rsidRDefault="00C45C75" w:rsidP="00AE6BB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7DA54" w14:textId="6D54B61F" w:rsidR="00C45C75" w:rsidRPr="00FA587C" w:rsidRDefault="00D72858" w:rsidP="00C45C75">
            <w:pPr>
              <w:tabs>
                <w:tab w:val="clear" w:pos="907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49" w:type="dxa"/>
            <w:vAlign w:val="bottom"/>
          </w:tcPr>
          <w:p w14:paraId="6CDFB23D" w14:textId="77777777" w:rsidR="00C45C75" w:rsidRPr="00FA587C" w:rsidRDefault="00C45C75" w:rsidP="00C45C75">
            <w:pPr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CC5B350" w14:textId="2BD24E8A" w:rsidR="00C45C75" w:rsidRPr="00FA587C" w:rsidRDefault="00D72858" w:rsidP="00AE6BB0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C45C75" w:rsidRPr="00C45C75" w14:paraId="2A430BDF" w14:textId="77777777" w:rsidTr="002E0B6F">
        <w:trPr>
          <w:trHeight w:val="62"/>
        </w:trPr>
        <w:tc>
          <w:tcPr>
            <w:tcW w:w="3486" w:type="dxa"/>
          </w:tcPr>
          <w:p w14:paraId="7D9BAA1A" w14:textId="77777777" w:rsidR="00C45C75" w:rsidRPr="00C45C75" w:rsidRDefault="00C45C75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7D9A600" w14:textId="77777777" w:rsidR="00C45C75" w:rsidRPr="00C45C75" w:rsidRDefault="00C45C75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3C21FE5" w14:textId="77777777" w:rsidR="00C45C75" w:rsidRPr="00C45C75" w:rsidRDefault="00C45C75" w:rsidP="00AE6BB0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94E827C" w14:textId="77777777" w:rsidR="00C45C75" w:rsidRPr="00C45C75" w:rsidRDefault="00C45C75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3F0B746" w14:textId="77777777" w:rsidR="00C45C75" w:rsidRPr="00C45C75" w:rsidRDefault="00C45C75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4B3C54F" w14:textId="77777777" w:rsidR="00C45C75" w:rsidRPr="00C45C75" w:rsidRDefault="00C45C75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9" w:type="dxa"/>
          </w:tcPr>
          <w:p w14:paraId="6FA5291C" w14:textId="77777777" w:rsidR="00C45C75" w:rsidRPr="00C45C75" w:rsidRDefault="00C45C75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</w:tcPr>
          <w:p w14:paraId="2E2706F7" w14:textId="77777777" w:rsidR="00C45C75" w:rsidRPr="00C45C75" w:rsidRDefault="00C45C75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57601" w:rsidRPr="00C45C75" w14:paraId="648FB43C" w14:textId="77777777" w:rsidTr="002E0B6F">
        <w:tc>
          <w:tcPr>
            <w:tcW w:w="3486" w:type="dxa"/>
            <w:vAlign w:val="bottom"/>
          </w:tcPr>
          <w:p w14:paraId="692B3131" w14:textId="77777777" w:rsidR="00657601" w:rsidRPr="00C45C75" w:rsidRDefault="00657601" w:rsidP="0065760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90B1412" w14:textId="7B5E7759" w:rsidR="00657601" w:rsidRPr="00657601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279,263</w:t>
            </w:r>
          </w:p>
        </w:tc>
        <w:tc>
          <w:tcPr>
            <w:tcW w:w="236" w:type="dxa"/>
          </w:tcPr>
          <w:p w14:paraId="790DC642" w14:textId="77777777" w:rsidR="00657601" w:rsidRPr="00C45C75" w:rsidRDefault="00657601" w:rsidP="00657601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207BDC5F" w14:textId="00C98130" w:rsidR="00657601" w:rsidRPr="00FA587C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17A6F">
              <w:rPr>
                <w:rFonts w:ascii="Browallia New" w:hAnsi="Browallia New" w:cs="Browallia New"/>
                <w:sz w:val="28"/>
                <w:szCs w:val="28"/>
                <w:lang w:val="en-GB"/>
              </w:rPr>
              <w:t>635,221</w:t>
            </w:r>
          </w:p>
        </w:tc>
        <w:tc>
          <w:tcPr>
            <w:tcW w:w="236" w:type="dxa"/>
          </w:tcPr>
          <w:p w14:paraId="4AC1EEDE" w14:textId="77777777" w:rsidR="00657601" w:rsidRPr="00C45C75" w:rsidRDefault="00657601" w:rsidP="0065760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CF5A9FF" w14:textId="573F7D0A" w:rsidR="00657601" w:rsidRPr="00CF5A01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21,098</w:t>
            </w:r>
          </w:p>
        </w:tc>
        <w:tc>
          <w:tcPr>
            <w:tcW w:w="249" w:type="dxa"/>
            <w:vAlign w:val="bottom"/>
          </w:tcPr>
          <w:p w14:paraId="47874BF7" w14:textId="77777777" w:rsidR="00657601" w:rsidRPr="00C45C75" w:rsidRDefault="00657601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2C7A22A4" w14:textId="600DBD50" w:rsidR="00657601" w:rsidRPr="00FA587C" w:rsidRDefault="00657601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5A01">
              <w:rPr>
                <w:rFonts w:ascii="Browallia New" w:hAnsi="Browallia New" w:cs="Browallia New"/>
                <w:sz w:val="28"/>
                <w:szCs w:val="28"/>
                <w:lang w:val="en-GB"/>
              </w:rPr>
              <w:t>32,395</w:t>
            </w:r>
          </w:p>
        </w:tc>
      </w:tr>
      <w:tr w:rsidR="00657601" w:rsidRPr="00C45C75" w14:paraId="3ADB825F" w14:textId="77777777" w:rsidTr="002E0B6F">
        <w:tc>
          <w:tcPr>
            <w:tcW w:w="3486" w:type="dxa"/>
            <w:vAlign w:val="bottom"/>
          </w:tcPr>
          <w:p w14:paraId="780246A6" w14:textId="77777777" w:rsidR="00657601" w:rsidRPr="00C45C75" w:rsidRDefault="00657601" w:rsidP="0065760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D3AE1" w14:textId="72157D3A" w:rsidR="00657601" w:rsidRPr="00A17A6F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1,967,541</w:t>
            </w:r>
          </w:p>
        </w:tc>
        <w:tc>
          <w:tcPr>
            <w:tcW w:w="236" w:type="dxa"/>
          </w:tcPr>
          <w:p w14:paraId="35A884DC" w14:textId="77777777" w:rsidR="00657601" w:rsidRPr="00C45C75" w:rsidRDefault="00657601" w:rsidP="00657601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CFDAB77" w14:textId="08784B61" w:rsidR="00657601" w:rsidRPr="00FA587C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17A6F">
              <w:rPr>
                <w:rFonts w:ascii="Browallia New" w:hAnsi="Browallia New" w:cs="Browallia New"/>
                <w:sz w:val="28"/>
                <w:szCs w:val="28"/>
                <w:lang w:val="en-GB"/>
              </w:rPr>
              <w:t>4,522,128</w:t>
            </w:r>
          </w:p>
        </w:tc>
        <w:tc>
          <w:tcPr>
            <w:tcW w:w="236" w:type="dxa"/>
          </w:tcPr>
          <w:p w14:paraId="4AA7A8E8" w14:textId="77777777" w:rsidR="00657601" w:rsidRPr="00C45C75" w:rsidRDefault="00657601" w:rsidP="0065760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79A5C" w14:textId="23BDABEF" w:rsidR="00657601" w:rsidRPr="00CF5A01" w:rsidRDefault="00657601" w:rsidP="0065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21,816</w:t>
            </w:r>
          </w:p>
        </w:tc>
        <w:tc>
          <w:tcPr>
            <w:tcW w:w="249" w:type="dxa"/>
            <w:vAlign w:val="bottom"/>
          </w:tcPr>
          <w:p w14:paraId="47B9793D" w14:textId="77777777" w:rsidR="00657601" w:rsidRPr="00C45C75" w:rsidRDefault="00657601" w:rsidP="00657601">
            <w:pPr>
              <w:tabs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vAlign w:val="bottom"/>
          </w:tcPr>
          <w:p w14:paraId="316CED61" w14:textId="36796503" w:rsidR="00657601" w:rsidRPr="00FA587C" w:rsidRDefault="00657601" w:rsidP="00657601">
            <w:pPr>
              <w:tabs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5A01">
              <w:rPr>
                <w:rFonts w:ascii="Browallia New" w:hAnsi="Browallia New" w:cs="Browallia New"/>
                <w:sz w:val="28"/>
                <w:szCs w:val="28"/>
              </w:rPr>
              <w:t>21,285</w:t>
            </w:r>
          </w:p>
        </w:tc>
      </w:tr>
      <w:tr w:rsidR="00657601" w:rsidRPr="00C45C75" w14:paraId="58F0E260" w14:textId="77777777" w:rsidTr="002E0B6F">
        <w:tc>
          <w:tcPr>
            <w:tcW w:w="3486" w:type="dxa"/>
            <w:vAlign w:val="bottom"/>
          </w:tcPr>
          <w:p w14:paraId="12255214" w14:textId="77777777" w:rsidR="00657601" w:rsidRPr="00C45C75" w:rsidRDefault="00657601" w:rsidP="00657601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รวมสินทรัพย์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CCA7B65" w14:textId="3D72097D" w:rsidR="00657601" w:rsidRPr="00A17A6F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2,246,804</w:t>
            </w:r>
          </w:p>
        </w:tc>
        <w:tc>
          <w:tcPr>
            <w:tcW w:w="236" w:type="dxa"/>
          </w:tcPr>
          <w:p w14:paraId="3EEC9906" w14:textId="77777777" w:rsidR="00657601" w:rsidRPr="00C45C75" w:rsidRDefault="00657601" w:rsidP="00657601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5B75206" w14:textId="6C33D137" w:rsidR="00657601" w:rsidRPr="00FA587C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17A6F">
              <w:rPr>
                <w:rFonts w:ascii="Browallia New" w:hAnsi="Browallia New" w:cs="Browallia New"/>
                <w:sz w:val="28"/>
                <w:szCs w:val="28"/>
                <w:lang w:val="en-GB"/>
              </w:rPr>
              <w:t>5,157,349</w:t>
            </w:r>
          </w:p>
        </w:tc>
        <w:tc>
          <w:tcPr>
            <w:tcW w:w="236" w:type="dxa"/>
          </w:tcPr>
          <w:p w14:paraId="34D277AA" w14:textId="77777777" w:rsidR="00657601" w:rsidRPr="00C45C75" w:rsidRDefault="00657601" w:rsidP="0065760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45732D" w14:textId="354AF655" w:rsidR="00657601" w:rsidRPr="00CF5A01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42,914</w:t>
            </w:r>
          </w:p>
        </w:tc>
        <w:tc>
          <w:tcPr>
            <w:tcW w:w="249" w:type="dxa"/>
            <w:vAlign w:val="bottom"/>
          </w:tcPr>
          <w:p w14:paraId="48604496" w14:textId="77777777" w:rsidR="00657601" w:rsidRPr="00C45C75" w:rsidRDefault="00657601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0341405" w14:textId="26821867" w:rsidR="00657601" w:rsidRPr="00FA587C" w:rsidRDefault="00657601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5A01">
              <w:rPr>
                <w:rFonts w:ascii="Browallia New" w:hAnsi="Browallia New" w:cs="Browallia New"/>
                <w:sz w:val="28"/>
                <w:szCs w:val="28"/>
                <w:lang w:val="en-GB"/>
              </w:rPr>
              <w:t>53,680</w:t>
            </w:r>
          </w:p>
        </w:tc>
      </w:tr>
      <w:tr w:rsidR="00657601" w:rsidRPr="00C45C75" w14:paraId="1EA5A1A9" w14:textId="77777777" w:rsidTr="002E0B6F">
        <w:tc>
          <w:tcPr>
            <w:tcW w:w="3486" w:type="dxa"/>
            <w:vAlign w:val="bottom"/>
          </w:tcPr>
          <w:p w14:paraId="2C295F8F" w14:textId="77777777" w:rsidR="00657601" w:rsidRPr="00C45C75" w:rsidRDefault="00657601" w:rsidP="0065760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A43ACE4" w14:textId="77777777" w:rsidR="00657601" w:rsidRPr="00657601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14C8CA8" w14:textId="77777777" w:rsidR="00657601" w:rsidRPr="00C45C75" w:rsidRDefault="00657601" w:rsidP="00657601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12" w:space="0" w:color="auto"/>
            </w:tcBorders>
            <w:vAlign w:val="bottom"/>
          </w:tcPr>
          <w:p w14:paraId="10BCDD1B" w14:textId="77777777" w:rsidR="00657601" w:rsidRPr="00FA587C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387B00A4" w14:textId="77777777" w:rsidR="00657601" w:rsidRPr="00C45C75" w:rsidRDefault="00657601" w:rsidP="0065760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7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1D47762" w14:textId="77777777" w:rsidR="00657601" w:rsidRPr="00C45C75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9" w:type="dxa"/>
            <w:vAlign w:val="bottom"/>
          </w:tcPr>
          <w:p w14:paraId="2EF4C258" w14:textId="77777777" w:rsidR="00657601" w:rsidRPr="00C45C75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3" w:type="dxa"/>
            <w:tcBorders>
              <w:top w:val="single" w:sz="12" w:space="0" w:color="auto"/>
              <w:left w:val="nil"/>
            </w:tcBorders>
            <w:vAlign w:val="bottom"/>
          </w:tcPr>
          <w:p w14:paraId="7ED07857" w14:textId="77777777" w:rsidR="00657601" w:rsidRPr="00FA587C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57601" w:rsidRPr="00C45C75" w14:paraId="33DB8BBF" w14:textId="77777777" w:rsidTr="002E0B6F">
        <w:tc>
          <w:tcPr>
            <w:tcW w:w="3486" w:type="dxa"/>
            <w:vAlign w:val="bottom"/>
          </w:tcPr>
          <w:p w14:paraId="53379434" w14:textId="77777777" w:rsidR="00657601" w:rsidRPr="00C45C75" w:rsidRDefault="00657601" w:rsidP="0065760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63D777E" w14:textId="27B91E84" w:rsidR="00657601" w:rsidRPr="00C45C75" w:rsidRDefault="00CD5E00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1,761,454</w:t>
            </w:r>
          </w:p>
        </w:tc>
        <w:tc>
          <w:tcPr>
            <w:tcW w:w="236" w:type="dxa"/>
          </w:tcPr>
          <w:p w14:paraId="4F1DE621" w14:textId="77777777" w:rsidR="00657601" w:rsidRPr="00C45C75" w:rsidRDefault="00657601" w:rsidP="00657601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49125329" w14:textId="3CBF4A0C" w:rsidR="00657601" w:rsidRPr="00FA587C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2,461,928</w:t>
            </w:r>
          </w:p>
        </w:tc>
        <w:tc>
          <w:tcPr>
            <w:tcW w:w="236" w:type="dxa"/>
          </w:tcPr>
          <w:p w14:paraId="5F0D1732" w14:textId="77777777" w:rsidR="00657601" w:rsidRPr="00C45C75" w:rsidRDefault="00657601" w:rsidP="0065760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43FC810" w14:textId="4E3FA350" w:rsidR="00657601" w:rsidRPr="002E03FC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28,167</w:t>
            </w:r>
          </w:p>
        </w:tc>
        <w:tc>
          <w:tcPr>
            <w:tcW w:w="249" w:type="dxa"/>
            <w:vAlign w:val="bottom"/>
          </w:tcPr>
          <w:p w14:paraId="6DEABAB1" w14:textId="77777777" w:rsidR="00657601" w:rsidRPr="00C45C75" w:rsidRDefault="00657601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610910EF" w14:textId="57077309" w:rsidR="00657601" w:rsidRPr="00FA587C" w:rsidRDefault="00657601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33,297</w:t>
            </w:r>
          </w:p>
        </w:tc>
      </w:tr>
      <w:tr w:rsidR="00657601" w:rsidRPr="00C45C75" w14:paraId="5FAE4613" w14:textId="77777777" w:rsidTr="002E0B6F">
        <w:tc>
          <w:tcPr>
            <w:tcW w:w="3486" w:type="dxa"/>
            <w:vAlign w:val="bottom"/>
          </w:tcPr>
          <w:p w14:paraId="088CFFF2" w14:textId="77777777" w:rsidR="00657601" w:rsidRPr="00C45C75" w:rsidRDefault="00657601" w:rsidP="0065760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3AD6C" w14:textId="139D96C3" w:rsidR="00657601" w:rsidRPr="00C45C75" w:rsidRDefault="00930474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1,122,459</w:t>
            </w:r>
          </w:p>
        </w:tc>
        <w:tc>
          <w:tcPr>
            <w:tcW w:w="236" w:type="dxa"/>
          </w:tcPr>
          <w:p w14:paraId="5360DF26" w14:textId="77777777" w:rsidR="00657601" w:rsidRPr="00C45C75" w:rsidRDefault="00657601" w:rsidP="00657601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65DA99E" w14:textId="3DC9BF1B" w:rsidR="00657601" w:rsidRPr="00FA587C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427,872</w:t>
            </w:r>
          </w:p>
        </w:tc>
        <w:tc>
          <w:tcPr>
            <w:tcW w:w="236" w:type="dxa"/>
          </w:tcPr>
          <w:p w14:paraId="1240F30F" w14:textId="77777777" w:rsidR="00657601" w:rsidRPr="00C45C75" w:rsidRDefault="00657601" w:rsidP="0065760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94610" w14:textId="0908D851" w:rsidR="00657601" w:rsidRPr="00C45C75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7,119</w:t>
            </w:r>
          </w:p>
        </w:tc>
        <w:tc>
          <w:tcPr>
            <w:tcW w:w="249" w:type="dxa"/>
            <w:vAlign w:val="bottom"/>
          </w:tcPr>
          <w:p w14:paraId="3EC1B5D2" w14:textId="77777777" w:rsidR="00657601" w:rsidRPr="00C45C75" w:rsidRDefault="00657601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vAlign w:val="bottom"/>
          </w:tcPr>
          <w:p w14:paraId="2869033F" w14:textId="2E54E148" w:rsidR="00657601" w:rsidRPr="00FA587C" w:rsidRDefault="00657601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7,170</w:t>
            </w:r>
          </w:p>
        </w:tc>
      </w:tr>
      <w:tr w:rsidR="00657601" w:rsidRPr="00C45C75" w14:paraId="36386FCF" w14:textId="77777777" w:rsidTr="002E0B6F">
        <w:tc>
          <w:tcPr>
            <w:tcW w:w="3486" w:type="dxa"/>
            <w:vAlign w:val="bottom"/>
          </w:tcPr>
          <w:p w14:paraId="3BC33DF7" w14:textId="77777777" w:rsidR="00657601" w:rsidRPr="00C45C75" w:rsidRDefault="00657601" w:rsidP="00657601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รวมหนี้สิน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C2CF842" w14:textId="2920AB71" w:rsidR="00657601" w:rsidRPr="00C45C75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2,883,913</w:t>
            </w:r>
          </w:p>
        </w:tc>
        <w:tc>
          <w:tcPr>
            <w:tcW w:w="236" w:type="dxa"/>
          </w:tcPr>
          <w:p w14:paraId="743CD969" w14:textId="77777777" w:rsidR="00657601" w:rsidRPr="00C45C75" w:rsidRDefault="00657601" w:rsidP="00657601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6D7E63" w14:textId="67328B2D" w:rsidR="00657601" w:rsidRPr="00FA587C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2,889,800</w:t>
            </w:r>
          </w:p>
        </w:tc>
        <w:tc>
          <w:tcPr>
            <w:tcW w:w="236" w:type="dxa"/>
          </w:tcPr>
          <w:p w14:paraId="4C9695DF" w14:textId="77777777" w:rsidR="00657601" w:rsidRPr="00C45C75" w:rsidRDefault="00657601" w:rsidP="0065760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8007A28" w14:textId="52585484" w:rsidR="00657601" w:rsidRPr="00C45C75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35,286</w:t>
            </w:r>
          </w:p>
        </w:tc>
        <w:tc>
          <w:tcPr>
            <w:tcW w:w="249" w:type="dxa"/>
            <w:vAlign w:val="bottom"/>
          </w:tcPr>
          <w:p w14:paraId="555B2AD2" w14:textId="77777777" w:rsidR="00657601" w:rsidRPr="00C45C75" w:rsidRDefault="00657601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25868F69" w14:textId="5E35CE63" w:rsidR="00657601" w:rsidRPr="00FA587C" w:rsidRDefault="00657601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40,467</w:t>
            </w:r>
          </w:p>
        </w:tc>
      </w:tr>
      <w:tr w:rsidR="00D72858" w:rsidRPr="00C45C75" w14:paraId="6B074F5B" w14:textId="77777777" w:rsidTr="002E0B6F">
        <w:tc>
          <w:tcPr>
            <w:tcW w:w="3486" w:type="dxa"/>
            <w:vAlign w:val="bottom"/>
          </w:tcPr>
          <w:p w14:paraId="2E2628AC" w14:textId="77777777" w:rsidR="00D72858" w:rsidRPr="00C45C75" w:rsidRDefault="00D72858" w:rsidP="00D7285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8F32B79" w14:textId="77777777" w:rsidR="00D72858" w:rsidRPr="00657601" w:rsidRDefault="00D72858" w:rsidP="00D728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3D78464" w14:textId="77777777" w:rsidR="00D72858" w:rsidRPr="00C45C75" w:rsidRDefault="00D72858" w:rsidP="00D7285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12" w:space="0" w:color="auto"/>
            </w:tcBorders>
            <w:vAlign w:val="bottom"/>
          </w:tcPr>
          <w:p w14:paraId="2DFEDC73" w14:textId="77777777" w:rsidR="00D72858" w:rsidRPr="00FA587C" w:rsidRDefault="00D72858" w:rsidP="00D728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55C05D0" w14:textId="77777777" w:rsidR="00D72858" w:rsidRPr="00C45C75" w:rsidRDefault="00D72858" w:rsidP="00D7285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7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657D4D4" w14:textId="77777777" w:rsidR="00D72858" w:rsidRPr="00C45C75" w:rsidRDefault="00D72858" w:rsidP="00D728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9" w:type="dxa"/>
            <w:vAlign w:val="bottom"/>
          </w:tcPr>
          <w:p w14:paraId="028CA1CF" w14:textId="77777777" w:rsidR="00D72858" w:rsidRPr="00C45C75" w:rsidRDefault="00D72858" w:rsidP="00D728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12" w:space="0" w:color="auto"/>
              <w:left w:val="nil"/>
            </w:tcBorders>
            <w:vAlign w:val="bottom"/>
          </w:tcPr>
          <w:p w14:paraId="68283F0A" w14:textId="77777777" w:rsidR="00D72858" w:rsidRPr="00FA587C" w:rsidRDefault="00D72858" w:rsidP="00D728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57601" w:rsidRPr="00C45C75" w14:paraId="76EEDCD2" w14:textId="77777777" w:rsidTr="002E0B6F">
        <w:tc>
          <w:tcPr>
            <w:tcW w:w="3486" w:type="dxa"/>
            <w:vAlign w:val="bottom"/>
          </w:tcPr>
          <w:p w14:paraId="127C360B" w14:textId="77777777" w:rsidR="00657601" w:rsidRPr="00C45C75" w:rsidRDefault="00657601" w:rsidP="0065760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ส่วนของผู้ถือหุ้นของบริษัท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211B2" w14:textId="0FE330E7" w:rsidR="00657601" w:rsidRPr="00657601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30474">
              <w:rPr>
                <w:rFonts w:ascii="Browallia New" w:hAnsi="Browallia New" w:cs="Browallia New"/>
                <w:sz w:val="28"/>
                <w:szCs w:val="28"/>
                <w:lang w:val="en-GB"/>
              </w:rPr>
              <w:t>319,638</w:t>
            </w: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15DDC15E" w14:textId="77777777" w:rsidR="00657601" w:rsidRPr="00C45C75" w:rsidRDefault="00657601" w:rsidP="00657601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74FF59B" w14:textId="0D05AC64" w:rsidR="00657601" w:rsidRPr="00FA587C" w:rsidRDefault="00930474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1,137,629</w:t>
            </w:r>
          </w:p>
        </w:tc>
        <w:tc>
          <w:tcPr>
            <w:tcW w:w="236" w:type="dxa"/>
          </w:tcPr>
          <w:p w14:paraId="518E3FEE" w14:textId="77777777" w:rsidR="00657601" w:rsidRPr="00C45C75" w:rsidRDefault="00657601" w:rsidP="0065760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77AC8" w14:textId="5E173F70" w:rsidR="00657601" w:rsidRPr="00C45C75" w:rsidRDefault="00930474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3,890</w:t>
            </w:r>
          </w:p>
        </w:tc>
        <w:tc>
          <w:tcPr>
            <w:tcW w:w="249" w:type="dxa"/>
            <w:vAlign w:val="bottom"/>
          </w:tcPr>
          <w:p w14:paraId="406E2505" w14:textId="77777777" w:rsidR="00657601" w:rsidRPr="00C45C75" w:rsidRDefault="00657601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vAlign w:val="bottom"/>
          </w:tcPr>
          <w:p w14:paraId="5C8F0CE7" w14:textId="676A5F0C" w:rsidR="00657601" w:rsidRPr="00FA587C" w:rsidRDefault="00930474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6,739</w:t>
            </w:r>
          </w:p>
        </w:tc>
      </w:tr>
      <w:tr w:rsidR="00657601" w:rsidRPr="00C45C75" w14:paraId="00ADA593" w14:textId="77777777" w:rsidTr="002E0B6F">
        <w:tc>
          <w:tcPr>
            <w:tcW w:w="3486" w:type="dxa"/>
            <w:vAlign w:val="bottom"/>
          </w:tcPr>
          <w:p w14:paraId="449A5B80" w14:textId="77777777" w:rsidR="00657601" w:rsidRPr="00C45C75" w:rsidRDefault="00657601" w:rsidP="0065760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70B51709" w14:textId="77777777" w:rsidR="00657601" w:rsidRPr="00657601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E41B6CB" w14:textId="77777777" w:rsidR="00657601" w:rsidRPr="00C45C75" w:rsidRDefault="00657601" w:rsidP="00657601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A0E73C4" w14:textId="77777777" w:rsidR="00657601" w:rsidRPr="00FA587C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77C274E" w14:textId="77777777" w:rsidR="00657601" w:rsidRPr="00C45C75" w:rsidRDefault="00657601" w:rsidP="0065760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CB3E8" w14:textId="77777777" w:rsidR="00657601" w:rsidRPr="00C45C75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9" w:type="dxa"/>
            <w:vAlign w:val="bottom"/>
          </w:tcPr>
          <w:p w14:paraId="798E7337" w14:textId="77777777" w:rsidR="00657601" w:rsidRPr="00C45C75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vAlign w:val="bottom"/>
          </w:tcPr>
          <w:p w14:paraId="68E6FE10" w14:textId="77777777" w:rsidR="00657601" w:rsidRPr="00FA587C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57601" w:rsidRPr="00C45C75" w14:paraId="518D1AA6" w14:textId="77777777" w:rsidTr="002E0B6F">
        <w:tc>
          <w:tcPr>
            <w:tcW w:w="3486" w:type="dxa"/>
            <w:vAlign w:val="bottom"/>
          </w:tcPr>
          <w:p w14:paraId="20B5B240" w14:textId="77777777" w:rsidR="00657601" w:rsidRPr="00C45C75" w:rsidRDefault="00657601" w:rsidP="0065760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</w:tcPr>
          <w:p w14:paraId="7583FD6A" w14:textId="4430CFF7" w:rsidR="00657601" w:rsidRPr="00657601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(317,471)</w:t>
            </w:r>
          </w:p>
        </w:tc>
        <w:tc>
          <w:tcPr>
            <w:tcW w:w="236" w:type="dxa"/>
          </w:tcPr>
          <w:p w14:paraId="639DD1BD" w14:textId="77777777" w:rsidR="00657601" w:rsidRPr="00C45C75" w:rsidRDefault="00657601" w:rsidP="00657601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12" w:space="0" w:color="auto"/>
            </w:tcBorders>
            <w:vAlign w:val="bottom"/>
          </w:tcPr>
          <w:p w14:paraId="38843C6B" w14:textId="2689AC55" w:rsidR="00657601" w:rsidRPr="00FA587C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1,129,920</w:t>
            </w:r>
          </w:p>
        </w:tc>
        <w:tc>
          <w:tcPr>
            <w:tcW w:w="236" w:type="dxa"/>
          </w:tcPr>
          <w:p w14:paraId="440E98E8" w14:textId="77777777" w:rsidR="00657601" w:rsidRPr="00C45C75" w:rsidRDefault="00657601" w:rsidP="0065760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7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F0CD36B" w14:textId="0DDCE157" w:rsidR="00657601" w:rsidRPr="00C45C75" w:rsidRDefault="00657601" w:rsidP="006576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3,738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A17B997" w14:textId="77777777" w:rsidR="00657601" w:rsidRPr="00C45C75" w:rsidRDefault="00657601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6B37AA4C" w14:textId="1C53BC7B" w:rsidR="00657601" w:rsidRPr="00FA587C" w:rsidRDefault="00657601" w:rsidP="0065760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6,474</w:t>
            </w:r>
          </w:p>
        </w:tc>
      </w:tr>
    </w:tbl>
    <w:p w14:paraId="771AB328" w14:textId="48EA5973" w:rsidR="00937A5C" w:rsidRDefault="00937A5C"/>
    <w:p w14:paraId="3EF1839C" w14:textId="480EB7A2" w:rsidR="00170C00" w:rsidRDefault="00170C00"/>
    <w:p w14:paraId="77A79E89" w14:textId="7479E20E" w:rsidR="00D51039" w:rsidRDefault="00D51039"/>
    <w:p w14:paraId="20CB2CA1" w14:textId="3DAD6F49" w:rsidR="00D51039" w:rsidRDefault="00D51039"/>
    <w:tbl>
      <w:tblPr>
        <w:tblW w:w="9076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580"/>
        <w:gridCol w:w="1260"/>
        <w:gridCol w:w="236"/>
        <w:gridCol w:w="1204"/>
        <w:gridCol w:w="274"/>
        <w:gridCol w:w="1080"/>
        <w:gridCol w:w="271"/>
        <w:gridCol w:w="1171"/>
      </w:tblGrid>
      <w:tr w:rsidR="00DA32F1" w:rsidRPr="00C45C75" w14:paraId="69A586E3" w14:textId="77777777" w:rsidTr="00170C00">
        <w:tc>
          <w:tcPr>
            <w:tcW w:w="3580" w:type="dxa"/>
          </w:tcPr>
          <w:p w14:paraId="48C5E7C7" w14:textId="77777777" w:rsidR="00DA32F1" w:rsidRPr="00336857" w:rsidRDefault="00DA32F1" w:rsidP="00DA32F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96" w:type="dxa"/>
            <w:gridSpan w:val="7"/>
          </w:tcPr>
          <w:p w14:paraId="6B59A897" w14:textId="77777777" w:rsidR="00DA32F1" w:rsidRPr="00336857" w:rsidRDefault="00DA32F1" w:rsidP="00657601">
            <w:pPr>
              <w:tabs>
                <w:tab w:val="left" w:pos="540"/>
              </w:tabs>
              <w:spacing w:line="240" w:lineRule="auto"/>
              <w:ind w:left="34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DA32F1" w:rsidRPr="00C45C75" w14:paraId="1B8C25ED" w14:textId="77777777" w:rsidTr="00170C00">
        <w:tc>
          <w:tcPr>
            <w:tcW w:w="3580" w:type="dxa"/>
          </w:tcPr>
          <w:p w14:paraId="0E34B12C" w14:textId="77777777" w:rsidR="00DA32F1" w:rsidRPr="00336857" w:rsidRDefault="00DA32F1" w:rsidP="00DA32F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67D9E62" w14:textId="77777777" w:rsidR="00DA32F1" w:rsidRPr="00336857" w:rsidRDefault="00DA32F1" w:rsidP="00467FE2">
            <w:pPr>
              <w:tabs>
                <w:tab w:val="left" w:pos="540"/>
              </w:tabs>
              <w:spacing w:line="240" w:lineRule="auto"/>
              <w:ind w:left="-80" w:right="-14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ดับบลิวซีไอ โฮลดิ้ง จำกัด</w:t>
            </w:r>
          </w:p>
        </w:tc>
        <w:tc>
          <w:tcPr>
            <w:tcW w:w="274" w:type="dxa"/>
          </w:tcPr>
          <w:p w14:paraId="6C31CE52" w14:textId="77777777" w:rsidR="00DA32F1" w:rsidRPr="00336857" w:rsidRDefault="00DA32F1" w:rsidP="00DA32F1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tcBorders>
              <w:bottom w:val="single" w:sz="4" w:space="0" w:color="auto"/>
            </w:tcBorders>
          </w:tcPr>
          <w:p w14:paraId="4DC50CE2" w14:textId="77777777" w:rsidR="00DA32F1" w:rsidRPr="00336857" w:rsidRDefault="00DA32F1" w:rsidP="00DA32F1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บริษัท </w:t>
            </w:r>
            <w:r w:rsidRPr="0033685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สยามสเนล</w:t>
            </w:r>
            <w:r w:rsidRPr="0033685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DA32F1" w:rsidRPr="00C45C75" w14:paraId="6485DB73" w14:textId="77777777" w:rsidTr="00170C00">
        <w:tc>
          <w:tcPr>
            <w:tcW w:w="3580" w:type="dxa"/>
          </w:tcPr>
          <w:p w14:paraId="6A97B72F" w14:textId="77777777" w:rsidR="00DA32F1" w:rsidRPr="00336857" w:rsidRDefault="00DA32F1" w:rsidP="00DA32F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B67DB" w14:textId="0BCFA553" w:rsidR="00DA32F1" w:rsidRPr="00336857" w:rsidRDefault="00D72858" w:rsidP="00DA32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AC17F9" w14:textId="77777777" w:rsidR="00DA32F1" w:rsidRPr="00336857" w:rsidRDefault="00DA32F1" w:rsidP="00DA32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07603" w14:textId="3D95D27F" w:rsidR="00DA32F1" w:rsidRPr="00336857" w:rsidRDefault="00D72858" w:rsidP="00DA32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74" w:type="dxa"/>
            <w:vAlign w:val="bottom"/>
          </w:tcPr>
          <w:p w14:paraId="5B5C20AA" w14:textId="77777777" w:rsidR="00DA32F1" w:rsidRPr="00336857" w:rsidRDefault="00DA32F1" w:rsidP="00DA32F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DEFD9" w14:textId="5C5F2E7D" w:rsidR="00DA32F1" w:rsidRPr="00336857" w:rsidRDefault="00D72858" w:rsidP="00DA32F1">
            <w:pPr>
              <w:tabs>
                <w:tab w:val="clear" w:pos="907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71" w:type="dxa"/>
            <w:vAlign w:val="bottom"/>
          </w:tcPr>
          <w:p w14:paraId="46C74CB8" w14:textId="77777777" w:rsidR="00DA32F1" w:rsidRPr="00336857" w:rsidRDefault="00DA32F1" w:rsidP="00282622">
            <w:pPr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6D71678" w14:textId="02ABB6EC" w:rsidR="00DA32F1" w:rsidRPr="00336857" w:rsidRDefault="00D72858" w:rsidP="00DA32F1">
            <w:pPr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DA32F1" w:rsidRPr="00C45C75" w14:paraId="15E6D09E" w14:textId="77777777" w:rsidTr="00170C00">
        <w:trPr>
          <w:trHeight w:val="62"/>
        </w:trPr>
        <w:tc>
          <w:tcPr>
            <w:tcW w:w="3580" w:type="dxa"/>
          </w:tcPr>
          <w:p w14:paraId="7E40AD28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3FC455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35B9A77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C4199CD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4" w:type="dxa"/>
          </w:tcPr>
          <w:p w14:paraId="5BB62DC1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062E9C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43370D49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</w:tcBorders>
          </w:tcPr>
          <w:p w14:paraId="320571AD" w14:textId="77777777" w:rsidR="00DA32F1" w:rsidRPr="00C45C75" w:rsidRDefault="00DA32F1" w:rsidP="00DA32F1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72858" w:rsidRPr="00C45C75" w14:paraId="3BE0721F" w14:textId="77777777" w:rsidTr="00170C00">
        <w:tc>
          <w:tcPr>
            <w:tcW w:w="3580" w:type="dxa"/>
            <w:vAlign w:val="bottom"/>
          </w:tcPr>
          <w:p w14:paraId="52DDFDE9" w14:textId="77777777" w:rsidR="00D72858" w:rsidRPr="00C45C75" w:rsidRDefault="00D72858" w:rsidP="00D7285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62BC8C" w14:textId="619F2F59" w:rsidR="00D72858" w:rsidRPr="00466F85" w:rsidRDefault="00657601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657,968</w:t>
            </w:r>
          </w:p>
        </w:tc>
        <w:tc>
          <w:tcPr>
            <w:tcW w:w="236" w:type="dxa"/>
          </w:tcPr>
          <w:p w14:paraId="4BE805B9" w14:textId="77777777" w:rsidR="00D72858" w:rsidRPr="00C118E0" w:rsidRDefault="00D72858" w:rsidP="00C118E0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1F307342" w14:textId="78D9CE90" w:rsidR="00D72858" w:rsidRPr="00C45C75" w:rsidRDefault="00D72858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6F85">
              <w:rPr>
                <w:rFonts w:ascii="Browallia New" w:hAnsi="Browallia New" w:cs="Browallia New"/>
                <w:sz w:val="28"/>
                <w:szCs w:val="28"/>
                <w:lang w:val="en-GB"/>
              </w:rPr>
              <w:t>1,626,871</w:t>
            </w:r>
          </w:p>
        </w:tc>
        <w:tc>
          <w:tcPr>
            <w:tcW w:w="274" w:type="dxa"/>
          </w:tcPr>
          <w:p w14:paraId="20C277C8" w14:textId="77777777" w:rsidR="00D72858" w:rsidRPr="00C45C75" w:rsidRDefault="00D72858" w:rsidP="00C118E0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79EE19" w14:textId="2AAD604E" w:rsidR="00D72858" w:rsidRPr="00C45C75" w:rsidRDefault="006650BA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41,782</w:t>
            </w:r>
          </w:p>
        </w:tc>
        <w:tc>
          <w:tcPr>
            <w:tcW w:w="271" w:type="dxa"/>
            <w:vAlign w:val="bottom"/>
          </w:tcPr>
          <w:p w14:paraId="63B028FF" w14:textId="77777777" w:rsidR="00D72858" w:rsidRPr="00C45C75" w:rsidRDefault="00D72858" w:rsidP="00C118E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left w:val="nil"/>
            </w:tcBorders>
            <w:vAlign w:val="bottom"/>
          </w:tcPr>
          <w:p w14:paraId="78219866" w14:textId="1CF1DC68" w:rsidR="00D72858" w:rsidRPr="00C45C75" w:rsidRDefault="00D72858" w:rsidP="00C118E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31,098</w:t>
            </w:r>
          </w:p>
        </w:tc>
      </w:tr>
      <w:tr w:rsidR="00D72858" w:rsidRPr="00C45C75" w14:paraId="35C02FD1" w14:textId="77777777" w:rsidTr="00930474">
        <w:tc>
          <w:tcPr>
            <w:tcW w:w="3580" w:type="dxa"/>
            <w:vAlign w:val="bottom"/>
          </w:tcPr>
          <w:p w14:paraId="2C86ECD9" w14:textId="7394B418" w:rsidR="00D72858" w:rsidRPr="00C45C75" w:rsidRDefault="00D77D19" w:rsidP="00D7285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D72858" w:rsidRPr="00C45C75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3915A6" w14:textId="289256C1" w:rsidR="00D72858" w:rsidRPr="007F27C8" w:rsidRDefault="00657601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30474">
              <w:rPr>
                <w:rFonts w:ascii="Browallia New" w:hAnsi="Browallia New" w:cs="Browallia New"/>
                <w:sz w:val="28"/>
                <w:szCs w:val="28"/>
                <w:lang w:val="en-GB"/>
              </w:rPr>
              <w:t>1,461,332</w:t>
            </w: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5C0072D2" w14:textId="77777777" w:rsidR="00D72858" w:rsidRPr="00C118E0" w:rsidRDefault="00D72858" w:rsidP="00C118E0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1841C340" w14:textId="1179D145" w:rsidR="00D72858" w:rsidRPr="00C45C75" w:rsidRDefault="00D72858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6F8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930474">
              <w:rPr>
                <w:rFonts w:ascii="Browallia New" w:hAnsi="Browallia New" w:cs="Browallia New"/>
                <w:sz w:val="28"/>
                <w:szCs w:val="28"/>
                <w:lang w:val="en-GB"/>
              </w:rPr>
              <w:t>556,263</w:t>
            </w:r>
            <w:r w:rsidRPr="00466F8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4" w:type="dxa"/>
          </w:tcPr>
          <w:p w14:paraId="2DEC2360" w14:textId="77777777" w:rsidR="00D72858" w:rsidRPr="00C45C75" w:rsidRDefault="00D72858" w:rsidP="00C118E0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15EB65" w14:textId="48DE32FE" w:rsidR="00D72858" w:rsidRPr="00C118E0" w:rsidRDefault="003A0708" w:rsidP="00C1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(2,</w:t>
            </w:r>
            <w:r w:rsidR="00343236"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  <w:r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1" w:type="dxa"/>
            <w:vAlign w:val="bottom"/>
          </w:tcPr>
          <w:p w14:paraId="7EF47381" w14:textId="77777777" w:rsidR="00D72858" w:rsidRPr="00C118E0" w:rsidRDefault="00D72858" w:rsidP="00C118E0">
            <w:pPr>
              <w:tabs>
                <w:tab w:val="left" w:pos="0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left w:val="nil"/>
            </w:tcBorders>
            <w:vAlign w:val="bottom"/>
          </w:tcPr>
          <w:p w14:paraId="030018B3" w14:textId="193C4056" w:rsidR="00D72858" w:rsidRPr="00C118E0" w:rsidRDefault="00D72858" w:rsidP="00C118E0">
            <w:pPr>
              <w:tabs>
                <w:tab w:val="left" w:pos="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(7,027)</w:t>
            </w:r>
          </w:p>
        </w:tc>
      </w:tr>
      <w:tr w:rsidR="00D72858" w:rsidRPr="00C45C75" w14:paraId="6AE843E0" w14:textId="77777777" w:rsidTr="00930474">
        <w:tc>
          <w:tcPr>
            <w:tcW w:w="3580" w:type="dxa"/>
            <w:vAlign w:val="bottom"/>
          </w:tcPr>
          <w:p w14:paraId="28F745E3" w14:textId="772EC1DE" w:rsidR="00D72858" w:rsidRPr="00C45C75" w:rsidRDefault="00D77D19" w:rsidP="00D7285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D72858" w:rsidRPr="00C45C75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140E198" w14:textId="2EC29984" w:rsidR="00D72858" w:rsidRPr="007F27C8" w:rsidRDefault="00930474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(1,451,429)</w:t>
            </w:r>
          </w:p>
        </w:tc>
        <w:tc>
          <w:tcPr>
            <w:tcW w:w="236" w:type="dxa"/>
          </w:tcPr>
          <w:p w14:paraId="211B4CAD" w14:textId="77777777" w:rsidR="00D72858" w:rsidRPr="00C118E0" w:rsidRDefault="00D72858" w:rsidP="00C118E0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8" w:space="0" w:color="auto"/>
            </w:tcBorders>
            <w:vAlign w:val="bottom"/>
          </w:tcPr>
          <w:p w14:paraId="2F595520" w14:textId="55A59D60" w:rsidR="00D72858" w:rsidRPr="00C45C75" w:rsidRDefault="00930474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(552,493)</w:t>
            </w:r>
          </w:p>
        </w:tc>
        <w:tc>
          <w:tcPr>
            <w:tcW w:w="274" w:type="dxa"/>
          </w:tcPr>
          <w:p w14:paraId="11238305" w14:textId="77777777" w:rsidR="00D72858" w:rsidRPr="00C45C75" w:rsidRDefault="00D72858" w:rsidP="00C118E0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661ADB" w14:textId="0A2366CA" w:rsidR="00D72858" w:rsidRPr="00C45C75" w:rsidRDefault="003A0708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(2,</w:t>
            </w:r>
            <w:r w:rsidR="00343236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A20F456" w14:textId="77777777" w:rsidR="00D72858" w:rsidRPr="00C45C75" w:rsidRDefault="00D72858" w:rsidP="00C118E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left w:val="nil"/>
              <w:bottom w:val="single" w:sz="8" w:space="0" w:color="auto"/>
            </w:tcBorders>
            <w:shd w:val="clear" w:color="auto" w:fill="auto"/>
            <w:vAlign w:val="bottom"/>
          </w:tcPr>
          <w:p w14:paraId="3D4A6A99" w14:textId="4A886B0D" w:rsidR="00D72858" w:rsidRPr="00C45C75" w:rsidRDefault="00D72858" w:rsidP="00C118E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(6,752)</w:t>
            </w:r>
          </w:p>
        </w:tc>
      </w:tr>
      <w:tr w:rsidR="00D72858" w:rsidRPr="00C45C75" w14:paraId="329E4397" w14:textId="77777777" w:rsidTr="00930474">
        <w:tc>
          <w:tcPr>
            <w:tcW w:w="3580" w:type="dxa"/>
            <w:vAlign w:val="bottom"/>
          </w:tcPr>
          <w:p w14:paraId="6B80CF79" w14:textId="224A8B12" w:rsidR="00D72858" w:rsidRPr="00C45C75" w:rsidRDefault="00D72858" w:rsidP="00D7285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ขาดทุน</w:t>
            </w: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7A452C3" w14:textId="51CE1601" w:rsidR="00D72858" w:rsidRPr="007F27C8" w:rsidRDefault="00657601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(2</w:t>
            </w:r>
            <w:r w:rsidR="00D17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912,761)</w:t>
            </w:r>
          </w:p>
        </w:tc>
        <w:tc>
          <w:tcPr>
            <w:tcW w:w="236" w:type="dxa"/>
          </w:tcPr>
          <w:p w14:paraId="0607DBC9" w14:textId="77777777" w:rsidR="00D72858" w:rsidRPr="00C118E0" w:rsidRDefault="00D72858" w:rsidP="00C118E0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single" w:sz="8" w:space="0" w:color="auto"/>
              <w:bottom w:val="single" w:sz="12" w:space="0" w:color="auto"/>
            </w:tcBorders>
            <w:vAlign w:val="bottom"/>
          </w:tcPr>
          <w:p w14:paraId="7687526F" w14:textId="185415F5" w:rsidR="00D72858" w:rsidRPr="00C45C75" w:rsidRDefault="00D72858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6F85">
              <w:rPr>
                <w:rFonts w:ascii="Browallia New" w:hAnsi="Browallia New" w:cs="Browallia New"/>
                <w:sz w:val="28"/>
                <w:szCs w:val="28"/>
                <w:lang w:val="en-GB"/>
              </w:rPr>
              <w:t>(1,108,756)</w:t>
            </w:r>
          </w:p>
        </w:tc>
        <w:tc>
          <w:tcPr>
            <w:tcW w:w="274" w:type="dxa"/>
          </w:tcPr>
          <w:p w14:paraId="407250CE" w14:textId="77777777" w:rsidR="00D72858" w:rsidRPr="00C45C75" w:rsidRDefault="00D72858" w:rsidP="00C118E0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C92B8A3" w14:textId="4A3C2CD2" w:rsidR="00D72858" w:rsidRPr="00336857" w:rsidRDefault="00343236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(5,585</w:t>
            </w:r>
            <w:r w:rsidR="001D5BA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3C24233" w14:textId="77777777" w:rsidR="00D72858" w:rsidRPr="00336857" w:rsidRDefault="00D72858" w:rsidP="00C118E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6E72511A" w14:textId="33587FD0" w:rsidR="00D72858" w:rsidRPr="00336857" w:rsidRDefault="00D72858" w:rsidP="00C118E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lang w:val="en-GB"/>
              </w:rPr>
              <w:t>(13,779)</w:t>
            </w:r>
          </w:p>
        </w:tc>
      </w:tr>
      <w:tr w:rsidR="00D72858" w:rsidRPr="00C45C75" w14:paraId="6573DFF2" w14:textId="77777777" w:rsidTr="00930474">
        <w:tc>
          <w:tcPr>
            <w:tcW w:w="3580" w:type="dxa"/>
            <w:vAlign w:val="bottom"/>
          </w:tcPr>
          <w:p w14:paraId="7C93B61E" w14:textId="0B262113" w:rsidR="00D72858" w:rsidRPr="00C45C75" w:rsidRDefault="00D72858" w:rsidP="00D7285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9BE9AED" w14:textId="033108AA" w:rsidR="00D72858" w:rsidRPr="007F27C8" w:rsidRDefault="00D72858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04A6405" w14:textId="77777777" w:rsidR="00D72858" w:rsidRPr="00C118E0" w:rsidRDefault="00D72858" w:rsidP="00C118E0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single" w:sz="12" w:space="0" w:color="auto"/>
            </w:tcBorders>
            <w:vAlign w:val="bottom"/>
          </w:tcPr>
          <w:p w14:paraId="30EBD934" w14:textId="505C6239" w:rsidR="00D72858" w:rsidRPr="00C45C75" w:rsidRDefault="00D72858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4" w:type="dxa"/>
          </w:tcPr>
          <w:p w14:paraId="62F85B02" w14:textId="77777777" w:rsidR="00D72858" w:rsidRPr="00C45C75" w:rsidRDefault="00D72858" w:rsidP="00C118E0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CC841A0" w14:textId="55F5C391" w:rsidR="00D72858" w:rsidRPr="00C45C75" w:rsidRDefault="00D72858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98A9886" w14:textId="77777777" w:rsidR="00D72858" w:rsidRPr="00C45C75" w:rsidRDefault="00D72858" w:rsidP="00C118E0">
            <w:pPr>
              <w:tabs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nil"/>
            </w:tcBorders>
            <w:shd w:val="clear" w:color="auto" w:fill="auto"/>
            <w:vAlign w:val="bottom"/>
          </w:tcPr>
          <w:p w14:paraId="350A4132" w14:textId="7A883212" w:rsidR="00D72858" w:rsidRPr="00C45C75" w:rsidRDefault="00D72858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72858" w:rsidRPr="00C45C75" w14:paraId="35BD1C93" w14:textId="77777777" w:rsidTr="007F27C8">
        <w:tc>
          <w:tcPr>
            <w:tcW w:w="3580" w:type="dxa"/>
            <w:vAlign w:val="bottom"/>
          </w:tcPr>
          <w:p w14:paraId="29633D61" w14:textId="77777777" w:rsidR="00D72858" w:rsidRPr="00C45C75" w:rsidRDefault="00D72858" w:rsidP="00D7285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กำไรขาดทุนเบ็ดเสร็จรวมของผู้ถือหุ้นของบริษัท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366C62" w14:textId="1F3F0AA2" w:rsidR="00D72858" w:rsidRPr="007F27C8" w:rsidRDefault="00EB720F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(1,</w:t>
            </w:r>
            <w:r w:rsidR="00D17896">
              <w:rPr>
                <w:rFonts w:ascii="Browallia New" w:hAnsi="Browallia New" w:cs="Browallia New"/>
                <w:sz w:val="28"/>
                <w:szCs w:val="28"/>
                <w:lang w:val="en-GB"/>
              </w:rPr>
              <w:t>457,267</w:t>
            </w: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45E8C3A4" w14:textId="77777777" w:rsidR="00D72858" w:rsidRPr="00C118E0" w:rsidRDefault="00D72858" w:rsidP="00C118E0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0DA654D4" w14:textId="27CB8572" w:rsidR="00D72858" w:rsidRPr="00C45C75" w:rsidRDefault="00D72858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6F8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17896">
              <w:rPr>
                <w:rFonts w:ascii="Browallia New" w:hAnsi="Browallia New" w:cs="Browallia New"/>
                <w:sz w:val="28"/>
                <w:szCs w:val="28"/>
                <w:lang w:val="en-GB"/>
              </w:rPr>
              <w:t>556,263</w:t>
            </w:r>
            <w:r w:rsidRPr="00466F8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4" w:type="dxa"/>
          </w:tcPr>
          <w:p w14:paraId="41111239" w14:textId="77777777" w:rsidR="00D72858" w:rsidRPr="00C45C75" w:rsidRDefault="00D72858" w:rsidP="00C118E0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F4D9F1" w14:textId="16E1C552" w:rsidR="00D72858" w:rsidRPr="00C45C75" w:rsidRDefault="001D5BA6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(2,</w:t>
            </w:r>
            <w:r w:rsidR="00343236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1" w:type="dxa"/>
            <w:vAlign w:val="bottom"/>
          </w:tcPr>
          <w:p w14:paraId="3A59C619" w14:textId="77777777" w:rsidR="00D72858" w:rsidRPr="00C45C75" w:rsidRDefault="00D72858" w:rsidP="00C118E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left w:val="nil"/>
            </w:tcBorders>
            <w:vAlign w:val="bottom"/>
          </w:tcPr>
          <w:p w14:paraId="211174DE" w14:textId="6DFE9DFA" w:rsidR="00D72858" w:rsidRPr="00C45C75" w:rsidRDefault="00D72858" w:rsidP="00C118E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(7,027)</w:t>
            </w:r>
          </w:p>
        </w:tc>
      </w:tr>
      <w:tr w:rsidR="00D72858" w:rsidRPr="00C45C75" w14:paraId="66F5450B" w14:textId="77777777" w:rsidTr="007F27C8">
        <w:tc>
          <w:tcPr>
            <w:tcW w:w="3580" w:type="dxa"/>
            <w:vAlign w:val="bottom"/>
          </w:tcPr>
          <w:p w14:paraId="32FE0886" w14:textId="77777777" w:rsidR="00D72858" w:rsidRPr="00C45C75" w:rsidRDefault="00D72858" w:rsidP="00D7285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กำไรขาดทุนเบ็ดเสร็จรวมของส่วนได้เสียที่ไม่มีอำนาจควบคุม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9BD57" w14:textId="5B74F04F" w:rsidR="00D72858" w:rsidRPr="007F27C8" w:rsidRDefault="00EB720F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(1</w:t>
            </w:r>
            <w:r w:rsidR="00D17896">
              <w:rPr>
                <w:rFonts w:ascii="Browallia New" w:hAnsi="Browallia New" w:cs="Browallia New"/>
                <w:sz w:val="28"/>
                <w:szCs w:val="28"/>
                <w:lang w:val="en-GB"/>
              </w:rPr>
              <w:t>,447,391</w:t>
            </w: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6301A971" w14:textId="77777777" w:rsidR="00D72858" w:rsidRPr="00C118E0" w:rsidRDefault="00D72858" w:rsidP="00C118E0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1CE3109" w14:textId="02885098" w:rsidR="00D72858" w:rsidRPr="00C118E0" w:rsidRDefault="00D72858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6F8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17896">
              <w:rPr>
                <w:rFonts w:ascii="Browallia New" w:hAnsi="Browallia New" w:cs="Browallia New"/>
                <w:sz w:val="28"/>
                <w:szCs w:val="28"/>
                <w:lang w:val="en-GB"/>
              </w:rPr>
              <w:t>552,493</w:t>
            </w:r>
            <w:r w:rsidRPr="00466F8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4" w:type="dxa"/>
          </w:tcPr>
          <w:p w14:paraId="6E3C1011" w14:textId="77777777" w:rsidR="00D72858" w:rsidRPr="00C45C75" w:rsidRDefault="00D72858" w:rsidP="00C118E0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1484D" w14:textId="4B3971F8" w:rsidR="00D72858" w:rsidRPr="00C118E0" w:rsidRDefault="001D5BA6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(2,</w:t>
            </w:r>
            <w:r w:rsidR="00343236"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737</w:t>
            </w:r>
            <w:r w:rsidR="00C56658"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07F69A6" w14:textId="77777777" w:rsidR="00D72858" w:rsidRPr="00C118E0" w:rsidRDefault="00D72858" w:rsidP="00C118E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304B736" w14:textId="739A3B07" w:rsidR="00D72858" w:rsidRPr="00C118E0" w:rsidRDefault="00D72858" w:rsidP="00C118E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(6,752)</w:t>
            </w:r>
          </w:p>
        </w:tc>
      </w:tr>
      <w:tr w:rsidR="00D72858" w:rsidRPr="00C45C75" w14:paraId="3CB348AF" w14:textId="77777777" w:rsidTr="007F27C8">
        <w:tc>
          <w:tcPr>
            <w:tcW w:w="3580" w:type="dxa"/>
            <w:vAlign w:val="bottom"/>
          </w:tcPr>
          <w:p w14:paraId="6A669A34" w14:textId="77777777" w:rsidR="00D72858" w:rsidRDefault="00D72858" w:rsidP="00D7285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กำไรขาดทุนเบ็ดเสร็จรวม</w:t>
            </w:r>
          </w:p>
          <w:p w14:paraId="7D369A3F" w14:textId="77777777" w:rsidR="00D72858" w:rsidRPr="00C45C75" w:rsidRDefault="00D72858" w:rsidP="00D7285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สำหรับปี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2C86F87" w14:textId="747B405C" w:rsidR="00D72858" w:rsidRPr="007F27C8" w:rsidRDefault="00EB720F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(2,9</w:t>
            </w:r>
            <w:r w:rsidR="00D17896">
              <w:rPr>
                <w:rFonts w:ascii="Browallia New" w:hAnsi="Browallia New" w:cs="Browallia New"/>
                <w:sz w:val="28"/>
                <w:szCs w:val="28"/>
                <w:lang w:val="en-GB"/>
              </w:rPr>
              <w:t>04,658</w:t>
            </w:r>
            <w:r w:rsidR="00657601" w:rsidRPr="007F27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4E6B65A2" w14:textId="77777777" w:rsidR="00D72858" w:rsidRPr="00C118E0" w:rsidRDefault="00D72858" w:rsidP="00C118E0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926DEA8" w14:textId="65CD0BF3" w:rsidR="00D72858" w:rsidRPr="00C118E0" w:rsidRDefault="00D72858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6F85">
              <w:rPr>
                <w:rFonts w:ascii="Browallia New" w:hAnsi="Browallia New" w:cs="Browallia New"/>
                <w:sz w:val="28"/>
                <w:szCs w:val="28"/>
                <w:lang w:val="en-GB"/>
              </w:rPr>
              <w:t>(1,108,756)</w:t>
            </w:r>
          </w:p>
        </w:tc>
        <w:tc>
          <w:tcPr>
            <w:tcW w:w="274" w:type="dxa"/>
          </w:tcPr>
          <w:p w14:paraId="33388E9A" w14:textId="77777777" w:rsidR="00D72858" w:rsidRPr="00C45C75" w:rsidRDefault="00D72858" w:rsidP="00C118E0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BC36CEF" w14:textId="4F6D2D32" w:rsidR="00D72858" w:rsidRPr="00C118E0" w:rsidRDefault="00343236" w:rsidP="00C118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(5,585</w:t>
            </w:r>
            <w:r w:rsidR="00C56658"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336CF23" w14:textId="77777777" w:rsidR="00D72858" w:rsidRPr="00C118E0" w:rsidRDefault="00D72858" w:rsidP="00C118E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58B54209" w14:textId="2A4050E5" w:rsidR="00D72858" w:rsidRPr="00C118E0" w:rsidRDefault="00D72858" w:rsidP="00C118E0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18E0">
              <w:rPr>
                <w:rFonts w:ascii="Browallia New" w:hAnsi="Browallia New" w:cs="Browallia New"/>
                <w:sz w:val="28"/>
                <w:szCs w:val="28"/>
                <w:lang w:val="en-GB"/>
              </w:rPr>
              <w:t>(13,779)</w:t>
            </w:r>
          </w:p>
        </w:tc>
      </w:tr>
    </w:tbl>
    <w:p w14:paraId="021EC387" w14:textId="713FD002" w:rsidR="00544880" w:rsidRDefault="00544880"/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43"/>
        <w:gridCol w:w="1276"/>
        <w:gridCol w:w="284"/>
        <w:gridCol w:w="1275"/>
        <w:gridCol w:w="284"/>
        <w:gridCol w:w="992"/>
        <w:gridCol w:w="284"/>
        <w:gridCol w:w="1134"/>
      </w:tblGrid>
      <w:tr w:rsidR="00C118E0" w:rsidRPr="00C45C75" w14:paraId="4DBFEA02" w14:textId="77777777" w:rsidTr="006B2FE8">
        <w:tc>
          <w:tcPr>
            <w:tcW w:w="3543" w:type="dxa"/>
          </w:tcPr>
          <w:p w14:paraId="05DE4BED" w14:textId="5EDC2C80" w:rsidR="00C118E0" w:rsidRPr="00C45C75" w:rsidRDefault="00C118E0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shd w:val="clear" w:color="auto" w:fill="auto"/>
          </w:tcPr>
          <w:p w14:paraId="3B83E39E" w14:textId="608A7C57" w:rsidR="00C118E0" w:rsidRPr="00C45C75" w:rsidRDefault="00C118E0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336857" w:rsidRPr="00C45C75" w14:paraId="4525E446" w14:textId="77777777" w:rsidTr="006B2FE8">
        <w:tc>
          <w:tcPr>
            <w:tcW w:w="3543" w:type="dxa"/>
          </w:tcPr>
          <w:p w14:paraId="683C808A" w14:textId="77777777" w:rsidR="00336857" w:rsidRPr="00C45C75" w:rsidRDefault="00336857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0A67873E" w14:textId="5E5F2100" w:rsidR="00336857" w:rsidRPr="00C45C75" w:rsidRDefault="002E0B6F" w:rsidP="002E0B6F">
            <w:pPr>
              <w:tabs>
                <w:tab w:val="clear" w:pos="454"/>
                <w:tab w:val="clear" w:pos="680"/>
                <w:tab w:val="left" w:pos="258"/>
              </w:tabs>
              <w:spacing w:line="240" w:lineRule="auto"/>
              <w:ind w:left="-102" w:right="-8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="00336857"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 ดับบลิวซีไอ โฮลดิ้ง จำกัด</w:t>
            </w:r>
          </w:p>
        </w:tc>
        <w:tc>
          <w:tcPr>
            <w:tcW w:w="284" w:type="dxa"/>
          </w:tcPr>
          <w:p w14:paraId="40BC01CE" w14:textId="77777777" w:rsidR="00336857" w:rsidRPr="00C45C75" w:rsidRDefault="00336857" w:rsidP="002E0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2F435523" w14:textId="374084E5" w:rsidR="00336857" w:rsidRPr="00C45C75" w:rsidRDefault="00336857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บริษัท </w:t>
            </w:r>
            <w:r w:rsidRPr="0033685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สยามสเนล</w:t>
            </w:r>
            <w:r w:rsidRPr="0033685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3685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336857" w:rsidRPr="00C45C75" w14:paraId="15104FE2" w14:textId="77777777" w:rsidTr="006B2FE8">
        <w:tc>
          <w:tcPr>
            <w:tcW w:w="3543" w:type="dxa"/>
          </w:tcPr>
          <w:p w14:paraId="1E496B4A" w14:textId="77777777" w:rsidR="00336857" w:rsidRPr="00C45C75" w:rsidRDefault="00336857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5BE58" w14:textId="30CF868F" w:rsidR="00336857" w:rsidRPr="00C45C75" w:rsidRDefault="00D72858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E83DBE2" w14:textId="77777777" w:rsidR="00336857" w:rsidRPr="00C45C75" w:rsidRDefault="00336857" w:rsidP="002E0B6F">
            <w:pPr>
              <w:tabs>
                <w:tab w:val="left" w:pos="540"/>
              </w:tabs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7437F" w14:textId="6D198974" w:rsidR="00336857" w:rsidRPr="00C45C75" w:rsidRDefault="00D72858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84" w:type="dxa"/>
            <w:vAlign w:val="bottom"/>
          </w:tcPr>
          <w:p w14:paraId="4D052EA3" w14:textId="77777777" w:rsidR="00336857" w:rsidRPr="00C45C75" w:rsidRDefault="00336857" w:rsidP="002E0B6F">
            <w:pPr>
              <w:tabs>
                <w:tab w:val="clear" w:pos="907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AF256" w14:textId="1C9478CA" w:rsidR="00336857" w:rsidRPr="00C45C75" w:rsidRDefault="00D72858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C8FC641" w14:textId="77777777" w:rsidR="00336857" w:rsidRPr="00C45C75" w:rsidRDefault="00336857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2B56C80" w14:textId="439ABB76" w:rsidR="00336857" w:rsidRPr="00C45C75" w:rsidRDefault="00D72858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336857" w:rsidRPr="00C45C75" w14:paraId="6F41B49C" w14:textId="77777777" w:rsidTr="006B2FE8">
        <w:tc>
          <w:tcPr>
            <w:tcW w:w="3543" w:type="dxa"/>
            <w:vAlign w:val="bottom"/>
          </w:tcPr>
          <w:p w14:paraId="361DAD63" w14:textId="77777777" w:rsidR="00336857" w:rsidRPr="00C45C75" w:rsidRDefault="00336857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1868F" w14:textId="77777777" w:rsidR="00336857" w:rsidRPr="00C45C75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8E3DC64" w14:textId="77777777" w:rsidR="00336857" w:rsidRPr="00C45C75" w:rsidRDefault="00336857" w:rsidP="0033685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88AA3E6" w14:textId="77777777" w:rsidR="00336857" w:rsidRPr="00C45C75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9BE718A" w14:textId="77777777" w:rsidR="00336857" w:rsidRPr="00C45C75" w:rsidRDefault="00336857" w:rsidP="0033685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6A3CF" w14:textId="422BEB87" w:rsidR="00336857" w:rsidRPr="003E73D4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61970C85" w14:textId="77777777" w:rsidR="00336857" w:rsidRPr="00C45C75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7AC83FBA" w14:textId="77777777" w:rsidR="00336857" w:rsidRPr="00C45C75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72858" w:rsidRPr="00C45C75" w14:paraId="691C404B" w14:textId="77777777" w:rsidTr="006B2FE8">
        <w:tc>
          <w:tcPr>
            <w:tcW w:w="3543" w:type="dxa"/>
            <w:vAlign w:val="bottom"/>
          </w:tcPr>
          <w:p w14:paraId="7FAEA1C8" w14:textId="3416FC9E" w:rsidR="00D72858" w:rsidRPr="00C45C75" w:rsidRDefault="00D72858" w:rsidP="00D7285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6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เงินสดสุทธิ</w:t>
            </w: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ใช้ไปในกิจกรรมดำเนินงาน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816885" w14:textId="136FF049" w:rsidR="00D72858" w:rsidRPr="00F37FAC" w:rsidRDefault="00F37FAC" w:rsidP="00D728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(271,680)</w:t>
            </w:r>
          </w:p>
        </w:tc>
        <w:tc>
          <w:tcPr>
            <w:tcW w:w="284" w:type="dxa"/>
          </w:tcPr>
          <w:p w14:paraId="2493A1B1" w14:textId="77777777" w:rsidR="00D72858" w:rsidRPr="00C45C75" w:rsidRDefault="00D72858" w:rsidP="00D7285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EAEC1F1" w14:textId="63B231FE" w:rsidR="00D72858" w:rsidRPr="00C45C75" w:rsidRDefault="00D72858" w:rsidP="00D728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(238,135)</w:t>
            </w:r>
          </w:p>
        </w:tc>
        <w:tc>
          <w:tcPr>
            <w:tcW w:w="284" w:type="dxa"/>
          </w:tcPr>
          <w:p w14:paraId="21530EB3" w14:textId="77777777" w:rsidR="00D72858" w:rsidRPr="00C45C75" w:rsidRDefault="00D72858" w:rsidP="00D7285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679BD5" w14:textId="1A95844C" w:rsidR="00D72858" w:rsidRPr="00C45C75" w:rsidRDefault="00C56658" w:rsidP="00D728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7,521</w:t>
            </w:r>
          </w:p>
        </w:tc>
        <w:tc>
          <w:tcPr>
            <w:tcW w:w="284" w:type="dxa"/>
            <w:vAlign w:val="bottom"/>
          </w:tcPr>
          <w:p w14:paraId="43D1F3B3" w14:textId="77777777" w:rsidR="00D72858" w:rsidRPr="00C45C75" w:rsidRDefault="00D72858" w:rsidP="00D728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87EF224" w14:textId="1DFF4882" w:rsidR="00D72858" w:rsidRPr="00C45C75" w:rsidRDefault="00D72858" w:rsidP="00D728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lang w:val="en-GB"/>
              </w:rPr>
              <w:t>(19,472)</w:t>
            </w:r>
          </w:p>
        </w:tc>
      </w:tr>
      <w:tr w:rsidR="00D72858" w:rsidRPr="00C45C75" w14:paraId="32ED0347" w14:textId="77777777" w:rsidTr="006B2FE8">
        <w:tc>
          <w:tcPr>
            <w:tcW w:w="3543" w:type="dxa"/>
            <w:vAlign w:val="bottom"/>
          </w:tcPr>
          <w:p w14:paraId="7BDB68B1" w14:textId="77777777" w:rsidR="00D72858" w:rsidRPr="00C45C75" w:rsidRDefault="00D72858" w:rsidP="00D7285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6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เงินสดสุทธิจาก </w:t>
            </w:r>
            <w:r w:rsidRPr="00C45C75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ใช้ไปใน) กิจกรรมการลงทุน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4C3A46" w14:textId="230C7D58" w:rsidR="00D72858" w:rsidRPr="00C45C75" w:rsidRDefault="00F37FAC" w:rsidP="00D728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(40,927)</w:t>
            </w:r>
          </w:p>
        </w:tc>
        <w:tc>
          <w:tcPr>
            <w:tcW w:w="284" w:type="dxa"/>
          </w:tcPr>
          <w:p w14:paraId="26645F88" w14:textId="77777777" w:rsidR="00D72858" w:rsidRPr="00C45C75" w:rsidRDefault="00D72858" w:rsidP="00D7285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3B19E8C" w14:textId="7221FC86" w:rsidR="00D72858" w:rsidRPr="00C45C75" w:rsidRDefault="00D72858" w:rsidP="00D728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(24,829)</w:t>
            </w:r>
          </w:p>
        </w:tc>
        <w:tc>
          <w:tcPr>
            <w:tcW w:w="284" w:type="dxa"/>
          </w:tcPr>
          <w:p w14:paraId="001C5F45" w14:textId="77777777" w:rsidR="00D72858" w:rsidRPr="00C45C75" w:rsidRDefault="00D72858" w:rsidP="00D7285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7F77A9" w14:textId="75012934" w:rsidR="00D72858" w:rsidRPr="00336857" w:rsidRDefault="00C56658" w:rsidP="00D728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(1,737)</w:t>
            </w:r>
          </w:p>
        </w:tc>
        <w:tc>
          <w:tcPr>
            <w:tcW w:w="284" w:type="dxa"/>
            <w:vAlign w:val="bottom"/>
          </w:tcPr>
          <w:p w14:paraId="441E84EF" w14:textId="77777777" w:rsidR="00D72858" w:rsidRPr="00C45C75" w:rsidRDefault="00D72858" w:rsidP="00D72858">
            <w:pPr>
              <w:tabs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1DE9452" w14:textId="79A5F02C" w:rsidR="00D72858" w:rsidRPr="00C45C75" w:rsidRDefault="00D72858" w:rsidP="00D72858">
            <w:pPr>
              <w:tabs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lang w:val="en-GB"/>
              </w:rPr>
              <w:t>(19,920)</w:t>
            </w:r>
          </w:p>
        </w:tc>
      </w:tr>
      <w:tr w:rsidR="00D72858" w:rsidRPr="00C45C75" w14:paraId="6E1C11FE" w14:textId="77777777" w:rsidTr="006B2FE8">
        <w:tc>
          <w:tcPr>
            <w:tcW w:w="3543" w:type="dxa"/>
            <w:vAlign w:val="bottom"/>
          </w:tcPr>
          <w:p w14:paraId="49A38D70" w14:textId="77777777" w:rsidR="00D72858" w:rsidRPr="00C45C75" w:rsidRDefault="00D72858" w:rsidP="00D7285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6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เงินสดสุทธิจาก</w:t>
            </w:r>
            <w:r w:rsidRPr="00C45C7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ใช้ไปใน) กิจกรรมจัดหาเงิน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5E8F1" w14:textId="31DF3CA8" w:rsidR="00D72858" w:rsidRPr="00C45C75" w:rsidRDefault="00F37FAC" w:rsidP="00D728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(98,426)</w:t>
            </w:r>
          </w:p>
        </w:tc>
        <w:tc>
          <w:tcPr>
            <w:tcW w:w="284" w:type="dxa"/>
          </w:tcPr>
          <w:p w14:paraId="20762491" w14:textId="77777777" w:rsidR="00D72858" w:rsidRPr="00C45C75" w:rsidRDefault="00D72858" w:rsidP="00D7285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F659F4C" w14:textId="13A4355B" w:rsidR="00D72858" w:rsidRPr="00C45C75" w:rsidRDefault="00D72858" w:rsidP="00D728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613,409</w:t>
            </w:r>
          </w:p>
        </w:tc>
        <w:tc>
          <w:tcPr>
            <w:tcW w:w="284" w:type="dxa"/>
          </w:tcPr>
          <w:p w14:paraId="289D1189" w14:textId="77777777" w:rsidR="00D72858" w:rsidRPr="00C45C75" w:rsidRDefault="00D72858" w:rsidP="00D7285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6700A" w14:textId="4896A8AD" w:rsidR="00D72858" w:rsidRPr="00C45C75" w:rsidRDefault="00C56658" w:rsidP="00D728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(7,685)</w:t>
            </w:r>
          </w:p>
        </w:tc>
        <w:tc>
          <w:tcPr>
            <w:tcW w:w="284" w:type="dxa"/>
            <w:vAlign w:val="bottom"/>
          </w:tcPr>
          <w:p w14:paraId="6DF4FD1B" w14:textId="77777777" w:rsidR="00D72858" w:rsidRPr="00C45C75" w:rsidRDefault="00D72858" w:rsidP="00D728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bottom"/>
          </w:tcPr>
          <w:p w14:paraId="6A9EEDF7" w14:textId="6EA3521C" w:rsidR="00D72858" w:rsidRPr="00C45C75" w:rsidRDefault="00D72858" w:rsidP="00D728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lang w:val="en-GB"/>
              </w:rPr>
              <w:t>39,920</w:t>
            </w:r>
          </w:p>
        </w:tc>
      </w:tr>
      <w:tr w:rsidR="00D72858" w:rsidRPr="00C45C75" w14:paraId="5BA33843" w14:textId="77777777" w:rsidTr="006B2FE8">
        <w:tc>
          <w:tcPr>
            <w:tcW w:w="3543" w:type="dxa"/>
            <w:vAlign w:val="bottom"/>
          </w:tcPr>
          <w:p w14:paraId="45EB2161" w14:textId="149C642E" w:rsidR="00D72858" w:rsidRPr="00C45C75" w:rsidRDefault="00D72858" w:rsidP="00D72858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45C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เงินสดรับ (จ่าย)</w:t>
            </w:r>
            <w:r w:rsidR="00C053F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86C537D" w14:textId="75D02406" w:rsidR="00D72858" w:rsidRPr="00C45C75" w:rsidRDefault="00F37FAC" w:rsidP="00D728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(411,033)</w:t>
            </w:r>
          </w:p>
        </w:tc>
        <w:tc>
          <w:tcPr>
            <w:tcW w:w="284" w:type="dxa"/>
          </w:tcPr>
          <w:p w14:paraId="1ECBC6AB" w14:textId="77777777" w:rsidR="00D72858" w:rsidRPr="00C45C75" w:rsidRDefault="00D72858" w:rsidP="00D72858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A9142F3" w14:textId="105F7F1B" w:rsidR="00D72858" w:rsidRPr="00C45C75" w:rsidRDefault="00D72858" w:rsidP="00D7285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350,445</w:t>
            </w:r>
          </w:p>
        </w:tc>
        <w:tc>
          <w:tcPr>
            <w:tcW w:w="284" w:type="dxa"/>
          </w:tcPr>
          <w:p w14:paraId="01C219EE" w14:textId="77777777" w:rsidR="00D72858" w:rsidRPr="00C45C75" w:rsidRDefault="00D72858" w:rsidP="00D72858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E69750A" w14:textId="56D1C731" w:rsidR="00D72858" w:rsidRPr="00C45C75" w:rsidRDefault="00C56658" w:rsidP="00D728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(1,901)</w:t>
            </w:r>
          </w:p>
        </w:tc>
        <w:tc>
          <w:tcPr>
            <w:tcW w:w="284" w:type="dxa"/>
            <w:vAlign w:val="bottom"/>
          </w:tcPr>
          <w:p w14:paraId="7EBBAF3D" w14:textId="77777777" w:rsidR="00D72858" w:rsidRPr="00C45C75" w:rsidRDefault="00D72858" w:rsidP="00D728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013EA742" w14:textId="1DD0BD85" w:rsidR="00D72858" w:rsidRPr="00C45C75" w:rsidRDefault="00D72858" w:rsidP="00D7285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36857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</w:p>
        </w:tc>
      </w:tr>
    </w:tbl>
    <w:p w14:paraId="1DD33769" w14:textId="778BF8F5" w:rsidR="00C053F4" w:rsidRDefault="000926DB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     </w:t>
      </w:r>
    </w:p>
    <w:p w14:paraId="1437284A" w14:textId="020A8351" w:rsidR="005753E0" w:rsidRPr="001E401B" w:rsidRDefault="005753E0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43977">
        <w:rPr>
          <w:rFonts w:ascii="Browallia New" w:hAnsi="Browallia New" w:cs="Browallia New"/>
          <w:sz w:val="28"/>
          <w:szCs w:val="28"/>
          <w:u w:val="single"/>
          <w:cs/>
        </w:rPr>
        <w:t xml:space="preserve">เงินลงทุนในบริษัทอื่น </w:t>
      </w:r>
      <w:r w:rsidR="006103DA" w:rsidRPr="00B43977">
        <w:rPr>
          <w:rFonts w:ascii="Browallia New" w:hAnsi="Browallia New" w:cs="Browallia New"/>
          <w:sz w:val="28"/>
          <w:szCs w:val="28"/>
          <w:u w:val="single"/>
          <w:lang w:val="en-GB"/>
        </w:rPr>
        <w:t>–</w:t>
      </w:r>
      <w:r w:rsidRPr="00B43977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 สุทธิ</w:t>
      </w:r>
    </w:p>
    <w:p w14:paraId="685C6090" w14:textId="77777777" w:rsidR="001E401B" w:rsidRPr="00B43977" w:rsidRDefault="001E401B" w:rsidP="001E401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3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74"/>
        <w:gridCol w:w="900"/>
        <w:gridCol w:w="900"/>
        <w:gridCol w:w="990"/>
        <w:gridCol w:w="962"/>
        <w:gridCol w:w="1018"/>
        <w:gridCol w:w="990"/>
      </w:tblGrid>
      <w:tr w:rsidR="005753E0" w:rsidRPr="00B6314B" w14:paraId="0E6F6DE4" w14:textId="77777777" w:rsidTr="002E0B6F">
        <w:trPr>
          <w:cantSplit/>
          <w:trHeight w:val="124"/>
        </w:trPr>
        <w:tc>
          <w:tcPr>
            <w:tcW w:w="3174" w:type="dxa"/>
          </w:tcPr>
          <w:p w14:paraId="6B7D1A7D" w14:textId="77777777" w:rsidR="005753E0" w:rsidRPr="002E0B6F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6E0E25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216819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A36BEF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</w:tcPr>
          <w:p w14:paraId="02709C66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08" w:type="dxa"/>
            <w:gridSpan w:val="2"/>
          </w:tcPr>
          <w:p w14:paraId="352CB02D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5753E0" w:rsidRPr="00B6314B" w14:paraId="791F69CC" w14:textId="77777777" w:rsidTr="002E0B6F">
        <w:trPr>
          <w:cantSplit/>
        </w:trPr>
        <w:tc>
          <w:tcPr>
            <w:tcW w:w="3174" w:type="dxa"/>
          </w:tcPr>
          <w:p w14:paraId="63D78F81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60" w:type="dxa"/>
            <w:gridSpan w:val="6"/>
          </w:tcPr>
          <w:p w14:paraId="5FA9333C" w14:textId="77777777" w:rsidR="005753E0" w:rsidRPr="00B43977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5753E0" w:rsidRPr="00B6314B" w14:paraId="6581872B" w14:textId="77777777" w:rsidTr="002E0B6F">
        <w:trPr>
          <w:cantSplit/>
        </w:trPr>
        <w:tc>
          <w:tcPr>
            <w:tcW w:w="3174" w:type="dxa"/>
          </w:tcPr>
          <w:p w14:paraId="452AB19E" w14:textId="77777777" w:rsidR="005753E0" w:rsidRPr="00B4397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11ECD3A4" w14:textId="77777777" w:rsidR="005753E0" w:rsidRPr="00B43977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52" w:type="dxa"/>
            <w:gridSpan w:val="2"/>
          </w:tcPr>
          <w:p w14:paraId="457FFADE" w14:textId="77777777" w:rsidR="005753E0" w:rsidRPr="00B43977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2008" w:type="dxa"/>
            <w:gridSpan w:val="2"/>
          </w:tcPr>
          <w:p w14:paraId="59C7EAA4" w14:textId="77777777" w:rsidR="005753E0" w:rsidRPr="00B43977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</w:tr>
      <w:tr w:rsidR="00761DAF" w:rsidRPr="00B6314B" w14:paraId="44F8F664" w14:textId="77777777" w:rsidTr="002E0B6F">
        <w:trPr>
          <w:cantSplit/>
        </w:trPr>
        <w:tc>
          <w:tcPr>
            <w:tcW w:w="3174" w:type="dxa"/>
          </w:tcPr>
          <w:p w14:paraId="352B648C" w14:textId="77777777" w:rsidR="00761DAF" w:rsidRPr="00B43977" w:rsidRDefault="00761DAF" w:rsidP="00761DAF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CBD2639" w14:textId="1490B695" w:rsidR="00761DAF" w:rsidRPr="00B43977" w:rsidRDefault="00D72858" w:rsidP="00761DA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900" w:type="dxa"/>
          </w:tcPr>
          <w:p w14:paraId="5F7050F7" w14:textId="12A5ABB0" w:rsidR="00761DAF" w:rsidRPr="00B43977" w:rsidRDefault="00D72858" w:rsidP="00761DA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990" w:type="dxa"/>
          </w:tcPr>
          <w:p w14:paraId="72DF0206" w14:textId="1CDF159A" w:rsidR="00761DAF" w:rsidRPr="00B43977" w:rsidRDefault="00D72858" w:rsidP="00761DA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962" w:type="dxa"/>
          </w:tcPr>
          <w:p w14:paraId="705D8867" w14:textId="190DE166" w:rsidR="00761DAF" w:rsidRPr="00B43977" w:rsidRDefault="00D72858" w:rsidP="00761DA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1018" w:type="dxa"/>
          </w:tcPr>
          <w:p w14:paraId="4F46CABB" w14:textId="33CD14CE" w:rsidR="00761DAF" w:rsidRPr="00B43977" w:rsidRDefault="00D72858" w:rsidP="00761DA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990" w:type="dxa"/>
          </w:tcPr>
          <w:p w14:paraId="69DC56C0" w14:textId="3B7D877E" w:rsidR="00761DAF" w:rsidRPr="00B43977" w:rsidRDefault="00D72858" w:rsidP="00761DA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5753E0" w:rsidRPr="00757C94" w14:paraId="1C21A779" w14:textId="77777777" w:rsidTr="002E0B6F">
        <w:trPr>
          <w:cantSplit/>
        </w:trPr>
        <w:tc>
          <w:tcPr>
            <w:tcW w:w="3174" w:type="dxa"/>
          </w:tcPr>
          <w:p w14:paraId="1E1130B9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486ED3F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7483AAB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8FF6F1D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14:paraId="0A567FD5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18" w:type="dxa"/>
          </w:tcPr>
          <w:p w14:paraId="3372CF1E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808957" w14:textId="77777777" w:rsidR="005753E0" w:rsidRPr="00757C94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C24A1" w:rsidRPr="00B6314B" w14:paraId="264038C0" w14:textId="77777777" w:rsidTr="002E0B6F">
        <w:trPr>
          <w:cantSplit/>
        </w:trPr>
        <w:tc>
          <w:tcPr>
            <w:tcW w:w="3174" w:type="dxa"/>
            <w:vAlign w:val="bottom"/>
          </w:tcPr>
          <w:p w14:paraId="522290C4" w14:textId="77777777" w:rsidR="00AC24A1" w:rsidRPr="00B43977" w:rsidRDefault="00AC24A1" w:rsidP="00D72858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900" w:type="dxa"/>
            <w:vAlign w:val="bottom"/>
          </w:tcPr>
          <w:p w14:paraId="131897CE" w14:textId="19D94DB3" w:rsidR="00AC24A1" w:rsidRPr="00B43977" w:rsidRDefault="00A10A7E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300,000</w:t>
            </w:r>
          </w:p>
        </w:tc>
        <w:tc>
          <w:tcPr>
            <w:tcW w:w="900" w:type="dxa"/>
            <w:vAlign w:val="bottom"/>
          </w:tcPr>
          <w:p w14:paraId="31848331" w14:textId="77777777" w:rsidR="00AC24A1" w:rsidRPr="00B43977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</w:rPr>
              <w:t>200,000</w:t>
            </w:r>
          </w:p>
        </w:tc>
        <w:tc>
          <w:tcPr>
            <w:tcW w:w="990" w:type="dxa"/>
            <w:vAlign w:val="bottom"/>
          </w:tcPr>
          <w:p w14:paraId="43A9C1F9" w14:textId="4C35D145" w:rsidR="00AC24A1" w:rsidRPr="00B43977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10A7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B43977">
              <w:rPr>
                <w:rFonts w:ascii="Browallia New" w:hAnsi="Browallia New" w:cs="Browallia New"/>
                <w:sz w:val="24"/>
                <w:szCs w:val="24"/>
              </w:rPr>
              <w:t>.00</w:t>
            </w:r>
          </w:p>
        </w:tc>
        <w:tc>
          <w:tcPr>
            <w:tcW w:w="962" w:type="dxa"/>
            <w:vAlign w:val="bottom"/>
          </w:tcPr>
          <w:p w14:paraId="628338C2" w14:textId="77777777" w:rsidR="00AC24A1" w:rsidRPr="00B43977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</w:rPr>
              <w:t>18.00</w:t>
            </w:r>
          </w:p>
        </w:tc>
        <w:tc>
          <w:tcPr>
            <w:tcW w:w="1018" w:type="dxa"/>
            <w:vAlign w:val="bottom"/>
          </w:tcPr>
          <w:p w14:paraId="5F25595E" w14:textId="6B4ECB26" w:rsidR="00AC24A1" w:rsidRPr="00B43977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</w:rPr>
              <w:t>36,000</w:t>
            </w:r>
          </w:p>
        </w:tc>
        <w:tc>
          <w:tcPr>
            <w:tcW w:w="990" w:type="dxa"/>
            <w:vAlign w:val="bottom"/>
          </w:tcPr>
          <w:p w14:paraId="36E264C2" w14:textId="41136203" w:rsidR="00AC24A1" w:rsidRPr="00B43977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</w:rPr>
              <w:t>36,000</w:t>
            </w:r>
          </w:p>
        </w:tc>
      </w:tr>
      <w:tr w:rsidR="00AC24A1" w:rsidRPr="00B6314B" w14:paraId="4139E5CA" w14:textId="77777777" w:rsidTr="002E0B6F">
        <w:trPr>
          <w:cantSplit/>
        </w:trPr>
        <w:tc>
          <w:tcPr>
            <w:tcW w:w="3174" w:type="dxa"/>
            <w:vAlign w:val="bottom"/>
          </w:tcPr>
          <w:p w14:paraId="08CDE22A" w14:textId="77777777" w:rsidR="00AC24A1" w:rsidRPr="00B43977" w:rsidRDefault="00AC24A1" w:rsidP="00D72858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อิเมจิแมกซ์ จำกัด</w:t>
            </w:r>
          </w:p>
        </w:tc>
        <w:tc>
          <w:tcPr>
            <w:tcW w:w="900" w:type="dxa"/>
            <w:vAlign w:val="bottom"/>
          </w:tcPr>
          <w:p w14:paraId="5D6A1283" w14:textId="166600B3" w:rsidR="00AC24A1" w:rsidRPr="00B43977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</w:rPr>
              <w:t>108,000</w:t>
            </w:r>
          </w:p>
        </w:tc>
        <w:tc>
          <w:tcPr>
            <w:tcW w:w="900" w:type="dxa"/>
            <w:vAlign w:val="bottom"/>
          </w:tcPr>
          <w:p w14:paraId="495520B4" w14:textId="77777777" w:rsidR="00AC24A1" w:rsidRPr="00B43977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</w:rPr>
              <w:t>108,000</w:t>
            </w:r>
          </w:p>
        </w:tc>
        <w:tc>
          <w:tcPr>
            <w:tcW w:w="990" w:type="dxa"/>
            <w:vAlign w:val="bottom"/>
          </w:tcPr>
          <w:p w14:paraId="61D46F8E" w14:textId="430216BD" w:rsidR="00AC24A1" w:rsidRPr="00B43977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</w:rPr>
              <w:t>7.40</w:t>
            </w:r>
          </w:p>
        </w:tc>
        <w:tc>
          <w:tcPr>
            <w:tcW w:w="962" w:type="dxa"/>
            <w:vAlign w:val="bottom"/>
          </w:tcPr>
          <w:p w14:paraId="2DC89672" w14:textId="77777777" w:rsidR="00AC24A1" w:rsidRPr="00B43977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</w:rPr>
              <w:t>7.40</w:t>
            </w:r>
          </w:p>
        </w:tc>
        <w:tc>
          <w:tcPr>
            <w:tcW w:w="1018" w:type="dxa"/>
            <w:vAlign w:val="bottom"/>
          </w:tcPr>
          <w:p w14:paraId="0340508F" w14:textId="48D47055" w:rsidR="00AC24A1" w:rsidRPr="00B43977" w:rsidRDefault="00AC24A1" w:rsidP="00D72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</w:rPr>
              <w:t>8,000</w:t>
            </w:r>
          </w:p>
        </w:tc>
        <w:tc>
          <w:tcPr>
            <w:tcW w:w="990" w:type="dxa"/>
            <w:vAlign w:val="bottom"/>
          </w:tcPr>
          <w:p w14:paraId="555F39D1" w14:textId="6E240707" w:rsidR="00AC24A1" w:rsidRPr="00B43977" w:rsidRDefault="00AC24A1" w:rsidP="00D72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</w:rPr>
              <w:t>8,000</w:t>
            </w:r>
          </w:p>
        </w:tc>
      </w:tr>
      <w:tr w:rsidR="00AC24A1" w:rsidRPr="00B6314B" w14:paraId="0D57038A" w14:textId="77777777" w:rsidTr="002E0B6F">
        <w:trPr>
          <w:cantSplit/>
        </w:trPr>
        <w:tc>
          <w:tcPr>
            <w:tcW w:w="3174" w:type="dxa"/>
            <w:vAlign w:val="bottom"/>
          </w:tcPr>
          <w:p w14:paraId="65313F36" w14:textId="77777777" w:rsidR="00AC24A1" w:rsidRPr="00B43977" w:rsidRDefault="00AC24A1" w:rsidP="00D72858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2D52E9BD" w14:textId="77777777" w:rsidR="00AC24A1" w:rsidRPr="00B43977" w:rsidRDefault="00AC24A1" w:rsidP="00D72858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0DDB972" w14:textId="77777777" w:rsidR="00AC24A1" w:rsidRPr="00B43977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2036B0" w14:textId="77777777" w:rsidR="00AC24A1" w:rsidRPr="00B43977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2FDEC379" w14:textId="77777777" w:rsidR="00AC24A1" w:rsidRPr="00B43977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0FFDC204" w14:textId="370E6FE3" w:rsidR="00AC24A1" w:rsidRPr="006A1E4D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1E4D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</w:p>
        </w:tc>
        <w:tc>
          <w:tcPr>
            <w:tcW w:w="990" w:type="dxa"/>
            <w:shd w:val="clear" w:color="auto" w:fill="auto"/>
          </w:tcPr>
          <w:p w14:paraId="1508CAC1" w14:textId="4E1C3330" w:rsidR="00AC24A1" w:rsidRPr="00B43977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A1E4D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</w:p>
        </w:tc>
      </w:tr>
      <w:tr w:rsidR="00AC24A1" w:rsidRPr="00B6314B" w14:paraId="0B088323" w14:textId="77777777" w:rsidTr="002E0B6F">
        <w:trPr>
          <w:cantSplit/>
        </w:trPr>
        <w:tc>
          <w:tcPr>
            <w:tcW w:w="3174" w:type="dxa"/>
            <w:vAlign w:val="bottom"/>
          </w:tcPr>
          <w:p w14:paraId="5E2F8C2A" w14:textId="4B016AFF" w:rsidR="00AC24A1" w:rsidRPr="00B43977" w:rsidRDefault="00AC24A1" w:rsidP="00D72858">
            <w:pPr>
              <w:spacing w:line="240" w:lineRule="auto"/>
              <w:ind w:right="-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14:paraId="61210897" w14:textId="77777777" w:rsidR="00AC24A1" w:rsidRPr="00B6314B" w:rsidRDefault="00AC24A1" w:rsidP="00D72858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B5360D2" w14:textId="77777777" w:rsidR="00AC24A1" w:rsidRPr="00B6314B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B63B91" w14:textId="77777777" w:rsidR="00AC24A1" w:rsidRPr="00B6314B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62181D5D" w14:textId="77777777" w:rsidR="00AC24A1" w:rsidRPr="00B6314B" w:rsidRDefault="00AC24A1" w:rsidP="00D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522B6402" w14:textId="3FE719ED" w:rsidR="00AC24A1" w:rsidRPr="00B65028" w:rsidRDefault="00AC24A1" w:rsidP="00D72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502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B6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  <w:r w:rsidRPr="00B6502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65A877CB" w14:textId="215316DC" w:rsidR="00AC24A1" w:rsidRPr="00B43977" w:rsidRDefault="00AC24A1" w:rsidP="00D728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502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B65028">
              <w:rPr>
                <w:rFonts w:ascii="Browallia New" w:hAnsi="Browallia New" w:cs="Browallia New"/>
                <w:sz w:val="24"/>
                <w:szCs w:val="24"/>
                <w:lang w:val="en-GB"/>
              </w:rPr>
              <w:t>44,000</w:t>
            </w:r>
            <w:r w:rsidRPr="00B6502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C24A1" w:rsidRPr="00B6314B" w14:paraId="256197C2" w14:textId="77777777" w:rsidTr="002E0B6F">
        <w:trPr>
          <w:cantSplit/>
        </w:trPr>
        <w:tc>
          <w:tcPr>
            <w:tcW w:w="3174" w:type="dxa"/>
          </w:tcPr>
          <w:p w14:paraId="609B87C4" w14:textId="77777777" w:rsidR="00AC24A1" w:rsidRPr="00B43977" w:rsidRDefault="00AC24A1" w:rsidP="00D72858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4"/>
                <w:szCs w:val="24"/>
              </w:rPr>
            </w:pPr>
            <w:r w:rsidRPr="00B43977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</w:tcPr>
          <w:p w14:paraId="49B450EE" w14:textId="77777777" w:rsidR="00AC24A1" w:rsidRPr="00B6314B" w:rsidRDefault="00AC24A1" w:rsidP="00D72858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91956D" w14:textId="77777777" w:rsidR="00AC24A1" w:rsidRPr="00B6314B" w:rsidRDefault="00AC24A1" w:rsidP="00D72858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1E3DB4" w14:textId="77777777" w:rsidR="00AC24A1" w:rsidRPr="00B6314B" w:rsidRDefault="00AC24A1" w:rsidP="00D72858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62" w:type="dxa"/>
          </w:tcPr>
          <w:p w14:paraId="6C320AB0" w14:textId="77777777" w:rsidR="00AC24A1" w:rsidRPr="00B6314B" w:rsidRDefault="00AC24A1" w:rsidP="00D72858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6D0FC25" w14:textId="1FDA775C" w:rsidR="00AC24A1" w:rsidRPr="00B65028" w:rsidRDefault="00AC24A1" w:rsidP="00C118E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502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65FB2C" w14:textId="2F0AEEA8" w:rsidR="00AC24A1" w:rsidRPr="00B43977" w:rsidRDefault="00AC24A1" w:rsidP="00D728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6502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0859F09" w14:textId="77777777" w:rsidR="002E0B6F" w:rsidRDefault="002E0B6F" w:rsidP="003D14A4">
      <w:pPr>
        <w:tabs>
          <w:tab w:val="clear" w:pos="454"/>
          <w:tab w:val="clear" w:pos="680"/>
          <w:tab w:val="left" w:pos="450"/>
        </w:tabs>
        <w:ind w:left="450"/>
        <w:rPr>
          <w:rFonts w:ascii="Browallia New" w:hAnsi="Browallia New" w:cs="Browallia New"/>
          <w:caps/>
          <w:sz w:val="28"/>
          <w:szCs w:val="28"/>
          <w:lang w:eastAsia="zh-HK"/>
        </w:rPr>
      </w:pPr>
    </w:p>
    <w:p w14:paraId="20EE72FF" w14:textId="2CE74D1A" w:rsidR="00BC4FD4" w:rsidRDefault="00BC4FD4" w:rsidP="002E0B6F">
      <w:pPr>
        <w:tabs>
          <w:tab w:val="clear" w:pos="454"/>
          <w:tab w:val="clear" w:pos="680"/>
          <w:tab w:val="left" w:pos="450"/>
        </w:tabs>
        <w:ind w:left="450"/>
        <w:jc w:val="thaiDistribute"/>
        <w:rPr>
          <w:rFonts w:ascii="Browallia New" w:hAnsi="Browallia New" w:cs="Browallia New"/>
          <w:caps/>
          <w:sz w:val="28"/>
          <w:szCs w:val="28"/>
          <w:lang w:eastAsia="zh-HK"/>
        </w:rPr>
      </w:pPr>
      <w:r>
        <w:rPr>
          <w:rFonts w:ascii="Browallia New" w:hAnsi="Browallia New" w:cs="Browallia New"/>
          <w:caps/>
          <w:sz w:val="28"/>
          <w:szCs w:val="28"/>
          <w:cs/>
          <w:lang w:eastAsia="zh-HK"/>
        </w:rPr>
        <w:lastRenderedPageBreak/>
        <w:t>บริษัทบันทึกค่าเผื่อการด้อยค่าเงินลงทุนในบริษัทอื่นทั้งจำนวน เนื่องจากผู้บริหารพิจารณาว่าเงินลงทุนดังกล่าวไม่มีผลตอบแทนจากการลงทุน และมูลค่าที่จะได้รับคืนต่ำกว่ามูลค่า</w:t>
      </w:r>
      <w:r w:rsidR="00C053F4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>ตาม</w:t>
      </w:r>
      <w:r>
        <w:rPr>
          <w:rFonts w:ascii="Browallia New" w:hAnsi="Browallia New" w:cs="Browallia New"/>
          <w:caps/>
          <w:sz w:val="28"/>
          <w:szCs w:val="28"/>
          <w:cs/>
          <w:lang w:eastAsia="zh-HK"/>
        </w:rPr>
        <w:t>บัญชีของเงินลงทุน</w:t>
      </w:r>
    </w:p>
    <w:p w14:paraId="0165D082" w14:textId="77777777" w:rsidR="00892802" w:rsidRDefault="00892802" w:rsidP="00892802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14162E9" w14:textId="46DF58FE" w:rsidR="00892802" w:rsidRDefault="00892802" w:rsidP="00892802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sz w:val="28"/>
          <w:szCs w:val="28"/>
        </w:rPr>
        <w:t>24</w:t>
      </w:r>
      <w:r>
        <w:rPr>
          <w:rFonts w:ascii="Browallia New" w:hAnsi="Browallia New" w:cs="Browallia New"/>
          <w:sz w:val="28"/>
          <w:szCs w:val="28"/>
          <w:cs/>
        </w:rPr>
        <w:t xml:space="preserve"> ตุลาคม </w:t>
      </w:r>
      <w:r>
        <w:rPr>
          <w:rFonts w:ascii="Browallia New" w:hAnsi="Browallia New" w:cs="Browallia New"/>
          <w:sz w:val="28"/>
          <w:szCs w:val="28"/>
        </w:rPr>
        <w:t>2560</w:t>
      </w:r>
      <w:r>
        <w:rPr>
          <w:rFonts w:ascii="Browallia New" w:hAnsi="Browallia New" w:cs="Browallia New"/>
          <w:sz w:val="28"/>
          <w:szCs w:val="28"/>
          <w:cs/>
        </w:rPr>
        <w:t xml:space="preserve"> ที่ประชุมวิสามัญผู้ถือหุ้นบริษัท แดทโซ เอเชีย คอร์ปอเรชั่น จำกัด มีมติอนุมัติให้เพิ่มทุนจดทะเบียนจำนวน </w:t>
      </w:r>
      <w:r>
        <w:rPr>
          <w:rFonts w:ascii="Browallia New" w:hAnsi="Browallia New" w:cs="Browallia New"/>
          <w:sz w:val="28"/>
          <w:szCs w:val="28"/>
        </w:rPr>
        <w:t>100</w:t>
      </w:r>
      <w:r>
        <w:rPr>
          <w:rFonts w:ascii="Browallia New" w:hAnsi="Browallia New" w:cs="Browallia New"/>
          <w:sz w:val="28"/>
          <w:szCs w:val="28"/>
          <w:cs/>
        </w:rPr>
        <w:t xml:space="preserve"> ล้าน</w:t>
      </w:r>
      <w:r w:rsidRPr="00F41D2E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Pr="00F41D2E">
        <w:rPr>
          <w:rFonts w:ascii="Browallia New" w:hAnsi="Browallia New" w:cs="Browallia New" w:hint="cs"/>
          <w:sz w:val="28"/>
          <w:szCs w:val="28"/>
          <w:cs/>
        </w:rPr>
        <w:t xml:space="preserve">จากเดิมจำนวน </w:t>
      </w:r>
      <w:r w:rsidRPr="00F41D2E">
        <w:rPr>
          <w:rFonts w:ascii="Browallia New" w:hAnsi="Browallia New" w:cs="Browallia New"/>
          <w:sz w:val="28"/>
          <w:szCs w:val="28"/>
          <w:lang w:val="en-GB"/>
        </w:rPr>
        <w:t xml:space="preserve">200 </w:t>
      </w:r>
      <w:r w:rsidRPr="00F41D2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ล้านบาท </w:t>
      </w:r>
      <w:r w:rsidRPr="00F41D2E">
        <w:rPr>
          <w:rFonts w:ascii="Browallia New" w:hAnsi="Browallia New" w:cs="Browallia New"/>
          <w:sz w:val="28"/>
          <w:szCs w:val="28"/>
          <w:cs/>
        </w:rPr>
        <w:t>เป็นจำนวน</w:t>
      </w:r>
      <w:r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300</w:t>
      </w:r>
      <w:r>
        <w:rPr>
          <w:rFonts w:ascii="Browallia New" w:hAnsi="Browallia New" w:cs="Browallia New"/>
          <w:sz w:val="28"/>
          <w:szCs w:val="28"/>
          <w:cs/>
        </w:rPr>
        <w:t xml:space="preserve"> ล้านบาท โดยออกหุ้นสามัญจำนวน </w:t>
      </w:r>
      <w:r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  <w:cs/>
        </w:rPr>
        <w:t xml:space="preserve"> ล้านหุ้น มูลค่าที่ตราไว้ หุ้นละ </w:t>
      </w:r>
      <w:r>
        <w:rPr>
          <w:rFonts w:ascii="Browallia New" w:hAnsi="Browallia New" w:cs="Browallia New"/>
          <w:sz w:val="28"/>
          <w:szCs w:val="28"/>
        </w:rPr>
        <w:t xml:space="preserve">100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ให้แก่ผู้ถือหุ้นเดิมในอัตราส่วน </w:t>
      </w:r>
      <w:r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/>
          <w:sz w:val="28"/>
          <w:szCs w:val="28"/>
          <w:cs/>
        </w:rPr>
        <w:t xml:space="preserve"> หุ้นเดิมต่อ </w:t>
      </w:r>
      <w:r>
        <w:rPr>
          <w:rFonts w:ascii="Browallia New" w:hAnsi="Browallia New" w:cs="Browallia New"/>
          <w:sz w:val="28"/>
          <w:szCs w:val="28"/>
        </w:rPr>
        <w:t xml:space="preserve">1 </w:t>
      </w:r>
      <w:r>
        <w:rPr>
          <w:rFonts w:ascii="Browallia New" w:hAnsi="Browallia New" w:cs="Browallia New"/>
          <w:sz w:val="28"/>
          <w:szCs w:val="28"/>
          <w:cs/>
        </w:rPr>
        <w:t>หุ้นสามัญใหม่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747C6F7D" w14:textId="77777777" w:rsidR="00892802" w:rsidRDefault="00892802" w:rsidP="00892802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4CE0F82" w14:textId="27516FA2" w:rsidR="00892802" w:rsidRDefault="00892802" w:rsidP="00892802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ในการประชุมคณะกรรมการบริษัทครั้ง</w:t>
      </w:r>
      <w:r w:rsidRPr="002F4D0E">
        <w:rPr>
          <w:rFonts w:ascii="Browallia New" w:hAnsi="Browallia New" w:cs="Browallia New"/>
          <w:sz w:val="28"/>
          <w:szCs w:val="28"/>
          <w:cs/>
        </w:rPr>
        <w:t xml:space="preserve">ที่ </w:t>
      </w:r>
      <w:r w:rsidRPr="002F4D0E">
        <w:rPr>
          <w:rFonts w:ascii="Browallia New" w:hAnsi="Browallia New" w:cs="Browallia New"/>
          <w:sz w:val="28"/>
          <w:szCs w:val="28"/>
        </w:rPr>
        <w:t xml:space="preserve">19/2560 </w:t>
      </w:r>
      <w:r w:rsidRPr="002F4D0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2F4D0E">
        <w:rPr>
          <w:rFonts w:ascii="Browallia New" w:hAnsi="Browallia New" w:cs="Browallia New"/>
          <w:sz w:val="28"/>
          <w:szCs w:val="28"/>
        </w:rPr>
        <w:t xml:space="preserve">10 </w:t>
      </w:r>
      <w:r w:rsidRPr="002F4D0E">
        <w:rPr>
          <w:rFonts w:ascii="Browallia New" w:hAnsi="Browallia New" w:cs="Browallia New"/>
          <w:sz w:val="28"/>
          <w:szCs w:val="28"/>
          <w:cs/>
        </w:rPr>
        <w:t xml:space="preserve">พฤศจิกายน </w:t>
      </w:r>
      <w:r w:rsidRPr="002F4D0E">
        <w:rPr>
          <w:rFonts w:ascii="Browallia New" w:hAnsi="Browallia New" w:cs="Browallia New"/>
          <w:sz w:val="28"/>
          <w:szCs w:val="28"/>
        </w:rPr>
        <w:t xml:space="preserve">2560 </w:t>
      </w:r>
      <w:r w:rsidRPr="002F4D0E">
        <w:rPr>
          <w:rFonts w:ascii="Browallia New" w:hAnsi="Browallia New" w:cs="Browallia New"/>
          <w:sz w:val="28"/>
          <w:szCs w:val="28"/>
          <w:cs/>
        </w:rPr>
        <w:t>คณะกรรมการมีมติสละสิทธิจองซื้อหุ้นเพิ่มทุนของบริษัท แดทโซ เอเชีย คอร์ปอร์เรชั่น จำกัด ท</w:t>
      </w:r>
      <w:r w:rsidRPr="002F4D0E">
        <w:rPr>
          <w:rFonts w:ascii="Browallia New" w:hAnsi="Browallia New" w:cs="Browallia New" w:hint="cs"/>
          <w:sz w:val="28"/>
          <w:szCs w:val="28"/>
          <w:cs/>
        </w:rPr>
        <w:t>ำ</w:t>
      </w:r>
      <w:r w:rsidRPr="002F4D0E">
        <w:rPr>
          <w:rFonts w:ascii="Browallia New" w:hAnsi="Browallia New" w:cs="Browallia New"/>
          <w:sz w:val="28"/>
          <w:szCs w:val="28"/>
          <w:cs/>
        </w:rPr>
        <w:t>ให้สัดส่วนในการถือหุ้น</w:t>
      </w:r>
      <w:r w:rsidRPr="002F4D0E">
        <w:rPr>
          <w:rFonts w:ascii="Browallia New" w:hAnsi="Browallia New" w:cs="Browallia New" w:hint="cs"/>
          <w:sz w:val="28"/>
          <w:szCs w:val="28"/>
          <w:cs/>
        </w:rPr>
        <w:t>ของบริษัทลดลงเหลือ</w:t>
      </w:r>
      <w:r w:rsidRPr="002F4D0E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Pr="002F4D0E">
        <w:rPr>
          <w:rFonts w:ascii="Browallia New" w:hAnsi="Browallia New" w:cs="Browallia New"/>
          <w:sz w:val="28"/>
          <w:szCs w:val="28"/>
        </w:rPr>
        <w:t>12</w:t>
      </w:r>
      <w:r w:rsidRPr="002F4D0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85658DA" w14:textId="77777777" w:rsidR="006F311D" w:rsidRPr="002E0B6F" w:rsidRDefault="006F311D" w:rsidP="006F311D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u w:val="single"/>
        </w:rPr>
      </w:pPr>
    </w:p>
    <w:p w14:paraId="39914F30" w14:textId="74EE480F" w:rsidR="006C62CC" w:rsidRDefault="006C62CC" w:rsidP="00E72E5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43977">
        <w:rPr>
          <w:rFonts w:ascii="Browallia New" w:hAnsi="Browallia New" w:cs="Browallia New"/>
          <w:sz w:val="28"/>
          <w:szCs w:val="28"/>
          <w:u w:val="single"/>
          <w:cs/>
        </w:rPr>
        <w:t>ค่า</w:t>
      </w:r>
      <w:r w:rsidR="00BE01F9" w:rsidRPr="00B43977">
        <w:rPr>
          <w:rFonts w:ascii="Browallia New" w:hAnsi="Browallia New" w:cs="Browallia New" w:hint="cs"/>
          <w:sz w:val="28"/>
          <w:szCs w:val="28"/>
          <w:u w:val="single"/>
          <w:cs/>
        </w:rPr>
        <w:t>เช่า</w:t>
      </w:r>
      <w:r w:rsidRPr="00B43977">
        <w:rPr>
          <w:rFonts w:ascii="Browallia New" w:hAnsi="Browallia New" w:cs="Browallia New"/>
          <w:sz w:val="28"/>
          <w:szCs w:val="28"/>
          <w:u w:val="single"/>
          <w:cs/>
        </w:rPr>
        <w:t>จ่ายล่วงหน้า</w:t>
      </w:r>
      <w:r w:rsidR="00FC629B">
        <w:rPr>
          <w:rFonts w:ascii="Browallia New" w:hAnsi="Browallia New" w:cs="Browallia New" w:hint="cs"/>
          <w:sz w:val="28"/>
          <w:szCs w:val="28"/>
          <w:u w:val="single"/>
          <w:cs/>
        </w:rPr>
        <w:t>ระยะยาว</w:t>
      </w:r>
    </w:p>
    <w:p w14:paraId="744F6A32" w14:textId="77777777" w:rsidR="001E401B" w:rsidRPr="00B43977" w:rsidRDefault="001E401B" w:rsidP="00E72E56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95"/>
        <w:gridCol w:w="1417"/>
        <w:gridCol w:w="1418"/>
      </w:tblGrid>
      <w:tr w:rsidR="0060303F" w:rsidRPr="00E72E56" w14:paraId="45AAC005" w14:textId="77777777" w:rsidTr="002E0B6F">
        <w:tc>
          <w:tcPr>
            <w:tcW w:w="6095" w:type="dxa"/>
          </w:tcPr>
          <w:p w14:paraId="54ED2CAA" w14:textId="77777777" w:rsidR="0060303F" w:rsidRPr="00B43977" w:rsidRDefault="0060303F" w:rsidP="00E72E56">
            <w:pP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right="-43" w:hanging="36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29D75A2A" w14:textId="77777777" w:rsidR="0060303F" w:rsidRPr="00E72E56" w:rsidRDefault="0060303F" w:rsidP="00E72E56">
            <w:pP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72E5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E72E56">
              <w:rPr>
                <w:rFonts w:ascii="Browallia New" w:hAnsi="Browallia New" w:cs="Browallia New"/>
                <w:sz w:val="28"/>
                <w:szCs w:val="28"/>
                <w:cs/>
              </w:rPr>
              <w:t>หน่วย</w:t>
            </w:r>
            <w:r w:rsidRPr="00E72E56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E72E56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  <w:r w:rsidRPr="00E72E5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46556" w:rsidRPr="00E72E56" w14:paraId="285978A3" w14:textId="77777777" w:rsidTr="002E0B6F">
        <w:tc>
          <w:tcPr>
            <w:tcW w:w="6095" w:type="dxa"/>
          </w:tcPr>
          <w:p w14:paraId="42955396" w14:textId="77777777" w:rsidR="00746556" w:rsidRPr="00E72E56" w:rsidRDefault="00746556" w:rsidP="00746556">
            <w:pP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right="-43" w:hanging="36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hideMark/>
          </w:tcPr>
          <w:p w14:paraId="75B47E2D" w14:textId="06342047" w:rsidR="00746556" w:rsidRPr="00E72E56" w:rsidRDefault="00746556" w:rsidP="0007658E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0691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14290" w:rsidRPr="00E72E56" w14:paraId="07F87D25" w14:textId="77777777" w:rsidTr="002E0B6F">
        <w:trPr>
          <w:cantSplit/>
        </w:trPr>
        <w:tc>
          <w:tcPr>
            <w:tcW w:w="6095" w:type="dxa"/>
          </w:tcPr>
          <w:p w14:paraId="0B75DB76" w14:textId="77777777" w:rsidR="00014290" w:rsidRPr="00E72E56" w:rsidRDefault="00014290" w:rsidP="00E72E56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hideMark/>
          </w:tcPr>
          <w:p w14:paraId="4370F3F7" w14:textId="42DC07D3" w:rsidR="00014290" w:rsidRPr="00E72E56" w:rsidRDefault="00D72858" w:rsidP="00E72E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right="-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E56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18" w:type="dxa"/>
          </w:tcPr>
          <w:p w14:paraId="5F4C2A1D" w14:textId="58C5D5B0" w:rsidR="00014290" w:rsidRPr="00E72E56" w:rsidRDefault="00D72858" w:rsidP="00E72E5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right="-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E56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B6314B" w:rsidRPr="00E72E56" w14:paraId="5C805F3E" w14:textId="77777777" w:rsidTr="002E0B6F">
        <w:tc>
          <w:tcPr>
            <w:tcW w:w="6095" w:type="dxa"/>
            <w:hideMark/>
          </w:tcPr>
          <w:p w14:paraId="62E5A96A" w14:textId="77777777" w:rsidR="00B6314B" w:rsidRPr="00E72E56" w:rsidRDefault="00B6314B" w:rsidP="00E72E56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72E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ค่าเช่าจ่ายล่วงหน้า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1FA13175" w14:textId="77777777" w:rsidR="00B6314B" w:rsidRPr="00E72E56" w:rsidRDefault="00B6314B" w:rsidP="00E72E56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5F32934" w14:textId="77777777" w:rsidR="00B6314B" w:rsidRPr="00E72E56" w:rsidRDefault="00B6314B" w:rsidP="00E72E56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72858" w:rsidRPr="00E72E56" w14:paraId="4B51FB25" w14:textId="77777777" w:rsidTr="002E0B6F">
        <w:tc>
          <w:tcPr>
            <w:tcW w:w="6095" w:type="dxa"/>
            <w:hideMark/>
          </w:tcPr>
          <w:p w14:paraId="43D2C5EF" w14:textId="77777777" w:rsidR="00D72858" w:rsidRPr="00E72E56" w:rsidRDefault="00D72858" w:rsidP="00E72E56">
            <w:pP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E72E5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E72E5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E72E5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080037B2" w14:textId="7483B038" w:rsidR="00D72858" w:rsidRPr="00E72E56" w:rsidRDefault="006E4700" w:rsidP="00E72E56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E56">
              <w:rPr>
                <w:rFonts w:ascii="Browallia New" w:hAnsi="Browallia New" w:cs="Browallia New"/>
                <w:sz w:val="28"/>
                <w:szCs w:val="28"/>
              </w:rPr>
              <w:t>1,15</w:t>
            </w:r>
            <w:r w:rsidR="00C303EB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0B65614A" w14:textId="5EFF7AF1" w:rsidR="00D72858" w:rsidRPr="00E72E56" w:rsidRDefault="00D72858" w:rsidP="00E72E56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E56">
              <w:rPr>
                <w:rFonts w:ascii="Browallia New" w:hAnsi="Browallia New" w:cs="Browallia New"/>
                <w:sz w:val="28"/>
                <w:szCs w:val="28"/>
              </w:rPr>
              <w:t>2,644</w:t>
            </w:r>
          </w:p>
        </w:tc>
      </w:tr>
      <w:tr w:rsidR="00D72858" w:rsidRPr="00E72E56" w14:paraId="205933AA" w14:textId="77777777" w:rsidTr="002E0B6F">
        <w:tc>
          <w:tcPr>
            <w:tcW w:w="6095" w:type="dxa"/>
            <w:hideMark/>
          </w:tcPr>
          <w:p w14:paraId="231C9B2D" w14:textId="77777777" w:rsidR="00D72858" w:rsidRPr="00E72E56" w:rsidRDefault="00D72858" w:rsidP="00E72E56">
            <w:pP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72E5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ที่เกิน </w:t>
            </w:r>
            <w:r w:rsidRPr="00E72E5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E72E5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Pr="00E72E5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E72E5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1B79D3EF" w14:textId="70814D8B" w:rsidR="00D72858" w:rsidRPr="00E72E56" w:rsidRDefault="006E4700" w:rsidP="00E72E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E56">
              <w:rPr>
                <w:rFonts w:ascii="Browallia New" w:hAnsi="Browallia New" w:cs="Browallia New"/>
                <w:sz w:val="28"/>
                <w:szCs w:val="28"/>
              </w:rPr>
              <w:t>1,128</w:t>
            </w:r>
          </w:p>
        </w:tc>
        <w:tc>
          <w:tcPr>
            <w:tcW w:w="1418" w:type="dxa"/>
          </w:tcPr>
          <w:p w14:paraId="2BC42F59" w14:textId="7D2F30DB" w:rsidR="00D72858" w:rsidRPr="00E72E56" w:rsidRDefault="00D72858" w:rsidP="00E72E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E56">
              <w:rPr>
                <w:rFonts w:ascii="Browallia New" w:hAnsi="Browallia New" w:cs="Browallia New"/>
                <w:sz w:val="28"/>
                <w:szCs w:val="28"/>
              </w:rPr>
              <w:t>8,242</w:t>
            </w:r>
          </w:p>
        </w:tc>
      </w:tr>
      <w:tr w:rsidR="00D72858" w:rsidRPr="00C04DF6" w14:paraId="32ACB450" w14:textId="77777777" w:rsidTr="002E0B6F">
        <w:tc>
          <w:tcPr>
            <w:tcW w:w="6095" w:type="dxa"/>
            <w:hideMark/>
          </w:tcPr>
          <w:p w14:paraId="191FBB6E" w14:textId="77777777" w:rsidR="00D72858" w:rsidRPr="00E72E56" w:rsidRDefault="00D72858" w:rsidP="00E72E56">
            <w:pP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108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72E5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166270D" w14:textId="5DA364F4" w:rsidR="00D72858" w:rsidRPr="00E72E56" w:rsidRDefault="006E4700" w:rsidP="00E72E5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E56">
              <w:rPr>
                <w:rFonts w:ascii="Browallia New" w:hAnsi="Browallia New" w:cs="Browallia New"/>
                <w:sz w:val="28"/>
                <w:szCs w:val="28"/>
              </w:rPr>
              <w:t>2,28</w:t>
            </w:r>
            <w:r w:rsidR="00C303EB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76F5117C" w14:textId="362F8029" w:rsidR="00D72858" w:rsidRPr="00B43977" w:rsidRDefault="00D72858" w:rsidP="00E72E56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E56">
              <w:rPr>
                <w:rFonts w:ascii="Browallia New" w:hAnsi="Browallia New" w:cs="Browallia New"/>
                <w:sz w:val="28"/>
                <w:szCs w:val="28"/>
              </w:rPr>
              <w:t>10,886</w:t>
            </w:r>
          </w:p>
        </w:tc>
      </w:tr>
    </w:tbl>
    <w:p w14:paraId="549C4A2D" w14:textId="6A3A1DA4" w:rsidR="002E0B6F" w:rsidRDefault="002E0B6F" w:rsidP="00AE6BB0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97C4155" w14:textId="32911C3E" w:rsidR="00B6314B" w:rsidRPr="0070691D" w:rsidRDefault="00B6314B" w:rsidP="00AE6BB0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70691D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รายการเคลื่อนไหวสำหรับปีสิ้นสุดวันที่ </w:t>
      </w:r>
      <w:r w:rsidRPr="0070691D">
        <w:rPr>
          <w:rFonts w:ascii="Browallia New" w:hAnsi="Browallia New" w:cs="Browallia New"/>
          <w:sz w:val="28"/>
          <w:szCs w:val="28"/>
        </w:rPr>
        <w:t>31</w:t>
      </w:r>
      <w:r w:rsidRPr="0070691D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="00F07A1A" w:rsidRPr="0070691D">
        <w:rPr>
          <w:rFonts w:ascii="Browallia New" w:hAnsi="Browallia New" w:cs="Browallia New"/>
          <w:sz w:val="28"/>
          <w:szCs w:val="28"/>
        </w:rPr>
        <w:t xml:space="preserve"> 25</w:t>
      </w:r>
      <w:r w:rsidR="00D72858">
        <w:rPr>
          <w:rFonts w:ascii="Browallia New" w:hAnsi="Browallia New" w:cs="Browallia New"/>
          <w:sz w:val="28"/>
          <w:szCs w:val="28"/>
        </w:rPr>
        <w:t>60</w:t>
      </w:r>
      <w:r w:rsidR="00F07A1A" w:rsidRPr="0070691D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Pr="0070691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0691D">
        <w:rPr>
          <w:rFonts w:ascii="Browallia New" w:hAnsi="Browallia New" w:cs="Browallia New"/>
          <w:sz w:val="28"/>
          <w:szCs w:val="28"/>
        </w:rPr>
        <w:t>25</w:t>
      </w:r>
      <w:r w:rsidR="00D72858">
        <w:rPr>
          <w:rFonts w:ascii="Browallia New" w:hAnsi="Browallia New" w:cs="Browallia New"/>
          <w:sz w:val="28"/>
          <w:szCs w:val="28"/>
        </w:rPr>
        <w:t>59</w:t>
      </w:r>
      <w:r w:rsidRPr="0070691D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6EE32B06" w14:textId="77777777" w:rsidR="00B6314B" w:rsidRPr="00B126A1" w:rsidRDefault="00B6314B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u w:val="single"/>
        </w:rPr>
      </w:pP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20"/>
        <w:gridCol w:w="1350"/>
        <w:gridCol w:w="1350"/>
      </w:tblGrid>
      <w:tr w:rsidR="00B6314B" w:rsidRPr="0070691D" w14:paraId="431E666A" w14:textId="77777777" w:rsidTr="002E0B6F">
        <w:tc>
          <w:tcPr>
            <w:tcW w:w="6120" w:type="dxa"/>
          </w:tcPr>
          <w:p w14:paraId="1BF67A85" w14:textId="77777777" w:rsidR="00B6314B" w:rsidRPr="0070691D" w:rsidRDefault="00B6314B" w:rsidP="00AE6BB0">
            <w:pP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59C7052D" w14:textId="77777777" w:rsidR="00B6314B" w:rsidRPr="0070691D" w:rsidRDefault="00B6314B" w:rsidP="00AE6BB0">
            <w:pPr>
              <w:tabs>
                <w:tab w:val="left" w:pos="2160"/>
                <w:tab w:val="decimal" w:pos="7380"/>
                <w:tab w:val="decimal" w:pos="8820"/>
              </w:tabs>
              <w:spacing w:line="240" w:lineRule="auto"/>
              <w:ind w:left="360" w:right="-1" w:hanging="36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0691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70691D">
              <w:rPr>
                <w:rFonts w:ascii="Browallia New" w:hAnsi="Browallia New" w:cs="Browallia New"/>
                <w:sz w:val="28"/>
                <w:szCs w:val="28"/>
                <w:cs/>
              </w:rPr>
              <w:t>หน่วย</w:t>
            </w:r>
            <w:r w:rsidRPr="0070691D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70691D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B6314B" w:rsidRPr="0070691D" w14:paraId="607B3209" w14:textId="77777777" w:rsidTr="002E0B6F">
        <w:tc>
          <w:tcPr>
            <w:tcW w:w="6120" w:type="dxa"/>
          </w:tcPr>
          <w:p w14:paraId="004BCCE6" w14:textId="77777777" w:rsidR="00B6314B" w:rsidRPr="0070691D" w:rsidRDefault="00B6314B" w:rsidP="00AE6BB0">
            <w:pP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7700459B" w14:textId="77777777" w:rsidR="00B6314B" w:rsidRPr="0070691D" w:rsidRDefault="00B6314B" w:rsidP="0007658E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0691D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6556" w:rsidRPr="0070691D" w14:paraId="292ED711" w14:textId="77777777" w:rsidTr="002E0B6F">
        <w:tc>
          <w:tcPr>
            <w:tcW w:w="6120" w:type="dxa"/>
          </w:tcPr>
          <w:p w14:paraId="713B6CB1" w14:textId="77777777" w:rsidR="00746556" w:rsidRPr="0070691D" w:rsidRDefault="00746556" w:rsidP="00746556">
            <w:pP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0FC5B1F2" w14:textId="5C715153" w:rsidR="00746556" w:rsidRPr="0070691D" w:rsidRDefault="00746556" w:rsidP="007465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14:paraId="2E485D44" w14:textId="10C19FE8" w:rsidR="00746556" w:rsidRPr="0070691D" w:rsidRDefault="00746556" w:rsidP="007465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3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72E56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B2187B" w:rsidRPr="00757C94" w14:paraId="0D137A86" w14:textId="77777777" w:rsidTr="002E0B6F">
        <w:trPr>
          <w:trHeight w:val="321"/>
        </w:trPr>
        <w:tc>
          <w:tcPr>
            <w:tcW w:w="6120" w:type="dxa"/>
          </w:tcPr>
          <w:p w14:paraId="04FD6718" w14:textId="77777777" w:rsidR="00B2187B" w:rsidRPr="00757C94" w:rsidRDefault="00B2187B" w:rsidP="00AE6BB0">
            <w:pP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</w:tcPr>
          <w:p w14:paraId="0868B4E0" w14:textId="77777777" w:rsidR="00B2187B" w:rsidRPr="00757C94" w:rsidRDefault="00B2187B" w:rsidP="00AE6BB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3EFAED9" w14:textId="77777777" w:rsidR="00B2187B" w:rsidRPr="00757C94" w:rsidRDefault="00B2187B" w:rsidP="00AE6BB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72858" w:rsidRPr="0070691D" w14:paraId="305C4758" w14:textId="77777777" w:rsidTr="002E0B6F">
        <w:tc>
          <w:tcPr>
            <w:tcW w:w="6120" w:type="dxa"/>
          </w:tcPr>
          <w:p w14:paraId="3F50294B" w14:textId="77777777" w:rsidR="00D72858" w:rsidRPr="0070691D" w:rsidRDefault="00D72858" w:rsidP="00D72858">
            <w:pP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0691D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</w:t>
            </w:r>
            <w:r w:rsidRPr="0070691D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</w:t>
            </w:r>
            <w:r w:rsidRPr="0070691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0691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70691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0691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สุทธิ ณ วันที่ </w:t>
            </w:r>
            <w:r w:rsidRPr="0070691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70691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350" w:type="dxa"/>
            <w:shd w:val="clear" w:color="auto" w:fill="auto"/>
          </w:tcPr>
          <w:p w14:paraId="014CE815" w14:textId="1A12E6B3" w:rsidR="00D72858" w:rsidRPr="0070691D" w:rsidRDefault="003D5F2C" w:rsidP="00D7285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10,886</w:t>
            </w:r>
          </w:p>
        </w:tc>
        <w:tc>
          <w:tcPr>
            <w:tcW w:w="1350" w:type="dxa"/>
          </w:tcPr>
          <w:p w14:paraId="7E702C31" w14:textId="35A0805B" w:rsidR="00D72858" w:rsidRPr="0070691D" w:rsidRDefault="00D72858" w:rsidP="00D7285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0691D">
              <w:rPr>
                <w:rFonts w:ascii="Browallia New" w:hAnsi="Browallia New" w:cs="Browallia New"/>
                <w:sz w:val="28"/>
                <w:szCs w:val="28"/>
              </w:rPr>
              <w:t>13,530</w:t>
            </w:r>
          </w:p>
        </w:tc>
      </w:tr>
      <w:tr w:rsidR="003D5F2C" w:rsidRPr="0070691D" w14:paraId="048490EF" w14:textId="77777777" w:rsidTr="002E0B6F">
        <w:tc>
          <w:tcPr>
            <w:tcW w:w="6120" w:type="dxa"/>
          </w:tcPr>
          <w:p w14:paraId="4BBDD913" w14:textId="6703EAF7" w:rsidR="003D5F2C" w:rsidRPr="0070691D" w:rsidRDefault="003D5F2C" w:rsidP="00D72858">
            <w:pP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0691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0691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ค่าตัดจำหน่าย</w:t>
            </w:r>
          </w:p>
        </w:tc>
        <w:tc>
          <w:tcPr>
            <w:tcW w:w="1350" w:type="dxa"/>
            <w:shd w:val="clear" w:color="auto" w:fill="auto"/>
          </w:tcPr>
          <w:p w14:paraId="4D3D8BF0" w14:textId="07864EB0" w:rsidR="003D5F2C" w:rsidRPr="0070691D" w:rsidRDefault="003D5F2C" w:rsidP="00D7285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0691D">
              <w:rPr>
                <w:rFonts w:ascii="Browallia New" w:hAnsi="Browallia New" w:cs="Browallia New"/>
                <w:sz w:val="28"/>
                <w:szCs w:val="28"/>
              </w:rPr>
              <w:t>(2,644)</w:t>
            </w:r>
          </w:p>
        </w:tc>
        <w:tc>
          <w:tcPr>
            <w:tcW w:w="1350" w:type="dxa"/>
          </w:tcPr>
          <w:p w14:paraId="4D2E4E74" w14:textId="1C59F740" w:rsidR="003D5F2C" w:rsidRPr="0070691D" w:rsidRDefault="003D5F2C" w:rsidP="00D7285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0691D">
              <w:rPr>
                <w:rFonts w:ascii="Browallia New" w:hAnsi="Browallia New" w:cs="Browallia New"/>
                <w:sz w:val="28"/>
                <w:szCs w:val="28"/>
              </w:rPr>
              <w:t>(2,644)</w:t>
            </w:r>
          </w:p>
        </w:tc>
      </w:tr>
      <w:tr w:rsidR="003D5F2C" w:rsidRPr="0070691D" w14:paraId="75DB5C61" w14:textId="77777777" w:rsidTr="002E0B6F">
        <w:tc>
          <w:tcPr>
            <w:tcW w:w="6120" w:type="dxa"/>
          </w:tcPr>
          <w:p w14:paraId="5F29BD6E" w14:textId="71DAA56F" w:rsidR="003D5F2C" w:rsidRPr="0070691D" w:rsidRDefault="003D5F2C" w:rsidP="0096102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0691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0691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D5F2C">
              <w:rPr>
                <w:rFonts w:ascii="Browallia New" w:hAnsi="Browallia New" w:cs="Browallia New"/>
                <w:sz w:val="28"/>
                <w:szCs w:val="28"/>
                <w:cs/>
              </w:rPr>
              <w:t>จัดประเภท</w:t>
            </w:r>
            <w:r w:rsidR="00C053F4">
              <w:rPr>
                <w:rFonts w:ascii="Browallia New" w:hAnsi="Browallia New" w:cs="Browallia New" w:hint="cs"/>
                <w:sz w:val="28"/>
                <w:szCs w:val="28"/>
                <w:cs/>
              </w:rPr>
              <w:t>เป็น</w:t>
            </w:r>
            <w:r w:rsidRPr="003D5F2C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สินทรัพย์ที่ถือไว้เพื่อขาย</w:t>
            </w:r>
          </w:p>
        </w:tc>
        <w:tc>
          <w:tcPr>
            <w:tcW w:w="1350" w:type="dxa"/>
            <w:shd w:val="clear" w:color="auto" w:fill="auto"/>
          </w:tcPr>
          <w:p w14:paraId="5F550338" w14:textId="63737D7F" w:rsidR="003D5F2C" w:rsidRPr="0070691D" w:rsidRDefault="003D5F2C" w:rsidP="003D5F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0691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5,961</w:t>
            </w:r>
            <w:r w:rsidRPr="0070691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5B696883" w14:textId="1FFFF83C" w:rsidR="003D5F2C" w:rsidRPr="0070691D" w:rsidRDefault="00EE4AC3" w:rsidP="00D728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D5F2C" w:rsidRPr="00C04DF6" w14:paraId="12B90D24" w14:textId="77777777" w:rsidTr="002E0B6F">
        <w:tc>
          <w:tcPr>
            <w:tcW w:w="6120" w:type="dxa"/>
          </w:tcPr>
          <w:p w14:paraId="7B73D990" w14:textId="77777777" w:rsidR="003D5F2C" w:rsidRPr="0070691D" w:rsidRDefault="003D5F2C" w:rsidP="00D72858">
            <w:pPr>
              <w:tabs>
                <w:tab w:val="clear" w:pos="907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0691D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</w:t>
            </w:r>
            <w:r w:rsidRPr="0070691D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</w:t>
            </w:r>
            <w:r w:rsidRPr="0070691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0691D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70691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0691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สุทธิ ณ วันที่ </w:t>
            </w:r>
            <w:r w:rsidRPr="0070691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70691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266E71E9" w14:textId="60A26D97" w:rsidR="003D5F2C" w:rsidRPr="0070691D" w:rsidRDefault="003D5F2C" w:rsidP="00D72858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2,281</w:t>
            </w:r>
          </w:p>
        </w:tc>
        <w:tc>
          <w:tcPr>
            <w:tcW w:w="1350" w:type="dxa"/>
          </w:tcPr>
          <w:p w14:paraId="7614B036" w14:textId="644A3FE9" w:rsidR="003D5F2C" w:rsidRPr="0070691D" w:rsidRDefault="003D5F2C" w:rsidP="00D72858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0691D">
              <w:rPr>
                <w:rFonts w:ascii="Browallia New" w:hAnsi="Browallia New" w:cs="Browallia New"/>
                <w:sz w:val="28"/>
                <w:szCs w:val="28"/>
              </w:rPr>
              <w:t>10,886</w:t>
            </w:r>
          </w:p>
        </w:tc>
      </w:tr>
    </w:tbl>
    <w:p w14:paraId="70BC475F" w14:textId="6C407AC7" w:rsidR="00247E94" w:rsidRDefault="00247E94" w:rsidP="00247E94">
      <w:pPr>
        <w:rPr>
          <w:rFonts w:ascii="Browallia New" w:hAnsi="Browallia New" w:cs="Browallia New"/>
          <w:sz w:val="28"/>
          <w:szCs w:val="28"/>
        </w:rPr>
      </w:pPr>
    </w:p>
    <w:p w14:paraId="343C87F7" w14:textId="601DF5AD" w:rsidR="006427E0" w:rsidRDefault="006427E0" w:rsidP="00247E94">
      <w:pPr>
        <w:rPr>
          <w:rFonts w:ascii="Browallia New" w:hAnsi="Browallia New" w:cs="Browallia New"/>
          <w:sz w:val="28"/>
          <w:szCs w:val="28"/>
        </w:rPr>
      </w:pPr>
    </w:p>
    <w:p w14:paraId="6072B280" w14:textId="2B36B08B" w:rsidR="00B21B84" w:rsidRDefault="00B21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  <w:sectPr w:rsidR="00B21B84" w:rsidSect="005144A0">
          <w:footerReference w:type="default" r:id="rId11"/>
          <w:footerReference w:type="first" r:id="rId12"/>
          <w:pgSz w:w="11909" w:h="16834" w:code="9"/>
          <w:pgMar w:top="1560" w:right="1136" w:bottom="1259" w:left="1418" w:header="992" w:footer="580" w:gutter="0"/>
          <w:pgNumType w:start="9"/>
          <w:cols w:space="720"/>
          <w:docGrid w:linePitch="245"/>
        </w:sectPr>
      </w:pPr>
    </w:p>
    <w:p w14:paraId="50E6F510" w14:textId="052B6C06" w:rsidR="00903D86" w:rsidRPr="001E4098" w:rsidRDefault="00946BD3" w:rsidP="00903D8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ที่ดิน</w:t>
      </w:r>
      <w:r w:rsidR="000E519E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</w:t>
      </w:r>
      <w:r w:rsidR="00903D86" w:rsidRPr="00C04DF6">
        <w:rPr>
          <w:rFonts w:ascii="Browallia New" w:hAnsi="Browallia New" w:cs="Browallia New"/>
          <w:sz w:val="28"/>
          <w:szCs w:val="28"/>
          <w:u w:val="single"/>
          <w:cs/>
        </w:rPr>
        <w:t xml:space="preserve">อาคารและอุปกรณ์ </w:t>
      </w:r>
      <w:r w:rsidR="00903D86">
        <w:rPr>
          <w:rFonts w:ascii="Browallia New" w:hAnsi="Browallia New" w:cs="Browallia New"/>
          <w:sz w:val="28"/>
          <w:szCs w:val="28"/>
          <w:u w:val="single"/>
          <w:lang w:val="en-GB"/>
        </w:rPr>
        <w:t>–</w:t>
      </w:r>
      <w:r w:rsidR="00903D86" w:rsidRPr="00C04DF6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 xml:space="preserve"> สุทธิ</w:t>
      </w:r>
    </w:p>
    <w:p w14:paraId="71FC245B" w14:textId="77777777" w:rsidR="001E4098" w:rsidRPr="002E2D04" w:rsidRDefault="001E4098" w:rsidP="001E4098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14035" w:type="dxa"/>
        <w:tblInd w:w="47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250"/>
        <w:gridCol w:w="920"/>
        <w:gridCol w:w="199"/>
        <w:gridCol w:w="1182"/>
        <w:gridCol w:w="24"/>
        <w:gridCol w:w="94"/>
        <w:gridCol w:w="86"/>
        <w:gridCol w:w="966"/>
        <w:gridCol w:w="26"/>
        <w:gridCol w:w="177"/>
        <w:gridCol w:w="967"/>
        <w:gridCol w:w="27"/>
        <w:gridCol w:w="1318"/>
        <w:gridCol w:w="22"/>
        <w:gridCol w:w="1398"/>
        <w:gridCol w:w="1170"/>
        <w:gridCol w:w="10"/>
        <w:gridCol w:w="1160"/>
        <w:gridCol w:w="88"/>
        <w:gridCol w:w="1258"/>
      </w:tblGrid>
      <w:tr w:rsidR="00247E94" w:rsidRPr="00247E94" w14:paraId="3F9D5952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4D1B77DF" w14:textId="77777777" w:rsidR="00247E94" w:rsidRPr="00D36179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1D27403" w14:textId="77777777" w:rsidR="00247E94" w:rsidRPr="00D36179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9" w:type="dxa"/>
            <w:gridSpan w:val="4"/>
            <w:shd w:val="clear" w:color="auto" w:fill="auto"/>
          </w:tcPr>
          <w:p w14:paraId="71B9744C" w14:textId="77777777" w:rsidR="00247E94" w:rsidRPr="00D36179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5" w:type="dxa"/>
            <w:gridSpan w:val="4"/>
            <w:shd w:val="clear" w:color="auto" w:fill="auto"/>
          </w:tcPr>
          <w:p w14:paraId="72AF864F" w14:textId="77777777" w:rsidR="00247E94" w:rsidRPr="00D36179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418" w:type="dxa"/>
            <w:gridSpan w:val="10"/>
            <w:shd w:val="clear" w:color="auto" w:fill="auto"/>
            <w:hideMark/>
          </w:tcPr>
          <w:p w14:paraId="52C08AE5" w14:textId="77777777" w:rsidR="00247E94" w:rsidRPr="00247E94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247E94" w:rsidRPr="00247E94" w14:paraId="72E95E02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1278685F" w14:textId="77777777" w:rsidR="00247E94" w:rsidRPr="00247E94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2" w:type="dxa"/>
            <w:gridSpan w:val="20"/>
            <w:shd w:val="clear" w:color="auto" w:fill="auto"/>
          </w:tcPr>
          <w:p w14:paraId="3048C63A" w14:textId="77777777" w:rsidR="00247E94" w:rsidRPr="003D14A4" w:rsidRDefault="00247E94" w:rsidP="003D14A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D14A4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3D14A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47E94" w:rsidRPr="00247E94" w14:paraId="2DB6F0E1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7DC862BE" w14:textId="77777777" w:rsidR="00247E94" w:rsidRPr="00247E94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B810225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6F3C074D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CF10836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75D4E78A" w14:textId="77777777" w:rsidR="00247E94" w:rsidRPr="00247E94" w:rsidRDefault="00247E94" w:rsidP="000E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03C396F1" w14:textId="1BACC1EC" w:rsidR="00247E94" w:rsidRPr="00247E94" w:rsidRDefault="00B01B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เครื่องมือและ</w:t>
            </w:r>
            <w:r w:rsidR="00247E94"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1824E22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EFC12C3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768CDAF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7AA787EA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</w:t>
            </w:r>
          </w:p>
          <w:p w14:paraId="081617F1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2A13CCF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EA6BD40" w14:textId="77777777" w:rsidR="00247E94" w:rsidRPr="00247E94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47E94" w:rsidRPr="00247E94" w14:paraId="0A37A941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5E43BD28" w14:textId="77777777" w:rsidR="00247E94" w:rsidRPr="00247E94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7BC8411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46236687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57212787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2DF641C2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5B456F8A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11D4E697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F9EE016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7D076C6D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0D799E5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58EA" w:rsidRPr="00247E94" w14:paraId="0F3D1C10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1464EBE5" w14:textId="6C4A264C" w:rsidR="008D58EA" w:rsidRPr="00247E94" w:rsidRDefault="008D58EA" w:rsidP="008D58E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BA7C64" w14:textId="22EF50A1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83,200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5342FE1D" w14:textId="3B19898F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187,442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4C1B8D0E" w14:textId="03328BE4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506,079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57FF28DA" w14:textId="7628249D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80,979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72CF1A12" w14:textId="26AB6E6D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422,691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E280D71" w14:textId="43E0C0A4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177,667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19866EB" w14:textId="00846341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36,939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3EB1080F" w14:textId="45E1303D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4,423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88EF441" w14:textId="26192F5C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1,499,420</w:t>
            </w:r>
          </w:p>
        </w:tc>
      </w:tr>
      <w:tr w:rsidR="008D58EA" w:rsidRPr="00247E94" w14:paraId="14877080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47299D04" w14:textId="77777777" w:rsidR="008D58EA" w:rsidRPr="00247E94" w:rsidRDefault="008D58EA" w:rsidP="008D58E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796C1C" w14:textId="3022EDA0" w:rsidR="008D58EA" w:rsidRPr="00247E94" w:rsidRDefault="008D58EA" w:rsidP="00CD488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273536DB" w14:textId="5407CB65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18,311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3F862A61" w14:textId="4F06DBAB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2,885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19149545" w14:textId="2FAE317B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96,996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45AF3D3A" w14:textId="2F7F1120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1,252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ECCA6A5" w14:textId="568825B9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12,332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C21FA35" w14:textId="0F74DF48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4,000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7E889D3D" w14:textId="3E001D3C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9,208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A053321" w14:textId="1858698D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144,984</w:t>
            </w:r>
          </w:p>
        </w:tc>
      </w:tr>
      <w:tr w:rsidR="008D58EA" w:rsidRPr="00247E94" w14:paraId="432711A1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2AF3AD7A" w14:textId="77777777" w:rsidR="008D58EA" w:rsidRPr="00247E94" w:rsidRDefault="008D58EA" w:rsidP="008D58E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52E607" w14:textId="412F4DF3" w:rsidR="008D58EA" w:rsidRPr="00247E94" w:rsidRDefault="008D58EA" w:rsidP="00CD488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444F8A09" w14:textId="597E7465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(21,870)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3A6F5FE6" w14:textId="4B9A654C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(40,734)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5DBED238" w14:textId="3F8B0609" w:rsidR="008D58EA" w:rsidRPr="00247E94" w:rsidRDefault="008D58EA" w:rsidP="00CD488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7C939C1C" w14:textId="0D303789" w:rsidR="008D58EA" w:rsidRPr="00247E94" w:rsidRDefault="008D58EA" w:rsidP="00CD488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5D8E258" w14:textId="62D68FBF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(5,572)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C7033B2" w14:textId="54483D30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(12,073)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677BF274" w14:textId="73C76B2A" w:rsidR="008D58EA" w:rsidRPr="00247E94" w:rsidRDefault="008D58EA" w:rsidP="00CD488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9112E39" w14:textId="4222E1A7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(80,249)</w:t>
            </w:r>
          </w:p>
        </w:tc>
      </w:tr>
      <w:tr w:rsidR="008D58EA" w:rsidRPr="00247E94" w14:paraId="3BCAC0D5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4CDC2DEC" w14:textId="77777777" w:rsidR="008D58EA" w:rsidRPr="00247E94" w:rsidRDefault="008D58EA" w:rsidP="008D58E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/ (โอนออก)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5DA87CF" w14:textId="0E290AC9" w:rsidR="008D58EA" w:rsidRPr="00247E94" w:rsidRDefault="008D58EA" w:rsidP="00CD488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1B98D835" w14:textId="319B5941" w:rsidR="008D58EA" w:rsidRPr="00247E94" w:rsidRDefault="008D58EA" w:rsidP="007D10F0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51AB3215" w14:textId="0FD1A9DD" w:rsidR="008D58EA" w:rsidRPr="00247E94" w:rsidRDefault="008D58EA" w:rsidP="008D58E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9,801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2FAD3EC0" w14:textId="54AAD90E" w:rsidR="008D58EA" w:rsidRPr="00247E94" w:rsidRDefault="008D58EA" w:rsidP="00CD488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244D0D8A" w14:textId="6F47A2B7" w:rsidR="008D58EA" w:rsidRPr="00247E94" w:rsidRDefault="008D58EA" w:rsidP="00CD488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B0D2D0B" w14:textId="15F35923" w:rsidR="008D58EA" w:rsidRPr="00247E94" w:rsidRDefault="008D58EA" w:rsidP="008D58E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0385C489" w14:textId="69B7AD07" w:rsidR="008D58EA" w:rsidRPr="00247E94" w:rsidRDefault="008D58EA" w:rsidP="008D58E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3,700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3DD15E76" w14:textId="2F867567" w:rsidR="008D58EA" w:rsidRPr="00247E94" w:rsidRDefault="008D58EA" w:rsidP="008D58E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(13,509)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421B288" w14:textId="050C8FD6" w:rsidR="008D58EA" w:rsidRPr="00247E94" w:rsidRDefault="008D58EA" w:rsidP="00CD488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  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8D58EA" w:rsidRPr="00247E94" w14:paraId="1B1664FD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6C547269" w14:textId="1F2A933C" w:rsidR="008D58EA" w:rsidRPr="00247E94" w:rsidRDefault="008D58EA" w:rsidP="008D58E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B60779" w14:textId="6439382A" w:rsidR="008D58EA" w:rsidRPr="002D3785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85">
              <w:rPr>
                <w:rFonts w:ascii="Browallia New" w:hAnsi="Browallia New" w:cs="Browallia New"/>
                <w:sz w:val="22"/>
                <w:szCs w:val="22"/>
                <w:lang w:val="en-GB"/>
              </w:rPr>
              <w:t>83,200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2849AB5D" w14:textId="000FD686" w:rsidR="008D58EA" w:rsidRPr="002D3785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85">
              <w:rPr>
                <w:rFonts w:ascii="Browallia New" w:hAnsi="Browallia New" w:cs="Browallia New"/>
                <w:sz w:val="22"/>
                <w:szCs w:val="22"/>
                <w:lang w:val="en-GB"/>
              </w:rPr>
              <w:t>183,883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2D3FD2BF" w14:textId="3CD62128" w:rsidR="008D58EA" w:rsidRPr="002D3785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85">
              <w:rPr>
                <w:rFonts w:ascii="Browallia New" w:hAnsi="Browallia New" w:cs="Browallia New"/>
                <w:sz w:val="22"/>
                <w:szCs w:val="22"/>
                <w:lang w:val="en-GB"/>
              </w:rPr>
              <w:t>478,031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0484B990" w14:textId="348C45B0" w:rsidR="008D58EA" w:rsidRPr="002D3785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85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177,975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72CF8A6C" w14:textId="151C1B2D" w:rsidR="008D58EA" w:rsidRPr="002D3785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85">
              <w:rPr>
                <w:rFonts w:ascii="Browallia New" w:hAnsi="Browallia New" w:cs="Browallia New"/>
                <w:sz w:val="22"/>
                <w:szCs w:val="22"/>
                <w:lang w:val="en-GB"/>
              </w:rPr>
              <w:t>423,943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EFE4B85" w14:textId="4F7DC83C" w:rsidR="008D58EA" w:rsidRPr="002D3785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85">
              <w:rPr>
                <w:rFonts w:ascii="Browallia New" w:hAnsi="Browallia New" w:cs="Browallia New"/>
                <w:sz w:val="22"/>
                <w:szCs w:val="22"/>
                <w:lang w:val="en-GB"/>
              </w:rPr>
              <w:t>184,435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CA3F194" w14:textId="2C9C7695" w:rsidR="008D58EA" w:rsidRPr="002D3785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85">
              <w:rPr>
                <w:rFonts w:ascii="Browallia New" w:hAnsi="Browallia New" w:cs="Browallia New"/>
                <w:sz w:val="22"/>
                <w:szCs w:val="22"/>
                <w:lang w:val="en-GB"/>
              </w:rPr>
              <w:t>32,566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58778073" w14:textId="3EE0F157" w:rsidR="008D58EA" w:rsidRPr="002D3785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85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B8792C4" w14:textId="0C9901E1" w:rsidR="008D58EA" w:rsidRPr="002D3785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D3785">
              <w:rPr>
                <w:rFonts w:ascii="Browallia New" w:hAnsi="Browallia New" w:cs="Browallia New"/>
                <w:sz w:val="22"/>
                <w:szCs w:val="22"/>
                <w:lang w:val="en-GB"/>
              </w:rPr>
              <w:t>1,564,155</w:t>
            </w:r>
          </w:p>
        </w:tc>
      </w:tr>
      <w:tr w:rsidR="00247E94" w:rsidRPr="00247E94" w14:paraId="0036A98A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452CF415" w14:textId="77777777" w:rsidR="00247E94" w:rsidRPr="00247E94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9CAFFB" w14:textId="157A268D" w:rsidR="00247E94" w:rsidRPr="00247E94" w:rsidRDefault="00C76991" w:rsidP="00C7699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5E180EAB" w14:textId="3DF11420" w:rsidR="00247E94" w:rsidRPr="00247E94" w:rsidRDefault="00C76991" w:rsidP="00C7699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2,716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5BF791D5" w14:textId="09F691F7" w:rsidR="00247E94" w:rsidRPr="00247E94" w:rsidRDefault="00C76991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6,71</w:t>
            </w:r>
            <w:r w:rsidR="00B32B0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43A27ECE" w14:textId="77932487" w:rsidR="00247E94" w:rsidRPr="00247E94" w:rsidRDefault="002D378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12,369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4BE78A4A" w14:textId="2FADABA2" w:rsidR="00247E94" w:rsidRPr="00247E94" w:rsidRDefault="00A633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24,258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CB1107A" w14:textId="6ABB335C" w:rsidR="00247E94" w:rsidRPr="00247E94" w:rsidRDefault="00360B9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3,336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FD1D8C1" w14:textId="180517C9" w:rsidR="00247E94" w:rsidRPr="00247E94" w:rsidRDefault="003F3CB7" w:rsidP="00A57F0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A57F0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30756C69" w14:textId="0673CDB1" w:rsidR="00247E94" w:rsidRPr="00247E94" w:rsidRDefault="00A57F0C" w:rsidP="00A57F0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28,832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3CCBB35" w14:textId="0954CB9A" w:rsidR="00247E94" w:rsidRPr="00247E94" w:rsidRDefault="002D378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78,56</w:t>
            </w:r>
            <w:r w:rsidR="00B32B0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</w:tr>
      <w:tr w:rsidR="00C76991" w:rsidRPr="00247E94" w14:paraId="3AA7E6E3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4C12B8F9" w14:textId="77777777" w:rsidR="00C76991" w:rsidRPr="00247E94" w:rsidRDefault="00C76991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54EF7E3" w14:textId="0A25A433" w:rsidR="00C76991" w:rsidRPr="00247E94" w:rsidRDefault="00C76991" w:rsidP="00C7699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41886FA5" w14:textId="6CEC6FE2" w:rsidR="00C76991" w:rsidRPr="00247E94" w:rsidRDefault="00C76991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2A2FDEEA" w14:textId="22E77086" w:rsidR="00C76991" w:rsidRPr="00247E94" w:rsidRDefault="00C76991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(55,955)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098785E9" w14:textId="1BBD8AF8" w:rsidR="00C76991" w:rsidRPr="00247E94" w:rsidRDefault="00A633C5" w:rsidP="00A633C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(9)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2F28F963" w14:textId="349E3E32" w:rsidR="00C76991" w:rsidRPr="00247E94" w:rsidRDefault="00A633C5" w:rsidP="00A633C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1F41837" w14:textId="2AAE32BB" w:rsidR="00C76991" w:rsidRPr="00247E94" w:rsidRDefault="00360B9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(3,306)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C51DA3D" w14:textId="3E2A97F8" w:rsidR="00C76991" w:rsidRPr="00247E94" w:rsidRDefault="003F3CB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(5,684)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B2E0AFD" w14:textId="7DBC2864" w:rsidR="00C76991" w:rsidRPr="00247E94" w:rsidRDefault="00D80E07" w:rsidP="00D80E0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0684190" w14:textId="1B0E96BB" w:rsidR="00C76991" w:rsidRPr="00247E94" w:rsidRDefault="003B7696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(64,954</w:t>
            </w:r>
            <w:r w:rsidR="00E53BB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A633C5" w:rsidRPr="00247E94" w14:paraId="45C307E0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16B4AE18" w14:textId="4995D080" w:rsidR="00A633C5" w:rsidRPr="00247E94" w:rsidRDefault="00A633C5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/ (โอนออก)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C877FCC" w14:textId="6118FC1C" w:rsidR="00A633C5" w:rsidRPr="00247E94" w:rsidRDefault="00A633C5" w:rsidP="00C76991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653E8DF9" w14:textId="458D344D" w:rsidR="00A633C5" w:rsidRPr="00247E94" w:rsidRDefault="00A633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2BD973A2" w14:textId="23D48C63" w:rsidR="00A633C5" w:rsidRPr="00247E94" w:rsidRDefault="00A633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6,053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5035D016" w14:textId="56C878B8" w:rsidR="00A633C5" w:rsidRPr="00247E94" w:rsidRDefault="00012D47" w:rsidP="00A633C5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16,866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3B7CCBB6" w14:textId="5742AA13" w:rsidR="00A633C5" w:rsidRPr="00247E94" w:rsidRDefault="00012D47" w:rsidP="00360B9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25,287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D9FD84A" w14:textId="4ADF509C" w:rsidR="00A633C5" w:rsidRPr="00247E94" w:rsidRDefault="00012D4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8395A30" w14:textId="0314E7A1" w:rsidR="00A633C5" w:rsidRPr="00247E94" w:rsidRDefault="003F3CB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B45ABF9" w14:textId="1708A480" w:rsidR="00A633C5" w:rsidRPr="00247E94" w:rsidRDefault="00A57F0C" w:rsidP="00A57F0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(28,943)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AE31C58" w14:textId="7497A5E5" w:rsidR="00A633C5" w:rsidRPr="00247E94" w:rsidRDefault="00012D4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19,39</w:t>
            </w:r>
            <w:r w:rsidR="003B769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  <w:tr w:rsidR="00A633C5" w:rsidRPr="00247E94" w14:paraId="1FC30886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5651676F" w14:textId="340D07F3" w:rsidR="00A633C5" w:rsidRPr="00247E94" w:rsidRDefault="00C053F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จัดประเภทเป็น</w:t>
            </w:r>
            <w:r w:rsidR="00A633C5" w:rsidRPr="00C7699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สินทรัพย์ที่ถือไว้เพื่อขาย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BF9F4CE" w14:textId="168CB83C" w:rsidR="00A633C5" w:rsidRPr="00012D47" w:rsidRDefault="00A633C5" w:rsidP="00C769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2D4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0F313065" w14:textId="551C49E9" w:rsidR="00A633C5" w:rsidRPr="00012D47" w:rsidRDefault="00A633C5" w:rsidP="00C769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2D4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D1A56F3" w14:textId="2D9674A9" w:rsidR="00A633C5" w:rsidRPr="00012D47" w:rsidRDefault="00012D47" w:rsidP="00C769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2D47">
              <w:rPr>
                <w:rFonts w:ascii="Browallia New" w:hAnsi="Browallia New" w:cs="Browallia New"/>
                <w:sz w:val="22"/>
                <w:szCs w:val="22"/>
                <w:lang w:val="en-GB"/>
              </w:rPr>
              <w:t>(196,796</w:t>
            </w:r>
            <w:r w:rsidR="00A633C5" w:rsidRPr="00012D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26869453" w14:textId="6617023B" w:rsidR="00A633C5" w:rsidRPr="00012D47" w:rsidRDefault="00A633C5" w:rsidP="00A633C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2D4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13F50B4C" w14:textId="6AD71FB5" w:rsidR="00A633C5" w:rsidRPr="00247E94" w:rsidRDefault="00360B97" w:rsidP="00360B9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2D47">
              <w:rPr>
                <w:rFonts w:ascii="Browallia New" w:hAnsi="Browallia New" w:cs="Browallia New"/>
                <w:sz w:val="22"/>
                <w:szCs w:val="22"/>
                <w:lang w:val="en-GB"/>
              </w:rPr>
              <w:t>(185,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202)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ABF1F9A" w14:textId="7BA0E728" w:rsidR="00A633C5" w:rsidRPr="00012D47" w:rsidRDefault="00012D47" w:rsidP="00013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2D47">
              <w:rPr>
                <w:rFonts w:ascii="Browallia New" w:hAnsi="Browallia New" w:cs="Browallia New"/>
                <w:sz w:val="22"/>
                <w:szCs w:val="22"/>
                <w:lang w:val="en-GB"/>
              </w:rPr>
              <w:t>(38,538</w:t>
            </w:r>
            <w:r w:rsidR="00360B97" w:rsidRPr="00012D47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512C2B3D" w14:textId="5406B97E" w:rsidR="00A633C5" w:rsidRPr="00247E94" w:rsidRDefault="003F3CB7" w:rsidP="00013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2683AA43" w14:textId="36668C06" w:rsidR="00A633C5" w:rsidRPr="00247E94" w:rsidRDefault="00D80E07" w:rsidP="00013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427A3C8" w14:textId="3AF09026" w:rsidR="00A633C5" w:rsidRPr="00247E94" w:rsidRDefault="00E53BB1" w:rsidP="00012D47">
            <w:pPr>
              <w:pBdr>
                <w:bottom w:val="single" w:sz="4" w:space="1" w:color="auto"/>
              </w:pBdr>
              <w:tabs>
                <w:tab w:val="clear" w:pos="907"/>
                <w:tab w:val="left" w:pos="93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(</w:t>
            </w:r>
            <w:r w:rsidR="00012D47">
              <w:rPr>
                <w:rFonts w:ascii="Browallia New" w:hAnsi="Browallia New" w:cs="Browallia New"/>
                <w:sz w:val="22"/>
                <w:szCs w:val="22"/>
                <w:lang w:val="en-GB"/>
              </w:rPr>
              <w:t>420,536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247E94" w:rsidRPr="00247E94" w14:paraId="5301AEC3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182AC07E" w14:textId="68290BD9" w:rsidR="00247E94" w:rsidRPr="00247E94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8D58EA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B276403" w14:textId="056623BE" w:rsidR="00247E94" w:rsidRPr="00C76991" w:rsidRDefault="00C76991" w:rsidP="004E382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83,200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71349071" w14:textId="649DE857" w:rsidR="00247E94" w:rsidRPr="00247E94" w:rsidRDefault="00C76991" w:rsidP="00013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186,599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08963897" w14:textId="658EDDF9" w:rsidR="00247E94" w:rsidRPr="00247E94" w:rsidRDefault="00012D47" w:rsidP="00013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238,05</w:t>
            </w:r>
            <w:r w:rsidR="00B32B0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06059DF3" w14:textId="51891765" w:rsidR="00247E94" w:rsidRPr="00247E94" w:rsidRDefault="00A633C5" w:rsidP="00013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207,201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20892362" w14:textId="679A7440" w:rsidR="00247E94" w:rsidRPr="00247E94" w:rsidRDefault="001C5F00" w:rsidP="00013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="00012D47">
              <w:rPr>
                <w:rFonts w:ascii="Browallia New" w:hAnsi="Browallia New" w:cs="Browallia New"/>
                <w:sz w:val="22"/>
                <w:szCs w:val="22"/>
                <w:lang w:val="en-GB"/>
              </w:rPr>
              <w:t>,28</w:t>
            </w:r>
            <w:r w:rsidR="003B769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81F319B" w14:textId="27490B64" w:rsidR="00247E94" w:rsidRPr="00247E94" w:rsidRDefault="00012D47" w:rsidP="00013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146,06</w:t>
            </w:r>
            <w:r w:rsidR="003B769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6FBEDA54" w14:textId="353984F6" w:rsidR="00247E94" w:rsidRPr="00247E94" w:rsidRDefault="003F3CB7" w:rsidP="00A57F0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27,21</w:t>
            </w:r>
            <w:r w:rsidR="00A57F0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7CAAC40" w14:textId="23A6AEA8" w:rsidR="00247E94" w:rsidRPr="00247E94" w:rsidRDefault="00A57F0C" w:rsidP="00013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53EBDBD" w14:textId="1D1BCFFF" w:rsidR="00247E94" w:rsidRPr="00247E94" w:rsidRDefault="00012D47" w:rsidP="00013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1,176,62</w:t>
            </w:r>
            <w:r w:rsidR="003B769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247E94" w:rsidRPr="00247E94" w14:paraId="7635EC95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029A440A" w14:textId="77777777" w:rsidR="00247E94" w:rsidRPr="00247E94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330D4E6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33646E46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EE7416E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78C5F62B" w14:textId="77777777" w:rsidR="00247E94" w:rsidRPr="00247E94" w:rsidRDefault="00247E94" w:rsidP="0001389A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D81CE53" w14:textId="77777777" w:rsidR="00247E94" w:rsidRPr="00247E94" w:rsidRDefault="00247E94" w:rsidP="0001389A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98" w:type="dxa"/>
            <w:shd w:val="clear" w:color="auto" w:fill="auto"/>
          </w:tcPr>
          <w:p w14:paraId="57D525FC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71F1A9A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6F4C488E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58" w:type="dxa"/>
            <w:shd w:val="clear" w:color="auto" w:fill="auto"/>
          </w:tcPr>
          <w:p w14:paraId="5C885BC8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247E94" w:rsidRPr="00247E94" w14:paraId="0E1B43C5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0DC203AC" w14:textId="77777777" w:rsidR="00247E94" w:rsidRPr="00247E94" w:rsidRDefault="00247E94" w:rsidP="0001389A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713948E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7536F8D4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8F4D6C6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43E04A36" w14:textId="77777777" w:rsidR="00247E94" w:rsidRPr="00247E94" w:rsidRDefault="00247E94" w:rsidP="0001389A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0E8BE31F" w14:textId="77777777" w:rsidR="00247E94" w:rsidRPr="00247E94" w:rsidRDefault="00247E94" w:rsidP="0001389A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98" w:type="dxa"/>
            <w:shd w:val="clear" w:color="auto" w:fill="auto"/>
          </w:tcPr>
          <w:p w14:paraId="2794C626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118267E4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52D83F43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58" w:type="dxa"/>
            <w:shd w:val="clear" w:color="auto" w:fill="auto"/>
          </w:tcPr>
          <w:p w14:paraId="4CFFD856" w14:textId="77777777" w:rsidR="00247E94" w:rsidRPr="00247E94" w:rsidRDefault="00247E9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8D58EA" w:rsidRPr="00247E94" w14:paraId="3B4600A5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47039EF4" w14:textId="58B66136" w:rsidR="008D58EA" w:rsidRPr="00247E94" w:rsidRDefault="008D58EA" w:rsidP="008D58E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0F5CDEE" w14:textId="310CF73E" w:rsidR="008D58EA" w:rsidRPr="00247E94" w:rsidRDefault="008D58EA" w:rsidP="00CD488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20EA14C1" w14:textId="180FBB17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37,282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4F2AFC2A" w14:textId="60776CEE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159,409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3F18BF1C" w14:textId="2FD24D7A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6,113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33686592" w14:textId="5451FD7E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225,033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70D680E" w14:textId="29C9D5E4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110,296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5DCF01" w14:textId="3055DC45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15,176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71DB451C" w14:textId="5F6F17FE" w:rsidR="008D58EA" w:rsidRPr="00247E94" w:rsidRDefault="008D58EA" w:rsidP="00CD488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F724A8" w14:textId="2A9F2BBF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553,309</w:t>
            </w:r>
          </w:p>
        </w:tc>
      </w:tr>
      <w:tr w:rsidR="008D58EA" w:rsidRPr="00247E94" w14:paraId="47AB3F5F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4DF166FD" w14:textId="77777777" w:rsidR="008D58EA" w:rsidRPr="00247E94" w:rsidRDefault="008D58EA" w:rsidP="008D58E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108D93E" w14:textId="3E87DBF6" w:rsidR="008D58EA" w:rsidRPr="00247E94" w:rsidRDefault="008D58EA" w:rsidP="00CD488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0B82F77E" w14:textId="244F9778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10,059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3A5D59B1" w14:textId="7127A635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61,041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2A46A8A1" w14:textId="051DFE08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28,091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73BFED58" w14:textId="294D6990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76,858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5014667" w14:textId="7991E640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29,473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69397" w14:textId="0D612F9F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4,886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5A88EE35" w14:textId="388AC39F" w:rsidR="008D58EA" w:rsidRPr="00247E94" w:rsidRDefault="008D58EA" w:rsidP="00CD488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22745BD" w14:textId="3C8A9F91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210,408</w:t>
            </w:r>
          </w:p>
        </w:tc>
      </w:tr>
      <w:tr w:rsidR="008D58EA" w:rsidRPr="00247E94" w14:paraId="319667C9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0FAB05F1" w14:textId="77777777" w:rsidR="008D58EA" w:rsidRPr="00247E94" w:rsidRDefault="008D58EA" w:rsidP="008D58E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F0FADA4" w14:textId="197AB949" w:rsidR="008D58EA" w:rsidRPr="00247E94" w:rsidRDefault="008D58EA" w:rsidP="008B662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0785442C" w14:textId="1716C9E2" w:rsidR="008D58EA" w:rsidRPr="00247E94" w:rsidRDefault="008D58EA" w:rsidP="008B662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(4,946)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1E950C6D" w14:textId="4E808193" w:rsidR="008D58EA" w:rsidRPr="00247E94" w:rsidRDefault="008D58EA" w:rsidP="008B662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(11,162)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570A6D2A" w14:textId="67BCC600" w:rsidR="008D58EA" w:rsidRPr="00247E94" w:rsidRDefault="008D58EA" w:rsidP="008B662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460ACD9B" w14:textId="65BAAF03" w:rsidR="008D58EA" w:rsidRPr="00247E94" w:rsidRDefault="008D58EA" w:rsidP="008B662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77E9BFC" w14:textId="2FA59602" w:rsidR="008D58EA" w:rsidRPr="00247E94" w:rsidRDefault="008D58EA" w:rsidP="008B662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(4,157)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32E2DF" w14:textId="74512BBA" w:rsidR="008D58EA" w:rsidRPr="00247E94" w:rsidRDefault="008D58EA" w:rsidP="008B662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(11,126)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1E365410" w14:textId="5C66E867" w:rsidR="008D58EA" w:rsidRPr="00247E94" w:rsidRDefault="008D58EA" w:rsidP="008B662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543B57E" w14:textId="492CD5C6" w:rsidR="008D58EA" w:rsidRPr="00247E94" w:rsidRDefault="008D58EA" w:rsidP="008B662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(31,391)</w:t>
            </w:r>
          </w:p>
        </w:tc>
      </w:tr>
      <w:tr w:rsidR="008D58EA" w:rsidRPr="00247E94" w14:paraId="4475557F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59746BD3" w14:textId="18A09368" w:rsidR="008D58EA" w:rsidRPr="00247E94" w:rsidRDefault="008D58EA" w:rsidP="008D58E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5950D2" w14:textId="7A446481" w:rsidR="008D58EA" w:rsidRPr="00247E94" w:rsidRDefault="008D58EA" w:rsidP="00CD488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177E79F5" w14:textId="59ED5A33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42,395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A197488" w14:textId="7BF6D652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209,288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6D987F03" w14:textId="6FF8CD7D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34,204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0E4D8EBA" w14:textId="372527F6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301,891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0693A21" w14:textId="2C70A907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135,612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E7E58B" w14:textId="2555397E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8,93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2E5DF25E" w14:textId="6D100CD8" w:rsidR="008D58EA" w:rsidRPr="00247E94" w:rsidRDefault="008D58EA" w:rsidP="00CD4883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527D723" w14:textId="21BE1041" w:rsidR="008D58EA" w:rsidRPr="00247E94" w:rsidRDefault="008D58EA" w:rsidP="008D58E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732,326</w:t>
            </w:r>
          </w:p>
        </w:tc>
      </w:tr>
      <w:tr w:rsidR="00D80E07" w:rsidRPr="00247E94" w14:paraId="3E2A2C69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645DC5AC" w14:textId="77777777" w:rsidR="00D80E07" w:rsidRPr="00247E94" w:rsidRDefault="00D80E07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753DD5" w14:textId="7428E8F3" w:rsidR="00D80E07" w:rsidRPr="00C960D3" w:rsidRDefault="00D80E07" w:rsidP="00D80E0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38D2193A" w14:textId="667F82B1" w:rsidR="00D80E07" w:rsidRPr="00C960D3" w:rsidRDefault="00C960D3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11,428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F1EA1DB" w14:textId="0F688A59" w:rsidR="00D80E07" w:rsidRPr="00C960D3" w:rsidRDefault="00D80E0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57,25</w:t>
            </w:r>
            <w:r w:rsidR="00B32B0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05343BF5" w14:textId="13536C97" w:rsidR="00D80E07" w:rsidRPr="00C960D3" w:rsidRDefault="00D80E0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37,878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3FECE0F9" w14:textId="0F6F2012" w:rsidR="00D80E07" w:rsidRPr="00C960D3" w:rsidRDefault="00D80E0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74,576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D7F886B" w14:textId="2A64D52C" w:rsidR="00D80E07" w:rsidRPr="00C960D3" w:rsidRDefault="00D80E0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25,701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A17A84" w14:textId="2551BCCB" w:rsidR="00D80E07" w:rsidRPr="00C960D3" w:rsidRDefault="00D80E0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4,463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6DE5E75A" w14:textId="4C873514" w:rsidR="00D80E07" w:rsidRPr="00C960D3" w:rsidRDefault="00D80E07" w:rsidP="00A57F0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E959E3" w14:textId="69A26CD7" w:rsidR="00D80E07" w:rsidRPr="00C960D3" w:rsidRDefault="00C960D3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211,30</w:t>
            </w:r>
            <w:r w:rsidR="00E17D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  <w:tr w:rsidR="00D80E07" w:rsidRPr="00247E94" w14:paraId="21A537F4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470BDC65" w14:textId="60B90943" w:rsidR="00D80E07" w:rsidRPr="00247E94" w:rsidRDefault="00D80E07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12ED1A" w14:textId="607DAFB5" w:rsidR="00D80E07" w:rsidRPr="00C960D3" w:rsidRDefault="00D80E07" w:rsidP="00D80E0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4A1ED330" w14:textId="686B8B3A" w:rsidR="00D80E07" w:rsidRPr="00C960D3" w:rsidRDefault="007D10F0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1B98C2FD" w14:textId="70C65EA4" w:rsidR="00D80E07" w:rsidRPr="00C960D3" w:rsidRDefault="00D80E0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(27,486)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4E7D22A0" w14:textId="059F059D" w:rsidR="00D80E07" w:rsidRPr="00C960D3" w:rsidRDefault="001C5F00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31A62F3D" w14:textId="47904C39" w:rsidR="00D80E07" w:rsidRPr="00C960D3" w:rsidRDefault="00D80E07" w:rsidP="00360B97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F6F0C34" w14:textId="7952B154" w:rsidR="00D80E07" w:rsidRPr="00C960D3" w:rsidRDefault="00D80E0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(2,981)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3406F2" w14:textId="4BC487EB" w:rsidR="00D80E07" w:rsidRPr="00C960D3" w:rsidRDefault="00D80E0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(4,409)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50FB6CDF" w14:textId="7A0C1621" w:rsidR="00D80E07" w:rsidRPr="00C960D3" w:rsidRDefault="00D80E07" w:rsidP="00A57F0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88C83B2" w14:textId="08C9FB1B" w:rsidR="00D80E07" w:rsidRPr="00C960D3" w:rsidRDefault="00D80E07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(34,87</w:t>
            </w:r>
            <w:r w:rsidR="001C5F0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053F4" w:rsidRPr="00247E94" w14:paraId="44DA3879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72F694E7" w14:textId="6477E0F3" w:rsidR="00C053F4" w:rsidRPr="00C960D3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จัดประเภทเป็น</w:t>
            </w:r>
            <w:r w:rsidRPr="00C7699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สินทรัพย์ที่ถือไว้เพื่อขาย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8BB5D2C" w14:textId="18059543" w:rsidR="00C053F4" w:rsidRPr="00C960D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46F2598B" w14:textId="1ADBB65B" w:rsidR="00C053F4" w:rsidRPr="00C960D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5A620D60" w14:textId="3242B721" w:rsidR="00C053F4" w:rsidRPr="00C960D3" w:rsidRDefault="00B857D5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(110,291</w:t>
            </w:r>
            <w:r w:rsidR="00C053F4"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7EA7FA95" w14:textId="0BA5E9EF" w:rsidR="00C053F4" w:rsidRPr="00C960D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0D4516C0" w14:textId="58234C79" w:rsidR="00C053F4" w:rsidRPr="00C960D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(145,781)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E867787" w14:textId="50A8386D" w:rsidR="00C053F4" w:rsidRPr="00C960D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(32,452)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A43D39" w14:textId="4D9F29D9" w:rsidR="00C053F4" w:rsidRPr="00C960D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72CDA2F9" w14:textId="3CB9F656" w:rsidR="00C053F4" w:rsidRPr="00C960D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5F2209E" w14:textId="5239E79B" w:rsidR="00C053F4" w:rsidRPr="00C960D3" w:rsidRDefault="001C5F00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(288,52</w:t>
            </w:r>
            <w:r w:rsidR="00B857D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053F4"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053F4" w:rsidRPr="00247E94" w14:paraId="01BFB64C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7A4637D0" w14:textId="38D9D251" w:rsidR="00C053F4" w:rsidRPr="00C960D3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960D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C960D3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D81D3F" w14:textId="293BF525" w:rsidR="00C053F4" w:rsidRPr="00C960D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67E6EF4C" w14:textId="7F1B8E84" w:rsidR="00C053F4" w:rsidRPr="00C960D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53,823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217728BA" w14:textId="7A1BA6FE" w:rsidR="00C053F4" w:rsidRPr="00C960D3" w:rsidRDefault="00B32B0B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128,77</w:t>
            </w:r>
            <w:r w:rsidR="00B857D5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7362338B" w14:textId="770C3A3C" w:rsidR="00C053F4" w:rsidRPr="00C960D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72,082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196062BF" w14:textId="5D399672" w:rsidR="00C053F4" w:rsidRPr="00C960D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230,686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1B8E79F" w14:textId="18E62915" w:rsidR="00C053F4" w:rsidRPr="00C960D3" w:rsidRDefault="001C5F00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125,880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9A7502" w14:textId="6E153DC0" w:rsidR="00C053F4" w:rsidRPr="00C960D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8,990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3987BB0C" w14:textId="452C0EF1" w:rsidR="00C053F4" w:rsidRPr="00C960D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60D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1F95BA" w14:textId="19EDA8AC" w:rsidR="00C053F4" w:rsidRPr="00C960D3" w:rsidRDefault="00E17D6B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620,231</w:t>
            </w:r>
          </w:p>
        </w:tc>
      </w:tr>
      <w:tr w:rsidR="003D14A4" w:rsidRPr="00247E94" w14:paraId="31021387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06DFFB7C" w14:textId="77777777" w:rsidR="003D14A4" w:rsidRPr="00C960D3" w:rsidRDefault="003D14A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9BF7D11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222DD7C9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53BBEEFE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6BCC7038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1CFA0E68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40075B36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42FFA1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2655BB9A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0ABD04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D14A4" w:rsidRPr="00247E94" w14:paraId="02273EB3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73487917" w14:textId="77777777" w:rsidR="003D14A4" w:rsidRPr="00C960D3" w:rsidRDefault="003D14A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5A593F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2B1EA353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516C6E09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47C622AA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172CB3F8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2900ED43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9AF7B6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0B1DC8D4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0AE19FA" w14:textId="77777777" w:rsidR="003D14A4" w:rsidRPr="00C960D3" w:rsidRDefault="003D14A4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B6625" w:rsidRPr="00247E94" w14:paraId="12348822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22784136" w14:textId="77777777" w:rsidR="008B6625" w:rsidRPr="00C960D3" w:rsidRDefault="008B6625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A6A7E6B" w14:textId="77777777" w:rsidR="008B6625" w:rsidRPr="00C960D3" w:rsidRDefault="008B6625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6280CBDA" w14:textId="77777777" w:rsidR="008B6625" w:rsidRPr="00C960D3" w:rsidRDefault="008B6625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02194324" w14:textId="77777777" w:rsidR="008B6625" w:rsidRPr="00C960D3" w:rsidRDefault="008B6625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1E31607F" w14:textId="77777777" w:rsidR="008B6625" w:rsidRPr="00C960D3" w:rsidRDefault="008B6625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674FA641" w14:textId="77777777" w:rsidR="008B6625" w:rsidRPr="00C960D3" w:rsidRDefault="008B6625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75A9EC58" w14:textId="77777777" w:rsidR="008B6625" w:rsidRPr="00C960D3" w:rsidRDefault="008B6625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DCD8EB" w14:textId="77777777" w:rsidR="008B6625" w:rsidRPr="00C960D3" w:rsidRDefault="008B6625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3D7A670B" w14:textId="77777777" w:rsidR="008B6625" w:rsidRPr="00C960D3" w:rsidRDefault="008B6625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BCFE944" w14:textId="77777777" w:rsidR="008B6625" w:rsidRPr="00C960D3" w:rsidRDefault="008B6625" w:rsidP="003D14A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247E94" w14:paraId="7A66C2A2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63E7D8DF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077DB45" w14:textId="77777777" w:rsidR="00C053F4" w:rsidRPr="00247E94" w:rsidRDefault="00C053F4" w:rsidP="00C053F4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9" w:type="dxa"/>
            <w:gridSpan w:val="4"/>
            <w:shd w:val="clear" w:color="auto" w:fill="auto"/>
          </w:tcPr>
          <w:p w14:paraId="2123D45D" w14:textId="77777777" w:rsidR="00C053F4" w:rsidRPr="00247E94" w:rsidRDefault="00C053F4" w:rsidP="00C053F4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5" w:type="dxa"/>
            <w:gridSpan w:val="4"/>
            <w:shd w:val="clear" w:color="auto" w:fill="auto"/>
          </w:tcPr>
          <w:p w14:paraId="7696B5A5" w14:textId="77777777" w:rsidR="00C053F4" w:rsidRPr="00247E94" w:rsidRDefault="00C053F4" w:rsidP="00C053F4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418" w:type="dxa"/>
            <w:gridSpan w:val="10"/>
            <w:shd w:val="clear" w:color="auto" w:fill="auto"/>
            <w:hideMark/>
          </w:tcPr>
          <w:p w14:paraId="0EC36E2F" w14:textId="77777777" w:rsidR="00C053F4" w:rsidRPr="00247E94" w:rsidRDefault="00C053F4" w:rsidP="00C053F4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C053F4" w:rsidRPr="00247E94" w14:paraId="4F849037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5345BE95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2" w:type="dxa"/>
            <w:gridSpan w:val="20"/>
            <w:shd w:val="clear" w:color="auto" w:fill="auto"/>
          </w:tcPr>
          <w:p w14:paraId="35AD2C2D" w14:textId="77777777" w:rsidR="00C053F4" w:rsidRPr="00247E94" w:rsidRDefault="00C053F4" w:rsidP="00C053F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053F4" w:rsidRPr="00247E94" w14:paraId="0EDF41DE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2B9D6DF7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1906A5B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2C4D05CB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21E40355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43608B67" w14:textId="77777777" w:rsidR="00C053F4" w:rsidRPr="00247E94" w:rsidRDefault="00C053F4" w:rsidP="00C053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69D0B8BF" w14:textId="729E0C4B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เครื่องมือและ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74C586C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6E8E354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F65DAEA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18C3534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</w:t>
            </w:r>
          </w:p>
          <w:p w14:paraId="7AE1B878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06ED6B8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7303146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C053F4" w:rsidRPr="00247E94" w14:paraId="606EE4EE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25EEA9CE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หัก</w:t>
            </w: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F51A9A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090A6CD3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FFD9D30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6F841FAA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3ABFA5E2" w14:textId="77777777" w:rsidR="00C053F4" w:rsidRPr="00247E94" w:rsidRDefault="00C053F4" w:rsidP="00C053F4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54BA2F2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70192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04C407D9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F6DC015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247E94" w14:paraId="17EB8B59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19516FAE" w14:textId="41DAA66E" w:rsidR="00C053F4" w:rsidRPr="00247E94" w:rsidRDefault="00C053F4" w:rsidP="00C053F4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362B4B" w14:textId="58ACD85E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0D27C839" w14:textId="5AF0150D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4A38DC5E" w14:textId="71EBC912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20,897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026ADBB1" w14:textId="3D2B6FAC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587ACB19" w14:textId="1CCC0A61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1,949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9CE67F4" w14:textId="362311CA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1,358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705BB" w14:textId="72E809F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3723CE25" w14:textId="245764F5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3A83AFA" w14:textId="7BBBE0CB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24,204</w:t>
            </w:r>
          </w:p>
        </w:tc>
      </w:tr>
      <w:tr w:rsidR="00C053F4" w:rsidRPr="00247E94" w14:paraId="3D8F1857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424D98FE" w14:textId="77777777" w:rsidR="00C053F4" w:rsidRPr="00247E94" w:rsidRDefault="00C053F4" w:rsidP="00C053F4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5F322F0" w14:textId="631B84B8" w:rsidR="00C053F4" w:rsidRPr="005673BE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73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4B9022C9" w14:textId="19E0BDBA" w:rsidR="00C053F4" w:rsidRPr="005673BE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73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73934B70" w14:textId="3F9E1E64" w:rsidR="00C053F4" w:rsidRPr="005673BE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73BE">
              <w:rPr>
                <w:rFonts w:ascii="Browallia New" w:hAnsi="Browallia New" w:cs="Browallia New"/>
                <w:sz w:val="22"/>
                <w:szCs w:val="22"/>
                <w:lang w:val="en-GB"/>
              </w:rPr>
              <w:t>57,930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74C20065" w14:textId="2916FA16" w:rsidR="00C053F4" w:rsidRPr="005673BE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73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51961482" w14:textId="1186E1B2" w:rsidR="00C053F4" w:rsidRPr="005673BE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73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59D95C6" w14:textId="09F69979" w:rsidR="00C053F4" w:rsidRPr="005673BE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73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113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87788B" w14:textId="12A16911" w:rsidR="00C053F4" w:rsidRPr="005673BE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73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2D281509" w14:textId="56B45C0B" w:rsidR="00C053F4" w:rsidRPr="005673BE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73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5BBB802" w14:textId="786E2468" w:rsidR="00C053F4" w:rsidRPr="005673BE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73BE">
              <w:rPr>
                <w:rFonts w:ascii="Browallia New" w:hAnsi="Browallia New" w:cs="Browallia New"/>
                <w:sz w:val="22"/>
                <w:szCs w:val="22"/>
                <w:lang w:val="en-GB"/>
              </w:rPr>
              <w:t>58,043</w:t>
            </w:r>
          </w:p>
        </w:tc>
      </w:tr>
      <w:tr w:rsidR="00C053F4" w:rsidRPr="00247E94" w14:paraId="5FAA1993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3E1CAFC0" w14:textId="3839F21F" w:rsidR="00C053F4" w:rsidRPr="00247E94" w:rsidRDefault="00C053F4" w:rsidP="00C053F4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D8F3668" w14:textId="3477AC88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2A2735EF" w14:textId="6E22B5E5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3D4CD8EF" w14:textId="44A8FFE3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(14,397)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482B0AC3" w14:textId="226D7E4F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3648AEAF" w14:textId="5D93642E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D62533B" w14:textId="7A771D7C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1FC83D" w14:textId="46B32A03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3E51A2C7" w14:textId="625F9A9E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CDE853B" w14:textId="08BB7DF6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14,798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C053F4" w:rsidRPr="00247E94" w14:paraId="524D2BF1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7BAC1951" w14:textId="56FFD49A" w:rsidR="00C053F4" w:rsidRPr="00247E94" w:rsidRDefault="00C053F4" w:rsidP="00C053F4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4543303" w14:textId="625FD5E1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7D35B3DB" w14:textId="4EDED4BF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1041DA7D" w14:textId="3B6FB8EF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64,430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49679FB0" w14:textId="224F090E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2765F835" w14:textId="2277D33F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1,949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DEFD7DB" w14:textId="30847302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1,070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38B4CA" w14:textId="0F647182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2B7C871F" w14:textId="4974B45F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3586CA7" w14:textId="1C3BCF0A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67,449</w:t>
            </w:r>
          </w:p>
        </w:tc>
      </w:tr>
      <w:tr w:rsidR="00C053F4" w:rsidRPr="00247E94" w14:paraId="0325BA60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759B9E41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E131E6B" w14:textId="2337951A" w:rsidR="00C053F4" w:rsidRPr="00247E94" w:rsidRDefault="006D08FC" w:rsidP="006D08F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6E82E3FB" w14:textId="30D8DA5F" w:rsidR="00C053F4" w:rsidRPr="00247E94" w:rsidRDefault="006D08FC" w:rsidP="006D08FC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2E7110CA" w14:textId="71FB1B82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2,489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429DF1EB" w14:textId="095EE604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4056AAB9" w14:textId="709D2B9A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7E059B1" w14:textId="67168DC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DDB703" w14:textId="46461B40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58C2D484" w14:textId="0B939412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55FB168" w14:textId="035FAFB0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2,489</w:t>
            </w:r>
          </w:p>
        </w:tc>
      </w:tr>
      <w:tr w:rsidR="00C053F4" w:rsidRPr="00247E94" w14:paraId="3B237FE6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596BB550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417A000" w14:textId="265FD067" w:rsidR="00C053F4" w:rsidRPr="00247E94" w:rsidRDefault="006D08FC" w:rsidP="006D08F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6961D3A0" w14:textId="44CABD9C" w:rsidR="00C053F4" w:rsidRPr="00247E94" w:rsidRDefault="006D08FC" w:rsidP="006D08F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90080BB" w14:textId="495B39B8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(34,631)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53577D72" w14:textId="18AAEEF0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5E744D63" w14:textId="054D811D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(1,949)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EC9BA0A" w14:textId="4F2C0708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(1,070)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F2DAC4" w14:textId="0A904F14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7EBF4F77" w14:textId="37A41C9A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C588643" w14:textId="08E3A60B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(37,650)</w:t>
            </w:r>
          </w:p>
        </w:tc>
      </w:tr>
      <w:tr w:rsidR="00C053F4" w:rsidRPr="00247E94" w14:paraId="6B22FC95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5BEE5FF0" w14:textId="250BFDED" w:rsidR="00C053F4" w:rsidRPr="00247E94" w:rsidRDefault="00C053F4" w:rsidP="00C053F4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E35BAB" w14:textId="296721A0" w:rsidR="00C053F4" w:rsidRPr="00247E94" w:rsidRDefault="00C053F4" w:rsidP="006D08F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47409506" w14:textId="7481B58A" w:rsidR="00C053F4" w:rsidRPr="00247E94" w:rsidRDefault="00C053F4" w:rsidP="006D08F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13A1E238" w14:textId="4BC22C79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32,288</w:t>
            </w: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44704C6B" w14:textId="589E988C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2330890D" w14:textId="574F1863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8068BF2" w14:textId="6749FD42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337CAF" w14:textId="5D366A29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28432123" w14:textId="2DEA244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25B1435" w14:textId="631F4E9D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32,288</w:t>
            </w:r>
          </w:p>
        </w:tc>
      </w:tr>
      <w:tr w:rsidR="00C053F4" w:rsidRPr="00247E94" w14:paraId="7D7DE0ED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3840DD56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77F3CD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33D0C4DB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B1CE70A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4ED85089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5B9672CE" w14:textId="77777777" w:rsidR="00C053F4" w:rsidRPr="00247E94" w:rsidRDefault="00C053F4" w:rsidP="00C053F4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35BF3D47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9E8A9D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513856E4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96A48F5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247E94" w14:paraId="374E41CC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612AE319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55731CA" w14:textId="77777777" w:rsidR="00C053F4" w:rsidRPr="00565066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3D1DE7F4" w14:textId="77777777" w:rsidR="00C053F4" w:rsidRPr="00565066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3F583FC0" w14:textId="77777777" w:rsidR="00C053F4" w:rsidRPr="00565066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379286DC" w14:textId="77777777" w:rsidR="00C053F4" w:rsidRPr="00565066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0B4C8529" w14:textId="77777777" w:rsidR="00C053F4" w:rsidRPr="00565066" w:rsidRDefault="00C053F4" w:rsidP="00C053F4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119D2434" w14:textId="77777777" w:rsidR="00C053F4" w:rsidRPr="00565066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829C1B" w14:textId="77777777" w:rsidR="00C053F4" w:rsidRPr="00565066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31ABA102" w14:textId="77777777" w:rsidR="00C053F4" w:rsidRPr="00565066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04CA478" w14:textId="77777777" w:rsidR="00C053F4" w:rsidRPr="00565066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565066" w14:paraId="4AF0D7C6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503EFD69" w14:textId="32C8A3F9" w:rsidR="00C053F4" w:rsidRPr="00247E94" w:rsidRDefault="00C053F4" w:rsidP="00C053F4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B8C77DE" w14:textId="13BAED14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83,200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76DF4780" w14:textId="0D14C063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141,488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6EC7011E" w14:textId="6C68DE66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204,313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6382D368" w14:textId="31BB2B15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143,771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2CF53232" w14:textId="5769246D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120,103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59373D7" w14:textId="2DB73C7E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47,753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CFEA7B" w14:textId="7968D2D8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23,630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07632F54" w14:textId="41A947DB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1B574D" w14:textId="759D4B86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764,380</w:t>
            </w:r>
          </w:p>
        </w:tc>
      </w:tr>
      <w:tr w:rsidR="00C053F4" w:rsidRPr="00565066" w14:paraId="35958F11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1492A69E" w14:textId="0E0F486F" w:rsidR="00C053F4" w:rsidRPr="00247E94" w:rsidRDefault="00C053F4" w:rsidP="00C053F4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90EC427" w14:textId="3A75E61F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83,200</w:t>
            </w: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2687F452" w14:textId="0705F451" w:rsidR="00C053F4" w:rsidRPr="00565066" w:rsidRDefault="001C5F00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CE0EA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,776</w:t>
            </w: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48B4B3B2" w14:textId="5A2984DA" w:rsidR="00C053F4" w:rsidRPr="00565066" w:rsidRDefault="001C5F00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76,99</w:t>
            </w:r>
            <w:r w:rsidR="00E17D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71" w:type="dxa"/>
            <w:gridSpan w:val="3"/>
            <w:shd w:val="clear" w:color="auto" w:fill="auto"/>
          </w:tcPr>
          <w:p w14:paraId="575E9F8F" w14:textId="2B22FA69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135,119</w:t>
            </w: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641C205E" w14:textId="583A98A0" w:rsidR="00C053F4" w:rsidRPr="00565066" w:rsidRDefault="001C5F00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55,600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61293D0" w14:textId="4971F0DC" w:rsidR="00C053F4" w:rsidRPr="00565066" w:rsidRDefault="001C5F00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20,181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BD47FD" w14:textId="166E330B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18,225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457F7BF1" w14:textId="0A7E7397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C2ADE2" w14:textId="0D737BB8" w:rsidR="00C053F4" w:rsidRPr="00565066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5066">
              <w:rPr>
                <w:rFonts w:ascii="Browallia New" w:hAnsi="Browallia New" w:cs="Browallia New"/>
                <w:sz w:val="22"/>
                <w:szCs w:val="22"/>
                <w:lang w:val="en-GB"/>
              </w:rPr>
              <w:t>524,105</w:t>
            </w:r>
          </w:p>
        </w:tc>
      </w:tr>
      <w:tr w:rsidR="00C053F4" w:rsidRPr="00247E94" w14:paraId="3ABA6840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459E6275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33EFD4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05" w:type="dxa"/>
            <w:gridSpan w:val="3"/>
            <w:shd w:val="clear" w:color="auto" w:fill="auto"/>
            <w:vAlign w:val="bottom"/>
          </w:tcPr>
          <w:p w14:paraId="2B84833D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14:paraId="15AB923B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bottom"/>
          </w:tcPr>
          <w:p w14:paraId="72159774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14:paraId="41603BEB" w14:textId="77777777" w:rsidR="00C053F4" w:rsidRPr="00247E94" w:rsidRDefault="00C053F4" w:rsidP="00C053F4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23E78D1A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1CD30D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3DD93A77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1A4CF88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247E94" w14:paraId="709E84F7" w14:textId="77777777" w:rsidTr="002E0B6F">
        <w:trPr>
          <w:cantSplit/>
        </w:trPr>
        <w:tc>
          <w:tcPr>
            <w:tcW w:w="2693" w:type="dxa"/>
            <w:shd w:val="clear" w:color="auto" w:fill="auto"/>
            <w:hideMark/>
          </w:tcPr>
          <w:p w14:paraId="1C3E42E8" w14:textId="273D46F4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255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70" w:type="dxa"/>
            <w:gridSpan w:val="2"/>
            <w:tcBorders>
              <w:left w:val="nil"/>
            </w:tcBorders>
            <w:shd w:val="clear" w:color="auto" w:fill="auto"/>
          </w:tcPr>
          <w:p w14:paraId="1B998817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6C068A9B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2005B9C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72C760E3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65DCCFE9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632109C4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0580822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2E0E568E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71B627E" w14:textId="77777777" w:rsidR="00C053F4" w:rsidRPr="00247E94" w:rsidRDefault="00C053F4" w:rsidP="00C053F4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247E94" w14:paraId="32DC59EE" w14:textId="77777777" w:rsidTr="00924C99">
        <w:trPr>
          <w:cantSplit/>
        </w:trPr>
        <w:tc>
          <w:tcPr>
            <w:tcW w:w="2693" w:type="dxa"/>
            <w:shd w:val="clear" w:color="auto" w:fill="auto"/>
            <w:hideMark/>
          </w:tcPr>
          <w:p w14:paraId="0C5FE80D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655F8FD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3B3DD994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4ED0CA2C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3AE8D7CC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11AB7079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790690BE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0BEBD179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70CFB997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C0FBD41" w14:textId="6EBA1830" w:rsidR="00C053F4" w:rsidRPr="00924C99" w:rsidRDefault="00C053F4" w:rsidP="00C053F4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4C99">
              <w:rPr>
                <w:rFonts w:ascii="Browallia New" w:hAnsi="Browallia New" w:cs="Browallia New"/>
                <w:sz w:val="22"/>
                <w:szCs w:val="22"/>
              </w:rPr>
              <w:t>193,145</w:t>
            </w:r>
          </w:p>
        </w:tc>
      </w:tr>
      <w:tr w:rsidR="00C053F4" w:rsidRPr="00247E94" w14:paraId="7431D924" w14:textId="77777777" w:rsidTr="00924C99">
        <w:trPr>
          <w:cantSplit/>
        </w:trPr>
        <w:tc>
          <w:tcPr>
            <w:tcW w:w="2693" w:type="dxa"/>
            <w:shd w:val="clear" w:color="auto" w:fill="auto"/>
            <w:hideMark/>
          </w:tcPr>
          <w:p w14:paraId="4A72C7EB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06C4EA6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46120CB2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3D7DF310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23E283F5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43ED0AFF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77CBACEE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5BB60D90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723324C0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F15D8FB" w14:textId="28715A1F" w:rsidR="00C053F4" w:rsidRPr="00924C99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4C99">
              <w:rPr>
                <w:rFonts w:ascii="Browallia New" w:hAnsi="Browallia New" w:cs="Browallia New"/>
                <w:sz w:val="22"/>
                <w:szCs w:val="22"/>
                <w:lang w:val="en-GB"/>
              </w:rPr>
              <w:t>17,263</w:t>
            </w:r>
          </w:p>
        </w:tc>
      </w:tr>
      <w:tr w:rsidR="00C053F4" w:rsidRPr="00247E94" w14:paraId="51A94987" w14:textId="77777777" w:rsidTr="00924C99">
        <w:trPr>
          <w:cantSplit/>
        </w:trPr>
        <w:tc>
          <w:tcPr>
            <w:tcW w:w="2693" w:type="dxa"/>
            <w:shd w:val="clear" w:color="auto" w:fill="auto"/>
            <w:hideMark/>
          </w:tcPr>
          <w:p w14:paraId="3764309E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9A9DEAA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24CFDB41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51B08A1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0926F54A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369CC178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36B6EB2A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22688A8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1F97B9A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AB94C1A" w14:textId="1FAC04A3" w:rsidR="00C053F4" w:rsidRPr="00924C99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4C99">
              <w:rPr>
                <w:rFonts w:ascii="Browallia New" w:hAnsi="Browallia New" w:cs="Browallia New"/>
                <w:sz w:val="22"/>
                <w:szCs w:val="22"/>
                <w:lang w:val="en-GB"/>
              </w:rPr>
              <w:t>210,408</w:t>
            </w:r>
          </w:p>
        </w:tc>
      </w:tr>
      <w:tr w:rsidR="00C053F4" w:rsidRPr="00247E94" w14:paraId="29B904A2" w14:textId="77777777" w:rsidTr="00924C99">
        <w:trPr>
          <w:cantSplit/>
        </w:trPr>
        <w:tc>
          <w:tcPr>
            <w:tcW w:w="2693" w:type="dxa"/>
            <w:shd w:val="clear" w:color="auto" w:fill="auto"/>
          </w:tcPr>
          <w:p w14:paraId="66768FD7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79161A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5951CBF8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320AD1EB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642402A1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485C7A8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2B496AD3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3A93DE9E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55D0358E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FA3607A" w14:textId="77777777" w:rsidR="00C053F4" w:rsidRPr="00924C99" w:rsidRDefault="00C053F4" w:rsidP="00C053F4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247E94" w14:paraId="028FD067" w14:textId="77777777" w:rsidTr="00924C99">
        <w:trPr>
          <w:cantSplit/>
        </w:trPr>
        <w:tc>
          <w:tcPr>
            <w:tcW w:w="2693" w:type="dxa"/>
            <w:shd w:val="clear" w:color="auto" w:fill="auto"/>
            <w:hideMark/>
          </w:tcPr>
          <w:p w14:paraId="39F38C4D" w14:textId="158608B6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170" w:type="dxa"/>
            <w:gridSpan w:val="2"/>
            <w:tcBorders>
              <w:left w:val="nil"/>
            </w:tcBorders>
            <w:shd w:val="clear" w:color="auto" w:fill="auto"/>
          </w:tcPr>
          <w:p w14:paraId="4F5A2A75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511BA517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2C995459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1145B0E1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399F5359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2072578A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5D95166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3B8891D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15059C0" w14:textId="77777777" w:rsidR="00C053F4" w:rsidRPr="00924C99" w:rsidRDefault="00C053F4" w:rsidP="00C053F4">
            <w:pPr>
              <w:spacing w:line="240" w:lineRule="auto"/>
              <w:ind w:right="-4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247E94" w14:paraId="37977761" w14:textId="77777777" w:rsidTr="00924C99">
        <w:trPr>
          <w:cantSplit/>
        </w:trPr>
        <w:tc>
          <w:tcPr>
            <w:tcW w:w="2693" w:type="dxa"/>
            <w:shd w:val="clear" w:color="auto" w:fill="auto"/>
            <w:hideMark/>
          </w:tcPr>
          <w:p w14:paraId="623AB4FE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3E54BF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4F45CDCC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43F4DD9B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23E66817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933F998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39FB21BF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724A7AF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2E5B7899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62E419A" w14:textId="6D82BAA7" w:rsidR="00C053F4" w:rsidRPr="00924C99" w:rsidRDefault="00C053F4" w:rsidP="00C053F4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24C99">
              <w:rPr>
                <w:rFonts w:ascii="Browallia New" w:hAnsi="Browallia New" w:cs="Browallia New"/>
                <w:sz w:val="22"/>
                <w:szCs w:val="22"/>
              </w:rPr>
              <w:t>192,835</w:t>
            </w:r>
          </w:p>
        </w:tc>
      </w:tr>
      <w:tr w:rsidR="00C053F4" w:rsidRPr="00247E94" w14:paraId="73E6886E" w14:textId="77777777" w:rsidTr="00924C99">
        <w:trPr>
          <w:cantSplit/>
        </w:trPr>
        <w:tc>
          <w:tcPr>
            <w:tcW w:w="2693" w:type="dxa"/>
            <w:shd w:val="clear" w:color="auto" w:fill="auto"/>
            <w:hideMark/>
          </w:tcPr>
          <w:p w14:paraId="48CB9430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500C802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4A05D502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CC99739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3CBB5C5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7AD17DDE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51D6A3CF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32572746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548A718F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E335F94" w14:textId="730D2106" w:rsidR="00C053F4" w:rsidRPr="00924C99" w:rsidRDefault="00521DB9" w:rsidP="00C053F4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18,470</w:t>
            </w:r>
          </w:p>
        </w:tc>
      </w:tr>
      <w:tr w:rsidR="00C053F4" w:rsidRPr="00D36179" w14:paraId="05A7FFA5" w14:textId="77777777" w:rsidTr="00924C99">
        <w:trPr>
          <w:cantSplit/>
        </w:trPr>
        <w:tc>
          <w:tcPr>
            <w:tcW w:w="2693" w:type="dxa"/>
            <w:shd w:val="clear" w:color="auto" w:fill="auto"/>
            <w:hideMark/>
          </w:tcPr>
          <w:p w14:paraId="6E0CD1BA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D6D0D1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5815D2B1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5840B860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45EE202E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B554E5D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72AC34D3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53738A3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128990A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7E62FB" w14:textId="302502AC" w:rsidR="00C053F4" w:rsidRPr="00924C99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24C99">
              <w:rPr>
                <w:rFonts w:ascii="Browallia New" w:hAnsi="Browallia New" w:cs="Browallia New"/>
                <w:sz w:val="22"/>
                <w:szCs w:val="22"/>
                <w:lang w:val="en-GB"/>
              </w:rPr>
              <w:t>211,305</w:t>
            </w:r>
          </w:p>
        </w:tc>
      </w:tr>
      <w:tr w:rsidR="00C053F4" w:rsidRPr="00D36179" w14:paraId="3867FC73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75CF08E8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295B1BB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63D019BD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41785A73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4132D21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55B337F7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5776D69F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05146E14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7BCFA059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747612D" w14:textId="77777777" w:rsidR="00C053F4" w:rsidRPr="00247E94" w:rsidRDefault="00C053F4" w:rsidP="00C053F4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D36179" w14:paraId="7FB142DF" w14:textId="77777777" w:rsidTr="002E0B6F">
        <w:trPr>
          <w:cantSplit/>
        </w:trPr>
        <w:tc>
          <w:tcPr>
            <w:tcW w:w="2693" w:type="dxa"/>
            <w:shd w:val="clear" w:color="auto" w:fill="auto"/>
          </w:tcPr>
          <w:p w14:paraId="6CE619ED" w14:textId="77777777" w:rsidR="00C053F4" w:rsidRDefault="00C053F4" w:rsidP="00C053F4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60D608D" w14:textId="77777777" w:rsidR="000C5731" w:rsidRDefault="000C5731" w:rsidP="00C053F4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CD083F5" w14:textId="527D9015" w:rsidR="000C5731" w:rsidRPr="00247E94" w:rsidRDefault="000C5731" w:rsidP="00C053F4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632A04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gridSpan w:val="3"/>
            <w:shd w:val="clear" w:color="auto" w:fill="auto"/>
          </w:tcPr>
          <w:p w14:paraId="354FB764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gridSpan w:val="4"/>
            <w:shd w:val="clear" w:color="auto" w:fill="auto"/>
          </w:tcPr>
          <w:p w14:paraId="4E3B4C4C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53EAD8B3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14:paraId="738823BD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98" w:type="dxa"/>
            <w:shd w:val="clear" w:color="auto" w:fill="auto"/>
          </w:tcPr>
          <w:p w14:paraId="48D00C43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707330E4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gridSpan w:val="3"/>
            <w:shd w:val="clear" w:color="auto" w:fill="auto"/>
          </w:tcPr>
          <w:p w14:paraId="0E2790C5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EE98573" w14:textId="77777777" w:rsidR="00C053F4" w:rsidRPr="00247E94" w:rsidRDefault="00C053F4" w:rsidP="00C053F4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247E94" w14:paraId="45FFF242" w14:textId="77777777" w:rsidTr="002E0B6F">
        <w:tc>
          <w:tcPr>
            <w:tcW w:w="2693" w:type="dxa"/>
          </w:tcPr>
          <w:p w14:paraId="79AAED3B" w14:textId="77777777" w:rsidR="00C053F4" w:rsidRPr="00D36179" w:rsidRDefault="00C053F4" w:rsidP="00C053F4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lang w:val="en-GB"/>
              </w:rPr>
            </w:pPr>
          </w:p>
        </w:tc>
        <w:tc>
          <w:tcPr>
            <w:tcW w:w="250" w:type="dxa"/>
          </w:tcPr>
          <w:p w14:paraId="2D5BF356" w14:textId="77777777" w:rsidR="00C053F4" w:rsidRPr="00D36179" w:rsidRDefault="00C053F4" w:rsidP="00C053F4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19" w:type="dxa"/>
            <w:gridSpan w:val="2"/>
          </w:tcPr>
          <w:p w14:paraId="3B92EA4E" w14:textId="77777777" w:rsidR="00C053F4" w:rsidRPr="00D36179" w:rsidRDefault="00C053F4" w:rsidP="00C053F4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6" w:type="dxa"/>
            <w:gridSpan w:val="4"/>
          </w:tcPr>
          <w:p w14:paraId="0E3397CB" w14:textId="77777777" w:rsidR="00C053F4" w:rsidRPr="00D36179" w:rsidRDefault="00C053F4" w:rsidP="00C053F4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87" w:type="dxa"/>
            <w:gridSpan w:val="13"/>
            <w:hideMark/>
          </w:tcPr>
          <w:p w14:paraId="6C52F7F9" w14:textId="77777777" w:rsidR="00C053F4" w:rsidRPr="00247E94" w:rsidRDefault="00C053F4" w:rsidP="00C053F4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C053F4" w:rsidRPr="00247E94" w14:paraId="67864929" w14:textId="77777777" w:rsidTr="002E0B6F">
        <w:tc>
          <w:tcPr>
            <w:tcW w:w="2693" w:type="dxa"/>
          </w:tcPr>
          <w:p w14:paraId="06FDAFE9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2" w:type="dxa"/>
            <w:gridSpan w:val="20"/>
          </w:tcPr>
          <w:p w14:paraId="4D5240A1" w14:textId="77777777" w:rsidR="00C053F4" w:rsidRPr="00247E94" w:rsidRDefault="00C053F4" w:rsidP="00C053F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C053F4" w:rsidRPr="00247E94" w14:paraId="303119E1" w14:textId="77777777" w:rsidTr="002E0B6F">
        <w:tc>
          <w:tcPr>
            <w:tcW w:w="2693" w:type="dxa"/>
          </w:tcPr>
          <w:p w14:paraId="25B1A095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6A432E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381" w:type="dxa"/>
            <w:gridSpan w:val="2"/>
            <w:vAlign w:val="bottom"/>
          </w:tcPr>
          <w:p w14:paraId="49A00763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0" w:type="dxa"/>
            <w:gridSpan w:val="4"/>
            <w:vAlign w:val="bottom"/>
          </w:tcPr>
          <w:p w14:paraId="1B484C57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0" w:type="dxa"/>
            <w:gridSpan w:val="3"/>
            <w:vAlign w:val="bottom"/>
          </w:tcPr>
          <w:p w14:paraId="3FA5643F" w14:textId="77777777" w:rsidR="00C053F4" w:rsidRPr="00247E94" w:rsidRDefault="00C053F4" w:rsidP="00C053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5" w:type="dxa"/>
            <w:gridSpan w:val="2"/>
            <w:vAlign w:val="bottom"/>
          </w:tcPr>
          <w:p w14:paraId="47039908" w14:textId="59B6229A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เครื่องมือและ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20" w:type="dxa"/>
            <w:gridSpan w:val="2"/>
            <w:vAlign w:val="bottom"/>
          </w:tcPr>
          <w:p w14:paraId="7012A111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15BA0F3A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DE6D5E6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gridSpan w:val="2"/>
            <w:vAlign w:val="bottom"/>
          </w:tcPr>
          <w:p w14:paraId="3BA8AA61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346" w:type="dxa"/>
            <w:gridSpan w:val="2"/>
            <w:vAlign w:val="bottom"/>
          </w:tcPr>
          <w:p w14:paraId="509D0C33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3E9ECE0" w14:textId="7777777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C053F4" w:rsidRPr="00247E94" w14:paraId="05C12E96" w14:textId="77777777" w:rsidTr="002E0B6F">
        <w:trPr>
          <w:cantSplit/>
        </w:trPr>
        <w:tc>
          <w:tcPr>
            <w:tcW w:w="2693" w:type="dxa"/>
          </w:tcPr>
          <w:p w14:paraId="638142DB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0EEB0EF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1006B7D0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6CC66B1F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30865D2" w14:textId="77777777" w:rsidR="00C053F4" w:rsidRPr="00247E94" w:rsidRDefault="00C053F4" w:rsidP="00C05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5" w:type="dxa"/>
            <w:gridSpan w:val="2"/>
            <w:vAlign w:val="bottom"/>
          </w:tcPr>
          <w:p w14:paraId="4436EFF2" w14:textId="77777777" w:rsidR="00C053F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0A9FFBC5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68A7AC6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94DF55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5F48C52D" w14:textId="77777777" w:rsidR="00C053F4" w:rsidRPr="00247E94" w:rsidRDefault="00C053F4" w:rsidP="00C053F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053F4" w:rsidRPr="00247E94" w14:paraId="2CD2B93C" w14:textId="77777777" w:rsidTr="002E0B6F">
        <w:trPr>
          <w:cantSplit/>
        </w:trPr>
        <w:tc>
          <w:tcPr>
            <w:tcW w:w="2693" w:type="dxa"/>
            <w:hideMark/>
          </w:tcPr>
          <w:p w14:paraId="66BA91AC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gridSpan w:val="2"/>
          </w:tcPr>
          <w:p w14:paraId="1E735186" w14:textId="77777777" w:rsidR="00C053F4" w:rsidRPr="00247E94" w:rsidRDefault="00C053F4" w:rsidP="00C053F4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490B3395" w14:textId="77777777" w:rsidR="00C053F4" w:rsidRPr="00247E94" w:rsidRDefault="00C053F4" w:rsidP="00C053F4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4DC6B3EB" w14:textId="77777777" w:rsidR="00C053F4" w:rsidRPr="00247E94" w:rsidRDefault="00C053F4" w:rsidP="00C053F4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AF12193" w14:textId="77777777" w:rsidR="00C053F4" w:rsidRPr="00247E94" w:rsidRDefault="00C053F4" w:rsidP="00C053F4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5" w:type="dxa"/>
            <w:gridSpan w:val="2"/>
          </w:tcPr>
          <w:p w14:paraId="6FA1F11F" w14:textId="77777777" w:rsidR="00C053F4" w:rsidRPr="00247E94" w:rsidRDefault="00C053F4" w:rsidP="00C053F4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0" w:type="dxa"/>
            <w:gridSpan w:val="2"/>
          </w:tcPr>
          <w:p w14:paraId="32AC219B" w14:textId="77777777" w:rsidR="00C053F4" w:rsidRPr="00247E94" w:rsidRDefault="00C053F4" w:rsidP="00C053F4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920E27" w14:textId="77777777" w:rsidR="00C053F4" w:rsidRPr="00247E94" w:rsidRDefault="00C053F4" w:rsidP="00C053F4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E35B5A6" w14:textId="77777777" w:rsidR="00C053F4" w:rsidRPr="00247E94" w:rsidRDefault="00C053F4" w:rsidP="00C053F4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6" w:type="dxa"/>
            <w:gridSpan w:val="2"/>
          </w:tcPr>
          <w:p w14:paraId="7D868614" w14:textId="77777777" w:rsidR="00C053F4" w:rsidRPr="00247E94" w:rsidRDefault="00C053F4" w:rsidP="00C053F4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053F4" w:rsidRPr="00247E94" w14:paraId="75F9AD5D" w14:textId="77777777" w:rsidTr="002E0B6F">
        <w:trPr>
          <w:cantSplit/>
        </w:trPr>
        <w:tc>
          <w:tcPr>
            <w:tcW w:w="2693" w:type="dxa"/>
            <w:hideMark/>
          </w:tcPr>
          <w:p w14:paraId="2B18F1F7" w14:textId="60B98842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gridSpan w:val="2"/>
            <w:vAlign w:val="bottom"/>
          </w:tcPr>
          <w:p w14:paraId="770748EC" w14:textId="251A5AFC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6D858EC7" w14:textId="376EAE7F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37C34AAD" w14:textId="3FEB5F18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</w:tcPr>
          <w:p w14:paraId="5A14955B" w14:textId="38E6AA61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80,979</w:t>
            </w:r>
          </w:p>
        </w:tc>
        <w:tc>
          <w:tcPr>
            <w:tcW w:w="1345" w:type="dxa"/>
            <w:gridSpan w:val="2"/>
            <w:vAlign w:val="bottom"/>
          </w:tcPr>
          <w:p w14:paraId="62B29AF9" w14:textId="5083A245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1,050</w:t>
            </w:r>
          </w:p>
        </w:tc>
        <w:tc>
          <w:tcPr>
            <w:tcW w:w="1420" w:type="dxa"/>
            <w:gridSpan w:val="2"/>
            <w:vAlign w:val="bottom"/>
          </w:tcPr>
          <w:p w14:paraId="78F03744" w14:textId="26CA424D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2,578</w:t>
            </w:r>
          </w:p>
        </w:tc>
        <w:tc>
          <w:tcPr>
            <w:tcW w:w="1170" w:type="dxa"/>
          </w:tcPr>
          <w:p w14:paraId="328532BA" w14:textId="14DAA1EA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21,868</w:t>
            </w:r>
          </w:p>
        </w:tc>
        <w:tc>
          <w:tcPr>
            <w:tcW w:w="1170" w:type="dxa"/>
            <w:gridSpan w:val="2"/>
            <w:vAlign w:val="bottom"/>
          </w:tcPr>
          <w:p w14:paraId="3AF7C956" w14:textId="79F48544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6" w:type="dxa"/>
            <w:gridSpan w:val="2"/>
            <w:vAlign w:val="bottom"/>
          </w:tcPr>
          <w:p w14:paraId="4EF3B1D2" w14:textId="6781A0A9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106,475</w:t>
            </w:r>
          </w:p>
        </w:tc>
      </w:tr>
      <w:tr w:rsidR="00C053F4" w:rsidRPr="00247E94" w14:paraId="46EF6A3F" w14:textId="77777777" w:rsidTr="002E0B6F">
        <w:trPr>
          <w:cantSplit/>
        </w:trPr>
        <w:tc>
          <w:tcPr>
            <w:tcW w:w="2693" w:type="dxa"/>
            <w:hideMark/>
          </w:tcPr>
          <w:p w14:paraId="067CAE18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70" w:type="dxa"/>
            <w:gridSpan w:val="2"/>
            <w:vAlign w:val="bottom"/>
          </w:tcPr>
          <w:p w14:paraId="782F7202" w14:textId="7FCCEBD0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4F35A5C5" w14:textId="7CBC6CD0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582557E6" w14:textId="264AB2B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BA9EA86" w14:textId="71DEA8A1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225A3">
              <w:rPr>
                <w:rFonts w:ascii="Browallia New" w:hAnsi="Browallia New" w:cs="Browallia New"/>
                <w:sz w:val="22"/>
                <w:szCs w:val="22"/>
                <w:lang w:val="en-GB"/>
              </w:rPr>
              <w:t>96,996</w:t>
            </w:r>
          </w:p>
        </w:tc>
        <w:tc>
          <w:tcPr>
            <w:tcW w:w="1345" w:type="dxa"/>
            <w:gridSpan w:val="2"/>
            <w:vAlign w:val="bottom"/>
          </w:tcPr>
          <w:p w14:paraId="3096D399" w14:textId="1B15CD4C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1420" w:type="dxa"/>
            <w:gridSpan w:val="2"/>
            <w:vAlign w:val="bottom"/>
          </w:tcPr>
          <w:p w14:paraId="254061E9" w14:textId="55FF0A2C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1170" w:type="dxa"/>
          </w:tcPr>
          <w:p w14:paraId="31F8EC81" w14:textId="1A24B182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4,000</w:t>
            </w:r>
          </w:p>
        </w:tc>
        <w:tc>
          <w:tcPr>
            <w:tcW w:w="1170" w:type="dxa"/>
            <w:gridSpan w:val="2"/>
            <w:vAlign w:val="bottom"/>
          </w:tcPr>
          <w:p w14:paraId="3595E7EE" w14:textId="6A0B8FD8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6" w:type="dxa"/>
            <w:gridSpan w:val="2"/>
            <w:vAlign w:val="bottom"/>
          </w:tcPr>
          <w:p w14:paraId="52EF71D9" w14:textId="305F0623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101,894</w:t>
            </w:r>
          </w:p>
        </w:tc>
      </w:tr>
      <w:tr w:rsidR="00C053F4" w:rsidRPr="00247E94" w14:paraId="2CA6E2E9" w14:textId="77777777" w:rsidTr="002E0B6F">
        <w:trPr>
          <w:cantSplit/>
        </w:trPr>
        <w:tc>
          <w:tcPr>
            <w:tcW w:w="2693" w:type="dxa"/>
          </w:tcPr>
          <w:p w14:paraId="0BF32179" w14:textId="6F850F26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0957D86E" w14:textId="38BF5041" w:rsidR="00C053F4" w:rsidRPr="00247E94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0A16B3A7" w14:textId="493F3C19" w:rsidR="00C053F4" w:rsidRPr="00247E94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23F6D048" w14:textId="5B2FB51F" w:rsidR="00C053F4" w:rsidRPr="00247E94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  <w:vAlign w:val="bottom"/>
          </w:tcPr>
          <w:p w14:paraId="4EA11FFD" w14:textId="6969A86E" w:rsidR="00C053F4" w:rsidRPr="00247E94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5" w:type="dxa"/>
            <w:gridSpan w:val="2"/>
            <w:vAlign w:val="bottom"/>
          </w:tcPr>
          <w:p w14:paraId="165511D7" w14:textId="6DA1E54E" w:rsidR="00C053F4" w:rsidRPr="00247E94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420" w:type="dxa"/>
            <w:gridSpan w:val="2"/>
            <w:vAlign w:val="bottom"/>
          </w:tcPr>
          <w:p w14:paraId="589A3248" w14:textId="0F7EBE4E" w:rsidR="00C053F4" w:rsidRPr="00247E94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vAlign w:val="bottom"/>
          </w:tcPr>
          <w:p w14:paraId="2E87D172" w14:textId="0F6F2EA7" w:rsidR="00C053F4" w:rsidRPr="00247E94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(2,765)</w:t>
            </w:r>
          </w:p>
        </w:tc>
        <w:tc>
          <w:tcPr>
            <w:tcW w:w="1170" w:type="dxa"/>
            <w:gridSpan w:val="2"/>
            <w:vAlign w:val="bottom"/>
          </w:tcPr>
          <w:p w14:paraId="2B7ABB5C" w14:textId="185EB933" w:rsidR="00C053F4" w:rsidRPr="00247E94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6" w:type="dxa"/>
            <w:gridSpan w:val="2"/>
            <w:vAlign w:val="bottom"/>
          </w:tcPr>
          <w:p w14:paraId="1E729410" w14:textId="1104938D" w:rsidR="00C053F4" w:rsidRPr="00247E94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(2,765)</w:t>
            </w:r>
          </w:p>
        </w:tc>
      </w:tr>
      <w:tr w:rsidR="00C053F4" w:rsidRPr="00247E94" w14:paraId="5E709926" w14:textId="77777777" w:rsidTr="002E0B6F">
        <w:trPr>
          <w:cantSplit/>
        </w:trPr>
        <w:tc>
          <w:tcPr>
            <w:tcW w:w="2693" w:type="dxa"/>
            <w:hideMark/>
          </w:tcPr>
          <w:p w14:paraId="36A9860A" w14:textId="64B4E185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1170" w:type="dxa"/>
            <w:gridSpan w:val="2"/>
            <w:vAlign w:val="bottom"/>
          </w:tcPr>
          <w:p w14:paraId="2087FD22" w14:textId="718169D4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488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1C06D07A" w14:textId="1C30A0B4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488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4C78AAF7" w14:textId="43DA98EA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488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</w:tcPr>
          <w:p w14:paraId="4C43ACFB" w14:textId="2BD9B199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177,975</w:t>
            </w:r>
          </w:p>
        </w:tc>
        <w:tc>
          <w:tcPr>
            <w:tcW w:w="1345" w:type="dxa"/>
            <w:gridSpan w:val="2"/>
            <w:vAlign w:val="bottom"/>
          </w:tcPr>
          <w:p w14:paraId="5B4FFE8F" w14:textId="774E524C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1,620</w:t>
            </w:r>
          </w:p>
        </w:tc>
        <w:tc>
          <w:tcPr>
            <w:tcW w:w="1420" w:type="dxa"/>
            <w:gridSpan w:val="2"/>
            <w:vAlign w:val="bottom"/>
          </w:tcPr>
          <w:p w14:paraId="26E5AAF0" w14:textId="3CFF0AB0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2,906</w:t>
            </w:r>
          </w:p>
        </w:tc>
        <w:tc>
          <w:tcPr>
            <w:tcW w:w="1170" w:type="dxa"/>
          </w:tcPr>
          <w:p w14:paraId="53DB7DBF" w14:textId="70C0449B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23,103</w:t>
            </w:r>
          </w:p>
        </w:tc>
        <w:tc>
          <w:tcPr>
            <w:tcW w:w="1170" w:type="dxa"/>
            <w:gridSpan w:val="2"/>
            <w:vAlign w:val="bottom"/>
          </w:tcPr>
          <w:p w14:paraId="2673E9F2" w14:textId="0D6DC4FF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488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6" w:type="dxa"/>
            <w:gridSpan w:val="2"/>
            <w:vAlign w:val="bottom"/>
          </w:tcPr>
          <w:p w14:paraId="47E2AF6C" w14:textId="5EBB92D9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205,604</w:t>
            </w:r>
          </w:p>
        </w:tc>
      </w:tr>
      <w:tr w:rsidR="00C053F4" w:rsidRPr="00247E94" w14:paraId="690A77B9" w14:textId="77777777" w:rsidTr="002E0B6F">
        <w:trPr>
          <w:cantSplit/>
        </w:trPr>
        <w:tc>
          <w:tcPr>
            <w:tcW w:w="2693" w:type="dxa"/>
            <w:hideMark/>
          </w:tcPr>
          <w:p w14:paraId="20B03B9F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70" w:type="dxa"/>
            <w:gridSpan w:val="2"/>
            <w:vAlign w:val="bottom"/>
          </w:tcPr>
          <w:p w14:paraId="23EBFD0F" w14:textId="3F20FB85" w:rsidR="00C053F4" w:rsidRPr="00AE5B95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2F57E811" w14:textId="3845FFCD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5A6E8FD1" w14:textId="4F8B4776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</w:tcPr>
          <w:p w14:paraId="5E90353E" w14:textId="604B0AE2" w:rsidR="00C053F4" w:rsidRPr="00FE154D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12,369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5D577013" w14:textId="1C9F1635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7E737FF6" w14:textId="587A0DDB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1170" w:type="dxa"/>
            <w:shd w:val="clear" w:color="auto" w:fill="auto"/>
          </w:tcPr>
          <w:p w14:paraId="3000F242" w14:textId="7DFDD31F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333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F5AAB6A" w14:textId="489DA1B1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446EC864" w14:textId="7D0F7F6A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12,882</w:t>
            </w:r>
          </w:p>
        </w:tc>
      </w:tr>
      <w:tr w:rsidR="00C053F4" w:rsidRPr="00247E94" w14:paraId="19118DC2" w14:textId="77777777" w:rsidTr="002E0B6F">
        <w:trPr>
          <w:cantSplit/>
        </w:trPr>
        <w:tc>
          <w:tcPr>
            <w:tcW w:w="2693" w:type="dxa"/>
          </w:tcPr>
          <w:p w14:paraId="23E98DEB" w14:textId="5C87224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51F62CB0" w14:textId="4672AD74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6C1D3E3E" w14:textId="73729BB6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38E9B65A" w14:textId="5ACF0B48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9056ED6" w14:textId="473AD3BC" w:rsidR="00C053F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(9)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607A0745" w14:textId="2F6E87F2" w:rsidR="00C053F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4475C1C0" w14:textId="43C41F55" w:rsidR="00C053F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96BADD" w14:textId="10F61CDE" w:rsidR="00C053F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8BA180" w14:textId="4AC36D4A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68BF9705" w14:textId="36D9BA40" w:rsidR="00C053F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(9)</w:t>
            </w:r>
          </w:p>
        </w:tc>
      </w:tr>
      <w:tr w:rsidR="00C053F4" w:rsidRPr="00247E94" w14:paraId="0824D949" w14:textId="77777777" w:rsidTr="002E0B6F">
        <w:trPr>
          <w:cantSplit/>
        </w:trPr>
        <w:tc>
          <w:tcPr>
            <w:tcW w:w="2693" w:type="dxa"/>
            <w:hideMark/>
          </w:tcPr>
          <w:p w14:paraId="519FD46A" w14:textId="1895DECB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/ (โอนออก)</w:t>
            </w:r>
          </w:p>
        </w:tc>
        <w:tc>
          <w:tcPr>
            <w:tcW w:w="1170" w:type="dxa"/>
            <w:gridSpan w:val="2"/>
            <w:vAlign w:val="bottom"/>
          </w:tcPr>
          <w:p w14:paraId="7BA4C909" w14:textId="0DDB631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7BC15900" w14:textId="2AFB20CE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43804338" w14:textId="645CFBAD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2A9F9CAD" w14:textId="119F28D4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16,866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84A70D0" w14:textId="76357E81" w:rsidR="00C053F4" w:rsidRPr="001934C2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2,550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6AD6BED7" w14:textId="0E80311C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431CB" w14:textId="2B97DB63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D723F8" w14:textId="6B92DB61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218BB82A" w14:textId="78125494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19,416</w:t>
            </w:r>
          </w:p>
        </w:tc>
      </w:tr>
      <w:tr w:rsidR="00C053F4" w:rsidRPr="00247E94" w14:paraId="28528AD3" w14:textId="77777777" w:rsidTr="002E0B6F">
        <w:trPr>
          <w:cantSplit/>
        </w:trPr>
        <w:tc>
          <w:tcPr>
            <w:tcW w:w="2693" w:type="dxa"/>
            <w:hideMark/>
          </w:tcPr>
          <w:p w14:paraId="5A002FA5" w14:textId="4058878E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70" w:type="dxa"/>
            <w:gridSpan w:val="2"/>
            <w:vAlign w:val="bottom"/>
          </w:tcPr>
          <w:p w14:paraId="5430A548" w14:textId="7C1789EE" w:rsidR="00C053F4" w:rsidRPr="00CD488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69419AEA" w14:textId="6BD3E2C3" w:rsidR="00C053F4" w:rsidRPr="00CD488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14E0E218" w14:textId="2876E83C" w:rsidR="00C053F4" w:rsidRPr="00CD488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</w:tcPr>
          <w:p w14:paraId="124E7974" w14:textId="6868EED3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207,201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67961C99" w14:textId="33C000BE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4,264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04D40209" w14:textId="5D725F8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2,992</w:t>
            </w:r>
          </w:p>
        </w:tc>
        <w:tc>
          <w:tcPr>
            <w:tcW w:w="1170" w:type="dxa"/>
            <w:shd w:val="clear" w:color="auto" w:fill="auto"/>
          </w:tcPr>
          <w:p w14:paraId="545ECEB0" w14:textId="4A5CC254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23,436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2C1159" w14:textId="13CC5AC4" w:rsidR="00C053F4" w:rsidRPr="00CD4883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39A27440" w14:textId="7D997BC3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237,893</w:t>
            </w:r>
          </w:p>
        </w:tc>
      </w:tr>
      <w:tr w:rsidR="00C053F4" w:rsidRPr="00247E94" w14:paraId="70F0AFE7" w14:textId="77777777" w:rsidTr="002E0B6F">
        <w:trPr>
          <w:cantSplit/>
        </w:trPr>
        <w:tc>
          <w:tcPr>
            <w:tcW w:w="2693" w:type="dxa"/>
          </w:tcPr>
          <w:p w14:paraId="01A496C0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237EBEA" w14:textId="77777777" w:rsidR="00C053F4" w:rsidRPr="00CD4883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1" w:type="dxa"/>
            <w:gridSpan w:val="2"/>
          </w:tcPr>
          <w:p w14:paraId="56623145" w14:textId="77777777" w:rsidR="00C053F4" w:rsidRPr="00CD4883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4"/>
          </w:tcPr>
          <w:p w14:paraId="1009116D" w14:textId="77777777" w:rsidR="00C053F4" w:rsidRPr="00CD4883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3"/>
          </w:tcPr>
          <w:p w14:paraId="46EE4D3A" w14:textId="77777777" w:rsidR="00C053F4" w:rsidRPr="00247E94" w:rsidRDefault="00C053F4" w:rsidP="00C053F4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5" w:type="dxa"/>
            <w:gridSpan w:val="2"/>
          </w:tcPr>
          <w:p w14:paraId="3F15809D" w14:textId="77777777" w:rsidR="00C053F4" w:rsidRPr="00247E94" w:rsidRDefault="00C053F4" w:rsidP="00C053F4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0" w:type="dxa"/>
            <w:gridSpan w:val="2"/>
          </w:tcPr>
          <w:p w14:paraId="36F3D902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D8F0A0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74940E3A" w14:textId="77777777" w:rsidR="00C053F4" w:rsidRPr="00CD4883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6" w:type="dxa"/>
            <w:gridSpan w:val="2"/>
          </w:tcPr>
          <w:p w14:paraId="6EF2BAAF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053F4" w:rsidRPr="00247E94" w14:paraId="0E46B129" w14:textId="77777777" w:rsidTr="002E0B6F">
        <w:trPr>
          <w:cantSplit/>
        </w:trPr>
        <w:tc>
          <w:tcPr>
            <w:tcW w:w="2693" w:type="dxa"/>
            <w:hideMark/>
          </w:tcPr>
          <w:p w14:paraId="5C991326" w14:textId="77777777" w:rsidR="00C053F4" w:rsidRPr="00247E94" w:rsidRDefault="00C053F4" w:rsidP="00C053F4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</w:tcPr>
          <w:p w14:paraId="778077BC" w14:textId="77777777" w:rsidR="00C053F4" w:rsidRPr="00CD4883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1" w:type="dxa"/>
            <w:gridSpan w:val="2"/>
          </w:tcPr>
          <w:p w14:paraId="167E6CD2" w14:textId="77777777" w:rsidR="00C053F4" w:rsidRPr="00CD4883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4"/>
          </w:tcPr>
          <w:p w14:paraId="0B218225" w14:textId="77777777" w:rsidR="00C053F4" w:rsidRPr="00CD4883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3"/>
          </w:tcPr>
          <w:p w14:paraId="1F8A6E5B" w14:textId="77777777" w:rsidR="00C053F4" w:rsidRPr="00247E94" w:rsidRDefault="00C053F4" w:rsidP="00C053F4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45" w:type="dxa"/>
            <w:gridSpan w:val="2"/>
          </w:tcPr>
          <w:p w14:paraId="1CB85348" w14:textId="77777777" w:rsidR="00C053F4" w:rsidRPr="00247E94" w:rsidRDefault="00C053F4" w:rsidP="00C053F4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420" w:type="dxa"/>
            <w:gridSpan w:val="2"/>
          </w:tcPr>
          <w:p w14:paraId="665FA9CD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</w:tcPr>
          <w:p w14:paraId="7F020399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0B50F487" w14:textId="77777777" w:rsidR="00C053F4" w:rsidRPr="00CD4883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6" w:type="dxa"/>
            <w:gridSpan w:val="2"/>
          </w:tcPr>
          <w:p w14:paraId="3BC1A0E8" w14:textId="77777777" w:rsidR="00C053F4" w:rsidRPr="00247E94" w:rsidRDefault="00C053F4" w:rsidP="00C053F4">
            <w:pPr>
              <w:tabs>
                <w:tab w:val="clear" w:pos="680"/>
                <w:tab w:val="left" w:pos="1133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C053F4" w:rsidRPr="00247E94" w14:paraId="7627B9D9" w14:textId="77777777" w:rsidTr="002E0B6F">
        <w:trPr>
          <w:cantSplit/>
        </w:trPr>
        <w:tc>
          <w:tcPr>
            <w:tcW w:w="2693" w:type="dxa"/>
            <w:hideMark/>
          </w:tcPr>
          <w:p w14:paraId="4907334F" w14:textId="08477478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70" w:type="dxa"/>
            <w:gridSpan w:val="2"/>
            <w:vAlign w:val="bottom"/>
          </w:tcPr>
          <w:p w14:paraId="34482721" w14:textId="44DC5614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4F11F720" w14:textId="2E94EEDB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7F42742B" w14:textId="5844940C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  <w:vAlign w:val="bottom"/>
          </w:tcPr>
          <w:p w14:paraId="336F84E4" w14:textId="7A1AF62F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6,113</w:t>
            </w:r>
          </w:p>
        </w:tc>
        <w:tc>
          <w:tcPr>
            <w:tcW w:w="1345" w:type="dxa"/>
            <w:gridSpan w:val="2"/>
            <w:vAlign w:val="bottom"/>
          </w:tcPr>
          <w:p w14:paraId="5849EEA0" w14:textId="3A468BED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420" w:type="dxa"/>
            <w:gridSpan w:val="2"/>
            <w:vAlign w:val="bottom"/>
          </w:tcPr>
          <w:p w14:paraId="27545B20" w14:textId="31A7567C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14:paraId="6A389CC9" w14:textId="50559791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3,598</w:t>
            </w:r>
          </w:p>
        </w:tc>
        <w:tc>
          <w:tcPr>
            <w:tcW w:w="1170" w:type="dxa"/>
            <w:gridSpan w:val="2"/>
            <w:vAlign w:val="bottom"/>
          </w:tcPr>
          <w:p w14:paraId="18E3B3C6" w14:textId="0836CB85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6" w:type="dxa"/>
            <w:gridSpan w:val="2"/>
            <w:vAlign w:val="bottom"/>
          </w:tcPr>
          <w:p w14:paraId="727463DB" w14:textId="2CA47CD4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10,258</w:t>
            </w:r>
          </w:p>
        </w:tc>
      </w:tr>
      <w:tr w:rsidR="00C053F4" w:rsidRPr="00247E94" w14:paraId="6027DCAC" w14:textId="77777777" w:rsidTr="002E0B6F">
        <w:trPr>
          <w:cantSplit/>
        </w:trPr>
        <w:tc>
          <w:tcPr>
            <w:tcW w:w="2693" w:type="dxa"/>
            <w:hideMark/>
          </w:tcPr>
          <w:p w14:paraId="6D11AC3F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vAlign w:val="bottom"/>
          </w:tcPr>
          <w:p w14:paraId="5A09D4D0" w14:textId="1A0FAAAA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46360701" w14:textId="0250815E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21B78A3B" w14:textId="6A36FBAE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  <w:vAlign w:val="bottom"/>
          </w:tcPr>
          <w:p w14:paraId="193EBD3F" w14:textId="0510DFE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28,091</w:t>
            </w:r>
          </w:p>
        </w:tc>
        <w:tc>
          <w:tcPr>
            <w:tcW w:w="1345" w:type="dxa"/>
            <w:gridSpan w:val="2"/>
            <w:vAlign w:val="bottom"/>
          </w:tcPr>
          <w:p w14:paraId="16EEDC20" w14:textId="4F826BE4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1420" w:type="dxa"/>
            <w:gridSpan w:val="2"/>
            <w:vAlign w:val="bottom"/>
          </w:tcPr>
          <w:p w14:paraId="647F80FA" w14:textId="026E5AD4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170" w:type="dxa"/>
            <w:vAlign w:val="bottom"/>
          </w:tcPr>
          <w:p w14:paraId="0A83F05C" w14:textId="1D671BD8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3,112</w:t>
            </w:r>
          </w:p>
        </w:tc>
        <w:tc>
          <w:tcPr>
            <w:tcW w:w="1170" w:type="dxa"/>
            <w:gridSpan w:val="2"/>
            <w:vAlign w:val="bottom"/>
          </w:tcPr>
          <w:p w14:paraId="02A89E5E" w14:textId="06CE0082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6" w:type="dxa"/>
            <w:gridSpan w:val="2"/>
            <w:vAlign w:val="bottom"/>
          </w:tcPr>
          <w:p w14:paraId="19D01E52" w14:textId="2D2AC161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32,016</w:t>
            </w:r>
          </w:p>
        </w:tc>
      </w:tr>
      <w:tr w:rsidR="00C053F4" w:rsidRPr="00247E94" w14:paraId="1DF72D20" w14:textId="77777777" w:rsidTr="002E0B6F">
        <w:trPr>
          <w:cantSplit/>
        </w:trPr>
        <w:tc>
          <w:tcPr>
            <w:tcW w:w="2693" w:type="dxa"/>
            <w:hideMark/>
          </w:tcPr>
          <w:p w14:paraId="46E9432F" w14:textId="48373B2D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ค่าเสื่อมราคาสำหรับส่วนที่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7DC33684" w14:textId="08DD86CC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450F5AFE" w14:textId="62C769B9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7922919F" w14:textId="1D8C0C56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  <w:vAlign w:val="bottom"/>
          </w:tcPr>
          <w:p w14:paraId="3E396850" w14:textId="4B24B30B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5" w:type="dxa"/>
            <w:gridSpan w:val="2"/>
            <w:vAlign w:val="bottom"/>
          </w:tcPr>
          <w:p w14:paraId="3B63A01A" w14:textId="39CFC219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   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20" w:type="dxa"/>
            <w:gridSpan w:val="2"/>
            <w:vAlign w:val="bottom"/>
          </w:tcPr>
          <w:p w14:paraId="7801D384" w14:textId="6A3DA39F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vAlign w:val="bottom"/>
          </w:tcPr>
          <w:p w14:paraId="791C797E" w14:textId="749E1A0F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(2,237)</w:t>
            </w:r>
          </w:p>
        </w:tc>
        <w:tc>
          <w:tcPr>
            <w:tcW w:w="1170" w:type="dxa"/>
            <w:gridSpan w:val="2"/>
            <w:vAlign w:val="bottom"/>
          </w:tcPr>
          <w:p w14:paraId="546DD16E" w14:textId="61167428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6" w:type="dxa"/>
            <w:gridSpan w:val="2"/>
            <w:vAlign w:val="bottom"/>
          </w:tcPr>
          <w:p w14:paraId="14085024" w14:textId="19AFBE83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(2,237)</w:t>
            </w:r>
          </w:p>
        </w:tc>
      </w:tr>
      <w:tr w:rsidR="00C053F4" w:rsidRPr="00247E94" w14:paraId="20096310" w14:textId="77777777" w:rsidTr="002E0B6F">
        <w:trPr>
          <w:cantSplit/>
        </w:trPr>
        <w:tc>
          <w:tcPr>
            <w:tcW w:w="2693" w:type="dxa"/>
            <w:hideMark/>
          </w:tcPr>
          <w:p w14:paraId="2E8AF95F" w14:textId="14BC6118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gridSpan w:val="2"/>
            <w:vAlign w:val="bottom"/>
          </w:tcPr>
          <w:p w14:paraId="248D75B3" w14:textId="6EAE6CD8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81" w:type="dxa"/>
            <w:gridSpan w:val="2"/>
            <w:vAlign w:val="bottom"/>
          </w:tcPr>
          <w:p w14:paraId="61E912BE" w14:textId="77334B01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4"/>
            <w:vAlign w:val="bottom"/>
          </w:tcPr>
          <w:p w14:paraId="4580DE23" w14:textId="4C2129A2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170" w:type="dxa"/>
            <w:gridSpan w:val="3"/>
            <w:vAlign w:val="bottom"/>
          </w:tcPr>
          <w:p w14:paraId="7BD6B9C1" w14:textId="53CEBC2B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34,204</w:t>
            </w:r>
          </w:p>
        </w:tc>
        <w:tc>
          <w:tcPr>
            <w:tcW w:w="1345" w:type="dxa"/>
            <w:gridSpan w:val="2"/>
            <w:vAlign w:val="bottom"/>
          </w:tcPr>
          <w:p w14:paraId="77A12788" w14:textId="0268A423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</w:p>
        </w:tc>
        <w:tc>
          <w:tcPr>
            <w:tcW w:w="1420" w:type="dxa"/>
            <w:gridSpan w:val="2"/>
            <w:vAlign w:val="bottom"/>
          </w:tcPr>
          <w:p w14:paraId="7C768783" w14:textId="1924159C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170" w:type="dxa"/>
            <w:vAlign w:val="bottom"/>
          </w:tcPr>
          <w:p w14:paraId="6A399736" w14:textId="61873FA2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4,473</w:t>
            </w:r>
          </w:p>
        </w:tc>
        <w:tc>
          <w:tcPr>
            <w:tcW w:w="1170" w:type="dxa"/>
            <w:gridSpan w:val="2"/>
            <w:vAlign w:val="bottom"/>
          </w:tcPr>
          <w:p w14:paraId="3E6ADEBD" w14:textId="6B6BB896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-</w:t>
            </w:r>
          </w:p>
        </w:tc>
        <w:tc>
          <w:tcPr>
            <w:tcW w:w="1346" w:type="dxa"/>
            <w:gridSpan w:val="2"/>
            <w:vAlign w:val="bottom"/>
          </w:tcPr>
          <w:p w14:paraId="24EFD69F" w14:textId="61D7454E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40,037</w:t>
            </w:r>
          </w:p>
        </w:tc>
      </w:tr>
      <w:tr w:rsidR="00C053F4" w:rsidRPr="00247E94" w14:paraId="72B123BD" w14:textId="77777777" w:rsidTr="002E0B6F">
        <w:trPr>
          <w:cantSplit/>
        </w:trPr>
        <w:tc>
          <w:tcPr>
            <w:tcW w:w="2693" w:type="dxa"/>
            <w:hideMark/>
          </w:tcPr>
          <w:p w14:paraId="232A135D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  <w:vAlign w:val="bottom"/>
          </w:tcPr>
          <w:p w14:paraId="20359341" w14:textId="148DC656" w:rsidR="00C053F4" w:rsidRPr="00247E94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425EEE7E" w14:textId="23A22AD0" w:rsidR="00C053F4" w:rsidRPr="00247E94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4EF0355C" w14:textId="1F512AA2" w:rsidR="00C053F4" w:rsidRPr="00247E94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03BDF3D" w14:textId="566F5179" w:rsidR="00C053F4" w:rsidRPr="00247E94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37,878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43F018AD" w14:textId="0AD20DB8" w:rsidR="00C053F4" w:rsidRPr="00551198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51198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420" w:type="dxa"/>
            <w:gridSpan w:val="2"/>
            <w:vAlign w:val="bottom"/>
          </w:tcPr>
          <w:p w14:paraId="6CEF85E1" w14:textId="75E3645B" w:rsidR="00C053F4" w:rsidRPr="00551198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1198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</w:p>
        </w:tc>
        <w:tc>
          <w:tcPr>
            <w:tcW w:w="1170" w:type="dxa"/>
            <w:vAlign w:val="bottom"/>
          </w:tcPr>
          <w:p w14:paraId="3BEFEB32" w14:textId="737640F8" w:rsidR="00C053F4" w:rsidRPr="00551198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1198">
              <w:rPr>
                <w:rFonts w:ascii="Browallia New" w:hAnsi="Browallia New" w:cs="Browallia New"/>
                <w:sz w:val="22"/>
                <w:szCs w:val="22"/>
                <w:lang w:val="en-GB"/>
              </w:rPr>
              <w:t>3,463</w:t>
            </w:r>
          </w:p>
        </w:tc>
        <w:tc>
          <w:tcPr>
            <w:tcW w:w="1170" w:type="dxa"/>
            <w:gridSpan w:val="2"/>
            <w:vAlign w:val="bottom"/>
          </w:tcPr>
          <w:p w14:paraId="7E1EAAB6" w14:textId="134692DB" w:rsidR="00C053F4" w:rsidRPr="00551198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7988083E" w14:textId="7DAA3956" w:rsidR="00C053F4" w:rsidRPr="00551198" w:rsidRDefault="00C053F4" w:rsidP="001232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1198">
              <w:rPr>
                <w:rFonts w:ascii="Browallia New" w:hAnsi="Browallia New" w:cs="Browallia New"/>
                <w:sz w:val="22"/>
                <w:szCs w:val="22"/>
                <w:lang w:val="en-GB"/>
              </w:rPr>
              <w:t>42,563</w:t>
            </w:r>
          </w:p>
        </w:tc>
      </w:tr>
      <w:tr w:rsidR="00C053F4" w:rsidRPr="00247E94" w14:paraId="3E34594C" w14:textId="77777777" w:rsidTr="002E0B6F">
        <w:trPr>
          <w:cantSplit/>
        </w:trPr>
        <w:tc>
          <w:tcPr>
            <w:tcW w:w="2693" w:type="dxa"/>
            <w:hideMark/>
          </w:tcPr>
          <w:p w14:paraId="2053E456" w14:textId="24A60D6F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70" w:type="dxa"/>
            <w:gridSpan w:val="2"/>
            <w:vAlign w:val="bottom"/>
          </w:tcPr>
          <w:p w14:paraId="4D6B6805" w14:textId="482DB8E7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2C826B2C" w14:textId="1D1B5BAC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22564B48" w14:textId="4D96D1BB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392C9E4" w14:textId="07956D85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72,082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1582DA3" w14:textId="02833A74" w:rsidR="00C053F4" w:rsidRPr="00551198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1198">
              <w:rPr>
                <w:rFonts w:ascii="Browallia New" w:hAnsi="Browallia New" w:cs="Browallia New"/>
                <w:sz w:val="22"/>
                <w:szCs w:val="22"/>
                <w:lang w:val="en-GB"/>
              </w:rPr>
              <w:t>1,037</w:t>
            </w:r>
          </w:p>
        </w:tc>
        <w:tc>
          <w:tcPr>
            <w:tcW w:w="1420" w:type="dxa"/>
            <w:gridSpan w:val="2"/>
            <w:vAlign w:val="bottom"/>
          </w:tcPr>
          <w:p w14:paraId="7EDB78B7" w14:textId="2F8DF17E" w:rsidR="00C053F4" w:rsidRPr="00551198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1198">
              <w:rPr>
                <w:rFonts w:ascii="Browallia New" w:hAnsi="Browallia New" w:cs="Browallia New"/>
                <w:sz w:val="22"/>
                <w:szCs w:val="22"/>
                <w:lang w:val="en-GB"/>
              </w:rPr>
              <w:t>1,545</w:t>
            </w:r>
          </w:p>
        </w:tc>
        <w:tc>
          <w:tcPr>
            <w:tcW w:w="1170" w:type="dxa"/>
            <w:vAlign w:val="bottom"/>
          </w:tcPr>
          <w:p w14:paraId="44B2EEA7" w14:textId="1AA74DE7" w:rsidR="00C053F4" w:rsidRPr="00551198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1198">
              <w:rPr>
                <w:rFonts w:ascii="Browallia New" w:hAnsi="Browallia New" w:cs="Browallia New"/>
                <w:sz w:val="22"/>
                <w:szCs w:val="22"/>
                <w:lang w:val="en-GB"/>
              </w:rPr>
              <w:t>7,936</w:t>
            </w:r>
          </w:p>
        </w:tc>
        <w:tc>
          <w:tcPr>
            <w:tcW w:w="1170" w:type="dxa"/>
            <w:gridSpan w:val="2"/>
            <w:vAlign w:val="bottom"/>
          </w:tcPr>
          <w:p w14:paraId="1F7A6558" w14:textId="157C9A34" w:rsidR="00C053F4" w:rsidRPr="00551198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358EB14B" w14:textId="5C916BD7" w:rsidR="00C053F4" w:rsidRPr="00551198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51198">
              <w:rPr>
                <w:rFonts w:ascii="Browallia New" w:hAnsi="Browallia New" w:cs="Browallia New"/>
                <w:sz w:val="22"/>
                <w:szCs w:val="22"/>
                <w:lang w:val="en-GB"/>
              </w:rPr>
              <w:t>82,600</w:t>
            </w:r>
          </w:p>
        </w:tc>
      </w:tr>
      <w:tr w:rsidR="00C053F4" w:rsidRPr="00247E94" w14:paraId="4628B4A2" w14:textId="77777777" w:rsidTr="002E0B6F">
        <w:trPr>
          <w:cantSplit/>
        </w:trPr>
        <w:tc>
          <w:tcPr>
            <w:tcW w:w="2693" w:type="dxa"/>
          </w:tcPr>
          <w:p w14:paraId="446372CE" w14:textId="77777777" w:rsidR="00C053F4" w:rsidRPr="00247E94" w:rsidRDefault="00C053F4" w:rsidP="00C053F4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6381B55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217D653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629FF66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DBD5D1C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5" w:type="dxa"/>
            <w:gridSpan w:val="2"/>
            <w:vAlign w:val="bottom"/>
          </w:tcPr>
          <w:p w14:paraId="54A9C6C6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103B7E56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56A6C01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BE3621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122F930A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247E94" w14:paraId="454BA979" w14:textId="77777777" w:rsidTr="002E0B6F">
        <w:trPr>
          <w:cantSplit/>
        </w:trPr>
        <w:tc>
          <w:tcPr>
            <w:tcW w:w="2693" w:type="dxa"/>
          </w:tcPr>
          <w:p w14:paraId="22A68811" w14:textId="77777777" w:rsidR="00C053F4" w:rsidRPr="00247E94" w:rsidRDefault="00C053F4" w:rsidP="00C053F4">
            <w:pPr>
              <w:pStyle w:val="Heading6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gridSpan w:val="2"/>
            <w:vAlign w:val="bottom"/>
          </w:tcPr>
          <w:p w14:paraId="69BEA627" w14:textId="77777777" w:rsidR="00C053F4" w:rsidRPr="00247E94" w:rsidRDefault="00C053F4" w:rsidP="00C053F4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51F905ED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5965342E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A8FB5CF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63E8BA9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7880947A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CD1476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96F4B9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67370870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247E94" w14:paraId="5723544A" w14:textId="77777777" w:rsidTr="002E0B6F">
        <w:trPr>
          <w:cantSplit/>
        </w:trPr>
        <w:tc>
          <w:tcPr>
            <w:tcW w:w="2693" w:type="dxa"/>
            <w:hideMark/>
          </w:tcPr>
          <w:p w14:paraId="02B1594F" w14:textId="6DC8BA09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1170" w:type="dxa"/>
            <w:gridSpan w:val="2"/>
            <w:vAlign w:val="bottom"/>
          </w:tcPr>
          <w:p w14:paraId="68BBD0B6" w14:textId="797C811A" w:rsidR="00C053F4" w:rsidRPr="00247E94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381" w:type="dxa"/>
            <w:gridSpan w:val="2"/>
            <w:vAlign w:val="bottom"/>
          </w:tcPr>
          <w:p w14:paraId="0842CBFC" w14:textId="7CCCC880" w:rsidR="00C053F4" w:rsidRPr="00247E94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70" w:type="dxa"/>
            <w:gridSpan w:val="4"/>
            <w:vAlign w:val="bottom"/>
          </w:tcPr>
          <w:p w14:paraId="05984251" w14:textId="1FFB3647" w:rsidR="00C053F4" w:rsidRPr="00247E94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70" w:type="dxa"/>
            <w:gridSpan w:val="3"/>
          </w:tcPr>
          <w:p w14:paraId="3D34C0A5" w14:textId="47BF3C6B" w:rsidR="00C053F4" w:rsidRPr="00247E94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143,771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2BCF3BA8" w14:textId="063432D6" w:rsidR="00C053F4" w:rsidRPr="00247E94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1,212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48305AF9" w14:textId="56819D3F" w:rsidR="00C053F4" w:rsidRPr="00247E94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1,954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1ECC1E" w14:textId="02242A26" w:rsidR="00C053F4" w:rsidRPr="00247E94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18,630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893D36" w14:textId="64C65456" w:rsidR="00C053F4" w:rsidRPr="00247E94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15FE482B" w14:textId="7E81054C" w:rsidR="00C053F4" w:rsidRPr="00247E94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165,567</w:t>
            </w:r>
          </w:p>
        </w:tc>
      </w:tr>
      <w:tr w:rsidR="00C053F4" w:rsidRPr="00247E94" w14:paraId="4C0E1292" w14:textId="77777777" w:rsidTr="002E0B6F">
        <w:trPr>
          <w:cantSplit/>
        </w:trPr>
        <w:tc>
          <w:tcPr>
            <w:tcW w:w="2693" w:type="dxa"/>
            <w:hideMark/>
          </w:tcPr>
          <w:p w14:paraId="01657D58" w14:textId="34C38F4B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1170" w:type="dxa"/>
            <w:gridSpan w:val="2"/>
            <w:vAlign w:val="bottom"/>
          </w:tcPr>
          <w:p w14:paraId="2D864002" w14:textId="390EFDFD" w:rsidR="00C053F4" w:rsidRPr="00247E94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1252588F" w14:textId="05DBC827" w:rsidR="00C053F4" w:rsidRPr="00247E94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4"/>
            <w:vAlign w:val="bottom"/>
          </w:tcPr>
          <w:p w14:paraId="7C1C1E08" w14:textId="1456C789" w:rsidR="00C053F4" w:rsidRPr="00247E94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gridSpan w:val="3"/>
          </w:tcPr>
          <w:p w14:paraId="5DB90451" w14:textId="56317015" w:rsidR="00C053F4" w:rsidRPr="00A42715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42715">
              <w:rPr>
                <w:rFonts w:ascii="Browallia New" w:hAnsi="Browallia New" w:cs="Browallia New"/>
                <w:sz w:val="22"/>
                <w:szCs w:val="22"/>
                <w:lang w:val="en-GB"/>
              </w:rPr>
              <w:t>135,119</w:t>
            </w:r>
          </w:p>
        </w:tc>
        <w:tc>
          <w:tcPr>
            <w:tcW w:w="1345" w:type="dxa"/>
            <w:gridSpan w:val="2"/>
            <w:shd w:val="clear" w:color="auto" w:fill="auto"/>
            <w:vAlign w:val="bottom"/>
          </w:tcPr>
          <w:p w14:paraId="1DE76CC6" w14:textId="2465EFB1" w:rsidR="00C053F4" w:rsidRPr="00A42715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42715">
              <w:rPr>
                <w:rFonts w:ascii="Browallia New" w:hAnsi="Browallia New" w:cs="Browallia New"/>
                <w:sz w:val="22"/>
                <w:szCs w:val="22"/>
                <w:lang w:val="en-GB"/>
              </w:rPr>
              <w:t>3,22</w:t>
            </w:r>
            <w:r w:rsidR="008C31FD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52449722" w14:textId="0F34BEA5" w:rsidR="00C053F4" w:rsidRPr="00A42715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42715">
              <w:rPr>
                <w:rFonts w:ascii="Browallia New" w:hAnsi="Browallia New" w:cs="Browallia New"/>
                <w:sz w:val="22"/>
                <w:szCs w:val="22"/>
                <w:lang w:val="en-GB"/>
              </w:rPr>
              <w:t>1,447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6DDD4" w14:textId="470CCA55" w:rsidR="00C053F4" w:rsidRPr="00A42715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42715">
              <w:rPr>
                <w:rFonts w:ascii="Browallia New" w:hAnsi="Browallia New" w:cs="Browallia New"/>
                <w:sz w:val="22"/>
                <w:szCs w:val="22"/>
                <w:lang w:val="en-GB"/>
              </w:rPr>
              <w:t>15,500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158C5C4" w14:textId="32292265" w:rsidR="00C053F4" w:rsidRPr="00A42715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427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   -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45A7A913" w14:textId="421123D4" w:rsidR="00C053F4" w:rsidRPr="00A42715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42715">
              <w:rPr>
                <w:rFonts w:ascii="Browallia New" w:hAnsi="Browallia New" w:cs="Browallia New"/>
                <w:sz w:val="22"/>
                <w:szCs w:val="22"/>
                <w:lang w:val="en-GB"/>
              </w:rPr>
              <w:t>155,29</w:t>
            </w:r>
            <w:r w:rsidR="0003254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C053F4" w:rsidRPr="00247E94" w14:paraId="4A805A3A" w14:textId="77777777" w:rsidTr="002E0B6F">
        <w:trPr>
          <w:cantSplit/>
        </w:trPr>
        <w:tc>
          <w:tcPr>
            <w:tcW w:w="2693" w:type="dxa"/>
          </w:tcPr>
          <w:p w14:paraId="52EB5A15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9EBB8D0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531DCD97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39650561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738C26D0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62B9EBD4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1198FE0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shd w:val="clear" w:color="auto" w:fill="auto"/>
          </w:tcPr>
          <w:p w14:paraId="35554BF9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450609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shd w:val="clear" w:color="auto" w:fill="auto"/>
          </w:tcPr>
          <w:p w14:paraId="3A96E949" w14:textId="77777777" w:rsidR="00C053F4" w:rsidRPr="00247E94" w:rsidRDefault="00C053F4" w:rsidP="00C053F4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053F4" w:rsidRPr="00247E94" w14:paraId="4C17075B" w14:textId="77777777" w:rsidTr="002E0B6F">
        <w:trPr>
          <w:cantSplit/>
        </w:trPr>
        <w:tc>
          <w:tcPr>
            <w:tcW w:w="2693" w:type="dxa"/>
          </w:tcPr>
          <w:p w14:paraId="58A6DD89" w14:textId="77777777" w:rsidR="00C053F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362EC2" w14:textId="2A820281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6EAC87DD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6BE51CBF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4F8CC824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66E6F78D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45B3BA55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1B002E1E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70F5E334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241A2579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1A1C55DF" w14:textId="77777777" w:rsidR="00C053F4" w:rsidRPr="00247E94" w:rsidRDefault="00C053F4" w:rsidP="00C053F4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53FB" w:rsidRPr="00247E94" w14:paraId="278A368B" w14:textId="77777777" w:rsidTr="002E0B6F">
        <w:trPr>
          <w:cantSplit/>
        </w:trPr>
        <w:tc>
          <w:tcPr>
            <w:tcW w:w="2693" w:type="dxa"/>
          </w:tcPr>
          <w:p w14:paraId="3D175D7F" w14:textId="77777777" w:rsidR="004F53FB" w:rsidRDefault="004F53FB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446AAFC5" w14:textId="77777777" w:rsidR="004F53FB" w:rsidRPr="00247E94" w:rsidRDefault="004F53FB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4BE60237" w14:textId="77777777" w:rsidR="004F53FB" w:rsidRPr="00247E94" w:rsidRDefault="004F53FB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51EFD62A" w14:textId="77777777" w:rsidR="004F53FB" w:rsidRPr="00247E94" w:rsidRDefault="004F53FB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78F7EF75" w14:textId="77777777" w:rsidR="004F53FB" w:rsidRPr="00247E94" w:rsidRDefault="004F53FB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5AAA526A" w14:textId="77777777" w:rsidR="004F53FB" w:rsidRPr="00247E94" w:rsidRDefault="004F53FB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53289089" w14:textId="77777777" w:rsidR="004F53FB" w:rsidRPr="00247E94" w:rsidRDefault="004F53FB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563DC46A" w14:textId="77777777" w:rsidR="004F53FB" w:rsidRPr="00247E94" w:rsidRDefault="004F53FB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1AA4FEE3" w14:textId="77777777" w:rsidR="004F53FB" w:rsidRPr="00247E94" w:rsidRDefault="004F53FB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46D2FEEA" w14:textId="77777777" w:rsidR="004F53FB" w:rsidRPr="00247E94" w:rsidRDefault="004F53FB" w:rsidP="00C053F4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053F4" w:rsidRPr="00247E94" w14:paraId="373A2D27" w14:textId="77777777" w:rsidTr="002E0B6F">
        <w:trPr>
          <w:cantSplit/>
        </w:trPr>
        <w:tc>
          <w:tcPr>
            <w:tcW w:w="2693" w:type="dxa"/>
          </w:tcPr>
          <w:p w14:paraId="0071A0CA" w14:textId="77777777" w:rsidR="00C053F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23209BA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74ABDBB7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0018FB33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59698B33" w14:textId="4D724F54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410DFBC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5081812C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13455A71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66AB5247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55805498" w14:textId="20E6B31E" w:rsidR="00C053F4" w:rsidRPr="00247E94" w:rsidRDefault="00C053F4" w:rsidP="00C053F4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(หน่วย </w:t>
            </w: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: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C053F4" w:rsidRPr="00247E94" w14:paraId="1AC395DE" w14:textId="77777777" w:rsidTr="002E0B6F">
        <w:trPr>
          <w:cantSplit/>
        </w:trPr>
        <w:tc>
          <w:tcPr>
            <w:tcW w:w="2693" w:type="dxa"/>
          </w:tcPr>
          <w:p w14:paraId="2DAAB358" w14:textId="77777777" w:rsidR="00C053F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2" w:type="dxa"/>
            <w:gridSpan w:val="20"/>
          </w:tcPr>
          <w:p w14:paraId="69AC86FD" w14:textId="6CF46CBF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C053F4" w:rsidRPr="00247E94" w14:paraId="5577871F" w14:textId="77777777" w:rsidTr="002E0B6F">
        <w:trPr>
          <w:cantSplit/>
        </w:trPr>
        <w:tc>
          <w:tcPr>
            <w:tcW w:w="2693" w:type="dxa"/>
          </w:tcPr>
          <w:p w14:paraId="6B604131" w14:textId="77777777" w:rsidR="00C053F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6B1EEEF" w14:textId="4F965717" w:rsidR="00C053F4" w:rsidRPr="00247E94" w:rsidRDefault="00C053F4" w:rsidP="00C053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381" w:type="dxa"/>
            <w:gridSpan w:val="2"/>
            <w:vAlign w:val="bottom"/>
          </w:tcPr>
          <w:p w14:paraId="532823A9" w14:textId="5597F8E0" w:rsidR="00C053F4" w:rsidRPr="00247E94" w:rsidRDefault="00C053F4" w:rsidP="00C053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0" w:type="dxa"/>
            <w:gridSpan w:val="4"/>
            <w:vAlign w:val="bottom"/>
          </w:tcPr>
          <w:p w14:paraId="45ECE642" w14:textId="42339C51" w:rsidR="00C053F4" w:rsidRPr="00247E94" w:rsidRDefault="00C053F4" w:rsidP="00C053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0" w:type="dxa"/>
            <w:gridSpan w:val="3"/>
            <w:vAlign w:val="bottom"/>
          </w:tcPr>
          <w:p w14:paraId="2C4A3FFA" w14:textId="51009B54" w:rsidR="00C053F4" w:rsidRPr="00247E94" w:rsidRDefault="00C053F4" w:rsidP="00C053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5" w:type="dxa"/>
            <w:gridSpan w:val="2"/>
            <w:vAlign w:val="bottom"/>
          </w:tcPr>
          <w:p w14:paraId="37853708" w14:textId="1F53BF6F" w:rsidR="00C053F4" w:rsidRPr="00247E94" w:rsidRDefault="00C053F4" w:rsidP="00C053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เครื่องมือและ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20" w:type="dxa"/>
            <w:gridSpan w:val="2"/>
            <w:vAlign w:val="bottom"/>
          </w:tcPr>
          <w:p w14:paraId="0C9D0640" w14:textId="6AE3B799" w:rsidR="00C053F4" w:rsidRPr="00247E94" w:rsidRDefault="00C053F4" w:rsidP="00C053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7F057EA4" w14:textId="5F9C60BA" w:rsidR="00C053F4" w:rsidRPr="00247E94" w:rsidRDefault="00C053F4" w:rsidP="00C053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gridSpan w:val="2"/>
            <w:vAlign w:val="bottom"/>
          </w:tcPr>
          <w:p w14:paraId="10D85F07" w14:textId="0D37BC1B" w:rsidR="00C053F4" w:rsidRPr="00247E94" w:rsidRDefault="00C053F4" w:rsidP="00C053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346" w:type="dxa"/>
            <w:gridSpan w:val="2"/>
            <w:vAlign w:val="bottom"/>
          </w:tcPr>
          <w:p w14:paraId="57C25659" w14:textId="366F08B1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C053F4" w:rsidRPr="00247E94" w14:paraId="40A1444E" w14:textId="77777777" w:rsidTr="002E0B6F">
        <w:trPr>
          <w:cantSplit/>
        </w:trPr>
        <w:tc>
          <w:tcPr>
            <w:tcW w:w="2693" w:type="dxa"/>
          </w:tcPr>
          <w:p w14:paraId="7804686D" w14:textId="77777777" w:rsidR="00C053F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272418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64A0885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7D9BEA84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180B386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  <w:vAlign w:val="bottom"/>
          </w:tcPr>
          <w:p w14:paraId="21741956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  <w:vAlign w:val="bottom"/>
          </w:tcPr>
          <w:p w14:paraId="7DFCC32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64D83B09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5DB03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633D4587" w14:textId="77777777" w:rsidR="00C053F4" w:rsidRPr="00247E94" w:rsidRDefault="00C053F4" w:rsidP="00C053F4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053F4" w:rsidRPr="00247E94" w14:paraId="15DFC38D" w14:textId="77777777" w:rsidTr="002E0B6F">
        <w:trPr>
          <w:cantSplit/>
        </w:trPr>
        <w:tc>
          <w:tcPr>
            <w:tcW w:w="2693" w:type="dxa"/>
            <w:hideMark/>
          </w:tcPr>
          <w:p w14:paraId="39125290" w14:textId="5EF9DD28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255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0EF642F2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1872EF38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0C4FFEC1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73ECE98F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62C8FCAC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539237B6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2B702A2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090E806D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0C61900C" w14:textId="77777777" w:rsidR="00C053F4" w:rsidRPr="00247E94" w:rsidRDefault="00C053F4" w:rsidP="00C053F4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247E94" w14:paraId="111E4740" w14:textId="77777777" w:rsidTr="002E0B6F">
        <w:trPr>
          <w:cantSplit/>
        </w:trPr>
        <w:tc>
          <w:tcPr>
            <w:tcW w:w="2693" w:type="dxa"/>
            <w:hideMark/>
          </w:tcPr>
          <w:p w14:paraId="445DABA0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588DE3D4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566A1986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3F621DE5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3221A977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506F1AD0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51647C9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170BD32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3BB0E234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0BE2A69B" w14:textId="40FBAD6A" w:rsidR="00C053F4" w:rsidRPr="00247E94" w:rsidRDefault="00C053F4" w:rsidP="00C053F4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28,091</w:t>
            </w:r>
          </w:p>
        </w:tc>
      </w:tr>
      <w:tr w:rsidR="00C053F4" w:rsidRPr="00247E94" w14:paraId="4420EEDA" w14:textId="77777777" w:rsidTr="002E0B6F">
        <w:trPr>
          <w:cantSplit/>
        </w:trPr>
        <w:tc>
          <w:tcPr>
            <w:tcW w:w="2693" w:type="dxa"/>
            <w:hideMark/>
          </w:tcPr>
          <w:p w14:paraId="51A02BE7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08C12BF7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75C05D8C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6FD1B440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AFCE6C5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332E0695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07BF5501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522CB6C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186D62C3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3772A496" w14:textId="1CFA8935" w:rsidR="00C053F4" w:rsidRPr="00247E94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3,925</w:t>
            </w:r>
          </w:p>
        </w:tc>
      </w:tr>
      <w:tr w:rsidR="00C053F4" w:rsidRPr="00247E94" w14:paraId="2985498C" w14:textId="77777777" w:rsidTr="002E0B6F">
        <w:trPr>
          <w:cantSplit/>
        </w:trPr>
        <w:tc>
          <w:tcPr>
            <w:tcW w:w="2693" w:type="dxa"/>
            <w:hideMark/>
          </w:tcPr>
          <w:p w14:paraId="3E77EB4D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198AB51A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79526EE6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6A756031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33F834B5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540AD5B9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3EB60F78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697C52B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617D6A47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23630A0D" w14:textId="7516ABD9" w:rsidR="00C053F4" w:rsidRPr="00247E94" w:rsidRDefault="00C053F4" w:rsidP="00C053F4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lang w:val="en-GB"/>
              </w:rPr>
              <w:t>32,016</w:t>
            </w:r>
          </w:p>
        </w:tc>
      </w:tr>
      <w:tr w:rsidR="00C053F4" w:rsidRPr="00247E94" w14:paraId="6E541031" w14:textId="77777777" w:rsidTr="002E0B6F">
        <w:trPr>
          <w:cantSplit/>
        </w:trPr>
        <w:tc>
          <w:tcPr>
            <w:tcW w:w="2693" w:type="dxa"/>
          </w:tcPr>
          <w:p w14:paraId="79635BDE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73C855F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81" w:type="dxa"/>
            <w:gridSpan w:val="2"/>
          </w:tcPr>
          <w:p w14:paraId="6796205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4"/>
          </w:tcPr>
          <w:p w14:paraId="0562C9ED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3"/>
          </w:tcPr>
          <w:p w14:paraId="39E93E4C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4407C21A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78AE26C6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4C12772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7B714145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</w:tcPr>
          <w:p w14:paraId="42E1DFD0" w14:textId="77777777" w:rsidR="00C053F4" w:rsidRPr="00247E94" w:rsidRDefault="00C053F4" w:rsidP="00C053F4">
            <w:pPr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053F4" w:rsidRPr="00247E94" w14:paraId="5111E12F" w14:textId="77777777" w:rsidTr="002E0B6F">
        <w:trPr>
          <w:cantSplit/>
        </w:trPr>
        <w:tc>
          <w:tcPr>
            <w:tcW w:w="2693" w:type="dxa"/>
            <w:hideMark/>
          </w:tcPr>
          <w:p w14:paraId="29FE1BA4" w14:textId="541DD90C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14:paraId="14773587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3C4D3271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7894EDF1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4792F0A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380E491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17176CAC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78B0D07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323B0242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1CD27652" w14:textId="77777777" w:rsidR="00C053F4" w:rsidRPr="00247E94" w:rsidRDefault="00C053F4" w:rsidP="00C053F4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C053F4" w:rsidRPr="00247E94" w14:paraId="6AAF6B39" w14:textId="77777777" w:rsidTr="002E0B6F">
        <w:trPr>
          <w:cantSplit/>
        </w:trPr>
        <w:tc>
          <w:tcPr>
            <w:tcW w:w="2693" w:type="dxa"/>
            <w:hideMark/>
          </w:tcPr>
          <w:p w14:paraId="35F8A729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70" w:type="dxa"/>
            <w:gridSpan w:val="2"/>
          </w:tcPr>
          <w:p w14:paraId="1F3196A1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</w:tcPr>
          <w:p w14:paraId="4C6C63F2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</w:tcPr>
          <w:p w14:paraId="7543235C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BB08891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5" w:type="dxa"/>
            <w:gridSpan w:val="2"/>
          </w:tcPr>
          <w:p w14:paraId="2E73FE2A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420" w:type="dxa"/>
            <w:gridSpan w:val="2"/>
          </w:tcPr>
          <w:p w14:paraId="32EA62C8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</w:tcPr>
          <w:p w14:paraId="64DC5E1B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170" w:type="dxa"/>
            <w:gridSpan w:val="2"/>
          </w:tcPr>
          <w:p w14:paraId="75132EA3" w14:textId="77777777" w:rsidR="00C053F4" w:rsidRPr="00247E94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u w:val="double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7BF11494" w14:textId="36032027" w:rsidR="00C053F4" w:rsidRPr="00FA7539" w:rsidRDefault="00C053F4" w:rsidP="00C053F4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A75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37,878</w:t>
            </w:r>
          </w:p>
        </w:tc>
      </w:tr>
      <w:tr w:rsidR="00C053F4" w:rsidRPr="00247E94" w14:paraId="5B3DE133" w14:textId="77777777" w:rsidTr="004F53FB">
        <w:trPr>
          <w:cantSplit/>
        </w:trPr>
        <w:tc>
          <w:tcPr>
            <w:tcW w:w="2693" w:type="dxa"/>
            <w:shd w:val="clear" w:color="auto" w:fill="auto"/>
            <w:hideMark/>
          </w:tcPr>
          <w:p w14:paraId="66B1547A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02C64E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  <w:shd w:val="clear" w:color="auto" w:fill="auto"/>
          </w:tcPr>
          <w:p w14:paraId="517E6D16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14:paraId="7A2BBB28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AB7E962" w14:textId="77777777" w:rsidR="00C053F4" w:rsidRPr="00FA7539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7C815E8B" w14:textId="77777777" w:rsidR="00C053F4" w:rsidRPr="00FA7539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0A14E3C6" w14:textId="77777777" w:rsidR="00C053F4" w:rsidRPr="00FA7539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72DE59" w14:textId="77777777" w:rsidR="00C053F4" w:rsidRPr="00FA7539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7C8D7BE" w14:textId="77777777" w:rsidR="00C053F4" w:rsidRPr="00FA7539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6F0984F0" w14:textId="4A7B90E5" w:rsidR="00C053F4" w:rsidRPr="004F53FB" w:rsidRDefault="00C053F4" w:rsidP="00C053F4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53FB">
              <w:rPr>
                <w:rFonts w:ascii="Browallia New" w:hAnsi="Browallia New" w:cs="Browallia New"/>
                <w:sz w:val="22"/>
                <w:szCs w:val="22"/>
                <w:lang w:val="en-GB"/>
              </w:rPr>
              <w:t>4,685</w:t>
            </w:r>
          </w:p>
        </w:tc>
      </w:tr>
      <w:tr w:rsidR="00C053F4" w:rsidRPr="00D36179" w14:paraId="6EF2D633" w14:textId="77777777" w:rsidTr="004F53FB">
        <w:trPr>
          <w:cantSplit/>
        </w:trPr>
        <w:tc>
          <w:tcPr>
            <w:tcW w:w="2693" w:type="dxa"/>
            <w:shd w:val="clear" w:color="auto" w:fill="auto"/>
            <w:hideMark/>
          </w:tcPr>
          <w:p w14:paraId="6FF53EA9" w14:textId="77777777" w:rsidR="00C053F4" w:rsidRPr="00247E94" w:rsidRDefault="00C053F4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  <w:r w:rsidRPr="00FA7539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FA7539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E71D122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  <w:shd w:val="clear" w:color="auto" w:fill="auto"/>
          </w:tcPr>
          <w:p w14:paraId="5F70C304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14:paraId="03F65D1A" w14:textId="77777777" w:rsidR="00C053F4" w:rsidRPr="00247E94" w:rsidRDefault="00C053F4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D5E7076" w14:textId="77777777" w:rsidR="00C053F4" w:rsidRPr="00FA7539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4B0D1351" w14:textId="77777777" w:rsidR="00C053F4" w:rsidRPr="00FA7539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4FAAE9F5" w14:textId="77777777" w:rsidR="00C053F4" w:rsidRPr="00FA7539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ADE4C8B" w14:textId="77777777" w:rsidR="00C053F4" w:rsidRPr="00FA7539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2B69F4" w14:textId="77777777" w:rsidR="00C053F4" w:rsidRPr="00FA7539" w:rsidRDefault="00C053F4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358CA06A" w14:textId="3F443110" w:rsidR="00C053F4" w:rsidRPr="004F53FB" w:rsidRDefault="00C053F4" w:rsidP="004F53FB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F53FB">
              <w:rPr>
                <w:rFonts w:ascii="Browallia New" w:hAnsi="Browallia New" w:cs="Browallia New"/>
                <w:sz w:val="22"/>
                <w:szCs w:val="22"/>
                <w:lang w:val="en-GB"/>
              </w:rPr>
              <w:t>42,563</w:t>
            </w:r>
          </w:p>
        </w:tc>
      </w:tr>
      <w:tr w:rsidR="004F53FB" w:rsidRPr="00D36179" w14:paraId="29CCDF33" w14:textId="77777777" w:rsidTr="004F53FB">
        <w:trPr>
          <w:cantSplit/>
        </w:trPr>
        <w:tc>
          <w:tcPr>
            <w:tcW w:w="2693" w:type="dxa"/>
            <w:shd w:val="clear" w:color="auto" w:fill="auto"/>
          </w:tcPr>
          <w:p w14:paraId="4055593E" w14:textId="77777777" w:rsidR="004F53FB" w:rsidRPr="00FA7539" w:rsidRDefault="004F53FB" w:rsidP="00C053F4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54D6582" w14:textId="77777777" w:rsidR="004F53FB" w:rsidRPr="00247E94" w:rsidRDefault="004F53FB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1" w:type="dxa"/>
            <w:gridSpan w:val="2"/>
            <w:shd w:val="clear" w:color="auto" w:fill="auto"/>
          </w:tcPr>
          <w:p w14:paraId="253BF8BB" w14:textId="77777777" w:rsidR="004F53FB" w:rsidRPr="00247E94" w:rsidRDefault="004F53FB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14:paraId="08C1E2DF" w14:textId="77777777" w:rsidR="004F53FB" w:rsidRPr="00247E94" w:rsidRDefault="004F53FB" w:rsidP="00C053F4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11293CB0" w14:textId="77777777" w:rsidR="004F53FB" w:rsidRPr="00FA7539" w:rsidRDefault="004F53FB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shd w:val="clear" w:color="auto" w:fill="auto"/>
          </w:tcPr>
          <w:p w14:paraId="7609DDD6" w14:textId="77777777" w:rsidR="004F53FB" w:rsidRPr="00FA7539" w:rsidRDefault="004F53FB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739059E5" w14:textId="77777777" w:rsidR="004F53FB" w:rsidRPr="00FA7539" w:rsidRDefault="004F53FB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3D5897A" w14:textId="77777777" w:rsidR="004F53FB" w:rsidRPr="00FA7539" w:rsidRDefault="004F53FB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07B45C" w14:textId="77777777" w:rsidR="004F53FB" w:rsidRPr="00FA7539" w:rsidRDefault="004F53FB" w:rsidP="00C053F4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6C9EF93F" w14:textId="77777777" w:rsidR="004F53FB" w:rsidRPr="004F53FB" w:rsidRDefault="004F53FB" w:rsidP="00C053F4">
            <w:pPr>
              <w:spacing w:line="240" w:lineRule="auto"/>
              <w:ind w:right="-4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0A1F11BE" w14:textId="7650BD94" w:rsidR="00334187" w:rsidRDefault="00334187" w:rsidP="002E2D04"/>
    <w:p w14:paraId="7456BF31" w14:textId="5C01518C" w:rsidR="00C70BF3" w:rsidRPr="00C04DF6" w:rsidRDefault="00170C0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ณ </w:t>
      </w:r>
      <w:r w:rsidR="00C70BF3" w:rsidRPr="00C04DF6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C70BF3" w:rsidRPr="00C04DF6">
        <w:rPr>
          <w:rFonts w:ascii="Browallia New" w:hAnsi="Browallia New" w:cs="Browallia New"/>
          <w:sz w:val="28"/>
          <w:szCs w:val="28"/>
        </w:rPr>
        <w:t>31</w:t>
      </w:r>
      <w:r w:rsidR="00C70BF3" w:rsidRPr="00C04DF6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8633A2">
        <w:rPr>
          <w:rFonts w:ascii="Browallia New" w:hAnsi="Browallia New" w:cs="Browallia New"/>
          <w:sz w:val="28"/>
          <w:szCs w:val="28"/>
        </w:rPr>
        <w:t>2560</w:t>
      </w:r>
      <w:r w:rsidR="00C70BF3" w:rsidRPr="00C04DF6">
        <w:rPr>
          <w:rFonts w:ascii="Browallia New" w:hAnsi="Browallia New" w:cs="Browallia New"/>
          <w:sz w:val="28"/>
          <w:szCs w:val="28"/>
        </w:rPr>
        <w:t xml:space="preserve"> </w:t>
      </w:r>
      <w:r w:rsidR="00C70BF3" w:rsidRPr="00C04DF6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8633A2">
        <w:rPr>
          <w:rFonts w:ascii="Browallia New" w:hAnsi="Browallia New" w:cs="Browallia New"/>
          <w:sz w:val="28"/>
          <w:szCs w:val="28"/>
        </w:rPr>
        <w:t>2559</w:t>
      </w:r>
      <w:r w:rsidR="00C70BF3" w:rsidRPr="00C04DF6">
        <w:rPr>
          <w:rFonts w:ascii="Browallia New" w:hAnsi="Browallia New" w:cs="Browallia New"/>
          <w:sz w:val="28"/>
          <w:szCs w:val="28"/>
        </w:rPr>
        <w:t xml:space="preserve"> </w:t>
      </w:r>
      <w:r w:rsidR="00C70BF3" w:rsidRPr="00C04DF6">
        <w:rPr>
          <w:rFonts w:ascii="Browallia New" w:hAnsi="Browallia New" w:cs="Browallia New"/>
          <w:sz w:val="28"/>
          <w:szCs w:val="28"/>
          <w:cs/>
        </w:rPr>
        <w:t>บริษัท</w:t>
      </w:r>
      <w:r w:rsidR="004A2A0E">
        <w:rPr>
          <w:rFonts w:ascii="Browallia New" w:hAnsi="Browallia New" w:cs="Browallia New" w:hint="cs"/>
          <w:sz w:val="28"/>
          <w:szCs w:val="28"/>
          <w:cs/>
        </w:rPr>
        <w:t xml:space="preserve">และบริษัทย่อย </w:t>
      </w:r>
      <w:r w:rsidR="00C70BF3" w:rsidRPr="00C04DF6">
        <w:rPr>
          <w:rFonts w:ascii="Browallia New" w:hAnsi="Browallia New" w:cs="Browallia New"/>
          <w:sz w:val="28"/>
          <w:szCs w:val="28"/>
          <w:cs/>
        </w:rPr>
        <w:t>มีอุปกรณ์</w:t>
      </w:r>
      <w:r w:rsidR="00790D1B">
        <w:rPr>
          <w:rFonts w:ascii="Browallia New" w:hAnsi="Browallia New" w:cs="Browallia New" w:hint="cs"/>
          <w:sz w:val="28"/>
          <w:szCs w:val="28"/>
          <w:cs/>
        </w:rPr>
        <w:t>ตาม</w:t>
      </w:r>
      <w:r w:rsidR="00C70BF3" w:rsidRPr="00C04DF6">
        <w:rPr>
          <w:rFonts w:ascii="Browallia New" w:hAnsi="Browallia New" w:cs="Browallia New"/>
          <w:sz w:val="28"/>
          <w:szCs w:val="28"/>
          <w:cs/>
        </w:rPr>
        <w:t>สัญญาเช่าการเงินโดยมีมูลค่าสุทธิตามบัญชีของสิ</w:t>
      </w:r>
      <w:r w:rsidR="006C662B">
        <w:rPr>
          <w:rFonts w:ascii="Browallia New" w:hAnsi="Browallia New" w:cs="Browallia New"/>
          <w:sz w:val="28"/>
          <w:szCs w:val="28"/>
          <w:cs/>
        </w:rPr>
        <w:t>นทรัพย์ดังกล่าว จำนวนเงิน</w:t>
      </w:r>
      <w:r w:rsidR="006C662B" w:rsidRPr="00432C33">
        <w:rPr>
          <w:rFonts w:ascii="Browallia New" w:hAnsi="Browallia New" w:cs="Browallia New"/>
          <w:sz w:val="28"/>
          <w:szCs w:val="28"/>
          <w:cs/>
        </w:rPr>
        <w:t>ประมาณ</w:t>
      </w:r>
      <w:r w:rsidR="004A2A0E" w:rsidRPr="00432C33">
        <w:rPr>
          <w:rFonts w:ascii="Browallia New" w:hAnsi="Browallia New" w:cs="Browallia New"/>
          <w:sz w:val="28"/>
          <w:szCs w:val="28"/>
        </w:rPr>
        <w:t xml:space="preserve"> </w:t>
      </w:r>
      <w:r w:rsidR="00432C33" w:rsidRPr="00432C33">
        <w:rPr>
          <w:rFonts w:ascii="Browallia New" w:hAnsi="Browallia New" w:cs="Browallia New"/>
          <w:sz w:val="28"/>
          <w:szCs w:val="28"/>
        </w:rPr>
        <w:t>1.53</w:t>
      </w:r>
      <w:r w:rsidR="004B68E5" w:rsidRPr="00432C33">
        <w:rPr>
          <w:rFonts w:ascii="Browallia New" w:hAnsi="Browallia New" w:cs="Browallia New"/>
          <w:sz w:val="28"/>
          <w:szCs w:val="28"/>
        </w:rPr>
        <w:t xml:space="preserve"> </w:t>
      </w:r>
      <w:r w:rsidR="00790D1B" w:rsidRPr="00432C33">
        <w:rPr>
          <w:rFonts w:ascii="Browallia New" w:hAnsi="Browallia New" w:cs="Browallia New" w:hint="cs"/>
          <w:sz w:val="28"/>
          <w:szCs w:val="28"/>
          <w:cs/>
        </w:rPr>
        <w:t>ล้านบ</w:t>
      </w:r>
      <w:r w:rsidR="00790D1B" w:rsidRPr="006A1E4D">
        <w:rPr>
          <w:rFonts w:ascii="Browallia New" w:hAnsi="Browallia New" w:cs="Browallia New" w:hint="cs"/>
          <w:sz w:val="28"/>
          <w:szCs w:val="28"/>
          <w:cs/>
        </w:rPr>
        <w:t>าท</w:t>
      </w:r>
      <w:r w:rsidR="00DB5B5E" w:rsidRPr="006A1E4D">
        <w:rPr>
          <w:rFonts w:ascii="Browallia New" w:hAnsi="Browallia New" w:cs="Browallia New"/>
          <w:sz w:val="28"/>
          <w:szCs w:val="28"/>
        </w:rPr>
        <w:t xml:space="preserve"> </w:t>
      </w:r>
      <w:r w:rsidR="006C662B" w:rsidRPr="006A1E4D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6C662B" w:rsidRPr="00E932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633A2" w:rsidRPr="006A1E4D">
        <w:rPr>
          <w:rFonts w:ascii="Browallia New" w:hAnsi="Browallia New" w:cs="Browallia New"/>
          <w:sz w:val="28"/>
          <w:szCs w:val="28"/>
        </w:rPr>
        <w:t xml:space="preserve">12.30 </w:t>
      </w:r>
      <w:r w:rsidR="0087626F" w:rsidRPr="00E93242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805FBB">
        <w:rPr>
          <w:rFonts w:ascii="Browallia New" w:hAnsi="Browallia New" w:cs="Browallia New"/>
          <w:sz w:val="28"/>
          <w:szCs w:val="28"/>
        </w:rPr>
        <w:t xml:space="preserve"> </w:t>
      </w:r>
      <w:r w:rsidR="006C662B">
        <w:rPr>
          <w:rFonts w:ascii="Browallia New" w:hAnsi="Browallia New" w:cs="Browallia New" w:hint="cs"/>
          <w:sz w:val="28"/>
          <w:szCs w:val="28"/>
          <w:cs/>
        </w:rPr>
        <w:t>ตามลำดับ</w:t>
      </w:r>
    </w:p>
    <w:p w14:paraId="3EF1AEF1" w14:textId="77777777" w:rsidR="00C70BF3" w:rsidRPr="00C04DF6" w:rsidRDefault="00C70BF3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619D2D2E" w14:textId="1BD5F09D" w:rsidR="00247E94" w:rsidRDefault="00C70BF3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04DF6">
        <w:rPr>
          <w:rFonts w:ascii="Browallia New" w:hAnsi="Browallia New" w:cs="Browallia New"/>
          <w:sz w:val="28"/>
          <w:szCs w:val="28"/>
        </w:rPr>
        <w:t>31</w:t>
      </w:r>
      <w:r w:rsidRPr="00C04DF6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B4305F">
        <w:rPr>
          <w:rFonts w:ascii="Browallia New" w:hAnsi="Browallia New" w:cs="Browallia New"/>
          <w:sz w:val="28"/>
          <w:szCs w:val="28"/>
        </w:rPr>
        <w:t>25</w:t>
      </w:r>
      <w:r w:rsidR="008633A2">
        <w:rPr>
          <w:rFonts w:ascii="Browallia New" w:hAnsi="Browallia New" w:cs="Browallia New"/>
          <w:sz w:val="28"/>
          <w:szCs w:val="28"/>
        </w:rPr>
        <w:t>60</w:t>
      </w:r>
      <w:r w:rsidRPr="00B4305F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B4305F">
        <w:rPr>
          <w:rFonts w:ascii="Browallia New" w:hAnsi="Browallia New" w:cs="Browallia New"/>
          <w:sz w:val="28"/>
          <w:szCs w:val="28"/>
        </w:rPr>
        <w:t>25</w:t>
      </w:r>
      <w:r w:rsidR="008633A2">
        <w:rPr>
          <w:rFonts w:ascii="Browallia New" w:hAnsi="Browallia New" w:cs="Browallia New"/>
          <w:sz w:val="28"/>
          <w:szCs w:val="28"/>
        </w:rPr>
        <w:t>59</w:t>
      </w:r>
      <w:r w:rsidRPr="00B4305F">
        <w:rPr>
          <w:rFonts w:ascii="Browallia New" w:hAnsi="Browallia New" w:cs="Browallia New"/>
          <w:sz w:val="28"/>
          <w:szCs w:val="28"/>
          <w:cs/>
        </w:rPr>
        <w:t xml:space="preserve"> บริษัทและบริษัทย่อยมีส่วนหนึ่งของอุปกรณ์ ซึ่งคิดค่าเสื่อมราคาเต็มมูลค่า และยังใช้งานอยู่ มีราคาทุน</w:t>
      </w:r>
      <w:r w:rsidRPr="006A1E4D">
        <w:rPr>
          <w:rFonts w:ascii="Browallia New" w:hAnsi="Browallia New" w:cs="Browallia New"/>
          <w:sz w:val="28"/>
          <w:szCs w:val="28"/>
          <w:cs/>
        </w:rPr>
        <w:t xml:space="preserve">ประมาณ </w:t>
      </w:r>
      <w:r w:rsidR="00432C33">
        <w:rPr>
          <w:rFonts w:ascii="Browallia New" w:hAnsi="Browallia New" w:cs="Browallia New"/>
          <w:sz w:val="28"/>
          <w:szCs w:val="28"/>
        </w:rPr>
        <w:t>145.59</w:t>
      </w:r>
      <w:r w:rsidR="000168B9" w:rsidRPr="006A1E4D">
        <w:rPr>
          <w:rFonts w:ascii="Browallia New" w:hAnsi="Browallia New" w:cs="Browallia New"/>
          <w:sz w:val="28"/>
          <w:szCs w:val="28"/>
        </w:rPr>
        <w:t xml:space="preserve"> </w:t>
      </w:r>
      <w:r w:rsidRPr="006A1E4D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8633A2" w:rsidRPr="006A1E4D">
        <w:rPr>
          <w:rFonts w:ascii="Browallia New" w:hAnsi="Browallia New" w:cs="Browallia New"/>
          <w:sz w:val="28"/>
          <w:szCs w:val="28"/>
        </w:rPr>
        <w:t xml:space="preserve">144.49 </w:t>
      </w:r>
      <w:r w:rsidRPr="00C04DF6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04DF6">
        <w:rPr>
          <w:rFonts w:ascii="Browallia New" w:hAnsi="Browallia New" w:cs="Browallia New"/>
          <w:sz w:val="28"/>
          <w:szCs w:val="28"/>
        </w:rPr>
        <w:t xml:space="preserve"> </w:t>
      </w:r>
      <w:r w:rsidRPr="00C04DF6">
        <w:rPr>
          <w:rFonts w:ascii="Browallia New" w:hAnsi="Browallia New" w:cs="Browallia New"/>
          <w:sz w:val="28"/>
          <w:szCs w:val="28"/>
          <w:cs/>
        </w:rPr>
        <w:t>ตามลำดับ</w:t>
      </w:r>
    </w:p>
    <w:p w14:paraId="58B943FC" w14:textId="7CC917AE" w:rsidR="00334187" w:rsidRDefault="00334187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42D49E74" w14:textId="4BB3B63A" w:rsidR="00B21B84" w:rsidRDefault="00B21B84" w:rsidP="00D60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4862B1D3" w14:textId="77777777" w:rsidR="00D60295" w:rsidRDefault="00D60295" w:rsidP="00D60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right="6"/>
        <w:jc w:val="thaiDistribute"/>
        <w:rPr>
          <w:rFonts w:ascii="Browallia New" w:hAnsi="Browallia New" w:cs="Browallia New"/>
          <w:sz w:val="28"/>
          <w:szCs w:val="28"/>
        </w:rPr>
        <w:sectPr w:rsidR="00D60295" w:rsidSect="00B21B84">
          <w:footerReference w:type="default" r:id="rId13"/>
          <w:pgSz w:w="16834" w:h="11909" w:orient="landscape" w:code="9"/>
          <w:pgMar w:top="1418" w:right="1560" w:bottom="1136" w:left="1259" w:header="992" w:footer="580" w:gutter="0"/>
          <w:cols w:space="720"/>
          <w:docGrid w:linePitch="245"/>
        </w:sectPr>
      </w:pPr>
    </w:p>
    <w:p w14:paraId="19FC8F84" w14:textId="0F3A6B1B" w:rsidR="00CC37C8" w:rsidRPr="00BB47D4" w:rsidRDefault="005753E0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hanging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สินทรัพย์ไม่มีตัวตน</w:t>
      </w:r>
      <w:r w:rsidRPr="00C04DF6">
        <w:rPr>
          <w:rFonts w:ascii="Browallia New" w:hAnsi="Browallia New" w:cs="Browallia New"/>
          <w:sz w:val="28"/>
          <w:szCs w:val="28"/>
          <w:u w:val="single"/>
          <w:lang w:val="en-GB"/>
        </w:rPr>
        <w:t xml:space="preserve"> </w:t>
      </w:r>
      <w:r w:rsidR="0008154D">
        <w:rPr>
          <w:rFonts w:ascii="Browallia New" w:hAnsi="Browallia New" w:cs="Browallia New"/>
          <w:sz w:val="28"/>
          <w:szCs w:val="28"/>
          <w:u w:val="single"/>
          <w:lang w:val="en-GB"/>
        </w:rPr>
        <w:t>–</w:t>
      </w:r>
      <w:r w:rsidRPr="00C04DF6">
        <w:rPr>
          <w:rFonts w:ascii="Browallia New" w:hAnsi="Browallia New" w:cs="Browallia New"/>
          <w:sz w:val="28"/>
          <w:szCs w:val="28"/>
          <w:u w:val="single"/>
          <w:lang w:val="en-GB"/>
        </w:rPr>
        <w:t xml:space="preserve"> </w:t>
      </w:r>
      <w:r w:rsidRPr="00C04DF6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สุทธิ</w:t>
      </w:r>
    </w:p>
    <w:p w14:paraId="4F2BB4C3" w14:textId="77777777" w:rsidR="00BB47D4" w:rsidRPr="00544880" w:rsidRDefault="00BB47D4" w:rsidP="00BB47D4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51" w:type="dxa"/>
        <w:tblInd w:w="426" w:type="dxa"/>
        <w:tblLook w:val="01E0" w:firstRow="1" w:lastRow="1" w:firstColumn="1" w:lastColumn="1" w:noHBand="0" w:noVBand="0"/>
      </w:tblPr>
      <w:tblGrid>
        <w:gridCol w:w="2551"/>
        <w:gridCol w:w="1134"/>
        <w:gridCol w:w="48"/>
        <w:gridCol w:w="1086"/>
        <w:gridCol w:w="1134"/>
        <w:gridCol w:w="992"/>
        <w:gridCol w:w="48"/>
        <w:gridCol w:w="999"/>
        <w:gridCol w:w="1059"/>
      </w:tblGrid>
      <w:tr w:rsidR="006B39C5" w:rsidRPr="006B39C5" w14:paraId="38BE859C" w14:textId="77777777" w:rsidTr="00467FAC">
        <w:tc>
          <w:tcPr>
            <w:tcW w:w="2551" w:type="dxa"/>
            <w:shd w:val="clear" w:color="auto" w:fill="auto"/>
          </w:tcPr>
          <w:p w14:paraId="7AC441A0" w14:textId="79B9A3EA" w:rsidR="006B39C5" w:rsidRPr="00BB5627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500" w:type="dxa"/>
            <w:gridSpan w:val="8"/>
            <w:shd w:val="clear" w:color="auto" w:fill="auto"/>
            <w:hideMark/>
          </w:tcPr>
          <w:p w14:paraId="56168378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(หน่วย </w:t>
            </w:r>
            <w:r w:rsidRPr="006B39C5">
              <w:rPr>
                <w:rFonts w:ascii="Browallia New" w:hAnsi="Browallia New" w:cs="Browallia New"/>
                <w:sz w:val="22"/>
                <w:szCs w:val="22"/>
              </w:rPr>
              <w:t xml:space="preserve">: 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พันบาท)</w:t>
            </w:r>
          </w:p>
        </w:tc>
      </w:tr>
      <w:tr w:rsidR="006B39C5" w:rsidRPr="006B39C5" w14:paraId="1E4255E7" w14:textId="77777777" w:rsidTr="00467FAC">
        <w:tc>
          <w:tcPr>
            <w:tcW w:w="2551" w:type="dxa"/>
            <w:shd w:val="clear" w:color="auto" w:fill="auto"/>
          </w:tcPr>
          <w:p w14:paraId="0018848C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500" w:type="dxa"/>
            <w:gridSpan w:val="8"/>
            <w:shd w:val="clear" w:color="auto" w:fill="auto"/>
            <w:vAlign w:val="bottom"/>
            <w:hideMark/>
          </w:tcPr>
          <w:p w14:paraId="47A19E4A" w14:textId="77777777" w:rsidR="006B39C5" w:rsidRPr="006B39C5" w:rsidRDefault="006B39C5" w:rsidP="000138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นรวม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ของบริษัท</w:t>
            </w:r>
          </w:p>
        </w:tc>
      </w:tr>
      <w:tr w:rsidR="006B39C5" w:rsidRPr="006B39C5" w14:paraId="154D1AFC" w14:textId="77777777" w:rsidTr="00467FAC">
        <w:trPr>
          <w:trHeight w:val="681"/>
        </w:trPr>
        <w:tc>
          <w:tcPr>
            <w:tcW w:w="2551" w:type="dxa"/>
            <w:shd w:val="clear" w:color="auto" w:fill="auto"/>
          </w:tcPr>
          <w:p w14:paraId="71E637F0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FCD4CC" w14:textId="42084D60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97C4B16" w14:textId="77777777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594E94" w14:textId="77777777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cs/>
              </w:rPr>
            </w:pPr>
            <w:r w:rsidRPr="006B39C5">
              <w:rPr>
                <w:rFonts w:ascii="Browallia New" w:hAnsi="Browallia New" w:cs="Browallia New"/>
                <w:cs/>
              </w:rPr>
              <w:t>ความสัมพันธ์กับลูกค้า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1D285777" w14:textId="77777777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884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สิทธิการขยาย</w:t>
            </w:r>
          </w:p>
          <w:p w14:paraId="2FB01F96" w14:textId="77777777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กิจการในต่างประเทศ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2B88F8B" w14:textId="77777777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6B39C5">
              <w:rPr>
                <w:rFonts w:ascii="Browallia New" w:hAnsi="Browallia New" w:cs="Browallia New" w:hint="cs"/>
                <w:cs/>
                <w:lang w:val="en-GB"/>
              </w:rPr>
              <w:t>สินทรัพย์ทางปัญญา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D677700" w14:textId="77777777" w:rsidR="006B39C5" w:rsidRPr="006B39C5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6B39C5" w:rsidRPr="006B39C5" w14:paraId="729AE335" w14:textId="77777777" w:rsidTr="00467FAC">
        <w:tc>
          <w:tcPr>
            <w:tcW w:w="2551" w:type="dxa"/>
            <w:shd w:val="clear" w:color="auto" w:fill="auto"/>
            <w:hideMark/>
          </w:tcPr>
          <w:p w14:paraId="4A11032C" w14:textId="77777777" w:rsidR="006B39C5" w:rsidRPr="006B39C5" w:rsidRDefault="006B39C5" w:rsidP="0001389A">
            <w:pPr>
              <w:pStyle w:val="30"/>
              <w:tabs>
                <w:tab w:val="clear" w:pos="360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6B39C5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</w:tcPr>
          <w:p w14:paraId="09B38FB8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89D4C6D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589CF7B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22E99261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75A14DE7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48369FBD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633A2" w:rsidRPr="006B39C5" w14:paraId="59B5AD63" w14:textId="77777777" w:rsidTr="00467FAC">
        <w:tc>
          <w:tcPr>
            <w:tcW w:w="2551" w:type="dxa"/>
            <w:shd w:val="clear" w:color="auto" w:fill="auto"/>
            <w:vAlign w:val="bottom"/>
          </w:tcPr>
          <w:p w14:paraId="3B0B6862" w14:textId="26CB0757" w:rsidR="008633A2" w:rsidRPr="006B39C5" w:rsidRDefault="008633A2" w:rsidP="008633A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6B39C5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6B39C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04275" w14:textId="09D00FF9" w:rsidR="008633A2" w:rsidRPr="006B39C5" w:rsidRDefault="008633A2" w:rsidP="008633A2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>52,240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7F24796" w14:textId="67B59215" w:rsidR="008633A2" w:rsidRPr="006B39C5" w:rsidRDefault="008633A2" w:rsidP="008633A2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B13177" w14:textId="3B91AAB1" w:rsidR="008633A2" w:rsidRPr="006B39C5" w:rsidRDefault="008633A2" w:rsidP="008633A2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2CC37241" w14:textId="772D08FD" w:rsidR="008633A2" w:rsidRPr="006B39C5" w:rsidRDefault="008633A2" w:rsidP="008633A2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1030127" w14:textId="51EED28B" w:rsidR="008633A2" w:rsidRPr="006B39C5" w:rsidRDefault="008633A2" w:rsidP="00CD4883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B501154" w14:textId="4B7A189C" w:rsidR="008633A2" w:rsidRPr="006B39C5" w:rsidRDefault="008633A2" w:rsidP="008633A2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>2,098,820</w:t>
            </w:r>
          </w:p>
        </w:tc>
      </w:tr>
      <w:tr w:rsidR="008633A2" w:rsidRPr="006B39C5" w14:paraId="68356943" w14:textId="77777777" w:rsidTr="00467FAC">
        <w:tc>
          <w:tcPr>
            <w:tcW w:w="2551" w:type="dxa"/>
            <w:shd w:val="clear" w:color="auto" w:fill="auto"/>
            <w:vAlign w:val="bottom"/>
          </w:tcPr>
          <w:p w14:paraId="55201FD9" w14:textId="7DC5E2F8" w:rsidR="008633A2" w:rsidRPr="006B39C5" w:rsidRDefault="008633A2" w:rsidP="008633A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29D7A" w14:textId="63645930" w:rsidR="008633A2" w:rsidRPr="006B39C5" w:rsidRDefault="008633A2" w:rsidP="008633A2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cs/>
              </w:rPr>
              <w:t>20,418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4101C66" w14:textId="72A86824" w:rsidR="008633A2" w:rsidRPr="006B39C5" w:rsidRDefault="008633A2" w:rsidP="00CD4883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</w:t>
            </w:r>
            <w:r w:rsidRPr="006B39C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1E4F0B" w14:textId="1E55D9E0" w:rsidR="008633A2" w:rsidRPr="006B39C5" w:rsidRDefault="008633A2" w:rsidP="00CD4883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</w:t>
            </w:r>
            <w:r w:rsidRPr="006B39C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7ACB389A" w14:textId="73B62618" w:rsidR="008633A2" w:rsidRPr="006B39C5" w:rsidRDefault="008633A2" w:rsidP="00CD4883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</w:t>
            </w:r>
            <w:r w:rsidRPr="006B39C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1476374" w14:textId="16128F50" w:rsidR="008633A2" w:rsidRPr="006B39C5" w:rsidRDefault="008633A2" w:rsidP="00CD4883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ABF4E8F" w14:textId="57F9C44F" w:rsidR="008633A2" w:rsidRPr="006B39C5" w:rsidRDefault="008633A2" w:rsidP="008633A2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20,418</w:t>
            </w:r>
          </w:p>
        </w:tc>
      </w:tr>
      <w:tr w:rsidR="008633A2" w:rsidRPr="006B39C5" w14:paraId="66D0CD8C" w14:textId="77777777" w:rsidTr="00467FAC">
        <w:tc>
          <w:tcPr>
            <w:tcW w:w="2551" w:type="dxa"/>
            <w:shd w:val="clear" w:color="auto" w:fill="auto"/>
            <w:vAlign w:val="bottom"/>
          </w:tcPr>
          <w:p w14:paraId="36A10D65" w14:textId="23ECFC98" w:rsidR="008633A2" w:rsidRPr="006B39C5" w:rsidRDefault="008633A2" w:rsidP="008633A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B39C5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B9BD4" w14:textId="55A30A4A" w:rsidR="008633A2" w:rsidRPr="006B39C5" w:rsidRDefault="008633A2" w:rsidP="008633A2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Pr="001B1100">
              <w:rPr>
                <w:rFonts w:ascii="Browallia New" w:hAnsi="Browallia New" w:cs="Browallia New"/>
                <w:lang w:val="en-GB"/>
              </w:rPr>
              <w:t>(20)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E60071" w14:textId="66EC87C7" w:rsidR="008633A2" w:rsidRPr="006B39C5" w:rsidRDefault="008633A2" w:rsidP="00CD4883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</w:t>
            </w:r>
            <w:r w:rsidRPr="006B39C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B9C29" w14:textId="18B8C8C1" w:rsidR="008633A2" w:rsidRPr="006B39C5" w:rsidRDefault="008633A2" w:rsidP="00CD4883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</w:t>
            </w:r>
            <w:r w:rsidRPr="006B39C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599291B5" w14:textId="38C4FCF9" w:rsidR="008633A2" w:rsidRPr="006B39C5" w:rsidRDefault="008633A2" w:rsidP="00CD4883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</w:t>
            </w:r>
            <w:r w:rsidRPr="006B39C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6ECAB29" w14:textId="3C8A6D5D" w:rsidR="008633A2" w:rsidRPr="006B39C5" w:rsidRDefault="008633A2" w:rsidP="00CD4883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06F3F01" w14:textId="1EA2D532" w:rsidR="008633A2" w:rsidRPr="006B39C5" w:rsidRDefault="008633A2" w:rsidP="008633A2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Pr="001B1100">
              <w:rPr>
                <w:rFonts w:ascii="Browallia New" w:hAnsi="Browallia New" w:cs="Browallia New"/>
                <w:lang w:val="en-GB"/>
              </w:rPr>
              <w:t>(20)</w:t>
            </w:r>
          </w:p>
        </w:tc>
      </w:tr>
      <w:tr w:rsidR="008633A2" w:rsidRPr="006B39C5" w14:paraId="565F15F1" w14:textId="77777777" w:rsidTr="00467FAC">
        <w:tc>
          <w:tcPr>
            <w:tcW w:w="2551" w:type="dxa"/>
            <w:shd w:val="clear" w:color="auto" w:fill="auto"/>
            <w:vAlign w:val="bottom"/>
          </w:tcPr>
          <w:p w14:paraId="64141AB6" w14:textId="23F1EBB0" w:rsidR="008633A2" w:rsidRPr="006B39C5" w:rsidRDefault="008633A2" w:rsidP="008633A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6B39C5"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519D1E" w14:textId="70236090" w:rsidR="008633A2" w:rsidRPr="008633A2" w:rsidRDefault="008633A2" w:rsidP="00863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3A2">
              <w:rPr>
                <w:rFonts w:ascii="Browallia New" w:hAnsi="Browallia New" w:cs="Browallia New"/>
                <w:sz w:val="22"/>
                <w:szCs w:val="22"/>
                <w:lang w:val="en-GB"/>
              </w:rPr>
              <w:t>72,638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0058268" w14:textId="5ECB0641" w:rsidR="008633A2" w:rsidRPr="006B39C5" w:rsidRDefault="008633A2" w:rsidP="008633A2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68A906" w14:textId="176D667F" w:rsidR="008633A2" w:rsidRPr="006B39C5" w:rsidRDefault="008633A2" w:rsidP="008633A2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00290B79" w14:textId="70D6A43A" w:rsidR="008633A2" w:rsidRPr="006B39C5" w:rsidRDefault="008633A2" w:rsidP="008633A2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1A9CE97" w14:textId="14D98BC4" w:rsidR="008633A2" w:rsidRPr="006B39C5" w:rsidRDefault="008633A2" w:rsidP="008633A2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A674216" w14:textId="670A1792" w:rsidR="008633A2" w:rsidRPr="008633A2" w:rsidRDefault="008633A2" w:rsidP="008633A2">
            <w:pPr>
              <w:tabs>
                <w:tab w:val="clear" w:pos="680"/>
                <w:tab w:val="clear" w:pos="907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33A2">
              <w:rPr>
                <w:rFonts w:ascii="Browallia New" w:hAnsi="Browallia New" w:cs="Browallia New"/>
                <w:sz w:val="22"/>
                <w:szCs w:val="22"/>
                <w:lang w:val="en-GB"/>
              </w:rPr>
              <w:t>2,119,218</w:t>
            </w:r>
          </w:p>
        </w:tc>
      </w:tr>
      <w:tr w:rsidR="003D0ED1" w:rsidRPr="006B39C5" w14:paraId="5B2DF38B" w14:textId="77777777" w:rsidTr="00467FAC">
        <w:tc>
          <w:tcPr>
            <w:tcW w:w="2551" w:type="dxa"/>
            <w:shd w:val="clear" w:color="auto" w:fill="auto"/>
            <w:vAlign w:val="bottom"/>
          </w:tcPr>
          <w:p w14:paraId="4A94B5BD" w14:textId="2B2C3A0A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0CF537" w14:textId="3FC31FB3" w:rsidR="003D0ED1" w:rsidRPr="00285110" w:rsidRDefault="003D0ED1" w:rsidP="003D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10,771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A282BD9" w14:textId="6D66B11E" w:rsidR="003D0ED1" w:rsidRPr="006B39C5" w:rsidRDefault="003D0ED1" w:rsidP="003D0ED1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</w:t>
            </w:r>
            <w:r w:rsidRPr="006B39C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7211C" w14:textId="21E84BF3" w:rsidR="003D0ED1" w:rsidRPr="006B39C5" w:rsidRDefault="003D0ED1" w:rsidP="003D0ED1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</w:t>
            </w:r>
            <w:r w:rsidRPr="006B39C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622E23FC" w14:textId="52FBD02A" w:rsidR="003D0ED1" w:rsidRPr="006B39C5" w:rsidRDefault="003D0ED1" w:rsidP="003D0ED1">
            <w:pPr>
              <w:pStyle w:val="30"/>
              <w:tabs>
                <w:tab w:val="left" w:pos="621"/>
              </w:tabs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</w:t>
            </w:r>
            <w:r w:rsidRPr="006B39C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F275B48" w14:textId="21231675" w:rsidR="003D0ED1" w:rsidRPr="006B39C5" w:rsidRDefault="003D0ED1" w:rsidP="003D0ED1">
            <w:pPr>
              <w:pStyle w:val="30"/>
              <w:tabs>
                <w:tab w:val="left" w:pos="576"/>
              </w:tabs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</w:t>
            </w:r>
            <w:r w:rsidRPr="006B39C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3E59FBD" w14:textId="02BF34BF" w:rsidR="003D0ED1" w:rsidRPr="006B39C5" w:rsidRDefault="003D0ED1" w:rsidP="003D0ED1">
            <w:pPr>
              <w:tabs>
                <w:tab w:val="clear" w:pos="680"/>
                <w:tab w:val="clear" w:pos="907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10,771</w:t>
            </w:r>
          </w:p>
        </w:tc>
      </w:tr>
      <w:tr w:rsidR="003D0ED1" w:rsidRPr="006B39C5" w14:paraId="74F244B7" w14:textId="77777777" w:rsidTr="00467FAC">
        <w:tc>
          <w:tcPr>
            <w:tcW w:w="2551" w:type="dxa"/>
            <w:shd w:val="clear" w:color="auto" w:fill="auto"/>
            <w:vAlign w:val="bottom"/>
          </w:tcPr>
          <w:p w14:paraId="0308E8EE" w14:textId="4AD803A7" w:rsidR="003D0ED1" w:rsidRPr="006B39C5" w:rsidRDefault="003D0ED1" w:rsidP="003D0ED1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DCA365" w14:textId="5C10E85F" w:rsidR="003D0ED1" w:rsidRPr="001225A3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(2,550)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674FE42" w14:textId="239CB559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</w:t>
            </w:r>
            <w:r w:rsidRPr="006B39C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4B0D06" w14:textId="4DE5ECA3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  </w:t>
            </w:r>
            <w:r w:rsidRPr="006B39C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773F6EAD" w14:textId="08B40E7C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left" w:pos="621"/>
              </w:tabs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  </w:t>
            </w:r>
            <w:r w:rsidRPr="006B39C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785D856" w14:textId="7E9C5DFF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4C92DE3" w14:textId="7C57269A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(2,550)</w:t>
            </w:r>
          </w:p>
        </w:tc>
      </w:tr>
      <w:tr w:rsidR="003D0ED1" w:rsidRPr="006B39C5" w14:paraId="65BD9E39" w14:textId="77777777" w:rsidTr="00467FAC">
        <w:tc>
          <w:tcPr>
            <w:tcW w:w="2551" w:type="dxa"/>
            <w:shd w:val="clear" w:color="auto" w:fill="auto"/>
            <w:vAlign w:val="bottom"/>
          </w:tcPr>
          <w:p w14:paraId="0D4305DD" w14:textId="2CC02E7B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44999E" w14:textId="0FAF6207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80,859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5C6344A" w14:textId="56504E07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0D851" w14:textId="61CE582E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0A0788AD" w14:textId="4419BD4B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E130207" w14:textId="2A7FC542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A41B4B1" w14:textId="3670CA06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2,127,439</w:t>
            </w:r>
          </w:p>
        </w:tc>
      </w:tr>
      <w:tr w:rsidR="003D0ED1" w:rsidRPr="006B39C5" w14:paraId="6CC7495C" w14:textId="77777777" w:rsidTr="00467FAC">
        <w:tc>
          <w:tcPr>
            <w:tcW w:w="2551" w:type="dxa"/>
            <w:shd w:val="clear" w:color="auto" w:fill="auto"/>
          </w:tcPr>
          <w:p w14:paraId="366BEC31" w14:textId="77777777" w:rsidR="003D0ED1" w:rsidRPr="006B39C5" w:rsidRDefault="003D0ED1" w:rsidP="003D0ED1">
            <w:pPr>
              <w:pStyle w:val="30"/>
              <w:tabs>
                <w:tab w:val="clear" w:pos="360"/>
              </w:tabs>
              <w:ind w:left="175" w:hanging="17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550D476" w14:textId="77777777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8F3A9B4" w14:textId="77777777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6C23B60" w14:textId="77777777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446CBBAC" w14:textId="77777777" w:rsidR="003D0ED1" w:rsidRPr="006B39C5" w:rsidRDefault="003D0ED1" w:rsidP="003D0E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1A68A19C" w14:textId="77777777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3B0C9545" w14:textId="77777777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D0ED1" w:rsidRPr="006B39C5" w14:paraId="4A0C611E" w14:textId="77777777" w:rsidTr="00467FAC">
        <w:tc>
          <w:tcPr>
            <w:tcW w:w="2551" w:type="dxa"/>
            <w:shd w:val="clear" w:color="auto" w:fill="auto"/>
            <w:hideMark/>
          </w:tcPr>
          <w:p w14:paraId="345651B3" w14:textId="77777777" w:rsidR="003D0ED1" w:rsidRPr="006B39C5" w:rsidRDefault="003D0ED1" w:rsidP="003D0E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B39C5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th-TH"/>
              </w:rPr>
              <w:t>หัก</w:t>
            </w:r>
            <w:r w:rsidRPr="006B39C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6B39C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ค่าตัดจำหน่ายสะสม</w:t>
            </w:r>
          </w:p>
        </w:tc>
        <w:tc>
          <w:tcPr>
            <w:tcW w:w="1134" w:type="dxa"/>
            <w:shd w:val="clear" w:color="auto" w:fill="auto"/>
          </w:tcPr>
          <w:p w14:paraId="6E88FC7E" w14:textId="77777777" w:rsidR="003D0ED1" w:rsidRPr="006B39C5" w:rsidRDefault="003D0ED1" w:rsidP="003D0ED1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84B5E05" w14:textId="77777777" w:rsidR="003D0ED1" w:rsidRPr="006B39C5" w:rsidRDefault="003D0ED1" w:rsidP="003D0ED1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E629D31" w14:textId="77777777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48351D31" w14:textId="77777777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38ADCA13" w14:textId="77777777" w:rsidR="003D0ED1" w:rsidRPr="006B39C5" w:rsidRDefault="003D0ED1" w:rsidP="003D0ED1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7E2E1C9B" w14:textId="77777777" w:rsidR="003D0ED1" w:rsidRPr="006B39C5" w:rsidRDefault="003D0ED1" w:rsidP="003D0ED1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D0ED1" w:rsidRPr="006B39C5" w14:paraId="67CFD04A" w14:textId="77777777" w:rsidTr="00467FAC">
        <w:tc>
          <w:tcPr>
            <w:tcW w:w="2551" w:type="dxa"/>
            <w:shd w:val="clear" w:color="auto" w:fill="auto"/>
            <w:vAlign w:val="bottom"/>
          </w:tcPr>
          <w:p w14:paraId="57F68AA6" w14:textId="401BF4C6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31D879" w14:textId="310D4661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>17,802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B4A6F74" w14:textId="0C02FE25" w:rsidR="003D0ED1" w:rsidRPr="006B39C5" w:rsidRDefault="003D0ED1" w:rsidP="003D0ED1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27249" w14:textId="4A5FEE80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>4,061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20071664" w14:textId="03C620D2" w:rsidR="003D0ED1" w:rsidRPr="006B39C5" w:rsidRDefault="003D0ED1" w:rsidP="003D0ED1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 xml:space="preserve">         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AF2B2D3" w14:textId="7659BC60" w:rsidR="003D0ED1" w:rsidRPr="006B39C5" w:rsidRDefault="003D0ED1" w:rsidP="003D0ED1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BC320D7" w14:textId="19476911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>21,863</w:t>
            </w:r>
          </w:p>
        </w:tc>
      </w:tr>
      <w:tr w:rsidR="003D0ED1" w:rsidRPr="006B39C5" w14:paraId="2BED297C" w14:textId="77777777" w:rsidTr="00467FAC">
        <w:tc>
          <w:tcPr>
            <w:tcW w:w="2551" w:type="dxa"/>
            <w:shd w:val="clear" w:color="auto" w:fill="auto"/>
            <w:vAlign w:val="bottom"/>
          </w:tcPr>
          <w:p w14:paraId="2A768E36" w14:textId="77777777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3A739A" w14:textId="1E26EF3E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D00E6A">
              <w:rPr>
                <w:rFonts w:ascii="Browallia New" w:hAnsi="Browallia New" w:cs="Browallia New"/>
                <w:lang w:val="en-GB"/>
              </w:rPr>
              <w:t>10,343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A71A772" w14:textId="163A0F01" w:rsidR="003D0ED1" w:rsidRPr="006B39C5" w:rsidRDefault="003D0ED1" w:rsidP="003D0ED1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31ABB6" w14:textId="73E4958E" w:rsidR="003D0ED1" w:rsidRPr="006B39C5" w:rsidRDefault="003D0ED1" w:rsidP="003D0ED1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D00E6A">
              <w:rPr>
                <w:rFonts w:ascii="Browallia New" w:hAnsi="Browallia New" w:cs="Browallia New"/>
                <w:lang w:val="en-GB"/>
              </w:rPr>
              <w:t>4,061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6D954326" w14:textId="16381B2D" w:rsidR="003D0ED1" w:rsidRPr="006B39C5" w:rsidRDefault="003D0ED1" w:rsidP="003D0ED1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 xml:space="preserve">         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23E0770" w14:textId="71E4A764" w:rsidR="003D0ED1" w:rsidRPr="006B39C5" w:rsidRDefault="003D0ED1" w:rsidP="003D0ED1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0B00643" w14:textId="360E8F8B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D00E6A">
              <w:rPr>
                <w:rFonts w:ascii="Browallia New" w:hAnsi="Browallia New" w:cs="Browallia New"/>
                <w:lang w:val="en-GB"/>
              </w:rPr>
              <w:t>14,404</w:t>
            </w:r>
          </w:p>
        </w:tc>
      </w:tr>
      <w:tr w:rsidR="003D0ED1" w:rsidRPr="006B39C5" w14:paraId="2BA000FA" w14:textId="77777777" w:rsidTr="00467FAC">
        <w:tc>
          <w:tcPr>
            <w:tcW w:w="2551" w:type="dxa"/>
            <w:shd w:val="clear" w:color="auto" w:fill="auto"/>
            <w:vAlign w:val="bottom"/>
          </w:tcPr>
          <w:p w14:paraId="0EB3A16A" w14:textId="578D39CB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B39C5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ค่าเสื่อมราคาของส่วนที่ตัดจำหน่าย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442199" w14:textId="67A5975E" w:rsidR="003D0ED1" w:rsidRPr="006B39C5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(7)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CC9A5FF" w14:textId="59A25B2C" w:rsidR="003D0ED1" w:rsidRPr="006B39C5" w:rsidRDefault="003D0ED1" w:rsidP="003D0ED1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F22969" w14:textId="1D599353" w:rsidR="003D0ED1" w:rsidRPr="006B39C5" w:rsidRDefault="003D0ED1" w:rsidP="003D0ED1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0B2B9211" w14:textId="59715421" w:rsidR="003D0ED1" w:rsidRPr="006B39C5" w:rsidRDefault="003D0ED1" w:rsidP="003D0ED1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 xml:space="preserve">         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18F3F63" w14:textId="6EAE735C" w:rsidR="003D0ED1" w:rsidRPr="006B39C5" w:rsidRDefault="003D0ED1" w:rsidP="003D0ED1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F7F8F10" w14:textId="5580B710" w:rsidR="003D0ED1" w:rsidRPr="006B39C5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(7)</w:t>
            </w:r>
          </w:p>
        </w:tc>
      </w:tr>
      <w:tr w:rsidR="003D0ED1" w:rsidRPr="006B39C5" w14:paraId="28728854" w14:textId="77777777" w:rsidTr="00467FAC">
        <w:tc>
          <w:tcPr>
            <w:tcW w:w="2551" w:type="dxa"/>
            <w:shd w:val="clear" w:color="auto" w:fill="auto"/>
            <w:vAlign w:val="bottom"/>
          </w:tcPr>
          <w:p w14:paraId="445D3850" w14:textId="6D834480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6B39C5"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462CBA" w14:textId="692B1CB0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28,13</w:t>
            </w:r>
            <w:r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A2EC957" w14:textId="77B3646C" w:rsidR="003D0ED1" w:rsidRPr="006B39C5" w:rsidRDefault="003D0ED1" w:rsidP="003D0ED1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EEEC6B" w14:textId="1DFEA796" w:rsidR="003D0ED1" w:rsidRPr="006B39C5" w:rsidRDefault="003D0ED1" w:rsidP="003D0ED1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8,12</w:t>
            </w:r>
            <w:r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2BF0883C" w14:textId="290BAF64" w:rsidR="003D0ED1" w:rsidRPr="006B39C5" w:rsidRDefault="003D0ED1" w:rsidP="003D0ED1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lang w:val="en-GB"/>
              </w:rPr>
              <w:t xml:space="preserve">         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5A72496" w14:textId="6B5EA9D6" w:rsidR="003D0ED1" w:rsidRPr="006B39C5" w:rsidRDefault="003D0ED1" w:rsidP="003D0ED1">
            <w:pPr>
              <w:pStyle w:val="30"/>
              <w:ind w:left="-39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    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8337093" w14:textId="38166677" w:rsidR="003D0ED1" w:rsidRPr="006B39C5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36,260</w:t>
            </w:r>
          </w:p>
        </w:tc>
      </w:tr>
      <w:tr w:rsidR="003D0ED1" w:rsidRPr="006B39C5" w14:paraId="3CA471D8" w14:textId="77777777" w:rsidTr="00467FAC">
        <w:tc>
          <w:tcPr>
            <w:tcW w:w="2551" w:type="dxa"/>
            <w:shd w:val="clear" w:color="auto" w:fill="auto"/>
            <w:vAlign w:val="bottom"/>
          </w:tcPr>
          <w:p w14:paraId="4CE4B896" w14:textId="77777777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8A2390" w14:textId="1E7965AF" w:rsidR="003D0ED1" w:rsidRPr="00D00E6A" w:rsidRDefault="003D0ED1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10,727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78339AF" w14:textId="6C1D0A56" w:rsidR="003D0ED1" w:rsidRPr="00D00E6A" w:rsidRDefault="003D0ED1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546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8B77B" w14:textId="280858DB" w:rsidR="003D0ED1" w:rsidRPr="00D00E6A" w:rsidRDefault="003D0ED1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4,063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40B3B968" w14:textId="396BD0F2" w:rsidR="003D0ED1" w:rsidRPr="00D00E6A" w:rsidRDefault="003D0ED1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9DCAECF" w14:textId="79B13ADF" w:rsidR="003D0ED1" w:rsidRPr="00D00E6A" w:rsidRDefault="003D0ED1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22B27D9" w14:textId="0E1CDC57" w:rsidR="003D0ED1" w:rsidRPr="00D00E6A" w:rsidRDefault="003D0ED1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14,790</w:t>
            </w:r>
          </w:p>
        </w:tc>
      </w:tr>
      <w:tr w:rsidR="003D0ED1" w:rsidRPr="006B39C5" w14:paraId="36334A63" w14:textId="77777777" w:rsidTr="00467FAC">
        <w:tc>
          <w:tcPr>
            <w:tcW w:w="2551" w:type="dxa"/>
            <w:shd w:val="clear" w:color="auto" w:fill="auto"/>
            <w:vAlign w:val="bottom"/>
          </w:tcPr>
          <w:p w14:paraId="612E7D5F" w14:textId="363F0909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C97C7" w14:textId="69C222E0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38,865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FA78735" w14:textId="1412DBD7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AD4E5" w14:textId="1305EE33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12,185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09C62A77" w14:textId="26A1B6E3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257BF78" w14:textId="0684F2E9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B5926D3" w14:textId="0C8816AC" w:rsidR="003D0ED1" w:rsidRPr="001B1100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</w:t>
            </w:r>
            <w:r w:rsidR="00032547">
              <w:rPr>
                <w:rFonts w:ascii="Browallia New" w:hAnsi="Browallia New" w:cs="Browallia New"/>
                <w:lang w:val="en-GB"/>
              </w:rPr>
              <w:t>1</w:t>
            </w:r>
            <w:r w:rsidR="00DF2982">
              <w:rPr>
                <w:rFonts w:ascii="Browallia New" w:hAnsi="Browallia New" w:cs="Browallia New"/>
                <w:lang w:val="en-GB"/>
              </w:rPr>
              <w:t>,050</w:t>
            </w:r>
          </w:p>
        </w:tc>
      </w:tr>
      <w:tr w:rsidR="003D0ED1" w:rsidRPr="006B39C5" w14:paraId="20DE8AF4" w14:textId="77777777" w:rsidTr="00467FAC">
        <w:tc>
          <w:tcPr>
            <w:tcW w:w="2551" w:type="dxa"/>
            <w:shd w:val="clear" w:color="auto" w:fill="auto"/>
            <w:vAlign w:val="bottom"/>
          </w:tcPr>
          <w:p w14:paraId="64D48041" w14:textId="77777777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4932CD" w14:textId="77777777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E2EBF9B" w14:textId="77777777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79950B" w14:textId="77777777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4D57AAE0" w14:textId="77777777" w:rsidR="003D0ED1" w:rsidRDefault="003D0ED1" w:rsidP="003D0ED1">
            <w:pPr>
              <w:pStyle w:val="30"/>
              <w:tabs>
                <w:tab w:val="clear" w:pos="360"/>
                <w:tab w:val="left" w:pos="618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7433216" w14:textId="77777777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7E5403F" w14:textId="77777777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D0ED1" w:rsidRPr="006B39C5" w14:paraId="4A4579FC" w14:textId="77777777" w:rsidTr="00467FAC">
        <w:tc>
          <w:tcPr>
            <w:tcW w:w="2551" w:type="dxa"/>
            <w:shd w:val="clear" w:color="auto" w:fill="auto"/>
          </w:tcPr>
          <w:p w14:paraId="0D87C6A4" w14:textId="25F166C4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หัก</w:t>
            </w:r>
            <w:r w:rsidRPr="00247E9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DC4637" w14:textId="77777777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97E6E25" w14:textId="77777777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5443D4" w14:textId="77777777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15BAF34F" w14:textId="77777777" w:rsidR="003D0ED1" w:rsidRDefault="003D0ED1" w:rsidP="003D0ED1">
            <w:pPr>
              <w:pStyle w:val="30"/>
              <w:tabs>
                <w:tab w:val="clear" w:pos="360"/>
                <w:tab w:val="left" w:pos="618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014E8A1" w14:textId="77777777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D2D3489" w14:textId="77777777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D0ED1" w:rsidRPr="006B39C5" w14:paraId="4BA3AF98" w14:textId="77777777" w:rsidTr="00467FAC">
        <w:tc>
          <w:tcPr>
            <w:tcW w:w="2551" w:type="dxa"/>
            <w:shd w:val="clear" w:color="auto" w:fill="auto"/>
          </w:tcPr>
          <w:p w14:paraId="2C94F574" w14:textId="124AD95D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69991F4E" w14:textId="291F121B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13747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252EE12" w14:textId="28065A5F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13747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83F03F" w14:textId="16C5A9B5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13747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</w:tcPr>
          <w:p w14:paraId="0AA47436" w14:textId="380C4B43" w:rsidR="003D0ED1" w:rsidRDefault="003D0ED1" w:rsidP="003D0ED1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13747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20AEE7E" w14:textId="4AB02042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13747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586C3E6D" w14:textId="61D2526D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13747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</w:tr>
      <w:tr w:rsidR="003D0ED1" w:rsidRPr="006B39C5" w14:paraId="418FEB58" w14:textId="77777777" w:rsidTr="00467FAC">
        <w:tc>
          <w:tcPr>
            <w:tcW w:w="2551" w:type="dxa"/>
            <w:shd w:val="clear" w:color="auto" w:fill="auto"/>
          </w:tcPr>
          <w:p w14:paraId="4BF20F51" w14:textId="5C818632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204266C0" w14:textId="5CB10041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13747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E6CA2CD" w14:textId="0D63A398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13747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8AE5E27" w14:textId="4287B9DD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13747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</w:tcPr>
          <w:p w14:paraId="745EC32D" w14:textId="6BF21D3D" w:rsidR="003D0ED1" w:rsidRDefault="003D0ED1" w:rsidP="003D0ED1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13747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72727A59" w14:textId="425891B7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13747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2CCCA2D7" w14:textId="5ADAEA54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813747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</w:tr>
      <w:tr w:rsidR="003D0ED1" w:rsidRPr="006B39C5" w14:paraId="424A7F10" w14:textId="77777777" w:rsidTr="00467FAC">
        <w:tc>
          <w:tcPr>
            <w:tcW w:w="2551" w:type="dxa"/>
            <w:shd w:val="clear" w:color="auto" w:fill="auto"/>
          </w:tcPr>
          <w:p w14:paraId="4E795581" w14:textId="70061BF4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D20716" w14:textId="1B5C71FC" w:rsidR="003D0ED1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766ACEF" w14:textId="448D7F61" w:rsidR="003D0ED1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0533C7" w14:textId="035C73E0" w:rsidR="003D0ED1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</w:tcPr>
          <w:p w14:paraId="77A022CB" w14:textId="0CD5FE5E" w:rsidR="003D0ED1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563CD37" w14:textId="088C1326" w:rsidR="003D0ED1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0C4A067" w14:textId="00C758B9" w:rsidR="003D0ED1" w:rsidRDefault="003D0ED1" w:rsidP="003D0ED1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D0ED1" w:rsidRPr="006B39C5" w14:paraId="70EFAC66" w14:textId="77777777" w:rsidTr="00467FAC">
        <w:tc>
          <w:tcPr>
            <w:tcW w:w="2551" w:type="dxa"/>
            <w:shd w:val="clear" w:color="auto" w:fill="auto"/>
          </w:tcPr>
          <w:p w14:paraId="36A46A54" w14:textId="356B6025" w:rsidR="003D0ED1" w:rsidRPr="006B39C5" w:rsidRDefault="003D0ED1" w:rsidP="003D0ED1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5C8FF6D9" w14:textId="6CEBA393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E2229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9FDD6F9" w14:textId="26EF1E16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E2229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2CD6C3" w14:textId="3E620A2F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E2229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</w:tcPr>
          <w:p w14:paraId="6537DB8B" w14:textId="7451BA57" w:rsidR="003D0ED1" w:rsidRDefault="003D0ED1" w:rsidP="003D0ED1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E2229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AEE4222" w14:textId="7E66A445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E2229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116BD5A4" w14:textId="42B8F742" w:rsidR="003D0ED1" w:rsidRDefault="003D0ED1" w:rsidP="003D0ED1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E2229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</w:tr>
      <w:tr w:rsidR="00DF2982" w:rsidRPr="006B39C5" w14:paraId="2907423D" w14:textId="77777777" w:rsidTr="00467FAC">
        <w:tc>
          <w:tcPr>
            <w:tcW w:w="2551" w:type="dxa"/>
            <w:shd w:val="clear" w:color="auto" w:fill="auto"/>
          </w:tcPr>
          <w:p w14:paraId="1F04E7C5" w14:textId="735432B2" w:rsidR="00DF2982" w:rsidRPr="006B39C5" w:rsidRDefault="00DF2982" w:rsidP="00DF298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1A3C40BE" w14:textId="522D7EE5" w:rsidR="00DF2982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E2229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48C7A24" w14:textId="3669FE85" w:rsidR="00DF2982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E2229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C3664A2" w14:textId="1B55FA4D" w:rsidR="00DF2982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E2229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</w:tcPr>
          <w:p w14:paraId="7DBF8579" w14:textId="545A6D4E" w:rsidR="00DF2982" w:rsidRDefault="00DF2982" w:rsidP="00DF2982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99" w:type="dxa"/>
            <w:shd w:val="clear" w:color="auto" w:fill="auto"/>
          </w:tcPr>
          <w:p w14:paraId="37705F14" w14:textId="0C37456E" w:rsidR="00DF2982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E2229">
              <w:rPr>
                <w:rFonts w:ascii="Arial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6CFC604C" w14:textId="75D54ED0" w:rsidR="00DF2982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523,704</w:t>
            </w:r>
          </w:p>
        </w:tc>
      </w:tr>
      <w:tr w:rsidR="00DF2982" w:rsidRPr="006B39C5" w14:paraId="2A7EB9DB" w14:textId="77777777" w:rsidTr="00467FAC">
        <w:tc>
          <w:tcPr>
            <w:tcW w:w="2551" w:type="dxa"/>
            <w:shd w:val="clear" w:color="auto" w:fill="auto"/>
          </w:tcPr>
          <w:p w14:paraId="07F9DEAE" w14:textId="0029CCE8" w:rsidR="00DF2982" w:rsidRPr="006B39C5" w:rsidRDefault="00DF2982" w:rsidP="00DF298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E06246" w14:textId="22AE7931" w:rsidR="00DF2982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626DF97" w14:textId="1A6C0DB1" w:rsidR="00DF2982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5C5442" w14:textId="3E55FE51" w:rsidR="00DF2982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2D194EDB" w14:textId="040A3A0D" w:rsidR="00DF2982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EF2EA2C" w14:textId="1761C949" w:rsidR="00DF2982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80E5FD2" w14:textId="1D73B0B7" w:rsidR="00DF2982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F2982" w:rsidRPr="006B39C5" w14:paraId="5D6DC189" w14:textId="77777777" w:rsidTr="00D91261">
        <w:tc>
          <w:tcPr>
            <w:tcW w:w="2551" w:type="dxa"/>
            <w:shd w:val="clear" w:color="auto" w:fill="auto"/>
          </w:tcPr>
          <w:p w14:paraId="73B44C6C" w14:textId="5EA685AB" w:rsidR="00DF2982" w:rsidRPr="006B39C5" w:rsidRDefault="00DF2982" w:rsidP="00DF298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247E9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247E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247E9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E4C78A" w14:textId="7A4F22FC" w:rsidR="00DF2982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1C7E028" w14:textId="48FE1AD4" w:rsidR="00DF2982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EF555F" w14:textId="57580577" w:rsidR="00DF2982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</w:tcPr>
          <w:p w14:paraId="47AAD449" w14:textId="64D73C2B" w:rsidR="00DF2982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7004AD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F9EC5E3" w14:textId="66D686E3" w:rsidR="00DF2982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9" w:type="dxa"/>
            <w:shd w:val="clear" w:color="auto" w:fill="auto"/>
          </w:tcPr>
          <w:p w14:paraId="091A9FB6" w14:textId="0C72ED56" w:rsidR="00DF2982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523,704</w:t>
            </w:r>
          </w:p>
        </w:tc>
      </w:tr>
      <w:tr w:rsidR="00DF2982" w:rsidRPr="006B39C5" w14:paraId="393320C3" w14:textId="77777777" w:rsidTr="00467FAC">
        <w:tc>
          <w:tcPr>
            <w:tcW w:w="2551" w:type="dxa"/>
            <w:shd w:val="clear" w:color="auto" w:fill="auto"/>
          </w:tcPr>
          <w:p w14:paraId="2FC3249B" w14:textId="2DBD1523" w:rsidR="00DF2982" w:rsidRPr="006B39C5" w:rsidRDefault="00DF2982" w:rsidP="00DF298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6012A4" w14:textId="77777777" w:rsidR="00DF2982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CB81EFB" w14:textId="77777777" w:rsidR="00DF2982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895155" w14:textId="77777777" w:rsidR="00DF2982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75021506" w14:textId="77777777" w:rsidR="00DF2982" w:rsidRDefault="00DF2982" w:rsidP="00DF2982">
            <w:pPr>
              <w:pStyle w:val="30"/>
              <w:tabs>
                <w:tab w:val="clear" w:pos="360"/>
                <w:tab w:val="left" w:pos="618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BED7DCA" w14:textId="77777777" w:rsidR="00DF2982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0FF9CE8" w14:textId="77777777" w:rsidR="00DF2982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F2982" w:rsidRPr="006B39C5" w14:paraId="4BC9B0A9" w14:textId="77777777" w:rsidTr="00467FAC">
        <w:tc>
          <w:tcPr>
            <w:tcW w:w="2551" w:type="dxa"/>
            <w:shd w:val="clear" w:color="auto" w:fill="auto"/>
          </w:tcPr>
          <w:p w14:paraId="4F0256CA" w14:textId="77777777" w:rsidR="00DF2982" w:rsidRPr="006B39C5" w:rsidRDefault="00DF2982" w:rsidP="00DF2982">
            <w:pPr>
              <w:pStyle w:val="Heading6"/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shd w:val="clear" w:color="auto" w:fill="auto"/>
          </w:tcPr>
          <w:p w14:paraId="27C85295" w14:textId="77777777" w:rsidR="00DF2982" w:rsidRPr="001B1100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B14F7BE" w14:textId="77777777" w:rsidR="00DF2982" w:rsidRPr="001B1100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E711726" w14:textId="77777777" w:rsidR="00DF2982" w:rsidRPr="001B1100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539218EB" w14:textId="77777777" w:rsidR="00DF2982" w:rsidRPr="001B1100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9" w:type="dxa"/>
            <w:shd w:val="clear" w:color="auto" w:fill="auto"/>
          </w:tcPr>
          <w:p w14:paraId="26D2E2FD" w14:textId="77777777" w:rsidR="00DF2982" w:rsidRPr="001B1100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035AC1CE" w14:textId="77777777" w:rsidR="00DF2982" w:rsidRPr="001B1100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F2982" w:rsidRPr="006B39C5" w14:paraId="1D25AE40" w14:textId="77777777" w:rsidTr="00467FAC">
        <w:tc>
          <w:tcPr>
            <w:tcW w:w="2551" w:type="dxa"/>
            <w:shd w:val="clear" w:color="auto" w:fill="auto"/>
          </w:tcPr>
          <w:p w14:paraId="138B1F69" w14:textId="1041891D" w:rsidR="00DF2982" w:rsidRPr="006B39C5" w:rsidRDefault="00DF2982" w:rsidP="00DF298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40B4B8" w14:textId="0851045B" w:rsidR="00DF2982" w:rsidRPr="001B1100" w:rsidRDefault="00DF2982" w:rsidP="00DF2982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44,50</w:t>
            </w:r>
            <w:r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C61CBD0" w14:textId="2F320503" w:rsidR="00DF2982" w:rsidRPr="001B1100" w:rsidRDefault="00DF2982" w:rsidP="00DF2982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4C3A7" w14:textId="1EE80946" w:rsidR="00DF2982" w:rsidRPr="001B1100" w:rsidRDefault="00DF2982" w:rsidP="00DF2982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4,06</w:t>
            </w:r>
            <w:r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3362B662" w14:textId="3002BAC3" w:rsidR="00DF2982" w:rsidRPr="001B1100" w:rsidRDefault="00DF2982" w:rsidP="00DF2982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523,704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CFBA9D6" w14:textId="31191556" w:rsidR="00DF2982" w:rsidRPr="001B1100" w:rsidRDefault="00DF2982" w:rsidP="00DF2982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DAF6796" w14:textId="7F823621" w:rsidR="00DF2982" w:rsidRPr="001B1100" w:rsidRDefault="00DF2982" w:rsidP="00DF2982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 w:rsidRPr="001B1100">
              <w:rPr>
                <w:rFonts w:ascii="Browallia New" w:hAnsi="Browallia New" w:cs="Browallia New"/>
                <w:lang w:val="en-GB"/>
              </w:rPr>
              <w:t>2,082,958</w:t>
            </w:r>
          </w:p>
        </w:tc>
      </w:tr>
      <w:tr w:rsidR="00DF2982" w:rsidRPr="006B39C5" w14:paraId="390826FA" w14:textId="77777777" w:rsidTr="00467FAC">
        <w:tc>
          <w:tcPr>
            <w:tcW w:w="2551" w:type="dxa"/>
            <w:shd w:val="clear" w:color="auto" w:fill="auto"/>
          </w:tcPr>
          <w:p w14:paraId="499A8F09" w14:textId="363AEB9B" w:rsidR="00DF2982" w:rsidRPr="006B39C5" w:rsidRDefault="00DF2982" w:rsidP="00DF2982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E388A" w14:textId="0ECB36EB" w:rsidR="00DF2982" w:rsidRPr="001B1100" w:rsidRDefault="00DF2982" w:rsidP="00DF2982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41,994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47BF208" w14:textId="25069344" w:rsidR="00DF2982" w:rsidRPr="001B1100" w:rsidRDefault="00DF2982" w:rsidP="00DF2982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00E5F6" w14:textId="597A070D" w:rsidR="00DF2982" w:rsidRPr="001B1100" w:rsidRDefault="00DF2982" w:rsidP="00DF2982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3782EC07" w14:textId="74AE4738" w:rsidR="00DF2982" w:rsidRPr="001B1100" w:rsidRDefault="00DF2982" w:rsidP="00DF2982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4A5A455" w14:textId="5CEF35D7" w:rsidR="00DF2982" w:rsidRPr="001B1100" w:rsidRDefault="00DF2982" w:rsidP="00DF2982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4,230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19E17E9" w14:textId="5FF154BE" w:rsidR="00DF2982" w:rsidRPr="001B1100" w:rsidRDefault="00DF2982" w:rsidP="00DF2982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1,552,685</w:t>
            </w:r>
          </w:p>
        </w:tc>
      </w:tr>
      <w:tr w:rsidR="00DF2982" w:rsidRPr="006B39C5" w14:paraId="211CF532" w14:textId="77777777" w:rsidTr="00FF6FF5">
        <w:tc>
          <w:tcPr>
            <w:tcW w:w="2551" w:type="dxa"/>
            <w:shd w:val="clear" w:color="auto" w:fill="auto"/>
          </w:tcPr>
          <w:p w14:paraId="08CC1CCA" w14:textId="77777777" w:rsidR="00DF2982" w:rsidRPr="006B39C5" w:rsidRDefault="00DF2982" w:rsidP="00DF298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19792E4D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8F20D4C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8F507D5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B3A4D72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16B9EACE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757192E3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0A072FEE" w14:textId="77777777" w:rsidTr="00FF6FF5">
        <w:tc>
          <w:tcPr>
            <w:tcW w:w="2551" w:type="dxa"/>
            <w:shd w:val="clear" w:color="auto" w:fill="auto"/>
          </w:tcPr>
          <w:p w14:paraId="26FAE9A0" w14:textId="77777777" w:rsidR="00DF2982" w:rsidRPr="006B39C5" w:rsidRDefault="00DF2982" w:rsidP="00DF298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02E156CD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19CBA861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50743AB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2BBCAF7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29664963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541A24EB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608288BB" w14:textId="77777777" w:rsidTr="00FF6FF5">
        <w:tc>
          <w:tcPr>
            <w:tcW w:w="2551" w:type="dxa"/>
            <w:shd w:val="clear" w:color="auto" w:fill="auto"/>
          </w:tcPr>
          <w:p w14:paraId="340ADEC3" w14:textId="77777777" w:rsidR="00DF2982" w:rsidRPr="006B39C5" w:rsidRDefault="00DF2982" w:rsidP="00DF298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2010BE6A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3D65A2FD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F2AA820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280BE7A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401802B2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742C3F3A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2C3CF132" w14:textId="77777777" w:rsidTr="00FF6FF5">
        <w:tc>
          <w:tcPr>
            <w:tcW w:w="2551" w:type="dxa"/>
            <w:shd w:val="clear" w:color="auto" w:fill="auto"/>
          </w:tcPr>
          <w:p w14:paraId="5816C361" w14:textId="77777777" w:rsidR="00DF2982" w:rsidRPr="006B39C5" w:rsidRDefault="00DF2982" w:rsidP="00DF298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7C524FCE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7CCC7D6E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F4DEDE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C16D8DF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638A9DE7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57D89E47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5014796C" w14:textId="77777777" w:rsidTr="00FF6FF5">
        <w:tc>
          <w:tcPr>
            <w:tcW w:w="2551" w:type="dxa"/>
            <w:shd w:val="clear" w:color="auto" w:fill="auto"/>
          </w:tcPr>
          <w:p w14:paraId="7B0EC76F" w14:textId="77777777" w:rsidR="00DF2982" w:rsidRPr="006B39C5" w:rsidRDefault="00DF2982" w:rsidP="00DF298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0105DB2C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8B5E58C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5341F66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BA574CE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257EDA21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0E82EEEB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51BC0DE8" w14:textId="77777777" w:rsidTr="00FF6FF5">
        <w:tc>
          <w:tcPr>
            <w:tcW w:w="2551" w:type="dxa"/>
            <w:shd w:val="clear" w:color="auto" w:fill="auto"/>
          </w:tcPr>
          <w:p w14:paraId="62F0F5DC" w14:textId="77777777" w:rsidR="00DF2982" w:rsidRPr="006B39C5" w:rsidRDefault="00DF2982" w:rsidP="00DF298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5114D30F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26F1D3FF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65EA68B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827F239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4F84325F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1D8D5329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4F28F8FB" w14:textId="77777777" w:rsidTr="00FF6FF5">
        <w:tc>
          <w:tcPr>
            <w:tcW w:w="2551" w:type="dxa"/>
            <w:shd w:val="clear" w:color="auto" w:fill="auto"/>
          </w:tcPr>
          <w:p w14:paraId="60707A3F" w14:textId="77777777" w:rsidR="00DF2982" w:rsidRPr="006B39C5" w:rsidRDefault="00DF2982" w:rsidP="00DF298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560EBD05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0E764582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A5533C9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1B0A2A0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505BB096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689249E0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410A601F" w14:textId="77777777" w:rsidTr="00FF6FF5">
        <w:tc>
          <w:tcPr>
            <w:tcW w:w="2551" w:type="dxa"/>
            <w:shd w:val="clear" w:color="auto" w:fill="auto"/>
          </w:tcPr>
          <w:p w14:paraId="38CAD377" w14:textId="77777777" w:rsidR="00DF2982" w:rsidRPr="006B39C5" w:rsidRDefault="00DF2982" w:rsidP="00DF298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581F3ED7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41BAAA4D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12430E7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474DB18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22060502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5BFAD6AC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57DC25C4" w14:textId="77777777" w:rsidTr="00FF6FF5">
        <w:tc>
          <w:tcPr>
            <w:tcW w:w="2551" w:type="dxa"/>
            <w:shd w:val="clear" w:color="auto" w:fill="auto"/>
          </w:tcPr>
          <w:p w14:paraId="6ADD6ED6" w14:textId="77777777" w:rsidR="00DF2982" w:rsidRPr="006B39C5" w:rsidRDefault="00DF2982" w:rsidP="00DF298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4BF20386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1E7E0838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40E0C55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9FBF75E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224D8680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132D9C91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A04A6" w:rsidRPr="006B39C5" w14:paraId="7EF2B352" w14:textId="77777777" w:rsidTr="00FF6FF5">
        <w:tc>
          <w:tcPr>
            <w:tcW w:w="2551" w:type="dxa"/>
            <w:shd w:val="clear" w:color="auto" w:fill="auto"/>
          </w:tcPr>
          <w:p w14:paraId="43F69172" w14:textId="77777777" w:rsidR="00DA04A6" w:rsidRPr="006B39C5" w:rsidRDefault="00DA04A6" w:rsidP="00DF298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65368C11" w14:textId="77777777" w:rsidR="00DA04A6" w:rsidRPr="006B39C5" w:rsidRDefault="00DA04A6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78A85737" w14:textId="77777777" w:rsidR="00DA04A6" w:rsidRPr="006B39C5" w:rsidRDefault="00DA04A6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D26E086" w14:textId="77777777" w:rsidR="00DA04A6" w:rsidRPr="006B39C5" w:rsidRDefault="00DA04A6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7806527" w14:textId="77777777" w:rsidR="00DA04A6" w:rsidRPr="006B39C5" w:rsidRDefault="00DA04A6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63B52F01" w14:textId="77777777" w:rsidR="00DA04A6" w:rsidRPr="006B39C5" w:rsidRDefault="00DA04A6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38D92F27" w14:textId="77777777" w:rsidR="00DA04A6" w:rsidRPr="006B39C5" w:rsidRDefault="00DA04A6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13E315BA" w14:textId="77777777" w:rsidTr="00FF6FF5">
        <w:tc>
          <w:tcPr>
            <w:tcW w:w="2551" w:type="dxa"/>
            <w:shd w:val="clear" w:color="auto" w:fill="auto"/>
          </w:tcPr>
          <w:p w14:paraId="3C4F2A4D" w14:textId="77777777" w:rsidR="00DF2982" w:rsidRPr="006B39C5" w:rsidRDefault="00DF2982" w:rsidP="00DF298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4416A403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339EF157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39D5FCF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77173CB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56742CA7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41E1F0E3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7F8C7A18" w14:textId="77777777" w:rsidTr="00467FAC">
        <w:tc>
          <w:tcPr>
            <w:tcW w:w="2551" w:type="dxa"/>
            <w:shd w:val="clear" w:color="auto" w:fill="auto"/>
          </w:tcPr>
          <w:p w14:paraId="6593D925" w14:textId="77777777" w:rsidR="00DF2982" w:rsidRPr="00BB5627" w:rsidRDefault="00DF2982" w:rsidP="00DF2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u w:val="single"/>
              </w:rPr>
              <w:lastRenderedPageBreak/>
              <w:t xml:space="preserve"> </w:t>
            </w:r>
          </w:p>
        </w:tc>
        <w:tc>
          <w:tcPr>
            <w:tcW w:w="6500" w:type="dxa"/>
            <w:gridSpan w:val="8"/>
            <w:shd w:val="clear" w:color="auto" w:fill="auto"/>
            <w:hideMark/>
          </w:tcPr>
          <w:p w14:paraId="73FE5840" w14:textId="77777777" w:rsidR="00DF2982" w:rsidRPr="006B39C5" w:rsidRDefault="00DF2982" w:rsidP="00DF2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(หน่วย </w:t>
            </w:r>
            <w:r w:rsidRPr="006B39C5">
              <w:rPr>
                <w:rFonts w:ascii="Browallia New" w:hAnsi="Browallia New" w:cs="Browallia New"/>
                <w:sz w:val="22"/>
                <w:szCs w:val="22"/>
              </w:rPr>
              <w:t xml:space="preserve">: 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พันบาท)</w:t>
            </w:r>
          </w:p>
        </w:tc>
      </w:tr>
      <w:tr w:rsidR="00DF2982" w:rsidRPr="006B39C5" w14:paraId="013512BC" w14:textId="77777777" w:rsidTr="00467FAC">
        <w:tc>
          <w:tcPr>
            <w:tcW w:w="2551" w:type="dxa"/>
            <w:shd w:val="clear" w:color="auto" w:fill="auto"/>
          </w:tcPr>
          <w:p w14:paraId="4B34EBD2" w14:textId="77777777" w:rsidR="00DF2982" w:rsidRPr="006B39C5" w:rsidRDefault="00DF2982" w:rsidP="00DF2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500" w:type="dxa"/>
            <w:gridSpan w:val="8"/>
            <w:shd w:val="clear" w:color="auto" w:fill="auto"/>
            <w:vAlign w:val="bottom"/>
            <w:hideMark/>
          </w:tcPr>
          <w:p w14:paraId="4847AFEE" w14:textId="77777777" w:rsidR="00DF2982" w:rsidRPr="006B39C5" w:rsidRDefault="00DF2982" w:rsidP="00DF29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นรวม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ของบริษัท</w:t>
            </w:r>
          </w:p>
        </w:tc>
      </w:tr>
      <w:tr w:rsidR="00DF2982" w:rsidRPr="006B39C5" w14:paraId="45981FFE" w14:textId="77777777" w:rsidTr="00467FAC">
        <w:trPr>
          <w:trHeight w:val="681"/>
        </w:trPr>
        <w:tc>
          <w:tcPr>
            <w:tcW w:w="2551" w:type="dxa"/>
            <w:shd w:val="clear" w:color="auto" w:fill="auto"/>
          </w:tcPr>
          <w:p w14:paraId="6C1C5E88" w14:textId="77777777" w:rsidR="00DF2982" w:rsidRPr="006B39C5" w:rsidRDefault="00DF2982" w:rsidP="00DF2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637601" w14:textId="77777777" w:rsidR="00DF2982" w:rsidRPr="006B39C5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DB2C746" w14:textId="77777777" w:rsidR="00DF2982" w:rsidRPr="006B39C5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93AA23" w14:textId="77777777" w:rsidR="00DF2982" w:rsidRPr="006B39C5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cs/>
              </w:rPr>
            </w:pPr>
            <w:r w:rsidRPr="006B39C5">
              <w:rPr>
                <w:rFonts w:ascii="Browallia New" w:hAnsi="Browallia New" w:cs="Browallia New"/>
                <w:cs/>
              </w:rPr>
              <w:t>ความสัมพันธ์กับลูกค้า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71F2D528" w14:textId="77777777" w:rsidR="00DF2982" w:rsidRPr="006B39C5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884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สิทธิการขยาย</w:t>
            </w:r>
          </w:p>
          <w:p w14:paraId="0BE85493" w14:textId="77777777" w:rsidR="00DF2982" w:rsidRPr="006B39C5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กิจการในต่างประเทศ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B013463" w14:textId="77777777" w:rsidR="00DF2982" w:rsidRPr="006B39C5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6B39C5">
              <w:rPr>
                <w:rFonts w:ascii="Browallia New" w:hAnsi="Browallia New" w:cs="Browallia New" w:hint="cs"/>
                <w:cs/>
                <w:lang w:val="en-GB"/>
              </w:rPr>
              <w:t>สินทรัพย์ทางปัญญา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843A184" w14:textId="77777777" w:rsidR="00DF2982" w:rsidRPr="006B39C5" w:rsidRDefault="00DF2982" w:rsidP="00DF2982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6B39C5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DF2982" w:rsidRPr="006B39C5" w14:paraId="175D7861" w14:textId="77777777" w:rsidTr="00FF6FF5">
        <w:tc>
          <w:tcPr>
            <w:tcW w:w="2551" w:type="dxa"/>
            <w:shd w:val="clear" w:color="auto" w:fill="auto"/>
          </w:tcPr>
          <w:p w14:paraId="42133198" w14:textId="77777777" w:rsidR="00DF2982" w:rsidRPr="006B39C5" w:rsidRDefault="00DF2982" w:rsidP="00DF2982">
            <w:pPr>
              <w:spacing w:line="240" w:lineRule="auto"/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7562630A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A7E7A21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1203BCD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CA2EBF6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6142F097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6014C1D8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149F4572" w14:textId="77777777" w:rsidTr="00FF6FF5">
        <w:tc>
          <w:tcPr>
            <w:tcW w:w="2551" w:type="dxa"/>
            <w:shd w:val="clear" w:color="auto" w:fill="auto"/>
          </w:tcPr>
          <w:p w14:paraId="6EF733D6" w14:textId="4A784A1B" w:rsidR="00DF2982" w:rsidRPr="006B39C5" w:rsidRDefault="00DF2982" w:rsidP="00DF2982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ค่าตัดจำหน่ายสำหรับปี 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1C8C8D2F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711020A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2881BCA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A9EEC45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3DDB15BE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18DDEB79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06F7CAC0" w14:textId="77777777" w:rsidTr="00FF6FF5">
        <w:tc>
          <w:tcPr>
            <w:tcW w:w="2551" w:type="dxa"/>
            <w:shd w:val="clear" w:color="auto" w:fill="auto"/>
          </w:tcPr>
          <w:p w14:paraId="3D37DAA4" w14:textId="77777777" w:rsidR="00DF2982" w:rsidRPr="006B39C5" w:rsidRDefault="00DF2982" w:rsidP="00DF298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22CB9035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766817CB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65BF16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46057AD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5F1079E3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1620E4D7" w14:textId="1CCCA289" w:rsidR="00DF2982" w:rsidRPr="006B39C5" w:rsidRDefault="00DF2982" w:rsidP="00DF2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3CD2">
              <w:rPr>
                <w:rFonts w:ascii="Browallia New" w:hAnsi="Browallia New" w:cs="Browallia New"/>
                <w:sz w:val="22"/>
                <w:szCs w:val="22"/>
                <w:lang w:val="en-GB"/>
              </w:rPr>
              <w:t>3,765</w:t>
            </w:r>
          </w:p>
        </w:tc>
      </w:tr>
      <w:tr w:rsidR="00DF2982" w:rsidRPr="006B39C5" w14:paraId="3E2B3ED2" w14:textId="77777777" w:rsidTr="00FF6FF5">
        <w:tc>
          <w:tcPr>
            <w:tcW w:w="2551" w:type="dxa"/>
            <w:shd w:val="clear" w:color="auto" w:fill="auto"/>
          </w:tcPr>
          <w:p w14:paraId="6B29D587" w14:textId="77777777" w:rsidR="00DF2982" w:rsidRPr="006B39C5" w:rsidRDefault="00DF2982" w:rsidP="00DF2982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3EF19B92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5EA0FDF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F6FC411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DC182C9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13C34538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454333E9" w14:textId="744F56A0" w:rsidR="00DF2982" w:rsidRPr="006B39C5" w:rsidRDefault="00DF2982" w:rsidP="00DF29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3CD2">
              <w:rPr>
                <w:rFonts w:ascii="Browallia New" w:hAnsi="Browallia New" w:cs="Browallia New"/>
                <w:sz w:val="22"/>
                <w:szCs w:val="22"/>
                <w:lang w:val="en-GB"/>
              </w:rPr>
              <w:t>10,639</w:t>
            </w:r>
          </w:p>
        </w:tc>
      </w:tr>
      <w:tr w:rsidR="00DF2982" w:rsidRPr="006B39C5" w14:paraId="3BBE2994" w14:textId="77777777" w:rsidTr="00FF6FF5">
        <w:tc>
          <w:tcPr>
            <w:tcW w:w="2551" w:type="dxa"/>
            <w:shd w:val="clear" w:color="auto" w:fill="auto"/>
          </w:tcPr>
          <w:p w14:paraId="1C15DB94" w14:textId="77777777" w:rsidR="00DF2982" w:rsidRPr="006B39C5" w:rsidRDefault="00DF2982" w:rsidP="00DF298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0D9575B7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39D1A2C1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A5DA593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5A5BB9D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321B4D41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5C6F7A92" w14:textId="7F1CF1EC" w:rsidR="00DF2982" w:rsidRPr="006B39C5" w:rsidRDefault="00DF2982" w:rsidP="00DF2982">
            <w:pPr>
              <w:pBdr>
                <w:bottom w:val="single" w:sz="12" w:space="1" w:color="auto"/>
              </w:pBdr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3CD2">
              <w:rPr>
                <w:rFonts w:ascii="Browallia New" w:hAnsi="Browallia New" w:cs="Browallia New"/>
                <w:sz w:val="22"/>
                <w:szCs w:val="22"/>
                <w:lang w:val="en-GB"/>
              </w:rPr>
              <w:t>14,404</w:t>
            </w:r>
          </w:p>
        </w:tc>
      </w:tr>
      <w:tr w:rsidR="00DF2982" w:rsidRPr="006B39C5" w14:paraId="75ECCC41" w14:textId="77777777" w:rsidTr="00FF6FF5">
        <w:tc>
          <w:tcPr>
            <w:tcW w:w="2551" w:type="dxa"/>
            <w:shd w:val="clear" w:color="auto" w:fill="auto"/>
          </w:tcPr>
          <w:p w14:paraId="094DD3E2" w14:textId="77777777" w:rsidR="00DF2982" w:rsidRPr="006B39C5" w:rsidRDefault="00DF2982" w:rsidP="00DF298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14:paraId="09C632A9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139241A8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CED8FB6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0AF3678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0CC99574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2C77405C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68001485" w14:textId="77777777" w:rsidTr="00FF6FF5">
        <w:tc>
          <w:tcPr>
            <w:tcW w:w="2551" w:type="dxa"/>
            <w:shd w:val="clear" w:color="auto" w:fill="auto"/>
          </w:tcPr>
          <w:p w14:paraId="1864DAB8" w14:textId="44BE2C0D" w:rsidR="00DF2982" w:rsidRPr="006B39C5" w:rsidRDefault="00DF2982" w:rsidP="00DF2982">
            <w:pPr>
              <w:spacing w:line="240" w:lineRule="auto"/>
              <w:ind w:right="-3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ค่าตัดจำหน่ายสำหรับปี </w:t>
            </w:r>
            <w:r w:rsidRPr="006B39C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7027771E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3511B588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36DF129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BC961B3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67B5E585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</w:tcPr>
          <w:p w14:paraId="483302D2" w14:textId="77777777" w:rsidR="00DF2982" w:rsidRPr="006B39C5" w:rsidRDefault="00DF2982" w:rsidP="00DF2982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F2982" w:rsidRPr="006B39C5" w14:paraId="3F6EA668" w14:textId="77777777" w:rsidTr="00FF6FF5">
        <w:tc>
          <w:tcPr>
            <w:tcW w:w="2551" w:type="dxa"/>
            <w:shd w:val="clear" w:color="auto" w:fill="auto"/>
          </w:tcPr>
          <w:p w14:paraId="6620112C" w14:textId="77777777" w:rsidR="00DF2982" w:rsidRPr="006B39C5" w:rsidRDefault="00DF2982" w:rsidP="00DF298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773FC389" w14:textId="77777777" w:rsidR="00DF2982" w:rsidRPr="006B39C5" w:rsidRDefault="00DF2982" w:rsidP="00DF2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643D56F4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3DB5F8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7AB113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4FE818C4" w14:textId="77777777" w:rsidR="00DF2982" w:rsidRPr="006B39C5" w:rsidRDefault="00DF2982" w:rsidP="00DF2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160B0294" w14:textId="484CDC7B" w:rsidR="00DF2982" w:rsidRPr="00783CD2" w:rsidRDefault="00DF2982" w:rsidP="00DF2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2,284</w:t>
            </w:r>
          </w:p>
        </w:tc>
      </w:tr>
      <w:tr w:rsidR="00DF2982" w:rsidRPr="006B39C5" w14:paraId="4E36765E" w14:textId="77777777" w:rsidTr="00FF6FF5">
        <w:tc>
          <w:tcPr>
            <w:tcW w:w="2551" w:type="dxa"/>
            <w:shd w:val="clear" w:color="auto" w:fill="auto"/>
          </w:tcPr>
          <w:p w14:paraId="12F2B7EE" w14:textId="77777777" w:rsidR="00DF2982" w:rsidRPr="006B39C5" w:rsidRDefault="00DF2982" w:rsidP="00DF298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0486D844" w14:textId="77777777" w:rsidR="00DF2982" w:rsidRPr="006B39C5" w:rsidRDefault="00DF2982" w:rsidP="00DF2982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968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44236206" w14:textId="77777777" w:rsidR="00DF2982" w:rsidRPr="006B39C5" w:rsidRDefault="00DF2982" w:rsidP="00DF2982">
            <w:pPr>
              <w:pStyle w:val="30"/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C74584C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66C2677" w14:textId="77777777" w:rsidR="00DF2982" w:rsidRPr="006B39C5" w:rsidRDefault="00DF2982" w:rsidP="00DF2982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6E0C6850" w14:textId="77777777" w:rsidR="00DF2982" w:rsidRPr="006B39C5" w:rsidRDefault="00DF2982" w:rsidP="00DF2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6D0AB108" w14:textId="47B34442" w:rsidR="00DF2982" w:rsidRPr="00783CD2" w:rsidRDefault="00DF2982" w:rsidP="00DF2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12,506</w:t>
            </w:r>
          </w:p>
        </w:tc>
      </w:tr>
      <w:tr w:rsidR="00DF2982" w:rsidRPr="00BB5627" w14:paraId="7407F13C" w14:textId="77777777" w:rsidTr="00FF6FF5">
        <w:tc>
          <w:tcPr>
            <w:tcW w:w="2551" w:type="dxa"/>
            <w:shd w:val="clear" w:color="auto" w:fill="auto"/>
          </w:tcPr>
          <w:p w14:paraId="1A67D4BC" w14:textId="77777777" w:rsidR="00DF2982" w:rsidRPr="006B39C5" w:rsidRDefault="00DF2982" w:rsidP="00DF298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B39C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6B39C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1C58E8F2" w14:textId="77777777" w:rsidR="00DF2982" w:rsidRPr="006B39C5" w:rsidRDefault="00DF2982" w:rsidP="00DF298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19ED4BAE" w14:textId="77777777" w:rsidR="00DF2982" w:rsidRPr="006B39C5" w:rsidRDefault="00DF2982" w:rsidP="00DF298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F7D1BCA" w14:textId="77777777" w:rsidR="00DF2982" w:rsidRPr="006B39C5" w:rsidRDefault="00DF2982" w:rsidP="00DF298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D9FFC75" w14:textId="77777777" w:rsidR="00DF2982" w:rsidRPr="006B39C5" w:rsidRDefault="00DF2982" w:rsidP="00DF2982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3DA4F9CF" w14:textId="77777777" w:rsidR="00DF2982" w:rsidRPr="006B39C5" w:rsidRDefault="00DF2982" w:rsidP="00DF2982">
            <w:pPr>
              <w:spacing w:line="240" w:lineRule="auto"/>
              <w:ind w:left="162" w:right="-36" w:hanging="16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9" w:type="dxa"/>
            <w:shd w:val="clear" w:color="auto" w:fill="auto"/>
          </w:tcPr>
          <w:p w14:paraId="7D1043DA" w14:textId="434E6F31" w:rsidR="00DF2982" w:rsidRPr="00783CD2" w:rsidRDefault="00DF2982" w:rsidP="00DF298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14,790</w:t>
            </w:r>
          </w:p>
        </w:tc>
      </w:tr>
    </w:tbl>
    <w:p w14:paraId="13207FE3" w14:textId="77777777" w:rsidR="00D60295" w:rsidRPr="00BB47D4" w:rsidRDefault="00D60295">
      <w:pPr>
        <w:rPr>
          <w:sz w:val="28"/>
          <w:szCs w:val="28"/>
        </w:rPr>
      </w:pPr>
    </w:p>
    <w:tbl>
      <w:tblPr>
        <w:tblW w:w="9024" w:type="dxa"/>
        <w:tblInd w:w="426" w:type="dxa"/>
        <w:tblLook w:val="04A0" w:firstRow="1" w:lastRow="0" w:firstColumn="1" w:lastColumn="0" w:noHBand="0" w:noVBand="1"/>
      </w:tblPr>
      <w:tblGrid>
        <w:gridCol w:w="4230"/>
        <w:gridCol w:w="2290"/>
        <w:gridCol w:w="2504"/>
      </w:tblGrid>
      <w:tr w:rsidR="006B39C5" w:rsidRPr="006B39C5" w14:paraId="1C113178" w14:textId="77777777" w:rsidTr="00D60295">
        <w:trPr>
          <w:cantSplit/>
        </w:trPr>
        <w:tc>
          <w:tcPr>
            <w:tcW w:w="4230" w:type="dxa"/>
          </w:tcPr>
          <w:p w14:paraId="1813FF0E" w14:textId="77777777" w:rsidR="006B39C5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522C69B7" w14:textId="77777777" w:rsidR="006B39C5" w:rsidRDefault="006B39C5" w:rsidP="00013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</w:tcPr>
          <w:p w14:paraId="0CE08313" w14:textId="77777777" w:rsidR="006B39C5" w:rsidRPr="006B39C5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B39C5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พันบาท)</w:t>
            </w:r>
          </w:p>
        </w:tc>
      </w:tr>
      <w:tr w:rsidR="006B39C5" w:rsidRPr="006B39C5" w14:paraId="024C6144" w14:textId="77777777" w:rsidTr="00BB47D4">
        <w:trPr>
          <w:cantSplit/>
        </w:trPr>
        <w:tc>
          <w:tcPr>
            <w:tcW w:w="4230" w:type="dxa"/>
          </w:tcPr>
          <w:p w14:paraId="5AA37998" w14:textId="77777777" w:rsidR="006B39C5" w:rsidRPr="006B39C5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4C7CB47A" w14:textId="77777777" w:rsidR="006B39C5" w:rsidRPr="006B39C5" w:rsidRDefault="006B39C5" w:rsidP="00013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bottom w:val="single" w:sz="4" w:space="0" w:color="auto"/>
            </w:tcBorders>
            <w:vAlign w:val="bottom"/>
          </w:tcPr>
          <w:p w14:paraId="67249A9D" w14:textId="77777777" w:rsidR="006B39C5" w:rsidRPr="006B39C5" w:rsidRDefault="006B39C5" w:rsidP="00BB47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นเฉพาะ</w:t>
            </w: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6B39C5" w:rsidRPr="006B39C5" w14:paraId="7E1016B7" w14:textId="77777777" w:rsidTr="00BB47D4">
        <w:trPr>
          <w:cantSplit/>
        </w:trPr>
        <w:tc>
          <w:tcPr>
            <w:tcW w:w="4230" w:type="dxa"/>
          </w:tcPr>
          <w:p w14:paraId="473C1437" w14:textId="77777777" w:rsidR="006B39C5" w:rsidRPr="006B39C5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66E069C2" w14:textId="77777777" w:rsidR="006B39C5" w:rsidRPr="006B39C5" w:rsidRDefault="006B39C5" w:rsidP="0001389A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4617E9" w14:textId="77777777" w:rsidR="006B39C5" w:rsidRPr="006B39C5" w:rsidRDefault="006B39C5" w:rsidP="00BB47D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6B39C5" w:rsidRPr="006B39C5" w14:paraId="3C6CE2A7" w14:textId="77777777" w:rsidTr="00BB47D4">
        <w:trPr>
          <w:cantSplit/>
        </w:trPr>
        <w:tc>
          <w:tcPr>
            <w:tcW w:w="4230" w:type="dxa"/>
            <w:hideMark/>
          </w:tcPr>
          <w:p w14:paraId="4A4458D9" w14:textId="77777777" w:rsidR="006B39C5" w:rsidRPr="006B39C5" w:rsidRDefault="006B39C5" w:rsidP="0001389A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290" w:type="dxa"/>
          </w:tcPr>
          <w:p w14:paraId="3B116C1A" w14:textId="77777777" w:rsidR="006B39C5" w:rsidRPr="006B39C5" w:rsidRDefault="006B39C5" w:rsidP="0001389A">
            <w:pPr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</w:tcPr>
          <w:p w14:paraId="266CF12C" w14:textId="77777777" w:rsidR="006B39C5" w:rsidRPr="006B39C5" w:rsidRDefault="006B39C5" w:rsidP="0001389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1B89" w:rsidRPr="006B39C5" w14:paraId="1F7AEB38" w14:textId="77777777" w:rsidTr="00D60295">
        <w:trPr>
          <w:cantSplit/>
        </w:trPr>
        <w:tc>
          <w:tcPr>
            <w:tcW w:w="4230" w:type="dxa"/>
            <w:hideMark/>
          </w:tcPr>
          <w:p w14:paraId="383FE6F4" w14:textId="121CEA04" w:rsidR="00261B89" w:rsidRPr="006B39C5" w:rsidRDefault="00261B89" w:rsidP="00261B89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มกราคม </w:t>
            </w:r>
            <w:r w:rsidRPr="006B39C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6B39C5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290" w:type="dxa"/>
            <w:vAlign w:val="bottom"/>
          </w:tcPr>
          <w:p w14:paraId="068BE0A8" w14:textId="77777777" w:rsidR="00261B89" w:rsidRPr="006B39C5" w:rsidRDefault="00261B89" w:rsidP="00261B8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vAlign w:val="bottom"/>
            <w:hideMark/>
          </w:tcPr>
          <w:p w14:paraId="3F36417B" w14:textId="75FFBB53" w:rsidR="00261B89" w:rsidRPr="006B39C5" w:rsidRDefault="00261B89" w:rsidP="00261B8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lang w:val="en-GB"/>
              </w:rPr>
              <w:t>31,761</w:t>
            </w:r>
          </w:p>
        </w:tc>
      </w:tr>
      <w:tr w:rsidR="00261B89" w:rsidRPr="006B39C5" w14:paraId="41828B24" w14:textId="77777777" w:rsidTr="00D60295">
        <w:trPr>
          <w:cantSplit/>
        </w:trPr>
        <w:tc>
          <w:tcPr>
            <w:tcW w:w="4230" w:type="dxa"/>
            <w:hideMark/>
          </w:tcPr>
          <w:p w14:paraId="499E8D86" w14:textId="77777777" w:rsidR="00261B89" w:rsidRPr="006B39C5" w:rsidRDefault="00261B89" w:rsidP="00261B8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2290" w:type="dxa"/>
            <w:vAlign w:val="bottom"/>
          </w:tcPr>
          <w:p w14:paraId="62A820C6" w14:textId="77777777" w:rsidR="00261B89" w:rsidRPr="006B39C5" w:rsidRDefault="00261B89" w:rsidP="00261B8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vAlign w:val="bottom"/>
            <w:hideMark/>
          </w:tcPr>
          <w:p w14:paraId="66FE36A0" w14:textId="66C4698A" w:rsidR="00261B89" w:rsidRPr="006B39C5" w:rsidRDefault="00261B89" w:rsidP="00261B8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lang w:val="en-GB"/>
              </w:rPr>
              <w:t>15,863</w:t>
            </w:r>
          </w:p>
        </w:tc>
      </w:tr>
      <w:tr w:rsidR="00261B89" w:rsidRPr="006B39C5" w14:paraId="33098BD7" w14:textId="77777777" w:rsidTr="00D60295">
        <w:trPr>
          <w:cantSplit/>
        </w:trPr>
        <w:tc>
          <w:tcPr>
            <w:tcW w:w="4230" w:type="dxa"/>
            <w:hideMark/>
          </w:tcPr>
          <w:p w14:paraId="01EAAB3E" w14:textId="6133F6FC" w:rsidR="00261B89" w:rsidRPr="006B39C5" w:rsidRDefault="00261B89" w:rsidP="00261B8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6B39C5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59</w:t>
            </w:r>
          </w:p>
        </w:tc>
        <w:tc>
          <w:tcPr>
            <w:tcW w:w="2290" w:type="dxa"/>
            <w:vAlign w:val="bottom"/>
          </w:tcPr>
          <w:p w14:paraId="22B80D44" w14:textId="77777777" w:rsidR="00261B89" w:rsidRPr="006B39C5" w:rsidRDefault="00261B89" w:rsidP="00261B8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E1B5D6" w14:textId="7C7E3796" w:rsidR="00261B89" w:rsidRPr="006B39C5" w:rsidRDefault="00261B89" w:rsidP="00261B8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47,624                                     </w:t>
            </w:r>
          </w:p>
        </w:tc>
      </w:tr>
      <w:tr w:rsidR="006B39C5" w:rsidRPr="006B39C5" w14:paraId="343A832B" w14:textId="77777777" w:rsidTr="00D60295">
        <w:trPr>
          <w:cantSplit/>
        </w:trPr>
        <w:tc>
          <w:tcPr>
            <w:tcW w:w="4230" w:type="dxa"/>
            <w:hideMark/>
          </w:tcPr>
          <w:p w14:paraId="10467A52" w14:textId="77777777" w:rsidR="006B39C5" w:rsidRPr="006B39C5" w:rsidRDefault="006B39C5" w:rsidP="0001389A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2290" w:type="dxa"/>
            <w:vAlign w:val="bottom"/>
          </w:tcPr>
          <w:p w14:paraId="7ACF4CA4" w14:textId="77777777" w:rsidR="006B39C5" w:rsidRPr="006B39C5" w:rsidRDefault="006B39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shd w:val="clear" w:color="auto" w:fill="auto"/>
            <w:vAlign w:val="bottom"/>
          </w:tcPr>
          <w:p w14:paraId="7DBC19E6" w14:textId="2F45EFBA" w:rsidR="006B39C5" w:rsidRPr="006B39C5" w:rsidRDefault="00B27C77" w:rsidP="0001389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3,035</w:t>
            </w:r>
          </w:p>
        </w:tc>
      </w:tr>
      <w:tr w:rsidR="00B26190" w:rsidRPr="006B39C5" w14:paraId="0EA1E611" w14:textId="77777777" w:rsidTr="00D60295">
        <w:trPr>
          <w:cantSplit/>
        </w:trPr>
        <w:tc>
          <w:tcPr>
            <w:tcW w:w="4230" w:type="dxa"/>
          </w:tcPr>
          <w:p w14:paraId="03D20570" w14:textId="7403C615" w:rsidR="00B26190" w:rsidRPr="006B39C5" w:rsidRDefault="00B26190" w:rsidP="0001389A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2290" w:type="dxa"/>
            <w:vAlign w:val="bottom"/>
          </w:tcPr>
          <w:p w14:paraId="2B273EA1" w14:textId="77777777" w:rsidR="00B26190" w:rsidRPr="006B39C5" w:rsidRDefault="00B26190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shd w:val="clear" w:color="auto" w:fill="auto"/>
            <w:vAlign w:val="bottom"/>
          </w:tcPr>
          <w:p w14:paraId="1B9A6F05" w14:textId="6C76891C" w:rsidR="00B26190" w:rsidRPr="00B26190" w:rsidRDefault="00B26190" w:rsidP="0001389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2,550)</w:t>
            </w:r>
          </w:p>
        </w:tc>
      </w:tr>
      <w:tr w:rsidR="006B39C5" w:rsidRPr="006B39C5" w14:paraId="37B580FA" w14:textId="77777777" w:rsidTr="00D60295">
        <w:trPr>
          <w:cantSplit/>
        </w:trPr>
        <w:tc>
          <w:tcPr>
            <w:tcW w:w="4230" w:type="dxa"/>
            <w:hideMark/>
          </w:tcPr>
          <w:p w14:paraId="784A1FF3" w14:textId="497B4831" w:rsidR="006B39C5" w:rsidRPr="006B39C5" w:rsidRDefault="006B39C5" w:rsidP="0001389A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="00261B89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290" w:type="dxa"/>
            <w:vAlign w:val="bottom"/>
          </w:tcPr>
          <w:p w14:paraId="4EB89654" w14:textId="77777777" w:rsidR="006B39C5" w:rsidRPr="006B39C5" w:rsidRDefault="006B39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A6BE178" w14:textId="315DE743" w:rsidR="006B39C5" w:rsidRPr="006B39C5" w:rsidRDefault="00B26190" w:rsidP="0001389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48,109</w:t>
            </w:r>
          </w:p>
        </w:tc>
      </w:tr>
      <w:tr w:rsidR="006B39C5" w:rsidRPr="006B39C5" w14:paraId="0E777F59" w14:textId="77777777" w:rsidTr="00D60295">
        <w:trPr>
          <w:cantSplit/>
        </w:trPr>
        <w:tc>
          <w:tcPr>
            <w:tcW w:w="4230" w:type="dxa"/>
          </w:tcPr>
          <w:p w14:paraId="4921BC21" w14:textId="77777777" w:rsidR="006B39C5" w:rsidRPr="006B39C5" w:rsidRDefault="006B39C5" w:rsidP="0001389A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90" w:type="dxa"/>
          </w:tcPr>
          <w:p w14:paraId="2E3B1881" w14:textId="77777777" w:rsidR="006B39C5" w:rsidRPr="006B39C5" w:rsidRDefault="006B39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2C27D086" w14:textId="77777777" w:rsidR="006B39C5" w:rsidRPr="006B39C5" w:rsidRDefault="006B39C5" w:rsidP="0001389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</w:tr>
      <w:tr w:rsidR="006B39C5" w:rsidRPr="006B39C5" w14:paraId="57D35D56" w14:textId="77777777" w:rsidTr="00D60295">
        <w:trPr>
          <w:cantSplit/>
        </w:trPr>
        <w:tc>
          <w:tcPr>
            <w:tcW w:w="4230" w:type="dxa"/>
            <w:hideMark/>
          </w:tcPr>
          <w:p w14:paraId="195D2491" w14:textId="77777777" w:rsidR="006B39C5" w:rsidRPr="006B39C5" w:rsidRDefault="006B39C5" w:rsidP="0001389A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90" w:type="dxa"/>
          </w:tcPr>
          <w:p w14:paraId="2550A119" w14:textId="77777777" w:rsidR="006B39C5" w:rsidRPr="006B39C5" w:rsidRDefault="006B39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504" w:type="dxa"/>
          </w:tcPr>
          <w:p w14:paraId="21410E6E" w14:textId="77777777" w:rsidR="006B39C5" w:rsidRPr="006B39C5" w:rsidRDefault="006B39C5" w:rsidP="0001389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</w:tr>
      <w:tr w:rsidR="00261B89" w:rsidRPr="006B39C5" w14:paraId="7D2C6DD7" w14:textId="77777777" w:rsidTr="00D60295">
        <w:trPr>
          <w:cantSplit/>
        </w:trPr>
        <w:tc>
          <w:tcPr>
            <w:tcW w:w="4230" w:type="dxa"/>
            <w:hideMark/>
          </w:tcPr>
          <w:p w14:paraId="62B0A21A" w14:textId="2C01C21F" w:rsidR="00261B89" w:rsidRPr="006B39C5" w:rsidRDefault="00261B89" w:rsidP="00261B8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มกราคม </w:t>
            </w:r>
            <w:r w:rsidRPr="006B39C5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2290" w:type="dxa"/>
            <w:vAlign w:val="bottom"/>
          </w:tcPr>
          <w:p w14:paraId="2D47B4EF" w14:textId="77777777" w:rsidR="00261B89" w:rsidRPr="006B39C5" w:rsidRDefault="00261B89" w:rsidP="00261B8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vAlign w:val="bottom"/>
            <w:hideMark/>
          </w:tcPr>
          <w:p w14:paraId="32F50779" w14:textId="46B3652B" w:rsidR="00261B89" w:rsidRPr="006B39C5" w:rsidRDefault="00261B89" w:rsidP="00261B8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lang w:val="en-GB"/>
              </w:rPr>
              <w:t>5,381</w:t>
            </w:r>
          </w:p>
        </w:tc>
      </w:tr>
      <w:tr w:rsidR="00261B89" w:rsidRPr="006B39C5" w14:paraId="6A78B342" w14:textId="77777777" w:rsidTr="00D60295">
        <w:trPr>
          <w:cantSplit/>
        </w:trPr>
        <w:tc>
          <w:tcPr>
            <w:tcW w:w="4230" w:type="dxa"/>
            <w:hideMark/>
          </w:tcPr>
          <w:p w14:paraId="2C7EDCD9" w14:textId="77777777" w:rsidR="00261B89" w:rsidRPr="006B39C5" w:rsidRDefault="00261B89" w:rsidP="00261B8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>ย</w:t>
            </w: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290" w:type="dxa"/>
            <w:vAlign w:val="bottom"/>
          </w:tcPr>
          <w:p w14:paraId="19EB4188" w14:textId="77777777" w:rsidR="00261B89" w:rsidRPr="006B39C5" w:rsidRDefault="00261B89" w:rsidP="00261B8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vAlign w:val="bottom"/>
            <w:hideMark/>
          </w:tcPr>
          <w:p w14:paraId="713DC9EE" w14:textId="2037AF50" w:rsidR="00261B89" w:rsidRPr="006B39C5" w:rsidRDefault="00261B89" w:rsidP="00261B8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lang w:val="en-GB"/>
              </w:rPr>
              <w:t>6,361</w:t>
            </w:r>
          </w:p>
        </w:tc>
      </w:tr>
      <w:tr w:rsidR="00261B89" w:rsidRPr="006B39C5" w14:paraId="173DD067" w14:textId="77777777" w:rsidTr="00D60295">
        <w:trPr>
          <w:cantSplit/>
          <w:trHeight w:val="310"/>
        </w:trPr>
        <w:tc>
          <w:tcPr>
            <w:tcW w:w="4230" w:type="dxa"/>
            <w:hideMark/>
          </w:tcPr>
          <w:p w14:paraId="3381D84C" w14:textId="51FDCD38" w:rsidR="00261B89" w:rsidRPr="0083299A" w:rsidRDefault="00261B89" w:rsidP="00261B8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6B39C5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290" w:type="dxa"/>
            <w:vAlign w:val="bottom"/>
          </w:tcPr>
          <w:p w14:paraId="1753B5FA" w14:textId="77777777" w:rsidR="00261B89" w:rsidRPr="006B39C5" w:rsidRDefault="00261B89" w:rsidP="00261B8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8ED8C" w14:textId="1A3B27BC" w:rsidR="00261B89" w:rsidRPr="006B39C5" w:rsidRDefault="00261B89" w:rsidP="00261B8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lang w:val="en-GB"/>
              </w:rPr>
              <w:t>11,742</w:t>
            </w:r>
          </w:p>
        </w:tc>
      </w:tr>
      <w:tr w:rsidR="006B39C5" w:rsidRPr="006B39C5" w14:paraId="5BF47FD6" w14:textId="77777777" w:rsidTr="00D60295">
        <w:trPr>
          <w:cantSplit/>
        </w:trPr>
        <w:tc>
          <w:tcPr>
            <w:tcW w:w="4230" w:type="dxa"/>
            <w:hideMark/>
          </w:tcPr>
          <w:p w14:paraId="3970D044" w14:textId="77777777" w:rsidR="006B39C5" w:rsidRPr="006B39C5" w:rsidRDefault="006B39C5" w:rsidP="0001389A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290" w:type="dxa"/>
            <w:vAlign w:val="bottom"/>
          </w:tcPr>
          <w:p w14:paraId="37F2A5AB" w14:textId="77777777" w:rsidR="006B39C5" w:rsidRPr="006B39C5" w:rsidRDefault="006B39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A74EC" w14:textId="5C1375DA" w:rsidR="006B39C5" w:rsidRPr="0022066A" w:rsidRDefault="0057020E" w:rsidP="0011278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066A">
              <w:rPr>
                <w:rFonts w:ascii="Browallia New" w:hAnsi="Browallia New" w:cs="Browallia New"/>
                <w:sz w:val="28"/>
                <w:szCs w:val="28"/>
                <w:lang w:val="en-GB"/>
              </w:rPr>
              <w:t>8,175</w:t>
            </w:r>
          </w:p>
        </w:tc>
      </w:tr>
      <w:tr w:rsidR="006B39C5" w:rsidRPr="006B39C5" w14:paraId="12EEB582" w14:textId="77777777" w:rsidTr="00D60295">
        <w:trPr>
          <w:cantSplit/>
          <w:trHeight w:val="310"/>
        </w:trPr>
        <w:tc>
          <w:tcPr>
            <w:tcW w:w="4230" w:type="dxa"/>
            <w:hideMark/>
          </w:tcPr>
          <w:p w14:paraId="4DD9298E" w14:textId="5A486583" w:rsidR="006B39C5" w:rsidRPr="006B39C5" w:rsidRDefault="006B39C5" w:rsidP="0001389A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="00261B89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290" w:type="dxa"/>
            <w:vAlign w:val="bottom"/>
          </w:tcPr>
          <w:p w14:paraId="1F1C0D3F" w14:textId="77777777" w:rsidR="006B39C5" w:rsidRPr="006B39C5" w:rsidRDefault="006B39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234E981" w14:textId="2E8E290C" w:rsidR="00F657FE" w:rsidRPr="0022066A" w:rsidRDefault="0057020E" w:rsidP="0001389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2066A">
              <w:rPr>
                <w:rFonts w:ascii="Browallia New" w:hAnsi="Browallia New" w:cs="Browallia New"/>
                <w:sz w:val="28"/>
                <w:szCs w:val="28"/>
                <w:lang w:val="en-GB"/>
              </w:rPr>
              <w:t>19,917</w:t>
            </w:r>
          </w:p>
        </w:tc>
      </w:tr>
      <w:tr w:rsidR="006B39C5" w:rsidRPr="006B39C5" w14:paraId="6DC986F1" w14:textId="77777777" w:rsidTr="00D60295">
        <w:trPr>
          <w:cantSplit/>
          <w:trHeight w:val="310"/>
        </w:trPr>
        <w:tc>
          <w:tcPr>
            <w:tcW w:w="4230" w:type="dxa"/>
          </w:tcPr>
          <w:p w14:paraId="6AB6062E" w14:textId="77777777" w:rsidR="006B39C5" w:rsidRPr="006B39C5" w:rsidRDefault="006B39C5" w:rsidP="0001389A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6417F743" w14:textId="77777777" w:rsidR="006B39C5" w:rsidRPr="006B39C5" w:rsidRDefault="006B39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0675BC68" w14:textId="77777777" w:rsidR="006B39C5" w:rsidRPr="006B39C5" w:rsidRDefault="006B39C5" w:rsidP="000138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B39C5" w:rsidRPr="006B39C5" w14:paraId="527A71FE" w14:textId="77777777" w:rsidTr="00D60295">
        <w:trPr>
          <w:cantSplit/>
        </w:trPr>
        <w:tc>
          <w:tcPr>
            <w:tcW w:w="4230" w:type="dxa"/>
          </w:tcPr>
          <w:p w14:paraId="674ACF59" w14:textId="77777777" w:rsidR="006B39C5" w:rsidRPr="0009128E" w:rsidRDefault="006B39C5" w:rsidP="0001389A">
            <w:pPr>
              <w:pStyle w:val="Heading6"/>
              <w:ind w:left="162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09128E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290" w:type="dxa"/>
          </w:tcPr>
          <w:p w14:paraId="3C0176A7" w14:textId="77777777" w:rsidR="006B39C5" w:rsidRPr="006B39C5" w:rsidRDefault="006B39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</w:tcPr>
          <w:p w14:paraId="1F31BF09" w14:textId="77777777" w:rsidR="006B39C5" w:rsidRPr="006B39C5" w:rsidRDefault="006B39C5" w:rsidP="000138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61B89" w:rsidRPr="006B39C5" w14:paraId="3F789FB4" w14:textId="77777777" w:rsidTr="00D60295">
        <w:trPr>
          <w:cantSplit/>
        </w:trPr>
        <w:tc>
          <w:tcPr>
            <w:tcW w:w="4230" w:type="dxa"/>
            <w:hideMark/>
          </w:tcPr>
          <w:p w14:paraId="3E74002E" w14:textId="2BFE0781" w:rsidR="00261B89" w:rsidRPr="006B39C5" w:rsidRDefault="00261B89" w:rsidP="00261B89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6B39C5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290" w:type="dxa"/>
            <w:vAlign w:val="bottom"/>
          </w:tcPr>
          <w:p w14:paraId="0337B590" w14:textId="77777777" w:rsidR="00261B89" w:rsidRPr="006B39C5" w:rsidRDefault="00261B89" w:rsidP="00261B8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bottom w:val="single" w:sz="12" w:space="0" w:color="auto"/>
            </w:tcBorders>
            <w:vAlign w:val="bottom"/>
          </w:tcPr>
          <w:p w14:paraId="0B3D086B" w14:textId="4169368B" w:rsidR="00261B89" w:rsidRPr="006B39C5" w:rsidRDefault="00261B89" w:rsidP="00261B8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lang w:val="en-GB"/>
              </w:rPr>
              <w:t>35,882</w:t>
            </w:r>
          </w:p>
        </w:tc>
      </w:tr>
      <w:tr w:rsidR="006B39C5" w:rsidRPr="006B39C5" w14:paraId="6B5E5DFE" w14:textId="77777777" w:rsidTr="00D60295">
        <w:trPr>
          <w:cantSplit/>
        </w:trPr>
        <w:tc>
          <w:tcPr>
            <w:tcW w:w="4230" w:type="dxa"/>
            <w:hideMark/>
          </w:tcPr>
          <w:p w14:paraId="11939B05" w14:textId="0F386ABC" w:rsidR="006B39C5" w:rsidRPr="006B39C5" w:rsidRDefault="006B39C5" w:rsidP="0001389A">
            <w:pPr>
              <w:spacing w:line="240" w:lineRule="auto"/>
              <w:ind w:left="162" w:right="-36" w:hanging="16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="00261B89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290" w:type="dxa"/>
            <w:vAlign w:val="bottom"/>
          </w:tcPr>
          <w:p w14:paraId="66AEC2D1" w14:textId="77777777" w:rsidR="006B39C5" w:rsidRPr="006B39C5" w:rsidRDefault="006B39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974A803" w14:textId="6B1C2C55" w:rsidR="006B39C5" w:rsidRPr="006B39C5" w:rsidRDefault="0057020E" w:rsidP="0001389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28,192</w:t>
            </w:r>
          </w:p>
        </w:tc>
      </w:tr>
      <w:tr w:rsidR="006B39C5" w:rsidRPr="006B39C5" w14:paraId="318F9C8B" w14:textId="77777777" w:rsidTr="00BB47D4">
        <w:trPr>
          <w:cantSplit/>
        </w:trPr>
        <w:tc>
          <w:tcPr>
            <w:tcW w:w="4230" w:type="dxa"/>
          </w:tcPr>
          <w:p w14:paraId="1E48D07D" w14:textId="77777777" w:rsidR="006B39C5" w:rsidRPr="006B39C5" w:rsidRDefault="006B39C5" w:rsidP="0001389A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90" w:type="dxa"/>
          </w:tcPr>
          <w:p w14:paraId="6A72FE95" w14:textId="77777777" w:rsidR="006B39C5" w:rsidRPr="006B39C5" w:rsidRDefault="006B39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589D9CA7" w14:textId="77777777" w:rsidR="006B39C5" w:rsidRPr="006B39C5" w:rsidRDefault="006B39C5" w:rsidP="000138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</w:tr>
      <w:tr w:rsidR="00BB47D4" w:rsidRPr="006B39C5" w14:paraId="13D6916E" w14:textId="77777777" w:rsidTr="00BB47D4">
        <w:trPr>
          <w:cantSplit/>
        </w:trPr>
        <w:tc>
          <w:tcPr>
            <w:tcW w:w="4230" w:type="dxa"/>
          </w:tcPr>
          <w:p w14:paraId="5F633D3B" w14:textId="77777777" w:rsidR="00BB47D4" w:rsidRPr="006B39C5" w:rsidRDefault="00BB47D4" w:rsidP="0001389A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90" w:type="dxa"/>
          </w:tcPr>
          <w:p w14:paraId="7D30DD57" w14:textId="77777777" w:rsidR="00BB47D4" w:rsidRPr="006B39C5" w:rsidRDefault="00BB47D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04" w:type="dxa"/>
          </w:tcPr>
          <w:p w14:paraId="56A85BCC" w14:textId="77777777" w:rsidR="00BB47D4" w:rsidRPr="006B39C5" w:rsidRDefault="00BB47D4" w:rsidP="000138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</w:tr>
      <w:tr w:rsidR="00BB47D4" w:rsidRPr="006B39C5" w14:paraId="0B961E75" w14:textId="77777777" w:rsidTr="00BB47D4">
        <w:trPr>
          <w:cantSplit/>
        </w:trPr>
        <w:tc>
          <w:tcPr>
            <w:tcW w:w="4230" w:type="dxa"/>
          </w:tcPr>
          <w:p w14:paraId="113385B5" w14:textId="77777777" w:rsidR="00BB47D4" w:rsidRPr="006B39C5" w:rsidRDefault="00BB47D4" w:rsidP="0001389A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90" w:type="dxa"/>
          </w:tcPr>
          <w:p w14:paraId="009D2F06" w14:textId="77777777" w:rsidR="00BB47D4" w:rsidRPr="006B39C5" w:rsidRDefault="00BB47D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04" w:type="dxa"/>
          </w:tcPr>
          <w:p w14:paraId="2921AA7C" w14:textId="77777777" w:rsidR="00BB47D4" w:rsidRPr="006B39C5" w:rsidRDefault="00BB47D4" w:rsidP="000138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</w:tr>
      <w:tr w:rsidR="00BB47D4" w:rsidRPr="006B39C5" w14:paraId="3C61DD4E" w14:textId="77777777" w:rsidTr="00BB47D4">
        <w:trPr>
          <w:cantSplit/>
        </w:trPr>
        <w:tc>
          <w:tcPr>
            <w:tcW w:w="4230" w:type="dxa"/>
          </w:tcPr>
          <w:p w14:paraId="284534A2" w14:textId="77777777" w:rsidR="00BB47D4" w:rsidRPr="006B39C5" w:rsidRDefault="00BB47D4" w:rsidP="0001389A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90" w:type="dxa"/>
          </w:tcPr>
          <w:p w14:paraId="0200E8F9" w14:textId="77777777" w:rsidR="00BB47D4" w:rsidRPr="006B39C5" w:rsidRDefault="00BB47D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04" w:type="dxa"/>
          </w:tcPr>
          <w:p w14:paraId="77F63BD2" w14:textId="77777777" w:rsidR="00BB47D4" w:rsidRPr="006B39C5" w:rsidRDefault="00BB47D4" w:rsidP="000138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</w:tr>
      <w:tr w:rsidR="00BB47D4" w:rsidRPr="006B39C5" w14:paraId="1742CC23" w14:textId="77777777" w:rsidTr="00BB47D4">
        <w:trPr>
          <w:cantSplit/>
        </w:trPr>
        <w:tc>
          <w:tcPr>
            <w:tcW w:w="4230" w:type="dxa"/>
          </w:tcPr>
          <w:p w14:paraId="76EBEC61" w14:textId="77777777" w:rsidR="00BB47D4" w:rsidRPr="006B39C5" w:rsidRDefault="00BB47D4" w:rsidP="0001389A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90" w:type="dxa"/>
          </w:tcPr>
          <w:p w14:paraId="53D84644" w14:textId="77777777" w:rsidR="00BB47D4" w:rsidRPr="006B39C5" w:rsidRDefault="00BB47D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04" w:type="dxa"/>
          </w:tcPr>
          <w:p w14:paraId="2B0C7074" w14:textId="77777777" w:rsidR="00BB47D4" w:rsidRPr="006B39C5" w:rsidRDefault="00BB47D4" w:rsidP="000138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</w:tr>
      <w:tr w:rsidR="00BB47D4" w:rsidRPr="006B39C5" w14:paraId="42F1A21C" w14:textId="77777777" w:rsidTr="00BB47D4">
        <w:trPr>
          <w:cantSplit/>
        </w:trPr>
        <w:tc>
          <w:tcPr>
            <w:tcW w:w="4230" w:type="dxa"/>
          </w:tcPr>
          <w:p w14:paraId="4DDC3D8A" w14:textId="77777777" w:rsidR="00BB47D4" w:rsidRDefault="00BB47D4" w:rsidP="00BB47D4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1531C667" w14:textId="77777777" w:rsidR="00BB47D4" w:rsidRDefault="00BB47D4" w:rsidP="00BB47D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</w:tcPr>
          <w:p w14:paraId="31952D25" w14:textId="77777777" w:rsidR="00BB47D4" w:rsidRPr="006B39C5" w:rsidRDefault="00BB47D4" w:rsidP="00BB47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6B39C5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พันบาท)</w:t>
            </w:r>
          </w:p>
        </w:tc>
      </w:tr>
      <w:tr w:rsidR="00BB47D4" w:rsidRPr="006B39C5" w14:paraId="7C034CBC" w14:textId="77777777" w:rsidTr="00BB47D4">
        <w:trPr>
          <w:cantSplit/>
        </w:trPr>
        <w:tc>
          <w:tcPr>
            <w:tcW w:w="4230" w:type="dxa"/>
          </w:tcPr>
          <w:p w14:paraId="4AE4D274" w14:textId="77777777" w:rsidR="00BB47D4" w:rsidRPr="006B39C5" w:rsidRDefault="00BB47D4" w:rsidP="00BB47D4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476A9484" w14:textId="77777777" w:rsidR="00BB47D4" w:rsidRPr="006B39C5" w:rsidRDefault="00BB47D4" w:rsidP="00BB47D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bottom w:val="single" w:sz="4" w:space="0" w:color="auto"/>
            </w:tcBorders>
            <w:vAlign w:val="bottom"/>
          </w:tcPr>
          <w:p w14:paraId="5ED066C4" w14:textId="77777777" w:rsidR="00BB47D4" w:rsidRPr="006B39C5" w:rsidRDefault="00BB47D4" w:rsidP="00BB47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</w:t>
            </w:r>
            <w:r w:rsidRPr="006B39C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นเฉพาะ</w:t>
            </w: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BB47D4" w:rsidRPr="006B39C5" w14:paraId="73C37F80" w14:textId="77777777" w:rsidTr="00BB47D4">
        <w:trPr>
          <w:cantSplit/>
        </w:trPr>
        <w:tc>
          <w:tcPr>
            <w:tcW w:w="4230" w:type="dxa"/>
          </w:tcPr>
          <w:p w14:paraId="25A3B8D7" w14:textId="77777777" w:rsidR="00BB47D4" w:rsidRPr="006B39C5" w:rsidRDefault="00BB47D4" w:rsidP="00BB47D4">
            <w:pPr>
              <w:spacing w:line="240" w:lineRule="auto"/>
              <w:ind w:left="162" w:right="-36" w:hanging="16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90" w:type="dxa"/>
            <w:vAlign w:val="bottom"/>
          </w:tcPr>
          <w:p w14:paraId="14F6E35B" w14:textId="77777777" w:rsidR="00BB47D4" w:rsidRPr="006B39C5" w:rsidRDefault="00BB47D4" w:rsidP="00BB47D4">
            <w:pPr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E7CC5F7" w14:textId="77777777" w:rsidR="00BB47D4" w:rsidRPr="006B39C5" w:rsidRDefault="00BB47D4" w:rsidP="00BB47D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BB47D4" w:rsidRPr="006B39C5" w14:paraId="5E4F8494" w14:textId="77777777" w:rsidTr="00D60295">
        <w:trPr>
          <w:cantSplit/>
        </w:trPr>
        <w:tc>
          <w:tcPr>
            <w:tcW w:w="4230" w:type="dxa"/>
          </w:tcPr>
          <w:p w14:paraId="42479C34" w14:textId="77777777" w:rsidR="00BB47D4" w:rsidRPr="006B39C5" w:rsidRDefault="00BB47D4" w:rsidP="0001389A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0" w:type="dxa"/>
          </w:tcPr>
          <w:p w14:paraId="50403D9F" w14:textId="77777777" w:rsidR="00BB47D4" w:rsidRPr="006B39C5" w:rsidRDefault="00BB47D4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</w:tcPr>
          <w:p w14:paraId="4B88E895" w14:textId="77777777" w:rsidR="00BB47D4" w:rsidRPr="006B39C5" w:rsidRDefault="00BB47D4" w:rsidP="000138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</w:rPr>
            </w:pPr>
          </w:p>
        </w:tc>
      </w:tr>
      <w:tr w:rsidR="006B39C5" w:rsidRPr="006B39C5" w14:paraId="63C53BAA" w14:textId="77777777" w:rsidTr="00D60295">
        <w:trPr>
          <w:cantSplit/>
        </w:trPr>
        <w:tc>
          <w:tcPr>
            <w:tcW w:w="4230" w:type="dxa"/>
            <w:hideMark/>
          </w:tcPr>
          <w:p w14:paraId="6D754D38" w14:textId="6F6EB7A6" w:rsidR="006B39C5" w:rsidRPr="006B39C5" w:rsidRDefault="006B39C5" w:rsidP="0001389A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6B39C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6B39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6B39C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255</w:t>
            </w:r>
            <w:r w:rsidR="00261B8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290" w:type="dxa"/>
          </w:tcPr>
          <w:p w14:paraId="48205D8C" w14:textId="77777777" w:rsidR="006B39C5" w:rsidRPr="006B39C5" w:rsidRDefault="006B39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</w:tcPr>
          <w:p w14:paraId="1CB1959C" w14:textId="77777777" w:rsidR="006B39C5" w:rsidRPr="006B39C5" w:rsidRDefault="006B39C5" w:rsidP="000138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</w:rPr>
            </w:pPr>
          </w:p>
        </w:tc>
      </w:tr>
      <w:tr w:rsidR="00261B89" w:rsidRPr="006B39C5" w14:paraId="75202DD2" w14:textId="77777777" w:rsidTr="00D60295">
        <w:trPr>
          <w:cantSplit/>
        </w:trPr>
        <w:tc>
          <w:tcPr>
            <w:tcW w:w="4230" w:type="dxa"/>
            <w:hideMark/>
          </w:tcPr>
          <w:p w14:paraId="208ED93A" w14:textId="77777777" w:rsidR="00261B89" w:rsidRPr="006B39C5" w:rsidRDefault="00261B89" w:rsidP="00261B89">
            <w:pPr>
              <w:spacing w:line="240" w:lineRule="auto"/>
              <w:ind w:left="162" w:right="-108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90" w:type="dxa"/>
          </w:tcPr>
          <w:p w14:paraId="23305233" w14:textId="77777777" w:rsidR="00261B89" w:rsidRPr="006B39C5" w:rsidRDefault="00261B89" w:rsidP="00261B89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bottom w:val="single" w:sz="12" w:space="0" w:color="auto"/>
            </w:tcBorders>
          </w:tcPr>
          <w:p w14:paraId="0FCE36FC" w14:textId="17444E7A" w:rsidR="00261B89" w:rsidRPr="006B39C5" w:rsidRDefault="00261B89" w:rsidP="00261B8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</w:rPr>
              <w:t>6,361</w:t>
            </w:r>
          </w:p>
        </w:tc>
      </w:tr>
      <w:tr w:rsidR="006B39C5" w:rsidRPr="006B39C5" w14:paraId="5BFAA37E" w14:textId="77777777" w:rsidTr="00D60295">
        <w:trPr>
          <w:cantSplit/>
        </w:trPr>
        <w:tc>
          <w:tcPr>
            <w:tcW w:w="4230" w:type="dxa"/>
          </w:tcPr>
          <w:p w14:paraId="6E8ACE0B" w14:textId="77777777" w:rsidR="006B39C5" w:rsidRPr="006B39C5" w:rsidRDefault="006B39C5" w:rsidP="0001389A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290" w:type="dxa"/>
          </w:tcPr>
          <w:p w14:paraId="5E0F6678" w14:textId="77777777" w:rsidR="006B39C5" w:rsidRPr="006B39C5" w:rsidRDefault="006B39C5" w:rsidP="0001389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0FDAE7C8" w14:textId="77777777" w:rsidR="006B39C5" w:rsidRPr="006B39C5" w:rsidRDefault="006B39C5" w:rsidP="000138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0"/>
                <w:szCs w:val="20"/>
                <w:u w:val="double"/>
              </w:rPr>
            </w:pPr>
          </w:p>
        </w:tc>
      </w:tr>
      <w:tr w:rsidR="006B39C5" w:rsidRPr="006B39C5" w14:paraId="75A32F56" w14:textId="77777777" w:rsidTr="00D60295">
        <w:trPr>
          <w:cantSplit/>
        </w:trPr>
        <w:tc>
          <w:tcPr>
            <w:tcW w:w="4230" w:type="dxa"/>
            <w:hideMark/>
          </w:tcPr>
          <w:p w14:paraId="395F0FAF" w14:textId="7E46C57B" w:rsidR="006B39C5" w:rsidRPr="006B39C5" w:rsidRDefault="006B39C5" w:rsidP="0001389A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B39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6B39C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ตัดจำหน่าย</w:t>
            </w:r>
            <w:r w:rsidRPr="006B39C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="00261B8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290" w:type="dxa"/>
          </w:tcPr>
          <w:p w14:paraId="0EE99088" w14:textId="77777777" w:rsidR="006B39C5" w:rsidRPr="006B39C5" w:rsidRDefault="006B39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</w:tcPr>
          <w:p w14:paraId="315A70B9" w14:textId="77777777" w:rsidR="006B39C5" w:rsidRPr="006B39C5" w:rsidRDefault="006B39C5" w:rsidP="000138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  <w:u w:val="double"/>
              </w:rPr>
            </w:pPr>
          </w:p>
        </w:tc>
      </w:tr>
      <w:tr w:rsidR="006B39C5" w:rsidRPr="00C45B9F" w14:paraId="01210758" w14:textId="77777777" w:rsidTr="00D60295">
        <w:trPr>
          <w:cantSplit/>
        </w:trPr>
        <w:tc>
          <w:tcPr>
            <w:tcW w:w="4230" w:type="dxa"/>
            <w:hideMark/>
          </w:tcPr>
          <w:p w14:paraId="105BF70C" w14:textId="77777777" w:rsidR="006B39C5" w:rsidRPr="006B39C5" w:rsidRDefault="006B39C5" w:rsidP="0001389A">
            <w:pPr>
              <w:spacing w:line="240" w:lineRule="auto"/>
              <w:ind w:left="162" w:right="-36" w:hanging="162"/>
              <w:rPr>
                <w:rFonts w:ascii="Browallia New" w:hAnsi="Browallia New" w:cs="Browallia New"/>
                <w:sz w:val="28"/>
                <w:szCs w:val="28"/>
              </w:rPr>
            </w:pPr>
            <w:r w:rsidRPr="006B39C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90" w:type="dxa"/>
          </w:tcPr>
          <w:p w14:paraId="33214421" w14:textId="77777777" w:rsidR="006B39C5" w:rsidRPr="006B39C5" w:rsidRDefault="006B39C5" w:rsidP="0001389A">
            <w:pPr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04" w:type="dxa"/>
            <w:tcBorders>
              <w:bottom w:val="single" w:sz="12" w:space="0" w:color="auto"/>
            </w:tcBorders>
            <w:shd w:val="clear" w:color="auto" w:fill="auto"/>
          </w:tcPr>
          <w:p w14:paraId="1E3F6561" w14:textId="73773D16" w:rsidR="006B39C5" w:rsidRPr="006B39C5" w:rsidRDefault="00E3510E" w:rsidP="0001389A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8,175</w:t>
            </w:r>
          </w:p>
        </w:tc>
      </w:tr>
    </w:tbl>
    <w:p w14:paraId="4E4F1C4E" w14:textId="2B13684D" w:rsidR="00C36339" w:rsidRDefault="00C36339" w:rsidP="00882D7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0D89BA7" w14:textId="355F2DD1" w:rsidR="00CD2D31" w:rsidRDefault="00CD2D31" w:rsidP="00CD2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04DF6">
        <w:rPr>
          <w:rFonts w:ascii="Browallia New" w:hAnsi="Browallia New" w:cs="Browallia New"/>
          <w:sz w:val="28"/>
          <w:szCs w:val="28"/>
        </w:rPr>
        <w:t>31</w:t>
      </w:r>
      <w:r w:rsidRPr="00C04DF6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B4305F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60</w:t>
      </w:r>
      <w:r w:rsidRPr="00B4305F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B4305F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59</w:t>
      </w:r>
      <w:r w:rsidRPr="00B4305F">
        <w:rPr>
          <w:rFonts w:ascii="Browallia New" w:hAnsi="Browallia New" w:cs="Browallia New"/>
          <w:sz w:val="28"/>
          <w:szCs w:val="28"/>
          <w:cs/>
        </w:rPr>
        <w:t xml:space="preserve"> บริษัทและบริษัทย่อยมีส่วนหนึ่งของ</w:t>
      </w:r>
      <w:r>
        <w:rPr>
          <w:rFonts w:ascii="Browallia New" w:hAnsi="Browallia New" w:cs="Browallia New" w:hint="cs"/>
          <w:sz w:val="28"/>
          <w:szCs w:val="28"/>
          <w:cs/>
        </w:rPr>
        <w:t>โปรแกรมคอมพิวเตอร์</w:t>
      </w:r>
      <w:r w:rsidRPr="00B4305F">
        <w:rPr>
          <w:rFonts w:ascii="Browallia New" w:hAnsi="Browallia New" w:cs="Browallia New"/>
          <w:sz w:val="28"/>
          <w:szCs w:val="28"/>
          <w:cs/>
        </w:rPr>
        <w:t xml:space="preserve"> ซึ่ง</w:t>
      </w:r>
      <w:r>
        <w:rPr>
          <w:rFonts w:ascii="Browallia New" w:hAnsi="Browallia New" w:cs="Browallia New" w:hint="cs"/>
          <w:sz w:val="28"/>
          <w:szCs w:val="28"/>
          <w:cs/>
        </w:rPr>
        <w:t>ตัดจำหน่าย</w:t>
      </w:r>
      <w:r w:rsidRPr="00B4305F">
        <w:rPr>
          <w:rFonts w:ascii="Browallia New" w:hAnsi="Browallia New" w:cs="Browallia New"/>
          <w:sz w:val="28"/>
          <w:szCs w:val="28"/>
          <w:cs/>
        </w:rPr>
        <w:t>เต็มมูลค่า และยังใช้งานอยู่ มีราคาทุน</w:t>
      </w:r>
      <w:r w:rsidRPr="00F81FB2">
        <w:rPr>
          <w:rFonts w:ascii="Browallia New" w:hAnsi="Browallia New" w:cs="Browallia New"/>
          <w:sz w:val="28"/>
          <w:szCs w:val="28"/>
          <w:cs/>
        </w:rPr>
        <w:t xml:space="preserve">ประมาณ </w:t>
      </w:r>
      <w:r w:rsidR="00F81FB2" w:rsidRPr="00F81FB2">
        <w:rPr>
          <w:rFonts w:ascii="Browallia New" w:hAnsi="Browallia New" w:cs="Browallia New"/>
          <w:sz w:val="28"/>
          <w:szCs w:val="28"/>
        </w:rPr>
        <w:t>12.15</w:t>
      </w:r>
      <w:r w:rsidRPr="00F81FB2">
        <w:rPr>
          <w:rFonts w:ascii="Browallia New" w:hAnsi="Browallia New" w:cs="Browallia New"/>
          <w:sz w:val="28"/>
          <w:szCs w:val="28"/>
        </w:rPr>
        <w:t xml:space="preserve"> </w:t>
      </w:r>
      <w:r w:rsidRPr="00F81FB2">
        <w:rPr>
          <w:rFonts w:ascii="Browallia New" w:hAnsi="Browallia New" w:cs="Browallia New"/>
          <w:sz w:val="28"/>
          <w:szCs w:val="28"/>
          <w:cs/>
        </w:rPr>
        <w:t>ล้าน</w:t>
      </w:r>
      <w:r w:rsidRPr="006A1E4D">
        <w:rPr>
          <w:rFonts w:ascii="Browallia New" w:hAnsi="Browallia New" w:cs="Browallia New"/>
          <w:sz w:val="28"/>
          <w:szCs w:val="28"/>
          <w:cs/>
        </w:rPr>
        <w:t xml:space="preserve">บาท และ </w:t>
      </w:r>
      <w:r w:rsidR="000A149C" w:rsidRPr="000A149C">
        <w:rPr>
          <w:rFonts w:ascii="Browallia New" w:hAnsi="Browallia New" w:cs="Browallia New"/>
          <w:sz w:val="28"/>
          <w:szCs w:val="28"/>
        </w:rPr>
        <w:t>0.46</w:t>
      </w:r>
      <w:r w:rsidRPr="000A149C">
        <w:rPr>
          <w:rFonts w:ascii="Browallia New" w:hAnsi="Browallia New" w:cs="Browallia New"/>
          <w:sz w:val="28"/>
          <w:szCs w:val="28"/>
        </w:rPr>
        <w:t xml:space="preserve"> </w:t>
      </w:r>
      <w:r w:rsidRPr="000A149C">
        <w:rPr>
          <w:rFonts w:ascii="Browallia New" w:hAnsi="Browallia New" w:cs="Browallia New"/>
          <w:sz w:val="28"/>
          <w:szCs w:val="28"/>
          <w:cs/>
        </w:rPr>
        <w:t>ล้าน</w:t>
      </w:r>
      <w:r w:rsidRPr="00C04DF6">
        <w:rPr>
          <w:rFonts w:ascii="Browallia New" w:hAnsi="Browallia New" w:cs="Browallia New"/>
          <w:sz w:val="28"/>
          <w:szCs w:val="28"/>
          <w:cs/>
        </w:rPr>
        <w:t>บาท</w:t>
      </w:r>
      <w:r w:rsidRPr="00C04DF6">
        <w:rPr>
          <w:rFonts w:ascii="Browallia New" w:hAnsi="Browallia New" w:cs="Browallia New"/>
          <w:sz w:val="28"/>
          <w:szCs w:val="28"/>
        </w:rPr>
        <w:t xml:space="preserve"> </w:t>
      </w:r>
      <w:r w:rsidRPr="00C04DF6">
        <w:rPr>
          <w:rFonts w:ascii="Browallia New" w:hAnsi="Browallia New" w:cs="Browallia New"/>
          <w:sz w:val="28"/>
          <w:szCs w:val="28"/>
          <w:cs/>
        </w:rPr>
        <w:t>ตามลำดับ</w:t>
      </w:r>
    </w:p>
    <w:p w14:paraId="09AD0D1C" w14:textId="77777777" w:rsidR="00444DD1" w:rsidRDefault="00444DD1" w:rsidP="00CD2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 New" w:hAnsi="Browallia New" w:cs="Browallia New"/>
          <w:sz w:val="28"/>
          <w:szCs w:val="28"/>
        </w:rPr>
      </w:pPr>
    </w:p>
    <w:p w14:paraId="4408DDAB" w14:textId="076845CD" w:rsidR="00444DD1" w:rsidRPr="00F57403" w:rsidRDefault="00444DD1" w:rsidP="00BB47D4">
      <w:pPr>
        <w:tabs>
          <w:tab w:val="clear" w:pos="227"/>
          <w:tab w:val="clear" w:pos="454"/>
          <w:tab w:val="clear" w:pos="680"/>
          <w:tab w:val="left" w:pos="360"/>
          <w:tab w:val="left" w:pos="450"/>
        </w:tabs>
        <w:ind w:left="450"/>
        <w:jc w:val="thaiDistribute"/>
        <w:rPr>
          <w:rFonts w:ascii="Browallia New" w:hAnsi="Browallia New" w:cs="Browallia New"/>
          <w:caps/>
          <w:sz w:val="28"/>
          <w:szCs w:val="28"/>
          <w:cs/>
          <w:lang w:eastAsia="zh-HK"/>
        </w:rPr>
      </w:pPr>
      <w:r w:rsidRPr="000A149C">
        <w:rPr>
          <w:rFonts w:ascii="Browallia New" w:hAnsi="Browallia New" w:cs="Browallia New"/>
          <w:caps/>
          <w:sz w:val="28"/>
          <w:szCs w:val="28"/>
          <w:cs/>
          <w:lang w:eastAsia="zh-HK"/>
        </w:rPr>
        <w:t>บริษัท</w:t>
      </w:r>
      <w:r w:rsidR="0029491A" w:rsidRPr="000A149C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>ย่อย</w:t>
      </w:r>
      <w:r w:rsidRPr="000A149C">
        <w:rPr>
          <w:rFonts w:ascii="Browallia New" w:hAnsi="Browallia New" w:cs="Browallia New"/>
          <w:caps/>
          <w:sz w:val="28"/>
          <w:szCs w:val="28"/>
          <w:cs/>
          <w:lang w:eastAsia="zh-HK"/>
        </w:rPr>
        <w:t>บันทึกค่าเผื่อการด้อยค่า</w:t>
      </w:r>
      <w:r w:rsidR="0029491A" w:rsidRPr="000A149C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>ของ</w:t>
      </w:r>
      <w:r w:rsidRPr="000A149C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>สิทธิการขยายกิจการในต่างประเทศ</w:t>
      </w:r>
      <w:r w:rsidRPr="000A149C">
        <w:rPr>
          <w:rFonts w:ascii="Browallia New" w:hAnsi="Browallia New" w:cs="Browallia New"/>
          <w:caps/>
          <w:sz w:val="28"/>
          <w:szCs w:val="28"/>
          <w:cs/>
          <w:lang w:eastAsia="zh-HK"/>
        </w:rPr>
        <w:t>จำนวน</w:t>
      </w:r>
      <w:r w:rsidRPr="000A149C">
        <w:rPr>
          <w:rFonts w:ascii="Browallia New" w:hAnsi="Browallia New" w:cs="Browallia New"/>
          <w:caps/>
          <w:sz w:val="28"/>
          <w:szCs w:val="28"/>
          <w:lang w:eastAsia="zh-HK"/>
        </w:rPr>
        <w:t xml:space="preserve"> 523.7</w:t>
      </w:r>
      <w:r w:rsidR="0029491A" w:rsidRPr="000A149C">
        <w:rPr>
          <w:rFonts w:ascii="Browallia New" w:hAnsi="Browallia New" w:cs="Browallia New"/>
          <w:caps/>
          <w:sz w:val="28"/>
          <w:szCs w:val="28"/>
          <w:lang w:eastAsia="zh-HK"/>
        </w:rPr>
        <w:t>0</w:t>
      </w:r>
      <w:r w:rsidRPr="000A149C">
        <w:rPr>
          <w:rFonts w:ascii="Browallia New" w:hAnsi="Browallia New" w:cs="Browallia New"/>
          <w:caps/>
          <w:sz w:val="28"/>
          <w:szCs w:val="28"/>
          <w:lang w:eastAsia="zh-HK"/>
        </w:rPr>
        <w:t xml:space="preserve"> </w:t>
      </w:r>
      <w:r w:rsidRPr="000A149C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>ล้านบาท</w:t>
      </w:r>
      <w:r w:rsidRPr="000A149C">
        <w:rPr>
          <w:rFonts w:ascii="Browallia New" w:hAnsi="Browallia New" w:cs="Browallia New"/>
          <w:caps/>
          <w:sz w:val="28"/>
          <w:szCs w:val="28"/>
          <w:cs/>
          <w:lang w:eastAsia="zh-HK"/>
        </w:rPr>
        <w:t xml:space="preserve"> เนื่องจากผู้บริหารพิจารณาว่า</w:t>
      </w:r>
      <w:r w:rsidR="00FE236F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>ยัง</w:t>
      </w:r>
      <w:r w:rsidRPr="000A149C">
        <w:rPr>
          <w:rFonts w:ascii="Browallia New" w:hAnsi="Browallia New" w:cs="Browallia New" w:hint="cs"/>
          <w:caps/>
          <w:sz w:val="28"/>
          <w:szCs w:val="28"/>
          <w:cs/>
          <w:lang w:eastAsia="zh-HK"/>
        </w:rPr>
        <w:t>ไม่มีแผนการขยายกิจการในต่างประเทศในอนาคตอันใกล้</w:t>
      </w:r>
    </w:p>
    <w:p w14:paraId="4AE4D447" w14:textId="77777777" w:rsidR="00544880" w:rsidRDefault="00544880" w:rsidP="00882D7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451F0FF" w14:textId="77777777" w:rsidR="00FB5C61" w:rsidRPr="005F619F" w:rsidRDefault="00FB5C61" w:rsidP="00D0232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F619F">
        <w:rPr>
          <w:rFonts w:ascii="Browallia New" w:hAnsi="Browallia New" w:cs="Browallia New" w:hint="cs"/>
          <w:sz w:val="28"/>
          <w:szCs w:val="28"/>
          <w:u w:val="single"/>
          <w:cs/>
        </w:rPr>
        <w:t>ค่าความนิยม</w:t>
      </w:r>
    </w:p>
    <w:p w14:paraId="76973DC6" w14:textId="77777777" w:rsidR="00FB5C61" w:rsidRPr="005F619F" w:rsidRDefault="00FB5C61" w:rsidP="00FB5C6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329DEA6" w14:textId="2706D180" w:rsidR="0092153E" w:rsidRPr="0065358A" w:rsidRDefault="0035279F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ค่าความนิยม</w:t>
      </w:r>
      <w:r w:rsidR="0092153E" w:rsidRPr="00DD63B2">
        <w:rPr>
          <w:rFonts w:ascii="Browallia New" w:hAnsi="Browallia New" w:cs="Browallia New"/>
          <w:color w:val="auto"/>
          <w:sz w:val="28"/>
          <w:szCs w:val="28"/>
          <w:cs/>
        </w:rPr>
        <w:t>เกิดจากการซื้อ</w:t>
      </w:r>
      <w:r w:rsidR="0092153E">
        <w:rPr>
          <w:rFonts w:ascii="Browallia New" w:hAnsi="Browallia New" w:cs="Browallia New" w:hint="cs"/>
          <w:sz w:val="28"/>
          <w:szCs w:val="28"/>
          <w:cs/>
        </w:rPr>
        <w:t xml:space="preserve">ธุรกิจเสริมความงาม </w:t>
      </w:r>
      <w:r w:rsidR="0092153E" w:rsidRPr="00DD63B2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="0092153E">
        <w:rPr>
          <w:rFonts w:ascii="Browallia New" w:hAnsi="Browallia New" w:cs="Browallia New"/>
          <w:sz w:val="28"/>
          <w:szCs w:val="28"/>
        </w:rPr>
        <w:t>2557</w:t>
      </w:r>
      <w:r w:rsidR="009215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F7639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B32AA0" w:rsidRPr="00B32AA0">
        <w:rPr>
          <w:rFonts w:ascii="Browallia New" w:hAnsi="Browallia New" w:cs="Browallia New"/>
          <w:sz w:val="28"/>
          <w:szCs w:val="28"/>
          <w:cs/>
        </w:rPr>
        <w:t>ได้ถูกปันส่วนให้แก่หน่วยสินทรัพย์ที่ก่อให้เกิดเงินสด (</w:t>
      </w:r>
      <w:r w:rsidR="00B32AA0" w:rsidRPr="00B32AA0">
        <w:rPr>
          <w:rFonts w:ascii="Browallia New" w:hAnsi="Browallia New" w:cs="Browallia New"/>
          <w:sz w:val="28"/>
          <w:szCs w:val="28"/>
        </w:rPr>
        <w:t xml:space="preserve">CGU) </w:t>
      </w:r>
      <w:r w:rsidR="00B32AA0" w:rsidRPr="00B32AA0">
        <w:rPr>
          <w:rFonts w:ascii="Browallia New" w:hAnsi="Browallia New" w:cs="Browallia New"/>
          <w:sz w:val="28"/>
          <w:szCs w:val="28"/>
          <w:cs/>
        </w:rPr>
        <w:t>ที่</w:t>
      </w:r>
      <w:r w:rsidR="003F7639">
        <w:rPr>
          <w:rFonts w:ascii="Browallia New" w:hAnsi="Browallia New" w:cs="Browallia New" w:hint="cs"/>
          <w:sz w:val="28"/>
          <w:szCs w:val="28"/>
          <w:cs/>
        </w:rPr>
        <w:t>เกี่ยวข้อง</w:t>
      </w:r>
    </w:p>
    <w:p w14:paraId="184F5AC0" w14:textId="571456A1" w:rsidR="0035279F" w:rsidRDefault="0035279F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309C477" w14:textId="69438A9B" w:rsidR="0009128E" w:rsidRDefault="0035279F" w:rsidP="00C338F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รายการเคลื่อนไหวสำหรับมูลค่าของค่าความนิยม มีดังนี้</w:t>
      </w:r>
    </w:p>
    <w:p w14:paraId="5F293E2A" w14:textId="77777777" w:rsidR="00BB47D4" w:rsidRDefault="00BB47D4" w:rsidP="00C338F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0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8"/>
        <w:gridCol w:w="1590"/>
        <w:gridCol w:w="198"/>
        <w:gridCol w:w="1590"/>
      </w:tblGrid>
      <w:tr w:rsidR="0035279F" w:rsidRPr="00C04DF6" w14:paraId="1AB41D57" w14:textId="77777777" w:rsidTr="004E3DB5">
        <w:trPr>
          <w:cantSplit/>
        </w:trPr>
        <w:tc>
          <w:tcPr>
            <w:tcW w:w="5528" w:type="dxa"/>
          </w:tcPr>
          <w:p w14:paraId="76EF92CB" w14:textId="77777777" w:rsidR="0035279F" w:rsidRPr="00C04DF6" w:rsidRDefault="0035279F" w:rsidP="0019293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3378" w:type="dxa"/>
            <w:gridSpan w:val="3"/>
          </w:tcPr>
          <w:p w14:paraId="5FDF75B9" w14:textId="77777777" w:rsidR="0035279F" w:rsidRPr="00C04DF6" w:rsidRDefault="0035279F" w:rsidP="0019293B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04DF6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04DF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04DF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5279F" w:rsidRPr="00C04DF6" w14:paraId="3A35D8FA" w14:textId="77777777" w:rsidTr="004E3DB5">
        <w:trPr>
          <w:cantSplit/>
        </w:trPr>
        <w:tc>
          <w:tcPr>
            <w:tcW w:w="5528" w:type="dxa"/>
          </w:tcPr>
          <w:p w14:paraId="0AD65200" w14:textId="77777777" w:rsidR="0035279F" w:rsidRPr="00C04DF6" w:rsidRDefault="0035279F" w:rsidP="0019293B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378" w:type="dxa"/>
            <w:gridSpan w:val="3"/>
            <w:tcBorders>
              <w:bottom w:val="single" w:sz="4" w:space="0" w:color="auto"/>
            </w:tcBorders>
          </w:tcPr>
          <w:p w14:paraId="5B1470BD" w14:textId="77777777" w:rsidR="0035279F" w:rsidRPr="00C04DF6" w:rsidRDefault="0035279F" w:rsidP="0019293B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279F" w:rsidRPr="00C04DF6" w14:paraId="6360CEE6" w14:textId="77777777" w:rsidTr="004E3DB5">
        <w:trPr>
          <w:cantSplit/>
        </w:trPr>
        <w:tc>
          <w:tcPr>
            <w:tcW w:w="5528" w:type="dxa"/>
          </w:tcPr>
          <w:p w14:paraId="3ED1D240" w14:textId="77777777" w:rsidR="0035279F" w:rsidRPr="00C04DF6" w:rsidRDefault="0035279F" w:rsidP="0019293B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BBC84" w14:textId="5FBF6746" w:rsidR="0035279F" w:rsidRPr="00C04DF6" w:rsidRDefault="002059BA" w:rsidP="0019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2FFBD092" w14:textId="77777777" w:rsidR="0035279F" w:rsidRPr="00C04DF6" w:rsidRDefault="0035279F" w:rsidP="0019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D48DA" w14:textId="19E9683A" w:rsidR="0035279F" w:rsidRPr="00C04DF6" w:rsidRDefault="002059BA" w:rsidP="0019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35279F" w:rsidRPr="009A51CF" w14:paraId="169AE40D" w14:textId="77777777" w:rsidTr="004E3DB5">
        <w:trPr>
          <w:cantSplit/>
          <w:trHeight w:val="269"/>
        </w:trPr>
        <w:tc>
          <w:tcPr>
            <w:tcW w:w="5528" w:type="dxa"/>
          </w:tcPr>
          <w:p w14:paraId="13EE497D" w14:textId="77777777" w:rsidR="0035279F" w:rsidRPr="009A51CF" w:rsidRDefault="0035279F" w:rsidP="0019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37860485" w14:textId="77777777" w:rsidR="0035279F" w:rsidRPr="009A51CF" w:rsidRDefault="0035279F" w:rsidP="0019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2B68406E" w14:textId="77777777" w:rsidR="0035279F" w:rsidRPr="009A51CF" w:rsidRDefault="0035279F" w:rsidP="0019293B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90" w:type="dxa"/>
            <w:shd w:val="clear" w:color="auto" w:fill="auto"/>
          </w:tcPr>
          <w:p w14:paraId="597C74D5" w14:textId="77777777" w:rsidR="0035279F" w:rsidRPr="009A51CF" w:rsidRDefault="0035279F" w:rsidP="00192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059BA" w:rsidRPr="00C04DF6" w14:paraId="468AF54E" w14:textId="77777777" w:rsidTr="00FA5048">
        <w:trPr>
          <w:cantSplit/>
        </w:trPr>
        <w:tc>
          <w:tcPr>
            <w:tcW w:w="5528" w:type="dxa"/>
          </w:tcPr>
          <w:p w14:paraId="4F2B83F0" w14:textId="31972A59" w:rsidR="002059BA" w:rsidRPr="0035279F" w:rsidRDefault="002059BA" w:rsidP="002059BA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มูลค่าตามบัญชี </w:t>
            </w:r>
            <w:r w:rsidR="00D02327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="00D0232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สุทธิ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590" w:type="dxa"/>
            <w:shd w:val="clear" w:color="auto" w:fill="auto"/>
          </w:tcPr>
          <w:p w14:paraId="53717763" w14:textId="10FEEE8F" w:rsidR="002059BA" w:rsidRPr="00562E0B" w:rsidRDefault="00FA5048" w:rsidP="0080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ab/>
              <w:t>1,420</w:t>
            </w:r>
            <w:r w:rsidR="00444D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811</w:t>
            </w:r>
          </w:p>
        </w:tc>
        <w:tc>
          <w:tcPr>
            <w:tcW w:w="198" w:type="dxa"/>
            <w:shd w:val="clear" w:color="auto" w:fill="auto"/>
          </w:tcPr>
          <w:p w14:paraId="42FDEBB4" w14:textId="77777777" w:rsidR="002059BA" w:rsidRPr="00562E0B" w:rsidRDefault="002059BA" w:rsidP="00205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0" w:type="dxa"/>
            <w:shd w:val="clear" w:color="auto" w:fill="auto"/>
          </w:tcPr>
          <w:p w14:paraId="224830F5" w14:textId="076DDC4F" w:rsidR="002059BA" w:rsidRPr="00562E0B" w:rsidRDefault="002059BA" w:rsidP="00205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2E0B">
              <w:rPr>
                <w:rFonts w:ascii="Browallia New" w:hAnsi="Browallia New" w:cs="Browallia New"/>
                <w:sz w:val="28"/>
                <w:szCs w:val="28"/>
              </w:rPr>
              <w:t>2,258,659</w:t>
            </w:r>
          </w:p>
        </w:tc>
      </w:tr>
      <w:tr w:rsidR="002059BA" w:rsidRPr="00AB0CF9" w14:paraId="1DF61D62" w14:textId="77777777" w:rsidTr="00562E0B">
        <w:trPr>
          <w:cantSplit/>
          <w:trHeight w:val="306"/>
        </w:trPr>
        <w:tc>
          <w:tcPr>
            <w:tcW w:w="5528" w:type="dxa"/>
          </w:tcPr>
          <w:p w14:paraId="5BF1840E" w14:textId="466F82FE" w:rsidR="002059BA" w:rsidRPr="00AB0CF9" w:rsidRDefault="002059BA" w:rsidP="002059BA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B0CF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B0C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0232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ด้อยค่า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5B63FB4E" w14:textId="50C555B5" w:rsidR="002059BA" w:rsidRPr="00444DD1" w:rsidRDefault="00444DD1" w:rsidP="0080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44DD1">
              <w:rPr>
                <w:rFonts w:ascii="Browallia New" w:hAnsi="Browallia New" w:cs="Browallia New"/>
                <w:sz w:val="28"/>
                <w:szCs w:val="28"/>
              </w:rPr>
              <w:t>(1,334,882)</w:t>
            </w:r>
            <w:r w:rsidR="00FA5048" w:rsidRPr="00444DD1">
              <w:rPr>
                <w:rFonts w:ascii="Browallia New" w:hAnsi="Browallia New" w:cs="Browallia New"/>
                <w:sz w:val="28"/>
                <w:szCs w:val="28"/>
              </w:rPr>
              <w:t xml:space="preserve">            </w:t>
            </w:r>
          </w:p>
        </w:tc>
        <w:tc>
          <w:tcPr>
            <w:tcW w:w="198" w:type="dxa"/>
            <w:shd w:val="clear" w:color="auto" w:fill="auto"/>
          </w:tcPr>
          <w:p w14:paraId="25ACC098" w14:textId="77777777" w:rsidR="002059BA" w:rsidRPr="00444DD1" w:rsidRDefault="002059BA" w:rsidP="00205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F655837" w14:textId="2A4D235C" w:rsidR="002059BA" w:rsidRPr="00562E0B" w:rsidRDefault="002059BA" w:rsidP="00205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2E0B">
              <w:rPr>
                <w:rFonts w:ascii="Browallia New" w:hAnsi="Browallia New" w:cs="Browallia New"/>
                <w:sz w:val="28"/>
                <w:szCs w:val="28"/>
              </w:rPr>
              <w:t>(837,848)</w:t>
            </w:r>
          </w:p>
        </w:tc>
      </w:tr>
      <w:tr w:rsidR="002059BA" w:rsidRPr="00C04DF6" w14:paraId="10D0207D" w14:textId="77777777" w:rsidTr="004E3DB5">
        <w:trPr>
          <w:cantSplit/>
          <w:trHeight w:val="351"/>
        </w:trPr>
        <w:tc>
          <w:tcPr>
            <w:tcW w:w="5528" w:type="dxa"/>
          </w:tcPr>
          <w:p w14:paraId="05D2058F" w14:textId="77777777" w:rsidR="002059BA" w:rsidRPr="0035279F" w:rsidRDefault="002059BA" w:rsidP="002059BA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มูลค่าตามบัญชี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สุทธิ ณ วันที่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52BE0F7" w14:textId="0C8F99CD" w:rsidR="002059BA" w:rsidRPr="00562E0B" w:rsidRDefault="00444DD1" w:rsidP="0080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85,929</w:t>
            </w:r>
          </w:p>
        </w:tc>
        <w:tc>
          <w:tcPr>
            <w:tcW w:w="198" w:type="dxa"/>
            <w:shd w:val="clear" w:color="auto" w:fill="auto"/>
          </w:tcPr>
          <w:p w14:paraId="5F624F67" w14:textId="77777777" w:rsidR="002059BA" w:rsidRPr="00562E0B" w:rsidRDefault="002059BA" w:rsidP="00205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98CFCEE" w14:textId="2CB70106" w:rsidR="002059BA" w:rsidRPr="00562E0B" w:rsidRDefault="002059BA" w:rsidP="00205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2E0B">
              <w:rPr>
                <w:rFonts w:ascii="Browallia New" w:hAnsi="Browallia New" w:cs="Browallia New"/>
                <w:sz w:val="28"/>
                <w:szCs w:val="28"/>
              </w:rPr>
              <w:t>1,420,811</w:t>
            </w:r>
          </w:p>
        </w:tc>
      </w:tr>
    </w:tbl>
    <w:p w14:paraId="1B7B0FB6" w14:textId="77777777" w:rsidR="0035279F" w:rsidRDefault="0035279F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B168AB6" w14:textId="77777777" w:rsidR="0092153E" w:rsidRPr="00DD63B2" w:rsidRDefault="0092153E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i/>
          <w:iCs/>
          <w:color w:val="auto"/>
          <w:sz w:val="28"/>
          <w:szCs w:val="28"/>
          <w:cs/>
        </w:rPr>
      </w:pPr>
      <w:r w:rsidRPr="00DD63B2">
        <w:rPr>
          <w:rFonts w:ascii="Browallia New" w:hAnsi="Browallia New" w:cs="Browallia New"/>
          <w:i/>
          <w:iCs/>
          <w:sz w:val="28"/>
          <w:szCs w:val="28"/>
          <w:cs/>
        </w:rPr>
        <w:t>การทดสอบการด้อยค่า</w:t>
      </w:r>
    </w:p>
    <w:p w14:paraId="24C331FE" w14:textId="62BD8769" w:rsidR="000A149C" w:rsidRPr="000A149C" w:rsidRDefault="0092153E" w:rsidP="000A149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0A149C">
        <w:rPr>
          <w:rFonts w:ascii="Browallia New" w:hAnsi="Browallia New" w:cs="Browallia New"/>
          <w:color w:val="auto"/>
          <w:sz w:val="28"/>
          <w:szCs w:val="28"/>
          <w:cs/>
        </w:rPr>
        <w:t>การทดสอบการด้อยค่าประจำปี ผู้บริหารคำนวณมูลค่าที่คาดว่าจะได้รับคืนของธุรกิจเสริมความงาม โดยได้ว่าจ้างบริษัทที่ปรึกษาทางการเงินแห่งหนึ่งเพื่อทำการประเมินมูลค่าที่คาดว่าจะได้รับคืน ที่ปรึกษาทางการเงินได้ประมาณการกระแสเงินสดอ้างอิงจากการประมาณการทางการเงิน อ้างอิงจากแผนการเงินและการดำเนินงานของ</w:t>
      </w:r>
      <w:r w:rsidRPr="000A149C">
        <w:rPr>
          <w:rFonts w:ascii="Browallia New" w:hAnsi="Browallia New" w:cs="Browallia New" w:hint="cs"/>
          <w:color w:val="auto"/>
          <w:sz w:val="28"/>
          <w:szCs w:val="28"/>
          <w:cs/>
        </w:rPr>
        <w:t>ธุรกิจเสริมความงาม</w:t>
      </w:r>
      <w:r w:rsidRPr="000A149C">
        <w:rPr>
          <w:rFonts w:ascii="Browallia New" w:hAnsi="Browallia New" w:cs="Browallia New"/>
          <w:color w:val="auto"/>
          <w:sz w:val="28"/>
          <w:szCs w:val="28"/>
          <w:cs/>
        </w:rPr>
        <w:t xml:space="preserve"> ซึ่งได้รับการอนุมัติจากผู้บริหาร</w:t>
      </w:r>
      <w:r w:rsidR="000A149C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A149C" w:rsidRPr="000A149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ผู้บริหารกำหนดมูลค่าที่คาดว่าจะได้รับคืนโดยประเมินจากมูลค่ายุติธรรมหักต้นทุนในการจำหน่ายของสินทรัพย์นั้น การประเมินมูลค่านี้พิจารณาจากข้อมูลระดับ </w:t>
      </w:r>
      <w:r w:rsidR="000A149C" w:rsidRPr="000A149C">
        <w:rPr>
          <w:rFonts w:ascii="Browallia New" w:hAnsi="Browallia New" w:cs="Browallia New"/>
          <w:color w:val="auto"/>
          <w:sz w:val="28"/>
          <w:szCs w:val="28"/>
        </w:rPr>
        <w:t>3</w:t>
      </w:r>
      <w:r w:rsidR="000A149C" w:rsidRPr="000A149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เนื่องจากมีการใช้ข้อมูลที่ไม่สามารถสังเกตได้นำมาใช้ในการประเมินมูลค่า</w:t>
      </w:r>
      <w:r w:rsidR="000A149C" w:rsidRPr="000A149C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0AD460E8" w14:textId="1580FD22" w:rsidR="0092153E" w:rsidRPr="00DD63B2" w:rsidRDefault="0092153E" w:rsidP="003F054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1920C14" w14:textId="77777777" w:rsidR="0092153E" w:rsidRPr="00344D86" w:rsidRDefault="0092153E" w:rsidP="003F054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44D86">
        <w:rPr>
          <w:rFonts w:ascii="Browallia New" w:hAnsi="Browallia New" w:cs="Browallia New"/>
          <w:sz w:val="28"/>
          <w:szCs w:val="28"/>
          <w:cs/>
        </w:rPr>
        <w:lastRenderedPageBreak/>
        <w:t>ข้อสมมติฐานที่ใช้ในการคำน</w:t>
      </w:r>
      <w:r>
        <w:rPr>
          <w:rFonts w:ascii="Browallia New" w:hAnsi="Browallia New" w:cs="Browallia New"/>
          <w:sz w:val="28"/>
          <w:szCs w:val="28"/>
          <w:cs/>
        </w:rPr>
        <w:t>วณมูลค่าที่คาดว่าจะได้รับคืนมี</w:t>
      </w:r>
      <w:r w:rsidRPr="00344D86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AE65122" w14:textId="77777777" w:rsidR="003F054C" w:rsidRPr="00BB47D4" w:rsidRDefault="003F054C" w:rsidP="003F054C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6520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5528"/>
        <w:gridCol w:w="992"/>
      </w:tblGrid>
      <w:tr w:rsidR="003F054C" w:rsidRPr="00E84C9B" w14:paraId="2F2DF2DB" w14:textId="77777777" w:rsidTr="004E3DB5">
        <w:tc>
          <w:tcPr>
            <w:tcW w:w="5528" w:type="dxa"/>
            <w:vAlign w:val="bottom"/>
          </w:tcPr>
          <w:p w14:paraId="40C32E30" w14:textId="357F32C7" w:rsidR="003F054C" w:rsidRPr="007B1CAB" w:rsidRDefault="003F054C" w:rsidP="003F054C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left="162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5830C0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  <w:r w:rsidR="000323C1">
              <w:rPr>
                <w:rFonts w:ascii="Browallia New" w:hAnsi="Browallia New" w:cs="Browallia New" w:hint="cs"/>
                <w:sz w:val="28"/>
                <w:szCs w:val="28"/>
                <w:cs/>
              </w:rPr>
              <w:t>ถัวเฉลี่ย</w:t>
            </w:r>
            <w:r w:rsidRPr="005830C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CFC10E" w14:textId="3BC1E79D" w:rsidR="003F054C" w:rsidRPr="005830C0" w:rsidRDefault="00D60295" w:rsidP="004E3DB5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</w:t>
            </w:r>
          </w:p>
        </w:tc>
      </w:tr>
      <w:tr w:rsidR="003F054C" w:rsidRPr="00E84C9B" w14:paraId="4AF3CA55" w14:textId="77777777" w:rsidTr="004E3DB5">
        <w:tc>
          <w:tcPr>
            <w:tcW w:w="5528" w:type="dxa"/>
            <w:vAlign w:val="bottom"/>
          </w:tcPr>
          <w:p w14:paraId="4DB13F04" w14:textId="51858168" w:rsidR="003F054C" w:rsidRPr="00344D86" w:rsidRDefault="003F054C" w:rsidP="003F054C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left="162"/>
              <w:rPr>
                <w:rFonts w:ascii="Browallia New" w:hAnsi="Browallia New" w:cs="Browallia New"/>
                <w:sz w:val="28"/>
                <w:szCs w:val="28"/>
              </w:rPr>
            </w:pPr>
            <w:r w:rsidRPr="00344D86">
              <w:rPr>
                <w:rFonts w:ascii="Browallia New" w:hAnsi="Browallia New" w:cs="Browallia New"/>
                <w:sz w:val="28"/>
                <w:szCs w:val="28"/>
                <w:cs/>
              </w:rPr>
              <w:t>อัตรา</w:t>
            </w:r>
            <w:r w:rsidR="00D60295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="00FA5048">
              <w:rPr>
                <w:rFonts w:ascii="Browallia New" w:hAnsi="Browallia New" w:cs="Browallia New" w:hint="cs"/>
                <w:sz w:val="28"/>
                <w:szCs w:val="28"/>
                <w:cs/>
              </w:rPr>
              <w:t>เติบโต</w:t>
            </w:r>
            <w:r w:rsidRPr="00344D8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CB57CB" w14:textId="2974E9D4" w:rsidR="003F054C" w:rsidRPr="005830C0" w:rsidRDefault="0029491A" w:rsidP="004E3DB5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3.70</w:t>
            </w:r>
          </w:p>
        </w:tc>
      </w:tr>
      <w:tr w:rsidR="00D60295" w:rsidRPr="00E84C9B" w14:paraId="706081DF" w14:textId="77777777" w:rsidTr="004E3DB5">
        <w:tc>
          <w:tcPr>
            <w:tcW w:w="5528" w:type="dxa"/>
            <w:vAlign w:val="bottom"/>
          </w:tcPr>
          <w:p w14:paraId="6965C3E8" w14:textId="1954BFAD" w:rsidR="00D60295" w:rsidRPr="00344D86" w:rsidRDefault="00D60295" w:rsidP="003F054C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lef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4D86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199472" w14:textId="38AE53C6" w:rsidR="00D60295" w:rsidRDefault="00D60295" w:rsidP="004E3DB5">
            <w:pPr>
              <w:tabs>
                <w:tab w:val="clear" w:pos="907"/>
                <w:tab w:val="left" w:pos="931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12.</w:t>
            </w:r>
            <w:r w:rsidR="0029491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A504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</w:tr>
    </w:tbl>
    <w:p w14:paraId="20753E0F" w14:textId="77777777" w:rsidR="00F4253D" w:rsidRPr="00BB47D4" w:rsidRDefault="00F4253D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0"/>
          <w:szCs w:val="20"/>
          <w:u w:val="single"/>
        </w:rPr>
      </w:pPr>
    </w:p>
    <w:p w14:paraId="7E10458C" w14:textId="4F558FAA" w:rsidR="0092153E" w:rsidRPr="00E06347" w:rsidRDefault="0092153E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E06347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สมมติฐานของกระแสเงินสด</w:t>
      </w:r>
    </w:p>
    <w:p w14:paraId="5148F8CE" w14:textId="77777777" w:rsidR="0092153E" w:rsidRPr="003F054C" w:rsidRDefault="0092153E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F054C">
        <w:rPr>
          <w:rFonts w:ascii="Browallia New" w:hAnsi="Browallia New" w:cs="Browallia New"/>
          <w:sz w:val="28"/>
          <w:szCs w:val="28"/>
          <w:cs/>
        </w:rPr>
        <w:t>ผู้บริหารประมาณ</w:t>
      </w:r>
      <w:r w:rsidRPr="003F054C">
        <w:rPr>
          <w:rFonts w:ascii="Browallia New" w:hAnsi="Browallia New" w:cs="Browallia New" w:hint="cs"/>
          <w:sz w:val="28"/>
          <w:szCs w:val="28"/>
          <w:cs/>
        </w:rPr>
        <w:t>การ</w:t>
      </w:r>
      <w:r w:rsidRPr="003F054C">
        <w:rPr>
          <w:rFonts w:ascii="Browallia New" w:hAnsi="Browallia New" w:cs="Browallia New"/>
          <w:sz w:val="28"/>
          <w:szCs w:val="28"/>
          <w:cs/>
        </w:rPr>
        <w:t>กำไรขั้นต้นใกล้เคียงกับอัตรากำไรขั้นต้นปกติของบริษัท</w:t>
      </w:r>
      <w:r w:rsidRPr="003F054C">
        <w:rPr>
          <w:rFonts w:ascii="Browallia New" w:hAnsi="Browallia New" w:cs="Browallia New" w:hint="cs"/>
          <w:sz w:val="28"/>
          <w:szCs w:val="28"/>
          <w:cs/>
        </w:rPr>
        <w:t>จากประสบการณ์ในอดีต</w:t>
      </w:r>
      <w:r w:rsidR="0009275A">
        <w:rPr>
          <w:rFonts w:ascii="Browallia New" w:hAnsi="Browallia New" w:cs="Browallia New" w:hint="cs"/>
          <w:sz w:val="28"/>
          <w:szCs w:val="28"/>
          <w:cs/>
        </w:rPr>
        <w:t>กับการคาดการณ์การเติบโตของตลาด</w:t>
      </w:r>
      <w:r w:rsidRPr="003F054C">
        <w:rPr>
          <w:rFonts w:ascii="Browallia New" w:hAnsi="Browallia New" w:cs="Browallia New"/>
          <w:sz w:val="28"/>
          <w:szCs w:val="28"/>
          <w:cs/>
        </w:rPr>
        <w:t xml:space="preserve"> ผู้บริหารเชื่อว่าเป็นข้อมูลที่ดีที่สุดที่สามารถหาได้ในการประมาณการนี้ </w:t>
      </w:r>
    </w:p>
    <w:p w14:paraId="777DD4DE" w14:textId="77777777" w:rsidR="003F054C" w:rsidRPr="0029491A" w:rsidRDefault="003F054C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u w:val="single"/>
        </w:rPr>
      </w:pPr>
    </w:p>
    <w:p w14:paraId="315C4747" w14:textId="77777777" w:rsidR="0092153E" w:rsidRPr="00E06347" w:rsidRDefault="0092153E" w:rsidP="0092153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E06347">
        <w:rPr>
          <w:rFonts w:ascii="Browallia New" w:hAnsi="Browallia New" w:cs="Browallia New"/>
          <w:sz w:val="28"/>
          <w:szCs w:val="28"/>
          <w:u w:val="single"/>
          <w:cs/>
        </w:rPr>
        <w:t>อัตราการเติบโต</w:t>
      </w:r>
    </w:p>
    <w:p w14:paraId="1D6EAC0B" w14:textId="77777777" w:rsidR="000A149C" w:rsidRPr="000A149C" w:rsidRDefault="0092153E" w:rsidP="000A149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F054C">
        <w:rPr>
          <w:rFonts w:ascii="Browallia New" w:hAnsi="Browallia New" w:cs="Browallia New"/>
          <w:sz w:val="28"/>
          <w:szCs w:val="28"/>
          <w:cs/>
        </w:rPr>
        <w:t>อัตราการเติบโตถัวเฉลี่ยถ่วงน้ำหนักที่ใช้อ้างอิงจาก</w:t>
      </w:r>
      <w:r w:rsidRPr="003F054C">
        <w:rPr>
          <w:rFonts w:ascii="Browallia New" w:hAnsi="Browallia New" w:cs="Browallia New" w:hint="cs"/>
          <w:sz w:val="28"/>
          <w:szCs w:val="28"/>
          <w:cs/>
        </w:rPr>
        <w:t>อัตราการเติบโตเศรษฐกิจของประเทศ</w:t>
      </w:r>
      <w:r w:rsidRPr="003F054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A149C" w:rsidRPr="000A149C">
        <w:rPr>
          <w:rFonts w:ascii="Browallia New" w:hAnsi="Browallia New" w:cs="Browallia New"/>
          <w:sz w:val="28"/>
          <w:szCs w:val="28"/>
          <w:cs/>
        </w:rPr>
        <w:t>อัตราการเติบโตถัวเฉลี่ย</w:t>
      </w:r>
      <w:r w:rsidR="000A149C" w:rsidRPr="000A149C">
        <w:rPr>
          <w:rFonts w:ascii="Browallia New" w:hAnsi="Browallia New" w:cs="Browallia New" w:hint="cs"/>
          <w:sz w:val="28"/>
          <w:szCs w:val="28"/>
          <w:cs/>
        </w:rPr>
        <w:t>ใช้ในการคาดการณ์กระแสเงินสดหลังจากการประมาณการ</w:t>
      </w:r>
    </w:p>
    <w:p w14:paraId="324334C4" w14:textId="5CFA1E16" w:rsidR="00FA5048" w:rsidRDefault="00FA5048" w:rsidP="00C338F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F8E61DE" w14:textId="77777777" w:rsidR="000A149C" w:rsidRPr="000A149C" w:rsidRDefault="000A149C" w:rsidP="000A149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A149C">
        <w:rPr>
          <w:rFonts w:ascii="Browallia New" w:hAnsi="Browallia New" w:cs="Browallia New" w:hint="cs"/>
          <w:sz w:val="28"/>
          <w:szCs w:val="28"/>
          <w:u w:val="single"/>
          <w:cs/>
        </w:rPr>
        <w:t>ต้นทุนในการจำหน่าย</w:t>
      </w:r>
    </w:p>
    <w:p w14:paraId="744D7B08" w14:textId="77777777" w:rsidR="000A149C" w:rsidRPr="000A149C" w:rsidRDefault="000A149C" w:rsidP="000A149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A149C">
        <w:rPr>
          <w:rFonts w:ascii="Browallia New" w:hAnsi="Browallia New" w:cs="Browallia New"/>
          <w:sz w:val="28"/>
          <w:szCs w:val="28"/>
          <w:cs/>
        </w:rPr>
        <w:t>ประมาณการมาจาก</w:t>
      </w:r>
      <w:r w:rsidRPr="000A149C">
        <w:rPr>
          <w:rFonts w:ascii="Browallia New" w:hAnsi="Browallia New" w:cs="Browallia New" w:hint="cs"/>
          <w:sz w:val="28"/>
          <w:szCs w:val="28"/>
          <w:cs/>
        </w:rPr>
        <w:t>ประสบการณ์ในอดีตของบริษัทใน</w:t>
      </w:r>
      <w:r w:rsidRPr="000A149C">
        <w:rPr>
          <w:rFonts w:ascii="Browallia New" w:hAnsi="Browallia New" w:cs="Browallia New"/>
          <w:sz w:val="28"/>
          <w:szCs w:val="28"/>
          <w:cs/>
        </w:rPr>
        <w:t>การขายสินทรัพย์</w:t>
      </w:r>
    </w:p>
    <w:p w14:paraId="02610877" w14:textId="77777777" w:rsidR="000A149C" w:rsidRDefault="000A149C" w:rsidP="00C338F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0DD3762" w14:textId="77777777" w:rsidR="0092153E" w:rsidRPr="00E06347" w:rsidRDefault="0092153E" w:rsidP="00BB47D4">
      <w:pPr>
        <w:tabs>
          <w:tab w:val="clear" w:pos="454"/>
          <w:tab w:val="left" w:pos="630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06347">
        <w:rPr>
          <w:rFonts w:ascii="Browallia New" w:hAnsi="Browallia New" w:cs="Browallia New"/>
          <w:sz w:val="28"/>
          <w:szCs w:val="28"/>
          <w:u w:val="single"/>
          <w:cs/>
        </w:rPr>
        <w:t>อัตราคิดลด</w:t>
      </w:r>
    </w:p>
    <w:p w14:paraId="01A27456" w14:textId="6996F8ED" w:rsidR="0092153E" w:rsidRDefault="0092153E" w:rsidP="00BB47D4">
      <w:pPr>
        <w:tabs>
          <w:tab w:val="clear" w:pos="454"/>
          <w:tab w:val="left" w:pos="630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อัตรา</w:t>
      </w:r>
      <w:r w:rsidR="001C37ED">
        <w:rPr>
          <w:rFonts w:ascii="Browallia New" w:hAnsi="Browallia New" w:cs="Browallia New"/>
          <w:sz w:val="28"/>
          <w:szCs w:val="28"/>
          <w:cs/>
        </w:rPr>
        <w:t>คิดลด</w:t>
      </w:r>
      <w:r>
        <w:rPr>
          <w:rFonts w:ascii="Browallia New" w:hAnsi="Browallia New" w:cs="Browallia New"/>
          <w:sz w:val="28"/>
          <w:szCs w:val="28"/>
          <w:cs/>
        </w:rPr>
        <w:t>ได้</w:t>
      </w:r>
      <w:r w:rsidRPr="00DD63B2">
        <w:rPr>
          <w:rFonts w:ascii="Browallia New" w:hAnsi="Browallia New" w:cs="Browallia New"/>
          <w:sz w:val="28"/>
          <w:szCs w:val="28"/>
          <w:cs/>
        </w:rPr>
        <w:t>สะท้อนถึงการประเมินสถานการณ์ตลาดในปัจจุบันของมูลค่าเงินตามเวลาและความเ</w:t>
      </w:r>
      <w:r>
        <w:rPr>
          <w:rFonts w:ascii="Browallia New" w:hAnsi="Browallia New" w:cs="Browallia New"/>
          <w:sz w:val="28"/>
          <w:szCs w:val="28"/>
          <w:cs/>
        </w:rPr>
        <w:t>สี่ยงเฉพาะเจาะ</w:t>
      </w:r>
      <w:r>
        <w:rPr>
          <w:rFonts w:ascii="Browallia New" w:hAnsi="Browallia New" w:cs="Browallia New" w:hint="cs"/>
          <w:sz w:val="28"/>
          <w:szCs w:val="28"/>
          <w:cs/>
        </w:rPr>
        <w:t>จ</w:t>
      </w:r>
      <w:r w:rsidRPr="00DD63B2">
        <w:rPr>
          <w:rFonts w:ascii="Browallia New" w:hAnsi="Browallia New" w:cs="Browallia New"/>
          <w:sz w:val="28"/>
          <w:szCs w:val="28"/>
          <w:cs/>
        </w:rPr>
        <w:t>งของ</w:t>
      </w:r>
      <w:r>
        <w:rPr>
          <w:rFonts w:ascii="Browallia New" w:hAnsi="Browallia New" w:cs="Browallia New" w:hint="cs"/>
          <w:sz w:val="28"/>
          <w:szCs w:val="28"/>
          <w:cs/>
        </w:rPr>
        <w:t>สินทรัพย์</w:t>
      </w:r>
      <w:r w:rsidRPr="00DD63B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FBA38E9" w14:textId="77777777" w:rsidR="00F4253D" w:rsidRPr="0029491A" w:rsidRDefault="00F4253D" w:rsidP="0092153E">
      <w:pPr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5055B087" w14:textId="1FE0EF54" w:rsidR="0092153E" w:rsidRPr="007B1CAB" w:rsidRDefault="0092153E" w:rsidP="00750FE5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ในระหว่างปี</w:t>
      </w:r>
      <w:r w:rsidRPr="007B1CAB">
        <w:rPr>
          <w:rFonts w:ascii="Browallia New" w:hAnsi="Browallia New" w:cs="Browallia New"/>
          <w:sz w:val="28"/>
          <w:szCs w:val="28"/>
        </w:rPr>
        <w:t xml:space="preserve"> 25</w:t>
      </w:r>
      <w:r w:rsidR="003D2504">
        <w:rPr>
          <w:rFonts w:ascii="Browallia New" w:hAnsi="Browallia New" w:cs="Browallia New"/>
          <w:sz w:val="28"/>
          <w:szCs w:val="28"/>
        </w:rPr>
        <w:t>60</w:t>
      </w:r>
      <w:r w:rsidRPr="007B1CAB">
        <w:rPr>
          <w:rFonts w:ascii="Browallia New" w:hAnsi="Browallia New" w:cs="Browallia New"/>
          <w:sz w:val="28"/>
          <w:szCs w:val="28"/>
        </w:rPr>
        <w:t xml:space="preserve"> </w:t>
      </w:r>
      <w:r w:rsidRPr="007B1CAB">
        <w:rPr>
          <w:rFonts w:ascii="Browallia New" w:hAnsi="Browallia New" w:cs="Browallia New"/>
          <w:sz w:val="28"/>
          <w:szCs w:val="28"/>
          <w:cs/>
        </w:rPr>
        <w:t>บริษัทรับรู้ขาดทุนจากการด้อยค่าของค่า</w:t>
      </w:r>
      <w:r w:rsidRPr="000E0795">
        <w:rPr>
          <w:rFonts w:ascii="Browallia New" w:hAnsi="Browallia New" w:cs="Browallia New"/>
          <w:sz w:val="28"/>
          <w:szCs w:val="28"/>
          <w:cs/>
        </w:rPr>
        <w:t xml:space="preserve">ความนิยม </w:t>
      </w:r>
      <w:r w:rsidR="00775BE2" w:rsidRPr="000E0795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444DD1">
        <w:rPr>
          <w:rFonts w:ascii="Browallia New" w:hAnsi="Browallia New" w:cs="Browallia New"/>
          <w:sz w:val="28"/>
          <w:szCs w:val="28"/>
        </w:rPr>
        <w:t>1,335</w:t>
      </w:r>
      <w:r w:rsidR="000E0795" w:rsidRPr="000E0795">
        <w:rPr>
          <w:rFonts w:ascii="Browallia New" w:hAnsi="Browallia New" w:cs="Browallia New"/>
          <w:sz w:val="28"/>
          <w:szCs w:val="28"/>
        </w:rPr>
        <w:t xml:space="preserve"> </w:t>
      </w:r>
      <w:r w:rsidR="00775BE2" w:rsidRPr="000E0795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Pr="000E0795">
        <w:rPr>
          <w:rFonts w:ascii="Browallia New" w:hAnsi="Browallia New" w:cs="Browallia New"/>
          <w:sz w:val="28"/>
          <w:szCs w:val="28"/>
          <w:cs/>
        </w:rPr>
        <w:t>ซึ่งปัจจัย</w:t>
      </w:r>
      <w:r w:rsidRPr="007B1CAB">
        <w:rPr>
          <w:rFonts w:ascii="Browallia New" w:hAnsi="Browallia New" w:cs="Browallia New"/>
          <w:sz w:val="28"/>
          <w:szCs w:val="28"/>
          <w:cs/>
        </w:rPr>
        <w:t>หลักที่มีผลต่อการขาดทุนดังกล่าวเกิดจากการลดลงของรายได้ที่เคยคาดการณ์ไว้อย่างมีสาระสำคัญ เนื่องจากปัจจัยภายนอกต่าง ๆ ตลอดจนภาวะการณ์โดยรวม</w:t>
      </w:r>
    </w:p>
    <w:p w14:paraId="0262081C" w14:textId="77777777" w:rsidR="0092153E" w:rsidRPr="00566E70" w:rsidRDefault="0092153E" w:rsidP="007F03B2">
      <w:pPr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05DDC9AE" w14:textId="0EBF4F2F" w:rsidR="0092153E" w:rsidRPr="00DD63B2" w:rsidRDefault="0092153E" w:rsidP="00750FE5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50FE5">
        <w:rPr>
          <w:rFonts w:ascii="Browallia New" w:hAnsi="Browallia New" w:cs="Browallia New"/>
          <w:sz w:val="28"/>
          <w:szCs w:val="28"/>
          <w:cs/>
        </w:rPr>
        <w:t>ผู้บริหารไม่ได้พิจารณาถึงการเปลี่ยนแปลงอื่นที่อาจเกิดขึ้นและอาจจำเป็นต้องเปลี่ยนแปลงประมาณการที่สำคัญ อย่างไรก็ตาม มูลค่าที่คาดว่าจะได้รับคืนมีความอ่อนไหวจากการเปลี่ยนแปลงของอัตราคิดลด ซึ่งหากอัตราการคิดลดเพิ่มขึ้น/ลดลง ร้อย</w:t>
      </w:r>
      <w:r w:rsidRPr="000A149C">
        <w:rPr>
          <w:rFonts w:ascii="Browallia New" w:hAnsi="Browallia New" w:cs="Browallia New"/>
          <w:sz w:val="28"/>
          <w:szCs w:val="28"/>
          <w:cs/>
        </w:rPr>
        <w:t xml:space="preserve">ละ </w:t>
      </w:r>
      <w:r w:rsidRPr="000A149C">
        <w:rPr>
          <w:rFonts w:ascii="Browallia New" w:hAnsi="Browallia New" w:cs="Browallia New"/>
          <w:sz w:val="28"/>
          <w:szCs w:val="28"/>
        </w:rPr>
        <w:t>0.</w:t>
      </w:r>
      <w:r w:rsidR="0071668E" w:rsidRPr="000A149C">
        <w:rPr>
          <w:rFonts w:ascii="Browallia New" w:hAnsi="Browallia New" w:cs="Browallia New"/>
          <w:sz w:val="28"/>
          <w:szCs w:val="28"/>
        </w:rPr>
        <w:t>2</w:t>
      </w:r>
      <w:r w:rsidRPr="000A149C">
        <w:rPr>
          <w:rFonts w:ascii="Browallia New" w:hAnsi="Browallia New" w:cs="Browallia New"/>
          <w:sz w:val="28"/>
          <w:szCs w:val="28"/>
        </w:rPr>
        <w:t>5</w:t>
      </w:r>
      <w:r w:rsidRPr="000A149C">
        <w:rPr>
          <w:rFonts w:ascii="Browallia New" w:hAnsi="Browallia New" w:cs="Browallia New"/>
          <w:sz w:val="28"/>
          <w:szCs w:val="28"/>
          <w:cs/>
        </w:rPr>
        <w:t xml:space="preserve"> มีผล</w:t>
      </w:r>
      <w:r w:rsidRPr="000A149C">
        <w:rPr>
          <w:rFonts w:ascii="Browallia New" w:hAnsi="Browallia New" w:cs="Browallia New" w:hint="cs"/>
          <w:sz w:val="28"/>
          <w:szCs w:val="28"/>
          <w:cs/>
        </w:rPr>
        <w:t>ทำ</w:t>
      </w:r>
      <w:r w:rsidRPr="000A149C">
        <w:rPr>
          <w:rFonts w:ascii="Browallia New" w:hAnsi="Browallia New" w:cs="Browallia New"/>
          <w:sz w:val="28"/>
          <w:szCs w:val="28"/>
          <w:cs/>
        </w:rPr>
        <w:t>ให้มูลค่า</w:t>
      </w:r>
      <w:r w:rsidR="00FA5048" w:rsidRPr="000A149C">
        <w:rPr>
          <w:rFonts w:ascii="Browallia New" w:hAnsi="Browallia New" w:cs="Browallia New" w:hint="cs"/>
          <w:sz w:val="28"/>
          <w:szCs w:val="28"/>
          <w:cs/>
        </w:rPr>
        <w:t>ที่</w:t>
      </w:r>
      <w:r w:rsidR="00FA5048">
        <w:rPr>
          <w:rFonts w:ascii="Browallia New" w:hAnsi="Browallia New" w:cs="Browallia New" w:hint="cs"/>
          <w:sz w:val="28"/>
          <w:szCs w:val="28"/>
          <w:cs/>
        </w:rPr>
        <w:t>คาดว่าจะได้รับคืน</w:t>
      </w:r>
      <w:r w:rsidRPr="00750FE5">
        <w:rPr>
          <w:rFonts w:ascii="Browallia New" w:hAnsi="Browallia New" w:cs="Browallia New"/>
          <w:sz w:val="28"/>
          <w:szCs w:val="28"/>
          <w:cs/>
        </w:rPr>
        <w:t xml:space="preserve">ลดลง/เพิ่มขึ้น จำนวน </w:t>
      </w:r>
      <w:r w:rsidR="00444DD1">
        <w:rPr>
          <w:rFonts w:ascii="Browallia New" w:hAnsi="Browallia New" w:cs="Browallia New"/>
          <w:sz w:val="28"/>
          <w:szCs w:val="28"/>
        </w:rPr>
        <w:t>61</w:t>
      </w:r>
      <w:r w:rsidRPr="00750FE5">
        <w:rPr>
          <w:rFonts w:ascii="Browallia New" w:hAnsi="Browallia New" w:cs="Browallia New"/>
          <w:sz w:val="28"/>
          <w:szCs w:val="28"/>
          <w:cs/>
        </w:rPr>
        <w:t xml:space="preserve"> ล้านบาท และ </w:t>
      </w:r>
      <w:r w:rsidR="00444DD1">
        <w:rPr>
          <w:rFonts w:ascii="Browallia New" w:hAnsi="Browallia New" w:cs="Browallia New"/>
          <w:sz w:val="28"/>
          <w:szCs w:val="28"/>
        </w:rPr>
        <w:t>65</w:t>
      </w:r>
      <w:r w:rsidRPr="00750FE5">
        <w:rPr>
          <w:rFonts w:ascii="Browallia New" w:hAnsi="Browallia New" w:cs="Browallia New"/>
          <w:sz w:val="28"/>
          <w:szCs w:val="28"/>
          <w:cs/>
        </w:rPr>
        <w:t xml:space="preserve"> ล้านบาท ตามลำดับ</w:t>
      </w:r>
      <w:r w:rsidRPr="00DD63B2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288ED1D6" w14:textId="77777777" w:rsidR="0092153E" w:rsidRPr="00BB47D4" w:rsidRDefault="0092153E" w:rsidP="0092153E">
      <w:pPr>
        <w:rPr>
          <w:sz w:val="28"/>
          <w:szCs w:val="28"/>
        </w:rPr>
      </w:pPr>
    </w:p>
    <w:p w14:paraId="0A14BD00" w14:textId="24F59786" w:rsidR="00EE21F4" w:rsidRDefault="00ED3010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30075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เงินกู้ยืมระยะสั้นจาก</w:t>
      </w:r>
      <w:r w:rsidRPr="00E30075">
        <w:rPr>
          <w:rFonts w:ascii="Browallia New" w:hAnsi="Browallia New" w:cs="Browallia New" w:hint="cs"/>
          <w:sz w:val="28"/>
          <w:szCs w:val="28"/>
          <w:u w:val="single"/>
          <w:cs/>
        </w:rPr>
        <w:t>สถาบันการเงิน</w:t>
      </w:r>
    </w:p>
    <w:p w14:paraId="7CC2B942" w14:textId="77777777" w:rsidR="00142AEE" w:rsidRPr="00E30075" w:rsidRDefault="00142AEE" w:rsidP="00142AE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4"/>
        <w:gridCol w:w="1134"/>
        <w:gridCol w:w="141"/>
        <w:gridCol w:w="1134"/>
        <w:gridCol w:w="142"/>
        <w:gridCol w:w="1154"/>
        <w:gridCol w:w="142"/>
        <w:gridCol w:w="1134"/>
      </w:tblGrid>
      <w:tr w:rsidR="009A51CF" w:rsidRPr="00E30075" w14:paraId="036E0E5A" w14:textId="77777777" w:rsidTr="00E11697">
        <w:trPr>
          <w:cantSplit/>
        </w:trPr>
        <w:tc>
          <w:tcPr>
            <w:tcW w:w="3984" w:type="dxa"/>
          </w:tcPr>
          <w:p w14:paraId="1142F1D9" w14:textId="77777777" w:rsidR="009A51CF" w:rsidRPr="00E30075" w:rsidRDefault="009A51CF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5044D711" w14:textId="77777777" w:rsidR="009A51CF" w:rsidRPr="00E30075" w:rsidRDefault="009A51CF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7BFB7AB8" w14:textId="77777777" w:rsidR="009A51CF" w:rsidRPr="00E30075" w:rsidRDefault="009A51CF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99FD2FC" w14:textId="77777777" w:rsidR="009A51CF" w:rsidRPr="00E30075" w:rsidRDefault="009A51CF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E30075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E30075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A51CF" w:rsidRPr="00E30075" w14:paraId="3EAA9E60" w14:textId="77777777" w:rsidTr="00D02327">
        <w:trPr>
          <w:cantSplit/>
        </w:trPr>
        <w:tc>
          <w:tcPr>
            <w:tcW w:w="3984" w:type="dxa"/>
          </w:tcPr>
          <w:p w14:paraId="30294F77" w14:textId="77777777" w:rsidR="009A51CF" w:rsidRPr="00E30075" w:rsidRDefault="009A51CF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DA479F" w14:textId="77777777" w:rsidR="009A51CF" w:rsidRPr="00E30075" w:rsidRDefault="009A51CF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FFA6BDD" w14:textId="77777777" w:rsidR="009A51CF" w:rsidRPr="00E30075" w:rsidRDefault="009A51CF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508D39B" w14:textId="77777777" w:rsidR="009A51CF" w:rsidRPr="00E30075" w:rsidRDefault="009A51CF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36339" w:rsidRPr="00E30075" w14:paraId="3D7C07F8" w14:textId="77777777" w:rsidTr="00D02327">
        <w:trPr>
          <w:cantSplit/>
        </w:trPr>
        <w:tc>
          <w:tcPr>
            <w:tcW w:w="3984" w:type="dxa"/>
          </w:tcPr>
          <w:p w14:paraId="328AA424" w14:textId="77777777" w:rsidR="00C36339" w:rsidRPr="00E30075" w:rsidRDefault="00C36339" w:rsidP="00C36339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7B5B3" w14:textId="66BF3DB9" w:rsidR="00C36339" w:rsidRPr="00E30075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0792457C" w14:textId="77777777" w:rsidR="00C36339" w:rsidRPr="00E30075" w:rsidRDefault="00C36339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805508" w14:textId="408E4DF1" w:rsidR="00C36339" w:rsidRPr="00E30075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42" w:type="dxa"/>
          </w:tcPr>
          <w:p w14:paraId="034AC31D" w14:textId="77777777" w:rsidR="00C36339" w:rsidRPr="00E30075" w:rsidRDefault="00C36339" w:rsidP="00C3633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62BF3A5" w14:textId="29E650FD" w:rsidR="00C36339" w:rsidRPr="00E30075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3F2EDF0E" w14:textId="77777777" w:rsidR="00C36339" w:rsidRPr="00E30075" w:rsidRDefault="00C36339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2FEBF7" w14:textId="5BEBD472" w:rsidR="00C36339" w:rsidRPr="00E30075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9A51CF" w:rsidRPr="00566E70" w14:paraId="3D96680A" w14:textId="77777777" w:rsidTr="00D02327">
        <w:trPr>
          <w:cantSplit/>
          <w:trHeight w:val="269"/>
        </w:trPr>
        <w:tc>
          <w:tcPr>
            <w:tcW w:w="3984" w:type="dxa"/>
          </w:tcPr>
          <w:p w14:paraId="5A4A997F" w14:textId="77777777" w:rsidR="009A51CF" w:rsidRPr="00566E70" w:rsidRDefault="009A51CF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AEF8642" w14:textId="77777777" w:rsidR="009A51CF" w:rsidRPr="00566E70" w:rsidRDefault="009A51CF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FE8C1C" w14:textId="77777777" w:rsidR="009A51CF" w:rsidRPr="00566E70" w:rsidRDefault="009A51CF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2D51EB02" w14:textId="77777777" w:rsidR="009A51CF" w:rsidRPr="00566E70" w:rsidRDefault="009A51CF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3AB18797" w14:textId="77777777" w:rsidR="009A51CF" w:rsidRPr="00566E70" w:rsidRDefault="009A51CF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4" w:type="dxa"/>
          </w:tcPr>
          <w:p w14:paraId="47AB79DB" w14:textId="77777777" w:rsidR="009A51CF" w:rsidRPr="00566E70" w:rsidRDefault="009A51CF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</w:tcPr>
          <w:p w14:paraId="186EA3C6" w14:textId="77777777" w:rsidR="009A51CF" w:rsidRPr="00566E70" w:rsidRDefault="009A51CF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</w:tcPr>
          <w:p w14:paraId="678D94E8" w14:textId="77777777" w:rsidR="009A51CF" w:rsidRPr="00566E70" w:rsidRDefault="009A51CF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D2504" w:rsidRPr="00E30075" w14:paraId="5137BF85" w14:textId="77777777" w:rsidTr="00444DD1">
        <w:trPr>
          <w:cantSplit/>
        </w:trPr>
        <w:tc>
          <w:tcPr>
            <w:tcW w:w="3984" w:type="dxa"/>
            <w:vAlign w:val="bottom"/>
          </w:tcPr>
          <w:p w14:paraId="4E2226B7" w14:textId="77777777" w:rsidR="003D2504" w:rsidRPr="00E30075" w:rsidRDefault="003D2504" w:rsidP="003D2504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30075">
              <w:rPr>
                <w:rStyle w:val="PageNumber"/>
                <w:rFonts w:ascii="Browallia New" w:hAnsi="Browallia New" w:cs="Browallia New"/>
                <w:sz w:val="28"/>
                <w:szCs w:val="28"/>
                <w:cs/>
              </w:rPr>
              <w:t>ต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134" w:type="dxa"/>
            <w:shd w:val="clear" w:color="auto" w:fill="auto"/>
          </w:tcPr>
          <w:p w14:paraId="0F342794" w14:textId="45DCE453" w:rsidR="003D2504" w:rsidRPr="00E30075" w:rsidRDefault="005830D6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10,007</w:t>
            </w:r>
          </w:p>
        </w:tc>
        <w:tc>
          <w:tcPr>
            <w:tcW w:w="141" w:type="dxa"/>
            <w:shd w:val="clear" w:color="auto" w:fill="auto"/>
          </w:tcPr>
          <w:p w14:paraId="5EDF1E39" w14:textId="77777777" w:rsidR="003D2504" w:rsidRPr="00E30075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975929" w14:textId="77C5730B" w:rsidR="003D2504" w:rsidRPr="00E30075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</w:rPr>
              <w:t xml:space="preserve">       9,507</w:t>
            </w:r>
          </w:p>
        </w:tc>
        <w:tc>
          <w:tcPr>
            <w:tcW w:w="142" w:type="dxa"/>
          </w:tcPr>
          <w:p w14:paraId="39443550" w14:textId="77777777" w:rsidR="003D2504" w:rsidRPr="00E30075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08BE197B" w14:textId="77304320" w:rsidR="003D2504" w:rsidRPr="00E30075" w:rsidRDefault="00934AB6" w:rsidP="00444DD1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FE427DF" w14:textId="77777777" w:rsidR="003D2504" w:rsidRPr="00E30075" w:rsidRDefault="003D2504" w:rsidP="0044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DA8BF2" w14:textId="5BCE13FB" w:rsidR="003D2504" w:rsidRPr="00E30075" w:rsidRDefault="003D2504" w:rsidP="00444DD1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</w:tr>
      <w:tr w:rsidR="003D2504" w:rsidRPr="00E30075" w14:paraId="3822F94E" w14:textId="77777777" w:rsidTr="00D02327">
        <w:trPr>
          <w:cantSplit/>
          <w:trHeight w:val="306"/>
        </w:trPr>
        <w:tc>
          <w:tcPr>
            <w:tcW w:w="3984" w:type="dxa"/>
            <w:vAlign w:val="bottom"/>
          </w:tcPr>
          <w:p w14:paraId="62BB2DDA" w14:textId="77777777" w:rsidR="003D2504" w:rsidRPr="00E30075" w:rsidRDefault="003D2504" w:rsidP="003D2504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หนี้สินภายใต้สัญญาทรัส</w:t>
            </w: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ต์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รีซีท</w:t>
            </w:r>
          </w:p>
        </w:tc>
        <w:tc>
          <w:tcPr>
            <w:tcW w:w="1134" w:type="dxa"/>
            <w:shd w:val="clear" w:color="auto" w:fill="auto"/>
          </w:tcPr>
          <w:p w14:paraId="41DAEA8C" w14:textId="46302F4D" w:rsidR="003D2504" w:rsidRPr="00E30075" w:rsidRDefault="005830D6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522,994</w:t>
            </w:r>
          </w:p>
        </w:tc>
        <w:tc>
          <w:tcPr>
            <w:tcW w:w="141" w:type="dxa"/>
            <w:shd w:val="clear" w:color="auto" w:fill="auto"/>
          </w:tcPr>
          <w:p w14:paraId="0664DB59" w14:textId="77777777" w:rsidR="003D2504" w:rsidRPr="00E30075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F9AAE" w14:textId="208BAEE7" w:rsidR="003D2504" w:rsidRPr="00E30075" w:rsidRDefault="003D2504" w:rsidP="00FF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</w:rPr>
              <w:t>361,734</w:t>
            </w:r>
          </w:p>
        </w:tc>
        <w:tc>
          <w:tcPr>
            <w:tcW w:w="142" w:type="dxa"/>
          </w:tcPr>
          <w:p w14:paraId="311DEBA4" w14:textId="77777777" w:rsidR="003D2504" w:rsidRPr="00E30075" w:rsidRDefault="003D2504" w:rsidP="003D250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3E5B1AA" w14:textId="5C85B09D" w:rsidR="003D2504" w:rsidRPr="00E30075" w:rsidRDefault="00236FB6" w:rsidP="003D2504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454,985</w:t>
            </w:r>
          </w:p>
        </w:tc>
        <w:tc>
          <w:tcPr>
            <w:tcW w:w="142" w:type="dxa"/>
          </w:tcPr>
          <w:p w14:paraId="7DDDC4B5" w14:textId="77777777" w:rsidR="003D2504" w:rsidRPr="00E30075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D060EB" w14:textId="6153AD2B" w:rsidR="003D2504" w:rsidRPr="00E30075" w:rsidRDefault="003D2504" w:rsidP="003D2504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</w:rPr>
              <w:t>302,932</w:t>
            </w:r>
          </w:p>
        </w:tc>
      </w:tr>
      <w:tr w:rsidR="003D2504" w:rsidRPr="00E30075" w14:paraId="499346C2" w14:textId="77777777" w:rsidTr="00D02327">
        <w:trPr>
          <w:cantSplit/>
          <w:trHeight w:val="306"/>
        </w:trPr>
        <w:tc>
          <w:tcPr>
            <w:tcW w:w="3984" w:type="dxa"/>
            <w:vAlign w:val="bottom"/>
          </w:tcPr>
          <w:p w14:paraId="30C2E853" w14:textId="77777777" w:rsidR="003D2504" w:rsidRPr="00E30075" w:rsidRDefault="003D2504" w:rsidP="003D2504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34" w:type="dxa"/>
            <w:shd w:val="clear" w:color="auto" w:fill="auto"/>
          </w:tcPr>
          <w:p w14:paraId="40577A77" w14:textId="41936D12" w:rsidR="003D2504" w:rsidRPr="00E30075" w:rsidRDefault="005830D6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405,033</w:t>
            </w:r>
          </w:p>
        </w:tc>
        <w:tc>
          <w:tcPr>
            <w:tcW w:w="141" w:type="dxa"/>
            <w:shd w:val="clear" w:color="auto" w:fill="auto"/>
          </w:tcPr>
          <w:p w14:paraId="7701F78D" w14:textId="77777777" w:rsidR="003D2504" w:rsidRPr="00E30075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82D1A3" w14:textId="053108CB" w:rsidR="003D2504" w:rsidRPr="00E30075" w:rsidRDefault="003D2504" w:rsidP="00FF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</w:rPr>
              <w:t>1,263,299</w:t>
            </w:r>
          </w:p>
        </w:tc>
        <w:tc>
          <w:tcPr>
            <w:tcW w:w="142" w:type="dxa"/>
          </w:tcPr>
          <w:p w14:paraId="32B125F8" w14:textId="77777777" w:rsidR="003D2504" w:rsidRPr="00E30075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10A6712" w14:textId="0FD5640F" w:rsidR="003D2504" w:rsidRPr="00E30075" w:rsidRDefault="00236FB6" w:rsidP="003D2504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20FE6D" w14:textId="77777777" w:rsidR="003D2504" w:rsidRPr="00E30075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CD49C0" w14:textId="136F2BE1" w:rsidR="003D2504" w:rsidRPr="00E30075" w:rsidRDefault="003D2504" w:rsidP="003D2504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</w:rPr>
              <w:t>767,186</w:t>
            </w:r>
          </w:p>
        </w:tc>
      </w:tr>
      <w:tr w:rsidR="003D2504" w:rsidRPr="00C04DF6" w14:paraId="7AF21344" w14:textId="77777777" w:rsidTr="00D02327">
        <w:trPr>
          <w:cantSplit/>
          <w:trHeight w:val="351"/>
        </w:trPr>
        <w:tc>
          <w:tcPr>
            <w:tcW w:w="3984" w:type="dxa"/>
            <w:vAlign w:val="bottom"/>
          </w:tcPr>
          <w:p w14:paraId="320E4B8E" w14:textId="77777777" w:rsidR="003D2504" w:rsidRPr="00E30075" w:rsidRDefault="003D2504" w:rsidP="003D2504">
            <w:pPr>
              <w:pStyle w:val="Heading7"/>
              <w:ind w:left="294"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56093" w14:textId="4FCC2C0C" w:rsidR="003D2504" w:rsidRPr="00E30075" w:rsidRDefault="005830D6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938,034</w:t>
            </w:r>
          </w:p>
        </w:tc>
        <w:tc>
          <w:tcPr>
            <w:tcW w:w="141" w:type="dxa"/>
            <w:shd w:val="clear" w:color="auto" w:fill="auto"/>
          </w:tcPr>
          <w:p w14:paraId="5706C702" w14:textId="77777777" w:rsidR="003D2504" w:rsidRPr="00E30075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3A0D8F3D" w14:textId="1CC6FE25" w:rsidR="003D2504" w:rsidRPr="00E30075" w:rsidRDefault="003D2504" w:rsidP="00FF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</w:rPr>
              <w:t>1,634,540</w:t>
            </w:r>
          </w:p>
        </w:tc>
        <w:tc>
          <w:tcPr>
            <w:tcW w:w="142" w:type="dxa"/>
          </w:tcPr>
          <w:p w14:paraId="353CE623" w14:textId="77777777" w:rsidR="003D2504" w:rsidRPr="00E30075" w:rsidRDefault="003D2504" w:rsidP="003D250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7C55916C" w14:textId="417703E2" w:rsidR="003D2504" w:rsidRPr="00E30075" w:rsidRDefault="00236FB6" w:rsidP="003D2504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454,985</w:t>
            </w:r>
          </w:p>
        </w:tc>
        <w:tc>
          <w:tcPr>
            <w:tcW w:w="142" w:type="dxa"/>
          </w:tcPr>
          <w:p w14:paraId="79B8CBB9" w14:textId="77777777" w:rsidR="003D2504" w:rsidRPr="00E30075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16C8333" w14:textId="47A81F7D" w:rsidR="003D2504" w:rsidRPr="00E30075" w:rsidRDefault="003D2504" w:rsidP="003D2504">
            <w:pPr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</w:rPr>
              <w:t>1,070,118</w:t>
            </w:r>
          </w:p>
        </w:tc>
      </w:tr>
    </w:tbl>
    <w:p w14:paraId="33DA0C71" w14:textId="77777777" w:rsidR="009A51CF" w:rsidRPr="00566E70" w:rsidRDefault="009A51CF" w:rsidP="00E760B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088EA268" w14:textId="77777777" w:rsidR="00345877" w:rsidRDefault="00345877" w:rsidP="00345877">
      <w:pPr>
        <w:pStyle w:val="CordiaNew"/>
        <w:shd w:val="clear" w:color="auto" w:fill="FFFFFF" w:themeFill="background1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75BE2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 xml:space="preserve">ณ วันที่ </w:t>
      </w:r>
      <w:r w:rsidRPr="00775BE2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775BE2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775BE2">
        <w:rPr>
          <w:rFonts w:ascii="Browallia New" w:hAnsi="Browallia New" w:cs="Browallia New"/>
          <w:sz w:val="28"/>
          <w:szCs w:val="28"/>
          <w:lang w:val="en-GB"/>
        </w:rPr>
        <w:t>25</w:t>
      </w:r>
      <w:r>
        <w:rPr>
          <w:rFonts w:ascii="Browallia New" w:hAnsi="Browallia New" w:cs="Browallia New"/>
          <w:sz w:val="28"/>
          <w:szCs w:val="28"/>
          <w:lang w:val="en-GB"/>
        </w:rPr>
        <w:t>60</w:t>
      </w:r>
      <w:r w:rsidRPr="00775BE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75BE2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775BE2">
        <w:rPr>
          <w:rFonts w:ascii="Browallia New" w:hAnsi="Browallia New" w:cs="Browallia New"/>
          <w:sz w:val="28"/>
          <w:szCs w:val="28"/>
          <w:lang w:val="en-GB"/>
        </w:rPr>
        <w:t>25</w:t>
      </w:r>
      <w:r>
        <w:rPr>
          <w:rFonts w:ascii="Browallia New" w:hAnsi="Browallia New" w:cs="Browallia New"/>
          <w:sz w:val="28"/>
          <w:szCs w:val="28"/>
          <w:lang w:val="en-GB"/>
        </w:rPr>
        <w:t>59</w:t>
      </w:r>
      <w:r w:rsidRPr="00775BE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75BE2">
        <w:rPr>
          <w:rFonts w:ascii="Browallia New" w:hAnsi="Browallia New" w:cs="Browallia New"/>
          <w:sz w:val="28"/>
          <w:szCs w:val="28"/>
          <w:cs/>
          <w:lang w:val="en-GB"/>
        </w:rPr>
        <w:t>บริษัทและบริษัทย่อยมีตั๋วสัญญาใช้เงินและหนี้สินภายใต้สัญญาทรัสต์รีซีท โดยมีอัตราดอกเบี้ยร้อย</w:t>
      </w:r>
      <w:r w:rsidRPr="00C23D65">
        <w:rPr>
          <w:rFonts w:ascii="Browallia New" w:hAnsi="Browallia New" w:cs="Browallia New"/>
          <w:sz w:val="28"/>
          <w:szCs w:val="28"/>
          <w:cs/>
          <w:lang w:val="en-GB"/>
        </w:rPr>
        <w:t xml:space="preserve">ละ </w:t>
      </w:r>
      <w:r w:rsidRPr="00C23D65">
        <w:rPr>
          <w:rFonts w:ascii="Browallia New" w:hAnsi="Browallia New" w:cs="Browallia New"/>
          <w:sz w:val="28"/>
          <w:szCs w:val="28"/>
          <w:lang w:val="en-GB"/>
        </w:rPr>
        <w:t>2.00 - 4.35</w:t>
      </w:r>
      <w:r w:rsidRPr="00775BE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75BE2">
        <w:rPr>
          <w:rFonts w:ascii="Browallia New" w:hAnsi="Browallia New" w:cs="Browallia New"/>
          <w:sz w:val="28"/>
          <w:szCs w:val="28"/>
          <w:cs/>
          <w:lang w:val="en-GB"/>
        </w:rPr>
        <w:t xml:space="preserve">ต่อปี ตามลำดับ เพื่อใช้สำหรับการซื้อสินค้า </w:t>
      </w:r>
    </w:p>
    <w:p w14:paraId="1AD5EAE7" w14:textId="77777777" w:rsidR="00FB150B" w:rsidRPr="00BB47D4" w:rsidRDefault="00FB150B" w:rsidP="00345877">
      <w:pPr>
        <w:pStyle w:val="CordiaNew"/>
        <w:shd w:val="clear" w:color="auto" w:fill="FFFFFF" w:themeFill="background1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ABC0D4C" w14:textId="2390DFBB" w:rsidR="00345877" w:rsidRDefault="00345877" w:rsidP="00345877">
      <w:pPr>
        <w:pStyle w:val="CordiaNew"/>
        <w:shd w:val="clear" w:color="auto" w:fill="FFFFFF" w:themeFill="background1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ตั๋วแลกเงิน ณ </w:t>
      </w:r>
      <w:r w:rsidRPr="00775BE2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Pr="00775BE2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775BE2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775BE2">
        <w:rPr>
          <w:rFonts w:ascii="Browallia New" w:hAnsi="Browallia New" w:cs="Browallia New"/>
          <w:sz w:val="28"/>
          <w:szCs w:val="28"/>
          <w:lang w:val="en-GB"/>
        </w:rPr>
        <w:t>25</w:t>
      </w:r>
      <w:r>
        <w:rPr>
          <w:rFonts w:ascii="Browallia New" w:hAnsi="Browallia New" w:cs="Browallia New"/>
          <w:sz w:val="28"/>
          <w:szCs w:val="28"/>
          <w:lang w:val="en-GB"/>
        </w:rPr>
        <w:t>60</w:t>
      </w:r>
      <w:r w:rsidRPr="00775BE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B20CD">
        <w:rPr>
          <w:rFonts w:ascii="Browallia New" w:hAnsi="Browallia New" w:cs="Browallia New" w:hint="cs"/>
          <w:sz w:val="28"/>
          <w:szCs w:val="28"/>
          <w:cs/>
          <w:lang w:val="en-GB"/>
        </w:rPr>
        <w:t>มี</w:t>
      </w:r>
      <w:r w:rsidRPr="001B20CD">
        <w:rPr>
          <w:rFonts w:ascii="Browallia New" w:hAnsi="Browallia New" w:cs="Browallia New"/>
          <w:sz w:val="28"/>
          <w:szCs w:val="28"/>
          <w:cs/>
          <w:lang w:val="en-GB"/>
        </w:rPr>
        <w:t xml:space="preserve">ระยะเวลา </w:t>
      </w:r>
      <w:r w:rsidR="001B20CD" w:rsidRPr="001B20CD">
        <w:rPr>
          <w:rFonts w:ascii="Browallia New" w:hAnsi="Browallia New" w:cs="Browallia New"/>
          <w:sz w:val="28"/>
          <w:szCs w:val="28"/>
        </w:rPr>
        <w:t>31</w:t>
      </w:r>
      <w:r w:rsidRPr="001B20CD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1B20CD">
        <w:rPr>
          <w:rFonts w:ascii="Browallia New" w:hAnsi="Browallia New" w:cs="Browallia New"/>
          <w:sz w:val="28"/>
          <w:szCs w:val="28"/>
          <w:lang w:val="en-GB"/>
        </w:rPr>
        <w:t>-</w:t>
      </w:r>
      <w:r w:rsidRPr="001B20CD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1B20CD" w:rsidRPr="001B20CD">
        <w:rPr>
          <w:rFonts w:ascii="Browallia New" w:hAnsi="Browallia New" w:cs="Browallia New"/>
          <w:sz w:val="28"/>
          <w:szCs w:val="28"/>
          <w:lang w:val="en-GB"/>
        </w:rPr>
        <w:t>91</w:t>
      </w:r>
      <w:r w:rsidRPr="001B20C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B20CD">
        <w:rPr>
          <w:rFonts w:ascii="Browallia New" w:hAnsi="Browallia New" w:cs="Browallia New" w:hint="cs"/>
          <w:sz w:val="28"/>
          <w:szCs w:val="28"/>
          <w:cs/>
          <w:lang w:val="en-GB"/>
        </w:rPr>
        <w:t>วัน ค้ำ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ประกันโดย</w:t>
      </w:r>
      <w:r w:rsidRPr="003374A9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</w:p>
    <w:p w14:paraId="6B56E43D" w14:textId="77777777" w:rsidR="00345877" w:rsidRPr="00BB47D4" w:rsidRDefault="00345877" w:rsidP="00345877">
      <w:pPr>
        <w:pStyle w:val="CordiaNew"/>
        <w:shd w:val="clear" w:color="auto" w:fill="FFFFFF" w:themeFill="background1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F7EEADF" w14:textId="6FCD6DBE" w:rsidR="00345877" w:rsidRPr="003374A9" w:rsidRDefault="00345877" w:rsidP="00345877">
      <w:pPr>
        <w:pStyle w:val="CordiaNew"/>
        <w:shd w:val="clear" w:color="auto" w:fill="FFFFFF" w:themeFill="background1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743A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ตามที่ประชุมคณะกรรมการบริษัทครั้งที่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2/2559 </w:t>
      </w:r>
      <w:r w:rsidRPr="003374A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เมื่อวันที่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3374A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มกราคม </w:t>
      </w:r>
      <w:r w:rsidRPr="00F743A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2559 </w:t>
      </w:r>
      <w:r w:rsidRPr="003374A9">
        <w:rPr>
          <w:rFonts w:ascii="Browallia New" w:hAnsi="Browallia New" w:cs="Browallia New" w:hint="cs"/>
          <w:sz w:val="28"/>
          <w:szCs w:val="28"/>
          <w:cs/>
          <w:lang w:val="en-GB"/>
        </w:rPr>
        <w:t>ที่ประชุมมีมติการออกและเสนอขาย</w:t>
      </w:r>
      <w:r w:rsidR="00BB47D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</w:t>
      </w:r>
      <w:r w:rsidRPr="00F743A4">
        <w:rPr>
          <w:rFonts w:ascii="Browallia New" w:hAnsi="Browallia New" w:cs="Browallia New" w:hint="cs"/>
          <w:sz w:val="28"/>
          <w:szCs w:val="28"/>
          <w:cs/>
          <w:lang w:val="en-GB"/>
        </w:rPr>
        <w:t>ตั๋วแลกเงินระยะสั้นหรือหุ้นกู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้ที่เสนอขายในวงจำกัดอายุไม่เกิน</w:t>
      </w:r>
      <w:r w:rsidRPr="00F743A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3 </w:t>
      </w:r>
      <w:r w:rsidRPr="003374A9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374A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โดยเพิ่มวงเงินรวมไม่เกิน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1,000 </w:t>
      </w:r>
      <w:r w:rsidRPr="003374A9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B47D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    </w:t>
      </w:r>
      <w:r w:rsidRPr="003374A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รวมเป็นวงเงินทั้งหมด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1,250 </w:t>
      </w:r>
      <w:r w:rsidRPr="003374A9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และระยะเวลาไม่เกิน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270 </w:t>
      </w:r>
      <w:r w:rsidRPr="003374A9">
        <w:rPr>
          <w:rFonts w:ascii="Browallia New" w:hAnsi="Browallia New" w:cs="Browallia New" w:hint="cs"/>
          <w:sz w:val="28"/>
          <w:szCs w:val="28"/>
          <w:cs/>
          <w:lang w:val="en-GB"/>
        </w:rPr>
        <w:t>วันนับจากวันที่ออกตั๋วแลกเงิน เพื่อนำไปชำระหนี้เงินกู้ยืมสถาบันการเงินและใช้เป็นเงินทุนหมุนเวียน</w:t>
      </w:r>
    </w:p>
    <w:p w14:paraId="430570D0" w14:textId="77777777" w:rsidR="00345877" w:rsidRPr="00BB47D4" w:rsidRDefault="00345877" w:rsidP="00345877">
      <w:pPr>
        <w:pStyle w:val="CordiaNew"/>
        <w:shd w:val="clear" w:color="auto" w:fill="FFFFFF" w:themeFill="background1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2C5A285" w14:textId="07E3DF2E" w:rsidR="00345877" w:rsidRPr="003374A9" w:rsidRDefault="00345877" w:rsidP="00345877">
      <w:pPr>
        <w:pStyle w:val="CordiaNew"/>
        <w:shd w:val="clear" w:color="auto" w:fill="FFFFFF" w:themeFill="background1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ในระหว่างงวด บริษัทย่อยแห่งหนึ่ง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355 </w:t>
      </w:r>
      <w:r w:rsidRPr="003374A9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และถูกบริษัทหลักทรัพย์จัดการกองทุนดังกล่าวฟ้องร้องให้ชำระหนี้ และบริษัทถูกฟ้องในฐานะผู้ค้ำประกันตั๋วแลกเงินที่ผิดนัดชำระจำนวน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255 </w:t>
      </w:r>
      <w:r w:rsidRPr="003374A9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บริษัทย่อยได้บันทึกอัตราดอกเบี้ยโดยใช้อัตราดอกเบี้ยผิดนัดชำระร้อยละ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7.5 </w:t>
      </w:r>
      <w:r w:rsidRPr="003374A9">
        <w:rPr>
          <w:rFonts w:ascii="Browallia New" w:hAnsi="Browallia New" w:cs="Browallia New"/>
          <w:sz w:val="28"/>
          <w:szCs w:val="28"/>
          <w:cs/>
          <w:lang w:val="en-GB"/>
        </w:rPr>
        <w:t xml:space="preserve">ถึงร้อยละ </w:t>
      </w:r>
      <w:r w:rsidRPr="003374A9">
        <w:rPr>
          <w:rFonts w:ascii="Browallia New" w:hAnsi="Browallia New" w:cs="Browallia New"/>
          <w:sz w:val="28"/>
          <w:szCs w:val="28"/>
          <w:lang w:val="en-GB"/>
        </w:rPr>
        <w:t xml:space="preserve">15 </w:t>
      </w:r>
      <w:r w:rsidRPr="003374A9">
        <w:rPr>
          <w:rFonts w:ascii="Browallia New" w:hAnsi="Browallia New" w:cs="Browallia New"/>
          <w:sz w:val="28"/>
          <w:szCs w:val="28"/>
          <w:cs/>
          <w:lang w:val="en-GB"/>
        </w:rPr>
        <w:t xml:space="preserve">ต่อปี จนกว่าจะชำระหนี้เรียบร้อย </w:t>
      </w:r>
    </w:p>
    <w:p w14:paraId="5D6A763B" w14:textId="77777777" w:rsidR="006F311D" w:rsidRPr="00FB150B" w:rsidRDefault="006F311D" w:rsidP="00FA5048">
      <w:pPr>
        <w:pStyle w:val="CordiaNew"/>
        <w:shd w:val="clear" w:color="auto" w:fill="FFFFFF" w:themeFill="background1"/>
        <w:tabs>
          <w:tab w:val="clear" w:pos="4153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77A628D6" w14:textId="4C3F87BB" w:rsidR="00ED0B2B" w:rsidRDefault="00ED0B2B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27601">
        <w:rPr>
          <w:rFonts w:ascii="Browallia New" w:hAnsi="Browallia New" w:cs="Browallia New" w:hint="cs"/>
          <w:sz w:val="28"/>
          <w:szCs w:val="28"/>
          <w:u w:val="single"/>
          <w:cs/>
        </w:rPr>
        <w:t>รายได้รับล่วงหน้า</w:t>
      </w:r>
    </w:p>
    <w:p w14:paraId="3C46F869" w14:textId="77777777" w:rsidR="00CC17BD" w:rsidRPr="00BB47D4" w:rsidRDefault="00CC17BD" w:rsidP="00CC17B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887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4"/>
        <w:gridCol w:w="1134"/>
        <w:gridCol w:w="141"/>
        <w:gridCol w:w="1134"/>
        <w:gridCol w:w="142"/>
        <w:gridCol w:w="1154"/>
        <w:gridCol w:w="142"/>
        <w:gridCol w:w="1134"/>
      </w:tblGrid>
      <w:tr w:rsidR="00ED0B2B" w:rsidRPr="00C04DF6" w14:paraId="389CD280" w14:textId="77777777" w:rsidTr="009D0EF8">
        <w:trPr>
          <w:cantSplit/>
        </w:trPr>
        <w:tc>
          <w:tcPr>
            <w:tcW w:w="3894" w:type="dxa"/>
          </w:tcPr>
          <w:p w14:paraId="1E02C276" w14:textId="77777777" w:rsidR="00ED0B2B" w:rsidRPr="00C04DF6" w:rsidRDefault="00ED0B2B" w:rsidP="00AE6BB0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6AEAD9DE" w14:textId="77777777" w:rsidR="00ED0B2B" w:rsidRPr="00C04DF6" w:rsidRDefault="00ED0B2B" w:rsidP="00AE6BB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4EB511E8" w14:textId="77777777" w:rsidR="00ED0B2B" w:rsidRPr="00C04DF6" w:rsidRDefault="00ED0B2B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37CDFA7" w14:textId="77777777" w:rsidR="00ED0B2B" w:rsidRPr="00027601" w:rsidRDefault="00ED0B2B" w:rsidP="00AE6BB0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276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02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0276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02760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D0B2B" w:rsidRPr="00C04DF6" w14:paraId="4BE98C60" w14:textId="77777777" w:rsidTr="003740F6">
        <w:trPr>
          <w:cantSplit/>
        </w:trPr>
        <w:tc>
          <w:tcPr>
            <w:tcW w:w="3894" w:type="dxa"/>
            <w:shd w:val="clear" w:color="auto" w:fill="auto"/>
          </w:tcPr>
          <w:p w14:paraId="73444141" w14:textId="77777777" w:rsidR="00ED0B2B" w:rsidRPr="003740F6" w:rsidRDefault="00ED0B2B" w:rsidP="00AE6BB0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8842C4" w14:textId="77777777" w:rsidR="00ED0B2B" w:rsidRPr="003740F6" w:rsidRDefault="00ED0B2B" w:rsidP="00AE6BB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40F6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761F43" w14:textId="77777777" w:rsidR="00ED0B2B" w:rsidRPr="00C04DF6" w:rsidRDefault="00ED0B2B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89A20CF" w14:textId="77777777" w:rsidR="00ED0B2B" w:rsidRPr="00027601" w:rsidRDefault="00ED0B2B" w:rsidP="00AE6BB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760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36339" w:rsidRPr="00C04DF6" w14:paraId="1129EB29" w14:textId="77777777" w:rsidTr="00D643DC">
        <w:trPr>
          <w:cantSplit/>
        </w:trPr>
        <w:tc>
          <w:tcPr>
            <w:tcW w:w="3894" w:type="dxa"/>
            <w:shd w:val="clear" w:color="auto" w:fill="auto"/>
          </w:tcPr>
          <w:p w14:paraId="59BB1D5C" w14:textId="77777777" w:rsidR="00C36339" w:rsidRPr="003740F6" w:rsidRDefault="00C36339" w:rsidP="00C36339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22E22" w14:textId="638CB871" w:rsidR="00C36339" w:rsidRPr="003740F6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390B4C8" w14:textId="77777777" w:rsidR="00C36339" w:rsidRPr="003740F6" w:rsidRDefault="00C36339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41BD3" w14:textId="7E7FFBA2" w:rsidR="00C36339" w:rsidRPr="003740F6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42" w:type="dxa"/>
          </w:tcPr>
          <w:p w14:paraId="5E5C25D9" w14:textId="77777777" w:rsidR="00C36339" w:rsidRPr="00C04DF6" w:rsidRDefault="00C36339" w:rsidP="00C3633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024D884" w14:textId="2A6EF9C1" w:rsidR="00C36339" w:rsidRPr="00027601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7093075B" w14:textId="77777777" w:rsidR="00C36339" w:rsidRPr="00027601" w:rsidRDefault="00C36339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8E323B" w14:textId="3CB04BB7" w:rsidR="00C36339" w:rsidRPr="00027601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ED0B2B" w:rsidRPr="00566E70" w14:paraId="0AE8D17E" w14:textId="77777777" w:rsidTr="003740F6">
        <w:trPr>
          <w:cantSplit/>
        </w:trPr>
        <w:tc>
          <w:tcPr>
            <w:tcW w:w="3894" w:type="dxa"/>
            <w:shd w:val="clear" w:color="auto" w:fill="auto"/>
          </w:tcPr>
          <w:p w14:paraId="102F42B0" w14:textId="77777777" w:rsidR="00ED0B2B" w:rsidRPr="00566E70" w:rsidRDefault="00ED0B2B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01E15A9" w14:textId="77777777" w:rsidR="00ED0B2B" w:rsidRPr="00566E70" w:rsidRDefault="00ED0B2B" w:rsidP="009A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D319EF5" w14:textId="77777777" w:rsidR="00ED0B2B" w:rsidRPr="00566E70" w:rsidRDefault="00ED0B2B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3ABD714" w14:textId="77777777" w:rsidR="00ED0B2B" w:rsidRPr="00566E70" w:rsidRDefault="00ED0B2B" w:rsidP="009A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4266D35C" w14:textId="77777777" w:rsidR="00ED0B2B" w:rsidRPr="00566E70" w:rsidRDefault="00ED0B2B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4" w:type="dxa"/>
          </w:tcPr>
          <w:p w14:paraId="7DC759FE" w14:textId="77777777" w:rsidR="00ED0B2B" w:rsidRPr="00566E70" w:rsidRDefault="00ED0B2B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</w:tcPr>
          <w:p w14:paraId="63D462DA" w14:textId="77777777" w:rsidR="00ED0B2B" w:rsidRPr="00566E70" w:rsidRDefault="00ED0B2B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</w:tcPr>
          <w:p w14:paraId="65E12F84" w14:textId="77777777" w:rsidR="00ED0B2B" w:rsidRPr="00566E70" w:rsidRDefault="00ED0B2B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D2504" w:rsidRPr="00C04DF6" w14:paraId="62E70DE1" w14:textId="77777777" w:rsidTr="00FA5048">
        <w:trPr>
          <w:cantSplit/>
          <w:trHeight w:val="306"/>
        </w:trPr>
        <w:tc>
          <w:tcPr>
            <w:tcW w:w="3894" w:type="dxa"/>
            <w:shd w:val="clear" w:color="auto" w:fill="auto"/>
          </w:tcPr>
          <w:p w14:paraId="20B98FE3" w14:textId="77777777" w:rsidR="003D2504" w:rsidRPr="003740F6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3740F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09D1CB63" w14:textId="40B850E5" w:rsidR="003D2504" w:rsidRPr="003740F6" w:rsidRDefault="0096102D" w:rsidP="00BB4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252,689</w:t>
            </w:r>
          </w:p>
        </w:tc>
        <w:tc>
          <w:tcPr>
            <w:tcW w:w="141" w:type="dxa"/>
            <w:shd w:val="clear" w:color="auto" w:fill="auto"/>
          </w:tcPr>
          <w:p w14:paraId="50745939" w14:textId="77777777" w:rsidR="003D2504" w:rsidRPr="003740F6" w:rsidRDefault="003D2504" w:rsidP="00FA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A8FCBC2" w14:textId="3171339B" w:rsidR="003D2504" w:rsidRPr="003740F6" w:rsidRDefault="003D2504" w:rsidP="00FA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40F6">
              <w:rPr>
                <w:rFonts w:ascii="Browallia New" w:hAnsi="Browallia New" w:cs="Browallia New"/>
                <w:sz w:val="28"/>
                <w:szCs w:val="28"/>
              </w:rPr>
              <w:t>293,638</w:t>
            </w:r>
          </w:p>
        </w:tc>
        <w:tc>
          <w:tcPr>
            <w:tcW w:w="142" w:type="dxa"/>
          </w:tcPr>
          <w:p w14:paraId="1988821C" w14:textId="77777777" w:rsidR="003D2504" w:rsidRPr="000A22A0" w:rsidRDefault="003D2504" w:rsidP="00FA504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4F41B3B" w14:textId="5CFEB5A5" w:rsidR="003D2504" w:rsidRPr="00027601" w:rsidRDefault="00236FB6" w:rsidP="00FA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3,858</w:t>
            </w:r>
          </w:p>
        </w:tc>
        <w:tc>
          <w:tcPr>
            <w:tcW w:w="142" w:type="dxa"/>
          </w:tcPr>
          <w:p w14:paraId="43C55C9B" w14:textId="77777777" w:rsidR="003D2504" w:rsidRPr="00027601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7E8CAA" w14:textId="66EF6329" w:rsidR="003D2504" w:rsidRPr="00027601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7601">
              <w:rPr>
                <w:rFonts w:ascii="Browallia New" w:hAnsi="Browallia New" w:cs="Browallia New"/>
                <w:sz w:val="28"/>
                <w:szCs w:val="28"/>
              </w:rPr>
              <w:t>229</w:t>
            </w:r>
          </w:p>
        </w:tc>
      </w:tr>
      <w:tr w:rsidR="003D2504" w:rsidRPr="00C04DF6" w14:paraId="0ADCB3B1" w14:textId="77777777" w:rsidTr="00FA5048">
        <w:trPr>
          <w:cantSplit/>
          <w:trHeight w:val="351"/>
        </w:trPr>
        <w:tc>
          <w:tcPr>
            <w:tcW w:w="3894" w:type="dxa"/>
            <w:shd w:val="clear" w:color="auto" w:fill="auto"/>
          </w:tcPr>
          <w:p w14:paraId="550C4C73" w14:textId="77777777" w:rsidR="003D2504" w:rsidRPr="003740F6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740F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134" w:type="dxa"/>
            <w:shd w:val="clear" w:color="auto" w:fill="auto"/>
          </w:tcPr>
          <w:p w14:paraId="53DDBE34" w14:textId="7A04401F" w:rsidR="003D2504" w:rsidRPr="003740F6" w:rsidRDefault="0096102D" w:rsidP="00BB4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1,086,032</w:t>
            </w:r>
          </w:p>
        </w:tc>
        <w:tc>
          <w:tcPr>
            <w:tcW w:w="141" w:type="dxa"/>
            <w:shd w:val="clear" w:color="auto" w:fill="auto"/>
          </w:tcPr>
          <w:p w14:paraId="7CD6B657" w14:textId="77777777" w:rsidR="003D2504" w:rsidRPr="003740F6" w:rsidRDefault="003D2504" w:rsidP="00FA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41E258F" w14:textId="41ED66A7" w:rsidR="003D2504" w:rsidRPr="003740F6" w:rsidRDefault="003D2504" w:rsidP="00FA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40F6">
              <w:rPr>
                <w:rFonts w:ascii="Browallia New" w:hAnsi="Browallia New" w:cs="Browallia New"/>
                <w:sz w:val="28"/>
                <w:szCs w:val="28"/>
              </w:rPr>
              <w:t>1,214,185</w:t>
            </w:r>
          </w:p>
        </w:tc>
        <w:tc>
          <w:tcPr>
            <w:tcW w:w="142" w:type="dxa"/>
          </w:tcPr>
          <w:p w14:paraId="2393C5D4" w14:textId="77777777" w:rsidR="003D2504" w:rsidRPr="000A22A0" w:rsidRDefault="003D2504" w:rsidP="00FA504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719188D" w14:textId="77B407E2" w:rsidR="003D2504" w:rsidRPr="00027601" w:rsidRDefault="00C66A27" w:rsidP="00FA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29,35</w:t>
            </w:r>
            <w:r w:rsidR="00994285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18CFBE74" w14:textId="77777777" w:rsidR="003D2504" w:rsidRPr="00027601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CA2AE6" w14:textId="339FFBFB" w:rsidR="003D2504" w:rsidRPr="00027601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7601">
              <w:rPr>
                <w:rFonts w:ascii="Browallia New" w:hAnsi="Browallia New" w:cs="Browallia New"/>
                <w:sz w:val="28"/>
                <w:szCs w:val="28"/>
              </w:rPr>
              <w:t>12,736</w:t>
            </w:r>
          </w:p>
        </w:tc>
      </w:tr>
      <w:tr w:rsidR="0096102D" w:rsidRPr="00C04DF6" w14:paraId="35036BF6" w14:textId="77777777" w:rsidTr="00FA5048">
        <w:trPr>
          <w:cantSplit/>
          <w:trHeight w:val="351"/>
        </w:trPr>
        <w:tc>
          <w:tcPr>
            <w:tcW w:w="3894" w:type="dxa"/>
            <w:shd w:val="clear" w:color="auto" w:fill="auto"/>
          </w:tcPr>
          <w:p w14:paraId="1047CD3D" w14:textId="43F64EA8" w:rsidR="0096102D" w:rsidRPr="003740F6" w:rsidRDefault="0096102D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740F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รับรู้เป็นรายได้ระหว่างปี</w:t>
            </w:r>
          </w:p>
        </w:tc>
        <w:tc>
          <w:tcPr>
            <w:tcW w:w="1134" w:type="dxa"/>
            <w:shd w:val="clear" w:color="auto" w:fill="auto"/>
          </w:tcPr>
          <w:p w14:paraId="2D995D00" w14:textId="5B3458AC" w:rsidR="0096102D" w:rsidRDefault="0096102D" w:rsidP="00BB4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(1,090,842)</w:t>
            </w:r>
          </w:p>
        </w:tc>
        <w:tc>
          <w:tcPr>
            <w:tcW w:w="141" w:type="dxa"/>
            <w:shd w:val="clear" w:color="auto" w:fill="auto"/>
          </w:tcPr>
          <w:p w14:paraId="6F91998C" w14:textId="77777777" w:rsidR="0096102D" w:rsidRPr="003740F6" w:rsidRDefault="0096102D" w:rsidP="00FA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BC73D0" w14:textId="023AAFEE" w:rsidR="0096102D" w:rsidRPr="003740F6" w:rsidRDefault="0096102D" w:rsidP="00FA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40F6">
              <w:rPr>
                <w:rFonts w:ascii="Browallia New" w:hAnsi="Browallia New" w:cs="Browallia New"/>
                <w:sz w:val="28"/>
                <w:szCs w:val="28"/>
              </w:rPr>
              <w:t>(1,255,134)</w:t>
            </w:r>
          </w:p>
        </w:tc>
        <w:tc>
          <w:tcPr>
            <w:tcW w:w="142" w:type="dxa"/>
          </w:tcPr>
          <w:p w14:paraId="3BB3D83E" w14:textId="77777777" w:rsidR="0096102D" w:rsidRPr="000A22A0" w:rsidRDefault="0096102D" w:rsidP="00FA504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D7B88A7" w14:textId="207BF117" w:rsidR="0096102D" w:rsidRDefault="0096102D" w:rsidP="00FA5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(29,201)</w:t>
            </w:r>
          </w:p>
        </w:tc>
        <w:tc>
          <w:tcPr>
            <w:tcW w:w="142" w:type="dxa"/>
          </w:tcPr>
          <w:p w14:paraId="07366F79" w14:textId="77777777" w:rsidR="0096102D" w:rsidRPr="00027601" w:rsidRDefault="0096102D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5F31B9" w14:textId="4DDCB89A" w:rsidR="0096102D" w:rsidRPr="00027601" w:rsidRDefault="0096102D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7601">
              <w:rPr>
                <w:rFonts w:ascii="Browallia New" w:hAnsi="Browallia New" w:cs="Browallia New"/>
                <w:sz w:val="28"/>
                <w:szCs w:val="28"/>
              </w:rPr>
              <w:t xml:space="preserve">  (9,107)</w:t>
            </w:r>
          </w:p>
        </w:tc>
      </w:tr>
      <w:tr w:rsidR="003D2504" w:rsidRPr="00C04DF6" w14:paraId="131932E3" w14:textId="77777777" w:rsidTr="00444DD1">
        <w:trPr>
          <w:cantSplit/>
          <w:trHeight w:val="287"/>
        </w:trPr>
        <w:tc>
          <w:tcPr>
            <w:tcW w:w="3894" w:type="dxa"/>
            <w:shd w:val="clear" w:color="auto" w:fill="auto"/>
          </w:tcPr>
          <w:p w14:paraId="72D7C7B6" w14:textId="77777777" w:rsidR="00444DD1" w:rsidRDefault="003D2504" w:rsidP="0096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740F6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FA5048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จัดประเภทเป็น</w:t>
            </w:r>
            <w:r w:rsidR="0096102D" w:rsidRPr="0096102D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หนี้สินที่เกี่ยวข้องโดยตรง</w:t>
            </w:r>
          </w:p>
          <w:p w14:paraId="4FE643C6" w14:textId="1440D4EE" w:rsidR="003D2504" w:rsidRPr="003740F6" w:rsidRDefault="00444DD1" w:rsidP="0044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spacing w:line="240" w:lineRule="auto"/>
              <w:ind w:left="468" w:hanging="3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 w:rsidR="0096102D" w:rsidRPr="0096102D">
              <w:rPr>
                <w:rFonts w:ascii="Browallia New" w:hAnsi="Browallia New" w:cs="Browallia New"/>
                <w:sz w:val="28"/>
                <w:szCs w:val="28"/>
                <w:cs/>
              </w:rPr>
              <w:t>กับสินทรัพย์ที่ถือไว้เพื่อขาย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C2DECB" w14:textId="74C5F07E" w:rsidR="003D2504" w:rsidRPr="003740F6" w:rsidRDefault="0096102D" w:rsidP="00BB4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(85,898)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E9DFC0" w14:textId="77777777" w:rsidR="003D2504" w:rsidRPr="003740F6" w:rsidRDefault="003D2504" w:rsidP="0044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97F9A" w14:textId="616C5646" w:rsidR="003D2504" w:rsidRPr="003740F6" w:rsidRDefault="0096102D" w:rsidP="0044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E0E8ED" w14:textId="77777777" w:rsidR="003D2504" w:rsidRPr="000A22A0" w:rsidRDefault="003D2504" w:rsidP="00444DD1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B549C7C" w14:textId="0D540661" w:rsidR="003D2504" w:rsidRPr="00027601" w:rsidRDefault="0096102D" w:rsidP="0044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7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8042E2F" w14:textId="77777777" w:rsidR="003D2504" w:rsidRPr="00027601" w:rsidRDefault="003D2504" w:rsidP="0044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36C76E0" w14:textId="0668CEA1" w:rsidR="003D2504" w:rsidRPr="00027601" w:rsidRDefault="003D2504" w:rsidP="00444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27601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96102D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D2504" w:rsidRPr="00C04DF6" w14:paraId="14B0B6DD" w14:textId="77777777" w:rsidTr="00D643DC">
        <w:trPr>
          <w:cantSplit/>
          <w:trHeight w:val="280"/>
        </w:trPr>
        <w:tc>
          <w:tcPr>
            <w:tcW w:w="3894" w:type="dxa"/>
            <w:shd w:val="clear" w:color="auto" w:fill="auto"/>
          </w:tcPr>
          <w:p w14:paraId="48C1FB31" w14:textId="77777777" w:rsidR="003D2504" w:rsidRPr="003740F6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3740F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3740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CE60A4" w14:textId="4067EEB8" w:rsidR="003D2504" w:rsidRPr="003740F6" w:rsidRDefault="0096102D" w:rsidP="00BB4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161,981</w:t>
            </w:r>
          </w:p>
        </w:tc>
        <w:tc>
          <w:tcPr>
            <w:tcW w:w="141" w:type="dxa"/>
            <w:shd w:val="clear" w:color="auto" w:fill="auto"/>
          </w:tcPr>
          <w:p w14:paraId="0C5E4541" w14:textId="77777777" w:rsidR="003D2504" w:rsidRPr="003740F6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79381A4" w14:textId="028FB9C9" w:rsidR="003D2504" w:rsidRPr="003740F6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40F6">
              <w:rPr>
                <w:rFonts w:ascii="Browallia New" w:hAnsi="Browallia New" w:cs="Browallia New"/>
                <w:sz w:val="28"/>
                <w:szCs w:val="28"/>
              </w:rPr>
              <w:t>252,689</w:t>
            </w:r>
          </w:p>
        </w:tc>
        <w:tc>
          <w:tcPr>
            <w:tcW w:w="142" w:type="dxa"/>
            <w:vAlign w:val="bottom"/>
          </w:tcPr>
          <w:p w14:paraId="10E13ECE" w14:textId="77777777" w:rsidR="003D2504" w:rsidRPr="000A22A0" w:rsidRDefault="003D2504" w:rsidP="003D250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2C333097" w14:textId="020FF6D4" w:rsidR="003D2504" w:rsidRPr="00027601" w:rsidRDefault="00C66A2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4,0</w:t>
            </w:r>
            <w:r w:rsidR="00994285">
              <w:rPr>
                <w:rFonts w:ascii="Browallia New" w:hAnsi="Browallia New" w:cs="Browallia New"/>
                <w:sz w:val="28"/>
                <w:szCs w:val="28"/>
              </w:rPr>
              <w:t>10</w:t>
            </w:r>
          </w:p>
        </w:tc>
        <w:tc>
          <w:tcPr>
            <w:tcW w:w="142" w:type="dxa"/>
          </w:tcPr>
          <w:p w14:paraId="42DBDCD5" w14:textId="77777777" w:rsidR="003D2504" w:rsidRPr="00027601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07B3B844" w14:textId="3C87E597" w:rsidR="003D2504" w:rsidRPr="00027601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27601">
              <w:rPr>
                <w:rFonts w:ascii="Browallia New" w:hAnsi="Browallia New" w:cs="Browallia New"/>
                <w:sz w:val="28"/>
                <w:szCs w:val="28"/>
              </w:rPr>
              <w:t xml:space="preserve">        3,858</w:t>
            </w:r>
          </w:p>
        </w:tc>
      </w:tr>
    </w:tbl>
    <w:p w14:paraId="6E3A80DD" w14:textId="77777777" w:rsidR="00F4253D" w:rsidRPr="0009128E" w:rsidRDefault="00F4253D" w:rsidP="00F4253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8649A1B" w14:textId="2FEB22AF" w:rsidR="0037213E" w:rsidRDefault="003E1238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D53B5">
        <w:rPr>
          <w:rFonts w:ascii="Browallia New" w:hAnsi="Browallia New" w:cs="Browallia New"/>
          <w:sz w:val="28"/>
          <w:szCs w:val="28"/>
          <w:u w:val="single"/>
          <w:cs/>
        </w:rPr>
        <w:t>หนี้สินตามสัญญาเช่า</w:t>
      </w:r>
      <w:r w:rsidR="0037213E" w:rsidRPr="006D53B5">
        <w:rPr>
          <w:rFonts w:ascii="Browallia New" w:hAnsi="Browallia New" w:cs="Browallia New"/>
          <w:sz w:val="28"/>
          <w:szCs w:val="28"/>
          <w:u w:val="single"/>
          <w:cs/>
        </w:rPr>
        <w:t>การเงิน</w:t>
      </w:r>
      <w:r w:rsidR="00026C00" w:rsidRPr="006D53B5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193CE842" w14:textId="77777777" w:rsidR="00566E70" w:rsidRPr="00BB47D4" w:rsidRDefault="00566E70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887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4"/>
        <w:gridCol w:w="1134"/>
        <w:gridCol w:w="141"/>
        <w:gridCol w:w="1134"/>
        <w:gridCol w:w="142"/>
        <w:gridCol w:w="1154"/>
        <w:gridCol w:w="142"/>
        <w:gridCol w:w="1134"/>
      </w:tblGrid>
      <w:tr w:rsidR="00593F67" w:rsidRPr="00566E70" w14:paraId="3CA9D162" w14:textId="77777777" w:rsidTr="009D0EF8">
        <w:trPr>
          <w:cantSplit/>
        </w:trPr>
        <w:tc>
          <w:tcPr>
            <w:tcW w:w="3894" w:type="dxa"/>
          </w:tcPr>
          <w:p w14:paraId="5013653C" w14:textId="77777777" w:rsidR="00593F67" w:rsidRPr="00566E70" w:rsidRDefault="00593F67" w:rsidP="00AE6BB0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131F7DC6" w14:textId="77777777" w:rsidR="00593F67" w:rsidRPr="00566E70" w:rsidRDefault="00593F67" w:rsidP="00AE6BB0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3A28D9A4" w14:textId="77777777" w:rsidR="00593F67" w:rsidRPr="00566E70" w:rsidRDefault="00593F67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C3231B5" w14:textId="77777777" w:rsidR="00593F67" w:rsidRPr="00566E70" w:rsidRDefault="00593F67" w:rsidP="00AE6BB0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566E70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566E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566E7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93F67" w:rsidRPr="00D643DC" w14:paraId="01361241" w14:textId="77777777" w:rsidTr="00D643DC">
        <w:trPr>
          <w:cantSplit/>
        </w:trPr>
        <w:tc>
          <w:tcPr>
            <w:tcW w:w="3894" w:type="dxa"/>
          </w:tcPr>
          <w:p w14:paraId="59D27444" w14:textId="77777777" w:rsidR="00593F67" w:rsidRPr="00566E70" w:rsidRDefault="00593F67" w:rsidP="00AE6BB0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C34278" w14:textId="77777777" w:rsidR="00593F67" w:rsidRPr="00D643DC" w:rsidRDefault="00593F67" w:rsidP="00AE6BB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2D9F9C4" w14:textId="77777777" w:rsidR="00593F67" w:rsidRPr="00D643DC" w:rsidRDefault="00593F67" w:rsidP="00AE6BB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F4FBDEE" w14:textId="77777777" w:rsidR="00593F67" w:rsidRPr="00D643DC" w:rsidRDefault="00593F67" w:rsidP="00AE6BB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36339" w:rsidRPr="00D643DC" w14:paraId="40D5770B" w14:textId="77777777" w:rsidTr="00D643DC">
        <w:trPr>
          <w:cantSplit/>
        </w:trPr>
        <w:tc>
          <w:tcPr>
            <w:tcW w:w="3894" w:type="dxa"/>
          </w:tcPr>
          <w:p w14:paraId="12670356" w14:textId="77777777" w:rsidR="00C36339" w:rsidRPr="00D643DC" w:rsidRDefault="00C36339" w:rsidP="00C36339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7A4CE" w14:textId="1DA4DDA7" w:rsidR="00C36339" w:rsidRPr="00D643DC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7B7A3867" w14:textId="77777777" w:rsidR="00C36339" w:rsidRPr="00D643DC" w:rsidRDefault="00C36339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2CD81" w14:textId="5AB88D71" w:rsidR="00C36339" w:rsidRPr="00D643DC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42" w:type="dxa"/>
          </w:tcPr>
          <w:p w14:paraId="24229652" w14:textId="77777777" w:rsidR="00C36339" w:rsidRPr="00D643DC" w:rsidRDefault="00C36339" w:rsidP="00C3633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DED9411" w14:textId="13C270DD" w:rsidR="00C36339" w:rsidRPr="00D643DC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7E562691" w14:textId="77777777" w:rsidR="00C36339" w:rsidRPr="00D643DC" w:rsidRDefault="00C36339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127313" w14:textId="79517B97" w:rsidR="00C36339" w:rsidRPr="00D643DC" w:rsidRDefault="003D2504" w:rsidP="00C3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593F67" w:rsidRPr="00D643DC" w14:paraId="51AB3F39" w14:textId="77777777" w:rsidTr="00D643DC">
        <w:trPr>
          <w:cantSplit/>
        </w:trPr>
        <w:tc>
          <w:tcPr>
            <w:tcW w:w="3894" w:type="dxa"/>
          </w:tcPr>
          <w:p w14:paraId="5844C45A" w14:textId="77777777" w:rsidR="00593F67" w:rsidRPr="00D643DC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</w:t>
            </w:r>
            <w:r w:rsidRPr="00D643DC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</w:t>
            </w: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134" w:type="dxa"/>
            <w:shd w:val="clear" w:color="auto" w:fill="auto"/>
          </w:tcPr>
          <w:p w14:paraId="612D84FD" w14:textId="77777777" w:rsidR="00593F67" w:rsidRPr="00D643DC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53C503" w14:textId="77777777" w:rsidR="00593F67" w:rsidRPr="00D643DC" w:rsidRDefault="00593F67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AB9DB87" w14:textId="77777777" w:rsidR="00593F67" w:rsidRPr="00D643DC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7727C945" w14:textId="77777777" w:rsidR="00593F67" w:rsidRPr="00D643DC" w:rsidRDefault="00593F67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4C61463D" w14:textId="77777777" w:rsidR="00593F67" w:rsidRPr="00D643DC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4AD07AD6" w14:textId="77777777" w:rsidR="00593F67" w:rsidRPr="00D643DC" w:rsidRDefault="00593F67" w:rsidP="00AE6BB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3B053411" w14:textId="77777777" w:rsidR="00593F67" w:rsidRPr="00D643DC" w:rsidRDefault="00593F67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3C67" w:rsidRPr="00D643DC" w14:paraId="2C3CD42C" w14:textId="77777777" w:rsidTr="00D643DC">
        <w:trPr>
          <w:cantSplit/>
        </w:trPr>
        <w:tc>
          <w:tcPr>
            <w:tcW w:w="3894" w:type="dxa"/>
          </w:tcPr>
          <w:p w14:paraId="31A55FC0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D643D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D643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30570DC3" w14:textId="323DAF14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2,332</w:t>
            </w:r>
          </w:p>
        </w:tc>
        <w:tc>
          <w:tcPr>
            <w:tcW w:w="141" w:type="dxa"/>
            <w:shd w:val="clear" w:color="auto" w:fill="auto"/>
          </w:tcPr>
          <w:p w14:paraId="16B7B07C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FFA32D5" w14:textId="08C51A45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3,531</w:t>
            </w:r>
          </w:p>
        </w:tc>
        <w:tc>
          <w:tcPr>
            <w:tcW w:w="142" w:type="dxa"/>
          </w:tcPr>
          <w:p w14:paraId="5C7CC82E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3A186C65" w14:textId="498C91DC" w:rsidR="006C3C67" w:rsidRPr="00D643DC" w:rsidRDefault="006C3C67" w:rsidP="00A30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2,332</w:t>
            </w:r>
          </w:p>
        </w:tc>
        <w:tc>
          <w:tcPr>
            <w:tcW w:w="142" w:type="dxa"/>
          </w:tcPr>
          <w:p w14:paraId="560336CE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5A6E0D" w14:textId="737CC895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2,889</w:t>
            </w:r>
          </w:p>
        </w:tc>
      </w:tr>
      <w:tr w:rsidR="006C3C67" w:rsidRPr="00D643DC" w14:paraId="1E4388DD" w14:textId="77777777" w:rsidTr="00D643DC">
        <w:trPr>
          <w:cantSplit/>
        </w:trPr>
        <w:tc>
          <w:tcPr>
            <w:tcW w:w="3894" w:type="dxa"/>
          </w:tcPr>
          <w:p w14:paraId="34A46198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D643D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D643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Pr="00D643D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5 </w:t>
            </w:r>
            <w:r w:rsidRPr="00D643D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40D43F" w14:textId="037256C1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10,810</w:t>
            </w:r>
          </w:p>
        </w:tc>
        <w:tc>
          <w:tcPr>
            <w:tcW w:w="141" w:type="dxa"/>
            <w:shd w:val="clear" w:color="auto" w:fill="auto"/>
          </w:tcPr>
          <w:p w14:paraId="4F1B2810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DCC9F9" w14:textId="28912D75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13,464</w:t>
            </w:r>
          </w:p>
        </w:tc>
        <w:tc>
          <w:tcPr>
            <w:tcW w:w="142" w:type="dxa"/>
          </w:tcPr>
          <w:p w14:paraId="343D3F55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CB36C9B" w14:textId="64AC15E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10,810</w:t>
            </w:r>
          </w:p>
        </w:tc>
        <w:tc>
          <w:tcPr>
            <w:tcW w:w="142" w:type="dxa"/>
          </w:tcPr>
          <w:p w14:paraId="7A5A5025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C19379" w14:textId="37871764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13,142</w:t>
            </w:r>
          </w:p>
        </w:tc>
      </w:tr>
      <w:tr w:rsidR="006C3C67" w:rsidRPr="00D643DC" w14:paraId="02B82218" w14:textId="77777777" w:rsidTr="00D643DC">
        <w:trPr>
          <w:cantSplit/>
        </w:trPr>
        <w:tc>
          <w:tcPr>
            <w:tcW w:w="3894" w:type="dxa"/>
          </w:tcPr>
          <w:p w14:paraId="1FE63C29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9EBB5F" w14:textId="5476DE56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13,142</w:t>
            </w:r>
          </w:p>
        </w:tc>
        <w:tc>
          <w:tcPr>
            <w:tcW w:w="141" w:type="dxa"/>
            <w:shd w:val="clear" w:color="auto" w:fill="auto"/>
          </w:tcPr>
          <w:p w14:paraId="0A871A7C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0FBAE5" w14:textId="10E82789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16,995</w:t>
            </w:r>
          </w:p>
        </w:tc>
        <w:tc>
          <w:tcPr>
            <w:tcW w:w="142" w:type="dxa"/>
          </w:tcPr>
          <w:p w14:paraId="0281D7B5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A3CFF9D" w14:textId="30C48B0D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13,142</w:t>
            </w:r>
          </w:p>
        </w:tc>
        <w:tc>
          <w:tcPr>
            <w:tcW w:w="142" w:type="dxa"/>
          </w:tcPr>
          <w:p w14:paraId="2127011B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6235D5" w14:textId="13ACB40C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16,031</w:t>
            </w:r>
          </w:p>
        </w:tc>
      </w:tr>
      <w:tr w:rsidR="006C3C67" w:rsidRPr="00D643DC" w14:paraId="74CBD43D" w14:textId="77777777" w:rsidTr="00D643DC">
        <w:trPr>
          <w:cantSplit/>
          <w:trHeight w:val="306"/>
        </w:trPr>
        <w:tc>
          <w:tcPr>
            <w:tcW w:w="3894" w:type="dxa"/>
          </w:tcPr>
          <w:p w14:paraId="6D00B3FB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05860B" w14:textId="6F3C7A3B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(1,935)</w:t>
            </w:r>
          </w:p>
        </w:tc>
        <w:tc>
          <w:tcPr>
            <w:tcW w:w="141" w:type="dxa"/>
            <w:shd w:val="clear" w:color="auto" w:fill="auto"/>
          </w:tcPr>
          <w:p w14:paraId="21F42718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8C880E" w14:textId="28FF306E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(2,934)</w:t>
            </w:r>
          </w:p>
        </w:tc>
        <w:tc>
          <w:tcPr>
            <w:tcW w:w="142" w:type="dxa"/>
          </w:tcPr>
          <w:p w14:paraId="604C4DBC" w14:textId="77777777" w:rsidR="006C3C67" w:rsidRPr="00D643DC" w:rsidRDefault="006C3C67" w:rsidP="003D250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A4F1E87" w14:textId="7F173B4C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(1,935)</w:t>
            </w:r>
          </w:p>
        </w:tc>
        <w:tc>
          <w:tcPr>
            <w:tcW w:w="142" w:type="dxa"/>
          </w:tcPr>
          <w:p w14:paraId="78531D32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94068B" w14:textId="5660B38F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 xml:space="preserve">  (2,903)</w:t>
            </w:r>
          </w:p>
        </w:tc>
      </w:tr>
      <w:tr w:rsidR="006C3C67" w:rsidRPr="00D643DC" w14:paraId="1413112C" w14:textId="77777777" w:rsidTr="00D643DC">
        <w:trPr>
          <w:cantSplit/>
          <w:trHeight w:val="278"/>
        </w:trPr>
        <w:tc>
          <w:tcPr>
            <w:tcW w:w="3894" w:type="dxa"/>
          </w:tcPr>
          <w:p w14:paraId="4A9A2EE2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055E5C" w14:textId="7E2A2656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11,207</w:t>
            </w:r>
          </w:p>
        </w:tc>
        <w:tc>
          <w:tcPr>
            <w:tcW w:w="141" w:type="dxa"/>
            <w:shd w:val="clear" w:color="auto" w:fill="auto"/>
          </w:tcPr>
          <w:p w14:paraId="2101A320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DBC2D6" w14:textId="358EC309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14,061</w:t>
            </w:r>
          </w:p>
        </w:tc>
        <w:tc>
          <w:tcPr>
            <w:tcW w:w="142" w:type="dxa"/>
          </w:tcPr>
          <w:p w14:paraId="47CE7F22" w14:textId="77777777" w:rsidR="006C3C67" w:rsidRPr="00D643DC" w:rsidRDefault="006C3C67" w:rsidP="003D250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7F00AB3" w14:textId="394AE10C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11,207</w:t>
            </w:r>
          </w:p>
        </w:tc>
        <w:tc>
          <w:tcPr>
            <w:tcW w:w="142" w:type="dxa"/>
          </w:tcPr>
          <w:p w14:paraId="2ED75C94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0774A8" w14:textId="51EE798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13,128</w:t>
            </w:r>
          </w:p>
        </w:tc>
      </w:tr>
      <w:tr w:rsidR="006C3C67" w:rsidRPr="00D643DC" w14:paraId="7744B47E" w14:textId="77777777" w:rsidTr="00D643DC">
        <w:trPr>
          <w:cantSplit/>
          <w:trHeight w:val="287"/>
        </w:trPr>
        <w:tc>
          <w:tcPr>
            <w:tcW w:w="3894" w:type="dxa"/>
          </w:tcPr>
          <w:p w14:paraId="3A868B0B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5690F877" w14:textId="320DA9A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(1,493)</w:t>
            </w:r>
          </w:p>
        </w:tc>
        <w:tc>
          <w:tcPr>
            <w:tcW w:w="141" w:type="dxa"/>
            <w:shd w:val="clear" w:color="auto" w:fill="auto"/>
          </w:tcPr>
          <w:p w14:paraId="1298D469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197832" w14:textId="7836243B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(2,536)</w:t>
            </w:r>
          </w:p>
        </w:tc>
        <w:tc>
          <w:tcPr>
            <w:tcW w:w="142" w:type="dxa"/>
          </w:tcPr>
          <w:p w14:paraId="4824C48B" w14:textId="77777777" w:rsidR="006C3C67" w:rsidRPr="00D643DC" w:rsidRDefault="006C3C67" w:rsidP="003D250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594F30B" w14:textId="08A86EBE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(1,493)</w:t>
            </w:r>
          </w:p>
        </w:tc>
        <w:tc>
          <w:tcPr>
            <w:tcW w:w="142" w:type="dxa"/>
          </w:tcPr>
          <w:p w14:paraId="7E3CD212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53FE03" w14:textId="0866E42B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(1,920)</w:t>
            </w:r>
          </w:p>
        </w:tc>
      </w:tr>
      <w:tr w:rsidR="006C3C67" w:rsidRPr="00566E70" w14:paraId="46A3CAAB" w14:textId="77777777" w:rsidTr="00D643DC">
        <w:trPr>
          <w:cantSplit/>
          <w:trHeight w:val="280"/>
        </w:trPr>
        <w:tc>
          <w:tcPr>
            <w:tcW w:w="3894" w:type="dxa"/>
          </w:tcPr>
          <w:p w14:paraId="21CD4C46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BF3CEB4" w14:textId="5132419C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9,714</w:t>
            </w:r>
          </w:p>
        </w:tc>
        <w:tc>
          <w:tcPr>
            <w:tcW w:w="141" w:type="dxa"/>
            <w:shd w:val="clear" w:color="auto" w:fill="auto"/>
          </w:tcPr>
          <w:p w14:paraId="334DAEDA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39A468" w14:textId="686AAEA5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11,525</w:t>
            </w:r>
          </w:p>
        </w:tc>
        <w:tc>
          <w:tcPr>
            <w:tcW w:w="142" w:type="dxa"/>
            <w:vAlign w:val="bottom"/>
          </w:tcPr>
          <w:p w14:paraId="2C650100" w14:textId="77777777" w:rsidR="006C3C67" w:rsidRPr="00D643DC" w:rsidRDefault="006C3C67" w:rsidP="003D2504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39E420F6" w14:textId="40AD1949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9,714</w:t>
            </w:r>
          </w:p>
        </w:tc>
        <w:tc>
          <w:tcPr>
            <w:tcW w:w="142" w:type="dxa"/>
          </w:tcPr>
          <w:p w14:paraId="7FD14D89" w14:textId="77777777" w:rsidR="006C3C67" w:rsidRPr="00D643DC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1B988E9D" w14:textId="724FB4E2" w:rsidR="006C3C67" w:rsidRPr="00566E70" w:rsidRDefault="006C3C67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643DC">
              <w:rPr>
                <w:rFonts w:ascii="Browallia New" w:hAnsi="Browallia New" w:cs="Browallia New"/>
                <w:sz w:val="28"/>
                <w:szCs w:val="28"/>
              </w:rPr>
              <w:t>11,208</w:t>
            </w:r>
          </w:p>
        </w:tc>
      </w:tr>
    </w:tbl>
    <w:p w14:paraId="4FADB010" w14:textId="189A7F14" w:rsidR="007C652D" w:rsidRDefault="00FF54F4" w:rsidP="009B60C1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66E70">
        <w:rPr>
          <w:rFonts w:ascii="Browallia New" w:hAnsi="Browallia New" w:cs="Browallia New"/>
          <w:sz w:val="28"/>
          <w:szCs w:val="28"/>
          <w:cs/>
        </w:rPr>
        <w:lastRenderedPageBreak/>
        <w:t>บริษัทและบริษัทย่อยได้ทำสัญญาเช่าการเงินกับบริษัทในประเทศหลายแห่งเพื่อ</w:t>
      </w:r>
      <w:r w:rsidRPr="00B03621">
        <w:rPr>
          <w:rFonts w:ascii="Browallia New" w:hAnsi="Browallia New" w:cs="Browallia New"/>
          <w:sz w:val="28"/>
          <w:szCs w:val="28"/>
          <w:cs/>
        </w:rPr>
        <w:t xml:space="preserve">เช่าซื้อรถยนต์ โดยมีระยะเวลา </w:t>
      </w:r>
      <w:r w:rsidRPr="00B03621">
        <w:rPr>
          <w:rFonts w:ascii="Browallia New" w:hAnsi="Browallia New" w:cs="Browallia New"/>
          <w:sz w:val="28"/>
          <w:szCs w:val="28"/>
          <w:lang w:val="en-GB"/>
        </w:rPr>
        <w:t>48</w:t>
      </w:r>
      <w:r w:rsidRPr="00B0362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B03621">
        <w:rPr>
          <w:rFonts w:ascii="Browallia New" w:hAnsi="Browallia New" w:cs="Browallia New"/>
          <w:sz w:val="28"/>
          <w:szCs w:val="28"/>
        </w:rPr>
        <w:t xml:space="preserve"> - 60 </w:t>
      </w:r>
      <w:r w:rsidRPr="00B03621">
        <w:rPr>
          <w:rFonts w:ascii="Browallia New" w:hAnsi="Browallia New" w:cs="Browallia New"/>
          <w:sz w:val="28"/>
          <w:szCs w:val="28"/>
          <w:cs/>
          <w:lang w:val="en-GB"/>
        </w:rPr>
        <w:t>เดือน</w:t>
      </w:r>
    </w:p>
    <w:p w14:paraId="7A09E240" w14:textId="77777777" w:rsidR="00E72CCF" w:rsidRDefault="00E72CCF" w:rsidP="009B60C1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9D49FDD" w14:textId="498710E7" w:rsidR="00D8341E" w:rsidRPr="00566E70" w:rsidRDefault="00D819A3" w:rsidP="00D8341E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 w:hint="cs"/>
          <w:sz w:val="28"/>
          <w:szCs w:val="28"/>
          <w:u w:val="single"/>
          <w:cs/>
        </w:rPr>
        <w:t>หนี้สิ</w:t>
      </w:r>
      <w:r w:rsidR="00D8341E" w:rsidRPr="00566E70">
        <w:rPr>
          <w:rFonts w:ascii="Browallia New" w:hAnsi="Browallia New" w:cs="Browallia New" w:hint="cs"/>
          <w:sz w:val="28"/>
          <w:szCs w:val="28"/>
          <w:u w:val="single"/>
          <w:cs/>
        </w:rPr>
        <w:t>นหมุนเวียนอื่น</w:t>
      </w:r>
    </w:p>
    <w:p w14:paraId="4F0A2392" w14:textId="77777777" w:rsidR="00566E70" w:rsidRPr="00566E70" w:rsidRDefault="00566E70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Style w:val="TableGrid"/>
        <w:tblW w:w="891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1"/>
        <w:gridCol w:w="1274"/>
        <w:gridCol w:w="1260"/>
        <w:gridCol w:w="1298"/>
        <w:gridCol w:w="1312"/>
      </w:tblGrid>
      <w:tr w:rsidR="00D8341E" w:rsidRPr="00566E70" w14:paraId="74180972" w14:textId="77777777" w:rsidTr="00BB47D4">
        <w:tc>
          <w:tcPr>
            <w:tcW w:w="3771" w:type="dxa"/>
            <w:hideMark/>
          </w:tcPr>
          <w:p w14:paraId="62F948FD" w14:textId="77777777" w:rsidR="00D8341E" w:rsidRPr="00566E70" w:rsidRDefault="00D8341E" w:rsidP="002D4AD6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2534" w:type="dxa"/>
            <w:gridSpan w:val="2"/>
            <w:vAlign w:val="bottom"/>
          </w:tcPr>
          <w:p w14:paraId="1072053A" w14:textId="77777777" w:rsidR="00D8341E" w:rsidRPr="00566E70" w:rsidRDefault="00D8341E" w:rsidP="002D4AD6">
            <w:pP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013F4A75" w14:textId="77777777" w:rsidR="00D8341E" w:rsidRPr="00566E70" w:rsidRDefault="00D8341E" w:rsidP="002D4AD6">
            <w:pPr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566E70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566E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พันบาท)</w:t>
            </w:r>
          </w:p>
        </w:tc>
      </w:tr>
      <w:tr w:rsidR="00D8341E" w:rsidRPr="00566E70" w14:paraId="1F29F5AD" w14:textId="77777777" w:rsidTr="00BB47D4">
        <w:tc>
          <w:tcPr>
            <w:tcW w:w="3771" w:type="dxa"/>
            <w:hideMark/>
          </w:tcPr>
          <w:p w14:paraId="592F5B4A" w14:textId="77777777" w:rsidR="00D8341E" w:rsidRPr="00566E70" w:rsidRDefault="00D8341E" w:rsidP="002D4AD6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566E7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566E70">
              <w:rPr>
                <w:rFonts w:ascii="Browallia New" w:hAnsi="Browallia New" w:cs="Browallia New"/>
                <w:sz w:val="28"/>
                <w:szCs w:val="28"/>
              </w:rPr>
              <w:tab/>
            </w:r>
          </w:p>
        </w:tc>
        <w:tc>
          <w:tcPr>
            <w:tcW w:w="2534" w:type="dxa"/>
            <w:gridSpan w:val="2"/>
            <w:vAlign w:val="bottom"/>
            <w:hideMark/>
          </w:tcPr>
          <w:p w14:paraId="08CE1B73" w14:textId="77777777" w:rsidR="00D8341E" w:rsidRPr="00566E70" w:rsidRDefault="00D8341E" w:rsidP="002D4AD6">
            <w:pPr>
              <w:pBdr>
                <w:bottom w:val="single" w:sz="4" w:space="1" w:color="auto"/>
              </w:pBd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65FFBE07" w14:textId="77777777" w:rsidR="00D8341E" w:rsidRPr="00566E70" w:rsidRDefault="00D8341E" w:rsidP="002D4AD6">
            <w:pPr>
              <w:pBdr>
                <w:bottom w:val="single" w:sz="4" w:space="1" w:color="auto"/>
              </w:pBd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D8341E" w:rsidRPr="00566E70" w14:paraId="4BF1D0F8" w14:textId="77777777" w:rsidTr="00BB47D4">
        <w:tc>
          <w:tcPr>
            <w:tcW w:w="3771" w:type="dxa"/>
          </w:tcPr>
          <w:p w14:paraId="27C2AD3D" w14:textId="77777777" w:rsidR="00D8341E" w:rsidRPr="00566E70" w:rsidRDefault="00D8341E" w:rsidP="00C36339">
            <w:pPr>
              <w:tabs>
                <w:tab w:val="clear" w:pos="6322"/>
                <w:tab w:val="left" w:pos="3673"/>
              </w:tabs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hideMark/>
          </w:tcPr>
          <w:p w14:paraId="727CCA42" w14:textId="79F933B8" w:rsidR="00D8341E" w:rsidRPr="00566E70" w:rsidRDefault="003D2504" w:rsidP="002D4AD6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60" w:type="dxa"/>
            <w:hideMark/>
          </w:tcPr>
          <w:p w14:paraId="386842A8" w14:textId="62A18624" w:rsidR="00D8341E" w:rsidRPr="00566E70" w:rsidRDefault="003D2504" w:rsidP="002D4AD6">
            <w:pPr>
              <w:pBdr>
                <w:bottom w:val="single" w:sz="4" w:space="1" w:color="auto"/>
              </w:pBd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1298" w:type="dxa"/>
            <w:hideMark/>
          </w:tcPr>
          <w:p w14:paraId="12D20A77" w14:textId="0E1DB1C4" w:rsidR="00D8341E" w:rsidRPr="00566E70" w:rsidRDefault="003D2504" w:rsidP="002D4AD6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312" w:type="dxa"/>
            <w:hideMark/>
          </w:tcPr>
          <w:p w14:paraId="1EE82C22" w14:textId="01E2250A" w:rsidR="00D8341E" w:rsidRPr="00566E70" w:rsidRDefault="003D2504" w:rsidP="002D4AD6">
            <w:pPr>
              <w:pBdr>
                <w:bottom w:val="single" w:sz="4" w:space="1" w:color="auto"/>
              </w:pBdr>
              <w:jc w:val="center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2559</w:t>
            </w:r>
          </w:p>
        </w:tc>
      </w:tr>
      <w:tr w:rsidR="00FB10B6" w:rsidRPr="00566E70" w14:paraId="48C9B785" w14:textId="77777777" w:rsidTr="00BB47D4">
        <w:tc>
          <w:tcPr>
            <w:tcW w:w="3771" w:type="dxa"/>
          </w:tcPr>
          <w:p w14:paraId="6712B6F2" w14:textId="77777777" w:rsidR="00FB10B6" w:rsidRPr="00566E70" w:rsidRDefault="00FB10B6" w:rsidP="00E31610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54015634" w14:textId="77777777" w:rsidR="00FB10B6" w:rsidRPr="00566E70" w:rsidRDefault="00FB10B6" w:rsidP="00E3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254DF22" w14:textId="77777777" w:rsidR="00FB10B6" w:rsidRPr="00566E70" w:rsidRDefault="00FB10B6" w:rsidP="00E3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D00F7D1" w14:textId="77777777" w:rsidR="00FB10B6" w:rsidRPr="00566E70" w:rsidRDefault="00FB10B6" w:rsidP="00BA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492FC5F2" w14:textId="77777777" w:rsidR="00FB10B6" w:rsidRPr="00566E70" w:rsidRDefault="00FB10B6" w:rsidP="00E3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4242" w:rsidRPr="00566E70" w14:paraId="71D63EA9" w14:textId="77777777" w:rsidTr="00BB47D4">
        <w:tc>
          <w:tcPr>
            <w:tcW w:w="3771" w:type="dxa"/>
          </w:tcPr>
          <w:p w14:paraId="16EA91EA" w14:textId="752D680E" w:rsidR="00194242" w:rsidRPr="00566E70" w:rsidRDefault="00194242" w:rsidP="003D2504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ผลประโยชน์พนักงาน</w:t>
            </w:r>
            <w:r w:rsidR="00C338F6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FEC6CFD" w14:textId="4B5306CD" w:rsidR="00194242" w:rsidRPr="00566E70" w:rsidRDefault="00FD4138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38,060</w:t>
            </w:r>
          </w:p>
        </w:tc>
        <w:tc>
          <w:tcPr>
            <w:tcW w:w="1260" w:type="dxa"/>
            <w:vAlign w:val="center"/>
          </w:tcPr>
          <w:p w14:paraId="6C1DFB7A" w14:textId="24E024A0" w:rsidR="00194242" w:rsidRPr="00566E70" w:rsidRDefault="00194242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>14,357</w:t>
            </w:r>
          </w:p>
        </w:tc>
        <w:tc>
          <w:tcPr>
            <w:tcW w:w="1298" w:type="dxa"/>
            <w:vAlign w:val="center"/>
          </w:tcPr>
          <w:p w14:paraId="554561CB" w14:textId="36FB1059" w:rsidR="00194242" w:rsidRPr="00566E70" w:rsidRDefault="00194242" w:rsidP="0019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  <w:tc>
          <w:tcPr>
            <w:tcW w:w="1312" w:type="dxa"/>
            <w:vAlign w:val="center"/>
          </w:tcPr>
          <w:p w14:paraId="61C586EE" w14:textId="1578BA19" w:rsidR="00194242" w:rsidRPr="00566E70" w:rsidRDefault="00194242" w:rsidP="00CD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</w:tr>
      <w:tr w:rsidR="003D2504" w:rsidRPr="00566E70" w14:paraId="082B0668" w14:textId="77777777" w:rsidTr="00BB47D4">
        <w:tc>
          <w:tcPr>
            <w:tcW w:w="3771" w:type="dxa"/>
          </w:tcPr>
          <w:p w14:paraId="432ED04E" w14:textId="4DEE35D6" w:rsidR="003D2504" w:rsidRPr="00566E70" w:rsidRDefault="00C338F6" w:rsidP="003D2504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ค่า</w:t>
            </w:r>
            <w:r w:rsidR="003D2504"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GB"/>
              </w:rPr>
              <w:t>ตอบแทน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ค้างจ่าย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5FA245D" w14:textId="338D4D48" w:rsidR="003D2504" w:rsidRPr="00566E70" w:rsidRDefault="0063247F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14,435</w:t>
            </w:r>
          </w:p>
        </w:tc>
        <w:tc>
          <w:tcPr>
            <w:tcW w:w="1260" w:type="dxa"/>
            <w:vAlign w:val="center"/>
          </w:tcPr>
          <w:p w14:paraId="1851F06F" w14:textId="33E020AE" w:rsidR="003D2504" w:rsidRPr="00566E70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>22,447</w:t>
            </w:r>
          </w:p>
        </w:tc>
        <w:tc>
          <w:tcPr>
            <w:tcW w:w="1298" w:type="dxa"/>
            <w:vAlign w:val="center"/>
          </w:tcPr>
          <w:p w14:paraId="1A81947D" w14:textId="0BCC2B9E" w:rsidR="003D2504" w:rsidRPr="00566E70" w:rsidRDefault="00194242" w:rsidP="0019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12,979</w:t>
            </w:r>
          </w:p>
        </w:tc>
        <w:tc>
          <w:tcPr>
            <w:tcW w:w="1312" w:type="dxa"/>
            <w:vAlign w:val="center"/>
          </w:tcPr>
          <w:p w14:paraId="782A41CB" w14:textId="2523881D" w:rsidR="003D2504" w:rsidRPr="00566E70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>20,447</w:t>
            </w:r>
          </w:p>
        </w:tc>
      </w:tr>
      <w:tr w:rsidR="00194242" w:rsidRPr="00566E70" w14:paraId="293015A2" w14:textId="77777777" w:rsidTr="00BB47D4">
        <w:tc>
          <w:tcPr>
            <w:tcW w:w="3771" w:type="dxa"/>
          </w:tcPr>
          <w:p w14:paraId="75A1686B" w14:textId="47F3E049" w:rsidR="00194242" w:rsidRPr="00566E70" w:rsidRDefault="00194242" w:rsidP="003D2504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ค่าโฆษณาค้างจ่าย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C2FCA41" w14:textId="25832774" w:rsidR="00194242" w:rsidRPr="00566E70" w:rsidRDefault="0063247F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21,572</w:t>
            </w:r>
          </w:p>
        </w:tc>
        <w:tc>
          <w:tcPr>
            <w:tcW w:w="1260" w:type="dxa"/>
            <w:vAlign w:val="center"/>
          </w:tcPr>
          <w:p w14:paraId="606F0357" w14:textId="4E6506A6" w:rsidR="00194242" w:rsidRPr="00566E70" w:rsidRDefault="00194242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>619</w:t>
            </w:r>
          </w:p>
        </w:tc>
        <w:tc>
          <w:tcPr>
            <w:tcW w:w="1298" w:type="dxa"/>
            <w:vAlign w:val="center"/>
          </w:tcPr>
          <w:p w14:paraId="1DE017BE" w14:textId="2605E60E" w:rsidR="00194242" w:rsidRPr="00566E70" w:rsidRDefault="00194242" w:rsidP="0019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  <w:tc>
          <w:tcPr>
            <w:tcW w:w="1312" w:type="dxa"/>
            <w:vAlign w:val="center"/>
          </w:tcPr>
          <w:p w14:paraId="38FBA685" w14:textId="56C9EC70" w:rsidR="00194242" w:rsidRPr="00566E70" w:rsidRDefault="00194242" w:rsidP="00CD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</w:tr>
      <w:tr w:rsidR="00194242" w:rsidRPr="00566E70" w14:paraId="5E0F42F4" w14:textId="77777777" w:rsidTr="00BB47D4">
        <w:tc>
          <w:tcPr>
            <w:tcW w:w="3771" w:type="dxa"/>
          </w:tcPr>
          <w:p w14:paraId="2A04EEB9" w14:textId="64F906ED" w:rsidR="00194242" w:rsidRPr="00566E70" w:rsidRDefault="00194242" w:rsidP="003D2504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A46EBE7" w14:textId="4B8CDC7E" w:rsidR="00194242" w:rsidRPr="00566E70" w:rsidRDefault="0063247F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8,493</w:t>
            </w:r>
          </w:p>
        </w:tc>
        <w:tc>
          <w:tcPr>
            <w:tcW w:w="1260" w:type="dxa"/>
            <w:vAlign w:val="center"/>
          </w:tcPr>
          <w:p w14:paraId="2DD4B557" w14:textId="2F9B342C" w:rsidR="00194242" w:rsidRPr="00566E70" w:rsidRDefault="00194242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>4,891</w:t>
            </w:r>
          </w:p>
        </w:tc>
        <w:tc>
          <w:tcPr>
            <w:tcW w:w="1298" w:type="dxa"/>
            <w:vAlign w:val="center"/>
          </w:tcPr>
          <w:p w14:paraId="543D9BD4" w14:textId="6E4F44C7" w:rsidR="00194242" w:rsidRPr="00566E70" w:rsidRDefault="00194242" w:rsidP="0019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  <w:tc>
          <w:tcPr>
            <w:tcW w:w="1312" w:type="dxa"/>
            <w:vAlign w:val="center"/>
          </w:tcPr>
          <w:p w14:paraId="5A8FE9F5" w14:textId="29607411" w:rsidR="00194242" w:rsidRPr="00566E70" w:rsidRDefault="00194242" w:rsidP="00BB4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      63</w:t>
            </w:r>
          </w:p>
        </w:tc>
      </w:tr>
      <w:tr w:rsidR="00194242" w:rsidRPr="00566E70" w14:paraId="3702DAF6" w14:textId="77777777" w:rsidTr="00BB47D4">
        <w:tc>
          <w:tcPr>
            <w:tcW w:w="3771" w:type="dxa"/>
          </w:tcPr>
          <w:p w14:paraId="34BAAF1C" w14:textId="34596A10" w:rsidR="00194242" w:rsidRPr="00566E70" w:rsidRDefault="00194242" w:rsidP="003D2504">
            <w:pPr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ค่าสาธารณูปโภคค้างจ่าย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8DC950B" w14:textId="4B38CC4D" w:rsidR="00194242" w:rsidRPr="00566E70" w:rsidRDefault="00FD4138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823</w:t>
            </w:r>
          </w:p>
        </w:tc>
        <w:tc>
          <w:tcPr>
            <w:tcW w:w="1260" w:type="dxa"/>
            <w:vAlign w:val="center"/>
          </w:tcPr>
          <w:p w14:paraId="414EB8F6" w14:textId="15C6B6E3" w:rsidR="00194242" w:rsidRPr="00566E70" w:rsidRDefault="00194242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>1,506</w:t>
            </w:r>
          </w:p>
        </w:tc>
        <w:tc>
          <w:tcPr>
            <w:tcW w:w="1298" w:type="dxa"/>
            <w:vAlign w:val="center"/>
          </w:tcPr>
          <w:p w14:paraId="041A99DA" w14:textId="606AB5F9" w:rsidR="00194242" w:rsidRPr="00566E70" w:rsidRDefault="00194242" w:rsidP="0019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  <w:tc>
          <w:tcPr>
            <w:tcW w:w="1312" w:type="dxa"/>
            <w:vAlign w:val="center"/>
          </w:tcPr>
          <w:p w14:paraId="0B8CE391" w14:textId="7473CC4A" w:rsidR="00194242" w:rsidRPr="00566E70" w:rsidRDefault="00194242" w:rsidP="00CD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</w:tr>
      <w:tr w:rsidR="003D2504" w:rsidRPr="00566E70" w14:paraId="2388040D" w14:textId="77777777" w:rsidTr="00BB47D4">
        <w:tc>
          <w:tcPr>
            <w:tcW w:w="3771" w:type="dxa"/>
          </w:tcPr>
          <w:p w14:paraId="0396EC6F" w14:textId="7332BC42" w:rsidR="003D2504" w:rsidRPr="00566E70" w:rsidRDefault="003D2504" w:rsidP="003D2504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FF9025D" w14:textId="6D2D3EA0" w:rsidR="003D2504" w:rsidRPr="00566E70" w:rsidRDefault="007C156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166,688</w:t>
            </w:r>
          </w:p>
        </w:tc>
        <w:tc>
          <w:tcPr>
            <w:tcW w:w="1260" w:type="dxa"/>
            <w:vAlign w:val="center"/>
          </w:tcPr>
          <w:p w14:paraId="1EDC91CA" w14:textId="053727E0" w:rsidR="003D2504" w:rsidRPr="00566E70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>34,460</w:t>
            </w:r>
          </w:p>
        </w:tc>
        <w:tc>
          <w:tcPr>
            <w:tcW w:w="1298" w:type="dxa"/>
            <w:vAlign w:val="center"/>
          </w:tcPr>
          <w:p w14:paraId="0ED1AA5C" w14:textId="6FB53CEF" w:rsidR="003D2504" w:rsidRPr="00566E70" w:rsidRDefault="00194242" w:rsidP="0019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  <w:tc>
          <w:tcPr>
            <w:tcW w:w="1312" w:type="dxa"/>
            <w:vAlign w:val="center"/>
          </w:tcPr>
          <w:p w14:paraId="1C8132D6" w14:textId="260F6CC2" w:rsidR="003D2504" w:rsidRPr="00566E70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</w:tr>
      <w:tr w:rsidR="003D2504" w:rsidRPr="00566E70" w14:paraId="27178FA8" w14:textId="77777777" w:rsidTr="00BB47D4">
        <w:tc>
          <w:tcPr>
            <w:tcW w:w="3771" w:type="dxa"/>
          </w:tcPr>
          <w:p w14:paraId="34102510" w14:textId="7F9F9757" w:rsidR="003D2504" w:rsidRPr="00566E70" w:rsidRDefault="003D2504" w:rsidP="003D2504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566E70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โบนัส</w:t>
            </w: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A6AB572" w14:textId="1DDF95D1" w:rsidR="003D2504" w:rsidRPr="00566E70" w:rsidRDefault="0063247F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19,107</w:t>
            </w:r>
          </w:p>
        </w:tc>
        <w:tc>
          <w:tcPr>
            <w:tcW w:w="1260" w:type="dxa"/>
            <w:vAlign w:val="center"/>
          </w:tcPr>
          <w:p w14:paraId="1ABFC011" w14:textId="44E47092" w:rsidR="003D2504" w:rsidRPr="00566E70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>8,370</w:t>
            </w:r>
          </w:p>
        </w:tc>
        <w:tc>
          <w:tcPr>
            <w:tcW w:w="1298" w:type="dxa"/>
            <w:vAlign w:val="center"/>
          </w:tcPr>
          <w:p w14:paraId="493803FF" w14:textId="32B1F29D" w:rsidR="003D2504" w:rsidRPr="00566E70" w:rsidRDefault="00194242" w:rsidP="0019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16,693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4FE33D8" w14:textId="0A39685A" w:rsidR="003D2504" w:rsidRPr="00566E70" w:rsidRDefault="003D2504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>7,300</w:t>
            </w:r>
          </w:p>
        </w:tc>
      </w:tr>
      <w:tr w:rsidR="00C338F6" w:rsidRPr="00566E70" w14:paraId="22960B52" w14:textId="77777777" w:rsidTr="00BB47D4">
        <w:tc>
          <w:tcPr>
            <w:tcW w:w="3771" w:type="dxa"/>
          </w:tcPr>
          <w:p w14:paraId="4259B8F7" w14:textId="4DA3FB26" w:rsidR="00C338F6" w:rsidRPr="00566E70" w:rsidRDefault="00C338F6" w:rsidP="003D2504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เงินรั</w:t>
            </w:r>
            <w:r w:rsidR="00444DD1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บ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ล่วงหน้าค่าแฟรนไชส์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719B799" w14:textId="6D372B7E" w:rsidR="00C338F6" w:rsidRDefault="00C338F6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385,000</w:t>
            </w:r>
          </w:p>
        </w:tc>
        <w:tc>
          <w:tcPr>
            <w:tcW w:w="1260" w:type="dxa"/>
            <w:vAlign w:val="center"/>
          </w:tcPr>
          <w:p w14:paraId="00A51039" w14:textId="788C6241" w:rsidR="00C338F6" w:rsidRPr="00566E70" w:rsidRDefault="00C338F6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center"/>
          </w:tcPr>
          <w:p w14:paraId="576C118E" w14:textId="3CA23D97" w:rsidR="00C338F6" w:rsidRDefault="00C338F6" w:rsidP="00194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7EA4CED" w14:textId="3721ABF0" w:rsidR="00C338F6" w:rsidRPr="00566E70" w:rsidRDefault="00C338F6" w:rsidP="003D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D2504" w:rsidRPr="00566E70" w14:paraId="591284B9" w14:textId="77777777" w:rsidTr="00BB47D4">
        <w:tc>
          <w:tcPr>
            <w:tcW w:w="3771" w:type="dxa"/>
          </w:tcPr>
          <w:p w14:paraId="4DEEDD9F" w14:textId="7F77F9B0" w:rsidR="003D2504" w:rsidRPr="00566E70" w:rsidRDefault="003D2504" w:rsidP="003D2504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FB90270" w14:textId="3203DE59" w:rsidR="003D2504" w:rsidRPr="00566E70" w:rsidRDefault="00C338F6" w:rsidP="003D25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051E5">
              <w:rPr>
                <w:rFonts w:ascii="Browallia New" w:hAnsi="Browallia New" w:cs="Browallia New"/>
                <w:sz w:val="28"/>
                <w:szCs w:val="28"/>
              </w:rPr>
              <w:t>4,070</w:t>
            </w:r>
          </w:p>
        </w:tc>
        <w:tc>
          <w:tcPr>
            <w:tcW w:w="1260" w:type="dxa"/>
            <w:vAlign w:val="center"/>
          </w:tcPr>
          <w:p w14:paraId="579F6F2F" w14:textId="377DEC78" w:rsidR="003D2504" w:rsidRPr="00566E70" w:rsidRDefault="009206CC" w:rsidP="003D25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70,193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1A793884" w14:textId="10F6D435" w:rsidR="003D2504" w:rsidRPr="00204C2E" w:rsidRDefault="003532F8" w:rsidP="003D25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04C2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051E5">
              <w:rPr>
                <w:rFonts w:ascii="Browallia New" w:hAnsi="Browallia New" w:cs="Browallia New"/>
                <w:sz w:val="28"/>
                <w:szCs w:val="28"/>
              </w:rPr>
              <w:t>0,054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779DCA5" w14:textId="4EF84258" w:rsidR="003D2504" w:rsidRPr="00566E70" w:rsidRDefault="00912071" w:rsidP="003D25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26,</w:t>
            </w:r>
            <w:r w:rsidR="002B4B3A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3D2504" w:rsidRPr="00566E70" w14:paraId="64B58CF8" w14:textId="77777777" w:rsidTr="00BB47D4">
        <w:tc>
          <w:tcPr>
            <w:tcW w:w="3771" w:type="dxa"/>
          </w:tcPr>
          <w:p w14:paraId="367AA4CB" w14:textId="3C4C1E6B" w:rsidR="003D2504" w:rsidRPr="00566E70" w:rsidRDefault="003D2504" w:rsidP="003D2504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566E7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A10D5B1" w14:textId="77E20691" w:rsidR="003D2504" w:rsidRPr="00566E70" w:rsidRDefault="00454DBA" w:rsidP="003D250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051E5">
              <w:rPr>
                <w:rFonts w:ascii="Browallia New" w:hAnsi="Browallia New" w:cs="Browallia New"/>
                <w:sz w:val="28"/>
                <w:szCs w:val="28"/>
              </w:rPr>
              <w:t>88,248</w:t>
            </w:r>
          </w:p>
        </w:tc>
        <w:tc>
          <w:tcPr>
            <w:tcW w:w="1260" w:type="dxa"/>
            <w:vAlign w:val="center"/>
          </w:tcPr>
          <w:p w14:paraId="12E2A7E4" w14:textId="7A0DD941" w:rsidR="003D2504" w:rsidRPr="00566E70" w:rsidRDefault="003D2504" w:rsidP="003D250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6E7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206CC">
              <w:rPr>
                <w:rFonts w:ascii="Browallia New" w:hAnsi="Browallia New" w:cs="Browallia New"/>
                <w:sz w:val="28"/>
                <w:szCs w:val="28"/>
              </w:rPr>
              <w:t>156,843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1C4F9F56" w14:textId="49D4B6AD" w:rsidR="003D2504" w:rsidRPr="00204C2E" w:rsidRDefault="00204C2E" w:rsidP="003D250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04C2E">
              <w:rPr>
                <w:rFonts w:ascii="Browallia New" w:hAnsi="Browallia New" w:cs="Browallia New"/>
                <w:sz w:val="28"/>
                <w:szCs w:val="28"/>
              </w:rPr>
              <w:t>50,</w:t>
            </w:r>
            <w:r w:rsidR="004051E5">
              <w:rPr>
                <w:rFonts w:ascii="Browallia New" w:hAnsi="Browallia New" w:cs="Browallia New"/>
                <w:sz w:val="28"/>
                <w:szCs w:val="28"/>
              </w:rPr>
              <w:t>127</w:t>
            </w:r>
          </w:p>
        </w:tc>
        <w:tc>
          <w:tcPr>
            <w:tcW w:w="1312" w:type="dxa"/>
            <w:vAlign w:val="center"/>
          </w:tcPr>
          <w:p w14:paraId="35A060FD" w14:textId="4ABAB050" w:rsidR="003D2504" w:rsidRPr="00566E70" w:rsidRDefault="00912071" w:rsidP="003D250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55,045</w:t>
            </w:r>
          </w:p>
        </w:tc>
      </w:tr>
    </w:tbl>
    <w:p w14:paraId="42B881CB" w14:textId="467A5BE7" w:rsidR="00566E70" w:rsidRDefault="00566E70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A6BC66" w14:textId="77777777" w:rsidR="00EB5536" w:rsidRDefault="00EB5536" w:rsidP="00EB5536">
      <w:pPr>
        <w:pStyle w:val="CordiaNew"/>
        <w:numPr>
          <w:ilvl w:val="0"/>
          <w:numId w:val="16"/>
        </w:numPr>
        <w:tabs>
          <w:tab w:val="clear" w:pos="644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10D85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เงินกู้ยืมระยะยาว</w:t>
      </w:r>
      <w:r>
        <w:rPr>
          <w:rFonts w:ascii="Browallia New" w:hAnsi="Browallia New" w:cs="Browallia New" w:hint="cs"/>
          <w:sz w:val="28"/>
          <w:szCs w:val="28"/>
          <w:u w:val="single"/>
          <w:cs/>
        </w:rPr>
        <w:t>จากสถาบันการเงิน</w:t>
      </w:r>
      <w:r w:rsidRPr="00E10D85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</w:p>
    <w:p w14:paraId="06966442" w14:textId="77777777" w:rsidR="00EB5536" w:rsidRDefault="00EB5536" w:rsidP="00EB553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290F99D" w14:textId="77777777" w:rsidR="00EB5536" w:rsidRPr="00566E70" w:rsidRDefault="00EB5536" w:rsidP="00EB5536">
      <w:pPr>
        <w:tabs>
          <w:tab w:val="clear" w:pos="907"/>
          <w:tab w:val="left" w:pos="90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66E70">
        <w:rPr>
          <w:rFonts w:ascii="Browallia New" w:hAnsi="Browallia New" w:cs="Browallia New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566E70">
        <w:rPr>
          <w:rFonts w:ascii="Browallia New" w:hAnsi="Browallia New" w:cs="Browallia New"/>
          <w:sz w:val="28"/>
          <w:szCs w:val="28"/>
          <w:cs/>
        </w:rPr>
        <w:t>ได้รับจากธนาคารพาณิชย์ในประเทศ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สองแห่ง</w:t>
      </w:r>
      <w:r w:rsidRPr="00566E70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1EC4DA5F" w14:textId="77777777" w:rsidR="00EB5536" w:rsidRPr="00BB47D4" w:rsidRDefault="00EB5536" w:rsidP="00EB5536">
      <w:pPr>
        <w:rPr>
          <w:sz w:val="20"/>
          <w:szCs w:val="20"/>
        </w:rPr>
      </w:pPr>
    </w:p>
    <w:tbl>
      <w:tblPr>
        <w:tblStyle w:val="TableGrid"/>
        <w:tblW w:w="89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"/>
        <w:gridCol w:w="2790"/>
        <w:gridCol w:w="24"/>
        <w:gridCol w:w="966"/>
        <w:gridCol w:w="24"/>
        <w:gridCol w:w="1146"/>
        <w:gridCol w:w="24"/>
        <w:gridCol w:w="900"/>
        <w:gridCol w:w="66"/>
        <w:gridCol w:w="900"/>
        <w:gridCol w:w="24"/>
        <w:gridCol w:w="1146"/>
        <w:gridCol w:w="24"/>
        <w:gridCol w:w="876"/>
        <w:gridCol w:w="24"/>
      </w:tblGrid>
      <w:tr w:rsidR="00824387" w:rsidRPr="000626AA" w14:paraId="58E88D66" w14:textId="6E9F3732" w:rsidTr="00E72CCF">
        <w:trPr>
          <w:gridAfter w:val="1"/>
          <w:wAfter w:w="24" w:type="dxa"/>
        </w:trPr>
        <w:tc>
          <w:tcPr>
            <w:tcW w:w="2814" w:type="dxa"/>
            <w:gridSpan w:val="2"/>
            <w:shd w:val="clear" w:color="auto" w:fill="auto"/>
          </w:tcPr>
          <w:p w14:paraId="1F357286" w14:textId="173279E2" w:rsidR="00824387" w:rsidRPr="00684BD6" w:rsidRDefault="00824387" w:rsidP="00684B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12"/>
            <w:shd w:val="clear" w:color="auto" w:fill="auto"/>
          </w:tcPr>
          <w:p w14:paraId="60773992" w14:textId="77777777" w:rsidR="00824387" w:rsidRPr="00684BD6" w:rsidRDefault="00824387" w:rsidP="00684BD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824387" w:rsidRPr="000626AA" w14:paraId="0005A2F7" w14:textId="6C64F6E4" w:rsidTr="00E72CCF">
        <w:trPr>
          <w:gridAfter w:val="1"/>
          <w:wAfter w:w="24" w:type="dxa"/>
        </w:trPr>
        <w:tc>
          <w:tcPr>
            <w:tcW w:w="2814" w:type="dxa"/>
            <w:gridSpan w:val="2"/>
            <w:shd w:val="clear" w:color="auto" w:fill="auto"/>
          </w:tcPr>
          <w:p w14:paraId="6C856974" w14:textId="77777777" w:rsidR="00824387" w:rsidRPr="00684BD6" w:rsidRDefault="00824387" w:rsidP="00684B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12"/>
            <w:shd w:val="clear" w:color="auto" w:fill="auto"/>
          </w:tcPr>
          <w:p w14:paraId="552B7A74" w14:textId="77777777" w:rsidR="00824387" w:rsidRPr="00684BD6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684BD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684B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824387" w:rsidRPr="000626AA" w14:paraId="67DC8D02" w14:textId="267677B2" w:rsidTr="00E72CCF">
        <w:trPr>
          <w:gridAfter w:val="1"/>
          <w:wAfter w:w="24" w:type="dxa"/>
        </w:trPr>
        <w:tc>
          <w:tcPr>
            <w:tcW w:w="2814" w:type="dxa"/>
            <w:gridSpan w:val="2"/>
            <w:shd w:val="clear" w:color="auto" w:fill="auto"/>
          </w:tcPr>
          <w:p w14:paraId="734983A4" w14:textId="77777777" w:rsidR="00824387" w:rsidRPr="00684BD6" w:rsidRDefault="00824387" w:rsidP="00684B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0" w:type="dxa"/>
            <w:gridSpan w:val="7"/>
            <w:shd w:val="clear" w:color="auto" w:fill="auto"/>
          </w:tcPr>
          <w:p w14:paraId="664C2755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0" w:type="dxa"/>
            <w:gridSpan w:val="5"/>
            <w:shd w:val="clear" w:color="auto" w:fill="auto"/>
          </w:tcPr>
          <w:p w14:paraId="128DE024" w14:textId="77777777" w:rsidR="00824387" w:rsidRPr="00684BD6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24387" w:rsidRPr="000626AA" w14:paraId="3F3C4D87" w14:textId="44DFEA55" w:rsidTr="00E72CCF">
        <w:trPr>
          <w:gridAfter w:val="1"/>
          <w:wAfter w:w="24" w:type="dxa"/>
        </w:trPr>
        <w:tc>
          <w:tcPr>
            <w:tcW w:w="2814" w:type="dxa"/>
            <w:gridSpan w:val="2"/>
            <w:shd w:val="clear" w:color="auto" w:fill="auto"/>
          </w:tcPr>
          <w:p w14:paraId="131A6DF4" w14:textId="77777777" w:rsidR="00824387" w:rsidRPr="00684BD6" w:rsidRDefault="00824387" w:rsidP="00684BD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7F8F684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5160DBB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198870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C0163E" w14:textId="77777777" w:rsidR="00E96C80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209411CC" w14:textId="3564F2B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6B7B822B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3D9B43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27A4C0E" w14:textId="77777777" w:rsidR="00824387" w:rsidRPr="00684BD6" w:rsidRDefault="00824387" w:rsidP="005E6F6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08C49286" w14:textId="77777777" w:rsidR="00824387" w:rsidRPr="00684BD6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835E58F" w14:textId="77777777" w:rsidR="00824387" w:rsidRPr="00684BD6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6B498B5" w14:textId="77777777" w:rsidR="00824387" w:rsidRPr="00684BD6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BDD1574" w14:textId="77777777" w:rsidR="00E96C80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1953380A" w14:textId="70223877" w:rsidR="00824387" w:rsidRPr="000626AA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8999AC5" w14:textId="77777777" w:rsidR="00824387" w:rsidRPr="000626AA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7D347D1" w14:textId="77777777" w:rsidR="00824387" w:rsidRPr="000626AA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76E501" w14:textId="77777777" w:rsidR="00824387" w:rsidRPr="000626AA" w:rsidRDefault="00824387" w:rsidP="0082438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824387" w:rsidRPr="000626AA" w14:paraId="2E596A00" w14:textId="3A84CE4A" w:rsidTr="00E72CCF">
        <w:trPr>
          <w:gridAfter w:val="1"/>
          <w:wAfter w:w="24" w:type="dxa"/>
        </w:trPr>
        <w:tc>
          <w:tcPr>
            <w:tcW w:w="2814" w:type="dxa"/>
            <w:gridSpan w:val="2"/>
            <w:shd w:val="clear" w:color="auto" w:fill="auto"/>
          </w:tcPr>
          <w:p w14:paraId="0776F8C2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A31CD3D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39BA826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58EB7E8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323405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4027D82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E95A7F6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4387" w:rsidRPr="000626AA" w14:paraId="50D56E83" w14:textId="31D36D80" w:rsidTr="00E72CCF">
        <w:trPr>
          <w:gridAfter w:val="1"/>
          <w:wAfter w:w="24" w:type="dxa"/>
        </w:trPr>
        <w:tc>
          <w:tcPr>
            <w:tcW w:w="2814" w:type="dxa"/>
            <w:gridSpan w:val="2"/>
            <w:shd w:val="clear" w:color="auto" w:fill="auto"/>
          </w:tcPr>
          <w:p w14:paraId="37444F7A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2A9CE1E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434,811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75523B9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(7,489)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78484D57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427,322</w:t>
            </w:r>
          </w:p>
        </w:tc>
        <w:tc>
          <w:tcPr>
            <w:tcW w:w="900" w:type="dxa"/>
            <w:shd w:val="clear" w:color="auto" w:fill="auto"/>
          </w:tcPr>
          <w:p w14:paraId="08CBFA58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434,811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44FBFA3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(7,489)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277967F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427,322</w:t>
            </w:r>
          </w:p>
        </w:tc>
      </w:tr>
      <w:tr w:rsidR="00824387" w:rsidRPr="000626AA" w14:paraId="243DAA38" w14:textId="3A6902D1" w:rsidTr="00E72CCF">
        <w:trPr>
          <w:gridAfter w:val="1"/>
          <w:wAfter w:w="24" w:type="dxa"/>
        </w:trPr>
        <w:tc>
          <w:tcPr>
            <w:tcW w:w="2814" w:type="dxa"/>
            <w:gridSpan w:val="2"/>
            <w:shd w:val="clear" w:color="auto" w:fill="auto"/>
          </w:tcPr>
          <w:p w14:paraId="1DC63978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 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70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8976232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29EFB72" w14:textId="77777777" w:rsidR="00824387" w:rsidRPr="00684BD6" w:rsidRDefault="00824387" w:rsidP="002009E1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682111BD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900" w:type="dxa"/>
            <w:shd w:val="clear" w:color="auto" w:fill="auto"/>
          </w:tcPr>
          <w:p w14:paraId="57B26AE2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2BB372A" w14:textId="77777777" w:rsidR="00824387" w:rsidRPr="00684BD6" w:rsidRDefault="00824387" w:rsidP="00444DD1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3404903" w14:textId="77777777" w:rsidR="00824387" w:rsidRPr="00684BD6" w:rsidRDefault="00824387" w:rsidP="00444DD1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</w:tr>
      <w:tr w:rsidR="00824387" w:rsidRPr="000626AA" w14:paraId="07DD1D2A" w14:textId="67007ED8" w:rsidTr="00E72CCF">
        <w:trPr>
          <w:gridAfter w:val="1"/>
          <w:wAfter w:w="24" w:type="dxa"/>
        </w:trPr>
        <w:tc>
          <w:tcPr>
            <w:tcW w:w="2814" w:type="dxa"/>
            <w:gridSpan w:val="2"/>
            <w:shd w:val="clear" w:color="auto" w:fill="auto"/>
          </w:tcPr>
          <w:p w14:paraId="6CB7EDAC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 </w:t>
            </w:r>
            <w:r w:rsidRPr="000626AA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725DCB0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139,618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29039DC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(2,548)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6208724E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137,070</w:t>
            </w:r>
          </w:p>
        </w:tc>
        <w:tc>
          <w:tcPr>
            <w:tcW w:w="900" w:type="dxa"/>
            <w:shd w:val="clear" w:color="auto" w:fill="auto"/>
          </w:tcPr>
          <w:p w14:paraId="7915FBD1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139,618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B6A66D4" w14:textId="77777777" w:rsidR="00824387" w:rsidRPr="00684BD6" w:rsidRDefault="00824387" w:rsidP="00444DD1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(2,548)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BF7AE0E" w14:textId="77777777" w:rsidR="00824387" w:rsidRPr="00684BD6" w:rsidRDefault="00824387" w:rsidP="00444DD1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137,070</w:t>
            </w:r>
          </w:p>
        </w:tc>
      </w:tr>
      <w:tr w:rsidR="00824387" w:rsidRPr="000626AA" w14:paraId="77158B37" w14:textId="6F89AB02" w:rsidTr="00E72CCF">
        <w:trPr>
          <w:gridAfter w:val="1"/>
          <w:wAfter w:w="24" w:type="dxa"/>
        </w:trPr>
        <w:tc>
          <w:tcPr>
            <w:tcW w:w="2814" w:type="dxa"/>
            <w:gridSpan w:val="2"/>
            <w:shd w:val="clear" w:color="auto" w:fill="auto"/>
          </w:tcPr>
          <w:p w14:paraId="48B49213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494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254B71F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307,541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7020066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(5,863)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42D5FE41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301,678</w:t>
            </w:r>
          </w:p>
        </w:tc>
        <w:tc>
          <w:tcPr>
            <w:tcW w:w="900" w:type="dxa"/>
            <w:shd w:val="clear" w:color="auto" w:fill="auto"/>
          </w:tcPr>
          <w:p w14:paraId="2687DC1B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307,541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513BF24" w14:textId="77777777" w:rsidR="00824387" w:rsidRPr="00684BD6" w:rsidRDefault="00824387" w:rsidP="00444DD1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(5,863)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1989EEC" w14:textId="77777777" w:rsidR="00824387" w:rsidRPr="00684BD6" w:rsidRDefault="00824387" w:rsidP="00444DD1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301,678</w:t>
            </w:r>
          </w:p>
        </w:tc>
      </w:tr>
      <w:tr w:rsidR="00824387" w:rsidRPr="000626AA" w14:paraId="4EDEB98F" w14:textId="2F03107E" w:rsidTr="00E72CCF">
        <w:trPr>
          <w:gridAfter w:val="1"/>
          <w:wAfter w:w="24" w:type="dxa"/>
        </w:trPr>
        <w:tc>
          <w:tcPr>
            <w:tcW w:w="2814" w:type="dxa"/>
            <w:gridSpan w:val="2"/>
            <w:shd w:val="clear" w:color="auto" w:fill="auto"/>
          </w:tcPr>
          <w:p w14:paraId="108AA1C3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วงเงินกู้  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16C7528" w14:textId="1BCCBAC4" w:rsidR="00824387" w:rsidRPr="00684BD6" w:rsidRDefault="00824387" w:rsidP="00ED573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B678A" w:rsidRPr="00684BD6">
              <w:rPr>
                <w:rFonts w:ascii="Browallia New" w:hAnsi="Browallia New" w:cs="Browallia New"/>
                <w:sz w:val="24"/>
                <w:szCs w:val="24"/>
              </w:rPr>
              <w:t>8,434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8D745AA" w14:textId="72973C51" w:rsidR="00824387" w:rsidRPr="00684BD6" w:rsidRDefault="00DA4DB3" w:rsidP="00ED573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65986532" w14:textId="3E43B001" w:rsidR="00824387" w:rsidRPr="00684BD6" w:rsidRDefault="00DA4DB3" w:rsidP="00ED573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8,434</w:t>
            </w:r>
          </w:p>
        </w:tc>
        <w:tc>
          <w:tcPr>
            <w:tcW w:w="900" w:type="dxa"/>
            <w:shd w:val="clear" w:color="auto" w:fill="auto"/>
          </w:tcPr>
          <w:p w14:paraId="226F1239" w14:textId="77777777" w:rsidR="00824387" w:rsidRPr="00684BD6" w:rsidRDefault="00824387" w:rsidP="00444DD1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A1ACD21" w14:textId="77777777" w:rsidR="00824387" w:rsidRPr="00684BD6" w:rsidRDefault="00824387" w:rsidP="00444DD1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13C3C37" w14:textId="77777777" w:rsidR="00824387" w:rsidRPr="00684BD6" w:rsidRDefault="00824387" w:rsidP="00444DD1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</w:tr>
      <w:tr w:rsidR="00824387" w:rsidRPr="000626AA" w14:paraId="0DC8F586" w14:textId="445A9D99" w:rsidTr="00E72CCF">
        <w:trPr>
          <w:gridAfter w:val="1"/>
          <w:wAfter w:w="24" w:type="dxa"/>
        </w:trPr>
        <w:tc>
          <w:tcPr>
            <w:tcW w:w="2814" w:type="dxa"/>
            <w:gridSpan w:val="2"/>
            <w:shd w:val="clear" w:color="auto" w:fill="auto"/>
          </w:tcPr>
          <w:p w14:paraId="518189E6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1942C6C" w14:textId="7258DB81" w:rsidR="00824387" w:rsidRPr="00684BD6" w:rsidRDefault="003B678A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911,134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C790C57" w14:textId="0469D5FF" w:rsidR="00824387" w:rsidRPr="00684BD6" w:rsidRDefault="003B678A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(1</w:t>
            </w:r>
            <w:r w:rsidR="00DA4DB3">
              <w:rPr>
                <w:rFonts w:ascii="Browallia New" w:hAnsi="Browallia New" w:cs="Browallia New"/>
                <w:sz w:val="24"/>
                <w:szCs w:val="24"/>
              </w:rPr>
              <w:t>5,9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824387" w:rsidRPr="00684BD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2ADB4F08" w14:textId="45E9C577" w:rsidR="00824387" w:rsidRPr="00684BD6" w:rsidRDefault="00DA4DB3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DA04A6">
              <w:rPr>
                <w:rFonts w:ascii="Browallia New" w:hAnsi="Browallia New" w:cs="Browallia New"/>
                <w:sz w:val="24"/>
                <w:szCs w:val="24"/>
              </w:rPr>
              <w:t>5,234</w:t>
            </w:r>
          </w:p>
        </w:tc>
        <w:tc>
          <w:tcPr>
            <w:tcW w:w="900" w:type="dxa"/>
            <w:shd w:val="clear" w:color="auto" w:fill="auto"/>
          </w:tcPr>
          <w:p w14:paraId="3A73AF30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902,700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31490A5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(15,900)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46FDB301" w14:textId="77777777" w:rsidR="00824387" w:rsidRPr="00684BD6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886,800</w:t>
            </w:r>
          </w:p>
        </w:tc>
      </w:tr>
      <w:tr w:rsidR="00824387" w:rsidRPr="000626AA" w14:paraId="010F1D21" w14:textId="7D5DD241" w:rsidTr="00E72CCF">
        <w:trPr>
          <w:gridAfter w:val="1"/>
          <w:wAfter w:w="24" w:type="dxa"/>
        </w:trPr>
        <w:tc>
          <w:tcPr>
            <w:tcW w:w="2814" w:type="dxa"/>
            <w:gridSpan w:val="2"/>
            <w:shd w:val="clear" w:color="auto" w:fill="auto"/>
          </w:tcPr>
          <w:p w14:paraId="717FDD15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626A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15172CD" w14:textId="571137DA" w:rsidR="00824387" w:rsidRPr="00684BD6" w:rsidRDefault="00824387" w:rsidP="00ED573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24E5D">
              <w:rPr>
                <w:rFonts w:ascii="Browallia New" w:hAnsi="Browallia New" w:cs="Browallia New"/>
                <w:sz w:val="24"/>
                <w:szCs w:val="24"/>
              </w:rPr>
              <w:t>232,326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AE0C32" w14:textId="381C4251" w:rsidR="00824387" w:rsidRPr="00684BD6" w:rsidRDefault="00824387" w:rsidP="00ED573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7,324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7C16BF50" w14:textId="7B6F887D" w:rsidR="00824387" w:rsidRPr="00684BD6" w:rsidRDefault="00824387" w:rsidP="00ED573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(22</w:t>
            </w:r>
            <w:r w:rsidR="00DA4DB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A4DB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84BD6">
              <w:rPr>
                <w:rFonts w:ascii="Browallia New" w:hAnsi="Browallia New" w:cs="Browallia New"/>
                <w:sz w:val="24"/>
                <w:szCs w:val="24"/>
              </w:rPr>
              <w:t>02)</w:t>
            </w:r>
          </w:p>
        </w:tc>
        <w:tc>
          <w:tcPr>
            <w:tcW w:w="900" w:type="dxa"/>
            <w:shd w:val="clear" w:color="auto" w:fill="auto"/>
          </w:tcPr>
          <w:p w14:paraId="0FB66883" w14:textId="77777777" w:rsidR="00824387" w:rsidRPr="00684BD6" w:rsidRDefault="00824387" w:rsidP="00ED573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(228,726)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3D41439" w14:textId="77777777" w:rsidR="00824387" w:rsidRPr="00684BD6" w:rsidRDefault="00824387" w:rsidP="00ED573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7,324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5A18B61B" w14:textId="77777777" w:rsidR="00824387" w:rsidRPr="00684BD6" w:rsidRDefault="00824387" w:rsidP="00ED5739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(221,402)</w:t>
            </w:r>
          </w:p>
        </w:tc>
      </w:tr>
      <w:tr w:rsidR="00824387" w14:paraId="42C54FC5" w14:textId="307BEDEB" w:rsidTr="00E72CCF">
        <w:trPr>
          <w:gridAfter w:val="1"/>
          <w:wAfter w:w="24" w:type="dxa"/>
        </w:trPr>
        <w:tc>
          <w:tcPr>
            <w:tcW w:w="2814" w:type="dxa"/>
            <w:gridSpan w:val="2"/>
            <w:shd w:val="clear" w:color="auto" w:fill="auto"/>
          </w:tcPr>
          <w:p w14:paraId="3BDD1D02" w14:textId="77777777" w:rsidR="00824387" w:rsidRPr="000626AA" w:rsidRDefault="00824387" w:rsidP="00ED5739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0626A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0626A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CAE9B0A" w14:textId="49E92AB1" w:rsidR="00824387" w:rsidRPr="00684BD6" w:rsidRDefault="00824E5D" w:rsidP="00E96C8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678,808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17E8E3F" w14:textId="3E54EFC4" w:rsidR="00824387" w:rsidRPr="00684BD6" w:rsidRDefault="00DA4DB3" w:rsidP="00E96C8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(8,576)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2F23E8E5" w14:textId="7021879F" w:rsidR="00824387" w:rsidRPr="00684BD6" w:rsidRDefault="003B678A" w:rsidP="00E96C8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670,232</w:t>
            </w:r>
          </w:p>
        </w:tc>
        <w:tc>
          <w:tcPr>
            <w:tcW w:w="900" w:type="dxa"/>
            <w:shd w:val="clear" w:color="auto" w:fill="auto"/>
          </w:tcPr>
          <w:p w14:paraId="0FAA6326" w14:textId="77777777" w:rsidR="00824387" w:rsidRPr="00684BD6" w:rsidRDefault="00824387" w:rsidP="00E96C8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673,974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AA66FF" w14:textId="77777777" w:rsidR="00824387" w:rsidRPr="00684BD6" w:rsidRDefault="00824387" w:rsidP="00E96C8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(8,576)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223E1556" w14:textId="77777777" w:rsidR="00824387" w:rsidRPr="00684BD6" w:rsidRDefault="00824387" w:rsidP="00E96C8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84BD6">
              <w:rPr>
                <w:rFonts w:ascii="Browallia New" w:hAnsi="Browallia New" w:cs="Browallia New"/>
                <w:sz w:val="24"/>
                <w:szCs w:val="24"/>
              </w:rPr>
              <w:t>665,398</w:t>
            </w:r>
          </w:p>
        </w:tc>
      </w:tr>
      <w:tr w:rsidR="00AD24A8" w:rsidRPr="004A6896" w14:paraId="72B2FF62" w14:textId="77777777" w:rsidTr="00E72CCF">
        <w:trPr>
          <w:gridBefore w:val="1"/>
          <w:wBefore w:w="24" w:type="dxa"/>
          <w:trHeight w:val="357"/>
        </w:trPr>
        <w:tc>
          <w:tcPr>
            <w:tcW w:w="2814" w:type="dxa"/>
            <w:gridSpan w:val="2"/>
          </w:tcPr>
          <w:p w14:paraId="436730FE" w14:textId="77777777" w:rsidR="00AD24A8" w:rsidRPr="00615905" w:rsidRDefault="00AD24A8" w:rsidP="00444DD1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12"/>
          </w:tcPr>
          <w:p w14:paraId="51F76CC7" w14:textId="77777777" w:rsidR="006B2FE8" w:rsidRDefault="006B2FE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CF45BB" w14:textId="179F366B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  <w:cs/>
              </w:rPr>
              <w:lastRenderedPageBreak/>
              <w:t xml:space="preserve">(หน่วย </w:t>
            </w:r>
            <w:r w:rsidRPr="004A6896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4A68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AD24A8" w:rsidRPr="004A6896" w14:paraId="1E1C96E1" w14:textId="77777777" w:rsidTr="00E72CCF">
        <w:trPr>
          <w:gridBefore w:val="1"/>
          <w:wBefore w:w="24" w:type="dxa"/>
        </w:trPr>
        <w:tc>
          <w:tcPr>
            <w:tcW w:w="2814" w:type="dxa"/>
            <w:gridSpan w:val="2"/>
          </w:tcPr>
          <w:p w14:paraId="57FC3462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12"/>
          </w:tcPr>
          <w:p w14:paraId="01726F18" w14:textId="77777777" w:rsidR="00AD24A8" w:rsidRPr="004A6896" w:rsidRDefault="00AD24A8" w:rsidP="00444DD1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4A68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4A6896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AD24A8" w:rsidRPr="004A6896" w14:paraId="287910D8" w14:textId="77777777" w:rsidTr="00E72CCF">
        <w:trPr>
          <w:gridBefore w:val="1"/>
          <w:wBefore w:w="24" w:type="dxa"/>
        </w:trPr>
        <w:tc>
          <w:tcPr>
            <w:tcW w:w="2814" w:type="dxa"/>
            <w:gridSpan w:val="2"/>
          </w:tcPr>
          <w:p w14:paraId="49D50131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60" w:type="dxa"/>
            <w:gridSpan w:val="5"/>
          </w:tcPr>
          <w:p w14:paraId="0B9B96C6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7"/>
          </w:tcPr>
          <w:p w14:paraId="6AF3DD2E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D24A8" w:rsidRPr="004A6896" w14:paraId="4A2C5F64" w14:textId="77777777" w:rsidTr="00E72CCF">
        <w:trPr>
          <w:gridBefore w:val="1"/>
          <w:wBefore w:w="24" w:type="dxa"/>
        </w:trPr>
        <w:tc>
          <w:tcPr>
            <w:tcW w:w="2814" w:type="dxa"/>
            <w:gridSpan w:val="2"/>
          </w:tcPr>
          <w:p w14:paraId="4787EDEF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4BFBDE5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AE4CC64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81D5C6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gridSpan w:val="2"/>
          </w:tcPr>
          <w:p w14:paraId="313D6FF9" w14:textId="77777777" w:rsidR="00E96C80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3DF2BE4F" w14:textId="3BE09192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00" w:type="dxa"/>
          </w:tcPr>
          <w:p w14:paraId="247BAB14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5ED198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9B77F4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gridSpan w:val="3"/>
          </w:tcPr>
          <w:p w14:paraId="2655AD46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FE523E8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9F4E13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gridSpan w:val="2"/>
          </w:tcPr>
          <w:p w14:paraId="404FE5BA" w14:textId="77777777" w:rsidR="00E96C80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7E832416" w14:textId="1CFD6672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00" w:type="dxa"/>
            <w:gridSpan w:val="2"/>
          </w:tcPr>
          <w:p w14:paraId="080C637F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51AA38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FC1130" w14:textId="77777777" w:rsidR="00AD24A8" w:rsidRPr="004A6896" w:rsidRDefault="00AD24A8" w:rsidP="004A689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AD24A8" w:rsidRPr="004A6896" w14:paraId="0C2507B6" w14:textId="77777777" w:rsidTr="00E72CCF">
        <w:trPr>
          <w:gridBefore w:val="1"/>
          <w:wBefore w:w="24" w:type="dxa"/>
        </w:trPr>
        <w:tc>
          <w:tcPr>
            <w:tcW w:w="2814" w:type="dxa"/>
            <w:gridSpan w:val="2"/>
          </w:tcPr>
          <w:p w14:paraId="23544A09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3A8F26A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368C0B9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6488E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700A5722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7BDB49A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3C65E86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D24A8" w:rsidRPr="004A6896" w14:paraId="5BC98C36" w14:textId="77777777" w:rsidTr="00E72CCF">
        <w:trPr>
          <w:gridBefore w:val="1"/>
          <w:wBefore w:w="24" w:type="dxa"/>
        </w:trPr>
        <w:tc>
          <w:tcPr>
            <w:tcW w:w="2814" w:type="dxa"/>
            <w:gridSpan w:val="2"/>
          </w:tcPr>
          <w:p w14:paraId="03A57A1B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1,400 </w:t>
            </w: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990" w:type="dxa"/>
            <w:gridSpan w:val="2"/>
          </w:tcPr>
          <w:p w14:paraId="7E4A1EFE" w14:textId="65DFCA59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A4DB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4A6896">
              <w:rPr>
                <w:rFonts w:ascii="Browallia New" w:hAnsi="Browallia New" w:cs="Browallia New"/>
                <w:sz w:val="24"/>
                <w:szCs w:val="24"/>
              </w:rPr>
              <w:t>8,652</w:t>
            </w:r>
          </w:p>
        </w:tc>
        <w:tc>
          <w:tcPr>
            <w:tcW w:w="1170" w:type="dxa"/>
            <w:gridSpan w:val="2"/>
          </w:tcPr>
          <w:p w14:paraId="7C93F785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00" w:type="dxa"/>
          </w:tcPr>
          <w:p w14:paraId="538BB641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568,652</w:t>
            </w:r>
          </w:p>
        </w:tc>
        <w:tc>
          <w:tcPr>
            <w:tcW w:w="990" w:type="dxa"/>
            <w:gridSpan w:val="3"/>
          </w:tcPr>
          <w:p w14:paraId="31DBCF14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578,947</w:t>
            </w:r>
          </w:p>
        </w:tc>
        <w:tc>
          <w:tcPr>
            <w:tcW w:w="1170" w:type="dxa"/>
            <w:gridSpan w:val="2"/>
          </w:tcPr>
          <w:p w14:paraId="58A40895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(10,295)</w:t>
            </w:r>
          </w:p>
        </w:tc>
        <w:tc>
          <w:tcPr>
            <w:tcW w:w="900" w:type="dxa"/>
            <w:gridSpan w:val="2"/>
          </w:tcPr>
          <w:p w14:paraId="27EA1F8F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568,652</w:t>
            </w:r>
          </w:p>
        </w:tc>
      </w:tr>
      <w:tr w:rsidR="00AD24A8" w:rsidRPr="004A6896" w14:paraId="3A048B9F" w14:textId="77777777" w:rsidTr="00E72CCF">
        <w:trPr>
          <w:gridBefore w:val="1"/>
          <w:wBefore w:w="24" w:type="dxa"/>
        </w:trPr>
        <w:tc>
          <w:tcPr>
            <w:tcW w:w="2814" w:type="dxa"/>
            <w:gridSpan w:val="2"/>
          </w:tcPr>
          <w:p w14:paraId="5E14D699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2,000 </w:t>
            </w: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0" w:type="dxa"/>
            <w:gridSpan w:val="2"/>
          </w:tcPr>
          <w:p w14:paraId="60798365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282,394</w:t>
            </w:r>
          </w:p>
        </w:tc>
        <w:tc>
          <w:tcPr>
            <w:tcW w:w="1170" w:type="dxa"/>
            <w:gridSpan w:val="2"/>
          </w:tcPr>
          <w:p w14:paraId="30B2B566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00" w:type="dxa"/>
          </w:tcPr>
          <w:p w14:paraId="52E5DF9F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282,394</w:t>
            </w:r>
          </w:p>
        </w:tc>
        <w:tc>
          <w:tcPr>
            <w:tcW w:w="990" w:type="dxa"/>
            <w:gridSpan w:val="3"/>
          </w:tcPr>
          <w:p w14:paraId="57C0C13C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170" w:type="dxa"/>
            <w:gridSpan w:val="2"/>
          </w:tcPr>
          <w:p w14:paraId="18C1F8E9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00" w:type="dxa"/>
            <w:gridSpan w:val="2"/>
          </w:tcPr>
          <w:p w14:paraId="6476BB83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</w:tr>
      <w:tr w:rsidR="00AD24A8" w:rsidRPr="004A6896" w14:paraId="3ED53A53" w14:textId="77777777" w:rsidTr="00E72CCF">
        <w:trPr>
          <w:gridBefore w:val="1"/>
          <w:wBefore w:w="24" w:type="dxa"/>
        </w:trPr>
        <w:tc>
          <w:tcPr>
            <w:tcW w:w="2814" w:type="dxa"/>
            <w:gridSpan w:val="2"/>
          </w:tcPr>
          <w:p w14:paraId="5B6D3657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  </w:t>
            </w: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65 </w:t>
            </w: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990" w:type="dxa"/>
            <w:gridSpan w:val="2"/>
          </w:tcPr>
          <w:p w14:paraId="07CA90CF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16,951</w:t>
            </w:r>
          </w:p>
        </w:tc>
        <w:tc>
          <w:tcPr>
            <w:tcW w:w="1170" w:type="dxa"/>
            <w:gridSpan w:val="2"/>
          </w:tcPr>
          <w:p w14:paraId="01220994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00" w:type="dxa"/>
          </w:tcPr>
          <w:p w14:paraId="11D624F9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16,951</w:t>
            </w:r>
          </w:p>
        </w:tc>
        <w:tc>
          <w:tcPr>
            <w:tcW w:w="990" w:type="dxa"/>
            <w:gridSpan w:val="3"/>
          </w:tcPr>
          <w:p w14:paraId="5F550C65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16,951</w:t>
            </w:r>
          </w:p>
        </w:tc>
        <w:tc>
          <w:tcPr>
            <w:tcW w:w="1170" w:type="dxa"/>
            <w:gridSpan w:val="2"/>
          </w:tcPr>
          <w:p w14:paraId="5CC95CEA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00" w:type="dxa"/>
            <w:gridSpan w:val="2"/>
          </w:tcPr>
          <w:p w14:paraId="33FE537A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16,951</w:t>
            </w:r>
          </w:p>
        </w:tc>
      </w:tr>
      <w:tr w:rsidR="00AD24A8" w:rsidRPr="004A6896" w14:paraId="764FA33D" w14:textId="77777777" w:rsidTr="00E72CCF">
        <w:trPr>
          <w:gridBefore w:val="1"/>
          <w:wBefore w:w="24" w:type="dxa"/>
        </w:trPr>
        <w:tc>
          <w:tcPr>
            <w:tcW w:w="2814" w:type="dxa"/>
            <w:gridSpan w:val="2"/>
          </w:tcPr>
          <w:p w14:paraId="152B552D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  </w:t>
            </w: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70 </w:t>
            </w: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990" w:type="dxa"/>
            <w:gridSpan w:val="2"/>
          </w:tcPr>
          <w:p w14:paraId="3A6F5CB7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44,130</w:t>
            </w:r>
          </w:p>
        </w:tc>
        <w:tc>
          <w:tcPr>
            <w:tcW w:w="1170" w:type="dxa"/>
            <w:gridSpan w:val="2"/>
          </w:tcPr>
          <w:p w14:paraId="5D44A940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00" w:type="dxa"/>
          </w:tcPr>
          <w:p w14:paraId="2E1DF51C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44,130</w:t>
            </w:r>
          </w:p>
        </w:tc>
        <w:tc>
          <w:tcPr>
            <w:tcW w:w="990" w:type="dxa"/>
            <w:gridSpan w:val="3"/>
          </w:tcPr>
          <w:p w14:paraId="4E510C7C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44,130</w:t>
            </w:r>
          </w:p>
        </w:tc>
        <w:tc>
          <w:tcPr>
            <w:tcW w:w="1170" w:type="dxa"/>
            <w:gridSpan w:val="2"/>
          </w:tcPr>
          <w:p w14:paraId="1658DEAB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00" w:type="dxa"/>
            <w:gridSpan w:val="2"/>
          </w:tcPr>
          <w:p w14:paraId="6A6315FE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44,130</w:t>
            </w:r>
          </w:p>
        </w:tc>
      </w:tr>
      <w:tr w:rsidR="00AD24A8" w:rsidRPr="004A6896" w14:paraId="3863562E" w14:textId="77777777" w:rsidTr="00E72CCF">
        <w:trPr>
          <w:gridBefore w:val="1"/>
          <w:wBefore w:w="24" w:type="dxa"/>
        </w:trPr>
        <w:tc>
          <w:tcPr>
            <w:tcW w:w="2814" w:type="dxa"/>
            <w:gridSpan w:val="2"/>
          </w:tcPr>
          <w:p w14:paraId="3381D385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วงเงินกู้  </w:t>
            </w: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4A6896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4A68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990" w:type="dxa"/>
            <w:gridSpan w:val="2"/>
          </w:tcPr>
          <w:p w14:paraId="169C68DD" w14:textId="77777777" w:rsidR="00AD24A8" w:rsidRPr="004A6896" w:rsidRDefault="00AD24A8" w:rsidP="00C338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10,769</w:t>
            </w:r>
          </w:p>
        </w:tc>
        <w:tc>
          <w:tcPr>
            <w:tcW w:w="1170" w:type="dxa"/>
            <w:gridSpan w:val="2"/>
          </w:tcPr>
          <w:p w14:paraId="096FAE12" w14:textId="77777777" w:rsidR="00AD24A8" w:rsidRPr="004A6896" w:rsidRDefault="00AD24A8" w:rsidP="00C338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00" w:type="dxa"/>
          </w:tcPr>
          <w:p w14:paraId="1C759C78" w14:textId="77777777" w:rsidR="00AD24A8" w:rsidRPr="004A6896" w:rsidRDefault="00AD24A8" w:rsidP="00C338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10,769</w:t>
            </w:r>
          </w:p>
        </w:tc>
        <w:tc>
          <w:tcPr>
            <w:tcW w:w="990" w:type="dxa"/>
            <w:gridSpan w:val="3"/>
          </w:tcPr>
          <w:p w14:paraId="67005659" w14:textId="77777777" w:rsidR="00AD24A8" w:rsidRPr="004A6896" w:rsidRDefault="00AD24A8" w:rsidP="00C338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170" w:type="dxa"/>
            <w:gridSpan w:val="2"/>
          </w:tcPr>
          <w:p w14:paraId="12FD7B5D" w14:textId="77777777" w:rsidR="00AD24A8" w:rsidRPr="004A6896" w:rsidRDefault="00AD24A8" w:rsidP="00C338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900" w:type="dxa"/>
            <w:gridSpan w:val="2"/>
          </w:tcPr>
          <w:p w14:paraId="217248E6" w14:textId="77777777" w:rsidR="00AD24A8" w:rsidRPr="004A6896" w:rsidRDefault="00AD24A8" w:rsidP="00C338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</w:tr>
      <w:tr w:rsidR="00AD24A8" w:rsidRPr="004A6896" w14:paraId="07966FF8" w14:textId="77777777" w:rsidTr="00E72CCF">
        <w:trPr>
          <w:gridBefore w:val="1"/>
          <w:wBefore w:w="24" w:type="dxa"/>
        </w:trPr>
        <w:tc>
          <w:tcPr>
            <w:tcW w:w="2814" w:type="dxa"/>
            <w:gridSpan w:val="2"/>
          </w:tcPr>
          <w:p w14:paraId="55EDE625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22A30591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922,896</w:t>
            </w:r>
          </w:p>
        </w:tc>
        <w:tc>
          <w:tcPr>
            <w:tcW w:w="1170" w:type="dxa"/>
            <w:gridSpan w:val="2"/>
          </w:tcPr>
          <w:p w14:paraId="63194345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B36A5BA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922,896</w:t>
            </w:r>
          </w:p>
        </w:tc>
        <w:tc>
          <w:tcPr>
            <w:tcW w:w="990" w:type="dxa"/>
            <w:gridSpan w:val="3"/>
          </w:tcPr>
          <w:p w14:paraId="5A80AD7B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640,028</w:t>
            </w:r>
          </w:p>
        </w:tc>
        <w:tc>
          <w:tcPr>
            <w:tcW w:w="1170" w:type="dxa"/>
            <w:gridSpan w:val="2"/>
          </w:tcPr>
          <w:p w14:paraId="158C2A84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(10,295)</w:t>
            </w:r>
          </w:p>
        </w:tc>
        <w:tc>
          <w:tcPr>
            <w:tcW w:w="900" w:type="dxa"/>
            <w:gridSpan w:val="2"/>
          </w:tcPr>
          <w:p w14:paraId="3D47D3D5" w14:textId="77777777" w:rsidR="00AD24A8" w:rsidRPr="004A6896" w:rsidRDefault="00AD24A8" w:rsidP="00C338F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629,733</w:t>
            </w:r>
          </w:p>
        </w:tc>
      </w:tr>
      <w:tr w:rsidR="00AD24A8" w:rsidRPr="004A6896" w14:paraId="4BDD45BD" w14:textId="77777777" w:rsidTr="00E72CCF">
        <w:trPr>
          <w:gridBefore w:val="1"/>
          <w:wBefore w:w="24" w:type="dxa"/>
        </w:trPr>
        <w:tc>
          <w:tcPr>
            <w:tcW w:w="2814" w:type="dxa"/>
            <w:gridSpan w:val="2"/>
          </w:tcPr>
          <w:p w14:paraId="31522B8D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  <w:cs/>
              </w:rPr>
              <w:t>หัก</w:t>
            </w:r>
            <w:r w:rsidRPr="004A689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4A6896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gridSpan w:val="2"/>
          </w:tcPr>
          <w:p w14:paraId="385D8B60" w14:textId="77777777" w:rsidR="00AD24A8" w:rsidRPr="004A6896" w:rsidRDefault="00AD24A8" w:rsidP="00C338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(530,809)</w:t>
            </w:r>
          </w:p>
        </w:tc>
        <w:tc>
          <w:tcPr>
            <w:tcW w:w="1170" w:type="dxa"/>
            <w:gridSpan w:val="2"/>
          </w:tcPr>
          <w:p w14:paraId="77B8C2D4" w14:textId="77777777" w:rsidR="00AD24A8" w:rsidRPr="004A6896" w:rsidRDefault="00AD24A8" w:rsidP="00C338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61740DF" w14:textId="77777777" w:rsidR="00AD24A8" w:rsidRPr="004A6896" w:rsidRDefault="00AD24A8" w:rsidP="00C338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(530,809)</w:t>
            </w:r>
          </w:p>
        </w:tc>
        <w:tc>
          <w:tcPr>
            <w:tcW w:w="990" w:type="dxa"/>
            <w:gridSpan w:val="3"/>
          </w:tcPr>
          <w:p w14:paraId="4520563F" w14:textId="77777777" w:rsidR="00AD24A8" w:rsidRPr="004A6896" w:rsidRDefault="00AD24A8" w:rsidP="00C338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(250,877)</w:t>
            </w:r>
          </w:p>
        </w:tc>
        <w:tc>
          <w:tcPr>
            <w:tcW w:w="1170" w:type="dxa"/>
            <w:gridSpan w:val="2"/>
          </w:tcPr>
          <w:p w14:paraId="04998150" w14:textId="77777777" w:rsidR="00AD24A8" w:rsidRPr="004A6896" w:rsidRDefault="00AD24A8" w:rsidP="00C338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6,061</w:t>
            </w:r>
          </w:p>
        </w:tc>
        <w:tc>
          <w:tcPr>
            <w:tcW w:w="900" w:type="dxa"/>
            <w:gridSpan w:val="2"/>
          </w:tcPr>
          <w:p w14:paraId="1002860C" w14:textId="77777777" w:rsidR="00AD24A8" w:rsidRPr="004A6896" w:rsidRDefault="00AD24A8" w:rsidP="00C338F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(244,816)</w:t>
            </w:r>
          </w:p>
        </w:tc>
      </w:tr>
      <w:tr w:rsidR="00AD24A8" w14:paraId="6ADBC7CC" w14:textId="77777777" w:rsidTr="00E72CCF">
        <w:trPr>
          <w:gridBefore w:val="1"/>
          <w:wBefore w:w="24" w:type="dxa"/>
        </w:trPr>
        <w:tc>
          <w:tcPr>
            <w:tcW w:w="2814" w:type="dxa"/>
            <w:gridSpan w:val="2"/>
          </w:tcPr>
          <w:p w14:paraId="02C9332A" w14:textId="77777777" w:rsidR="00AD24A8" w:rsidRPr="004A6896" w:rsidRDefault="00AD24A8" w:rsidP="004A689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 </w:t>
            </w:r>
            <w:r w:rsidRPr="004A6896">
              <w:rPr>
                <w:rFonts w:ascii="Browallia New" w:hAnsi="Browallia New" w:cs="Browallia New"/>
                <w:sz w:val="24"/>
                <w:szCs w:val="24"/>
              </w:rPr>
              <w:t xml:space="preserve">– </w:t>
            </w:r>
            <w:r w:rsidRPr="004A689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gridSpan w:val="2"/>
          </w:tcPr>
          <w:p w14:paraId="7BBC7B04" w14:textId="77777777" w:rsidR="00AD24A8" w:rsidRPr="004A6896" w:rsidRDefault="00AD24A8" w:rsidP="00E96C8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392,087</w:t>
            </w:r>
          </w:p>
        </w:tc>
        <w:tc>
          <w:tcPr>
            <w:tcW w:w="1170" w:type="dxa"/>
            <w:gridSpan w:val="2"/>
          </w:tcPr>
          <w:p w14:paraId="08C84178" w14:textId="77777777" w:rsidR="00AD24A8" w:rsidRPr="004A6896" w:rsidRDefault="00AD24A8" w:rsidP="00E96C8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5844A20" w14:textId="77777777" w:rsidR="00AD24A8" w:rsidRPr="004A6896" w:rsidRDefault="00AD24A8" w:rsidP="00E96C8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392,087</w:t>
            </w:r>
          </w:p>
        </w:tc>
        <w:tc>
          <w:tcPr>
            <w:tcW w:w="990" w:type="dxa"/>
            <w:gridSpan w:val="3"/>
          </w:tcPr>
          <w:p w14:paraId="3F1C6393" w14:textId="77777777" w:rsidR="00AD24A8" w:rsidRPr="004A6896" w:rsidRDefault="00AD24A8" w:rsidP="00E96C8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389,151</w:t>
            </w:r>
          </w:p>
        </w:tc>
        <w:tc>
          <w:tcPr>
            <w:tcW w:w="1170" w:type="dxa"/>
            <w:gridSpan w:val="2"/>
          </w:tcPr>
          <w:p w14:paraId="3F24CFDA" w14:textId="77777777" w:rsidR="00AD24A8" w:rsidRPr="004A6896" w:rsidRDefault="00AD24A8" w:rsidP="00E96C8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(4,234)</w:t>
            </w:r>
          </w:p>
        </w:tc>
        <w:tc>
          <w:tcPr>
            <w:tcW w:w="900" w:type="dxa"/>
            <w:gridSpan w:val="2"/>
          </w:tcPr>
          <w:p w14:paraId="0246A2AF" w14:textId="77777777" w:rsidR="00AD24A8" w:rsidRPr="00615905" w:rsidRDefault="00AD24A8" w:rsidP="00E96C8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896">
              <w:rPr>
                <w:rFonts w:ascii="Browallia New" w:hAnsi="Browallia New" w:cs="Browallia New"/>
                <w:sz w:val="24"/>
                <w:szCs w:val="24"/>
              </w:rPr>
              <w:t>384,917</w:t>
            </w:r>
          </w:p>
        </w:tc>
      </w:tr>
    </w:tbl>
    <w:p w14:paraId="0BF5F7F2" w14:textId="41F5E10B" w:rsidR="00EB5536" w:rsidRDefault="00EB5536" w:rsidP="00EB5536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19" w:type="dxa"/>
        <w:tblInd w:w="567" w:type="dxa"/>
        <w:tblLook w:val="01E0" w:firstRow="1" w:lastRow="1" w:firstColumn="1" w:lastColumn="1" w:noHBand="0" w:noVBand="0"/>
      </w:tblPr>
      <w:tblGrid>
        <w:gridCol w:w="1458"/>
        <w:gridCol w:w="1080"/>
        <w:gridCol w:w="2952"/>
        <w:gridCol w:w="3429"/>
      </w:tblGrid>
      <w:tr w:rsidR="00EB5536" w:rsidRPr="00B2139E" w14:paraId="39F9EA59" w14:textId="77777777" w:rsidTr="009B0928">
        <w:trPr>
          <w:tblHeader/>
        </w:trPr>
        <w:tc>
          <w:tcPr>
            <w:tcW w:w="1458" w:type="dxa"/>
          </w:tcPr>
          <w:p w14:paraId="00C34ADE" w14:textId="77777777" w:rsidR="00EB5536" w:rsidRPr="00B2139E" w:rsidRDefault="00EB5536" w:rsidP="00662A35">
            <w:pPr>
              <w:tabs>
                <w:tab w:val="left" w:pos="90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F1BD687" w14:textId="77777777" w:rsidR="00EB5536" w:rsidRPr="00B2139E" w:rsidRDefault="00EB5536" w:rsidP="00662A35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2952" w:type="dxa"/>
            <w:shd w:val="clear" w:color="auto" w:fill="auto"/>
            <w:vAlign w:val="bottom"/>
            <w:hideMark/>
          </w:tcPr>
          <w:p w14:paraId="4A01E101" w14:textId="77777777" w:rsidR="00EB5536" w:rsidRPr="00B2139E" w:rsidRDefault="00EB5536" w:rsidP="00662A35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cs/>
              </w:rPr>
              <w:t>เงื่อนไขการชำระคืนเงินต้น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</w:p>
        </w:tc>
        <w:tc>
          <w:tcPr>
            <w:tcW w:w="3429" w:type="dxa"/>
            <w:shd w:val="clear" w:color="auto" w:fill="auto"/>
            <w:vAlign w:val="bottom"/>
            <w:hideMark/>
          </w:tcPr>
          <w:p w14:paraId="4521BA6E" w14:textId="77777777" w:rsidR="00EB5536" w:rsidRPr="00B2139E" w:rsidRDefault="00EB5536" w:rsidP="00662A35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cs/>
              </w:rPr>
              <w:t>หลักประกัน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</w:rPr>
              <w:t>เพื่อค้ำประกัน</w:t>
            </w:r>
          </w:p>
        </w:tc>
      </w:tr>
      <w:tr w:rsidR="00EB5536" w:rsidRPr="00B2139E" w14:paraId="137A5152" w14:textId="77777777" w:rsidTr="009B0928">
        <w:tc>
          <w:tcPr>
            <w:tcW w:w="1458" w:type="dxa"/>
          </w:tcPr>
          <w:p w14:paraId="43A030BF" w14:textId="77777777" w:rsidR="00EB5536" w:rsidRPr="00B2139E" w:rsidRDefault="00EB5536" w:rsidP="00190F4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1,400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</w:t>
            </w:r>
          </w:p>
        </w:tc>
        <w:tc>
          <w:tcPr>
            <w:tcW w:w="1080" w:type="dxa"/>
            <w:shd w:val="clear" w:color="auto" w:fill="auto"/>
          </w:tcPr>
          <w:p w14:paraId="737AF61C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4F40917F" w14:textId="77777777" w:rsidR="00EB5536" w:rsidRPr="00B2139E" w:rsidRDefault="00EB5536" w:rsidP="00662A35">
            <w:pPr>
              <w:spacing w:line="240" w:lineRule="auto"/>
              <w:ind w:left="201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2952" w:type="dxa"/>
            <w:shd w:val="clear" w:color="auto" w:fill="auto"/>
          </w:tcPr>
          <w:p w14:paraId="7B1AA2C1" w14:textId="77777777" w:rsidR="00EB5536" w:rsidRPr="006A39EA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ณ วันที่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31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มีนาคม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2560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บริษัททำสัญญาขยายระยะเวลาการผ่อนชำระหนี้เป็นรายเดือนๆละ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5.2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ล้านบาทจนถึงเดือนกันยายน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2563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และเดือนละ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17.32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ล้านบาทจนถึงเดือนตุลาคม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2564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และชำระเงินต้นพร้อมดอกเบี้ยส่วนที่เหลือทั้งจำนวนในเดือนพฤศจิกายน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2564</w:t>
            </w:r>
          </w:p>
          <w:p w14:paraId="47E2BC5A" w14:textId="77777777" w:rsidR="00EB5536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(เดิม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จ่ายชำระคืนเงินกู้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400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ล้านบาทภายในวันที่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30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2558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เงินกู้ยืมส่วนที่เหลือผ่อนชำระคืนเป็นรายไตรมาสๆละ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>52.63</w:t>
            </w:r>
            <w:r w:rsidRPr="006A39EA">
              <w:rPr>
                <w:rFonts w:ascii="Browallia New" w:hAnsi="Browallia New" w:cs="Browallia New"/>
                <w:color w:val="FFFFFF"/>
                <w:sz w:val="20"/>
                <w:szCs w:val="20"/>
                <w:lang w:val="en-GB"/>
              </w:rPr>
              <w:t>k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เริ่มชำระงวดแรกในเดือนมีนาคม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2558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จนถึงเดือนกันยายน 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>2562)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</w:p>
          <w:p w14:paraId="60609472" w14:textId="77777777" w:rsidR="00EB5536" w:rsidRPr="00EB2136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429" w:type="dxa"/>
            <w:shd w:val="clear" w:color="auto" w:fill="auto"/>
          </w:tcPr>
          <w:p w14:paraId="742BCBC0" w14:textId="77777777" w:rsidR="00EB5536" w:rsidRPr="006A39EA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ค้ำประกันร่วมโดยบริษัท</w:t>
            </w:r>
            <w:r w:rsidRPr="006A39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เค แอนด์ ดับบลิว (ประเทศไทย)  จำกัด</w:t>
            </w:r>
          </w:p>
          <w:p w14:paraId="4F348BFF" w14:textId="77777777" w:rsidR="00EB5536" w:rsidRPr="006A39EA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หุ้นของบริษัท </w:t>
            </w:r>
            <w:r w:rsidRPr="006A39E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ดับบลิวซีไอ โฮลดิ้ง จำกัด</w:t>
            </w:r>
          </w:p>
          <w:p w14:paraId="30675411" w14:textId="77777777" w:rsidR="002F1E0D" w:rsidRDefault="00EB5536" w:rsidP="002F1E0D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A39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ค้ำประกันโดยกรรมการสองท่าน</w:t>
            </w:r>
          </w:p>
          <w:p w14:paraId="4022D60C" w14:textId="37AB5704" w:rsidR="00EB5536" w:rsidRPr="006A39EA" w:rsidRDefault="00EB5536" w:rsidP="000A149C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B5536" w:rsidRPr="00B2139E" w14:paraId="79D79B71" w14:textId="77777777" w:rsidTr="009B0928">
        <w:trPr>
          <w:trHeight w:val="243"/>
        </w:trPr>
        <w:tc>
          <w:tcPr>
            <w:tcW w:w="1458" w:type="dxa"/>
          </w:tcPr>
          <w:p w14:paraId="568E6ACA" w14:textId="77777777" w:rsidR="00EB5536" w:rsidRPr="00B2139E" w:rsidRDefault="00EB5536" w:rsidP="00190F4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65 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</w:t>
            </w:r>
          </w:p>
        </w:tc>
        <w:tc>
          <w:tcPr>
            <w:tcW w:w="1080" w:type="dxa"/>
            <w:shd w:val="clear" w:color="auto" w:fill="auto"/>
          </w:tcPr>
          <w:p w14:paraId="30A3A379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10C31581" w14:textId="77777777" w:rsidR="00EB5536" w:rsidRPr="00B2139E" w:rsidRDefault="00EB5536" w:rsidP="00662A3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2952" w:type="dxa"/>
            <w:shd w:val="clear" w:color="auto" w:fill="auto"/>
          </w:tcPr>
          <w:p w14:paraId="271CA059" w14:textId="77777777" w:rsidR="00EB5536" w:rsidRPr="00B2139E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1.85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เริ่มชำระงวดแรกในเดือนเมษายน 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9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จนถึงเดือนเมษายน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2562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ซึ่งงวดสุดท้ายชำระเงินต้นและดอกเบี้ยที่เหลือทั้งจำนวน</w:t>
            </w:r>
          </w:p>
        </w:tc>
        <w:tc>
          <w:tcPr>
            <w:tcW w:w="3429" w:type="dxa"/>
            <w:shd w:val="clear" w:color="auto" w:fill="auto"/>
          </w:tcPr>
          <w:p w14:paraId="10404FCD" w14:textId="77777777" w:rsidR="00EB5536" w:rsidRPr="0084534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จดจำนองที่ดินและอาคารสำนักงานใหญ่ของบริษัท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</w:t>
            </w:r>
            <w:r w:rsidRPr="00845346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วุฒิศักดิ์ คลินิก อินเตอร์ กรุ๊ป จำกัด</w:t>
            </w:r>
          </w:p>
          <w:p w14:paraId="0E421A4E" w14:textId="77777777" w:rsidR="00EB5536" w:rsidRPr="003F1CB8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หุ้นของบริษัท วุฒิศักดิ์ คลินิก อินเตอร์ กรุ๊ป จำกัด และ หุ้นของ</w:t>
            </w:r>
            <w:r w:rsidRPr="00345D8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บริษัท อี ฟอร์ แอล เอม จำกัด (มหาชน)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ถือโดยกรรมการของบริษัท บริษัทย่อย และบริษัทที่เกี่ยวข้องกัน</w:t>
            </w:r>
          </w:p>
          <w:p w14:paraId="2EFA0D63" w14:textId="77777777" w:rsidR="00EB553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ค้ำประกันโดยกรรมการของบริษัท บริษัทย่อย และบริษัทที่เกี่ยวข้อง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กัน</w:t>
            </w:r>
          </w:p>
          <w:p w14:paraId="18F7E9F8" w14:textId="4A300343" w:rsidR="00BB47D4" w:rsidRPr="003F1CB8" w:rsidRDefault="00BB47D4" w:rsidP="00BB47D4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B5536" w:rsidRPr="00B2139E" w14:paraId="06249770" w14:textId="77777777" w:rsidTr="009B0928">
        <w:trPr>
          <w:trHeight w:val="1662"/>
        </w:trPr>
        <w:tc>
          <w:tcPr>
            <w:tcW w:w="1458" w:type="dxa"/>
          </w:tcPr>
          <w:p w14:paraId="5F7341C6" w14:textId="77777777" w:rsidR="00EB5536" w:rsidRPr="00B2139E" w:rsidRDefault="00EB5536" w:rsidP="00190F4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70 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</w:t>
            </w:r>
          </w:p>
        </w:tc>
        <w:tc>
          <w:tcPr>
            <w:tcW w:w="1080" w:type="dxa"/>
            <w:shd w:val="clear" w:color="auto" w:fill="auto"/>
          </w:tcPr>
          <w:p w14:paraId="63AF2F5B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52B89B83" w14:textId="77777777" w:rsidR="00EB5536" w:rsidRPr="00B2139E" w:rsidRDefault="00EB5536" w:rsidP="00662A3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2952" w:type="dxa"/>
            <w:shd w:val="clear" w:color="auto" w:fill="auto"/>
          </w:tcPr>
          <w:p w14:paraId="0F32C82F" w14:textId="77777777" w:rsidR="00EB5536" w:rsidRPr="00B2139E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1.95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เริ่มชำระงวดแรกในเดือนมิถุนายน 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9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จนถึงเดือนมิถุนายน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2562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ซึ่งงวดสุดท้ายชำระเงินต้นและดอกเบี้ยที่เหลือทั้งจำนวน</w:t>
            </w:r>
          </w:p>
        </w:tc>
        <w:tc>
          <w:tcPr>
            <w:tcW w:w="3429" w:type="dxa"/>
            <w:shd w:val="clear" w:color="auto" w:fill="auto"/>
          </w:tcPr>
          <w:p w14:paraId="2A367384" w14:textId="77777777" w:rsidR="00EB5536" w:rsidRPr="0084534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จดจำนองที่ดินและอาคารสำนักงานใหญ่ของบริษัท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</w:t>
            </w:r>
            <w:r w:rsidRPr="00845346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วุฒิศักดิ์ คลินิก อินเตอร์ กรุ๊ป จำกัด</w:t>
            </w:r>
          </w:p>
          <w:p w14:paraId="05FA4A86" w14:textId="77777777" w:rsidR="00EB5536" w:rsidRPr="003F1CB8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หุ้นของบริษัท วุฒิศักดิ์ คลินิก อินเตอร์ กรุ๊ป จำกัด และ หุ้นของ</w:t>
            </w:r>
            <w:r w:rsidRPr="00345D8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บริษัท อี ฟอร์ แอล เอม จำกัด (มหาชน)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ถือโดยกรรมการของบริษัท บริษัทย่อย และบริษัทที่เกี่ยวข้องกัน</w:t>
            </w:r>
          </w:p>
          <w:p w14:paraId="3DD9585F" w14:textId="77777777" w:rsidR="00EB553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ค้ำประกันโดยกรรมการของบริษัท บริษัทย่อย และบริษัทที่เกี่ยวข้อง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กัน</w:t>
            </w:r>
          </w:p>
          <w:p w14:paraId="787E0975" w14:textId="77777777" w:rsidR="00BB47D4" w:rsidRDefault="00BB47D4" w:rsidP="00BB47D4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91A3B19" w14:textId="77777777" w:rsidR="00C65BFD" w:rsidRDefault="00C65BFD" w:rsidP="006B2FE8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9C0A404" w14:textId="77777777" w:rsidR="00BB47D4" w:rsidRDefault="00BB47D4" w:rsidP="00BB47D4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E09B9AA" w14:textId="0F855954" w:rsidR="00BB47D4" w:rsidRPr="003F1CB8" w:rsidRDefault="00BB47D4" w:rsidP="00BB47D4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B5536" w:rsidRPr="00B2139E" w14:paraId="525CB663" w14:textId="77777777" w:rsidTr="009B0928">
        <w:tc>
          <w:tcPr>
            <w:tcW w:w="1458" w:type="dxa"/>
          </w:tcPr>
          <w:p w14:paraId="45602D8A" w14:textId="77777777" w:rsidR="00EB5536" w:rsidRPr="00B2139E" w:rsidRDefault="00EB5536" w:rsidP="00190F4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lastRenderedPageBreak/>
              <w:t xml:space="preserve">วงเงินกู้ 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 xml:space="preserve">290 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B2139E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15BFEB77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7EB8F005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>0.6</w:t>
            </w:r>
          </w:p>
        </w:tc>
        <w:tc>
          <w:tcPr>
            <w:tcW w:w="2952" w:type="dxa"/>
            <w:shd w:val="clear" w:color="auto" w:fill="auto"/>
          </w:tcPr>
          <w:p w14:paraId="17DCEE13" w14:textId="77777777" w:rsidR="00EB5536" w:rsidRPr="00B2139E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4.49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เริ่มชำระงวดแรกในเดือนเมษายน 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2560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จนถึงเดือนสิงหาคม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ซึ่งงวดสุดท้ายชำระเงินต้นและดอกเบี้ยที่เหลือทั้งจำนวน</w:t>
            </w:r>
          </w:p>
        </w:tc>
        <w:tc>
          <w:tcPr>
            <w:tcW w:w="3429" w:type="dxa"/>
            <w:shd w:val="clear" w:color="auto" w:fill="auto"/>
          </w:tcPr>
          <w:p w14:paraId="11A604EE" w14:textId="77777777" w:rsidR="00EB5536" w:rsidRPr="0084534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จดจำนองที่ดินและอาคารสำนักงานใหญ่ของบริษัท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</w:t>
            </w:r>
            <w:r w:rsidRPr="00845346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วุฒิศักดิ์ คลินิก อินเตอร์ กรุ๊ป จำกัด</w:t>
            </w:r>
          </w:p>
          <w:p w14:paraId="2917D084" w14:textId="77777777" w:rsidR="00EB5536" w:rsidRPr="003F1CB8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หุ้นของบริษัท วุฒิศักดิ์ คลินิก อินเตอร์ กรุ๊ป จำกัด และ หุ้นของ</w:t>
            </w:r>
            <w:r w:rsidRPr="00345D8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บริษัท อี ฟอร์ แอล เอม จำกัด (มหาชน)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ถือโดยกรรมการของบริษัท บริษัทย่อย และบริษัทที่เกี่ยวข้องกัน</w:t>
            </w:r>
          </w:p>
          <w:p w14:paraId="74F41014" w14:textId="77777777" w:rsidR="00EB553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ค้ำประกันโดยกรรมการของบริษัท บริษัทย่อย และบริษัทที่เกี่ยวข้อง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กัน</w:t>
            </w:r>
          </w:p>
          <w:p w14:paraId="11A71852" w14:textId="0103417D" w:rsidR="00BB47D4" w:rsidRPr="00417D84" w:rsidRDefault="00BB47D4" w:rsidP="00BB47D4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EB5536" w:rsidRPr="00B2139E" w14:paraId="28007287" w14:textId="77777777" w:rsidTr="009B0928">
        <w:tc>
          <w:tcPr>
            <w:tcW w:w="1458" w:type="dxa"/>
          </w:tcPr>
          <w:p w14:paraId="49CDE16F" w14:textId="77777777" w:rsidR="00EB5536" w:rsidRPr="00B2139E" w:rsidRDefault="00EB5536" w:rsidP="00190F4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 xml:space="preserve">494 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Pr="00B2139E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7A4E479F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281E98F9" w14:textId="77777777" w:rsidR="00EB5536" w:rsidRPr="00B2139E" w:rsidRDefault="00EB5536" w:rsidP="00662A35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>0.6</w:t>
            </w:r>
          </w:p>
        </w:tc>
        <w:tc>
          <w:tcPr>
            <w:tcW w:w="2952" w:type="dxa"/>
            <w:shd w:val="clear" w:color="auto" w:fill="auto"/>
          </w:tcPr>
          <w:p w14:paraId="38DF45D3" w14:textId="77777777" w:rsidR="00EB5536" w:rsidRPr="00B2139E" w:rsidRDefault="00EB5536" w:rsidP="00662A3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>7.64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เริ่มชำระงวดแรกในเดือนเมษายน 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2560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จนถึงเดือนสิงหาคม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ซึ่งงวดสุดท้ายชำระเงินต้นและดอกเบี้ยที่เหลือทั้งจำนวน</w:t>
            </w:r>
          </w:p>
        </w:tc>
        <w:tc>
          <w:tcPr>
            <w:tcW w:w="3429" w:type="dxa"/>
            <w:shd w:val="clear" w:color="auto" w:fill="auto"/>
          </w:tcPr>
          <w:p w14:paraId="6886806C" w14:textId="77777777" w:rsidR="00EB5536" w:rsidRPr="0084534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จดจำนองที่ดินและอาคารสำนักงานใหญ่ของบริษัท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    </w:t>
            </w:r>
            <w:r w:rsidRPr="00845346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วุฒิศักดิ์ คลินิก อินเตอร์ กรุ๊ป จำกัด</w:t>
            </w:r>
          </w:p>
          <w:p w14:paraId="0AF9A819" w14:textId="77777777" w:rsidR="00EB5536" w:rsidRPr="003F1CB8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หุ้นของบริษัท วุฒิศักดิ์ คลินิก อินเตอร์ กรุ๊ป จำกัด และ หุ้นของ</w:t>
            </w:r>
            <w:r w:rsidRPr="00345D8F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บริษัท อี ฟอร์ แอล เอม จำกัด (มหาชน)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ถือโดยกรรมการของบริษัท บริษัทย่อย และบริษัทที่เกี่ยวข้องกัน</w:t>
            </w:r>
          </w:p>
          <w:p w14:paraId="400E6683" w14:textId="77777777" w:rsidR="00EB5536" w:rsidRDefault="00EB5536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ค้ำประกันโดยกรรมการของบริษัท บริษัทย่อย และบริษัทที่เกี่ยวข้อง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กัน</w:t>
            </w:r>
          </w:p>
          <w:p w14:paraId="26B27A09" w14:textId="2846D2B6" w:rsidR="00BB47D4" w:rsidRPr="00417D84" w:rsidRDefault="00BB47D4" w:rsidP="00BB47D4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A42B4" w:rsidRPr="003F1CB8" w14:paraId="70373BCA" w14:textId="77777777" w:rsidTr="009B0928">
        <w:tc>
          <w:tcPr>
            <w:tcW w:w="1458" w:type="dxa"/>
          </w:tcPr>
          <w:p w14:paraId="7B81A994" w14:textId="77777777" w:rsidR="002A42B4" w:rsidRPr="00B2139E" w:rsidRDefault="002A42B4" w:rsidP="00190F4C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B2139E">
              <w:rPr>
                <w:rFonts w:ascii="Browallia New" w:hAnsi="Browallia New" w:cs="Browallia New"/>
                <w:sz w:val="20"/>
                <w:szCs w:val="20"/>
              </w:rPr>
              <w:t xml:space="preserve">30 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</w:t>
            </w:r>
            <w:r w:rsidRPr="00B2139E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385397EA" w14:textId="77777777" w:rsidR="002A42B4" w:rsidRPr="00B2139E" w:rsidRDefault="002A42B4" w:rsidP="0085562F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MLR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79F7BD4D" w14:textId="77777777" w:rsidR="002A42B4" w:rsidRPr="00B2139E" w:rsidRDefault="002A42B4" w:rsidP="0085562F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1.75</w:t>
            </w:r>
          </w:p>
        </w:tc>
        <w:tc>
          <w:tcPr>
            <w:tcW w:w="2952" w:type="dxa"/>
            <w:shd w:val="clear" w:color="auto" w:fill="auto"/>
          </w:tcPr>
          <w:p w14:paraId="30263640" w14:textId="77777777" w:rsidR="002A42B4" w:rsidRPr="00B2139E" w:rsidRDefault="002A42B4" w:rsidP="0085562F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0.3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เริ่มชำระงวดแรกในเดือนกุมภาพันธ์ 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2560  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จนถึงเดือนกุมภาพันธ์ </w:t>
            </w:r>
            <w:r w:rsidRPr="00B213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2563</w:t>
            </w:r>
            <w:r w:rsidRPr="00B2139E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ซึ่งงวดสุดท้ายชำระเงินต้นและดอกเบี้ยที่เหลือทั้งจำนวน</w:t>
            </w:r>
          </w:p>
        </w:tc>
        <w:tc>
          <w:tcPr>
            <w:tcW w:w="3429" w:type="dxa"/>
            <w:shd w:val="clear" w:color="auto" w:fill="auto"/>
          </w:tcPr>
          <w:p w14:paraId="44FBF1B8" w14:textId="77777777" w:rsidR="002A42B4" w:rsidRDefault="002A42B4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3F1CB8">
              <w:rPr>
                <w:rFonts w:ascii="Browallia New" w:hAnsi="Browallia New" w:cs="Browallia New" w:hint="cs"/>
                <w:sz w:val="20"/>
                <w:szCs w:val="20"/>
                <w:cs/>
              </w:rPr>
              <w:t>ค้ำประกันโดยบริษัท อี ฟอร์ แอล เอม จำกัด (มหาชน)</w:t>
            </w:r>
          </w:p>
          <w:p w14:paraId="1074E9BA" w14:textId="77777777" w:rsidR="002A42B4" w:rsidRPr="003F1CB8" w:rsidRDefault="002A42B4" w:rsidP="00190F4C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สินทรัพย์ของบริษัทย่อย</w:t>
            </w:r>
          </w:p>
        </w:tc>
      </w:tr>
    </w:tbl>
    <w:p w14:paraId="63FE9B0B" w14:textId="77777777" w:rsidR="00EB5536" w:rsidRDefault="00EB5536" w:rsidP="00EB5536">
      <w:pPr>
        <w:tabs>
          <w:tab w:val="clear" w:pos="454"/>
          <w:tab w:val="left" w:pos="45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98EEF21" w14:textId="77777777" w:rsidR="00EB5536" w:rsidRPr="00C04DF6" w:rsidRDefault="00EB5536" w:rsidP="00DA4DB3">
      <w:pPr>
        <w:tabs>
          <w:tab w:val="clear" w:pos="454"/>
          <w:tab w:val="left" w:pos="45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B0183C">
        <w:rPr>
          <w:rFonts w:ascii="Browallia New" w:hAnsi="Browallia New" w:cs="Browallia New" w:hint="cs"/>
          <w:sz w:val="28"/>
          <w:szCs w:val="28"/>
          <w:cs/>
        </w:rPr>
        <w:t>กา</w:t>
      </w:r>
      <w:r w:rsidRPr="00B0183C">
        <w:rPr>
          <w:rFonts w:ascii="Browallia New" w:hAnsi="Browallia New" w:cs="Browallia New"/>
          <w:sz w:val="28"/>
          <w:szCs w:val="28"/>
          <w:cs/>
        </w:rPr>
        <w:t xml:space="preserve">รเปลี่ยนแปลงของเงินกู้ยืมระยะยาวสำหรับปีสิ้นสุดวันที่ </w:t>
      </w:r>
      <w:r w:rsidRPr="00B0183C">
        <w:rPr>
          <w:rFonts w:ascii="Browallia New" w:hAnsi="Browallia New" w:cs="Browallia New"/>
          <w:sz w:val="28"/>
          <w:szCs w:val="28"/>
        </w:rPr>
        <w:t>31</w:t>
      </w:r>
      <w:r w:rsidRPr="00B0183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B0183C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60</w:t>
      </w:r>
      <w:r w:rsidRPr="00B0183C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Pr="00B0183C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59</w:t>
      </w:r>
      <w:r w:rsidRPr="00B0183C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3B78A1AD" w14:textId="77777777" w:rsidR="00EB5536" w:rsidRPr="0009128E" w:rsidRDefault="00EB5536" w:rsidP="00EB5536">
      <w:pPr>
        <w:tabs>
          <w:tab w:val="clear" w:pos="454"/>
          <w:tab w:val="left" w:pos="459"/>
        </w:tabs>
        <w:spacing w:line="240" w:lineRule="auto"/>
        <w:ind w:left="426"/>
        <w:rPr>
          <w:rFonts w:ascii="Browallia New" w:hAnsi="Browallia New" w:cs="Browallia New"/>
          <w:sz w:val="20"/>
          <w:szCs w:val="20"/>
        </w:rPr>
      </w:pPr>
    </w:p>
    <w:tbl>
      <w:tblPr>
        <w:tblW w:w="8950" w:type="dxa"/>
        <w:tblInd w:w="426" w:type="dxa"/>
        <w:shd w:val="clear" w:color="auto" w:fill="C2D69B" w:themeFill="accent3" w:themeFillTint="9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1"/>
        <w:gridCol w:w="1134"/>
        <w:gridCol w:w="142"/>
        <w:gridCol w:w="1154"/>
        <w:gridCol w:w="142"/>
        <w:gridCol w:w="1134"/>
      </w:tblGrid>
      <w:tr w:rsidR="00BC7478" w:rsidRPr="00C04DF6" w14:paraId="4F940896" w14:textId="77777777" w:rsidTr="00BC7478">
        <w:trPr>
          <w:cantSplit/>
        </w:trPr>
        <w:tc>
          <w:tcPr>
            <w:tcW w:w="3969" w:type="dxa"/>
            <w:shd w:val="clear" w:color="auto" w:fill="auto"/>
          </w:tcPr>
          <w:p w14:paraId="5C9B2F0E" w14:textId="77777777" w:rsidR="00BC7478" w:rsidRPr="00B0183C" w:rsidRDefault="00BC7478" w:rsidP="00BC7478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183C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  <w:shd w:val="clear" w:color="auto" w:fill="auto"/>
          </w:tcPr>
          <w:p w14:paraId="48691A61" w14:textId="77777777" w:rsidR="00BC7478" w:rsidRPr="00C04DF6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0325E378" w14:textId="77777777" w:rsidR="00BC7478" w:rsidRPr="00C04DF6" w:rsidRDefault="00BC7478" w:rsidP="00BC747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F94191B" w14:textId="77777777" w:rsidR="00BC7478" w:rsidRPr="00B0183C" w:rsidRDefault="00BC7478" w:rsidP="00BC7478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018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B0183C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B0183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B0183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C7478" w:rsidRPr="00C04DF6" w14:paraId="21FF7F38" w14:textId="77777777" w:rsidTr="00BC7478">
        <w:trPr>
          <w:cantSplit/>
        </w:trPr>
        <w:tc>
          <w:tcPr>
            <w:tcW w:w="3969" w:type="dxa"/>
            <w:shd w:val="clear" w:color="auto" w:fill="auto"/>
          </w:tcPr>
          <w:p w14:paraId="7D1A42EC" w14:textId="77777777" w:rsidR="00BC7478" w:rsidRPr="00B0183C" w:rsidRDefault="00BC7478" w:rsidP="00BC7478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864F2B" w14:textId="77777777" w:rsidR="00BC7478" w:rsidRPr="00C04DF6" w:rsidRDefault="00BC7478" w:rsidP="00BC747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02981325" w14:textId="77777777" w:rsidR="00BC7478" w:rsidRPr="00C04DF6" w:rsidRDefault="00BC7478" w:rsidP="00BC747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2322EC" w14:textId="77777777" w:rsidR="00BC7478" w:rsidRPr="00B0183C" w:rsidRDefault="00BC7478" w:rsidP="00BC747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83C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C7478" w:rsidRPr="00C04DF6" w14:paraId="053EDEAD" w14:textId="77777777" w:rsidTr="00BC7478">
        <w:trPr>
          <w:cantSplit/>
        </w:trPr>
        <w:tc>
          <w:tcPr>
            <w:tcW w:w="3969" w:type="dxa"/>
            <w:shd w:val="clear" w:color="auto" w:fill="auto"/>
          </w:tcPr>
          <w:p w14:paraId="61C05CC3" w14:textId="77777777" w:rsidR="00BC7478" w:rsidRPr="00B0183C" w:rsidRDefault="00BC7478" w:rsidP="00BC7478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38161" w14:textId="77777777" w:rsidR="00BC7478" w:rsidRPr="00C04DF6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2077263B" w14:textId="77777777" w:rsidR="00BC7478" w:rsidRPr="00C04DF6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25D8F" w14:textId="77777777" w:rsidR="00BC7478" w:rsidRPr="00C04DF6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42" w:type="dxa"/>
            <w:shd w:val="clear" w:color="auto" w:fill="auto"/>
          </w:tcPr>
          <w:p w14:paraId="73CBEC4C" w14:textId="77777777" w:rsidR="00BC7478" w:rsidRPr="00C04DF6" w:rsidRDefault="00BC7478" w:rsidP="00BC747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71350609" w14:textId="77777777" w:rsidR="00BC7478" w:rsidRPr="00B0183C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14:paraId="1A356CCD" w14:textId="77777777" w:rsidR="00BC7478" w:rsidRPr="00B0183C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9BACBF" w14:textId="77777777" w:rsidR="00BC7478" w:rsidRPr="00B0183C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BC7478" w:rsidRPr="0009128E" w14:paraId="550516E6" w14:textId="77777777" w:rsidTr="00BC7478">
        <w:trPr>
          <w:cantSplit/>
        </w:trPr>
        <w:tc>
          <w:tcPr>
            <w:tcW w:w="3969" w:type="dxa"/>
            <w:shd w:val="clear" w:color="auto" w:fill="auto"/>
          </w:tcPr>
          <w:p w14:paraId="57F14AAB" w14:textId="77777777" w:rsidR="00BC7478" w:rsidRPr="0009128E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CA6852" w14:textId="77777777" w:rsidR="00BC7478" w:rsidRPr="0009128E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1108B4" w14:textId="77777777" w:rsidR="00BC7478" w:rsidRPr="0009128E" w:rsidRDefault="00BC7478" w:rsidP="00BC7478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26879EFC" w14:textId="77777777" w:rsidR="00BC7478" w:rsidRPr="0009128E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BEAE8DD" w14:textId="77777777" w:rsidR="00BC7478" w:rsidRPr="0009128E" w:rsidRDefault="00BC7478" w:rsidP="00BC7478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3DF42C6B" w14:textId="77777777" w:rsidR="00BC7478" w:rsidRPr="0009128E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5B58DF4F" w14:textId="77777777" w:rsidR="00BC7478" w:rsidRPr="0009128E" w:rsidRDefault="00BC7478" w:rsidP="00BC7478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B7BBCC0" w14:textId="77777777" w:rsidR="00BC7478" w:rsidRPr="0009128E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C7478" w:rsidRPr="00C04DF6" w14:paraId="6ACBB044" w14:textId="77777777" w:rsidTr="00BC7478">
        <w:trPr>
          <w:cantSplit/>
          <w:trHeight w:val="351"/>
        </w:trPr>
        <w:tc>
          <w:tcPr>
            <w:tcW w:w="3969" w:type="dxa"/>
            <w:shd w:val="clear" w:color="auto" w:fill="auto"/>
          </w:tcPr>
          <w:p w14:paraId="3F4C46DA" w14:textId="77777777" w:rsidR="00BC7478" w:rsidRPr="00B0183C" w:rsidRDefault="00BC7478" w:rsidP="00BC7478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018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B0183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B0183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6C46F61B" w14:textId="77777777" w:rsidR="00BC7478" w:rsidRPr="009508F0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0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922,896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5C4CA3" w14:textId="77777777" w:rsidR="00BC7478" w:rsidRPr="00192EC8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4F4F988" w14:textId="77777777" w:rsidR="00BC7478" w:rsidRPr="00192EC8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D1EF7">
              <w:rPr>
                <w:rFonts w:ascii="Browallia New" w:hAnsi="Browallia New" w:cs="Browallia New"/>
                <w:sz w:val="28"/>
                <w:szCs w:val="28"/>
                <w:lang w:val="en-GB"/>
              </w:rPr>
              <w:t>1,842,1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2515BB09" w14:textId="77777777" w:rsidR="00BC7478" w:rsidRPr="00192EC8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4DB51FEF" w14:textId="77777777" w:rsidR="00BC7478" w:rsidRPr="00FD1EF7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629,733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970198" w14:textId="77777777" w:rsidR="00BC7478" w:rsidRPr="00B0183C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4250208" w14:textId="77777777" w:rsidR="00BC7478" w:rsidRPr="00B0183C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D1EF7">
              <w:rPr>
                <w:rFonts w:ascii="Browallia New" w:hAnsi="Browallia New" w:cs="Browallia New"/>
                <w:sz w:val="28"/>
                <w:szCs w:val="28"/>
                <w:lang w:val="en-GB"/>
              </w:rPr>
              <w:t>770,442</w:t>
            </w:r>
          </w:p>
        </w:tc>
      </w:tr>
      <w:tr w:rsidR="00BC7478" w:rsidRPr="00C04DF6" w14:paraId="02A642E8" w14:textId="77777777" w:rsidTr="00BC7478">
        <w:trPr>
          <w:cantSplit/>
          <w:trHeight w:val="287"/>
        </w:trPr>
        <w:tc>
          <w:tcPr>
            <w:tcW w:w="3969" w:type="dxa"/>
            <w:shd w:val="clear" w:color="auto" w:fill="auto"/>
          </w:tcPr>
          <w:p w14:paraId="233605DC" w14:textId="77777777" w:rsidR="00BC7478" w:rsidRPr="00B0183C" w:rsidRDefault="00BC7478" w:rsidP="00BC7478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0183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B018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กู้เพิ่มเติม</w:t>
            </w:r>
          </w:p>
        </w:tc>
        <w:tc>
          <w:tcPr>
            <w:tcW w:w="1134" w:type="dxa"/>
            <w:shd w:val="clear" w:color="auto" w:fill="auto"/>
          </w:tcPr>
          <w:p w14:paraId="6A8B84CA" w14:textId="77777777" w:rsidR="00BC7478" w:rsidRPr="009508F0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0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784,439</w:t>
            </w:r>
          </w:p>
        </w:tc>
        <w:tc>
          <w:tcPr>
            <w:tcW w:w="141" w:type="dxa"/>
            <w:shd w:val="clear" w:color="auto" w:fill="auto"/>
          </w:tcPr>
          <w:p w14:paraId="0572183F" w14:textId="77777777" w:rsidR="00BC7478" w:rsidRPr="005F6EEC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518DAB8" w14:textId="77777777" w:rsidR="00BC7478" w:rsidRPr="005F6EEC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102,105</w:t>
            </w:r>
          </w:p>
        </w:tc>
        <w:tc>
          <w:tcPr>
            <w:tcW w:w="142" w:type="dxa"/>
            <w:shd w:val="clear" w:color="auto" w:fill="auto"/>
          </w:tcPr>
          <w:p w14:paraId="258B704E" w14:textId="77777777" w:rsidR="00BC7478" w:rsidRPr="005F6EEC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7160214C" w14:textId="77777777" w:rsidR="00BC7478" w:rsidRPr="00B0183C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783,474</w:t>
            </w:r>
          </w:p>
        </w:tc>
        <w:tc>
          <w:tcPr>
            <w:tcW w:w="142" w:type="dxa"/>
            <w:shd w:val="clear" w:color="auto" w:fill="auto"/>
          </w:tcPr>
          <w:p w14:paraId="0FEA4CF5" w14:textId="77777777" w:rsidR="00BC7478" w:rsidRPr="00B0183C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A971FA8" w14:textId="77777777" w:rsidR="00BC7478" w:rsidRPr="00B0183C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91,380</w:t>
            </w:r>
          </w:p>
        </w:tc>
      </w:tr>
      <w:tr w:rsidR="00BC7478" w:rsidRPr="00C04DF6" w14:paraId="09ABCD24" w14:textId="77777777" w:rsidTr="00BC7478">
        <w:trPr>
          <w:cantSplit/>
          <w:trHeight w:val="280"/>
        </w:trPr>
        <w:tc>
          <w:tcPr>
            <w:tcW w:w="3969" w:type="dxa"/>
            <w:shd w:val="clear" w:color="auto" w:fill="auto"/>
            <w:vAlign w:val="bottom"/>
          </w:tcPr>
          <w:p w14:paraId="3F616DB6" w14:textId="77777777" w:rsidR="00BC7478" w:rsidRPr="00B0183C" w:rsidRDefault="00BC7478" w:rsidP="00BC7478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0183C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B0183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34" w:type="dxa"/>
            <w:shd w:val="clear" w:color="auto" w:fill="auto"/>
          </w:tcPr>
          <w:p w14:paraId="17BAB823" w14:textId="77777777" w:rsidR="00BC7478" w:rsidRPr="009508F0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08F0">
              <w:rPr>
                <w:rFonts w:ascii="Browallia New" w:hAnsi="Browallia New" w:cs="Browallia New"/>
                <w:sz w:val="28"/>
                <w:szCs w:val="28"/>
                <w:lang w:val="en-GB"/>
              </w:rPr>
              <w:t>(806,495)</w:t>
            </w:r>
          </w:p>
        </w:tc>
        <w:tc>
          <w:tcPr>
            <w:tcW w:w="141" w:type="dxa"/>
            <w:shd w:val="clear" w:color="auto" w:fill="auto"/>
          </w:tcPr>
          <w:p w14:paraId="7136D919" w14:textId="77777777" w:rsidR="00BC7478" w:rsidRPr="001B085F" w:rsidRDefault="00BC7478" w:rsidP="00BC7478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03391BC" w14:textId="77777777" w:rsidR="00BC7478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(1,056,518</w:t>
            </w:r>
            <w:r w:rsidRPr="001B08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6ACAAA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5CEDAEC7" w14:textId="77777777" w:rsidR="00BC7478" w:rsidRDefault="00BC7478" w:rsidP="0008192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(520,801)</w:t>
            </w:r>
          </w:p>
        </w:tc>
        <w:tc>
          <w:tcPr>
            <w:tcW w:w="142" w:type="dxa"/>
            <w:shd w:val="clear" w:color="auto" w:fill="auto"/>
          </w:tcPr>
          <w:p w14:paraId="2556EC06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A972F5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085F">
              <w:rPr>
                <w:rFonts w:ascii="Browallia New" w:hAnsi="Browallia New" w:cs="Browallia New"/>
                <w:sz w:val="28"/>
                <w:szCs w:val="28"/>
                <w:lang w:val="en-GB"/>
              </w:rPr>
              <w:t>(240,826)</w:t>
            </w:r>
          </w:p>
        </w:tc>
      </w:tr>
      <w:tr w:rsidR="00BC7478" w:rsidRPr="00C04DF6" w14:paraId="7B4647B1" w14:textId="77777777" w:rsidTr="00BC7478">
        <w:trPr>
          <w:cantSplit/>
          <w:trHeight w:val="280"/>
        </w:trPr>
        <w:tc>
          <w:tcPr>
            <w:tcW w:w="3969" w:type="dxa"/>
            <w:shd w:val="clear" w:color="auto" w:fill="auto"/>
            <w:vAlign w:val="bottom"/>
          </w:tcPr>
          <w:p w14:paraId="1EE99108" w14:textId="77777777" w:rsidR="00BC7478" w:rsidRPr="00B0183C" w:rsidRDefault="00BC7478" w:rsidP="00BC7478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83C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B0183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134" w:type="dxa"/>
            <w:shd w:val="clear" w:color="auto" w:fill="auto"/>
          </w:tcPr>
          <w:p w14:paraId="016DA72B" w14:textId="77777777" w:rsidR="00BC7478" w:rsidRPr="009508F0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08F0">
              <w:rPr>
                <w:rFonts w:ascii="Browallia New" w:hAnsi="Browallia New" w:cs="Browallia New"/>
                <w:sz w:val="28"/>
                <w:szCs w:val="28"/>
                <w:lang w:val="en-GB"/>
              </w:rPr>
              <w:t>(20,535)</w:t>
            </w:r>
          </w:p>
        </w:tc>
        <w:tc>
          <w:tcPr>
            <w:tcW w:w="141" w:type="dxa"/>
            <w:shd w:val="clear" w:color="auto" w:fill="auto"/>
          </w:tcPr>
          <w:p w14:paraId="66B2C621" w14:textId="77777777" w:rsidR="00BC7478" w:rsidRPr="001B085F" w:rsidRDefault="00BC7478" w:rsidP="00BC7478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367D1F4" w14:textId="77777777" w:rsidR="00BC7478" w:rsidRPr="00F16A4C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EE6D82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05EBF56A" w14:textId="77777777" w:rsidR="00BC7478" w:rsidRPr="001B085F" w:rsidRDefault="00BC7478" w:rsidP="0008192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(20,535)</w:t>
            </w:r>
          </w:p>
        </w:tc>
        <w:tc>
          <w:tcPr>
            <w:tcW w:w="142" w:type="dxa"/>
            <w:shd w:val="clear" w:color="auto" w:fill="auto"/>
          </w:tcPr>
          <w:p w14:paraId="48328740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57B6E60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C7478" w:rsidRPr="00C04DF6" w14:paraId="6990A506" w14:textId="77777777" w:rsidTr="00BC7478">
        <w:trPr>
          <w:cantSplit/>
          <w:trHeight w:val="280"/>
        </w:trPr>
        <w:tc>
          <w:tcPr>
            <w:tcW w:w="3969" w:type="dxa"/>
            <w:shd w:val="clear" w:color="auto" w:fill="auto"/>
            <w:vAlign w:val="bottom"/>
          </w:tcPr>
          <w:p w14:paraId="523943F1" w14:textId="416BADA5" w:rsidR="00BC7478" w:rsidRPr="00B0183C" w:rsidRDefault="009B0928" w:rsidP="00BC7478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ตัดจ่าย</w:t>
            </w:r>
            <w:r w:rsidR="00BC7478" w:rsidRPr="00B0183C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F04B17" w14:textId="77777777" w:rsidR="00BC7478" w:rsidRPr="009508F0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08F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14,929</w:t>
            </w:r>
          </w:p>
        </w:tc>
        <w:tc>
          <w:tcPr>
            <w:tcW w:w="141" w:type="dxa"/>
            <w:shd w:val="clear" w:color="auto" w:fill="auto"/>
          </w:tcPr>
          <w:p w14:paraId="127DA9B2" w14:textId="77777777" w:rsidR="00BC7478" w:rsidRPr="001B085F" w:rsidRDefault="00BC7478" w:rsidP="00BC7478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E3BA59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085F">
              <w:rPr>
                <w:rFonts w:ascii="Browallia New" w:hAnsi="Browallia New" w:cs="Browallia New"/>
                <w:sz w:val="28"/>
                <w:szCs w:val="28"/>
              </w:rPr>
              <w:t>35,189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70DA60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74765A08" w14:textId="77777777" w:rsidR="00BC7478" w:rsidRPr="001B085F" w:rsidRDefault="00BC7478" w:rsidP="00081923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14,929</w:t>
            </w:r>
          </w:p>
        </w:tc>
        <w:tc>
          <w:tcPr>
            <w:tcW w:w="142" w:type="dxa"/>
            <w:shd w:val="clear" w:color="auto" w:fill="auto"/>
          </w:tcPr>
          <w:p w14:paraId="7B68D7D8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2D6BE3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B085F">
              <w:rPr>
                <w:rFonts w:ascii="Browallia New" w:hAnsi="Browallia New" w:cs="Browallia New"/>
                <w:sz w:val="28"/>
                <w:szCs w:val="28"/>
                <w:lang w:val="en-GB"/>
              </w:rPr>
              <w:t>8,737</w:t>
            </w:r>
          </w:p>
        </w:tc>
      </w:tr>
      <w:tr w:rsidR="00BC7478" w:rsidRPr="00C04DF6" w14:paraId="0CFF0B53" w14:textId="77777777" w:rsidTr="00BC7478">
        <w:trPr>
          <w:cantSplit/>
          <w:trHeight w:val="280"/>
        </w:trPr>
        <w:tc>
          <w:tcPr>
            <w:tcW w:w="3969" w:type="dxa"/>
            <w:shd w:val="clear" w:color="auto" w:fill="auto"/>
            <w:vAlign w:val="bottom"/>
          </w:tcPr>
          <w:p w14:paraId="6D17D4E9" w14:textId="77777777" w:rsidR="00BC7478" w:rsidRPr="00B0183C" w:rsidRDefault="00BC7478" w:rsidP="00BC7478">
            <w:pPr>
              <w:pStyle w:val="BodyTextIndent"/>
              <w:spacing w:after="0" w:line="240" w:lineRule="auto"/>
              <w:ind w:left="114"/>
              <w:rPr>
                <w:rFonts w:ascii="Browallia New" w:hAnsi="Browallia New" w:cs="Browallia New"/>
                <w:sz w:val="28"/>
                <w:szCs w:val="28"/>
              </w:rPr>
            </w:pPr>
            <w:r w:rsidRPr="00B0183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B0183C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B0183C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4FCEED" w14:textId="77777777" w:rsidR="00BC7478" w:rsidRPr="009508F0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50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895,234</w:t>
            </w:r>
          </w:p>
        </w:tc>
        <w:tc>
          <w:tcPr>
            <w:tcW w:w="141" w:type="dxa"/>
            <w:shd w:val="clear" w:color="auto" w:fill="auto"/>
          </w:tcPr>
          <w:p w14:paraId="7EC243AB" w14:textId="77777777" w:rsidR="00BC7478" w:rsidRPr="001B085F" w:rsidRDefault="00BC7478" w:rsidP="00BC7478">
            <w:pPr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AAF4B3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085F">
              <w:rPr>
                <w:rFonts w:ascii="Browallia New" w:hAnsi="Browallia New" w:cs="Browallia New"/>
                <w:sz w:val="28"/>
                <w:szCs w:val="28"/>
                <w:lang w:val="en-GB"/>
              </w:rPr>
              <w:t>922,896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7A615A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BF589F1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886,800</w:t>
            </w:r>
          </w:p>
        </w:tc>
        <w:tc>
          <w:tcPr>
            <w:tcW w:w="142" w:type="dxa"/>
            <w:shd w:val="clear" w:color="auto" w:fill="auto"/>
          </w:tcPr>
          <w:p w14:paraId="25B9D0FF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93966F" w14:textId="77777777" w:rsidR="00BC7478" w:rsidRPr="001B085F" w:rsidRDefault="00BC7478" w:rsidP="00BC7478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B085F">
              <w:rPr>
                <w:rFonts w:ascii="Browallia New" w:hAnsi="Browallia New" w:cs="Browallia New"/>
                <w:sz w:val="28"/>
                <w:szCs w:val="28"/>
                <w:lang w:val="en-GB"/>
              </w:rPr>
              <w:t>629,733</w:t>
            </w:r>
          </w:p>
        </w:tc>
      </w:tr>
    </w:tbl>
    <w:p w14:paraId="7EE167EC" w14:textId="77777777" w:rsidR="00EB5536" w:rsidRPr="0009128E" w:rsidRDefault="00EB5536" w:rsidP="00EB5536">
      <w:pPr>
        <w:tabs>
          <w:tab w:val="clear" w:pos="454"/>
          <w:tab w:val="left" w:pos="459"/>
        </w:tabs>
        <w:spacing w:line="240" w:lineRule="auto"/>
        <w:ind w:left="426"/>
        <w:rPr>
          <w:rFonts w:ascii="Browallia New" w:hAnsi="Browallia New" w:cs="Browallia New"/>
          <w:sz w:val="20"/>
          <w:szCs w:val="20"/>
        </w:rPr>
      </w:pPr>
    </w:p>
    <w:p w14:paraId="285CBADA" w14:textId="213A8EFF" w:rsidR="00EB5536" w:rsidRPr="00B0183C" w:rsidRDefault="00EB5536" w:rsidP="00EB553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B0183C">
        <w:rPr>
          <w:rFonts w:ascii="Browallia New" w:hAnsi="Browallia New" w:cs="Browallia New"/>
          <w:sz w:val="28"/>
          <w:szCs w:val="28"/>
          <w:cs/>
        </w:rPr>
        <w:t>ค่าธรรมเนียมทางการเงินรอตัดบัญชีเป็นค่าธรรมเนียมทางการเงินในการจัดหาเงินกู้ยืมระยะยาวของบริษัทและบริษัทย่อย</w:t>
      </w:r>
      <w:r w:rsidRPr="00B0183C">
        <w:rPr>
          <w:rFonts w:ascii="Browallia New" w:hAnsi="Browallia New" w:cs="Browallia New"/>
          <w:sz w:val="28"/>
          <w:szCs w:val="28"/>
        </w:rPr>
        <w:t xml:space="preserve"> </w:t>
      </w:r>
      <w:r w:rsidRPr="00B0183C">
        <w:rPr>
          <w:rFonts w:ascii="Browallia New" w:hAnsi="Browallia New" w:cs="Browallia New"/>
          <w:sz w:val="28"/>
          <w:szCs w:val="28"/>
          <w:cs/>
        </w:rPr>
        <w:t>ค่าธรรมเนียมทางการเงินรอตัดบัญชีตัดจำหน่ายคำนวณโดยวิธ</w:t>
      </w:r>
      <w:r w:rsidR="00780521">
        <w:rPr>
          <w:rFonts w:ascii="Browallia New" w:hAnsi="Browallia New" w:cs="Browallia New" w:hint="cs"/>
          <w:sz w:val="28"/>
          <w:szCs w:val="28"/>
          <w:cs/>
        </w:rPr>
        <w:t>ี</w:t>
      </w:r>
      <w:r w:rsidRPr="00B0183C">
        <w:rPr>
          <w:rFonts w:ascii="Browallia New" w:hAnsi="Browallia New" w:cs="Browallia New"/>
          <w:sz w:val="28"/>
          <w:szCs w:val="28"/>
          <w:cs/>
        </w:rPr>
        <w:t>อัตราดอกเบี้ยที่แท้จริงตามอายุสัญญาที่เกี่ยวข้องโดยประมาณ</w:t>
      </w:r>
      <w:r w:rsidRPr="00B0183C">
        <w:rPr>
          <w:rFonts w:ascii="Browallia New" w:hAnsi="Browallia New" w:cs="Browallia New"/>
          <w:sz w:val="28"/>
          <w:szCs w:val="28"/>
        </w:rPr>
        <w:t xml:space="preserve"> 5 </w:t>
      </w:r>
      <w:r w:rsidRPr="00B0183C">
        <w:rPr>
          <w:rFonts w:ascii="Browallia New" w:hAnsi="Browallia New" w:cs="Browallia New"/>
          <w:sz w:val="28"/>
          <w:szCs w:val="28"/>
          <w:cs/>
        </w:rPr>
        <w:t>ป</w:t>
      </w:r>
      <w:r w:rsidRPr="00B0183C">
        <w:rPr>
          <w:rFonts w:ascii="Browallia New" w:hAnsi="Browallia New" w:cs="Browallia New" w:hint="cs"/>
          <w:sz w:val="28"/>
          <w:szCs w:val="28"/>
          <w:cs/>
        </w:rPr>
        <w:t>ี</w:t>
      </w:r>
    </w:p>
    <w:p w14:paraId="08790940" w14:textId="77777777" w:rsidR="00EB5536" w:rsidRPr="0009128E" w:rsidRDefault="00EB5536" w:rsidP="00EB5536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26649DBD" w14:textId="77777777" w:rsidR="00EB5536" w:rsidRPr="00B0183C" w:rsidRDefault="00EB5536" w:rsidP="00EB5536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B0183C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</w:t>
      </w:r>
      <w:r w:rsidRPr="00B0183C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B0183C">
        <w:rPr>
          <w:rFonts w:ascii="Browallia New" w:hAnsi="Browallia New" w:cs="Browallia New"/>
          <w:sz w:val="28"/>
          <w:szCs w:val="28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</w:p>
    <w:p w14:paraId="091A6E5F" w14:textId="256D97C3" w:rsidR="00357550" w:rsidRDefault="00357550" w:rsidP="005671CD">
      <w:pPr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263694DD" w14:textId="37AB1B04" w:rsidR="006F311D" w:rsidRPr="00BB47D4" w:rsidRDefault="000A552F" w:rsidP="00417D84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0A552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0A552F">
        <w:rPr>
          <w:rFonts w:ascii="Browallia New" w:hAnsi="Browallia New" w:cs="Browallia New"/>
          <w:sz w:val="28"/>
          <w:szCs w:val="28"/>
        </w:rPr>
        <w:t xml:space="preserve">31 </w:t>
      </w:r>
      <w:r w:rsidRPr="000A552F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0A552F">
        <w:rPr>
          <w:rFonts w:ascii="Browallia New" w:hAnsi="Browallia New" w:cs="Browallia New"/>
          <w:sz w:val="28"/>
          <w:szCs w:val="28"/>
        </w:rPr>
        <w:t xml:space="preserve">2560 </w:t>
      </w:r>
      <w:r w:rsidRPr="000A552F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บริษัทและบริษัทย่อยไม่สามารถดำรงอัตราส่วนทางการเงินตามที่ระบุในสัญญากู้ยืมเงินกับธนาคารได้ ซึ่งไม่เป็นไปตามเงื่อนไขของสัญญาเงินกู้ยืม อย่างไรก็ตาม บริษัทและบริษัทย่อยได้รับหนังสือให้ความยินยอมจากธนาคารแล้วภายในรอบระยะเวลารายงาน</w:t>
      </w:r>
    </w:p>
    <w:p w14:paraId="010390AE" w14:textId="77777777" w:rsidR="00893A1E" w:rsidRPr="00D903F8" w:rsidRDefault="00893A1E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D903F8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ภาระ</w:t>
      </w:r>
      <w:r w:rsidRPr="00D903F8">
        <w:rPr>
          <w:rFonts w:ascii="Browallia New" w:hAnsi="Browallia New" w:cs="Browallia New"/>
          <w:sz w:val="28"/>
          <w:szCs w:val="28"/>
          <w:u w:val="single"/>
          <w:cs/>
        </w:rPr>
        <w:t>ผูกพันผลประโยชน์พนักงาน</w:t>
      </w:r>
    </w:p>
    <w:p w14:paraId="00D2174A" w14:textId="77777777" w:rsidR="00893A1E" w:rsidRPr="0009128E" w:rsidRDefault="00893A1E" w:rsidP="00AE6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16D42E94" w14:textId="6AF08C33" w:rsidR="00893A1E" w:rsidRPr="00D903F8" w:rsidRDefault="00893A1E" w:rsidP="00190F4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10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D903F8">
        <w:rPr>
          <w:rFonts w:ascii="Browallia New" w:hAnsi="Browallia New" w:cs="Browallia New"/>
          <w:sz w:val="28"/>
          <w:szCs w:val="28"/>
          <w:cs/>
          <w:lang w:val="en-GB"/>
        </w:rPr>
        <w:t>รายการ</w:t>
      </w:r>
      <w:r w:rsidRPr="00D903F8">
        <w:rPr>
          <w:rFonts w:ascii="Browallia New" w:hAnsi="Browallia New" w:cs="Browallia New"/>
          <w:sz w:val="28"/>
          <w:szCs w:val="28"/>
          <w:cs/>
        </w:rPr>
        <w:t>เคลื่อนไหวภาระผูกพันหนี้สินผลประโยชน์พนักงาน สำหรับ</w:t>
      </w:r>
      <w:r w:rsidRPr="00D903F8">
        <w:rPr>
          <w:rFonts w:ascii="Browallia New" w:hAnsi="Browallia New" w:cs="Browallia New"/>
          <w:sz w:val="28"/>
          <w:szCs w:val="28"/>
          <w:cs/>
          <w:lang w:val="en-GB"/>
        </w:rPr>
        <w:t xml:space="preserve">ปีสิ้นสุดวันที่ </w:t>
      </w:r>
      <w:r w:rsidRPr="00D903F8">
        <w:rPr>
          <w:rFonts w:ascii="Browallia New" w:hAnsi="Browallia New" w:cs="Browallia New"/>
          <w:sz w:val="28"/>
          <w:szCs w:val="28"/>
        </w:rPr>
        <w:t>31</w:t>
      </w:r>
      <w:r w:rsidRPr="00D903F8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Pr="00D903F8">
        <w:rPr>
          <w:rFonts w:ascii="Browallia New" w:hAnsi="Browallia New" w:cs="Browallia New"/>
          <w:sz w:val="28"/>
          <w:szCs w:val="28"/>
          <w:lang w:val="en-GB"/>
        </w:rPr>
        <w:t>25</w:t>
      </w:r>
      <w:r w:rsidR="003D2504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D903F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903F8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D903F8">
        <w:rPr>
          <w:rFonts w:ascii="Browallia New" w:hAnsi="Browallia New" w:cs="Browallia New"/>
          <w:sz w:val="28"/>
          <w:szCs w:val="28"/>
        </w:rPr>
        <w:t>25</w:t>
      </w:r>
      <w:r w:rsidR="003D2504">
        <w:rPr>
          <w:rFonts w:ascii="Browallia New" w:hAnsi="Browallia New" w:cs="Browallia New"/>
          <w:sz w:val="28"/>
          <w:szCs w:val="28"/>
        </w:rPr>
        <w:t>59</w:t>
      </w:r>
      <w:r w:rsidRPr="00D903F8">
        <w:rPr>
          <w:rFonts w:ascii="Browallia New" w:hAnsi="Browallia New" w:cs="Browallia New"/>
          <w:sz w:val="28"/>
          <w:szCs w:val="28"/>
        </w:rPr>
        <w:t xml:space="preserve"> </w:t>
      </w:r>
      <w:r w:rsidRPr="00D903F8">
        <w:rPr>
          <w:rFonts w:ascii="Browallia New" w:hAnsi="Browallia New" w:cs="Browallia New" w:hint="cs"/>
          <w:sz w:val="28"/>
          <w:szCs w:val="28"/>
          <w:cs/>
        </w:rPr>
        <w:t>มีดังนี้</w:t>
      </w:r>
    </w:p>
    <w:p w14:paraId="650BA7AF" w14:textId="77777777" w:rsidR="00893A1E" w:rsidRPr="0009128E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"/>
        <w:tblW w:w="866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4010"/>
        <w:gridCol w:w="1170"/>
        <w:gridCol w:w="1170"/>
        <w:gridCol w:w="1184"/>
        <w:gridCol w:w="1134"/>
      </w:tblGrid>
      <w:tr w:rsidR="00BC7478" w:rsidRPr="0009128E" w14:paraId="0264C482" w14:textId="77777777" w:rsidTr="00BC7478">
        <w:tc>
          <w:tcPr>
            <w:tcW w:w="4010" w:type="dxa"/>
            <w:shd w:val="clear" w:color="auto" w:fill="auto"/>
            <w:hideMark/>
          </w:tcPr>
          <w:p w14:paraId="6BF86D44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484C809" w14:textId="77777777" w:rsidR="00BC7478" w:rsidRPr="0009128E" w:rsidRDefault="00BC7478" w:rsidP="00BC747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bottom"/>
            <w:hideMark/>
          </w:tcPr>
          <w:p w14:paraId="64FABE56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09128E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r w:rsidRPr="000912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09128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0912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BC7478" w:rsidRPr="0009128E" w14:paraId="059A5A06" w14:textId="77777777" w:rsidTr="00BC7478">
        <w:tc>
          <w:tcPr>
            <w:tcW w:w="4010" w:type="dxa"/>
            <w:shd w:val="clear" w:color="auto" w:fill="auto"/>
            <w:hideMark/>
          </w:tcPr>
          <w:p w14:paraId="6ED36BD7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09128E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09128E">
              <w:rPr>
                <w:rFonts w:ascii="Browallia New" w:hAnsi="Browallia New" w:cs="Browallia New"/>
                <w:sz w:val="24"/>
                <w:szCs w:val="24"/>
              </w:rPr>
              <w:tab/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  <w:hideMark/>
          </w:tcPr>
          <w:p w14:paraId="3FDD154A" w14:textId="77777777" w:rsidR="00BC7478" w:rsidRPr="0009128E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18" w:type="dxa"/>
            <w:gridSpan w:val="2"/>
            <w:shd w:val="clear" w:color="auto" w:fill="auto"/>
            <w:vAlign w:val="bottom"/>
            <w:hideMark/>
          </w:tcPr>
          <w:p w14:paraId="1F867DF1" w14:textId="77777777" w:rsidR="00BC7478" w:rsidRPr="0009128E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BC7478" w:rsidRPr="0009128E" w14:paraId="7A8E4EC5" w14:textId="77777777" w:rsidTr="00BC7478">
        <w:tc>
          <w:tcPr>
            <w:tcW w:w="4010" w:type="dxa"/>
            <w:shd w:val="clear" w:color="auto" w:fill="auto"/>
          </w:tcPr>
          <w:p w14:paraId="0D7C58FF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766EE6AE" w14:textId="77777777" w:rsidR="00BC7478" w:rsidRPr="0009128E" w:rsidRDefault="00BC7478" w:rsidP="00BC7478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70" w:type="dxa"/>
            <w:shd w:val="clear" w:color="auto" w:fill="auto"/>
            <w:hideMark/>
          </w:tcPr>
          <w:p w14:paraId="17949C52" w14:textId="77777777" w:rsidR="00BC7478" w:rsidRPr="0009128E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184" w:type="dxa"/>
            <w:shd w:val="clear" w:color="auto" w:fill="auto"/>
            <w:hideMark/>
          </w:tcPr>
          <w:p w14:paraId="3B3DBA0D" w14:textId="77777777" w:rsidR="00BC7478" w:rsidRPr="0009128E" w:rsidRDefault="00BC7478" w:rsidP="00BC7478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34" w:type="dxa"/>
            <w:shd w:val="clear" w:color="auto" w:fill="auto"/>
            <w:hideMark/>
          </w:tcPr>
          <w:p w14:paraId="4A174A68" w14:textId="77777777" w:rsidR="00BC7478" w:rsidRPr="0009128E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</w:tr>
      <w:tr w:rsidR="00BC7478" w:rsidRPr="0009128E" w14:paraId="1C90AAE8" w14:textId="77777777" w:rsidTr="00BC7478">
        <w:tc>
          <w:tcPr>
            <w:tcW w:w="4010" w:type="dxa"/>
            <w:shd w:val="clear" w:color="auto" w:fill="auto"/>
          </w:tcPr>
          <w:p w14:paraId="4070D759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024DDE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722401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60DBF27C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F25AC2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7478" w:rsidRPr="0009128E" w14:paraId="57464B6A" w14:textId="77777777" w:rsidTr="00BC7478">
        <w:tc>
          <w:tcPr>
            <w:tcW w:w="4010" w:type="dxa"/>
            <w:shd w:val="clear" w:color="auto" w:fill="auto"/>
            <w:hideMark/>
          </w:tcPr>
          <w:p w14:paraId="74F94571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ภาระผูกพันผลประโยชน์พนักงาน ณ วันที่ </w:t>
            </w:r>
            <w:r w:rsidRPr="0009128E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09128E">
              <w:rPr>
                <w:rFonts w:ascii="Browallia New" w:hAnsi="Browallia New" w:cs="Browalli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EA04FA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20,982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CDA74A" w14:textId="77777777" w:rsidR="00BC7478" w:rsidRPr="00081923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>14,202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09978BC4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4,705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D9956E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>1,906</w:t>
            </w:r>
          </w:p>
        </w:tc>
      </w:tr>
      <w:tr w:rsidR="00BC7478" w:rsidRPr="0009128E" w14:paraId="26CD98D6" w14:textId="77777777" w:rsidTr="00BC7478">
        <w:tc>
          <w:tcPr>
            <w:tcW w:w="4010" w:type="dxa"/>
            <w:shd w:val="clear" w:color="auto" w:fill="auto"/>
            <w:hideMark/>
          </w:tcPr>
          <w:p w14:paraId="3EC81306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ต้นทุนบริการปีปัจจุบัน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8EAE24" w14:textId="24DAAD20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5,89</w:t>
            </w:r>
            <w:r w:rsidR="0065358A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BB5034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>6,356</w:t>
            </w:r>
          </w:p>
        </w:tc>
        <w:tc>
          <w:tcPr>
            <w:tcW w:w="1184" w:type="dxa"/>
            <w:shd w:val="clear" w:color="auto" w:fill="auto"/>
          </w:tcPr>
          <w:p w14:paraId="3500AC6A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2,722</w:t>
            </w:r>
          </w:p>
        </w:tc>
        <w:tc>
          <w:tcPr>
            <w:tcW w:w="1134" w:type="dxa"/>
            <w:shd w:val="clear" w:color="auto" w:fill="auto"/>
          </w:tcPr>
          <w:p w14:paraId="75E329F5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>2,666</w:t>
            </w:r>
          </w:p>
        </w:tc>
      </w:tr>
      <w:tr w:rsidR="00BC7478" w:rsidRPr="0009128E" w14:paraId="5682185C" w14:textId="77777777" w:rsidTr="00BC7478">
        <w:tc>
          <w:tcPr>
            <w:tcW w:w="4010" w:type="dxa"/>
            <w:shd w:val="clear" w:color="auto" w:fill="auto"/>
            <w:hideMark/>
          </w:tcPr>
          <w:p w14:paraId="386D14E5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C77626" w14:textId="7F7C9A6C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65358A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C6B4B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>424</w:t>
            </w:r>
          </w:p>
        </w:tc>
        <w:tc>
          <w:tcPr>
            <w:tcW w:w="1184" w:type="dxa"/>
            <w:shd w:val="clear" w:color="auto" w:fill="auto"/>
          </w:tcPr>
          <w:p w14:paraId="7D7CEDC4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216</w:t>
            </w:r>
          </w:p>
        </w:tc>
        <w:tc>
          <w:tcPr>
            <w:tcW w:w="1134" w:type="dxa"/>
            <w:shd w:val="clear" w:color="auto" w:fill="auto"/>
          </w:tcPr>
          <w:p w14:paraId="3CBA6A05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>133</w:t>
            </w:r>
          </w:p>
        </w:tc>
      </w:tr>
      <w:tr w:rsidR="00BC7478" w:rsidRPr="0009128E" w14:paraId="6BB73501" w14:textId="77777777" w:rsidTr="00BC7478">
        <w:tc>
          <w:tcPr>
            <w:tcW w:w="4010" w:type="dxa"/>
            <w:shd w:val="clear" w:color="auto" w:fill="auto"/>
          </w:tcPr>
          <w:p w14:paraId="57ED5364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การปรับมูลค่า </w:t>
            </w:r>
            <w:r w:rsidRPr="0009128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09128E">
              <w:rPr>
                <w:rFonts w:ascii="Browallia New" w:hAnsi="Browallia New" w:cs="Browallia New"/>
                <w:sz w:val="24"/>
                <w:szCs w:val="24"/>
                <w:cs/>
              </w:rPr>
              <w:t>ผลกำไรตามหลักคณิตศาสตร์ประกันภัย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A51897" w14:textId="77777777" w:rsidR="00BC7478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1923">
              <w:rPr>
                <w:rFonts w:ascii="Browallia New" w:hAnsi="Browallia New" w:cs="Browallia New"/>
                <w:sz w:val="24"/>
                <w:szCs w:val="24"/>
              </w:rPr>
              <w:t>(10,542)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AD3CF6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1923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F08769D" w14:textId="77777777" w:rsidR="00BC7478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820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BB6FA8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 xml:space="preserve">     -</w:t>
            </w:r>
          </w:p>
        </w:tc>
      </w:tr>
      <w:tr w:rsidR="00BC7478" w:rsidRPr="0009128E" w14:paraId="7F8920E1" w14:textId="77777777" w:rsidTr="00BC7478">
        <w:tc>
          <w:tcPr>
            <w:tcW w:w="4010" w:type="dxa"/>
            <w:shd w:val="clear" w:color="auto" w:fill="auto"/>
            <w:hideMark/>
          </w:tcPr>
          <w:p w14:paraId="6E795150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7C72F6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หนี้สินผลประโยชน์พนักงานจากการขายสินทรัพย์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3154D6" w14:textId="77777777" w:rsidR="00BC7478" w:rsidRPr="00081923" w:rsidRDefault="00BC7478" w:rsidP="00BC7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1923">
              <w:rPr>
                <w:rFonts w:ascii="Browallia New" w:hAnsi="Browallia New" w:cs="Browallia New"/>
                <w:sz w:val="24"/>
                <w:szCs w:val="24"/>
              </w:rPr>
              <w:t>(793)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90696F" w14:textId="77777777" w:rsidR="00BC7478" w:rsidRPr="00081923" w:rsidRDefault="00BC7478" w:rsidP="00BC7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1923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5929C367" w14:textId="77777777" w:rsidR="00BC7478" w:rsidRPr="0009128E" w:rsidRDefault="00BC7478" w:rsidP="00BC7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3A3ED4" w14:textId="77777777" w:rsidR="00BC7478" w:rsidRPr="0009128E" w:rsidRDefault="00BC7478" w:rsidP="00BC7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 xml:space="preserve">     -</w:t>
            </w:r>
          </w:p>
        </w:tc>
      </w:tr>
      <w:tr w:rsidR="00BC7478" w:rsidRPr="0009128E" w14:paraId="434880B0" w14:textId="77777777" w:rsidTr="00BC7478">
        <w:tc>
          <w:tcPr>
            <w:tcW w:w="4010" w:type="dxa"/>
            <w:shd w:val="clear" w:color="auto" w:fill="auto"/>
            <w:hideMark/>
          </w:tcPr>
          <w:p w14:paraId="4ABF5E16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09128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9128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0912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893FB2" w14:textId="1F457867" w:rsidR="00BC7478" w:rsidRPr="0009128E" w:rsidRDefault="00BC7478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16,1</w:t>
            </w:r>
            <w:r w:rsidR="0065358A">
              <w:rPr>
                <w:rFonts w:ascii="Browallia New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5D5100" w14:textId="77777777" w:rsidR="00BC7478" w:rsidRPr="0009128E" w:rsidRDefault="00BC7478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>20,982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0CF955D4" w14:textId="77777777" w:rsidR="00BC7478" w:rsidRPr="0009128E" w:rsidRDefault="00BC7478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8,463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E5DFC" w14:textId="77777777" w:rsidR="00BC7478" w:rsidRPr="0009128E" w:rsidRDefault="00BC7478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>4,705</w:t>
            </w:r>
          </w:p>
        </w:tc>
      </w:tr>
      <w:tr w:rsidR="00BC7478" w:rsidRPr="0009128E" w14:paraId="67F7EE20" w14:textId="77777777" w:rsidTr="00BC7478">
        <w:tc>
          <w:tcPr>
            <w:tcW w:w="4010" w:type="dxa"/>
            <w:shd w:val="clear" w:color="auto" w:fill="auto"/>
          </w:tcPr>
          <w:p w14:paraId="4F7DA83E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AC373B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CF8AB4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14:paraId="0C09050B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132ED1" w14:textId="77777777" w:rsidR="00BC7478" w:rsidRPr="0009128E" w:rsidRDefault="00BC7478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7478" w:rsidRPr="0009128E" w14:paraId="09AB2DF3" w14:textId="77777777" w:rsidTr="00BC7478">
        <w:tc>
          <w:tcPr>
            <w:tcW w:w="4010" w:type="dxa"/>
            <w:shd w:val="clear" w:color="auto" w:fill="auto"/>
            <w:hideMark/>
          </w:tcPr>
          <w:p w14:paraId="2D77388A" w14:textId="77777777" w:rsidR="00BC7478" w:rsidRPr="0009128E" w:rsidRDefault="00BC7478" w:rsidP="00BC7478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  <w:cs/>
              </w:rPr>
              <w:t>ไม่ได้จัดตั้งเป็นกองทุนทั้งหมด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C0C3B9" w14:textId="4286FFA4" w:rsidR="00BC7478" w:rsidRPr="0009128E" w:rsidRDefault="00BC7478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16,1</w:t>
            </w:r>
            <w:r w:rsidR="0065358A">
              <w:rPr>
                <w:rFonts w:ascii="Browallia New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2175E2" w14:textId="77777777" w:rsidR="00BC7478" w:rsidRPr="0009128E" w:rsidRDefault="00BC7478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>20,982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DB44B98" w14:textId="77777777" w:rsidR="00BC7478" w:rsidRPr="0009128E" w:rsidRDefault="00BC7478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8,463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C50706" w14:textId="77777777" w:rsidR="00BC7478" w:rsidRPr="0009128E" w:rsidRDefault="00BC7478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128E">
              <w:rPr>
                <w:rFonts w:ascii="Browallia New" w:hAnsi="Browallia New" w:cs="Browallia New"/>
                <w:sz w:val="24"/>
                <w:szCs w:val="24"/>
              </w:rPr>
              <w:t>4,705</w:t>
            </w:r>
          </w:p>
        </w:tc>
      </w:tr>
    </w:tbl>
    <w:p w14:paraId="78D77A32" w14:textId="3685E56A" w:rsidR="005933ED" w:rsidRDefault="005933ED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77D875" w14:textId="15D04DB2" w:rsidR="00893A1E" w:rsidRDefault="00893A1E" w:rsidP="00190F4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01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ข้อสมมติหลักที่สำคัญในการประมาณการตามหลักคณิตศาสตร์ประกันภัย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>
        <w:rPr>
          <w:rFonts w:ascii="Browallia New" w:hAnsi="Browallia New" w:cs="Browallia New"/>
          <w:sz w:val="28"/>
          <w:szCs w:val="28"/>
        </w:rPr>
        <w:t>31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  <w:lang w:val="en-GB"/>
        </w:rPr>
        <w:t>25</w:t>
      </w:r>
      <w:r w:rsidR="001D026C">
        <w:rPr>
          <w:rFonts w:ascii="Browallia New" w:hAnsi="Browallia New" w:cs="Browallia New"/>
          <w:sz w:val="28"/>
          <w:szCs w:val="28"/>
          <w:lang w:val="en-GB"/>
        </w:rPr>
        <w:t>60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>
        <w:rPr>
          <w:rFonts w:ascii="Browallia New" w:hAnsi="Browallia New" w:cs="Browallia New"/>
          <w:sz w:val="28"/>
          <w:szCs w:val="28"/>
        </w:rPr>
        <w:t>25</w:t>
      </w:r>
      <w:r w:rsidR="001D026C">
        <w:rPr>
          <w:rFonts w:ascii="Browallia New" w:hAnsi="Browallia New" w:cs="Browallia New"/>
          <w:sz w:val="28"/>
          <w:szCs w:val="28"/>
        </w:rPr>
        <w:t>59</w:t>
      </w:r>
      <w:r w:rsidR="00BF3E29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มีดังนี้</w:t>
      </w:r>
    </w:p>
    <w:p w14:paraId="79B7E9ED" w14:textId="77777777" w:rsidR="00893A1E" w:rsidRDefault="00893A1E" w:rsidP="00AE6BB0">
      <w:p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8"/>
        <w:gridCol w:w="1618"/>
        <w:gridCol w:w="1559"/>
        <w:gridCol w:w="1560"/>
        <w:gridCol w:w="1455"/>
      </w:tblGrid>
      <w:tr w:rsidR="00893A1E" w:rsidRPr="00982008" w14:paraId="0388AF64" w14:textId="77777777" w:rsidTr="008C7D51">
        <w:tc>
          <w:tcPr>
            <w:tcW w:w="2358" w:type="dxa"/>
            <w:hideMark/>
          </w:tcPr>
          <w:p w14:paraId="1F9618D1" w14:textId="77777777" w:rsidR="00893A1E" w:rsidRPr="00982008" w:rsidRDefault="00893A1E" w:rsidP="00AE6BB0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82008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982008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982008">
              <w:rPr>
                <w:rFonts w:ascii="Browallia New" w:hAnsi="Browallia New" w:cs="Browallia New"/>
                <w:sz w:val="20"/>
                <w:szCs w:val="20"/>
              </w:rPr>
              <w:tab/>
            </w:r>
          </w:p>
        </w:tc>
        <w:tc>
          <w:tcPr>
            <w:tcW w:w="3177" w:type="dxa"/>
            <w:gridSpan w:val="2"/>
            <w:vAlign w:val="bottom"/>
            <w:hideMark/>
          </w:tcPr>
          <w:p w14:paraId="5C42DD2B" w14:textId="77777777" w:rsidR="00893A1E" w:rsidRPr="00982008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98200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3015" w:type="dxa"/>
            <w:gridSpan w:val="2"/>
            <w:shd w:val="clear" w:color="auto" w:fill="auto"/>
            <w:vAlign w:val="bottom"/>
            <w:hideMark/>
          </w:tcPr>
          <w:p w14:paraId="0C2BB342" w14:textId="77777777" w:rsidR="00893A1E" w:rsidRPr="00804C10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04C1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งบการเงินเฉพาะของบริษัท</w:t>
            </w:r>
          </w:p>
        </w:tc>
      </w:tr>
      <w:tr w:rsidR="00BF3E29" w:rsidRPr="00982008" w14:paraId="6F7E647A" w14:textId="77777777" w:rsidTr="008C7D51">
        <w:tc>
          <w:tcPr>
            <w:tcW w:w="2358" w:type="dxa"/>
          </w:tcPr>
          <w:p w14:paraId="2DBD3C96" w14:textId="77777777" w:rsidR="00BF3E29" w:rsidRPr="00982008" w:rsidRDefault="00BF3E29" w:rsidP="00BF3E2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18" w:type="dxa"/>
            <w:hideMark/>
          </w:tcPr>
          <w:p w14:paraId="4FCA153E" w14:textId="79FDDD6C" w:rsidR="00BF3E29" w:rsidRPr="00BF3E29" w:rsidRDefault="001D026C" w:rsidP="00BF3E29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2560</w:t>
            </w:r>
          </w:p>
        </w:tc>
        <w:tc>
          <w:tcPr>
            <w:tcW w:w="1559" w:type="dxa"/>
            <w:hideMark/>
          </w:tcPr>
          <w:p w14:paraId="169DC1B2" w14:textId="47F8F372" w:rsidR="00BF3E29" w:rsidRPr="00BF3E29" w:rsidRDefault="001D026C" w:rsidP="00BF3E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2559</w:t>
            </w:r>
          </w:p>
        </w:tc>
        <w:tc>
          <w:tcPr>
            <w:tcW w:w="1560" w:type="dxa"/>
            <w:shd w:val="clear" w:color="auto" w:fill="auto"/>
            <w:hideMark/>
          </w:tcPr>
          <w:p w14:paraId="3D1C78CB" w14:textId="4F0AD19D" w:rsidR="00BF3E29" w:rsidRPr="00804C10" w:rsidRDefault="001D026C" w:rsidP="00BF3E29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2560</w:t>
            </w:r>
          </w:p>
        </w:tc>
        <w:tc>
          <w:tcPr>
            <w:tcW w:w="1455" w:type="dxa"/>
            <w:shd w:val="clear" w:color="auto" w:fill="auto"/>
            <w:hideMark/>
          </w:tcPr>
          <w:p w14:paraId="0852E741" w14:textId="1C559283" w:rsidR="00BF3E29" w:rsidRPr="00804C10" w:rsidRDefault="001D026C" w:rsidP="00BF3E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2559</w:t>
            </w:r>
          </w:p>
        </w:tc>
      </w:tr>
      <w:tr w:rsidR="00A44D20" w:rsidRPr="00982008" w14:paraId="4C457687" w14:textId="77777777" w:rsidTr="00D802A2">
        <w:tc>
          <w:tcPr>
            <w:tcW w:w="2358" w:type="dxa"/>
          </w:tcPr>
          <w:p w14:paraId="5EE1A18B" w14:textId="77777777" w:rsidR="00A44D20" w:rsidRPr="00982008" w:rsidRDefault="00A44D20" w:rsidP="001D026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18" w:type="dxa"/>
            <w:shd w:val="clear" w:color="auto" w:fill="auto"/>
            <w:vAlign w:val="bottom"/>
          </w:tcPr>
          <w:p w14:paraId="10FF29D7" w14:textId="26C5C445" w:rsidR="00A44D20" w:rsidRPr="00982008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8200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98200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98200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ร้อยละ)</w:t>
            </w:r>
          </w:p>
        </w:tc>
        <w:tc>
          <w:tcPr>
            <w:tcW w:w="1559" w:type="dxa"/>
            <w:vAlign w:val="bottom"/>
          </w:tcPr>
          <w:p w14:paraId="27F4D681" w14:textId="482570F6" w:rsidR="00A44D20" w:rsidRPr="00982008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8200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98200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98200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ร้อยละ)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D5CB95" w14:textId="7C86CCA0" w:rsidR="00A44D20" w:rsidRPr="00804C10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C1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804C10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804C1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ร้อยละ)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2F0003B" w14:textId="5EBCA565" w:rsidR="00A44D20" w:rsidRPr="00804C10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C1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804C10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804C1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ร้อยละ)</w:t>
            </w:r>
          </w:p>
        </w:tc>
      </w:tr>
      <w:tr w:rsidR="001D026C" w:rsidRPr="00982008" w14:paraId="235E0545" w14:textId="77777777" w:rsidTr="00D802A2">
        <w:tc>
          <w:tcPr>
            <w:tcW w:w="2358" w:type="dxa"/>
            <w:hideMark/>
          </w:tcPr>
          <w:p w14:paraId="1FE1017F" w14:textId="77777777" w:rsidR="001D026C" w:rsidRPr="00982008" w:rsidRDefault="001D026C" w:rsidP="001D026C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  <w:r w:rsidRPr="00982008">
              <w:rPr>
                <w:rFonts w:ascii="Browallia New" w:hAnsi="Browallia New" w:cs="Browallia New"/>
                <w:sz w:val="20"/>
                <w:szCs w:val="20"/>
                <w:cs/>
              </w:rPr>
              <w:t>อัตราคิดลด</w:t>
            </w:r>
            <w:r w:rsidRPr="00982008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(ต่อปี)</w:t>
            </w:r>
          </w:p>
        </w:tc>
        <w:tc>
          <w:tcPr>
            <w:tcW w:w="1618" w:type="dxa"/>
            <w:shd w:val="clear" w:color="auto" w:fill="auto"/>
          </w:tcPr>
          <w:p w14:paraId="16033790" w14:textId="0933D383" w:rsidR="001D026C" w:rsidRPr="00982008" w:rsidRDefault="00A44D20" w:rsidP="00A44D20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1.</w:t>
            </w:r>
            <w:r>
              <w:rPr>
                <w:rFonts w:ascii="Browallia New" w:hAnsi="Browallia New" w:cs="Browallia New"/>
                <w:sz w:val="20"/>
                <w:szCs w:val="20"/>
              </w:rPr>
              <w:t>87</w:t>
            </w:r>
            <w:r w:rsidR="00E137A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137A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="00E137A0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3.08</w:t>
            </w:r>
          </w:p>
        </w:tc>
        <w:tc>
          <w:tcPr>
            <w:tcW w:w="1559" w:type="dxa"/>
            <w:hideMark/>
          </w:tcPr>
          <w:p w14:paraId="14773B4C" w14:textId="38EFB092" w:rsidR="001D026C" w:rsidRPr="00982008" w:rsidRDefault="001D026C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2.92 – 4.01</w:t>
            </w:r>
          </w:p>
        </w:tc>
        <w:tc>
          <w:tcPr>
            <w:tcW w:w="1560" w:type="dxa"/>
            <w:shd w:val="clear" w:color="auto" w:fill="auto"/>
          </w:tcPr>
          <w:p w14:paraId="3D2A9DFD" w14:textId="2CFB3A0D" w:rsidR="001D026C" w:rsidRPr="00804C10" w:rsidRDefault="0032184E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3.08</w:t>
            </w:r>
          </w:p>
        </w:tc>
        <w:tc>
          <w:tcPr>
            <w:tcW w:w="1455" w:type="dxa"/>
            <w:shd w:val="clear" w:color="auto" w:fill="auto"/>
            <w:hideMark/>
          </w:tcPr>
          <w:p w14:paraId="26FBC269" w14:textId="5ECD6A23" w:rsidR="001D026C" w:rsidRPr="00804C10" w:rsidRDefault="001D026C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C1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2.92</w:t>
            </w:r>
          </w:p>
        </w:tc>
      </w:tr>
      <w:tr w:rsidR="001D026C" w:rsidRPr="00982008" w14:paraId="6A5401C4" w14:textId="77777777" w:rsidTr="00D802A2">
        <w:tc>
          <w:tcPr>
            <w:tcW w:w="2358" w:type="dxa"/>
            <w:hideMark/>
          </w:tcPr>
          <w:p w14:paraId="68FCFAB6" w14:textId="77777777" w:rsidR="001D026C" w:rsidRPr="00982008" w:rsidRDefault="001D026C" w:rsidP="001D026C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  <w:r w:rsidRPr="00982008">
              <w:rPr>
                <w:rFonts w:ascii="Browallia New" w:hAnsi="Browallia New" w:cs="Browallia New"/>
                <w:sz w:val="20"/>
                <w:szCs w:val="20"/>
                <w:cs/>
              </w:rPr>
              <w:t>อัตราการเพิ่มขึ้นของเงินเดือน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982008">
              <w:rPr>
                <w:rFonts w:ascii="Browallia New" w:hAnsi="Browallia New" w:cs="Browallia New" w:hint="cs"/>
                <w:sz w:val="20"/>
                <w:szCs w:val="20"/>
                <w:cs/>
              </w:rPr>
              <w:t>(ต่อปี)</w:t>
            </w:r>
          </w:p>
        </w:tc>
        <w:tc>
          <w:tcPr>
            <w:tcW w:w="1618" w:type="dxa"/>
            <w:shd w:val="clear" w:color="auto" w:fill="auto"/>
          </w:tcPr>
          <w:p w14:paraId="4C2AFF5E" w14:textId="75B40334" w:rsidR="001D026C" w:rsidRPr="00982008" w:rsidRDefault="00A44D20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2.53 </w:t>
            </w:r>
            <w:r w:rsidR="0008192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4.31</w:t>
            </w:r>
          </w:p>
        </w:tc>
        <w:tc>
          <w:tcPr>
            <w:tcW w:w="1559" w:type="dxa"/>
            <w:hideMark/>
          </w:tcPr>
          <w:p w14:paraId="28939E87" w14:textId="1541C5AB" w:rsidR="001D026C" w:rsidRPr="00982008" w:rsidRDefault="001D026C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3.38 – 4.13</w:t>
            </w:r>
          </w:p>
        </w:tc>
        <w:tc>
          <w:tcPr>
            <w:tcW w:w="1560" w:type="dxa"/>
            <w:shd w:val="clear" w:color="auto" w:fill="auto"/>
          </w:tcPr>
          <w:p w14:paraId="423571AA" w14:textId="3CEECA7B" w:rsidR="001D026C" w:rsidRPr="00804C10" w:rsidRDefault="0032184E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4.31</w:t>
            </w:r>
          </w:p>
        </w:tc>
        <w:tc>
          <w:tcPr>
            <w:tcW w:w="1455" w:type="dxa"/>
            <w:shd w:val="clear" w:color="auto" w:fill="auto"/>
            <w:hideMark/>
          </w:tcPr>
          <w:p w14:paraId="175671AF" w14:textId="4EF9D24C" w:rsidR="001D026C" w:rsidRPr="00804C10" w:rsidRDefault="001D026C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04C1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4.13</w:t>
            </w:r>
          </w:p>
        </w:tc>
      </w:tr>
      <w:tr w:rsidR="0032184E" w:rsidRPr="00982008" w14:paraId="615E4281" w14:textId="77777777" w:rsidTr="00D802A2">
        <w:tc>
          <w:tcPr>
            <w:tcW w:w="2358" w:type="dxa"/>
          </w:tcPr>
          <w:p w14:paraId="650ACF0D" w14:textId="77777777" w:rsidR="0032184E" w:rsidRPr="00982008" w:rsidRDefault="0032184E" w:rsidP="001D026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82008">
              <w:rPr>
                <w:rFonts w:ascii="Browallia New" w:hAnsi="Browallia New" w:cs="Browallia New" w:hint="cs"/>
                <w:sz w:val="20"/>
                <w:szCs w:val="20"/>
                <w:cs/>
              </w:rPr>
              <w:t>อัตรามรณะ</w:t>
            </w:r>
          </w:p>
        </w:tc>
        <w:tc>
          <w:tcPr>
            <w:tcW w:w="1618" w:type="dxa"/>
            <w:shd w:val="clear" w:color="auto" w:fill="auto"/>
          </w:tcPr>
          <w:p w14:paraId="7207B65A" w14:textId="77777777" w:rsidR="00A44D20" w:rsidRDefault="00A44D20" w:rsidP="00A44D20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8200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100 </w:t>
            </w:r>
            <w:r w:rsidRPr="0098200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ของตารางมรณะ</w:t>
            </w:r>
          </w:p>
          <w:p w14:paraId="6821CF0B" w14:textId="417202CF" w:rsidR="0032184E" w:rsidRPr="00780521" w:rsidRDefault="00A44D20" w:rsidP="009D436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80521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ไทย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ปี  </w:t>
            </w:r>
            <w:r w:rsidR="00780521" w:rsidRPr="0078052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2560</w:t>
            </w:r>
          </w:p>
        </w:tc>
        <w:tc>
          <w:tcPr>
            <w:tcW w:w="1559" w:type="dxa"/>
          </w:tcPr>
          <w:p w14:paraId="6148C0D5" w14:textId="77777777" w:rsidR="0032184E" w:rsidRDefault="0032184E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8200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100 </w:t>
            </w:r>
            <w:r w:rsidRPr="0098200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ของตารางมรณะ</w:t>
            </w:r>
          </w:p>
          <w:p w14:paraId="7410D3F3" w14:textId="3F1A8F7C" w:rsidR="0032184E" w:rsidRPr="00982008" w:rsidRDefault="0032184E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ไทยปี</w:t>
            </w:r>
            <w:r w:rsidRPr="0098200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</w:t>
            </w:r>
            <w:r w:rsidRPr="00982008">
              <w:rPr>
                <w:rFonts w:ascii="Browallia New" w:hAnsi="Browallia New" w:cs="Browallia New"/>
                <w:sz w:val="20"/>
                <w:szCs w:val="20"/>
                <w:lang w:val="en-GB"/>
              </w:rPr>
              <w:t>2551</w:t>
            </w:r>
          </w:p>
        </w:tc>
        <w:tc>
          <w:tcPr>
            <w:tcW w:w="1560" w:type="dxa"/>
            <w:shd w:val="clear" w:color="auto" w:fill="auto"/>
          </w:tcPr>
          <w:p w14:paraId="43B07210" w14:textId="17EA303C" w:rsidR="0032184E" w:rsidRPr="00804C10" w:rsidRDefault="00417D84" w:rsidP="00E30F02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100 </w:t>
            </w:r>
            <w:r w:rsidR="0032184E" w:rsidRPr="00804C10">
              <w:rPr>
                <w:rFonts w:ascii="Browallia New" w:hAnsi="Browallia New" w:cs="Browallia New" w:hint="cs"/>
                <w:sz w:val="20"/>
                <w:szCs w:val="20"/>
                <w:cs/>
              </w:rPr>
              <w:t>ของตารางมรณะ</w:t>
            </w:r>
          </w:p>
          <w:p w14:paraId="4C35C892" w14:textId="2C9A0D41" w:rsidR="0032184E" w:rsidRPr="00804C10" w:rsidRDefault="0032184E" w:rsidP="0032184E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04C10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ไทยปี </w:t>
            </w:r>
            <w:r>
              <w:rPr>
                <w:rFonts w:ascii="Browallia New" w:hAnsi="Browallia New" w:cs="Browallia New"/>
                <w:sz w:val="20"/>
                <w:szCs w:val="20"/>
              </w:rPr>
              <w:t>2560</w:t>
            </w:r>
          </w:p>
        </w:tc>
        <w:tc>
          <w:tcPr>
            <w:tcW w:w="1455" w:type="dxa"/>
            <w:shd w:val="clear" w:color="auto" w:fill="auto"/>
          </w:tcPr>
          <w:p w14:paraId="2DA2A782" w14:textId="2A42E16D" w:rsidR="0032184E" w:rsidRPr="00804C10" w:rsidRDefault="00417D84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100 </w:t>
            </w:r>
            <w:r w:rsidR="0032184E" w:rsidRPr="00804C10">
              <w:rPr>
                <w:rFonts w:ascii="Browallia New" w:hAnsi="Browallia New" w:cs="Browallia New" w:hint="cs"/>
                <w:sz w:val="20"/>
                <w:szCs w:val="20"/>
                <w:cs/>
              </w:rPr>
              <w:t>ของตารางมรณะ</w:t>
            </w:r>
          </w:p>
          <w:p w14:paraId="465C6367" w14:textId="5400FCD8" w:rsidR="0032184E" w:rsidRPr="00804C10" w:rsidRDefault="0032184E" w:rsidP="001D026C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4C10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ไทยปี </w:t>
            </w:r>
            <w:r>
              <w:rPr>
                <w:rFonts w:ascii="Browallia New" w:hAnsi="Browallia New" w:cs="Browallia New"/>
                <w:sz w:val="20"/>
                <w:szCs w:val="20"/>
              </w:rPr>
              <w:t>2551</w:t>
            </w:r>
          </w:p>
        </w:tc>
      </w:tr>
    </w:tbl>
    <w:p w14:paraId="782A31C4" w14:textId="77777777" w:rsidR="00893A1E" w:rsidRDefault="00893A1E" w:rsidP="00AE6B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5C4236B" w14:textId="77777777" w:rsidR="00893A1E" w:rsidRPr="00804C10" w:rsidRDefault="00893A1E" w:rsidP="00AE6BB0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04C10">
        <w:rPr>
          <w:rFonts w:ascii="Browallia New" w:hAnsi="Browallia New" w:cs="Browallia New"/>
          <w:sz w:val="28"/>
          <w:szCs w:val="28"/>
          <w:cs/>
          <w:lang w:val="en-GB"/>
        </w:rPr>
        <w:t xml:space="preserve">มูลค่าปัจจุบันของโครงการผลประโยชน์พนักงาน ถูกวัดโดยใช้วิธีคิดลดแต่ละหน่วยที่ประมาณการ </w:t>
      </w:r>
    </w:p>
    <w:p w14:paraId="508F730C" w14:textId="77777777" w:rsidR="00893A1E" w:rsidRPr="00804C10" w:rsidRDefault="00893A1E" w:rsidP="00AE6BB0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587728D" w14:textId="6BCEF2DB" w:rsidR="006F311D" w:rsidRDefault="00893A1E" w:rsidP="006B2FE8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04C10">
        <w:rPr>
          <w:rFonts w:ascii="Browallia New" w:hAnsi="Browallia New" w:cs="Browallia New"/>
          <w:sz w:val="28"/>
          <w:szCs w:val="28"/>
          <w:cs/>
          <w:lang w:val="en-GB"/>
        </w:rPr>
        <w:t xml:space="preserve">ระยะเวลาถัวเฉลี่ยถ่วงน้ำหนักของภาระผูกพันผลประโยชน์ที่กำหนดไว้ </w:t>
      </w:r>
      <w:r w:rsidR="00DA4DB3">
        <w:rPr>
          <w:rFonts w:ascii="Browallia New" w:hAnsi="Browallia New" w:cs="Browallia New"/>
          <w:sz w:val="28"/>
          <w:szCs w:val="28"/>
          <w:lang w:val="en-GB"/>
        </w:rPr>
        <w:t>5</w:t>
      </w:r>
      <w:r w:rsidR="0015754A" w:rsidRPr="00804C10">
        <w:rPr>
          <w:rFonts w:ascii="Browallia New" w:hAnsi="Browallia New" w:cs="Browallia New"/>
          <w:sz w:val="28"/>
          <w:szCs w:val="28"/>
          <w:lang w:val="en-GB"/>
        </w:rPr>
        <w:t xml:space="preserve"> – </w:t>
      </w:r>
      <w:r w:rsidR="00DA4DB3">
        <w:rPr>
          <w:rFonts w:ascii="Browallia New" w:hAnsi="Browallia New" w:cs="Browallia New"/>
          <w:sz w:val="28"/>
          <w:szCs w:val="28"/>
          <w:lang w:val="en-GB"/>
        </w:rPr>
        <w:t>24</w:t>
      </w:r>
      <w:r w:rsidR="0015754A" w:rsidRPr="00804C1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04C10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7D479937" w14:textId="04B0F8B8" w:rsidR="006B2FE8" w:rsidRDefault="006B2FE8" w:rsidP="006B2FE8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4426EE2" w14:textId="53A484E1" w:rsidR="006B2FE8" w:rsidRDefault="006B2FE8" w:rsidP="006B2FE8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8A8F17" w14:textId="03A06004" w:rsidR="006B2FE8" w:rsidRDefault="006B2FE8" w:rsidP="006B2FE8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A903A31" w14:textId="4A15413E" w:rsidR="006B2FE8" w:rsidRDefault="006B2FE8" w:rsidP="006B2FE8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C74C064" w14:textId="16058024" w:rsidR="006B2FE8" w:rsidRDefault="006B2FE8" w:rsidP="006B2FE8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5E6FC98" w14:textId="77777777" w:rsidR="00AD0F44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23AABFF" w14:textId="62CEDAC0" w:rsidR="006B2FE8" w:rsidRDefault="006B2FE8" w:rsidP="006B2FE8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4AAF4E2" w14:textId="1D81429E" w:rsidR="00417D84" w:rsidRDefault="00417D84" w:rsidP="006B2FE8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E569F0" w14:textId="361DDB0E" w:rsidR="00417D84" w:rsidRDefault="00417D84" w:rsidP="006B2FE8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2696AC7" w14:textId="113211BD" w:rsidR="00417D84" w:rsidRDefault="00417D84" w:rsidP="006B2FE8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8DF310A" w14:textId="77777777" w:rsidR="00417D84" w:rsidRDefault="00417D84" w:rsidP="006B2FE8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455B45" w14:textId="5BF63A5A" w:rsidR="00AD0F44" w:rsidRDefault="00AD0F44" w:rsidP="00AD0F44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D0F44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ค่าใช้จ่ายในโครงการผลประโยชน์ของพนักงาน</w:t>
      </w:r>
    </w:p>
    <w:p w14:paraId="1029726E" w14:textId="77777777" w:rsidR="00AD0F44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E494558" w14:textId="2117905F" w:rsidR="00AD0F44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2FE8">
        <w:rPr>
          <w:rFonts w:ascii="Browallia New" w:hAnsi="Browallia New" w:cs="Browallia New"/>
          <w:sz w:val="28"/>
          <w:szCs w:val="28"/>
          <w:cs/>
          <w:lang w:val="en-GB"/>
        </w:rPr>
        <w:t>ผลกำไรหรือขาดทุนที่เกี่ยวข้องกับผลประโยชน์ของพนักงานมีดังนี้</w:t>
      </w:r>
    </w:p>
    <w:p w14:paraId="200A5F03" w14:textId="77777777" w:rsidR="00AD0F44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546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585"/>
        <w:gridCol w:w="1079"/>
        <w:gridCol w:w="236"/>
        <w:gridCol w:w="1081"/>
        <w:gridCol w:w="236"/>
        <w:gridCol w:w="1069"/>
        <w:gridCol w:w="236"/>
        <w:gridCol w:w="1024"/>
      </w:tblGrid>
      <w:tr w:rsidR="00893A1E" w14:paraId="38ACE7D5" w14:textId="77777777" w:rsidTr="0009128E">
        <w:tc>
          <w:tcPr>
            <w:tcW w:w="3585" w:type="dxa"/>
          </w:tcPr>
          <w:p w14:paraId="1E464000" w14:textId="77777777" w:rsidR="00893A1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hideMark/>
          </w:tcPr>
          <w:p w14:paraId="08121499" w14:textId="77777777" w:rsidR="00893A1E" w:rsidRPr="00F1722E" w:rsidRDefault="00893A1E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722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บาท)</w:t>
            </w:r>
          </w:p>
        </w:tc>
      </w:tr>
      <w:tr w:rsidR="00893A1E" w14:paraId="439CB36E" w14:textId="77777777" w:rsidTr="0009128E">
        <w:tc>
          <w:tcPr>
            <w:tcW w:w="3585" w:type="dxa"/>
          </w:tcPr>
          <w:p w14:paraId="5C469D56" w14:textId="77777777" w:rsidR="00893A1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EC69C" w14:textId="77777777" w:rsidR="00893A1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E60464" w14:textId="77777777" w:rsidR="00893A1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37998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1722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F3E29" w14:paraId="78623E9D" w14:textId="77777777" w:rsidTr="0009128E">
        <w:tc>
          <w:tcPr>
            <w:tcW w:w="3585" w:type="dxa"/>
          </w:tcPr>
          <w:p w14:paraId="6D9C5C7F" w14:textId="77777777" w:rsidR="00BF3E29" w:rsidRDefault="00BF3E29" w:rsidP="00BF3E29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9576AA" w14:textId="5AFF6928" w:rsidR="00BF3E29" w:rsidRPr="00C04DF6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61B6B" w14:textId="77777777" w:rsidR="00BF3E29" w:rsidRPr="00C04DF6" w:rsidRDefault="00BF3E29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86B289" w14:textId="043281C0" w:rsidR="00BF3E29" w:rsidRPr="00C04DF6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236" w:type="dxa"/>
          </w:tcPr>
          <w:p w14:paraId="007C035F" w14:textId="77777777" w:rsidR="00BF3E29" w:rsidRPr="00C04DF6" w:rsidRDefault="00BF3E29" w:rsidP="00BF3E2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99FF92" w14:textId="2D952331" w:rsidR="00BF3E29" w:rsidRPr="00F1722E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E5664" w14:textId="77777777" w:rsidR="00BF3E29" w:rsidRPr="00F1722E" w:rsidRDefault="00BF3E29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4EAD8" w14:textId="79F44F82" w:rsidR="00BF3E29" w:rsidRPr="00F1722E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893A1E" w14:paraId="0799AF7D" w14:textId="77777777" w:rsidTr="0009128E">
        <w:tc>
          <w:tcPr>
            <w:tcW w:w="3585" w:type="dxa"/>
          </w:tcPr>
          <w:p w14:paraId="6C0902F8" w14:textId="77777777" w:rsidR="00893A1E" w:rsidRDefault="00893A1E" w:rsidP="00AE6BB0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3E0B3" w14:textId="77777777" w:rsidR="00893A1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00F90" w14:textId="77777777" w:rsidR="00893A1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2B1EDAA" w14:textId="77777777" w:rsidR="00893A1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F7713E" w14:textId="77777777" w:rsidR="00893A1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0333C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A6B39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04F28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2184E" w14:paraId="5660AD02" w14:textId="77777777" w:rsidTr="00D802A2">
        <w:tc>
          <w:tcPr>
            <w:tcW w:w="3585" w:type="dxa"/>
            <w:hideMark/>
          </w:tcPr>
          <w:p w14:paraId="2DEE0EED" w14:textId="77777777" w:rsidR="0032184E" w:rsidRDefault="0032184E" w:rsidP="001D026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0BF5CA3" w14:textId="6AB0336C" w:rsidR="0032184E" w:rsidRDefault="00DA4DB3" w:rsidP="001D026C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5,895</w:t>
            </w:r>
          </w:p>
        </w:tc>
        <w:tc>
          <w:tcPr>
            <w:tcW w:w="236" w:type="dxa"/>
          </w:tcPr>
          <w:p w14:paraId="68519814" w14:textId="77777777" w:rsidR="0032184E" w:rsidRDefault="0032184E" w:rsidP="001D026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D442051" w14:textId="07127602" w:rsidR="0032184E" w:rsidRDefault="0032184E" w:rsidP="001D026C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6,356</w:t>
            </w:r>
          </w:p>
        </w:tc>
        <w:tc>
          <w:tcPr>
            <w:tcW w:w="236" w:type="dxa"/>
          </w:tcPr>
          <w:p w14:paraId="5998903A" w14:textId="77777777" w:rsidR="0032184E" w:rsidRDefault="0032184E" w:rsidP="001D026C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4CE1E1E1" w14:textId="1ADDAB2C" w:rsidR="0032184E" w:rsidRPr="00F1722E" w:rsidRDefault="0032184E" w:rsidP="0032184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184E">
              <w:rPr>
                <w:rFonts w:ascii="Browallia New" w:hAnsi="Browallia New" w:cs="Browallia New"/>
                <w:sz w:val="28"/>
                <w:szCs w:val="28"/>
              </w:rPr>
              <w:t>2,722</w:t>
            </w:r>
          </w:p>
        </w:tc>
        <w:tc>
          <w:tcPr>
            <w:tcW w:w="236" w:type="dxa"/>
          </w:tcPr>
          <w:p w14:paraId="10A3424B" w14:textId="77777777" w:rsidR="0032184E" w:rsidRPr="00F1722E" w:rsidRDefault="0032184E" w:rsidP="001D026C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32EAA5" w14:textId="1A4BD120" w:rsidR="0032184E" w:rsidRPr="00F1722E" w:rsidRDefault="0032184E" w:rsidP="001D026C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722E">
              <w:rPr>
                <w:rFonts w:ascii="Browallia New" w:hAnsi="Browallia New" w:cs="Browallia New"/>
                <w:sz w:val="28"/>
                <w:szCs w:val="28"/>
              </w:rPr>
              <w:t xml:space="preserve">  2,666</w:t>
            </w:r>
          </w:p>
        </w:tc>
      </w:tr>
      <w:tr w:rsidR="0032184E" w14:paraId="6DF7D2B5" w14:textId="77777777" w:rsidTr="00D802A2">
        <w:tc>
          <w:tcPr>
            <w:tcW w:w="3585" w:type="dxa"/>
          </w:tcPr>
          <w:p w14:paraId="55DA033C" w14:textId="77777777" w:rsidR="0032184E" w:rsidRDefault="0032184E" w:rsidP="001D026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ดอกเบี้ยจ่ายสุทธิ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7BB0903" w14:textId="6BCCD6DF" w:rsidR="0032184E" w:rsidRDefault="00A44D20" w:rsidP="001D026C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588</w:t>
            </w:r>
          </w:p>
        </w:tc>
        <w:tc>
          <w:tcPr>
            <w:tcW w:w="236" w:type="dxa"/>
          </w:tcPr>
          <w:p w14:paraId="4D55875D" w14:textId="77777777" w:rsidR="0032184E" w:rsidRDefault="0032184E" w:rsidP="001D026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536DB5E" w14:textId="17C30789" w:rsidR="0032184E" w:rsidRDefault="0032184E" w:rsidP="001D026C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424</w:t>
            </w:r>
          </w:p>
        </w:tc>
        <w:tc>
          <w:tcPr>
            <w:tcW w:w="236" w:type="dxa"/>
          </w:tcPr>
          <w:p w14:paraId="048A8429" w14:textId="77777777" w:rsidR="0032184E" w:rsidRDefault="0032184E" w:rsidP="001D026C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0FCD8A8" w14:textId="21C17B37" w:rsidR="0032184E" w:rsidRPr="00F1722E" w:rsidRDefault="0032184E" w:rsidP="0032184E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2184E">
              <w:rPr>
                <w:rFonts w:ascii="Browallia New" w:hAnsi="Browallia New" w:cs="Browallia New"/>
                <w:sz w:val="28"/>
                <w:szCs w:val="28"/>
              </w:rPr>
              <w:t>216</w:t>
            </w:r>
          </w:p>
        </w:tc>
        <w:tc>
          <w:tcPr>
            <w:tcW w:w="236" w:type="dxa"/>
          </w:tcPr>
          <w:p w14:paraId="0F1094FA" w14:textId="77777777" w:rsidR="0032184E" w:rsidRPr="00F1722E" w:rsidRDefault="0032184E" w:rsidP="001D026C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2FFC89" w14:textId="18534506" w:rsidR="0032184E" w:rsidRPr="00F1722E" w:rsidRDefault="0032184E" w:rsidP="001D026C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722E">
              <w:rPr>
                <w:rFonts w:ascii="Browallia New" w:hAnsi="Browallia New" w:cs="Browallia New"/>
                <w:sz w:val="28"/>
                <w:szCs w:val="28"/>
              </w:rPr>
              <w:t xml:space="preserve">        133</w:t>
            </w:r>
          </w:p>
        </w:tc>
      </w:tr>
      <w:tr w:rsidR="001D026C" w14:paraId="3C2E1CA1" w14:textId="77777777" w:rsidTr="00D802A2">
        <w:trPr>
          <w:trHeight w:val="36"/>
        </w:trPr>
        <w:tc>
          <w:tcPr>
            <w:tcW w:w="3585" w:type="dxa"/>
            <w:hideMark/>
          </w:tcPr>
          <w:p w14:paraId="05D9E86B" w14:textId="77777777" w:rsidR="001D026C" w:rsidRDefault="001D026C" w:rsidP="001D026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B6027A" w14:textId="18D977BC" w:rsidR="001D026C" w:rsidRDefault="00DA4DB3" w:rsidP="001D026C">
            <w:pPr>
              <w:tabs>
                <w:tab w:val="clear" w:pos="907"/>
                <w:tab w:val="left" w:pos="967"/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6,483</w:t>
            </w:r>
          </w:p>
        </w:tc>
        <w:tc>
          <w:tcPr>
            <w:tcW w:w="236" w:type="dxa"/>
            <w:vAlign w:val="bottom"/>
          </w:tcPr>
          <w:p w14:paraId="4889BF3D" w14:textId="77777777" w:rsidR="001D026C" w:rsidRDefault="001D026C" w:rsidP="001D026C">
            <w:pPr>
              <w:tabs>
                <w:tab w:val="left" w:pos="967"/>
              </w:tabs>
              <w:spacing w:line="240" w:lineRule="auto"/>
              <w:ind w:right="-8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7A547C" w14:textId="454CACFE" w:rsidR="001D026C" w:rsidRPr="00AC34CC" w:rsidRDefault="001D026C" w:rsidP="001D026C">
            <w:pPr>
              <w:tabs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6,780</w:t>
            </w:r>
          </w:p>
        </w:tc>
        <w:tc>
          <w:tcPr>
            <w:tcW w:w="236" w:type="dxa"/>
          </w:tcPr>
          <w:p w14:paraId="5B080445" w14:textId="77777777" w:rsidR="001D026C" w:rsidRDefault="001D026C" w:rsidP="001D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D98A222" w14:textId="2FF93B19" w:rsidR="001D026C" w:rsidRPr="00F1722E" w:rsidRDefault="0032184E" w:rsidP="001D026C">
            <w:pPr>
              <w:tabs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2,938</w:t>
            </w:r>
          </w:p>
        </w:tc>
        <w:tc>
          <w:tcPr>
            <w:tcW w:w="236" w:type="dxa"/>
          </w:tcPr>
          <w:p w14:paraId="4390CEBD" w14:textId="77777777" w:rsidR="001D026C" w:rsidRPr="00F1722E" w:rsidRDefault="001D026C" w:rsidP="001D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5580114" w14:textId="03B9CE37" w:rsidR="001D026C" w:rsidRPr="00F1722E" w:rsidRDefault="001D026C" w:rsidP="001D026C">
            <w:pPr>
              <w:tabs>
                <w:tab w:val="left" w:pos="1152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722E">
              <w:rPr>
                <w:rFonts w:ascii="Browallia New" w:hAnsi="Browallia New" w:cs="Browallia New"/>
                <w:sz w:val="28"/>
                <w:szCs w:val="28"/>
              </w:rPr>
              <w:t>2,799</w:t>
            </w:r>
          </w:p>
        </w:tc>
      </w:tr>
    </w:tbl>
    <w:p w14:paraId="500D2773" w14:textId="77777777" w:rsidR="00893A1E" w:rsidRDefault="00893A1E" w:rsidP="00AE6BB0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3AF5440" w14:textId="77777777" w:rsidR="00893A1E" w:rsidRDefault="00893A1E" w:rsidP="00992531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72DAE535" w14:textId="77777777" w:rsidR="00AF3951" w:rsidRDefault="00AF3951" w:rsidP="00AE6B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5154E48" w14:textId="77777777" w:rsidR="00893A1E" w:rsidRDefault="00893A1E" w:rsidP="00190F4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ผลประโยชน์ในกำไรขาดทุนเบ็ดเสร็จอื่นที่เกี่ยวข้องกับผลประโยชน์ของพนักงานมีดังนี้</w:t>
      </w:r>
    </w:p>
    <w:p w14:paraId="7D6903CF" w14:textId="77777777" w:rsidR="00893A1E" w:rsidRPr="007C66D1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55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36"/>
        <w:gridCol w:w="925"/>
        <w:gridCol w:w="252"/>
        <w:gridCol w:w="1071"/>
        <w:gridCol w:w="248"/>
        <w:gridCol w:w="1053"/>
      </w:tblGrid>
      <w:tr w:rsidR="00893A1E" w:rsidRPr="00F1722E" w14:paraId="7DC64003" w14:textId="77777777" w:rsidTr="00D802A2">
        <w:tc>
          <w:tcPr>
            <w:tcW w:w="3780" w:type="dxa"/>
            <w:shd w:val="clear" w:color="auto" w:fill="auto"/>
          </w:tcPr>
          <w:p w14:paraId="40C40C5E" w14:textId="77777777" w:rsidR="00893A1E" w:rsidRPr="004D3B58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75" w:type="dxa"/>
            <w:gridSpan w:val="7"/>
            <w:shd w:val="clear" w:color="auto" w:fill="auto"/>
            <w:hideMark/>
          </w:tcPr>
          <w:p w14:paraId="3C1B48D7" w14:textId="77777777" w:rsidR="00893A1E" w:rsidRPr="00F1722E" w:rsidRDefault="00893A1E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(หน่วย : </w:t>
            </w:r>
            <w:r w:rsidR="00A03135" w:rsidRPr="00F1722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พัน</w:t>
            </w:r>
            <w:r w:rsidRPr="00F1722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893A1E" w:rsidRPr="00F1722E" w14:paraId="2090CDAC" w14:textId="77777777" w:rsidTr="00D802A2">
        <w:tc>
          <w:tcPr>
            <w:tcW w:w="3780" w:type="dxa"/>
            <w:shd w:val="clear" w:color="auto" w:fill="auto"/>
          </w:tcPr>
          <w:p w14:paraId="3992A01C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15371A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</w:tcPr>
          <w:p w14:paraId="4DEFAD9F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E48A0B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F3E29" w:rsidRPr="00F1722E" w14:paraId="6437DB54" w14:textId="77777777" w:rsidTr="00D802A2">
        <w:tc>
          <w:tcPr>
            <w:tcW w:w="3780" w:type="dxa"/>
            <w:shd w:val="clear" w:color="auto" w:fill="auto"/>
          </w:tcPr>
          <w:p w14:paraId="6E2EF4C2" w14:textId="77777777" w:rsidR="00BF3E29" w:rsidRPr="00F1722E" w:rsidRDefault="00BF3E29" w:rsidP="00BF3E29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7095F0" w14:textId="1CC4889F" w:rsidR="00BF3E29" w:rsidRPr="00F1722E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4DB8C" w14:textId="77777777" w:rsidR="00BF3E29" w:rsidRPr="00F1722E" w:rsidRDefault="00BF3E29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D76F03" w14:textId="3AFB917E" w:rsidR="00BF3E29" w:rsidRPr="00F1722E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252" w:type="dxa"/>
            <w:shd w:val="clear" w:color="auto" w:fill="auto"/>
          </w:tcPr>
          <w:p w14:paraId="5DCAA852" w14:textId="77777777" w:rsidR="00BF3E29" w:rsidRPr="00F1722E" w:rsidRDefault="00BF3E29" w:rsidP="00BF3E29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A830A6" w14:textId="3A461B54" w:rsidR="00BF3E29" w:rsidRPr="00F1722E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F287F" w14:textId="77777777" w:rsidR="00BF3E29" w:rsidRPr="00F1722E" w:rsidRDefault="00BF3E29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A161F5" w14:textId="60B921F8" w:rsidR="00BF3E29" w:rsidRPr="00F1722E" w:rsidRDefault="001D026C" w:rsidP="00BF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893A1E" w:rsidRPr="00F1722E" w14:paraId="5257044A" w14:textId="77777777" w:rsidTr="00D802A2">
        <w:tc>
          <w:tcPr>
            <w:tcW w:w="3780" w:type="dxa"/>
            <w:shd w:val="clear" w:color="auto" w:fill="auto"/>
          </w:tcPr>
          <w:p w14:paraId="4DE611DD" w14:textId="77777777" w:rsidR="00893A1E" w:rsidRPr="00F1722E" w:rsidRDefault="00893A1E" w:rsidP="00AE6BB0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817CA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C56550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CCB275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48E73135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579E16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</w:tcPr>
          <w:p w14:paraId="0458980C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DC6F8" w14:textId="77777777" w:rsidR="00893A1E" w:rsidRPr="00F1722E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D026C" w:rsidRPr="00D802A2" w14:paraId="431DEB37" w14:textId="77777777" w:rsidTr="00D802A2">
        <w:tc>
          <w:tcPr>
            <w:tcW w:w="3780" w:type="dxa"/>
            <w:shd w:val="clear" w:color="auto" w:fill="auto"/>
            <w:hideMark/>
          </w:tcPr>
          <w:p w14:paraId="6F4C6FCF" w14:textId="70173B23" w:rsidR="001D026C" w:rsidRPr="00D802A2" w:rsidRDefault="001D026C" w:rsidP="001D026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  <w:cs/>
              </w:rPr>
              <w:t>ผลกำไร</w:t>
            </w:r>
            <w:r w:rsidR="00E732F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E732FF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 w:rsidR="00E732FF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  <w:r w:rsidRPr="00D802A2">
              <w:rPr>
                <w:rFonts w:ascii="Browallia New" w:hAnsi="Browallia New" w:cs="Browallia New"/>
                <w:sz w:val="24"/>
                <w:szCs w:val="24"/>
                <w:cs/>
              </w:rPr>
              <w:t>ตามหลักคณิตศาสตร์ประกันภัยจากการเปลี่ยนแปลงของข้อสมมติฐานประสบการณ์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6A4BBD" w14:textId="004E1B4E" w:rsidR="001D026C" w:rsidRPr="00D802A2" w:rsidRDefault="00AD7A42" w:rsidP="00AD7A42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A4DB3" w:rsidRPr="00D802A2">
              <w:rPr>
                <w:rFonts w:ascii="Browallia New" w:hAnsi="Browallia New" w:cs="Browallia New"/>
                <w:sz w:val="24"/>
                <w:szCs w:val="24"/>
              </w:rPr>
              <w:t>9,993</w:t>
            </w:r>
            <w:r w:rsidRPr="00D802A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E86F19" w14:textId="77777777" w:rsidR="001D026C" w:rsidRPr="00D802A2" w:rsidRDefault="001D026C" w:rsidP="001D026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9FAD8F7" w14:textId="61D84818" w:rsidR="001D026C" w:rsidRPr="00D802A2" w:rsidRDefault="001D026C" w:rsidP="001D026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</w:rPr>
              <w:t xml:space="preserve">  -</w:t>
            </w:r>
          </w:p>
        </w:tc>
        <w:tc>
          <w:tcPr>
            <w:tcW w:w="252" w:type="dxa"/>
            <w:shd w:val="clear" w:color="auto" w:fill="auto"/>
          </w:tcPr>
          <w:p w14:paraId="37624F20" w14:textId="77777777" w:rsidR="001D026C" w:rsidRPr="00D802A2" w:rsidRDefault="001D026C" w:rsidP="001D026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825ED5" w14:textId="66B11F5A" w:rsidR="001D026C" w:rsidRPr="00D802A2" w:rsidRDefault="00F665CB" w:rsidP="00A543C2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</w:rPr>
              <w:t>1,874</w:t>
            </w:r>
          </w:p>
        </w:tc>
        <w:tc>
          <w:tcPr>
            <w:tcW w:w="248" w:type="dxa"/>
            <w:shd w:val="clear" w:color="auto" w:fill="auto"/>
          </w:tcPr>
          <w:p w14:paraId="117CF3EA" w14:textId="77777777" w:rsidR="001D026C" w:rsidRPr="00D802A2" w:rsidRDefault="001D026C" w:rsidP="001D026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  <w:hideMark/>
          </w:tcPr>
          <w:p w14:paraId="59418F29" w14:textId="103161A2" w:rsidR="001D026C" w:rsidRPr="00D802A2" w:rsidRDefault="001D026C" w:rsidP="001D026C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</w:p>
        </w:tc>
      </w:tr>
      <w:tr w:rsidR="001D026C" w:rsidRPr="00D802A2" w14:paraId="22FA8713" w14:textId="77777777" w:rsidTr="00D802A2">
        <w:tc>
          <w:tcPr>
            <w:tcW w:w="3780" w:type="dxa"/>
            <w:shd w:val="clear" w:color="auto" w:fill="auto"/>
            <w:hideMark/>
          </w:tcPr>
          <w:p w14:paraId="6DD581AE" w14:textId="62B91D68" w:rsidR="001D026C" w:rsidRPr="00D802A2" w:rsidRDefault="007C4064" w:rsidP="001D026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  <w:cs/>
              </w:rPr>
              <w:t>ผลกำไร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  <w:r w:rsidR="001D026C" w:rsidRPr="00D802A2">
              <w:rPr>
                <w:rFonts w:ascii="Browallia New" w:hAnsi="Browallia New" w:cs="Browallia New"/>
                <w:sz w:val="24"/>
                <w:szCs w:val="24"/>
                <w:cs/>
              </w:rPr>
              <w:t>ตามหลักคณิตศาสตร์ประกันภัยจากการเปลี่ยนแปลงสมมติฐานด้าน ประชากรศาสตร์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DCF536" w14:textId="19AEC1ED" w:rsidR="001D026C" w:rsidRPr="00D802A2" w:rsidRDefault="00C51E88" w:rsidP="00AD7A42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(1,045</w:t>
            </w:r>
            <w:r w:rsidR="00AD7A42" w:rsidRPr="00D802A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1B7DBFA" w14:textId="77777777" w:rsidR="001D026C" w:rsidRPr="00D802A2" w:rsidRDefault="001D026C" w:rsidP="001D026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center"/>
            <w:hideMark/>
          </w:tcPr>
          <w:p w14:paraId="657EEAF9" w14:textId="1C7E2967" w:rsidR="001D026C" w:rsidRPr="00D802A2" w:rsidRDefault="001D026C" w:rsidP="001D026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</w:rPr>
              <w:t xml:space="preserve">  -</w:t>
            </w:r>
          </w:p>
        </w:tc>
        <w:tc>
          <w:tcPr>
            <w:tcW w:w="252" w:type="dxa"/>
            <w:shd w:val="clear" w:color="auto" w:fill="auto"/>
          </w:tcPr>
          <w:p w14:paraId="5109348A" w14:textId="77777777" w:rsidR="001D026C" w:rsidRPr="00D802A2" w:rsidRDefault="001D026C" w:rsidP="001D026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931630E" w14:textId="004CEBDF" w:rsidR="001D026C" w:rsidRPr="00D802A2" w:rsidRDefault="004568EC" w:rsidP="00560810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A4DB3" w:rsidRPr="00D802A2">
              <w:rPr>
                <w:rFonts w:ascii="Browallia New" w:hAnsi="Browallia New" w:cs="Browallia New"/>
                <w:sz w:val="24"/>
                <w:szCs w:val="24"/>
                <w:lang w:val="en-GB"/>
              </w:rPr>
              <w:t>1,064</w:t>
            </w:r>
            <w:r w:rsidR="00F665CB" w:rsidRPr="00D802A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6B1F085" w14:textId="77777777" w:rsidR="001D026C" w:rsidRPr="00D802A2" w:rsidRDefault="001D026C" w:rsidP="001D026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22409756" w14:textId="0062338B" w:rsidR="001D026C" w:rsidRPr="00D802A2" w:rsidRDefault="001D026C" w:rsidP="001D026C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</w:tr>
      <w:tr w:rsidR="001D026C" w:rsidRPr="00D802A2" w14:paraId="533A040D" w14:textId="77777777" w:rsidTr="00D802A2">
        <w:tc>
          <w:tcPr>
            <w:tcW w:w="3780" w:type="dxa"/>
            <w:shd w:val="clear" w:color="auto" w:fill="auto"/>
            <w:hideMark/>
          </w:tcPr>
          <w:p w14:paraId="001CACA9" w14:textId="7F6B89A5" w:rsidR="001D026C" w:rsidRPr="00D802A2" w:rsidRDefault="007C4064" w:rsidP="001D026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  <w:cs/>
              </w:rPr>
              <w:t>ผลกำไร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  <w:r w:rsidR="001D026C" w:rsidRPr="00D802A2">
              <w:rPr>
                <w:rFonts w:ascii="Browallia New" w:hAnsi="Browallia New" w:cs="Browallia New"/>
                <w:sz w:val="24"/>
                <w:szCs w:val="24"/>
                <w:cs/>
              </w:rPr>
              <w:t>ตามหลักคณิตศาสตร์ประกันภัยจากการเปลี่ยนแปลงของข้อสมมติฐานทางการเงิน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18912E" w14:textId="76362009" w:rsidR="001D026C" w:rsidRPr="00D802A2" w:rsidRDefault="00DA4DB3" w:rsidP="00AD7A42">
            <w:pPr>
              <w:tabs>
                <w:tab w:val="clear" w:pos="454"/>
                <w:tab w:val="left" w:pos="394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</w:rPr>
              <w:t>495</w:t>
            </w:r>
          </w:p>
        </w:tc>
        <w:tc>
          <w:tcPr>
            <w:tcW w:w="236" w:type="dxa"/>
            <w:shd w:val="clear" w:color="auto" w:fill="auto"/>
          </w:tcPr>
          <w:p w14:paraId="34867DFC" w14:textId="77777777" w:rsidR="001D026C" w:rsidRPr="00D802A2" w:rsidRDefault="001D026C" w:rsidP="001D026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  <w:hideMark/>
          </w:tcPr>
          <w:p w14:paraId="269C0078" w14:textId="3F1C6774" w:rsidR="001D026C" w:rsidRPr="00D802A2" w:rsidRDefault="001D026C" w:rsidP="001D026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</w:rPr>
              <w:t xml:space="preserve">  -</w:t>
            </w:r>
          </w:p>
        </w:tc>
        <w:tc>
          <w:tcPr>
            <w:tcW w:w="252" w:type="dxa"/>
            <w:shd w:val="clear" w:color="auto" w:fill="auto"/>
          </w:tcPr>
          <w:p w14:paraId="49CABFDA" w14:textId="77777777" w:rsidR="001D026C" w:rsidRPr="00D802A2" w:rsidRDefault="001D026C" w:rsidP="001D026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22EFA3F" w14:textId="2009B705" w:rsidR="001D026C" w:rsidRPr="00D802A2" w:rsidRDefault="00DA4DB3" w:rsidP="00560810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248" w:type="dxa"/>
            <w:shd w:val="clear" w:color="auto" w:fill="auto"/>
          </w:tcPr>
          <w:p w14:paraId="5F42F383" w14:textId="77777777" w:rsidR="001D026C" w:rsidRPr="00D802A2" w:rsidRDefault="001D026C" w:rsidP="001D026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  <w:hideMark/>
          </w:tcPr>
          <w:p w14:paraId="2684E460" w14:textId="2ADC5F4B" w:rsidR="001D026C" w:rsidRPr="00D802A2" w:rsidRDefault="001D026C" w:rsidP="001D026C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D802A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D026C" w:rsidRPr="004D3B58" w14:paraId="59ABB0BF" w14:textId="77777777" w:rsidTr="00D802A2">
        <w:trPr>
          <w:trHeight w:val="36"/>
        </w:trPr>
        <w:tc>
          <w:tcPr>
            <w:tcW w:w="3780" w:type="dxa"/>
            <w:shd w:val="clear" w:color="auto" w:fill="auto"/>
            <w:hideMark/>
          </w:tcPr>
          <w:p w14:paraId="73BA4401" w14:textId="77777777" w:rsidR="001D026C" w:rsidRPr="00D802A2" w:rsidRDefault="001D026C" w:rsidP="001D026C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  <w:r w:rsidRPr="00D802A2">
              <w:rPr>
                <w:rStyle w:val="hps"/>
                <w:rFonts w:ascii="Browallia New" w:hAnsi="Browallia New" w:cs="Browallia New"/>
                <w:sz w:val="24"/>
                <w:szCs w:val="24"/>
                <w:cs/>
              </w:rPr>
              <w:t>รว</w:t>
            </w:r>
            <w:r w:rsidRPr="00D802A2">
              <w:rPr>
                <w:rStyle w:val="hps"/>
                <w:rFonts w:ascii="Browallia New" w:hAnsi="Browallia New" w:cs="Browallia New" w:hint="cs"/>
                <w:sz w:val="24"/>
                <w:szCs w:val="24"/>
                <w:cs/>
              </w:rPr>
              <w:t>ม</w:t>
            </w:r>
            <w:r w:rsidRPr="00D802A2">
              <w:rPr>
                <w:rFonts w:ascii="Browallia New" w:hAnsi="Browallia New" w:cs="Browallia New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BCFE009" w14:textId="305A8C7D" w:rsidR="001D026C" w:rsidRPr="00D802A2" w:rsidRDefault="00AD7A42" w:rsidP="00AD7A42">
            <w:pPr>
              <w:tabs>
                <w:tab w:val="clear" w:pos="227"/>
                <w:tab w:val="clear" w:pos="454"/>
                <w:tab w:val="left" w:pos="394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</w:rPr>
              <w:t>(10,</w:t>
            </w:r>
            <w:r w:rsidR="00DA4DB3" w:rsidRPr="00D802A2">
              <w:rPr>
                <w:rFonts w:ascii="Browallia New" w:hAnsi="Browallia New" w:cs="Browallia New"/>
                <w:sz w:val="24"/>
                <w:szCs w:val="24"/>
              </w:rPr>
              <w:t>543</w:t>
            </w:r>
            <w:r w:rsidRPr="00D802A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294E9" w14:textId="77777777" w:rsidR="001D026C" w:rsidRPr="00D802A2" w:rsidRDefault="001D026C" w:rsidP="001D0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  <w:hideMark/>
          </w:tcPr>
          <w:p w14:paraId="29A767BE" w14:textId="50C3574B" w:rsidR="001D026C" w:rsidRPr="00D802A2" w:rsidRDefault="001D026C" w:rsidP="001D026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</w:rPr>
              <w:t xml:space="preserve">  - </w:t>
            </w:r>
          </w:p>
        </w:tc>
        <w:tc>
          <w:tcPr>
            <w:tcW w:w="252" w:type="dxa"/>
            <w:shd w:val="clear" w:color="auto" w:fill="auto"/>
          </w:tcPr>
          <w:p w14:paraId="1643A73D" w14:textId="77777777" w:rsidR="001D026C" w:rsidRPr="00D802A2" w:rsidRDefault="001D026C" w:rsidP="001D0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C738B84" w14:textId="2019BF88" w:rsidR="001D026C" w:rsidRPr="00D802A2" w:rsidRDefault="00F665CB" w:rsidP="0056081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248" w:type="dxa"/>
            <w:shd w:val="clear" w:color="auto" w:fill="auto"/>
          </w:tcPr>
          <w:p w14:paraId="37BC1990" w14:textId="77777777" w:rsidR="001D026C" w:rsidRPr="00D802A2" w:rsidRDefault="001D026C" w:rsidP="001D02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  <w:hideMark/>
          </w:tcPr>
          <w:p w14:paraId="462D79EF" w14:textId="72A5649E" w:rsidR="001D026C" w:rsidRPr="00F1722E" w:rsidRDefault="001D026C" w:rsidP="001D026C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802A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2AA870F2" w14:textId="77777777" w:rsidR="00893A1E" w:rsidRPr="007C66D1" w:rsidRDefault="00893A1E" w:rsidP="00AE6BB0">
      <w:pPr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1B01BA6D" w14:textId="7FE52EDF" w:rsidR="00893A1E" w:rsidRDefault="003A6FDF" w:rsidP="00AE6BB0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รายการ</w:t>
      </w:r>
      <w:r w:rsidR="00893A1E">
        <w:rPr>
          <w:rFonts w:ascii="Browallia New" w:hAnsi="Browallia New" w:cs="Browallia New"/>
          <w:sz w:val="28"/>
          <w:szCs w:val="28"/>
          <w:cs/>
          <w:lang w:val="en-GB"/>
        </w:rPr>
        <w:t xml:space="preserve">ทั้งหมดข้างต้นจะถูกรวมอยู่ในรายการที่ไม่ต้องจัดประเภทใหม่เข้าไปไว้ในงบกำไรหรือขาดทุนใน </w:t>
      </w:r>
      <w:r w:rsidR="00893A1E" w:rsidRPr="00F1722E">
        <w:rPr>
          <w:rFonts w:ascii="Browallia New" w:hAnsi="Browallia New" w:cs="Browallia New"/>
          <w:sz w:val="28"/>
          <w:szCs w:val="28"/>
          <w:cs/>
          <w:lang w:val="en-GB"/>
        </w:rPr>
        <w:t>ภายหลัง</w:t>
      </w:r>
    </w:p>
    <w:p w14:paraId="16442E08" w14:textId="50A696B0" w:rsidR="006B2FE8" w:rsidRDefault="006B2FE8" w:rsidP="00AE6BB0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21EFB71B" w14:textId="04504022" w:rsidR="006B2FE8" w:rsidRDefault="006B2FE8" w:rsidP="00AE6BB0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15B90A1B" w14:textId="76C578A9" w:rsidR="006B2FE8" w:rsidRDefault="006B2FE8" w:rsidP="00AE6BB0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10B2D6D8" w14:textId="37E8E23A" w:rsidR="006B2FE8" w:rsidRDefault="006B2FE8" w:rsidP="00AE6BB0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7C3BA907" w14:textId="17D06935" w:rsidR="006B2FE8" w:rsidRDefault="006B2FE8" w:rsidP="00AE6BB0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3160CCE1" w14:textId="69A0972C" w:rsidR="006B2FE8" w:rsidRDefault="006B2FE8" w:rsidP="00AE6BB0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50D45F1B" w14:textId="7E516CC4" w:rsidR="006B2FE8" w:rsidRDefault="006B2FE8" w:rsidP="00AE6BB0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14C692DE" w14:textId="20FD0546" w:rsidR="006B2FE8" w:rsidRDefault="006B2FE8" w:rsidP="00AE6BB0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25C011DE" w14:textId="77777777" w:rsidR="006B2FE8" w:rsidRPr="00F1722E" w:rsidRDefault="006B2FE8" w:rsidP="00AE6BB0">
      <w:pPr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042EDE9F" w14:textId="77777777" w:rsidR="00893A1E" w:rsidRPr="00F1722E" w:rsidRDefault="00893A1E" w:rsidP="00190F4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1722E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การวิเคราะห์ความอ่อนไหว</w:t>
      </w:r>
    </w:p>
    <w:p w14:paraId="151F340F" w14:textId="77777777" w:rsidR="00893A1E" w:rsidRPr="00BB47D4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637FA4" w14:textId="547A3768" w:rsidR="004171A4" w:rsidRDefault="00893A1E" w:rsidP="006B2FE8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1722E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32C19CC9" w14:textId="48A886E3" w:rsidR="004171A4" w:rsidRDefault="004171A4" w:rsidP="00AE6BB0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Style w:val="TableGrid"/>
        <w:tblW w:w="855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3780"/>
        <w:gridCol w:w="1185"/>
        <w:gridCol w:w="1170"/>
        <w:gridCol w:w="1245"/>
        <w:gridCol w:w="1170"/>
      </w:tblGrid>
      <w:tr w:rsidR="00081923" w:rsidRPr="004D3B58" w14:paraId="37D7942B" w14:textId="77777777" w:rsidTr="00081923">
        <w:tc>
          <w:tcPr>
            <w:tcW w:w="3780" w:type="dxa"/>
            <w:shd w:val="clear" w:color="auto" w:fill="auto"/>
            <w:vAlign w:val="bottom"/>
          </w:tcPr>
          <w:p w14:paraId="0C2871FD" w14:textId="77777777" w:rsidR="00081923" w:rsidRPr="004D3B58" w:rsidRDefault="00081923" w:rsidP="00804F7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4770" w:type="dxa"/>
            <w:gridSpan w:val="4"/>
            <w:shd w:val="clear" w:color="auto" w:fill="auto"/>
            <w:vAlign w:val="bottom"/>
            <w:hideMark/>
          </w:tcPr>
          <w:p w14:paraId="06A9B6D4" w14:textId="77777777" w:rsidR="00081923" w:rsidRPr="004D3B58" w:rsidRDefault="00081923" w:rsidP="00804F76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4D3B58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: </w:t>
            </w: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081923" w:rsidRPr="004D3B58" w14:paraId="0628C921" w14:textId="77777777" w:rsidTr="00081923">
        <w:tc>
          <w:tcPr>
            <w:tcW w:w="3780" w:type="dxa"/>
            <w:shd w:val="clear" w:color="auto" w:fill="auto"/>
            <w:vAlign w:val="bottom"/>
          </w:tcPr>
          <w:p w14:paraId="645C1574" w14:textId="77777777" w:rsidR="00081923" w:rsidRPr="004D3B58" w:rsidRDefault="00081923" w:rsidP="00804F7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  <w:hideMark/>
          </w:tcPr>
          <w:p w14:paraId="3BAFE932" w14:textId="77777777" w:rsidR="00081923" w:rsidRPr="004D3B5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  <w:hideMark/>
          </w:tcPr>
          <w:p w14:paraId="6691E5C6" w14:textId="77777777" w:rsidR="00081923" w:rsidRPr="00F1722E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81923" w:rsidRPr="004D3B58" w14:paraId="1428E603" w14:textId="77777777" w:rsidTr="00081923">
        <w:tc>
          <w:tcPr>
            <w:tcW w:w="3780" w:type="dxa"/>
            <w:shd w:val="clear" w:color="auto" w:fill="auto"/>
            <w:vAlign w:val="bottom"/>
          </w:tcPr>
          <w:p w14:paraId="65B8B58D" w14:textId="77777777" w:rsidR="00081923" w:rsidRPr="004D3B58" w:rsidRDefault="00081923" w:rsidP="00804F7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</w:tcPr>
          <w:p w14:paraId="7A19D5C2" w14:textId="77777777" w:rsidR="00081923" w:rsidRPr="004D3B5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</w:tcPr>
          <w:p w14:paraId="4C2A7720" w14:textId="77777777" w:rsidR="00081923" w:rsidRPr="00F1722E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081923" w:rsidRPr="004D3B58" w14:paraId="2F659DF8" w14:textId="77777777" w:rsidTr="00081923">
        <w:tc>
          <w:tcPr>
            <w:tcW w:w="3780" w:type="dxa"/>
            <w:shd w:val="clear" w:color="auto" w:fill="auto"/>
            <w:vAlign w:val="bottom"/>
            <w:hideMark/>
          </w:tcPr>
          <w:p w14:paraId="000CBD56" w14:textId="77777777" w:rsidR="00081923" w:rsidRPr="004D3B58" w:rsidRDefault="00081923" w:rsidP="00804F76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03C84138" w14:textId="77777777" w:rsidR="00081923" w:rsidRPr="004D3B5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</w:p>
          <w:p w14:paraId="347AC4EE" w14:textId="77777777" w:rsidR="00081923" w:rsidRPr="004D3B5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4D3B58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4D3B58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4E1BFCF" w14:textId="77777777" w:rsidR="00081923" w:rsidRPr="004D3B5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</w:t>
            </w:r>
          </w:p>
          <w:p w14:paraId="43885EA9" w14:textId="77777777" w:rsidR="00081923" w:rsidRPr="004D3B58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4D3B58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4D3B58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14:paraId="61A459E7" w14:textId="77777777" w:rsidR="00081923" w:rsidRPr="00F1722E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  <w:r w:rsidRPr="00F1722E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F1722E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919CAF5" w14:textId="77777777" w:rsidR="00081923" w:rsidRPr="00F1722E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 </w:t>
            </w:r>
          </w:p>
          <w:p w14:paraId="6D8C0340" w14:textId="77777777" w:rsidR="00081923" w:rsidRPr="00F1722E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F1722E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</w:tr>
      <w:tr w:rsidR="00081923" w:rsidRPr="004D3B58" w14:paraId="7F547292" w14:textId="77777777" w:rsidTr="00081923">
        <w:tc>
          <w:tcPr>
            <w:tcW w:w="3780" w:type="dxa"/>
            <w:shd w:val="clear" w:color="auto" w:fill="auto"/>
            <w:hideMark/>
          </w:tcPr>
          <w:p w14:paraId="686A0656" w14:textId="77777777" w:rsidR="00081923" w:rsidRPr="004D3B58" w:rsidRDefault="00081923" w:rsidP="00804F76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468209E0" w14:textId="77777777" w:rsidR="00081923" w:rsidRPr="004D3B58" w:rsidRDefault="00081923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5C1C127" w14:textId="77777777" w:rsidR="00081923" w:rsidRPr="004D3B58" w:rsidRDefault="00081923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751BA26C" w14:textId="77777777" w:rsidR="00081923" w:rsidRPr="00F1722E" w:rsidRDefault="00081923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032FE59" w14:textId="77777777" w:rsidR="00081923" w:rsidRPr="00F1722E" w:rsidRDefault="00081923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081923" w:rsidRPr="004D3B58" w14:paraId="294FF9DE" w14:textId="77777777" w:rsidTr="00081923">
        <w:tc>
          <w:tcPr>
            <w:tcW w:w="3780" w:type="dxa"/>
            <w:shd w:val="clear" w:color="auto" w:fill="auto"/>
            <w:hideMark/>
          </w:tcPr>
          <w:p w14:paraId="65BC4DDD" w14:textId="77777777" w:rsidR="00081923" w:rsidRPr="004D3B58" w:rsidRDefault="00081923" w:rsidP="00804F76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403F6D3" w14:textId="77777777" w:rsidR="00081923" w:rsidRPr="004D3B58" w:rsidRDefault="00081923" w:rsidP="00804F7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(605)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0A078" w14:textId="77777777" w:rsidR="00081923" w:rsidRPr="004D3B58" w:rsidRDefault="00081923" w:rsidP="00804F7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667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9B8EEB1" w14:textId="77777777" w:rsidR="00081923" w:rsidRPr="00F1722E" w:rsidRDefault="00081923" w:rsidP="00804F7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(267)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A9C0A3" w14:textId="77777777" w:rsidR="00081923" w:rsidRPr="00F1722E" w:rsidRDefault="00081923" w:rsidP="00804F7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287</w:t>
            </w:r>
          </w:p>
        </w:tc>
      </w:tr>
      <w:tr w:rsidR="00081923" w:rsidRPr="00570FE5" w14:paraId="71AD4DA1" w14:textId="77777777" w:rsidTr="00081923">
        <w:tc>
          <w:tcPr>
            <w:tcW w:w="3780" w:type="dxa"/>
            <w:shd w:val="clear" w:color="auto" w:fill="auto"/>
          </w:tcPr>
          <w:p w14:paraId="7C318C84" w14:textId="77777777" w:rsidR="00081923" w:rsidRPr="00570FE5" w:rsidRDefault="00081923" w:rsidP="00804F76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13E8A01D" w14:textId="77777777" w:rsidR="00081923" w:rsidRPr="00570FE5" w:rsidRDefault="00081923" w:rsidP="00804F7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E532B43" w14:textId="77777777" w:rsidR="00081923" w:rsidRPr="00570FE5" w:rsidRDefault="00081923" w:rsidP="00804F7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37AF820E" w14:textId="77777777" w:rsidR="00081923" w:rsidRPr="00F1722E" w:rsidRDefault="00081923" w:rsidP="00804F7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31D2F52" w14:textId="77777777" w:rsidR="00081923" w:rsidRPr="00F1722E" w:rsidRDefault="00081923" w:rsidP="00804F7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081923" w:rsidRPr="004D3B58" w14:paraId="504874C1" w14:textId="77777777" w:rsidTr="00081923">
        <w:tc>
          <w:tcPr>
            <w:tcW w:w="3780" w:type="dxa"/>
            <w:shd w:val="clear" w:color="auto" w:fill="auto"/>
            <w:vAlign w:val="bottom"/>
            <w:hideMark/>
          </w:tcPr>
          <w:p w14:paraId="20880876" w14:textId="77777777" w:rsidR="00081923" w:rsidRPr="004D3B58" w:rsidRDefault="00081923" w:rsidP="00804F7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B94ACB" w14:textId="77777777" w:rsidR="00081923" w:rsidRPr="004D3B58" w:rsidRDefault="00081923" w:rsidP="00804F7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7722DD" w14:textId="77777777" w:rsidR="00081923" w:rsidRPr="004D3B58" w:rsidRDefault="00081923" w:rsidP="00804F7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D815F50" w14:textId="77777777" w:rsidR="00081923" w:rsidRPr="00F1722E" w:rsidRDefault="00081923" w:rsidP="00804F7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32508A" w14:textId="77777777" w:rsidR="00081923" w:rsidRPr="00F1722E" w:rsidRDefault="00081923" w:rsidP="00804F7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081923" w:rsidRPr="004D3B58" w14:paraId="66AB46D6" w14:textId="77777777" w:rsidTr="00081923">
        <w:tc>
          <w:tcPr>
            <w:tcW w:w="3780" w:type="dxa"/>
            <w:shd w:val="clear" w:color="auto" w:fill="auto"/>
            <w:hideMark/>
          </w:tcPr>
          <w:p w14:paraId="06B3F9EA" w14:textId="77777777" w:rsidR="00081923" w:rsidRPr="004D3B58" w:rsidRDefault="00081923" w:rsidP="00804F76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874BC4" w14:textId="77777777" w:rsidR="00081923" w:rsidRPr="004D3B58" w:rsidRDefault="00081923" w:rsidP="00804F7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669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27C29" w14:textId="77777777" w:rsidR="00081923" w:rsidRPr="004D3B58" w:rsidRDefault="00081923" w:rsidP="00804F7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(616)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912288F" w14:textId="77777777" w:rsidR="00081923" w:rsidRPr="00F1722E" w:rsidRDefault="00081923" w:rsidP="00804F7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282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AAC93" w14:textId="77777777" w:rsidR="00081923" w:rsidRPr="00F1722E" w:rsidRDefault="00081923" w:rsidP="00804F7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(266)</w:t>
            </w:r>
          </w:p>
        </w:tc>
      </w:tr>
      <w:tr w:rsidR="00081923" w:rsidRPr="00570FE5" w14:paraId="74917F01" w14:textId="77777777" w:rsidTr="00081923">
        <w:tc>
          <w:tcPr>
            <w:tcW w:w="3780" w:type="dxa"/>
            <w:shd w:val="clear" w:color="auto" w:fill="auto"/>
          </w:tcPr>
          <w:p w14:paraId="53C96BDD" w14:textId="77777777" w:rsidR="00081923" w:rsidRPr="00570FE5" w:rsidRDefault="00081923" w:rsidP="00804F76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713BDB3E" w14:textId="77777777" w:rsidR="00081923" w:rsidRPr="00570FE5" w:rsidRDefault="00081923" w:rsidP="00804F7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056D130" w14:textId="77777777" w:rsidR="00081923" w:rsidRPr="00570FE5" w:rsidRDefault="00081923" w:rsidP="00804F7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3DA3D510" w14:textId="77777777" w:rsidR="00081923" w:rsidRPr="00F1722E" w:rsidRDefault="00081923" w:rsidP="00804F7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1318A3F" w14:textId="77777777" w:rsidR="00081923" w:rsidRPr="00F1722E" w:rsidRDefault="00081923" w:rsidP="00804F7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081923" w:rsidRPr="00570FE5" w14:paraId="48089AD6" w14:textId="77777777" w:rsidTr="00081923">
        <w:tc>
          <w:tcPr>
            <w:tcW w:w="3780" w:type="dxa"/>
            <w:shd w:val="clear" w:color="auto" w:fill="auto"/>
            <w:vAlign w:val="bottom"/>
          </w:tcPr>
          <w:p w14:paraId="0CC24DB1" w14:textId="77777777" w:rsidR="00081923" w:rsidRPr="00570FE5" w:rsidRDefault="00081923" w:rsidP="00804F76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52B2A63" w14:textId="77777777" w:rsidR="00081923" w:rsidRPr="00570FE5" w:rsidRDefault="00081923" w:rsidP="00804F7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5DC73" w14:textId="77777777" w:rsidR="00081923" w:rsidRPr="00570FE5" w:rsidRDefault="00081923" w:rsidP="00804F7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FE7025D" w14:textId="77777777" w:rsidR="00081923" w:rsidRPr="00F1722E" w:rsidRDefault="00081923" w:rsidP="00804F7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529AC7" w14:textId="77777777" w:rsidR="00081923" w:rsidRPr="00F1722E" w:rsidRDefault="00081923" w:rsidP="00804F76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081923" w:rsidRPr="00570FE5" w14:paraId="4D3F12C5" w14:textId="77777777" w:rsidTr="00B51B41">
        <w:tc>
          <w:tcPr>
            <w:tcW w:w="3780" w:type="dxa"/>
            <w:shd w:val="clear" w:color="auto" w:fill="auto"/>
          </w:tcPr>
          <w:p w14:paraId="0D28D5B8" w14:textId="77777777" w:rsidR="00081923" w:rsidRPr="00570FE5" w:rsidRDefault="00081923" w:rsidP="00804F76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29B9C61" w14:textId="77777777" w:rsidR="00081923" w:rsidRPr="001F36C0" w:rsidRDefault="00081923" w:rsidP="00B51B4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(692</w:t>
            </w: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CB1957" w14:textId="77777777" w:rsidR="00081923" w:rsidRPr="00570FE5" w:rsidRDefault="00081923" w:rsidP="00B51B4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578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8981238" w14:textId="77777777" w:rsidR="00081923" w:rsidRPr="00F1722E" w:rsidRDefault="00081923" w:rsidP="00B51B4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(293)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FD29A" w14:textId="77777777" w:rsidR="00081923" w:rsidRPr="00F1722E" w:rsidRDefault="00081923" w:rsidP="00B51B4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314</w:t>
            </w:r>
          </w:p>
        </w:tc>
      </w:tr>
      <w:tr w:rsidR="00B51B41" w:rsidRPr="00570FE5" w14:paraId="33D99AE7" w14:textId="77777777" w:rsidTr="00B51B41">
        <w:tc>
          <w:tcPr>
            <w:tcW w:w="3780" w:type="dxa"/>
            <w:shd w:val="clear" w:color="auto" w:fill="auto"/>
          </w:tcPr>
          <w:p w14:paraId="00FB53C1" w14:textId="77777777" w:rsidR="00B51B41" w:rsidRPr="00B51B41" w:rsidRDefault="00B51B41" w:rsidP="00804F76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4C8C95D" w14:textId="77777777" w:rsidR="00B51B41" w:rsidRDefault="00B51B41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E1BBBE" w14:textId="77777777" w:rsidR="00B51B41" w:rsidRDefault="00B51B41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FEC4DDA" w14:textId="77777777" w:rsidR="00B51B41" w:rsidRDefault="00B51B41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737844" w14:textId="77777777" w:rsidR="00B51B41" w:rsidRDefault="00B51B41" w:rsidP="00804F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</w:tbl>
    <w:p w14:paraId="34915537" w14:textId="4A33799A" w:rsidR="001608DB" w:rsidRDefault="001608DB" w:rsidP="00EB33CE">
      <w:pPr>
        <w:tabs>
          <w:tab w:val="clear" w:pos="454"/>
          <w:tab w:val="left" w:pos="720"/>
        </w:tabs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855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185"/>
        <w:gridCol w:w="1170"/>
        <w:gridCol w:w="1245"/>
        <w:gridCol w:w="1170"/>
      </w:tblGrid>
      <w:tr w:rsidR="001608DB" w:rsidRPr="004D3B58" w14:paraId="2A9BA13B" w14:textId="77777777" w:rsidTr="0009128E">
        <w:tc>
          <w:tcPr>
            <w:tcW w:w="3780" w:type="dxa"/>
            <w:vAlign w:val="bottom"/>
          </w:tcPr>
          <w:p w14:paraId="467EDDC5" w14:textId="77777777" w:rsidR="001608DB" w:rsidRPr="004D3B58" w:rsidRDefault="001608DB" w:rsidP="00C45C18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4770" w:type="dxa"/>
            <w:gridSpan w:val="4"/>
            <w:vAlign w:val="bottom"/>
            <w:hideMark/>
          </w:tcPr>
          <w:p w14:paraId="0C0EB0A7" w14:textId="77777777" w:rsidR="001608DB" w:rsidRPr="004D3B58" w:rsidRDefault="001608DB" w:rsidP="00C45C18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4D3B58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: </w:t>
            </w: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1608DB" w:rsidRPr="004D3B58" w14:paraId="453AFCFF" w14:textId="77777777" w:rsidTr="0009128E">
        <w:tc>
          <w:tcPr>
            <w:tcW w:w="3780" w:type="dxa"/>
            <w:vAlign w:val="bottom"/>
          </w:tcPr>
          <w:p w14:paraId="2F850E81" w14:textId="77777777" w:rsidR="001608DB" w:rsidRPr="004D3B58" w:rsidRDefault="001608DB" w:rsidP="00C45C18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  <w:hideMark/>
          </w:tcPr>
          <w:p w14:paraId="1E8A3BF0" w14:textId="77777777" w:rsidR="001608DB" w:rsidRPr="004D3B58" w:rsidRDefault="001608DB" w:rsidP="00C45C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2"/>
            <w:vAlign w:val="bottom"/>
            <w:hideMark/>
          </w:tcPr>
          <w:p w14:paraId="382A2E32" w14:textId="77777777" w:rsidR="001608DB" w:rsidRPr="002C69A9" w:rsidRDefault="001608DB" w:rsidP="00C45C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2C69A9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1608DB" w:rsidRPr="004D3B58" w14:paraId="602E42C1" w14:textId="77777777" w:rsidTr="0009128E">
        <w:tc>
          <w:tcPr>
            <w:tcW w:w="3780" w:type="dxa"/>
            <w:vAlign w:val="bottom"/>
          </w:tcPr>
          <w:p w14:paraId="03088B65" w14:textId="77777777" w:rsidR="001608DB" w:rsidRPr="004D3B58" w:rsidRDefault="001608DB" w:rsidP="00C45C18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</w:tcPr>
          <w:p w14:paraId="79D8637A" w14:textId="236FDD5E" w:rsidR="001608DB" w:rsidRPr="004D3B58" w:rsidRDefault="001608DB" w:rsidP="00C45C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3E29"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 w:rsidR="00BB706A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2415" w:type="dxa"/>
            <w:gridSpan w:val="2"/>
            <w:vAlign w:val="bottom"/>
          </w:tcPr>
          <w:p w14:paraId="7D6D2B97" w14:textId="3C8C8BCF" w:rsidR="001608DB" w:rsidRPr="002C69A9" w:rsidRDefault="00722716" w:rsidP="00C45C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1608DB" w:rsidRPr="004D3B58" w14:paraId="3D76DEA4" w14:textId="77777777" w:rsidTr="0009128E">
        <w:tc>
          <w:tcPr>
            <w:tcW w:w="3780" w:type="dxa"/>
            <w:vAlign w:val="bottom"/>
            <w:hideMark/>
          </w:tcPr>
          <w:p w14:paraId="69C3CC8A" w14:textId="77777777" w:rsidR="001608DB" w:rsidRPr="004D3B58" w:rsidRDefault="001608DB" w:rsidP="00C45C18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178AAF97" w14:textId="77777777" w:rsidR="001608DB" w:rsidRPr="004D3B58" w:rsidRDefault="001608DB" w:rsidP="00C45C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</w:p>
          <w:p w14:paraId="3E7EE515" w14:textId="77777777" w:rsidR="001608DB" w:rsidRPr="004D3B58" w:rsidRDefault="001608DB" w:rsidP="00C45C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4D3B58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4D3B58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5273D6F" w14:textId="77777777" w:rsidR="001608DB" w:rsidRPr="004D3B58" w:rsidRDefault="001608DB" w:rsidP="00C45C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</w:t>
            </w:r>
          </w:p>
          <w:p w14:paraId="6D6C86E4" w14:textId="77777777" w:rsidR="001608DB" w:rsidRPr="004D3B58" w:rsidRDefault="001608DB" w:rsidP="00C45C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4D3B58">
              <w:rPr>
                <w:rFonts w:ascii="Browallia New" w:hAnsi="Browallia New" w:cs="Browallia New"/>
                <w:sz w:val="24"/>
                <w:szCs w:val="24"/>
              </w:rPr>
              <w:t>0.5-</w:t>
            </w:r>
            <w:r w:rsidRPr="004D3B58">
              <w:rPr>
                <w:rFonts w:ascii="Browallia New" w:hAnsi="Browallia New" w:cs="Browalli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1245" w:type="dxa"/>
            <w:vAlign w:val="bottom"/>
            <w:hideMark/>
          </w:tcPr>
          <w:p w14:paraId="777FC22D" w14:textId="77777777" w:rsidR="001608DB" w:rsidRPr="002C69A9" w:rsidRDefault="001608DB" w:rsidP="00C45C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2C69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   </w:t>
            </w:r>
            <w:r w:rsidRPr="002C69A9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2C69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2C69A9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  <w:tc>
          <w:tcPr>
            <w:tcW w:w="1170" w:type="dxa"/>
            <w:vAlign w:val="bottom"/>
            <w:hideMark/>
          </w:tcPr>
          <w:p w14:paraId="7B49212B" w14:textId="77777777" w:rsidR="001608DB" w:rsidRPr="002C69A9" w:rsidRDefault="001608DB" w:rsidP="00C45C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C69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   </w:t>
            </w:r>
          </w:p>
          <w:p w14:paraId="3F8A7352" w14:textId="77777777" w:rsidR="001608DB" w:rsidRPr="002C69A9" w:rsidRDefault="001608DB" w:rsidP="00C45C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2C69A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2C69A9">
              <w:rPr>
                <w:rFonts w:ascii="Browallia New" w:hAnsi="Browallia New" w:cs="Browallia New"/>
                <w:sz w:val="24"/>
                <w:szCs w:val="24"/>
              </w:rPr>
              <w:t>0.5</w:t>
            </w:r>
          </w:p>
        </w:tc>
      </w:tr>
      <w:tr w:rsidR="001608DB" w:rsidRPr="004D3B58" w14:paraId="0FBFA942" w14:textId="77777777" w:rsidTr="0009128E">
        <w:tc>
          <w:tcPr>
            <w:tcW w:w="3780" w:type="dxa"/>
            <w:hideMark/>
          </w:tcPr>
          <w:p w14:paraId="144808DB" w14:textId="77777777" w:rsidR="001608DB" w:rsidRPr="004D3B58" w:rsidRDefault="001608DB" w:rsidP="00C45C18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2A8873C8" w14:textId="77777777" w:rsidR="001608DB" w:rsidRPr="004D3B58" w:rsidRDefault="001608DB" w:rsidP="00C45C1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FCE784D" w14:textId="77777777" w:rsidR="001608DB" w:rsidRPr="004D3B58" w:rsidRDefault="001608DB" w:rsidP="00C45C1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</w:tcPr>
          <w:p w14:paraId="3EEA081A" w14:textId="77777777" w:rsidR="001608DB" w:rsidRPr="002C69A9" w:rsidRDefault="001608DB" w:rsidP="00C45C1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33459707" w14:textId="77777777" w:rsidR="001608DB" w:rsidRPr="002C69A9" w:rsidRDefault="001608DB" w:rsidP="00C45C1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722716" w:rsidRPr="004D3B58" w14:paraId="427CD915" w14:textId="77777777" w:rsidTr="0009128E">
        <w:tc>
          <w:tcPr>
            <w:tcW w:w="3780" w:type="dxa"/>
            <w:hideMark/>
          </w:tcPr>
          <w:p w14:paraId="46CD07EB" w14:textId="77777777" w:rsidR="00722716" w:rsidRPr="004D3B58" w:rsidRDefault="00722716" w:rsidP="00722716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2B58C07" w14:textId="00A146A5" w:rsidR="00722716" w:rsidRPr="004D3B58" w:rsidRDefault="00722716" w:rsidP="0072271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(1,673)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C9B139" w14:textId="4FDB01EA" w:rsidR="00722716" w:rsidRPr="004D3B58" w:rsidRDefault="00722716" w:rsidP="0072271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2,004</w:t>
            </w:r>
          </w:p>
        </w:tc>
        <w:tc>
          <w:tcPr>
            <w:tcW w:w="1245" w:type="dxa"/>
            <w:vAlign w:val="bottom"/>
          </w:tcPr>
          <w:p w14:paraId="59A0B8E3" w14:textId="39B764DE" w:rsidR="00722716" w:rsidRPr="002C69A9" w:rsidRDefault="00722716" w:rsidP="0072271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(134)</w:t>
            </w:r>
          </w:p>
        </w:tc>
        <w:tc>
          <w:tcPr>
            <w:tcW w:w="1170" w:type="dxa"/>
            <w:vAlign w:val="bottom"/>
          </w:tcPr>
          <w:p w14:paraId="05E1CCDC" w14:textId="23E40592" w:rsidR="00722716" w:rsidRPr="002C69A9" w:rsidRDefault="00722716" w:rsidP="0072271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142</w:t>
            </w:r>
          </w:p>
        </w:tc>
      </w:tr>
      <w:tr w:rsidR="001608DB" w:rsidRPr="00570FE5" w14:paraId="632485A8" w14:textId="77777777" w:rsidTr="0009128E">
        <w:tc>
          <w:tcPr>
            <w:tcW w:w="3780" w:type="dxa"/>
          </w:tcPr>
          <w:p w14:paraId="4AA0C735" w14:textId="77777777" w:rsidR="001608DB" w:rsidRPr="00570FE5" w:rsidRDefault="001608DB" w:rsidP="00C45C18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15070829" w14:textId="77777777" w:rsidR="001608DB" w:rsidRPr="00570FE5" w:rsidRDefault="001608DB" w:rsidP="00C45C18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9D0C072" w14:textId="77777777" w:rsidR="001608DB" w:rsidRPr="00570FE5" w:rsidRDefault="001608DB" w:rsidP="00C45C18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</w:tcPr>
          <w:p w14:paraId="6873AE0D" w14:textId="77777777" w:rsidR="001608DB" w:rsidRPr="002C69A9" w:rsidRDefault="001608DB" w:rsidP="00C45C18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38E9245B" w14:textId="77777777" w:rsidR="001608DB" w:rsidRPr="002C69A9" w:rsidRDefault="001608DB" w:rsidP="00C45C18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1608DB" w:rsidRPr="004D3B58" w14:paraId="0175778B" w14:textId="77777777" w:rsidTr="0009128E">
        <w:tc>
          <w:tcPr>
            <w:tcW w:w="3780" w:type="dxa"/>
            <w:vAlign w:val="bottom"/>
            <w:hideMark/>
          </w:tcPr>
          <w:p w14:paraId="0B286CA1" w14:textId="77777777" w:rsidR="001608DB" w:rsidRPr="004D3B58" w:rsidRDefault="001608DB" w:rsidP="00C45C18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8DC13DD" w14:textId="77777777" w:rsidR="001608DB" w:rsidRPr="004D3B58" w:rsidRDefault="001608DB" w:rsidP="00C45C1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F2C1AE" w14:textId="77777777" w:rsidR="001608DB" w:rsidRPr="004D3B58" w:rsidRDefault="001608DB" w:rsidP="00C45C1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vAlign w:val="bottom"/>
          </w:tcPr>
          <w:p w14:paraId="04FCF320" w14:textId="77777777" w:rsidR="001608DB" w:rsidRPr="002C69A9" w:rsidRDefault="001608DB" w:rsidP="00C45C1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7707CDF7" w14:textId="77777777" w:rsidR="001608DB" w:rsidRPr="002C69A9" w:rsidRDefault="001608DB" w:rsidP="00C45C1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722716" w:rsidRPr="004D3B58" w14:paraId="06CA4A90" w14:textId="77777777" w:rsidTr="0009128E">
        <w:tc>
          <w:tcPr>
            <w:tcW w:w="3780" w:type="dxa"/>
            <w:hideMark/>
          </w:tcPr>
          <w:p w14:paraId="1277B7E3" w14:textId="77777777" w:rsidR="00722716" w:rsidRPr="004D3B58" w:rsidRDefault="00722716" w:rsidP="00722716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5D62F46" w14:textId="2FDB3D14" w:rsidR="00722716" w:rsidRPr="004D3B58" w:rsidRDefault="00722716" w:rsidP="0072271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2,110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E04B0F" w14:textId="397A16E8" w:rsidR="00722716" w:rsidRPr="004D3B58" w:rsidRDefault="00722716" w:rsidP="0072271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(1,785)</w:t>
            </w:r>
          </w:p>
        </w:tc>
        <w:tc>
          <w:tcPr>
            <w:tcW w:w="1245" w:type="dxa"/>
            <w:vAlign w:val="bottom"/>
          </w:tcPr>
          <w:p w14:paraId="3BAC709A" w14:textId="3A723CDB" w:rsidR="00722716" w:rsidRPr="002C69A9" w:rsidRDefault="00722716" w:rsidP="0072271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163</w:t>
            </w:r>
          </w:p>
        </w:tc>
        <w:tc>
          <w:tcPr>
            <w:tcW w:w="1170" w:type="dxa"/>
            <w:vAlign w:val="bottom"/>
          </w:tcPr>
          <w:p w14:paraId="6168A68D" w14:textId="3FB939BC" w:rsidR="00722716" w:rsidRPr="002C69A9" w:rsidRDefault="00722716" w:rsidP="00722716">
            <w:pPr>
              <w:pBdr>
                <w:bottom w:val="single" w:sz="12" w:space="0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(155)</w:t>
            </w:r>
          </w:p>
        </w:tc>
      </w:tr>
      <w:tr w:rsidR="001608DB" w:rsidRPr="00570FE5" w14:paraId="03E02DE7" w14:textId="77777777" w:rsidTr="0009128E">
        <w:tc>
          <w:tcPr>
            <w:tcW w:w="3780" w:type="dxa"/>
          </w:tcPr>
          <w:p w14:paraId="199B39E7" w14:textId="77777777" w:rsidR="001608DB" w:rsidRPr="00570FE5" w:rsidRDefault="001608DB" w:rsidP="00C45C18">
            <w:pPr>
              <w:ind w:left="162" w:hanging="162"/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7309003F" w14:textId="77777777" w:rsidR="001608DB" w:rsidRPr="00570FE5" w:rsidRDefault="001608DB" w:rsidP="00C45C18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B5B6CF8" w14:textId="77777777" w:rsidR="001608DB" w:rsidRPr="00570FE5" w:rsidRDefault="001608DB" w:rsidP="00C45C18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</w:tcPr>
          <w:p w14:paraId="3D703824" w14:textId="77777777" w:rsidR="001608DB" w:rsidRPr="002C69A9" w:rsidRDefault="001608DB" w:rsidP="00C45C18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152692F3" w14:textId="77777777" w:rsidR="001608DB" w:rsidRPr="002C69A9" w:rsidRDefault="001608DB" w:rsidP="00C45C18">
            <w:pPr>
              <w:rPr>
                <w:rFonts w:ascii="Browallia New" w:hAnsi="Browallia New" w:cs="Browallia New"/>
                <w:sz w:val="20"/>
                <w:szCs w:val="20"/>
                <w:lang w:val="en-GB" w:eastAsia="en-GB" w:bidi="ar-SA"/>
              </w:rPr>
            </w:pPr>
          </w:p>
        </w:tc>
      </w:tr>
      <w:tr w:rsidR="001608DB" w:rsidRPr="004D3B58" w14:paraId="0CEE46C3" w14:textId="77777777" w:rsidTr="0009128E">
        <w:tc>
          <w:tcPr>
            <w:tcW w:w="3780" w:type="dxa"/>
            <w:vAlign w:val="bottom"/>
            <w:hideMark/>
          </w:tcPr>
          <w:p w14:paraId="4A4D9E2E" w14:textId="77777777" w:rsidR="001608DB" w:rsidRPr="004D3B58" w:rsidRDefault="001608DB" w:rsidP="00C45C18">
            <w:pPr>
              <w:ind w:left="162" w:hanging="16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EBA2B72" w14:textId="77777777" w:rsidR="001608DB" w:rsidRPr="004D3B58" w:rsidRDefault="001608DB" w:rsidP="00C45C1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217AFF" w14:textId="77777777" w:rsidR="001608DB" w:rsidRPr="004D3B58" w:rsidRDefault="001608DB" w:rsidP="00C45C1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vAlign w:val="bottom"/>
          </w:tcPr>
          <w:p w14:paraId="0A786687" w14:textId="77777777" w:rsidR="001608DB" w:rsidRPr="002C69A9" w:rsidRDefault="001608DB" w:rsidP="00C45C1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4801ED02" w14:textId="77777777" w:rsidR="001608DB" w:rsidRPr="002C69A9" w:rsidRDefault="001608DB" w:rsidP="00C45C1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</w:p>
        </w:tc>
      </w:tr>
      <w:tr w:rsidR="00722716" w:rsidRPr="004D3B58" w14:paraId="3CDA1C3C" w14:textId="77777777" w:rsidTr="0009128E">
        <w:tc>
          <w:tcPr>
            <w:tcW w:w="3780" w:type="dxa"/>
            <w:hideMark/>
          </w:tcPr>
          <w:p w14:paraId="2C1D62EF" w14:textId="77777777" w:rsidR="00722716" w:rsidRPr="004D3B58" w:rsidRDefault="00722716" w:rsidP="00722716">
            <w:pPr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E693839" w14:textId="099EFE1B" w:rsidR="00722716" w:rsidRPr="004D3B58" w:rsidRDefault="00722716" w:rsidP="0072271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(1,803)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9ED4E6" w14:textId="60C27215" w:rsidR="00722716" w:rsidRPr="004D3B58" w:rsidRDefault="00722716" w:rsidP="0072271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892</w:t>
            </w:r>
          </w:p>
        </w:tc>
        <w:tc>
          <w:tcPr>
            <w:tcW w:w="1245" w:type="dxa"/>
            <w:vAlign w:val="bottom"/>
          </w:tcPr>
          <w:p w14:paraId="595A4E80" w14:textId="676C91EF" w:rsidR="00722716" w:rsidRPr="002C69A9" w:rsidRDefault="00722716" w:rsidP="0072271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(167)</w:t>
            </w:r>
          </w:p>
        </w:tc>
        <w:tc>
          <w:tcPr>
            <w:tcW w:w="1170" w:type="dxa"/>
            <w:vAlign w:val="bottom"/>
          </w:tcPr>
          <w:p w14:paraId="78826142" w14:textId="401E5DA3" w:rsidR="00722716" w:rsidRPr="002C69A9" w:rsidRDefault="00722716" w:rsidP="0072271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</w:pPr>
            <w:r w:rsidRPr="00F1722E">
              <w:rPr>
                <w:rFonts w:ascii="Browallia New" w:hAnsi="Browallia New" w:cs="Browallia New"/>
                <w:sz w:val="24"/>
                <w:szCs w:val="24"/>
                <w:lang w:val="en-GB" w:eastAsia="en-GB" w:bidi="ar-SA"/>
              </w:rPr>
              <w:t>35</w:t>
            </w:r>
          </w:p>
        </w:tc>
      </w:tr>
    </w:tbl>
    <w:p w14:paraId="6FC36978" w14:textId="77777777" w:rsidR="004171A4" w:rsidRDefault="004171A4" w:rsidP="00EB33CE">
      <w:pPr>
        <w:tabs>
          <w:tab w:val="clear" w:pos="454"/>
          <w:tab w:val="left" w:pos="720"/>
        </w:tabs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26CD5A5F" w14:textId="6FAC6EBD" w:rsidR="00151BD9" w:rsidRDefault="00151BD9" w:rsidP="006B2FE8">
      <w:pPr>
        <w:tabs>
          <w:tab w:val="clear" w:pos="454"/>
          <w:tab w:val="left" w:pos="72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5214052" w14:textId="77777777" w:rsidR="006B2FE8" w:rsidRDefault="006B2FE8" w:rsidP="006B2FE8">
      <w:pPr>
        <w:tabs>
          <w:tab w:val="clear" w:pos="454"/>
          <w:tab w:val="left" w:pos="72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0F4611A" w14:textId="77777777" w:rsidR="00151BD9" w:rsidRDefault="00151BD9" w:rsidP="00BB47D4">
      <w:pPr>
        <w:tabs>
          <w:tab w:val="clear" w:pos="454"/>
          <w:tab w:val="left" w:pos="720"/>
        </w:tabs>
        <w:ind w:left="900" w:hanging="90"/>
        <w:jc w:val="thaiDistribute"/>
        <w:rPr>
          <w:rFonts w:ascii="Browallia New" w:hAnsi="Browallia New" w:cs="Browallia New"/>
          <w:sz w:val="28"/>
          <w:szCs w:val="28"/>
        </w:rPr>
      </w:pPr>
    </w:p>
    <w:p w14:paraId="60C52314" w14:textId="2F10C222" w:rsidR="00F30FDE" w:rsidRDefault="00B22A6E" w:rsidP="00BB47D4">
      <w:pPr>
        <w:tabs>
          <w:tab w:val="clear" w:pos="454"/>
          <w:tab w:val="left" w:pos="720"/>
        </w:tabs>
        <w:ind w:left="900" w:hanging="9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ณ </w:t>
      </w:r>
      <w:r w:rsidR="00F30FD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F30FDE">
        <w:rPr>
          <w:rFonts w:ascii="Browallia New" w:hAnsi="Browallia New" w:cs="Browallia New"/>
          <w:sz w:val="28"/>
          <w:szCs w:val="28"/>
        </w:rPr>
        <w:t xml:space="preserve">31 </w:t>
      </w:r>
      <w:r w:rsidR="00F30FD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30FDE">
        <w:rPr>
          <w:rFonts w:ascii="Browallia New" w:hAnsi="Browallia New" w:cs="Browallia New"/>
          <w:sz w:val="28"/>
          <w:szCs w:val="28"/>
        </w:rPr>
        <w:t>25</w:t>
      </w:r>
      <w:r w:rsidR="00722716">
        <w:rPr>
          <w:rFonts w:ascii="Browallia New" w:hAnsi="Browallia New" w:cs="Browallia New"/>
          <w:sz w:val="28"/>
          <w:szCs w:val="28"/>
        </w:rPr>
        <w:t>60</w:t>
      </w:r>
      <w:r w:rsidR="00F30FDE">
        <w:rPr>
          <w:rFonts w:ascii="Browallia New" w:hAnsi="Browallia New" w:cs="Browallia New"/>
          <w:sz w:val="28"/>
          <w:szCs w:val="28"/>
        </w:rPr>
        <w:t xml:space="preserve"> </w:t>
      </w:r>
      <w:r w:rsidR="00F30FDE">
        <w:rPr>
          <w:rFonts w:ascii="Browallia New" w:hAnsi="Browallia New" w:cs="Browallia New"/>
          <w:sz w:val="28"/>
          <w:szCs w:val="28"/>
          <w:cs/>
        </w:rPr>
        <w:t>ผลประโยชน์พนักงานที่คาดว่าจะจ่ายก่อนคิดลด มีดังนี้</w:t>
      </w:r>
    </w:p>
    <w:p w14:paraId="05DF8E03" w14:textId="77777777" w:rsidR="00F30FDE" w:rsidRPr="009B0928" w:rsidRDefault="00F30FDE" w:rsidP="00F30FDE">
      <w:pPr>
        <w:tabs>
          <w:tab w:val="left" w:pos="720"/>
        </w:tabs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527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780"/>
        <w:gridCol w:w="2137"/>
        <w:gridCol w:w="283"/>
        <w:gridCol w:w="2321"/>
        <w:gridCol w:w="6"/>
      </w:tblGrid>
      <w:tr w:rsidR="009B0928" w:rsidRPr="004D3B58" w14:paraId="3E1F235B" w14:textId="77777777" w:rsidTr="009B0928">
        <w:trPr>
          <w:gridAfter w:val="1"/>
          <w:wAfter w:w="6" w:type="dxa"/>
        </w:trPr>
        <w:tc>
          <w:tcPr>
            <w:tcW w:w="3780" w:type="dxa"/>
          </w:tcPr>
          <w:p w14:paraId="6C57B119" w14:textId="77777777" w:rsidR="009B0928" w:rsidRPr="004D3B58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4741" w:type="dxa"/>
            <w:gridSpan w:val="3"/>
            <w:vAlign w:val="bottom"/>
            <w:hideMark/>
          </w:tcPr>
          <w:p w14:paraId="4A085E86" w14:textId="77777777" w:rsidR="009B0928" w:rsidRPr="004D3B58" w:rsidRDefault="009B0928">
            <w:pPr>
              <w:ind w:left="-18"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4D3B58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: </w:t>
            </w: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  <w:r w:rsidRPr="004D3B58">
              <w:rPr>
                <w:rFonts w:ascii="Browallia New" w:hAnsi="Browallia New" w:cs="Browallia New"/>
                <w:sz w:val="28"/>
                <w:szCs w:val="28"/>
                <w:lang w:bidi="ar-SA"/>
              </w:rPr>
              <w:t>)</w:t>
            </w:r>
          </w:p>
        </w:tc>
      </w:tr>
      <w:tr w:rsidR="009B0928" w:rsidRPr="004D3B58" w14:paraId="54ADB7D1" w14:textId="77777777" w:rsidTr="009B0928">
        <w:tc>
          <w:tcPr>
            <w:tcW w:w="3780" w:type="dxa"/>
          </w:tcPr>
          <w:p w14:paraId="4B9C2A62" w14:textId="77777777" w:rsidR="009B0928" w:rsidRPr="004D3B58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59259" w14:textId="77777777" w:rsidR="009B0928" w:rsidRPr="004D3B58" w:rsidRDefault="009B0928">
            <w:pPr>
              <w:ind w:left="-122" w:right="-1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447C2557" w14:textId="77777777" w:rsidR="009B0928" w:rsidRPr="004D3B58" w:rsidRDefault="009B0928">
            <w:pP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15F9B" w14:textId="77777777" w:rsidR="009B0928" w:rsidRPr="004D3B58" w:rsidRDefault="009B0928">
            <w:pPr>
              <w:ind w:left="-18"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B0928" w:rsidRPr="00570FE5" w14:paraId="69AAEE73" w14:textId="77777777" w:rsidTr="009B0928">
        <w:trPr>
          <w:trHeight w:hRule="exact" w:val="216"/>
        </w:trPr>
        <w:tc>
          <w:tcPr>
            <w:tcW w:w="3780" w:type="dxa"/>
          </w:tcPr>
          <w:p w14:paraId="2771A618" w14:textId="77777777" w:rsidR="009B0928" w:rsidRPr="00570FE5" w:rsidRDefault="009B0928" w:rsidP="00FC536B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137" w:type="dxa"/>
            <w:shd w:val="clear" w:color="auto" w:fill="auto"/>
            <w:vAlign w:val="bottom"/>
          </w:tcPr>
          <w:p w14:paraId="15F177C0" w14:textId="77777777" w:rsidR="009B0928" w:rsidRPr="00570FE5" w:rsidRDefault="009B0928" w:rsidP="00FC536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 w:bidi="ar-SA"/>
              </w:rPr>
            </w:pPr>
          </w:p>
        </w:tc>
        <w:tc>
          <w:tcPr>
            <w:tcW w:w="283" w:type="dxa"/>
          </w:tcPr>
          <w:p w14:paraId="6B8BCB9A" w14:textId="77777777" w:rsidR="009B0928" w:rsidRPr="00570FE5" w:rsidRDefault="009B0928" w:rsidP="00FC536B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327" w:type="dxa"/>
            <w:gridSpan w:val="2"/>
            <w:vAlign w:val="bottom"/>
          </w:tcPr>
          <w:p w14:paraId="6D0EBE64" w14:textId="77777777" w:rsidR="009B0928" w:rsidRPr="00570FE5" w:rsidRDefault="009B0928" w:rsidP="00FC536B">
            <w:pPr>
              <w:jc w:val="right"/>
              <w:rPr>
                <w:rFonts w:ascii="Browallia New" w:hAnsi="Browallia New" w:cs="Browallia New"/>
                <w:sz w:val="22"/>
                <w:szCs w:val="22"/>
                <w:lang w:eastAsia="en-GB" w:bidi="ar-SA"/>
              </w:rPr>
            </w:pPr>
          </w:p>
        </w:tc>
      </w:tr>
      <w:tr w:rsidR="009B0928" w:rsidRPr="004D3B58" w14:paraId="0EE9E10B" w14:textId="77777777" w:rsidTr="00151BD9">
        <w:trPr>
          <w:trHeight w:val="281"/>
        </w:trPr>
        <w:tc>
          <w:tcPr>
            <w:tcW w:w="3780" w:type="dxa"/>
            <w:hideMark/>
          </w:tcPr>
          <w:p w14:paraId="5D8A8FD0" w14:textId="77777777" w:rsidR="009B0928" w:rsidRPr="004D3B58" w:rsidRDefault="009B0928" w:rsidP="00C9377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4D3B58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1 </w:t>
            </w: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37" w:type="dxa"/>
            <w:shd w:val="clear" w:color="auto" w:fill="auto"/>
            <w:vAlign w:val="bottom"/>
          </w:tcPr>
          <w:p w14:paraId="70F8FBCE" w14:textId="02AB7D34" w:rsidR="009B0928" w:rsidRPr="00151BD9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151BD9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4,781</w:t>
            </w:r>
          </w:p>
        </w:tc>
        <w:tc>
          <w:tcPr>
            <w:tcW w:w="283" w:type="dxa"/>
          </w:tcPr>
          <w:p w14:paraId="1AE0F10B" w14:textId="77777777" w:rsidR="009B0928" w:rsidRPr="00722716" w:rsidRDefault="009B0928" w:rsidP="00C93775">
            <w:pPr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2327" w:type="dxa"/>
            <w:gridSpan w:val="2"/>
            <w:shd w:val="clear" w:color="auto" w:fill="auto"/>
            <w:vAlign w:val="bottom"/>
          </w:tcPr>
          <w:p w14:paraId="428BF95B" w14:textId="384D7CBF" w:rsidR="009B0928" w:rsidRPr="00F665CB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lang w:eastAsia="en-GB" w:bidi="ar-SA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en-GB" w:bidi="ar-SA"/>
              </w:rPr>
              <w:t>3,957</w:t>
            </w:r>
          </w:p>
        </w:tc>
      </w:tr>
      <w:tr w:rsidR="009B0928" w:rsidRPr="004D3B58" w14:paraId="7C77A4F3" w14:textId="77777777" w:rsidTr="00151BD9">
        <w:trPr>
          <w:trHeight w:val="281"/>
        </w:trPr>
        <w:tc>
          <w:tcPr>
            <w:tcW w:w="3780" w:type="dxa"/>
            <w:hideMark/>
          </w:tcPr>
          <w:p w14:paraId="3D6B1353" w14:textId="77777777" w:rsidR="009B0928" w:rsidRPr="004D3B58" w:rsidRDefault="009B0928" w:rsidP="00C9377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Pr="004D3B58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2 - 5 </w:t>
            </w: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37" w:type="dxa"/>
            <w:shd w:val="clear" w:color="auto" w:fill="auto"/>
            <w:vAlign w:val="bottom"/>
          </w:tcPr>
          <w:p w14:paraId="283A2779" w14:textId="5E01B53F" w:rsidR="009B0928" w:rsidRPr="00151BD9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151BD9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19,300</w:t>
            </w:r>
          </w:p>
        </w:tc>
        <w:tc>
          <w:tcPr>
            <w:tcW w:w="283" w:type="dxa"/>
          </w:tcPr>
          <w:p w14:paraId="5A090B72" w14:textId="77777777" w:rsidR="009B0928" w:rsidRPr="00722716" w:rsidRDefault="009B0928" w:rsidP="00C93775">
            <w:pPr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2327" w:type="dxa"/>
            <w:gridSpan w:val="2"/>
            <w:shd w:val="clear" w:color="auto" w:fill="auto"/>
            <w:vAlign w:val="bottom"/>
          </w:tcPr>
          <w:p w14:paraId="280900FD" w14:textId="1AA1C296" w:rsidR="009B0928" w:rsidRPr="00F665CB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F665CB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8,234</w:t>
            </w:r>
          </w:p>
        </w:tc>
      </w:tr>
      <w:tr w:rsidR="009B0928" w:rsidRPr="004D3B58" w14:paraId="41A17DE2" w14:textId="77777777" w:rsidTr="00151BD9">
        <w:tc>
          <w:tcPr>
            <w:tcW w:w="3780" w:type="dxa"/>
            <w:hideMark/>
          </w:tcPr>
          <w:p w14:paraId="15000394" w14:textId="77777777" w:rsidR="009B0928" w:rsidRPr="004D3B58" w:rsidRDefault="009B0928" w:rsidP="00C9377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Pr="004D3B58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6 - 10 </w:t>
            </w: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37" w:type="dxa"/>
            <w:shd w:val="clear" w:color="auto" w:fill="auto"/>
            <w:vAlign w:val="bottom"/>
          </w:tcPr>
          <w:p w14:paraId="61302AE2" w14:textId="007B35C8" w:rsidR="009B0928" w:rsidRPr="00151BD9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151BD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20,779</w:t>
            </w:r>
          </w:p>
        </w:tc>
        <w:tc>
          <w:tcPr>
            <w:tcW w:w="283" w:type="dxa"/>
          </w:tcPr>
          <w:p w14:paraId="0FEA03AF" w14:textId="77777777" w:rsidR="009B0928" w:rsidRPr="00722716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 w:bidi="ar-SA"/>
              </w:rPr>
            </w:pPr>
          </w:p>
        </w:tc>
        <w:tc>
          <w:tcPr>
            <w:tcW w:w="2327" w:type="dxa"/>
            <w:gridSpan w:val="2"/>
            <w:shd w:val="clear" w:color="auto" w:fill="auto"/>
            <w:vAlign w:val="bottom"/>
          </w:tcPr>
          <w:p w14:paraId="1F9C136A" w14:textId="704203E5" w:rsidR="009B0928" w:rsidRPr="00F665CB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5,302</w:t>
            </w:r>
          </w:p>
        </w:tc>
      </w:tr>
      <w:tr w:rsidR="009B0928" w:rsidRPr="004D3B58" w14:paraId="3F9CB8CD" w14:textId="77777777" w:rsidTr="00151BD9">
        <w:tc>
          <w:tcPr>
            <w:tcW w:w="3780" w:type="dxa"/>
            <w:hideMark/>
          </w:tcPr>
          <w:p w14:paraId="6B671FAA" w14:textId="77777777" w:rsidR="009B0928" w:rsidRPr="004D3B58" w:rsidRDefault="009B0928" w:rsidP="00C9377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Pr="004D3B58">
              <w:rPr>
                <w:rFonts w:ascii="Browallia New" w:hAnsi="Browallia New" w:cs="Browallia New"/>
                <w:sz w:val="28"/>
                <w:szCs w:val="28"/>
                <w:lang w:bidi="ar-SA"/>
              </w:rPr>
              <w:t xml:space="preserve">11 - 15 </w:t>
            </w: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37" w:type="dxa"/>
            <w:shd w:val="clear" w:color="auto" w:fill="auto"/>
          </w:tcPr>
          <w:p w14:paraId="43414F08" w14:textId="61B3A805" w:rsidR="009B0928" w:rsidRPr="00151BD9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151BD9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55,084</w:t>
            </w:r>
          </w:p>
        </w:tc>
        <w:tc>
          <w:tcPr>
            <w:tcW w:w="283" w:type="dxa"/>
          </w:tcPr>
          <w:p w14:paraId="3B81B4CE" w14:textId="77777777" w:rsidR="009B0928" w:rsidRPr="00722716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 w:bidi="ar-SA"/>
              </w:rPr>
            </w:pPr>
          </w:p>
        </w:tc>
        <w:tc>
          <w:tcPr>
            <w:tcW w:w="2327" w:type="dxa"/>
            <w:gridSpan w:val="2"/>
            <w:shd w:val="clear" w:color="auto" w:fill="auto"/>
          </w:tcPr>
          <w:p w14:paraId="7A0226F0" w14:textId="5BD71F22" w:rsidR="009B0928" w:rsidRPr="00F665CB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10,352</w:t>
            </w:r>
          </w:p>
        </w:tc>
      </w:tr>
      <w:tr w:rsidR="009B0928" w:rsidRPr="004D3B58" w14:paraId="1E4E171F" w14:textId="77777777" w:rsidTr="00151BD9">
        <w:tc>
          <w:tcPr>
            <w:tcW w:w="3780" w:type="dxa"/>
          </w:tcPr>
          <w:p w14:paraId="2884D2F6" w14:textId="354A5A69" w:rsidR="009B0928" w:rsidRPr="004D3B58" w:rsidRDefault="009B0928" w:rsidP="00C93775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15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37" w:type="dxa"/>
            <w:shd w:val="clear" w:color="auto" w:fill="auto"/>
          </w:tcPr>
          <w:p w14:paraId="687938C1" w14:textId="2EF29A4E" w:rsidR="009B0928" w:rsidRPr="00151BD9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151BD9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627,467</w:t>
            </w:r>
          </w:p>
        </w:tc>
        <w:tc>
          <w:tcPr>
            <w:tcW w:w="283" w:type="dxa"/>
          </w:tcPr>
          <w:p w14:paraId="0D83357C" w14:textId="77777777" w:rsidR="009B0928" w:rsidRPr="00722716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 w:bidi="ar-SA"/>
              </w:rPr>
            </w:pPr>
          </w:p>
        </w:tc>
        <w:tc>
          <w:tcPr>
            <w:tcW w:w="2327" w:type="dxa"/>
            <w:gridSpan w:val="2"/>
            <w:shd w:val="clear" w:color="auto" w:fill="auto"/>
          </w:tcPr>
          <w:p w14:paraId="7DA782B3" w14:textId="316808A3" w:rsidR="009B0928" w:rsidRPr="00F665CB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-</w:t>
            </w:r>
          </w:p>
        </w:tc>
      </w:tr>
      <w:tr w:rsidR="009B0928" w:rsidRPr="004D3B58" w14:paraId="08D85861" w14:textId="77777777" w:rsidTr="00151BD9">
        <w:tc>
          <w:tcPr>
            <w:tcW w:w="3780" w:type="dxa"/>
            <w:hideMark/>
          </w:tcPr>
          <w:p w14:paraId="7A6A74CC" w14:textId="77777777" w:rsidR="009B0928" w:rsidRPr="004D3B58" w:rsidRDefault="009B0928" w:rsidP="00C93775">
            <w:pPr>
              <w:tabs>
                <w:tab w:val="clear" w:pos="907"/>
                <w:tab w:val="left" w:pos="900"/>
              </w:tabs>
              <w:ind w:left="252" w:right="-36"/>
              <w:jc w:val="both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410FE88" w14:textId="2132AC8A" w:rsidR="009B0928" w:rsidRPr="00151BD9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 w:rsidRPr="00151BD9"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727,411</w:t>
            </w:r>
          </w:p>
        </w:tc>
        <w:tc>
          <w:tcPr>
            <w:tcW w:w="283" w:type="dxa"/>
          </w:tcPr>
          <w:p w14:paraId="0B016B4B" w14:textId="77777777" w:rsidR="009B0928" w:rsidRPr="00722716" w:rsidRDefault="009B0928" w:rsidP="00C93775">
            <w:pPr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7DE573" w14:textId="4599E496" w:rsidR="009B0928" w:rsidRPr="00F665CB" w:rsidRDefault="009B0928" w:rsidP="00C93775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 w:bidi="ar-SA"/>
              </w:rPr>
              <w:t>27,845</w:t>
            </w:r>
          </w:p>
        </w:tc>
      </w:tr>
    </w:tbl>
    <w:p w14:paraId="5F296834" w14:textId="77777777" w:rsidR="006D070D" w:rsidRDefault="006D070D" w:rsidP="006D070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336D2C3" w14:textId="22638671" w:rsidR="00917FE4" w:rsidRPr="00364EA2" w:rsidRDefault="00DC29A3" w:rsidP="0009128E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364EA2">
        <w:rPr>
          <w:rFonts w:ascii="Browallia New" w:hAnsi="Browallia New" w:cs="Browallia New"/>
          <w:sz w:val="28"/>
          <w:szCs w:val="28"/>
          <w:u w:val="single"/>
          <w:cs/>
        </w:rPr>
        <w:t>ภาษีเงินได้รอ</w:t>
      </w:r>
      <w:r w:rsidR="00610E15" w:rsidRPr="00364EA2">
        <w:rPr>
          <w:rFonts w:ascii="Browallia New" w:hAnsi="Browallia New" w:cs="Browallia New" w:hint="cs"/>
          <w:sz w:val="28"/>
          <w:szCs w:val="28"/>
          <w:u w:val="single"/>
          <w:cs/>
        </w:rPr>
        <w:t>การ</w:t>
      </w:r>
      <w:r w:rsidRPr="00364EA2">
        <w:rPr>
          <w:rFonts w:ascii="Browallia New" w:hAnsi="Browallia New" w:cs="Browallia New"/>
          <w:sz w:val="28"/>
          <w:szCs w:val="28"/>
          <w:u w:val="single"/>
          <w:cs/>
        </w:rPr>
        <w:t>ตัดบัญชีและ</w:t>
      </w:r>
      <w:r w:rsidR="00CD3509" w:rsidRPr="00364EA2">
        <w:rPr>
          <w:rFonts w:ascii="Browallia New" w:hAnsi="Browallia New" w:cs="Browallia New"/>
          <w:sz w:val="28"/>
          <w:szCs w:val="28"/>
          <w:u w:val="single"/>
          <w:cs/>
        </w:rPr>
        <w:t>ภาษีเงินได้</w:t>
      </w:r>
    </w:p>
    <w:p w14:paraId="79405FBF" w14:textId="77777777" w:rsidR="00DC29A3" w:rsidRPr="009B0928" w:rsidRDefault="00DC29A3" w:rsidP="00AE6BB0">
      <w:pPr>
        <w:spacing w:line="240" w:lineRule="auto"/>
        <w:ind w:left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5A62B95" w14:textId="77777777" w:rsidR="00876E2E" w:rsidRPr="00364EA2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2E2BD15" w14:textId="77777777" w:rsidR="00876E2E" w:rsidRPr="00364EA2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F7CB330" w14:textId="77777777" w:rsidR="00876E2E" w:rsidRPr="00364EA2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DF2E2C6" w14:textId="77777777" w:rsidR="00876E2E" w:rsidRPr="00364EA2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9F29176" w14:textId="77777777" w:rsidR="00876E2E" w:rsidRPr="00364EA2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9C312F0" w14:textId="5C96B0E2" w:rsidR="00DC29A3" w:rsidRPr="00A45D90" w:rsidRDefault="00DC29A3" w:rsidP="00BB47D4">
      <w:pPr>
        <w:pStyle w:val="ListParagraph"/>
        <w:numPr>
          <w:ilvl w:val="1"/>
          <w:numId w:val="31"/>
        </w:numPr>
        <w:tabs>
          <w:tab w:val="clear" w:pos="907"/>
          <w:tab w:val="left" w:pos="990"/>
        </w:tabs>
        <w:spacing w:line="240" w:lineRule="auto"/>
        <w:ind w:hanging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45D90">
        <w:rPr>
          <w:rFonts w:ascii="Browallia New" w:hAnsi="Browallia New" w:cs="Browallia New"/>
          <w:sz w:val="28"/>
          <w:szCs w:val="28"/>
          <w:cs/>
          <w:lang w:val="en-GB"/>
        </w:rPr>
        <w:t>ภาษีเงินได้</w:t>
      </w:r>
    </w:p>
    <w:p w14:paraId="2BBA6E6F" w14:textId="77777777" w:rsidR="00DC29A3" w:rsidRPr="009B0928" w:rsidRDefault="00DC29A3" w:rsidP="00AE6BB0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  <w:r w:rsidRPr="0009128E">
        <w:rPr>
          <w:rFonts w:ascii="Browallia New" w:hAnsi="Browallia New" w:cs="Browallia New"/>
          <w:sz w:val="20"/>
          <w:szCs w:val="20"/>
          <w:cs/>
          <w:lang w:val="en-GB"/>
        </w:rPr>
        <w:tab/>
        <w:t xml:space="preserve">  </w:t>
      </w:r>
    </w:p>
    <w:p w14:paraId="5495E218" w14:textId="35E07FB6" w:rsidR="000738BC" w:rsidRPr="00EC28E6" w:rsidRDefault="000738BC" w:rsidP="000738BC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64EA2">
        <w:rPr>
          <w:rFonts w:ascii="Browallia New" w:hAnsi="Browallia New" w:cs="Browallia New"/>
          <w:sz w:val="28"/>
          <w:szCs w:val="28"/>
          <w:cs/>
          <w:lang w:val="en-GB"/>
        </w:rPr>
        <w:t xml:space="preserve">ภาษีเงินได้รับรู้สำหรับปีสิ้นสุดวันที่ </w:t>
      </w:r>
      <w:r w:rsidRPr="00364EA2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364EA2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364EA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364EA2">
        <w:rPr>
          <w:rFonts w:ascii="Browallia New" w:hAnsi="Browallia New" w:cs="Browallia New"/>
          <w:sz w:val="28"/>
          <w:szCs w:val="28"/>
          <w:lang w:val="en-GB"/>
        </w:rPr>
        <w:t>25</w:t>
      </w:r>
      <w:r w:rsidR="00722716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364EA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64EA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Pr="00364EA2">
        <w:rPr>
          <w:rFonts w:ascii="Browallia New" w:hAnsi="Browallia New" w:cs="Browallia New"/>
          <w:sz w:val="28"/>
          <w:szCs w:val="28"/>
          <w:lang w:val="en-GB"/>
        </w:rPr>
        <w:t>25</w:t>
      </w:r>
      <w:r w:rsidR="00722716">
        <w:rPr>
          <w:rFonts w:ascii="Browallia New" w:hAnsi="Browallia New" w:cs="Browallia New"/>
          <w:sz w:val="28"/>
          <w:szCs w:val="28"/>
          <w:lang w:val="en-GB"/>
        </w:rPr>
        <w:t xml:space="preserve">59 </w:t>
      </w:r>
      <w:r w:rsidRPr="00364EA2">
        <w:rPr>
          <w:rFonts w:ascii="Browallia New" w:hAnsi="Browallia New" w:cs="Browallia New"/>
          <w:sz w:val="28"/>
          <w:szCs w:val="28"/>
          <w:cs/>
          <w:lang w:val="en-GB"/>
        </w:rPr>
        <w:t>ประกอบด้วย</w:t>
      </w:r>
    </w:p>
    <w:p w14:paraId="150F8E49" w14:textId="77777777" w:rsidR="000738BC" w:rsidRPr="0009128E" w:rsidRDefault="000738BC" w:rsidP="000738BC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57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80"/>
        <w:gridCol w:w="141"/>
        <w:gridCol w:w="1007"/>
        <w:gridCol w:w="142"/>
        <w:gridCol w:w="1028"/>
        <w:gridCol w:w="142"/>
        <w:gridCol w:w="1086"/>
      </w:tblGrid>
      <w:tr w:rsidR="000738BC" w:rsidRPr="004D3B58" w14:paraId="215EFC1D" w14:textId="77777777" w:rsidTr="00BB47D4">
        <w:trPr>
          <w:cantSplit/>
        </w:trPr>
        <w:tc>
          <w:tcPr>
            <w:tcW w:w="3951" w:type="dxa"/>
          </w:tcPr>
          <w:p w14:paraId="10D238A6" w14:textId="77777777" w:rsidR="000738BC" w:rsidRPr="004D3B58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D3B58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228" w:type="dxa"/>
            <w:gridSpan w:val="3"/>
          </w:tcPr>
          <w:p w14:paraId="6BD3FFA2" w14:textId="77777777" w:rsidR="000738BC" w:rsidRPr="004D3B58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3F02E70F" w14:textId="77777777" w:rsidR="000738BC" w:rsidRPr="004D3B58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6" w:type="dxa"/>
            <w:gridSpan w:val="3"/>
          </w:tcPr>
          <w:p w14:paraId="6D66F201" w14:textId="77777777" w:rsidR="000738BC" w:rsidRPr="00364EA2" w:rsidRDefault="000738BC" w:rsidP="0009128E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64EA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364EA2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364E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364EA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738BC" w:rsidRPr="004D3B58" w14:paraId="7E4B1C85" w14:textId="77777777" w:rsidTr="00BB47D4">
        <w:trPr>
          <w:cantSplit/>
        </w:trPr>
        <w:tc>
          <w:tcPr>
            <w:tcW w:w="3951" w:type="dxa"/>
          </w:tcPr>
          <w:p w14:paraId="53FA9FCD" w14:textId="77777777" w:rsidR="000738BC" w:rsidRPr="004D3B58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28" w:type="dxa"/>
            <w:gridSpan w:val="3"/>
            <w:tcBorders>
              <w:bottom w:val="single" w:sz="4" w:space="0" w:color="auto"/>
            </w:tcBorders>
          </w:tcPr>
          <w:p w14:paraId="50D16F50" w14:textId="77777777" w:rsidR="000738BC" w:rsidRPr="004D3B5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D3B5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DA822DD" w14:textId="77777777" w:rsidR="000738BC" w:rsidRPr="004D3B58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E20C0" w14:textId="77777777" w:rsidR="000738BC" w:rsidRPr="00364EA2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4EA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738BC" w:rsidRPr="004D3B58" w14:paraId="1AA894C3" w14:textId="77777777" w:rsidTr="00BB47D4">
        <w:trPr>
          <w:cantSplit/>
        </w:trPr>
        <w:tc>
          <w:tcPr>
            <w:tcW w:w="3951" w:type="dxa"/>
          </w:tcPr>
          <w:p w14:paraId="2292120E" w14:textId="77777777" w:rsidR="000738BC" w:rsidRPr="004D3B5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CB60C0" w14:textId="14732B37" w:rsidR="000738BC" w:rsidRPr="00C04DF6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D4B9266" w14:textId="77777777" w:rsidR="000738BC" w:rsidRPr="00C04DF6" w:rsidRDefault="000738BC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273C1511" w14:textId="47044108" w:rsidR="000738BC" w:rsidRPr="00C04DF6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42" w:type="dxa"/>
          </w:tcPr>
          <w:p w14:paraId="470107FD" w14:textId="77777777" w:rsidR="000738BC" w:rsidRPr="00C04DF6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0D9C5472" w14:textId="7F0B579E" w:rsidR="000738BC" w:rsidRPr="00364EA2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41606398" w14:textId="77777777" w:rsidR="000738BC" w:rsidRPr="00364EA2" w:rsidRDefault="000738BC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9D99151" w14:textId="447B463A" w:rsidR="000738BC" w:rsidRPr="00364EA2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0738BC" w:rsidRPr="0009128E" w14:paraId="4C167B62" w14:textId="77777777" w:rsidTr="00BB47D4">
        <w:trPr>
          <w:cantSplit/>
          <w:trHeight w:val="107"/>
        </w:trPr>
        <w:tc>
          <w:tcPr>
            <w:tcW w:w="3951" w:type="dxa"/>
          </w:tcPr>
          <w:p w14:paraId="505FC97E" w14:textId="77777777" w:rsidR="000738BC" w:rsidRPr="0009128E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C1B9A6" w14:textId="77777777" w:rsidR="000738BC" w:rsidRPr="008C37E0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141" w:type="dxa"/>
          </w:tcPr>
          <w:p w14:paraId="73FBC4BB" w14:textId="77777777" w:rsidR="000738BC" w:rsidRPr="0009128E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CB73950" w14:textId="77777777" w:rsidR="000738BC" w:rsidRPr="0009128E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1E83CF" w14:textId="77777777" w:rsidR="000738BC" w:rsidRPr="0009128E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79B37C8E" w14:textId="77777777" w:rsidR="000738BC" w:rsidRPr="0009128E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0"/>
                <w:szCs w:val="20"/>
                <w:highlight w:val="green"/>
                <w:lang w:val="en-GB"/>
              </w:rPr>
            </w:pPr>
          </w:p>
        </w:tc>
        <w:tc>
          <w:tcPr>
            <w:tcW w:w="142" w:type="dxa"/>
          </w:tcPr>
          <w:p w14:paraId="75BE440D" w14:textId="77777777" w:rsidR="000738BC" w:rsidRPr="0009128E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1F45994A" w14:textId="77777777" w:rsidR="000738BC" w:rsidRPr="0009128E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722716" w:rsidRPr="004D3B58" w14:paraId="1ABFFE25" w14:textId="77777777" w:rsidTr="006D070D">
        <w:trPr>
          <w:cantSplit/>
        </w:trPr>
        <w:tc>
          <w:tcPr>
            <w:tcW w:w="3951" w:type="dxa"/>
          </w:tcPr>
          <w:p w14:paraId="15882DBB" w14:textId="77777777" w:rsidR="00722716" w:rsidRPr="00364EA2" w:rsidRDefault="00722716" w:rsidP="00722716">
            <w:pPr>
              <w:tabs>
                <w:tab w:val="left" w:pos="4318"/>
              </w:tabs>
              <w:spacing w:line="240" w:lineRule="auto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364EA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244F0B38" w14:textId="272A0693" w:rsidR="00722716" w:rsidRPr="00691CB6" w:rsidRDefault="008C37E0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CB6">
              <w:rPr>
                <w:rFonts w:ascii="Browallia New" w:hAnsi="Browallia New" w:cs="Browallia New"/>
                <w:sz w:val="28"/>
                <w:szCs w:val="28"/>
                <w:lang w:val="en-GB"/>
              </w:rPr>
              <w:t>39,731</w:t>
            </w:r>
          </w:p>
        </w:tc>
        <w:tc>
          <w:tcPr>
            <w:tcW w:w="141" w:type="dxa"/>
          </w:tcPr>
          <w:p w14:paraId="076E243C" w14:textId="77777777" w:rsidR="00722716" w:rsidRPr="004D3B58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770D0D0" w14:textId="3A2F3A4A" w:rsidR="00722716" w:rsidRPr="004D3B58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  <w:lang w:val="en-GB"/>
              </w:rPr>
              <w:t>46,46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2" w:type="dxa"/>
          </w:tcPr>
          <w:p w14:paraId="2E078C30" w14:textId="77777777" w:rsidR="00722716" w:rsidRPr="004D3B58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7299D1FE" w14:textId="16A5403A" w:rsidR="00722716" w:rsidRPr="00B752E5" w:rsidRDefault="0087504F" w:rsidP="00B75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52E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34,639</w:t>
            </w:r>
          </w:p>
        </w:tc>
        <w:tc>
          <w:tcPr>
            <w:tcW w:w="142" w:type="dxa"/>
          </w:tcPr>
          <w:p w14:paraId="121A0532" w14:textId="77777777" w:rsidR="00722716" w:rsidRPr="00EC28E6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086" w:type="dxa"/>
            <w:shd w:val="clear" w:color="auto" w:fill="auto"/>
          </w:tcPr>
          <w:p w14:paraId="0B4615D3" w14:textId="791568A1" w:rsidR="00722716" w:rsidRPr="00364EA2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  <w:lang w:val="en-GB"/>
              </w:rPr>
              <w:t>37,322</w:t>
            </w:r>
          </w:p>
        </w:tc>
      </w:tr>
      <w:tr w:rsidR="00722716" w:rsidRPr="0048238E" w14:paraId="71950DAC" w14:textId="77777777" w:rsidTr="006D070D">
        <w:trPr>
          <w:cantSplit/>
          <w:trHeight w:val="74"/>
        </w:trPr>
        <w:tc>
          <w:tcPr>
            <w:tcW w:w="3951" w:type="dxa"/>
          </w:tcPr>
          <w:p w14:paraId="528597A6" w14:textId="77777777" w:rsidR="00722716" w:rsidRPr="00364EA2" w:rsidRDefault="00722716" w:rsidP="00722716">
            <w:pPr>
              <w:tabs>
                <w:tab w:val="left" w:pos="4318"/>
              </w:tabs>
              <w:spacing w:line="240" w:lineRule="auto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364EA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179CB6" w14:textId="45449C57" w:rsidR="00722716" w:rsidRPr="00691CB6" w:rsidRDefault="00D7600F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C37E0" w:rsidRPr="00691CB6">
              <w:rPr>
                <w:rFonts w:ascii="Browallia New" w:hAnsi="Browallia New" w:cs="Browallia New"/>
                <w:sz w:val="28"/>
                <w:szCs w:val="28"/>
                <w:lang w:val="en-GB"/>
              </w:rPr>
              <w:t>48,365)</w:t>
            </w:r>
          </w:p>
        </w:tc>
        <w:tc>
          <w:tcPr>
            <w:tcW w:w="141" w:type="dxa"/>
          </w:tcPr>
          <w:p w14:paraId="26E3D10E" w14:textId="77777777" w:rsidR="00722716" w:rsidRPr="0048238E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CD7BEE3" w14:textId="501E0C7B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  <w:lang w:val="en-GB"/>
              </w:rPr>
              <w:t>(36,880)</w:t>
            </w:r>
          </w:p>
        </w:tc>
        <w:tc>
          <w:tcPr>
            <w:tcW w:w="142" w:type="dxa"/>
          </w:tcPr>
          <w:p w14:paraId="4BC2B1CD" w14:textId="77777777" w:rsidR="00722716" w:rsidRPr="0048238E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072BED2D" w14:textId="6F73D711" w:rsidR="00722716" w:rsidRPr="006D070D" w:rsidRDefault="007B1672" w:rsidP="000C1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D070D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C361C" w:rsidRPr="006D070D">
              <w:rPr>
                <w:rFonts w:ascii="Browallia New" w:hAnsi="Browallia New" w:cs="Browallia New"/>
                <w:sz w:val="28"/>
                <w:szCs w:val="28"/>
                <w:lang w:val="en-GB"/>
              </w:rPr>
              <w:t>3,</w:t>
            </w:r>
            <w:r w:rsidR="000C1657" w:rsidRPr="00B752E5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Pr="006D070D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2" w:type="dxa"/>
          </w:tcPr>
          <w:p w14:paraId="3B3699CF" w14:textId="77777777" w:rsidR="00722716" w:rsidRPr="00EC28E6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38B77876" w14:textId="7314535F" w:rsidR="00722716" w:rsidRPr="00364EA2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  <w:lang w:val="en-GB"/>
              </w:rPr>
              <w:t>(9,789)</w:t>
            </w:r>
          </w:p>
        </w:tc>
      </w:tr>
      <w:tr w:rsidR="00722716" w:rsidRPr="0048238E" w14:paraId="52E1A474" w14:textId="77777777" w:rsidTr="006D070D">
        <w:trPr>
          <w:cantSplit/>
        </w:trPr>
        <w:tc>
          <w:tcPr>
            <w:tcW w:w="3951" w:type="dxa"/>
          </w:tcPr>
          <w:p w14:paraId="7E3A7245" w14:textId="77777777" w:rsidR="00722716" w:rsidRPr="00364EA2" w:rsidRDefault="00722716" w:rsidP="00722716">
            <w:pPr>
              <w:tabs>
                <w:tab w:val="left" w:pos="4318"/>
              </w:tabs>
              <w:spacing w:line="240" w:lineRule="auto"/>
              <w:ind w:left="27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364EA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3ECBC3" w14:textId="23885CA0" w:rsidR="00722716" w:rsidRPr="00691CB6" w:rsidRDefault="008C37E0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1CB6">
              <w:rPr>
                <w:rFonts w:ascii="Browallia New" w:hAnsi="Browallia New" w:cs="Browallia New"/>
                <w:sz w:val="28"/>
                <w:szCs w:val="28"/>
                <w:lang w:val="en-GB"/>
              </w:rPr>
              <w:t>(8,634)</w:t>
            </w:r>
          </w:p>
        </w:tc>
        <w:tc>
          <w:tcPr>
            <w:tcW w:w="141" w:type="dxa"/>
          </w:tcPr>
          <w:p w14:paraId="3B1BB3B5" w14:textId="77777777" w:rsidR="00722716" w:rsidRPr="0048238E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12" w:space="0" w:color="auto"/>
            </w:tcBorders>
          </w:tcPr>
          <w:p w14:paraId="30CA059D" w14:textId="233D0A64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  <w:lang w:val="en-GB"/>
              </w:rPr>
              <w:t>9,581</w:t>
            </w:r>
          </w:p>
        </w:tc>
        <w:tc>
          <w:tcPr>
            <w:tcW w:w="142" w:type="dxa"/>
          </w:tcPr>
          <w:p w14:paraId="5146303A" w14:textId="77777777" w:rsidR="00722716" w:rsidRPr="0048238E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CB4F2E5" w14:textId="451E0700" w:rsidR="00722716" w:rsidRPr="006D070D" w:rsidRDefault="00B052F2" w:rsidP="0087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D070D">
              <w:rPr>
                <w:rFonts w:ascii="Browallia New" w:hAnsi="Browallia New" w:cs="Browallia New"/>
                <w:sz w:val="28"/>
                <w:szCs w:val="28"/>
                <w:lang w:val="en-GB"/>
              </w:rPr>
              <w:t>31,</w:t>
            </w:r>
            <w:r w:rsidR="0087504F" w:rsidRPr="006D070D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42" w:type="dxa"/>
          </w:tcPr>
          <w:p w14:paraId="14D6FC28" w14:textId="77777777" w:rsidR="00722716" w:rsidRPr="00EC28E6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6945084" w14:textId="46232CD2" w:rsidR="00722716" w:rsidRPr="00364EA2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  <w:lang w:val="en-GB"/>
              </w:rPr>
              <w:t>27,533</w:t>
            </w:r>
          </w:p>
        </w:tc>
      </w:tr>
    </w:tbl>
    <w:p w14:paraId="356EE170" w14:textId="77777777" w:rsidR="000738BC" w:rsidRDefault="000738BC" w:rsidP="000738BC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1BD1BBD8" w14:textId="77777777" w:rsidR="00BB47D4" w:rsidRDefault="00BB47D4" w:rsidP="000738BC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8589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90"/>
        <w:gridCol w:w="1080"/>
        <w:gridCol w:w="142"/>
        <w:gridCol w:w="1067"/>
        <w:gridCol w:w="142"/>
        <w:gridCol w:w="1028"/>
      </w:tblGrid>
      <w:tr w:rsidR="000738BC" w:rsidRPr="00C04DF6" w14:paraId="78D405FC" w14:textId="77777777" w:rsidTr="00722716">
        <w:trPr>
          <w:cantSplit/>
        </w:trPr>
        <w:tc>
          <w:tcPr>
            <w:tcW w:w="3960" w:type="dxa"/>
          </w:tcPr>
          <w:p w14:paraId="62C3DC55" w14:textId="77777777" w:rsidR="000738BC" w:rsidRPr="00C04DF6" w:rsidRDefault="000738BC" w:rsidP="0009128E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2250" w:type="dxa"/>
            <w:gridSpan w:val="3"/>
          </w:tcPr>
          <w:p w14:paraId="0EE88D5C" w14:textId="77777777" w:rsidR="000738BC" w:rsidRPr="00C04DF6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A83CC28" w14:textId="77777777" w:rsidR="000738BC" w:rsidRPr="00C04DF6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7" w:type="dxa"/>
            <w:gridSpan w:val="3"/>
          </w:tcPr>
          <w:p w14:paraId="7D3BC3D0" w14:textId="77777777" w:rsidR="000738BC" w:rsidRPr="00C04DF6" w:rsidRDefault="000738BC" w:rsidP="0009128E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04DF6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04DF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04DF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738BC" w:rsidRPr="00C04DF6" w14:paraId="38E41A44" w14:textId="77777777" w:rsidTr="00722716">
        <w:trPr>
          <w:cantSplit/>
        </w:trPr>
        <w:tc>
          <w:tcPr>
            <w:tcW w:w="3960" w:type="dxa"/>
          </w:tcPr>
          <w:p w14:paraId="78F68576" w14:textId="77777777" w:rsidR="000738BC" w:rsidRPr="00C04DF6" w:rsidRDefault="000738BC" w:rsidP="0009128E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46AF5E2" w14:textId="77777777" w:rsidR="000738BC" w:rsidRPr="00C04DF6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66795E0" w14:textId="77777777" w:rsidR="000738BC" w:rsidRPr="00C04DF6" w:rsidRDefault="000738BC" w:rsidP="0009128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7" w:type="dxa"/>
            <w:gridSpan w:val="3"/>
            <w:tcBorders>
              <w:bottom w:val="single" w:sz="4" w:space="0" w:color="auto"/>
            </w:tcBorders>
          </w:tcPr>
          <w:p w14:paraId="3EED83BF" w14:textId="77777777" w:rsidR="000738BC" w:rsidRPr="00C04DF6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738BC" w:rsidRPr="00C04DF6" w14:paraId="72C89011" w14:textId="77777777" w:rsidTr="00722716">
        <w:trPr>
          <w:cantSplit/>
        </w:trPr>
        <w:tc>
          <w:tcPr>
            <w:tcW w:w="3960" w:type="dxa"/>
          </w:tcPr>
          <w:p w14:paraId="21D0816A" w14:textId="77777777" w:rsidR="000738BC" w:rsidRPr="00C04DF6" w:rsidRDefault="000738BC" w:rsidP="0009128E">
            <w:pPr>
              <w:spacing w:line="240" w:lineRule="auto"/>
              <w:ind w:lef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0189C3" w14:textId="37572DBD" w:rsidR="000738BC" w:rsidRPr="00C04DF6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0ED7E7" w14:textId="77777777" w:rsidR="000738BC" w:rsidRPr="00C04DF6" w:rsidRDefault="000738BC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7D9F7E" w14:textId="2E1B2129" w:rsidR="000738BC" w:rsidRPr="00C04DF6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42" w:type="dxa"/>
          </w:tcPr>
          <w:p w14:paraId="2B5C983D" w14:textId="77777777" w:rsidR="000738BC" w:rsidRPr="00C04DF6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1A49327B" w14:textId="2C6031BB" w:rsidR="000738BC" w:rsidRPr="00C04DF6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052255C1" w14:textId="77777777" w:rsidR="000738BC" w:rsidRPr="00C04DF6" w:rsidRDefault="000738BC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1408204" w14:textId="4C8EB188" w:rsidR="000738BC" w:rsidRPr="00C04DF6" w:rsidRDefault="00722716" w:rsidP="0009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0738BC" w:rsidRPr="004D3B58" w14:paraId="5D9EF8E3" w14:textId="77777777" w:rsidTr="009B0928">
        <w:trPr>
          <w:cantSplit/>
          <w:trHeight w:hRule="exact" w:val="216"/>
        </w:trPr>
        <w:tc>
          <w:tcPr>
            <w:tcW w:w="3960" w:type="dxa"/>
          </w:tcPr>
          <w:p w14:paraId="134BDA5C" w14:textId="77777777" w:rsidR="000738BC" w:rsidRPr="004D3B58" w:rsidRDefault="000738BC" w:rsidP="0009128E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04AA66" w14:textId="77777777" w:rsidR="000738BC" w:rsidRPr="004D3B5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E0A06FD" w14:textId="77777777" w:rsidR="000738BC" w:rsidRPr="004D3B5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BADC05" w14:textId="77777777" w:rsidR="000738BC" w:rsidRPr="004D3B5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9789EE" w14:textId="77777777" w:rsidR="000738BC" w:rsidRPr="004D3B58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8932855" w14:textId="77777777" w:rsidR="000738BC" w:rsidRPr="004D3B58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07F198D" w14:textId="77777777" w:rsidR="000738BC" w:rsidRPr="004D3B58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2703F371" w14:textId="77777777" w:rsidR="000738BC" w:rsidRPr="004D3B58" w:rsidRDefault="000738BC" w:rsidP="0009128E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722716" w:rsidRPr="0042258A" w14:paraId="1136B544" w14:textId="77777777" w:rsidTr="006D070D">
        <w:trPr>
          <w:cantSplit/>
        </w:trPr>
        <w:tc>
          <w:tcPr>
            <w:tcW w:w="3960" w:type="dxa"/>
          </w:tcPr>
          <w:p w14:paraId="36BF02B5" w14:textId="6FD1EFC8" w:rsidR="00722716" w:rsidRPr="0042258A" w:rsidRDefault="00A45D90" w:rsidP="00722716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ขาดทุน</w:t>
            </w:r>
            <w:r w:rsidR="00722716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ทางบัญชี</w:t>
            </w:r>
            <w:r w:rsidR="00722716" w:rsidRPr="0042258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79AA4" w14:textId="4CFC4033" w:rsidR="00722716" w:rsidRPr="00691CB6" w:rsidRDefault="008C37E0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1CB6">
              <w:rPr>
                <w:rFonts w:ascii="Browallia New" w:hAnsi="Browallia New" w:cs="Browallia New"/>
                <w:sz w:val="28"/>
                <w:szCs w:val="28"/>
              </w:rPr>
              <w:t>(2,424,104)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546AF4" w14:textId="77777777" w:rsidR="00722716" w:rsidRPr="008C37E0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9809A0" w14:textId="2FE0C680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(1,276,781)</w:t>
            </w:r>
          </w:p>
        </w:tc>
        <w:tc>
          <w:tcPr>
            <w:tcW w:w="142" w:type="dxa"/>
            <w:vAlign w:val="bottom"/>
          </w:tcPr>
          <w:p w14:paraId="72B62A0B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7EFEA" w14:textId="20E1DD89" w:rsidR="00722716" w:rsidRPr="006E1540" w:rsidRDefault="00433B9C" w:rsidP="00B96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6997">
              <w:rPr>
                <w:rFonts w:ascii="Browallia New" w:hAnsi="Browallia New" w:cs="Browallia New"/>
                <w:sz w:val="28"/>
                <w:szCs w:val="28"/>
              </w:rPr>
              <w:t>1,229,824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13BD108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6ECEDE65" w14:textId="45C9807E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(272,608)</w:t>
            </w:r>
          </w:p>
        </w:tc>
      </w:tr>
      <w:tr w:rsidR="00722716" w:rsidRPr="0042258A" w14:paraId="70384F41" w14:textId="77777777" w:rsidTr="006D070D">
        <w:trPr>
          <w:cantSplit/>
        </w:trPr>
        <w:tc>
          <w:tcPr>
            <w:tcW w:w="3960" w:type="dxa"/>
          </w:tcPr>
          <w:p w14:paraId="7AD4B85B" w14:textId="77777777" w:rsidR="00722716" w:rsidRPr="0042258A" w:rsidRDefault="00722716" w:rsidP="00722716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42258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8646" w14:textId="6C970AE6" w:rsidR="00722716" w:rsidRPr="00691CB6" w:rsidRDefault="008C37E0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1CB6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791827" w14:textId="77777777" w:rsidR="00722716" w:rsidRPr="008C37E0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A05925" w14:textId="7B70AF72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42" w:type="dxa"/>
            <w:vAlign w:val="bottom"/>
          </w:tcPr>
          <w:p w14:paraId="0088DD80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6311F" w14:textId="1460B7F3" w:rsidR="00722716" w:rsidRPr="006E1540" w:rsidRDefault="00433B9C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42" w:type="dxa"/>
            <w:vAlign w:val="bottom"/>
          </w:tcPr>
          <w:p w14:paraId="0BB73FE4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101AD3B4" w14:textId="37AFC7E4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</w:tr>
      <w:tr w:rsidR="00722716" w:rsidRPr="0042258A" w14:paraId="2DBEFC39" w14:textId="77777777" w:rsidTr="006D070D">
        <w:trPr>
          <w:cantSplit/>
        </w:trPr>
        <w:tc>
          <w:tcPr>
            <w:tcW w:w="3960" w:type="dxa"/>
          </w:tcPr>
          <w:p w14:paraId="3B457546" w14:textId="77777777" w:rsidR="00722716" w:rsidRPr="0042258A" w:rsidRDefault="00722716" w:rsidP="00722716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42258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ภาษีคำนวณจากอัตราภาษี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B0DC03" w14:textId="594FE620" w:rsidR="00722716" w:rsidRPr="00691CB6" w:rsidRDefault="008C37E0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1CB6">
              <w:rPr>
                <w:rFonts w:ascii="Browallia New" w:hAnsi="Browallia New" w:cs="Browallia New"/>
                <w:sz w:val="28"/>
                <w:szCs w:val="28"/>
              </w:rPr>
              <w:t>(484,821)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55A47" w14:textId="77777777" w:rsidR="00722716" w:rsidRPr="008C37E0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094FA96" w14:textId="18D9D2CA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(255,356)</w:t>
            </w:r>
          </w:p>
        </w:tc>
        <w:tc>
          <w:tcPr>
            <w:tcW w:w="142" w:type="dxa"/>
            <w:vAlign w:val="bottom"/>
          </w:tcPr>
          <w:p w14:paraId="5E5E0716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842B27A" w14:textId="48A431D7" w:rsidR="00722716" w:rsidRPr="006E1540" w:rsidRDefault="00433B9C" w:rsidP="00B96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C699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B965FC">
              <w:rPr>
                <w:rFonts w:ascii="Browallia New" w:hAnsi="Browallia New" w:cs="Browallia New"/>
                <w:sz w:val="28"/>
                <w:szCs w:val="28"/>
              </w:rPr>
              <w:t>45,</w:t>
            </w:r>
            <w:r w:rsidR="00FC6997">
              <w:rPr>
                <w:rFonts w:ascii="Browallia New" w:hAnsi="Browallia New" w:cs="Browallia New"/>
                <w:sz w:val="28"/>
                <w:szCs w:val="28"/>
              </w:rPr>
              <w:t>965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1C5EA35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70B6BEB4" w14:textId="6A06CFBA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(54,522)</w:t>
            </w:r>
          </w:p>
        </w:tc>
      </w:tr>
      <w:tr w:rsidR="00722716" w:rsidRPr="0042258A" w14:paraId="54C23C19" w14:textId="77777777" w:rsidTr="006D070D">
        <w:trPr>
          <w:cantSplit/>
        </w:trPr>
        <w:tc>
          <w:tcPr>
            <w:tcW w:w="3960" w:type="dxa"/>
          </w:tcPr>
          <w:p w14:paraId="12DEE1DD" w14:textId="77777777" w:rsidR="00722716" w:rsidRPr="0042258A" w:rsidRDefault="00722716" w:rsidP="00722716">
            <w:pPr>
              <w:tabs>
                <w:tab w:val="left" w:pos="294"/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258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ผลกระทบ</w:t>
            </w:r>
            <w:r w:rsidRPr="0042258A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</w:t>
            </w:r>
            <w:r w:rsidRPr="0042258A">
              <w:rPr>
                <w:rFonts w:ascii="Browallia New" w:hAnsi="Browallia New" w:cs="Browallia New"/>
                <w:spacing w:val="-6"/>
                <w:sz w:val="28"/>
                <w:szCs w:val="28"/>
              </w:rPr>
              <w:t>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8B95E2" w14:textId="77777777" w:rsidR="00722716" w:rsidRPr="00691CB6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01B43B" w14:textId="77777777" w:rsidR="00722716" w:rsidRPr="008C37E0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D6BE698" w14:textId="77777777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F7A20AD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B443CF4" w14:textId="77777777" w:rsidR="00722716" w:rsidRPr="00A66912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E327A4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C74B7F6" w14:textId="77777777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22716" w:rsidRPr="0042258A" w14:paraId="1179A51D" w14:textId="77777777" w:rsidTr="006D070D">
        <w:trPr>
          <w:cantSplit/>
        </w:trPr>
        <w:tc>
          <w:tcPr>
            <w:tcW w:w="3960" w:type="dxa"/>
          </w:tcPr>
          <w:p w14:paraId="3A885BEE" w14:textId="77777777" w:rsidR="00722716" w:rsidRPr="0042258A" w:rsidRDefault="00722716" w:rsidP="00722716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258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ค่าใช้จ่ายที่ไม่สามารถหักภาษี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B92EE" w14:textId="0D7EFFAA" w:rsidR="00722716" w:rsidRPr="00691CB6" w:rsidRDefault="008C37E0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1CB6">
              <w:rPr>
                <w:rFonts w:ascii="Browallia New" w:hAnsi="Browallia New" w:cs="Browallia New"/>
                <w:sz w:val="28"/>
                <w:szCs w:val="28"/>
              </w:rPr>
              <w:t>15,618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80634B" w14:textId="77777777" w:rsidR="00722716" w:rsidRPr="008C37E0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C6DFBE1" w14:textId="5ABB2E54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11,259</w:t>
            </w:r>
          </w:p>
        </w:tc>
        <w:tc>
          <w:tcPr>
            <w:tcW w:w="142" w:type="dxa"/>
            <w:vAlign w:val="bottom"/>
          </w:tcPr>
          <w:p w14:paraId="6264B317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C3756B7" w14:textId="21B7DA15" w:rsidR="00722716" w:rsidRPr="00A66912" w:rsidRDefault="00250296" w:rsidP="008C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5,577</w:t>
            </w:r>
          </w:p>
        </w:tc>
        <w:tc>
          <w:tcPr>
            <w:tcW w:w="142" w:type="dxa"/>
            <w:vAlign w:val="bottom"/>
          </w:tcPr>
          <w:p w14:paraId="020690C3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50EC39FE" w14:textId="3F4F1E5D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6,186</w:t>
            </w:r>
          </w:p>
        </w:tc>
      </w:tr>
      <w:tr w:rsidR="00722716" w:rsidRPr="0042258A" w14:paraId="5356AB65" w14:textId="77777777" w:rsidTr="006D070D">
        <w:trPr>
          <w:cantSplit/>
        </w:trPr>
        <w:tc>
          <w:tcPr>
            <w:tcW w:w="3960" w:type="dxa"/>
          </w:tcPr>
          <w:p w14:paraId="02BFF9DE" w14:textId="204C319F" w:rsidR="00722716" w:rsidRPr="0042258A" w:rsidRDefault="00722716" w:rsidP="00722716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2258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รายได้ที่ไม่ต้องเสียภาษีและค่าใช้จ่ายที่หักเพิ่มได้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E17332" w14:textId="5649A710" w:rsidR="00722716" w:rsidRPr="00691CB6" w:rsidRDefault="008C37E0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1CB6">
              <w:rPr>
                <w:rFonts w:ascii="Browallia New" w:hAnsi="Browallia New" w:cs="Browallia New"/>
                <w:sz w:val="28"/>
                <w:szCs w:val="28"/>
              </w:rPr>
              <w:t>(3,347)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0D0BD2" w14:textId="77777777" w:rsidR="00722716" w:rsidRPr="008C37E0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B7326" w14:textId="795B48EF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(34,391)</w:t>
            </w:r>
          </w:p>
        </w:tc>
        <w:tc>
          <w:tcPr>
            <w:tcW w:w="142" w:type="dxa"/>
            <w:vAlign w:val="bottom"/>
          </w:tcPr>
          <w:p w14:paraId="74CD3605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F9E4703" w14:textId="7D66E1FA" w:rsidR="00722716" w:rsidRPr="00A66912" w:rsidRDefault="002669E7" w:rsidP="00B0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50296">
              <w:rPr>
                <w:rFonts w:ascii="Browallia New" w:hAnsi="Browallia New" w:cs="Browallia New"/>
                <w:sz w:val="28"/>
                <w:szCs w:val="28"/>
              </w:rPr>
              <w:t>3,34</w:t>
            </w:r>
            <w:r w:rsidR="00FC699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76173F30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4E01370" w14:textId="6D5F25C7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(4,113)</w:t>
            </w:r>
          </w:p>
        </w:tc>
      </w:tr>
      <w:tr w:rsidR="00722716" w:rsidRPr="0042258A" w14:paraId="3F227F4D" w14:textId="77777777" w:rsidTr="006D070D">
        <w:trPr>
          <w:cantSplit/>
        </w:trPr>
        <w:tc>
          <w:tcPr>
            <w:tcW w:w="3960" w:type="dxa"/>
          </w:tcPr>
          <w:p w14:paraId="3EFA1756" w14:textId="1C695303" w:rsidR="00722716" w:rsidRPr="0042258A" w:rsidRDefault="00722716" w:rsidP="00722716">
            <w:pPr>
              <w:tabs>
                <w:tab w:val="left" w:pos="294"/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15A14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สินทรัพย์ภาษีเงินได้รอตัดบัญชีที่ไม่รับรู้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5E0953" w14:textId="22DD1BE1" w:rsidR="00722716" w:rsidRPr="00691CB6" w:rsidRDefault="008C37E0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1CB6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C51E8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691CB6">
              <w:rPr>
                <w:rFonts w:ascii="Browallia New" w:hAnsi="Browallia New" w:cs="Browallia New"/>
                <w:sz w:val="28"/>
                <w:szCs w:val="28"/>
              </w:rPr>
              <w:t>,915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9868C8" w14:textId="77777777" w:rsidR="00722716" w:rsidRPr="008C37E0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879E7" w14:textId="207809B9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268,905</w:t>
            </w:r>
          </w:p>
        </w:tc>
        <w:tc>
          <w:tcPr>
            <w:tcW w:w="142" w:type="dxa"/>
            <w:vAlign w:val="bottom"/>
          </w:tcPr>
          <w:p w14:paraId="2D696411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0BA9D" w14:textId="10040A09" w:rsidR="00722716" w:rsidRPr="006E1540" w:rsidRDefault="00FC6997" w:rsidP="008C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275,121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73FC17" w14:textId="77777777" w:rsidR="00722716" w:rsidRPr="00BE0F9F" w:rsidRDefault="00722716" w:rsidP="00722716">
            <w:pPr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ADD24" w14:textId="0CA8BEDB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79,980</w:t>
            </w:r>
          </w:p>
        </w:tc>
      </w:tr>
      <w:tr w:rsidR="00722716" w:rsidRPr="0042258A" w14:paraId="014D3FA0" w14:textId="77777777" w:rsidTr="006D070D">
        <w:trPr>
          <w:cantSplit/>
          <w:trHeight w:val="280"/>
        </w:trPr>
        <w:tc>
          <w:tcPr>
            <w:tcW w:w="3960" w:type="dxa"/>
          </w:tcPr>
          <w:p w14:paraId="297A82EB" w14:textId="77777777" w:rsidR="00722716" w:rsidRPr="0042258A" w:rsidRDefault="00722716" w:rsidP="00722716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8238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D31F5" w14:textId="0B654B1D" w:rsidR="00722716" w:rsidRPr="00691CB6" w:rsidRDefault="008C37E0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1CB6">
              <w:rPr>
                <w:rFonts w:ascii="Browallia New" w:hAnsi="Browallia New" w:cs="Browallia New"/>
                <w:sz w:val="28"/>
                <w:szCs w:val="28"/>
              </w:rPr>
              <w:t>(8,635)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7273E0" w14:textId="77777777" w:rsidR="00722716" w:rsidRPr="008C37E0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4131F" w14:textId="4E0729A2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(9,583)</w:t>
            </w:r>
          </w:p>
        </w:tc>
        <w:tc>
          <w:tcPr>
            <w:tcW w:w="142" w:type="dxa"/>
            <w:vAlign w:val="bottom"/>
          </w:tcPr>
          <w:p w14:paraId="32EE4F53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5EC6E" w14:textId="7249EB73" w:rsidR="00722716" w:rsidRPr="006E1540" w:rsidRDefault="00250296" w:rsidP="00B96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31,</w:t>
            </w:r>
            <w:r w:rsidR="00B965FC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42" w:type="dxa"/>
            <w:vAlign w:val="bottom"/>
          </w:tcPr>
          <w:p w14:paraId="102C2A88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84C8C" w14:textId="01CB38F3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27,531</w:t>
            </w:r>
          </w:p>
        </w:tc>
      </w:tr>
      <w:tr w:rsidR="00722716" w:rsidRPr="0042258A" w14:paraId="7EF414C0" w14:textId="77777777" w:rsidTr="006D070D">
        <w:trPr>
          <w:cantSplit/>
          <w:trHeight w:val="280"/>
        </w:trPr>
        <w:tc>
          <w:tcPr>
            <w:tcW w:w="3960" w:type="dxa"/>
          </w:tcPr>
          <w:p w14:paraId="0B8E8969" w14:textId="77777777" w:rsidR="00722716" w:rsidRPr="0042258A" w:rsidRDefault="00722716" w:rsidP="00722716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ปรับปรุงภาษีเงินได้งวดบัญชีก่อน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A4208" w14:textId="47FF4504" w:rsidR="00722716" w:rsidRPr="00691CB6" w:rsidRDefault="008C37E0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1CB6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041DC9" w14:textId="77777777" w:rsidR="00722716" w:rsidRPr="008C37E0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78768" w14:textId="1D6AD2EF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5F125D06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78A84" w14:textId="39A15006" w:rsidR="00722716" w:rsidRPr="006E1540" w:rsidRDefault="00433B9C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10D9D3E8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3189E" w14:textId="7C0BA341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</w:tr>
      <w:tr w:rsidR="00722716" w:rsidRPr="0042258A" w14:paraId="0E053BE4" w14:textId="77777777" w:rsidTr="006D070D">
        <w:trPr>
          <w:cantSplit/>
          <w:trHeight w:val="280"/>
        </w:trPr>
        <w:tc>
          <w:tcPr>
            <w:tcW w:w="3960" w:type="dxa"/>
          </w:tcPr>
          <w:p w14:paraId="74CD0228" w14:textId="77777777" w:rsidR="00722716" w:rsidRPr="0042258A" w:rsidRDefault="00722716" w:rsidP="00722716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2258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7D8B4D6" w14:textId="11A137CF" w:rsidR="00722716" w:rsidRPr="00691CB6" w:rsidRDefault="008C37E0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1CB6">
              <w:rPr>
                <w:rFonts w:ascii="Browallia New" w:hAnsi="Browallia New" w:cs="Browallia New"/>
                <w:sz w:val="28"/>
                <w:szCs w:val="28"/>
              </w:rPr>
              <w:t>(8,634)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9E5CC5" w14:textId="77777777" w:rsidR="00722716" w:rsidRPr="008C37E0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59C21E" w14:textId="54B78071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(9,581)</w:t>
            </w:r>
          </w:p>
        </w:tc>
        <w:tc>
          <w:tcPr>
            <w:tcW w:w="142" w:type="dxa"/>
            <w:vAlign w:val="bottom"/>
          </w:tcPr>
          <w:p w14:paraId="5378B67D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8FDBF16" w14:textId="1F28B0B0" w:rsidR="00722716" w:rsidRPr="006E1540" w:rsidRDefault="00250296" w:rsidP="00B96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31,</w:t>
            </w:r>
            <w:r w:rsidR="00B965FC">
              <w:rPr>
                <w:rFonts w:ascii="Browallia New" w:hAnsi="Browallia New" w:cs="Browallia New"/>
                <w:sz w:val="28"/>
                <w:szCs w:val="28"/>
              </w:rPr>
              <w:t>389</w:t>
            </w:r>
          </w:p>
        </w:tc>
        <w:tc>
          <w:tcPr>
            <w:tcW w:w="142" w:type="dxa"/>
            <w:vAlign w:val="bottom"/>
          </w:tcPr>
          <w:p w14:paraId="19989B7E" w14:textId="77777777" w:rsidR="00722716" w:rsidRPr="00BE0F9F" w:rsidRDefault="00722716" w:rsidP="0072271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E91E4DA" w14:textId="6B4A4F6E" w:rsidR="00722716" w:rsidRPr="00002ECA" w:rsidRDefault="00722716" w:rsidP="00722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EA6">
              <w:rPr>
                <w:rFonts w:ascii="Browallia New" w:hAnsi="Browallia New" w:cs="Browallia New"/>
                <w:sz w:val="28"/>
                <w:szCs w:val="28"/>
              </w:rPr>
              <w:t>27,533</w:t>
            </w:r>
          </w:p>
        </w:tc>
      </w:tr>
    </w:tbl>
    <w:p w14:paraId="52DAC227" w14:textId="77777777" w:rsidR="00BB47D4" w:rsidRDefault="00A45D90" w:rsidP="00BB47D4">
      <w:pPr>
        <w:pStyle w:val="ListParagraph"/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7DFFC3B" w14:textId="654CEADB" w:rsidR="000738BC" w:rsidRPr="00A45D90" w:rsidRDefault="000738BC" w:rsidP="00190F4C">
      <w:pPr>
        <w:pStyle w:val="ListParagraph"/>
        <w:numPr>
          <w:ilvl w:val="1"/>
          <w:numId w:val="31"/>
        </w:numPr>
        <w:tabs>
          <w:tab w:val="clear" w:pos="907"/>
          <w:tab w:val="left" w:pos="990"/>
        </w:tabs>
        <w:spacing w:line="240" w:lineRule="auto"/>
        <w:ind w:left="990" w:hanging="45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A45D90">
        <w:rPr>
          <w:rFonts w:ascii="Browallia New" w:hAnsi="Browallia New" w:cs="Browallia New" w:hint="cs"/>
          <w:sz w:val="28"/>
          <w:szCs w:val="28"/>
          <w:cs/>
          <w:lang w:val="en-GB"/>
        </w:rPr>
        <w:lastRenderedPageBreak/>
        <w:t>ภ</w:t>
      </w:r>
      <w:r w:rsidRPr="00A45D90">
        <w:rPr>
          <w:rFonts w:ascii="Browallia New" w:hAnsi="Browallia New" w:cs="Browallia New"/>
          <w:sz w:val="28"/>
          <w:szCs w:val="28"/>
          <w:cs/>
          <w:lang w:val="en-GB"/>
        </w:rPr>
        <w:t>าษีเงินได้รอ</w:t>
      </w:r>
      <w:r w:rsidRPr="00A45D90">
        <w:rPr>
          <w:rFonts w:ascii="Browallia New" w:hAnsi="Browallia New" w:cs="Browallia New" w:hint="cs"/>
          <w:sz w:val="28"/>
          <w:szCs w:val="28"/>
          <w:cs/>
          <w:lang w:val="en-GB"/>
        </w:rPr>
        <w:t>การ</w:t>
      </w:r>
      <w:r w:rsidRPr="00A45D90">
        <w:rPr>
          <w:rFonts w:ascii="Browallia New" w:hAnsi="Browallia New" w:cs="Browallia New"/>
          <w:sz w:val="28"/>
          <w:szCs w:val="28"/>
          <w:cs/>
          <w:lang w:val="en-GB"/>
        </w:rPr>
        <w:t>ตัดบัญชี</w:t>
      </w:r>
    </w:p>
    <w:p w14:paraId="66DC60A3" w14:textId="77777777" w:rsidR="000738BC" w:rsidRPr="00417D84" w:rsidRDefault="000738BC" w:rsidP="000738BC">
      <w:pPr>
        <w:spacing w:line="240" w:lineRule="auto"/>
        <w:ind w:left="540" w:hanging="90"/>
        <w:rPr>
          <w:rFonts w:ascii="Browallia New" w:hAnsi="Browallia New" w:cs="Browallia New"/>
          <w:spacing w:val="-4"/>
          <w:sz w:val="22"/>
          <w:szCs w:val="22"/>
        </w:rPr>
      </w:pPr>
    </w:p>
    <w:p w14:paraId="2F743B23" w14:textId="77777777" w:rsidR="000738BC" w:rsidRPr="00C04DF6" w:rsidRDefault="000738BC" w:rsidP="000738BC">
      <w:pPr>
        <w:tabs>
          <w:tab w:val="clear" w:pos="454"/>
        </w:tabs>
        <w:spacing w:line="240" w:lineRule="auto"/>
        <w:ind w:left="990"/>
        <w:rPr>
          <w:rFonts w:ascii="Browallia New" w:hAnsi="Browallia New" w:cs="Browallia New"/>
          <w:spacing w:val="-4"/>
          <w:sz w:val="28"/>
          <w:szCs w:val="28"/>
        </w:rPr>
      </w:pPr>
      <w:r w:rsidRPr="00C04DF6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90D731A" w14:textId="77777777" w:rsidR="000738BC" w:rsidRPr="00B23FFC" w:rsidRDefault="000738BC" w:rsidP="000738BC">
      <w:pPr>
        <w:spacing w:line="240" w:lineRule="auto"/>
        <w:ind w:left="540" w:hanging="90"/>
        <w:rPr>
          <w:rFonts w:ascii="Browallia New" w:hAnsi="Browallia New" w:cs="Browallia New"/>
          <w:spacing w:val="-4"/>
          <w:sz w:val="22"/>
          <w:szCs w:val="22"/>
        </w:rPr>
      </w:pPr>
    </w:p>
    <w:tbl>
      <w:tblPr>
        <w:tblW w:w="864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867"/>
        <w:gridCol w:w="1179"/>
        <w:gridCol w:w="1170"/>
        <w:gridCol w:w="1214"/>
        <w:gridCol w:w="1216"/>
      </w:tblGrid>
      <w:tr w:rsidR="000738BC" w:rsidRPr="00C04DF6" w14:paraId="79E56201" w14:textId="77777777" w:rsidTr="00BB47D4">
        <w:tc>
          <w:tcPr>
            <w:tcW w:w="3867" w:type="dxa"/>
          </w:tcPr>
          <w:p w14:paraId="34056791" w14:textId="77777777" w:rsidR="000738BC" w:rsidRPr="00C04DF6" w:rsidRDefault="000738BC" w:rsidP="0009128E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E62E537" w14:textId="77777777" w:rsidR="000738BC" w:rsidRPr="00C04DF6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43004A05" w14:textId="77777777" w:rsidR="000738BC" w:rsidRPr="00C04DF6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gridSpan w:val="2"/>
            <w:hideMark/>
          </w:tcPr>
          <w:p w14:paraId="7D246FE3" w14:textId="77777777" w:rsidR="000738BC" w:rsidRPr="00C04DF6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04DF6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 xml:space="preserve">(หน่วย </w:t>
            </w:r>
            <w:r w:rsidRPr="00C04D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: </w:t>
            </w:r>
            <w:r w:rsidRPr="00C04DF6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738BC" w:rsidRPr="00C04DF6" w14:paraId="42006130" w14:textId="77777777" w:rsidTr="00BB47D4">
        <w:tc>
          <w:tcPr>
            <w:tcW w:w="3867" w:type="dxa"/>
          </w:tcPr>
          <w:p w14:paraId="6FEDBB05" w14:textId="77777777" w:rsidR="000738BC" w:rsidRPr="00C04DF6" w:rsidRDefault="000738BC" w:rsidP="0009128E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2349" w:type="dxa"/>
            <w:gridSpan w:val="2"/>
            <w:hideMark/>
          </w:tcPr>
          <w:p w14:paraId="0E2C95FF" w14:textId="77777777" w:rsidR="000738BC" w:rsidRPr="00C04DF6" w:rsidRDefault="000738BC" w:rsidP="0009128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04DF6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5F830FC2" w14:textId="77777777" w:rsidR="000738BC" w:rsidRPr="00C04DF6" w:rsidRDefault="000738BC" w:rsidP="0009128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738BC" w:rsidRPr="00C04DF6" w14:paraId="0169EB19" w14:textId="77777777" w:rsidTr="00BB47D4">
        <w:tc>
          <w:tcPr>
            <w:tcW w:w="3867" w:type="dxa"/>
          </w:tcPr>
          <w:p w14:paraId="239D54DE" w14:textId="77777777" w:rsidR="000738BC" w:rsidRPr="00C04DF6" w:rsidRDefault="000738BC" w:rsidP="0009128E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  <w:hideMark/>
          </w:tcPr>
          <w:p w14:paraId="65CD87BC" w14:textId="0DDC7202" w:rsidR="000738BC" w:rsidRPr="00C04DF6" w:rsidRDefault="00722716" w:rsidP="0009128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170" w:type="dxa"/>
            <w:vAlign w:val="bottom"/>
            <w:hideMark/>
          </w:tcPr>
          <w:p w14:paraId="18DD3541" w14:textId="2D54C51B" w:rsidR="000738BC" w:rsidRPr="00C04DF6" w:rsidRDefault="00722716" w:rsidP="0009128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2559</w:t>
            </w:r>
          </w:p>
        </w:tc>
        <w:tc>
          <w:tcPr>
            <w:tcW w:w="1214" w:type="dxa"/>
            <w:vAlign w:val="bottom"/>
            <w:hideMark/>
          </w:tcPr>
          <w:p w14:paraId="7950BF0C" w14:textId="67BF5303" w:rsidR="000738BC" w:rsidRPr="00C04DF6" w:rsidRDefault="00722716" w:rsidP="0009128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2560</w:t>
            </w:r>
            <w:r w:rsidR="000738BC" w:rsidRPr="00C04DF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     </w:t>
            </w:r>
          </w:p>
        </w:tc>
        <w:tc>
          <w:tcPr>
            <w:tcW w:w="1216" w:type="dxa"/>
            <w:vAlign w:val="bottom"/>
            <w:hideMark/>
          </w:tcPr>
          <w:p w14:paraId="29BE37A8" w14:textId="030892E7" w:rsidR="000738BC" w:rsidRPr="00C04DF6" w:rsidRDefault="00722716" w:rsidP="0009128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2559</w:t>
            </w:r>
          </w:p>
        </w:tc>
      </w:tr>
      <w:tr w:rsidR="000738BC" w:rsidRPr="00417D84" w14:paraId="70F79F63" w14:textId="77777777" w:rsidTr="00BB47D4">
        <w:tc>
          <w:tcPr>
            <w:tcW w:w="3867" w:type="dxa"/>
          </w:tcPr>
          <w:p w14:paraId="576CC0FF" w14:textId="77777777" w:rsidR="000738BC" w:rsidRPr="00417D84" w:rsidRDefault="000738BC" w:rsidP="0009128E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th-TH"/>
              </w:rPr>
            </w:pPr>
          </w:p>
        </w:tc>
        <w:tc>
          <w:tcPr>
            <w:tcW w:w="1179" w:type="dxa"/>
          </w:tcPr>
          <w:p w14:paraId="0234E935" w14:textId="77777777" w:rsidR="000738BC" w:rsidRPr="00417D84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2E34AC7" w14:textId="77777777" w:rsidR="000738BC" w:rsidRPr="00417D84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214" w:type="dxa"/>
          </w:tcPr>
          <w:p w14:paraId="24B89ACD" w14:textId="77777777" w:rsidR="000738BC" w:rsidRPr="00417D84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216" w:type="dxa"/>
          </w:tcPr>
          <w:p w14:paraId="5917612B" w14:textId="77777777" w:rsidR="000738BC" w:rsidRPr="00417D84" w:rsidRDefault="000738BC" w:rsidP="000912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</w:rPr>
            </w:pPr>
          </w:p>
        </w:tc>
      </w:tr>
      <w:tr w:rsidR="00722716" w:rsidRPr="00C04DF6" w14:paraId="5EFAEB08" w14:textId="77777777" w:rsidTr="00BB47D4">
        <w:tc>
          <w:tcPr>
            <w:tcW w:w="3867" w:type="dxa"/>
            <w:hideMark/>
          </w:tcPr>
          <w:p w14:paraId="66AA80F7" w14:textId="77777777" w:rsidR="00722716" w:rsidRPr="00C04DF6" w:rsidRDefault="00722716" w:rsidP="00722716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6226211" w14:textId="02AB1AD8" w:rsidR="00722716" w:rsidRPr="00E7264B" w:rsidRDefault="00AD0F44" w:rsidP="00722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12,605</w:t>
            </w:r>
          </w:p>
        </w:tc>
        <w:tc>
          <w:tcPr>
            <w:tcW w:w="1170" w:type="dxa"/>
            <w:vAlign w:val="bottom"/>
            <w:hideMark/>
          </w:tcPr>
          <w:p w14:paraId="6018F3F3" w14:textId="6B8B1A52" w:rsidR="00722716" w:rsidRPr="00002ECA" w:rsidRDefault="00722716" w:rsidP="00722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64B">
              <w:rPr>
                <w:rFonts w:ascii="Browallia New" w:hAnsi="Browallia New" w:cs="Browallia New"/>
                <w:sz w:val="28"/>
                <w:szCs w:val="28"/>
              </w:rPr>
              <w:t>72,486</w:t>
            </w:r>
          </w:p>
        </w:tc>
        <w:tc>
          <w:tcPr>
            <w:tcW w:w="1214" w:type="dxa"/>
            <w:shd w:val="clear" w:color="auto" w:fill="auto"/>
          </w:tcPr>
          <w:p w14:paraId="38539FF2" w14:textId="5F73FE63" w:rsidR="00722716" w:rsidRPr="006E1540" w:rsidRDefault="00E30F02" w:rsidP="008C36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</w:t>
            </w:r>
            <w:r w:rsidR="008C361C">
              <w:rPr>
                <w:rFonts w:ascii="Browallia New" w:hAnsi="Browallia New" w:cs="Browallia New"/>
                <w:sz w:val="28"/>
                <w:szCs w:val="28"/>
              </w:rPr>
              <w:t>437</w:t>
            </w:r>
          </w:p>
        </w:tc>
        <w:tc>
          <w:tcPr>
            <w:tcW w:w="1216" w:type="dxa"/>
            <w:hideMark/>
          </w:tcPr>
          <w:p w14:paraId="7B2BEB9D" w14:textId="2947AA36" w:rsidR="00722716" w:rsidRPr="00364EA2" w:rsidRDefault="00722716" w:rsidP="007227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516F">
              <w:rPr>
                <w:rFonts w:ascii="Browallia New" w:hAnsi="Browallia New" w:cs="Browallia New"/>
                <w:sz w:val="28"/>
                <w:szCs w:val="28"/>
              </w:rPr>
              <w:t>8,967</w:t>
            </w:r>
          </w:p>
        </w:tc>
      </w:tr>
      <w:tr w:rsidR="00722716" w:rsidRPr="00C04DF6" w14:paraId="14AC60FF" w14:textId="77777777" w:rsidTr="00BB47D4">
        <w:tc>
          <w:tcPr>
            <w:tcW w:w="3867" w:type="dxa"/>
            <w:hideMark/>
          </w:tcPr>
          <w:p w14:paraId="5B177BA1" w14:textId="77777777" w:rsidR="00722716" w:rsidRPr="00C04DF6" w:rsidRDefault="00722716" w:rsidP="00722716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</w:p>
        </w:tc>
        <w:tc>
          <w:tcPr>
            <w:tcW w:w="1179" w:type="dxa"/>
            <w:shd w:val="clear" w:color="auto" w:fill="auto"/>
          </w:tcPr>
          <w:p w14:paraId="2EEEB4A5" w14:textId="63A3B8FA" w:rsidR="00722716" w:rsidRPr="00E7264B" w:rsidRDefault="00AD0F44" w:rsidP="0072271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(301,36</w:t>
            </w:r>
            <w:r w:rsidR="0007658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70" w:type="dxa"/>
            <w:hideMark/>
          </w:tcPr>
          <w:p w14:paraId="1694D9AA" w14:textId="3ABC06F4" w:rsidR="00722716" w:rsidRPr="00002ECA" w:rsidRDefault="00722716" w:rsidP="0072271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64B">
              <w:rPr>
                <w:rFonts w:ascii="Browallia New" w:hAnsi="Browallia New" w:cs="Browallia New"/>
                <w:sz w:val="28"/>
                <w:szCs w:val="28"/>
              </w:rPr>
              <w:t>(401,276)</w:t>
            </w:r>
          </w:p>
        </w:tc>
        <w:tc>
          <w:tcPr>
            <w:tcW w:w="1214" w:type="dxa"/>
            <w:shd w:val="clear" w:color="auto" w:fill="auto"/>
          </w:tcPr>
          <w:p w14:paraId="676EF951" w14:textId="157FB629" w:rsidR="00722716" w:rsidRPr="006E1540" w:rsidRDefault="00E30F02" w:rsidP="0072271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(1,290)</w:t>
            </w:r>
          </w:p>
        </w:tc>
        <w:tc>
          <w:tcPr>
            <w:tcW w:w="1216" w:type="dxa"/>
            <w:hideMark/>
          </w:tcPr>
          <w:p w14:paraId="275F78DC" w14:textId="3069B92D" w:rsidR="00722716" w:rsidRPr="00364EA2" w:rsidRDefault="00722716" w:rsidP="0072271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516F">
              <w:rPr>
                <w:rFonts w:ascii="Browallia New" w:hAnsi="Browallia New" w:cs="Browallia New"/>
                <w:sz w:val="28"/>
                <w:szCs w:val="28"/>
              </w:rPr>
              <w:t>(2,234)</w:t>
            </w:r>
          </w:p>
        </w:tc>
      </w:tr>
      <w:tr w:rsidR="00722716" w:rsidRPr="00C04DF6" w14:paraId="5C6AFA37" w14:textId="77777777" w:rsidTr="00BB47D4">
        <w:tc>
          <w:tcPr>
            <w:tcW w:w="3867" w:type="dxa"/>
            <w:hideMark/>
          </w:tcPr>
          <w:p w14:paraId="3411DEA5" w14:textId="77777777" w:rsidR="00722716" w:rsidRPr="00C04DF6" w:rsidRDefault="00722716" w:rsidP="00722716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C04DF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C9728C6" w14:textId="5A51234B" w:rsidR="00722716" w:rsidRPr="00E7264B" w:rsidRDefault="008C31FD" w:rsidP="00722716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(288,76</w:t>
            </w:r>
            <w:r w:rsidR="0007658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3E03FCAF" w14:textId="37063913" w:rsidR="00722716" w:rsidRPr="00002ECA" w:rsidRDefault="00722716" w:rsidP="00722716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64B">
              <w:rPr>
                <w:rFonts w:ascii="Browallia New" w:hAnsi="Browallia New" w:cs="Browallia New"/>
                <w:sz w:val="28"/>
                <w:szCs w:val="28"/>
              </w:rPr>
              <w:t>(328,790)</w:t>
            </w:r>
          </w:p>
        </w:tc>
        <w:tc>
          <w:tcPr>
            <w:tcW w:w="1214" w:type="dxa"/>
            <w:shd w:val="clear" w:color="auto" w:fill="auto"/>
          </w:tcPr>
          <w:p w14:paraId="3A01ADBA" w14:textId="5D23A719" w:rsidR="00722716" w:rsidRPr="006E1540" w:rsidRDefault="008C361C" w:rsidP="00E95998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10,147</w:t>
            </w:r>
          </w:p>
        </w:tc>
        <w:tc>
          <w:tcPr>
            <w:tcW w:w="1216" w:type="dxa"/>
            <w:hideMark/>
          </w:tcPr>
          <w:p w14:paraId="6D727E7A" w14:textId="6E7C7D16" w:rsidR="00722716" w:rsidRPr="00364EA2" w:rsidRDefault="00722716" w:rsidP="00722716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516F">
              <w:rPr>
                <w:rFonts w:ascii="Browallia New" w:hAnsi="Browallia New" w:cs="Browallia New"/>
                <w:sz w:val="28"/>
                <w:szCs w:val="28"/>
              </w:rPr>
              <w:t>6,733</w:t>
            </w:r>
          </w:p>
        </w:tc>
      </w:tr>
    </w:tbl>
    <w:p w14:paraId="0F0DFF67" w14:textId="77141EED" w:rsidR="000738BC" w:rsidRDefault="000738BC" w:rsidP="000738BC">
      <w:pPr>
        <w:spacing w:line="240" w:lineRule="auto"/>
        <w:ind w:right="-18"/>
        <w:outlineLvl w:val="0"/>
        <w:rPr>
          <w:rFonts w:ascii="Browallia New" w:hAnsi="Browallia New" w:cs="Browallia New"/>
          <w:sz w:val="22"/>
          <w:szCs w:val="22"/>
        </w:rPr>
      </w:pPr>
    </w:p>
    <w:p w14:paraId="0A464D45" w14:textId="36640171" w:rsidR="000738BC" w:rsidRDefault="000738BC" w:rsidP="00FC6997">
      <w:pPr>
        <w:spacing w:line="240" w:lineRule="auto"/>
        <w:ind w:left="990" w:right="-18"/>
        <w:outlineLvl w:val="0"/>
        <w:rPr>
          <w:rFonts w:ascii="Browallia New" w:hAnsi="Browallia New" w:cs="Browallia New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1E334A8B" w14:textId="77777777" w:rsidR="00BB47D4" w:rsidRPr="00417D84" w:rsidRDefault="00BB47D4" w:rsidP="00FC6997">
      <w:pPr>
        <w:spacing w:line="240" w:lineRule="auto"/>
        <w:ind w:left="990" w:right="-18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8430" w:type="dxa"/>
        <w:tblInd w:w="993" w:type="dxa"/>
        <w:tblLayout w:type="fixed"/>
        <w:tblLook w:val="01E0" w:firstRow="1" w:lastRow="1" w:firstColumn="1" w:lastColumn="1" w:noHBand="0" w:noVBand="0"/>
      </w:tblPr>
      <w:tblGrid>
        <w:gridCol w:w="3685"/>
        <w:gridCol w:w="1145"/>
        <w:gridCol w:w="1170"/>
        <w:gridCol w:w="1260"/>
        <w:gridCol w:w="1170"/>
      </w:tblGrid>
      <w:tr w:rsidR="000738BC" w:rsidRPr="00F23CF7" w14:paraId="3B9BAA3D" w14:textId="77777777" w:rsidTr="00417D84">
        <w:tc>
          <w:tcPr>
            <w:tcW w:w="3685" w:type="dxa"/>
            <w:shd w:val="clear" w:color="auto" w:fill="auto"/>
            <w:vAlign w:val="bottom"/>
          </w:tcPr>
          <w:p w14:paraId="460F1719" w14:textId="77777777" w:rsidR="000738BC" w:rsidRPr="00F23CF7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4BF5FB6A" w14:textId="77777777" w:rsidR="000738BC" w:rsidRPr="00F23CF7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6BAE979" w14:textId="77777777" w:rsidR="000738BC" w:rsidRPr="00F23CF7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0738BC" w:rsidRPr="00F23CF7" w14:paraId="4D8A3922" w14:textId="77777777" w:rsidTr="00417D84">
        <w:tc>
          <w:tcPr>
            <w:tcW w:w="3685" w:type="dxa"/>
            <w:shd w:val="clear" w:color="auto" w:fill="auto"/>
            <w:vAlign w:val="bottom"/>
          </w:tcPr>
          <w:p w14:paraId="5DDEB37C" w14:textId="77777777" w:rsidR="000738BC" w:rsidRPr="00F23CF7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4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3988745" w14:textId="77777777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738BC" w:rsidRPr="00F23CF7" w14:paraId="533C1F3F" w14:textId="77777777" w:rsidTr="00417D84">
        <w:tc>
          <w:tcPr>
            <w:tcW w:w="3685" w:type="dxa"/>
            <w:shd w:val="clear" w:color="auto" w:fill="auto"/>
            <w:vAlign w:val="bottom"/>
          </w:tcPr>
          <w:p w14:paraId="4ABEA9BD" w14:textId="77777777" w:rsidR="000738BC" w:rsidRPr="00F23CF7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0F829014" w14:textId="77777777" w:rsidR="000738BC" w:rsidRPr="00F23CF7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1EDE0FA2" w14:textId="6D4281CA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="00924104"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0A6E73" w14:textId="77777777" w:rsidR="000738BC" w:rsidRPr="00F23CF7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38BC" w:rsidRPr="00F23CF7" w14:paraId="247DDD39" w14:textId="77777777" w:rsidTr="00417D84">
        <w:tc>
          <w:tcPr>
            <w:tcW w:w="3685" w:type="dxa"/>
            <w:shd w:val="clear" w:color="auto" w:fill="auto"/>
            <w:vAlign w:val="bottom"/>
          </w:tcPr>
          <w:p w14:paraId="44879C30" w14:textId="77777777" w:rsidR="000738BC" w:rsidRPr="00F23CF7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217FB149" w14:textId="2A047042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F23CF7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032A15" w:rsidRPr="00F23CF7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AC0FAD0" w14:textId="77777777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862C75F" w14:textId="77777777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208737C5" w14:textId="77777777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E733324" w14:textId="2FF5B354" w:rsidR="000738BC" w:rsidRPr="00F23CF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23CF7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032A15" w:rsidRPr="00F23CF7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0738BC" w:rsidRPr="00F23CF7" w14:paraId="1B03420C" w14:textId="77777777" w:rsidTr="00417D84">
        <w:tc>
          <w:tcPr>
            <w:tcW w:w="3685" w:type="dxa"/>
            <w:shd w:val="clear" w:color="auto" w:fill="auto"/>
            <w:vAlign w:val="bottom"/>
            <w:hideMark/>
          </w:tcPr>
          <w:p w14:paraId="0B9C91FA" w14:textId="77777777" w:rsidR="000738BC" w:rsidRPr="00F23CF7" w:rsidRDefault="000738BC" w:rsidP="0009128E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1098D520" w14:textId="77777777" w:rsidR="000738BC" w:rsidRPr="00F23CF7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34F408" w14:textId="77777777" w:rsidR="000738BC" w:rsidRPr="00F23CF7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82B4B7" w14:textId="77777777" w:rsidR="000738BC" w:rsidRPr="00F23CF7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5BBA35" w14:textId="77777777" w:rsidR="000738BC" w:rsidRPr="00F23CF7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6997" w:rsidRPr="00F23CF7" w14:paraId="664611B8" w14:textId="77777777" w:rsidTr="00417D84">
        <w:tc>
          <w:tcPr>
            <w:tcW w:w="3685" w:type="dxa"/>
            <w:shd w:val="clear" w:color="auto" w:fill="auto"/>
            <w:vAlign w:val="bottom"/>
            <w:hideMark/>
          </w:tcPr>
          <w:p w14:paraId="67098213" w14:textId="2027018A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72D00A2F" w14:textId="7F24C773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17,094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23B3DF" w14:textId="75724064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(16,42</w:t>
            </w:r>
            <w:r w:rsidR="0007658E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B84329" w14:textId="466CBDF2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F54ADF" w14:textId="6B91002F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07658E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FC6997" w:rsidRPr="00F23CF7" w14:paraId="7AA447F9" w14:textId="77777777" w:rsidTr="00417D84">
        <w:tc>
          <w:tcPr>
            <w:tcW w:w="3685" w:type="dxa"/>
            <w:shd w:val="clear" w:color="auto" w:fill="auto"/>
            <w:vAlign w:val="bottom"/>
          </w:tcPr>
          <w:p w14:paraId="2922AF57" w14:textId="37B04E2F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ค่าเผื่อสินค้าเสียหาย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32AD5ADF" w14:textId="65D21BE5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1,966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83F4AE" w14:textId="5ECDCE0A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(126)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4E7E9E" w14:textId="18663A44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5C5136" w14:textId="24D5F402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1,840</w:t>
            </w:r>
          </w:p>
        </w:tc>
      </w:tr>
      <w:tr w:rsidR="00FC6997" w:rsidRPr="00F23CF7" w14:paraId="55CB4A71" w14:textId="77777777" w:rsidTr="00417D84">
        <w:trPr>
          <w:trHeight w:val="306"/>
        </w:trPr>
        <w:tc>
          <w:tcPr>
            <w:tcW w:w="3685" w:type="dxa"/>
            <w:shd w:val="clear" w:color="auto" w:fill="auto"/>
          </w:tcPr>
          <w:p w14:paraId="0B6A26FA" w14:textId="5C148873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026600B1" w14:textId="3241E204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353ECD" w14:textId="3EFEB822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B6F04D" w14:textId="4CEACE29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2DA2CC" w14:textId="66F3E49E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</w:tr>
      <w:tr w:rsidR="00FC6997" w:rsidRPr="00F23CF7" w14:paraId="0CEAA674" w14:textId="77777777" w:rsidTr="00417D84">
        <w:tc>
          <w:tcPr>
            <w:tcW w:w="3685" w:type="dxa"/>
            <w:shd w:val="clear" w:color="auto" w:fill="auto"/>
          </w:tcPr>
          <w:p w14:paraId="72F3C530" w14:textId="3311F17D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0CE0B11C" w14:textId="251A2E00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(168)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F73D97" w14:textId="3596668D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28919" w14:textId="65E9114D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52433F" w14:textId="3949AE42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</w:tr>
      <w:tr w:rsidR="00FC6997" w:rsidRPr="00F23CF7" w14:paraId="791C3F20" w14:textId="77777777" w:rsidTr="00417D84">
        <w:tc>
          <w:tcPr>
            <w:tcW w:w="3685" w:type="dxa"/>
            <w:shd w:val="clear" w:color="auto" w:fill="auto"/>
            <w:vAlign w:val="bottom"/>
          </w:tcPr>
          <w:p w14:paraId="26006153" w14:textId="126628D4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หนี้สินผลประโยชน์พนักงาน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77A26D70" w14:textId="1908DC8A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3,713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4D5C0C" w14:textId="5AAEFA68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(5,060)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D103AA" w14:textId="05C95F39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3,360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865949" w14:textId="1956AF5A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2,013</w:t>
            </w:r>
          </w:p>
        </w:tc>
      </w:tr>
      <w:tr w:rsidR="00FC6997" w:rsidRPr="00F23CF7" w14:paraId="1D3E33FF" w14:textId="77777777" w:rsidTr="00417D84">
        <w:tc>
          <w:tcPr>
            <w:tcW w:w="3685" w:type="dxa"/>
            <w:shd w:val="clear" w:color="auto" w:fill="auto"/>
            <w:vAlign w:val="bottom"/>
          </w:tcPr>
          <w:p w14:paraId="4BAEA756" w14:textId="1AC0FE5D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065659B3" w14:textId="40C06EB5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2,917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BBD822" w14:textId="2D91D887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(2,917)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5F5B5A" w14:textId="4F2C7BCC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408514" w14:textId="78962942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C6997" w:rsidRPr="00F23CF7" w14:paraId="5567E35D" w14:textId="77777777" w:rsidTr="00417D84">
        <w:tc>
          <w:tcPr>
            <w:tcW w:w="3685" w:type="dxa"/>
            <w:shd w:val="clear" w:color="auto" w:fill="auto"/>
          </w:tcPr>
          <w:p w14:paraId="0F8E7AD0" w14:textId="77777777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ประมาณการหนี้สินภายใต้โปรแกรม </w:t>
            </w:r>
          </w:p>
          <w:p w14:paraId="765D8E68" w14:textId="680A2952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ส่งเสริมการขายกับลูกค้า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7E2D24A3" w14:textId="60A97A60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E380F8" w14:textId="33B9B540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(204)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D77865" w14:textId="766B1DDB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328D69" w14:textId="066550F3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C6997" w:rsidRPr="00F23CF7" w14:paraId="7A1B28DD" w14:textId="77777777" w:rsidTr="00417D84">
        <w:tc>
          <w:tcPr>
            <w:tcW w:w="3685" w:type="dxa"/>
            <w:shd w:val="clear" w:color="auto" w:fill="auto"/>
          </w:tcPr>
          <w:p w14:paraId="0D8A480C" w14:textId="0DDE78B1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ประมาณการค่ารื้อถอน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0CFA9EFF" w14:textId="093492DD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B25DAE" w14:textId="77DF2D73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(332)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C082CD" w14:textId="47DF974D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66BADB" w14:textId="67BC4EFE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C6997" w:rsidRPr="00F23CF7" w14:paraId="2F738D17" w14:textId="77777777" w:rsidTr="00417D84">
        <w:tc>
          <w:tcPr>
            <w:tcW w:w="3685" w:type="dxa"/>
            <w:shd w:val="clear" w:color="auto" w:fill="auto"/>
          </w:tcPr>
          <w:p w14:paraId="7EFBA729" w14:textId="54855D48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ค่าเผื่อด้อยค่าของสินทรัพย์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1748B9EC" w14:textId="3F671F34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1471C" w14:textId="1D43180D" w:rsidR="00FC6997" w:rsidRPr="00F23CF7" w:rsidRDefault="00963E03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(13,490</w:t>
            </w:r>
            <w:r w:rsidR="00FC6997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E1D5BD" w14:textId="3B9AC692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D181F5" w14:textId="3BC0A176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C6997" w:rsidRPr="00F23CF7" w14:paraId="4BFBA2E6" w14:textId="77777777" w:rsidTr="00417D84">
        <w:tc>
          <w:tcPr>
            <w:tcW w:w="3685" w:type="dxa"/>
            <w:shd w:val="clear" w:color="auto" w:fill="auto"/>
          </w:tcPr>
          <w:p w14:paraId="7EF87335" w14:textId="5293BA25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ค่าเผื่อด้อยค่าของเงินลงทุน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1C68BFE0" w14:textId="0B37157E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7,200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95C585" w14:textId="67FEFE36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C774A9" w14:textId="3C6B4F5C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315E4" w14:textId="7BD04BEB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7,200</w:t>
            </w:r>
          </w:p>
        </w:tc>
      </w:tr>
      <w:tr w:rsidR="00FC6997" w:rsidRPr="00F23CF7" w14:paraId="6C7A9C81" w14:textId="77777777" w:rsidTr="00417D84">
        <w:tc>
          <w:tcPr>
            <w:tcW w:w="3685" w:type="dxa"/>
            <w:shd w:val="clear" w:color="auto" w:fill="auto"/>
          </w:tcPr>
          <w:p w14:paraId="0FA51E96" w14:textId="3110F3B7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ค่าเสื่อมราคาของส่วนปรับปรุงอาคารเช่า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4C93097A" w14:textId="478B1CA6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21,518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DF74DF" w14:textId="6D0592AC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(21,51</w:t>
            </w:r>
            <w:r w:rsidR="0007658E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9369E6" w14:textId="151FA992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528310" w14:textId="7AB906ED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C6997" w:rsidRPr="00F23CF7" w14:paraId="78B815CF" w14:textId="77777777" w:rsidTr="00417D84">
        <w:tc>
          <w:tcPr>
            <w:tcW w:w="3685" w:type="dxa"/>
            <w:shd w:val="clear" w:color="auto" w:fill="auto"/>
          </w:tcPr>
          <w:p w14:paraId="7E3F39A5" w14:textId="0415C2B7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5A93610E" w14:textId="557BA8C9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FF4880" w14:textId="274BA2FB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(685)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8D3E59" w14:textId="1BB83035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DD318" w14:textId="041E1D80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C6997" w:rsidRPr="00F23CF7" w14:paraId="3570DDB7" w14:textId="77777777" w:rsidTr="00417D84">
        <w:tc>
          <w:tcPr>
            <w:tcW w:w="3685" w:type="dxa"/>
            <w:shd w:val="clear" w:color="auto" w:fill="auto"/>
          </w:tcPr>
          <w:p w14:paraId="53601B11" w14:textId="3401CA9F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กำไรในสินค้าคงเหลือ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28FB3697" w14:textId="1C0945FA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3,354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6A0969" w14:textId="125E6C7A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(3,354)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F7D0B8" w14:textId="4B7447E8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0EF8F1" w14:textId="46F762FA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C6997" w:rsidRPr="00F23CF7" w14:paraId="61A49FDA" w14:textId="77777777" w:rsidTr="00417D84">
        <w:tc>
          <w:tcPr>
            <w:tcW w:w="3685" w:type="dxa"/>
            <w:shd w:val="clear" w:color="auto" w:fill="auto"/>
            <w:vAlign w:val="bottom"/>
          </w:tcPr>
          <w:p w14:paraId="4409AB97" w14:textId="0BFD97B5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420898A5" w14:textId="708E4403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D4D525" w14:textId="1B9CE68A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01D92A" w14:textId="0498B7F9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F4E93D" w14:textId="0D3DD095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</w:tr>
      <w:tr w:rsidR="00FC6997" w:rsidRPr="00F23CF7" w14:paraId="6F16A0E0" w14:textId="77777777" w:rsidTr="00417D84">
        <w:tc>
          <w:tcPr>
            <w:tcW w:w="3685" w:type="dxa"/>
            <w:shd w:val="clear" w:color="auto" w:fill="auto"/>
            <w:vAlign w:val="bottom"/>
          </w:tcPr>
          <w:p w14:paraId="3E3F1953" w14:textId="77777777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15BB691C" w14:textId="6A09D0A1" w:rsidR="00FC6997" w:rsidRPr="00F23CF7" w:rsidRDefault="00FC6997" w:rsidP="00FC6997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72,486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BC167C" w14:textId="5C4C72F5" w:rsidR="00FC6997" w:rsidRPr="00F23CF7" w:rsidRDefault="00FC6997" w:rsidP="00FC6997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(63,24</w:t>
            </w:r>
            <w:r w:rsidR="0007658E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B77F8B" w14:textId="08BED738" w:rsidR="00FC6997" w:rsidRPr="00F23CF7" w:rsidRDefault="00FC6997" w:rsidP="00FC6997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3,360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A4D1F0" w14:textId="5169F7DA" w:rsidR="00FC6997" w:rsidRPr="00F23CF7" w:rsidRDefault="00FC6997" w:rsidP="00FC6997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12,60</w:t>
            </w:r>
            <w:r w:rsidR="0007658E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032A15" w:rsidRPr="00F23CF7" w14:paraId="76EF6CC1" w14:textId="77777777" w:rsidTr="00417D84">
        <w:tc>
          <w:tcPr>
            <w:tcW w:w="3685" w:type="dxa"/>
            <w:shd w:val="clear" w:color="auto" w:fill="auto"/>
            <w:vAlign w:val="bottom"/>
          </w:tcPr>
          <w:p w14:paraId="03954E1C" w14:textId="77777777" w:rsidR="00032A15" w:rsidRPr="00F23CF7" w:rsidRDefault="00032A15" w:rsidP="00032A15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11E22878" w14:textId="77777777" w:rsidR="00032A15" w:rsidRPr="00F23CF7" w:rsidRDefault="00032A15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374216" w14:textId="77777777" w:rsidR="00032A15" w:rsidRPr="00F23CF7" w:rsidRDefault="00032A15" w:rsidP="00032A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EF0C33" w14:textId="77777777" w:rsidR="00032A15" w:rsidRPr="00F23CF7" w:rsidRDefault="00032A15" w:rsidP="00032A1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B3E1F0" w14:textId="77777777" w:rsidR="00032A15" w:rsidRPr="00F23CF7" w:rsidRDefault="00032A15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2A15" w:rsidRPr="00F23CF7" w14:paraId="3C14B4BE" w14:textId="77777777" w:rsidTr="00417D84">
        <w:tc>
          <w:tcPr>
            <w:tcW w:w="3685" w:type="dxa"/>
            <w:shd w:val="clear" w:color="auto" w:fill="auto"/>
            <w:vAlign w:val="bottom"/>
            <w:hideMark/>
          </w:tcPr>
          <w:p w14:paraId="5A2C2DA2" w14:textId="77777777" w:rsidR="00032A15" w:rsidRPr="00F23CF7" w:rsidRDefault="00032A15" w:rsidP="00032A15">
            <w:pPr>
              <w:tabs>
                <w:tab w:val="clear" w:pos="227"/>
              </w:tabs>
              <w:spacing w:line="240" w:lineRule="auto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6BDF9410" w14:textId="77777777" w:rsidR="00032A15" w:rsidRPr="00F23CF7" w:rsidRDefault="00032A15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01F72" w14:textId="77777777" w:rsidR="00032A15" w:rsidRPr="00F23CF7" w:rsidRDefault="00032A15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035F82" w14:textId="77777777" w:rsidR="00032A15" w:rsidRPr="00F23CF7" w:rsidRDefault="00032A15" w:rsidP="00032A1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73EB40" w14:textId="77777777" w:rsidR="00032A15" w:rsidRPr="00F23CF7" w:rsidRDefault="00032A15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6997" w:rsidRPr="00F23CF7" w14:paraId="4E605B63" w14:textId="77777777" w:rsidTr="00417D84">
        <w:tc>
          <w:tcPr>
            <w:tcW w:w="3685" w:type="dxa"/>
            <w:shd w:val="clear" w:color="auto" w:fill="auto"/>
            <w:vAlign w:val="bottom"/>
          </w:tcPr>
          <w:p w14:paraId="0166A33C" w14:textId="77777777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5990EFD7" w14:textId="1930A20F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DEA0B" w14:textId="3293C4FA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186C41" w14:textId="69F86E41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FDE5A9" w14:textId="7AAA9FBB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C6997" w:rsidRPr="00F23CF7" w14:paraId="1FE4763D" w14:textId="77777777" w:rsidTr="00417D84">
        <w:tc>
          <w:tcPr>
            <w:tcW w:w="3685" w:type="dxa"/>
            <w:shd w:val="clear" w:color="auto" w:fill="auto"/>
            <w:vAlign w:val="bottom"/>
          </w:tcPr>
          <w:p w14:paraId="619EBA62" w14:textId="77777777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21611E24" w14:textId="377E0D4D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17,798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CE0B12" w14:textId="4780320F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16,50</w:t>
            </w:r>
            <w:r w:rsidR="009C48FE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8B69A8" w14:textId="78D52E6C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61541B" w14:textId="2562D029" w:rsidR="00FC6997" w:rsidRPr="00F23CF7" w:rsidRDefault="00FC6997" w:rsidP="00F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1,290</w:t>
            </w:r>
          </w:p>
        </w:tc>
      </w:tr>
      <w:tr w:rsidR="00FC6997" w:rsidRPr="00F23CF7" w14:paraId="4FD73347" w14:textId="77777777" w:rsidTr="00417D84">
        <w:tc>
          <w:tcPr>
            <w:tcW w:w="3685" w:type="dxa"/>
            <w:shd w:val="clear" w:color="auto" w:fill="auto"/>
            <w:vAlign w:val="bottom"/>
          </w:tcPr>
          <w:p w14:paraId="1A98C141" w14:textId="77777777" w:rsidR="00FC6997" w:rsidRPr="00F23CF7" w:rsidRDefault="00FC6997" w:rsidP="00FC6997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ผลแตกต่างชั่วคราวจากการรวมธุรกิจ</w:t>
            </w: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713A8BD7" w14:textId="648ABD68" w:rsidR="00FC6997" w:rsidRPr="00F23CF7" w:rsidRDefault="00FC6997" w:rsidP="00FC699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388,528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139DE8" w14:textId="382186F3" w:rsidR="00FC6997" w:rsidRPr="00F23CF7" w:rsidRDefault="00FC6997" w:rsidP="00FC699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88,4</w:t>
            </w:r>
            <w:r w:rsidR="009C48FE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9DAF37" w14:textId="3C53C8BC" w:rsidR="00FC6997" w:rsidRPr="00F23CF7" w:rsidRDefault="00FC6997" w:rsidP="00FC699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57940B" w14:textId="7548A717" w:rsidR="00FC6997" w:rsidRPr="00F23CF7" w:rsidRDefault="00FC6997" w:rsidP="00FC699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300,078</w:t>
            </w:r>
          </w:p>
        </w:tc>
      </w:tr>
      <w:tr w:rsidR="00FC6997" w:rsidRPr="00F23CF7" w14:paraId="50DC2FD5" w14:textId="77777777" w:rsidTr="00417D84">
        <w:tc>
          <w:tcPr>
            <w:tcW w:w="3685" w:type="dxa"/>
            <w:shd w:val="clear" w:color="auto" w:fill="auto"/>
            <w:vAlign w:val="bottom"/>
          </w:tcPr>
          <w:p w14:paraId="0DD70280" w14:textId="77777777" w:rsidR="00FC6997" w:rsidRPr="00F23CF7" w:rsidRDefault="00FC6997" w:rsidP="00FC6997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</w:tcBorders>
            <w:shd w:val="clear" w:color="auto" w:fill="auto"/>
            <w:vAlign w:val="bottom"/>
          </w:tcPr>
          <w:p w14:paraId="0C87A040" w14:textId="12BA2BC7" w:rsidR="00FC6997" w:rsidRPr="00F23CF7" w:rsidRDefault="00FC6997" w:rsidP="00FC699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406,563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B701F" w14:textId="162D1325" w:rsidR="00FC6997" w:rsidRPr="00F23CF7" w:rsidRDefault="00FC6997" w:rsidP="00FC699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105,19</w:t>
            </w:r>
            <w:r w:rsidR="009C48FE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A929EF" w14:textId="31B73BA2" w:rsidR="00FC6997" w:rsidRPr="00F23CF7" w:rsidRDefault="00FC6997" w:rsidP="00FC699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BA730B" w14:textId="5D77874C" w:rsidR="00FC6997" w:rsidRPr="00F23CF7" w:rsidRDefault="00FC6997" w:rsidP="00FC699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301,368</w:t>
            </w:r>
          </w:p>
        </w:tc>
      </w:tr>
    </w:tbl>
    <w:p w14:paraId="457F4471" w14:textId="3E716FA1" w:rsidR="00F23CF7" w:rsidRDefault="00F23CF7"/>
    <w:p w14:paraId="20D43F65" w14:textId="77777777" w:rsidR="00F23CF7" w:rsidRDefault="00F23CF7"/>
    <w:tbl>
      <w:tblPr>
        <w:tblW w:w="8398" w:type="dxa"/>
        <w:tblInd w:w="993" w:type="dxa"/>
        <w:tblLayout w:type="fixed"/>
        <w:tblLook w:val="01E0" w:firstRow="1" w:lastRow="1" w:firstColumn="1" w:lastColumn="1" w:noHBand="0" w:noVBand="0"/>
      </w:tblPr>
      <w:tblGrid>
        <w:gridCol w:w="3685"/>
        <w:gridCol w:w="1113"/>
        <w:gridCol w:w="1170"/>
        <w:gridCol w:w="1260"/>
        <w:gridCol w:w="1170"/>
      </w:tblGrid>
      <w:tr w:rsidR="00032A15" w:rsidRPr="00F23CF7" w14:paraId="1E0335B5" w14:textId="77777777" w:rsidTr="00F23CF7">
        <w:tc>
          <w:tcPr>
            <w:tcW w:w="3685" w:type="dxa"/>
            <w:vAlign w:val="bottom"/>
          </w:tcPr>
          <w:p w14:paraId="2F613433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  <w:vAlign w:val="bottom"/>
          </w:tcPr>
          <w:p w14:paraId="3F1C5554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0" w:type="dxa"/>
            <w:gridSpan w:val="3"/>
          </w:tcPr>
          <w:p w14:paraId="3D025853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032A15" w:rsidRPr="00F23CF7" w14:paraId="27429462" w14:textId="77777777" w:rsidTr="00F23CF7">
        <w:tc>
          <w:tcPr>
            <w:tcW w:w="3685" w:type="dxa"/>
            <w:vAlign w:val="bottom"/>
          </w:tcPr>
          <w:p w14:paraId="7C301427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713" w:type="dxa"/>
            <w:gridSpan w:val="4"/>
            <w:tcBorders>
              <w:left w:val="nil"/>
            </w:tcBorders>
            <w:vAlign w:val="bottom"/>
          </w:tcPr>
          <w:p w14:paraId="5B820D3C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32A15" w:rsidRPr="00F23CF7" w14:paraId="6DFC60F8" w14:textId="77777777" w:rsidTr="00F23CF7">
        <w:tc>
          <w:tcPr>
            <w:tcW w:w="3685" w:type="dxa"/>
            <w:vAlign w:val="bottom"/>
          </w:tcPr>
          <w:p w14:paraId="4043486C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  <w:vAlign w:val="bottom"/>
          </w:tcPr>
          <w:p w14:paraId="703E2263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1ABA10ED" w14:textId="75593C83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="00924104"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170" w:type="dxa"/>
            <w:vAlign w:val="bottom"/>
          </w:tcPr>
          <w:p w14:paraId="6F28095E" w14:textId="77777777" w:rsidR="00032A15" w:rsidRPr="00F23CF7" w:rsidRDefault="00032A15" w:rsidP="0030534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2A15" w:rsidRPr="00F23CF7" w14:paraId="01424822" w14:textId="77777777" w:rsidTr="00F23CF7">
        <w:tc>
          <w:tcPr>
            <w:tcW w:w="3685" w:type="dxa"/>
            <w:vAlign w:val="bottom"/>
          </w:tcPr>
          <w:p w14:paraId="0620F3D2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  <w:vAlign w:val="bottom"/>
          </w:tcPr>
          <w:p w14:paraId="39367E28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F23CF7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1170" w:type="dxa"/>
            <w:vAlign w:val="bottom"/>
            <w:hideMark/>
          </w:tcPr>
          <w:p w14:paraId="7A928737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60" w:type="dxa"/>
            <w:vAlign w:val="bottom"/>
            <w:hideMark/>
          </w:tcPr>
          <w:p w14:paraId="625A3C25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3AC23853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170" w:type="dxa"/>
            <w:vAlign w:val="bottom"/>
            <w:hideMark/>
          </w:tcPr>
          <w:p w14:paraId="47F79CAC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23CF7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032A15" w:rsidRPr="00F23CF7" w14:paraId="0080D2BB" w14:textId="77777777" w:rsidTr="00F23CF7">
        <w:tc>
          <w:tcPr>
            <w:tcW w:w="3685" w:type="dxa"/>
            <w:vAlign w:val="bottom"/>
            <w:hideMark/>
          </w:tcPr>
          <w:p w14:paraId="66D5E510" w14:textId="77777777" w:rsidR="00032A15" w:rsidRPr="00F23CF7" w:rsidRDefault="00032A15" w:rsidP="0030534B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113" w:type="dxa"/>
            <w:tcBorders>
              <w:left w:val="nil"/>
            </w:tcBorders>
            <w:vAlign w:val="bottom"/>
          </w:tcPr>
          <w:p w14:paraId="36C1972B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D11155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92B302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CEA385B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2A15" w:rsidRPr="00F23CF7" w14:paraId="5022DD40" w14:textId="77777777" w:rsidTr="00F23CF7">
        <w:tc>
          <w:tcPr>
            <w:tcW w:w="3685" w:type="dxa"/>
            <w:vAlign w:val="bottom"/>
            <w:hideMark/>
          </w:tcPr>
          <w:p w14:paraId="6920F0FA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2FC984A2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F209AD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16,935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6A0EFC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DAAEB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17,094</w:t>
            </w:r>
          </w:p>
        </w:tc>
      </w:tr>
      <w:tr w:rsidR="00032A15" w:rsidRPr="00F23CF7" w14:paraId="7AC2FD15" w14:textId="77777777" w:rsidTr="00F23CF7">
        <w:tc>
          <w:tcPr>
            <w:tcW w:w="3685" w:type="dxa"/>
            <w:vAlign w:val="bottom"/>
          </w:tcPr>
          <w:p w14:paraId="648EBEF5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ค่าเผื่อสินค้าเสียหาย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5340AD9F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1,758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5186D3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AE333B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F02B89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1,966</w:t>
            </w:r>
          </w:p>
        </w:tc>
      </w:tr>
      <w:tr w:rsidR="00032A15" w:rsidRPr="00F23CF7" w14:paraId="04C73B60" w14:textId="77777777" w:rsidTr="00F23CF7">
        <w:trPr>
          <w:trHeight w:val="306"/>
        </w:trPr>
        <w:tc>
          <w:tcPr>
            <w:tcW w:w="3685" w:type="dxa"/>
          </w:tcPr>
          <w:p w14:paraId="2574186D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71D9C292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0A44FD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0571C2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E9DCC4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</w:tr>
      <w:tr w:rsidR="00032A15" w:rsidRPr="00F23CF7" w14:paraId="02A38742" w14:textId="77777777" w:rsidTr="00F23CF7">
        <w:tc>
          <w:tcPr>
            <w:tcW w:w="3685" w:type="dxa"/>
          </w:tcPr>
          <w:p w14:paraId="6A3D8234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54B8E4CC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2E5321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(168)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37FDD8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120DAD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(168)</w:t>
            </w:r>
          </w:p>
        </w:tc>
      </w:tr>
      <w:tr w:rsidR="00032A15" w:rsidRPr="00F23CF7" w14:paraId="5FAD7E6E" w14:textId="77777777" w:rsidTr="00F23CF7">
        <w:tc>
          <w:tcPr>
            <w:tcW w:w="3685" w:type="dxa"/>
            <w:vAlign w:val="bottom"/>
          </w:tcPr>
          <w:p w14:paraId="5688A78C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หนี้สินผลประโยชน์พนักงาน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53908505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2,510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4BF585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16CDF3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E7CCEE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3,713</w:t>
            </w:r>
          </w:p>
        </w:tc>
      </w:tr>
      <w:tr w:rsidR="00032A15" w:rsidRPr="00F23CF7" w14:paraId="6963F9F3" w14:textId="77777777" w:rsidTr="00F23CF7">
        <w:tc>
          <w:tcPr>
            <w:tcW w:w="3685" w:type="dxa"/>
            <w:vAlign w:val="bottom"/>
          </w:tcPr>
          <w:p w14:paraId="1DD8361A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0AA04BC1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3,226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86E974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(309)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6E5C6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99C695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2,917</w:t>
            </w:r>
          </w:p>
        </w:tc>
      </w:tr>
      <w:tr w:rsidR="00032A15" w:rsidRPr="00F23CF7" w14:paraId="68449F6B" w14:textId="77777777" w:rsidTr="00F23CF7">
        <w:tc>
          <w:tcPr>
            <w:tcW w:w="3685" w:type="dxa"/>
          </w:tcPr>
          <w:p w14:paraId="3B78C57B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ประมาณการหนี้สินภายใต้โปรแกรม </w:t>
            </w:r>
          </w:p>
          <w:p w14:paraId="233CD03C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ส่งเสริมการขายกับลูกค้า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6F0D4B63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11FAA4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(75)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C95227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615D4A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</w:tr>
      <w:tr w:rsidR="00032A15" w:rsidRPr="00F23CF7" w14:paraId="475F6EFD" w14:textId="77777777" w:rsidTr="00F23CF7">
        <w:tc>
          <w:tcPr>
            <w:tcW w:w="3685" w:type="dxa"/>
          </w:tcPr>
          <w:p w14:paraId="2BA4CD46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ประมาณการค่ารื้อถอน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6C63C481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766D0B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42134A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EAE4FC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</w:tr>
      <w:tr w:rsidR="00032A15" w:rsidRPr="00F23CF7" w14:paraId="1A1F65D8" w14:textId="77777777" w:rsidTr="00F23CF7">
        <w:tc>
          <w:tcPr>
            <w:tcW w:w="3685" w:type="dxa"/>
          </w:tcPr>
          <w:p w14:paraId="3331B8C7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ค่าเผื่อด้อยค่าของสินทรัพย์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158A6E1B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4,841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AEC40B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8,649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A3C9B7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7E44BA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13,490</w:t>
            </w:r>
          </w:p>
        </w:tc>
      </w:tr>
      <w:tr w:rsidR="00032A15" w:rsidRPr="00F23CF7" w14:paraId="362737E6" w14:textId="77777777" w:rsidTr="00F23CF7">
        <w:tc>
          <w:tcPr>
            <w:tcW w:w="3685" w:type="dxa"/>
          </w:tcPr>
          <w:p w14:paraId="4192D3E1" w14:textId="3A39FC94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ค่าเผื่อด้อยค่าของเงินลงท</w:t>
            </w:r>
            <w:r w:rsidR="00924104"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>ุน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38D7325C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3C22C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2CE827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D2F5AA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7,200</w:t>
            </w:r>
          </w:p>
        </w:tc>
      </w:tr>
      <w:tr w:rsidR="00032A15" w:rsidRPr="00F23CF7" w14:paraId="25D8201B" w14:textId="77777777" w:rsidTr="00F23CF7">
        <w:tc>
          <w:tcPr>
            <w:tcW w:w="3685" w:type="dxa"/>
          </w:tcPr>
          <w:p w14:paraId="199854CA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ค่าเสื่อมราคาของส่วนปรับปรุงอาคารเช่า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03F981E2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18,555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86CEF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2,963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77B848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E5897B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21,518</w:t>
            </w:r>
          </w:p>
        </w:tc>
      </w:tr>
      <w:tr w:rsidR="00032A15" w:rsidRPr="00F23CF7" w14:paraId="76EDB0D6" w14:textId="77777777" w:rsidTr="00F23CF7">
        <w:tc>
          <w:tcPr>
            <w:tcW w:w="3685" w:type="dxa"/>
          </w:tcPr>
          <w:p w14:paraId="6F547F47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17A3ADF9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5E193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BBC67A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BA1CBF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032A15" w:rsidRPr="00F23CF7" w14:paraId="7A9A7A5E" w14:textId="77777777" w:rsidTr="00F23CF7">
        <w:tc>
          <w:tcPr>
            <w:tcW w:w="3685" w:type="dxa"/>
          </w:tcPr>
          <w:p w14:paraId="17A5FFB3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กำไรในสินค้าคงเหลือ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564F368A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EC3509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2,620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BB5922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575666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3,354</w:t>
            </w:r>
          </w:p>
        </w:tc>
      </w:tr>
      <w:tr w:rsidR="00032A15" w:rsidRPr="00F23CF7" w14:paraId="6B6A71DC" w14:textId="77777777" w:rsidTr="00F23CF7">
        <w:tc>
          <w:tcPr>
            <w:tcW w:w="3685" w:type="dxa"/>
            <w:vAlign w:val="bottom"/>
          </w:tcPr>
          <w:p w14:paraId="135556E5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4BF354A6" w14:textId="77777777" w:rsidR="00032A15" w:rsidRPr="00F23CF7" w:rsidRDefault="00032A15" w:rsidP="0030534B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32,964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034CC1" w14:textId="77777777" w:rsidR="00032A15" w:rsidRPr="00F23CF7" w:rsidRDefault="00032A15" w:rsidP="0030534B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39,522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A469E6" w14:textId="77777777" w:rsidR="00032A15" w:rsidRPr="00F23CF7" w:rsidRDefault="00032A15" w:rsidP="00CD4883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7F519A" w14:textId="77777777" w:rsidR="00032A15" w:rsidRPr="00F23CF7" w:rsidRDefault="00032A15" w:rsidP="0030534B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72,486</w:t>
            </w:r>
          </w:p>
        </w:tc>
      </w:tr>
      <w:tr w:rsidR="00032A15" w:rsidRPr="00F23CF7" w14:paraId="68664D32" w14:textId="77777777" w:rsidTr="00F23CF7">
        <w:tc>
          <w:tcPr>
            <w:tcW w:w="3685" w:type="dxa"/>
            <w:vAlign w:val="bottom"/>
            <w:hideMark/>
          </w:tcPr>
          <w:p w14:paraId="2A258DA4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7DB79E8C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4A5620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D6C771" w14:textId="77777777" w:rsidR="00032A15" w:rsidRPr="00F23CF7" w:rsidRDefault="00032A15" w:rsidP="0030534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AE0E46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2A15" w:rsidRPr="00F23CF7" w14:paraId="10C381E1" w14:textId="77777777" w:rsidTr="00F23CF7">
        <w:tc>
          <w:tcPr>
            <w:tcW w:w="3685" w:type="dxa"/>
            <w:shd w:val="clear" w:color="auto" w:fill="auto"/>
            <w:vAlign w:val="bottom"/>
          </w:tcPr>
          <w:p w14:paraId="37AC7917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6EAE3FD8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D42F2A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22351A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5BEDEC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032A15" w:rsidRPr="00F23CF7" w14:paraId="247E3EE2" w14:textId="77777777" w:rsidTr="00F23CF7">
        <w:tc>
          <w:tcPr>
            <w:tcW w:w="3685" w:type="dxa"/>
            <w:shd w:val="clear" w:color="auto" w:fill="auto"/>
            <w:vAlign w:val="bottom"/>
          </w:tcPr>
          <w:p w14:paraId="375A540E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1F576339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10,636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8635C7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7,161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CA1CB7" w14:textId="77777777" w:rsidR="00032A15" w:rsidRPr="00F23CF7" w:rsidRDefault="00032A15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BC510E" w14:textId="716EF379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17,79</w:t>
            </w:r>
            <w:r w:rsidR="006A0E4B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032A15" w:rsidRPr="00F23CF7" w14:paraId="157CF247" w14:textId="77777777" w:rsidTr="00F23CF7">
        <w:tc>
          <w:tcPr>
            <w:tcW w:w="3685" w:type="dxa"/>
            <w:shd w:val="clear" w:color="auto" w:fill="auto"/>
            <w:vAlign w:val="bottom"/>
          </w:tcPr>
          <w:p w14:paraId="1A3F31CE" w14:textId="77777777" w:rsidR="00032A15" w:rsidRPr="00F23CF7" w:rsidRDefault="00032A15" w:rsidP="0030534B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ผลแตกต่างชั่วคราวจากการรวมธุรกิจ</w:t>
            </w: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05666D2D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393,077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719CF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(4,549)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25F877" w14:textId="77777777" w:rsidR="00032A15" w:rsidRPr="00F23CF7" w:rsidRDefault="00032A15" w:rsidP="00CD48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B98DAD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388,528</w:t>
            </w:r>
          </w:p>
        </w:tc>
      </w:tr>
      <w:tr w:rsidR="00032A15" w:rsidRPr="00F23CF7" w14:paraId="624D4530" w14:textId="77777777" w:rsidTr="00F23CF7">
        <w:tc>
          <w:tcPr>
            <w:tcW w:w="3685" w:type="dxa"/>
            <w:shd w:val="clear" w:color="auto" w:fill="auto"/>
            <w:vAlign w:val="bottom"/>
          </w:tcPr>
          <w:p w14:paraId="75674BC1" w14:textId="77777777" w:rsidR="00032A15" w:rsidRPr="00F23CF7" w:rsidRDefault="00032A15" w:rsidP="0030534B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16D233A3" w14:textId="77777777" w:rsidR="00032A15" w:rsidRPr="00F23CF7" w:rsidRDefault="00032A15" w:rsidP="0030534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403,919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13A5E5" w14:textId="77777777" w:rsidR="00032A15" w:rsidRPr="00F23CF7" w:rsidRDefault="00032A15" w:rsidP="0030534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2,643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D00614" w14:textId="77777777" w:rsidR="00032A15" w:rsidRPr="00F23CF7" w:rsidRDefault="00032A15" w:rsidP="00CD488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85F678" w14:textId="6AB84B7A" w:rsidR="00032A15" w:rsidRPr="00F23CF7" w:rsidRDefault="00032A15" w:rsidP="0030534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406,56</w:t>
            </w:r>
            <w:r w:rsidR="006A0E4B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</w:tbl>
    <w:p w14:paraId="0800D124" w14:textId="4D9C12FC" w:rsidR="005F0FFD" w:rsidRDefault="005F0FFD"/>
    <w:tbl>
      <w:tblPr>
        <w:tblW w:w="8370" w:type="dxa"/>
        <w:tblInd w:w="993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1170"/>
        <w:gridCol w:w="1170"/>
        <w:gridCol w:w="1170"/>
      </w:tblGrid>
      <w:tr w:rsidR="00032A15" w:rsidRPr="00F23CF7" w14:paraId="0D3F16E5" w14:textId="77777777" w:rsidTr="00F23CF7">
        <w:tc>
          <w:tcPr>
            <w:tcW w:w="3690" w:type="dxa"/>
            <w:vAlign w:val="bottom"/>
          </w:tcPr>
          <w:p w14:paraId="0270DF1B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3F2BC55B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(หน่วย </w:t>
            </w: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</w:t>
            </w:r>
            <w:r w:rsidRPr="00F23CF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032A15" w:rsidRPr="00F23CF7" w14:paraId="620CC5DB" w14:textId="77777777" w:rsidTr="00F23CF7">
        <w:tc>
          <w:tcPr>
            <w:tcW w:w="3690" w:type="dxa"/>
            <w:vAlign w:val="bottom"/>
          </w:tcPr>
          <w:p w14:paraId="485E09B6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5AA75FA3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32A15" w:rsidRPr="00F23CF7" w14:paraId="14BAA935" w14:textId="77777777" w:rsidTr="00F23CF7">
        <w:tc>
          <w:tcPr>
            <w:tcW w:w="3690" w:type="dxa"/>
            <w:vAlign w:val="bottom"/>
          </w:tcPr>
          <w:p w14:paraId="1F0F5401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A165DFE" w14:textId="77777777" w:rsidR="00032A15" w:rsidRPr="00F23CF7" w:rsidRDefault="00032A15" w:rsidP="0030534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37209285" w14:textId="135AD9DD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บันทึก</w:t>
            </w:r>
            <w:r w:rsidR="00924104"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1170" w:type="dxa"/>
            <w:vAlign w:val="bottom"/>
          </w:tcPr>
          <w:p w14:paraId="77A1C976" w14:textId="77777777" w:rsidR="00032A15" w:rsidRPr="00F23CF7" w:rsidRDefault="00032A15" w:rsidP="0030534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2A15" w:rsidRPr="00F23CF7" w14:paraId="081B0F58" w14:textId="77777777" w:rsidTr="00F23CF7">
        <w:tc>
          <w:tcPr>
            <w:tcW w:w="3690" w:type="dxa"/>
            <w:vAlign w:val="bottom"/>
          </w:tcPr>
          <w:p w14:paraId="57FA1B1D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30EEFE9A" w14:textId="73E0B0EA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Pr="00F23CF7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  <w:tc>
          <w:tcPr>
            <w:tcW w:w="1170" w:type="dxa"/>
            <w:vAlign w:val="bottom"/>
            <w:hideMark/>
          </w:tcPr>
          <w:p w14:paraId="5BAA3655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170" w:type="dxa"/>
            <w:vAlign w:val="bottom"/>
            <w:hideMark/>
          </w:tcPr>
          <w:p w14:paraId="2BF3334C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</w:t>
            </w:r>
          </w:p>
          <w:p w14:paraId="2C03AAF9" w14:textId="77777777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170" w:type="dxa"/>
            <w:vAlign w:val="bottom"/>
            <w:hideMark/>
          </w:tcPr>
          <w:p w14:paraId="23C2ED6C" w14:textId="1BAD7E0A" w:rsidR="00032A15" w:rsidRPr="00F23CF7" w:rsidRDefault="00032A15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23CF7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032A15" w:rsidRPr="00F23CF7" w14:paraId="27C7055C" w14:textId="77777777" w:rsidTr="00F23CF7">
        <w:tc>
          <w:tcPr>
            <w:tcW w:w="3690" w:type="dxa"/>
            <w:vAlign w:val="bottom"/>
            <w:hideMark/>
          </w:tcPr>
          <w:p w14:paraId="112864E9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170" w:type="dxa"/>
            <w:vAlign w:val="bottom"/>
          </w:tcPr>
          <w:p w14:paraId="55B3EC20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766B47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3FE72F6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8D1E10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05572" w:rsidRPr="00F23CF7" w14:paraId="7A66EB66" w14:textId="77777777" w:rsidTr="00F23CF7">
        <w:tc>
          <w:tcPr>
            <w:tcW w:w="3690" w:type="dxa"/>
            <w:shd w:val="clear" w:color="auto" w:fill="auto"/>
            <w:vAlign w:val="bottom"/>
          </w:tcPr>
          <w:p w14:paraId="73695C33" w14:textId="7D0D2A24" w:rsidR="00E05572" w:rsidRPr="00F23CF7" w:rsidRDefault="00E05572" w:rsidP="00E05572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0312C1" w14:textId="33CCD800" w:rsidR="00E05572" w:rsidRPr="00F23CF7" w:rsidRDefault="00787521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3441E" w14:textId="7D16ACF9" w:rsidR="00E05572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88E9BE" w14:textId="39C05C0B" w:rsidR="00E05572" w:rsidRPr="00F23CF7" w:rsidRDefault="00E05572" w:rsidP="0078752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C1CB9" w14:textId="2397D92E" w:rsidR="00E05572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</w:p>
        </w:tc>
      </w:tr>
      <w:tr w:rsidR="00E05572" w:rsidRPr="00F23CF7" w14:paraId="48B0EE72" w14:textId="77777777" w:rsidTr="00F23CF7">
        <w:tc>
          <w:tcPr>
            <w:tcW w:w="3690" w:type="dxa"/>
            <w:shd w:val="clear" w:color="auto" w:fill="auto"/>
            <w:vAlign w:val="bottom"/>
          </w:tcPr>
          <w:p w14:paraId="19256115" w14:textId="77777777" w:rsidR="00E05572" w:rsidRPr="00F23CF7" w:rsidRDefault="00E05572" w:rsidP="00032A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ค่าเผื่อสินค้าเสียหาย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0A211E" w14:textId="5DC07DA0" w:rsidR="00E05572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56879" w14:textId="59B674F0" w:rsidR="00E05572" w:rsidRPr="00F23CF7" w:rsidRDefault="008C361C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1A5A500" w14:textId="5AC9637B" w:rsidR="00E05572" w:rsidRPr="00F23CF7" w:rsidRDefault="00E05572" w:rsidP="0078752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B7CFF0" w14:textId="0F71CEF9" w:rsidR="00E05572" w:rsidRPr="00F23CF7" w:rsidRDefault="008C361C" w:rsidP="000C16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1,15</w:t>
            </w:r>
            <w:r w:rsidR="000C1657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032A15" w:rsidRPr="00F23CF7" w14:paraId="4CAFD051" w14:textId="77777777" w:rsidTr="00F23CF7">
        <w:tc>
          <w:tcPr>
            <w:tcW w:w="3690" w:type="dxa"/>
            <w:shd w:val="clear" w:color="auto" w:fill="auto"/>
            <w:vAlign w:val="bottom"/>
          </w:tcPr>
          <w:p w14:paraId="46B87776" w14:textId="77777777" w:rsidR="00032A15" w:rsidRPr="00F23CF7" w:rsidRDefault="00032A15" w:rsidP="00032A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CBC0DC" w14:textId="6BE20F4B" w:rsidR="00032A15" w:rsidRPr="00F23CF7" w:rsidRDefault="00032A15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B28D56" w14:textId="7191193D" w:rsidR="00032A15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E51F24" w14:textId="66823A69" w:rsidR="00032A15" w:rsidRPr="00F23CF7" w:rsidRDefault="00E05572" w:rsidP="0078752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E88E81" w14:textId="2D07B4B9" w:rsidR="00032A15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</w:tr>
      <w:tr w:rsidR="00E05572" w:rsidRPr="00F23CF7" w14:paraId="1FE3D5C4" w14:textId="77777777" w:rsidTr="00F23CF7">
        <w:tc>
          <w:tcPr>
            <w:tcW w:w="3690" w:type="dxa"/>
            <w:shd w:val="clear" w:color="auto" w:fill="auto"/>
            <w:vAlign w:val="bottom"/>
          </w:tcPr>
          <w:p w14:paraId="0FD78B05" w14:textId="77777777" w:rsidR="00E05572" w:rsidRPr="00F23CF7" w:rsidRDefault="00E05572" w:rsidP="00032A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ลูกหนี้ตามสัญญาเช่าการเงิน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FCFF41" w14:textId="564040E3" w:rsidR="00E05572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D9428C" w14:textId="1BACEA3C" w:rsidR="00E05572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DAB7D8" w14:textId="5762C38B" w:rsidR="00E05572" w:rsidRPr="00F23CF7" w:rsidRDefault="00E05572" w:rsidP="0078752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CBC225" w14:textId="02F4803E" w:rsidR="00E05572" w:rsidRPr="00F23CF7" w:rsidRDefault="00E05572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</w:tr>
      <w:tr w:rsidR="00475507" w:rsidRPr="00F23CF7" w14:paraId="70ABC4D8" w14:textId="77777777" w:rsidTr="00F23CF7">
        <w:tc>
          <w:tcPr>
            <w:tcW w:w="3690" w:type="dxa"/>
            <w:shd w:val="clear" w:color="auto" w:fill="auto"/>
            <w:vAlign w:val="bottom"/>
          </w:tcPr>
          <w:p w14:paraId="6CAA5405" w14:textId="0C06A729" w:rsidR="00475507" w:rsidRPr="00F23CF7" w:rsidRDefault="00475507" w:rsidP="00032A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63841" w14:textId="764797E6" w:rsidR="00475507" w:rsidRPr="00F23CF7" w:rsidRDefault="00475507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88F9CB" w14:textId="339B41C0" w:rsidR="00475507" w:rsidRPr="00F23CF7" w:rsidRDefault="00475507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E3B4F7" w14:textId="199FBC54" w:rsidR="00475507" w:rsidRPr="00F23CF7" w:rsidRDefault="00475507" w:rsidP="0078752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A247DD" w14:textId="20089D7D" w:rsidR="00475507" w:rsidRPr="00F23CF7" w:rsidRDefault="00475507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</w:tr>
      <w:tr w:rsidR="00032A15" w:rsidRPr="00F23CF7" w14:paraId="7E0BFF17" w14:textId="77777777" w:rsidTr="00F23CF7">
        <w:tc>
          <w:tcPr>
            <w:tcW w:w="3690" w:type="dxa"/>
            <w:shd w:val="clear" w:color="auto" w:fill="auto"/>
            <w:vAlign w:val="bottom"/>
            <w:hideMark/>
          </w:tcPr>
          <w:p w14:paraId="028C8F42" w14:textId="77777777" w:rsidR="00032A15" w:rsidRPr="00F23CF7" w:rsidRDefault="00032A15" w:rsidP="00032A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5607C4A" w14:textId="578ECA77" w:rsidR="00032A15" w:rsidRPr="00F23CF7" w:rsidRDefault="00032A15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8D0E42" w14:textId="77BF2196" w:rsidR="00032A15" w:rsidRPr="00F23CF7" w:rsidRDefault="000C1657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946669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B68CF9E" w14:textId="0F9AD5AD" w:rsidR="00032A15" w:rsidRPr="00F23CF7" w:rsidRDefault="000C1657" w:rsidP="0078752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F1D1D7" w14:textId="4121E6A3" w:rsidR="00032A15" w:rsidRPr="00F23CF7" w:rsidRDefault="00E05572" w:rsidP="000C165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1,69</w:t>
            </w:r>
            <w:r w:rsidR="0030094E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032A15" w:rsidRPr="00F23CF7" w14:paraId="5893E21E" w14:textId="77777777" w:rsidTr="00F23CF7">
        <w:tc>
          <w:tcPr>
            <w:tcW w:w="3690" w:type="dxa"/>
            <w:shd w:val="clear" w:color="auto" w:fill="auto"/>
            <w:vAlign w:val="bottom"/>
            <w:hideMark/>
          </w:tcPr>
          <w:p w14:paraId="2D461B54" w14:textId="439EE47F" w:rsidR="00032A15" w:rsidRPr="00F23CF7" w:rsidRDefault="00032A15" w:rsidP="00032A15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59336A9" w14:textId="639BAF24" w:rsidR="00032A15" w:rsidRPr="00F23CF7" w:rsidRDefault="00032A15" w:rsidP="00032A1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7,200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A4E6BC" w14:textId="1214071E" w:rsidR="00032A15" w:rsidRPr="00F23CF7" w:rsidRDefault="00E05572" w:rsidP="00032A1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347F27" w14:textId="2561C46B" w:rsidR="00032A15" w:rsidRPr="00F23CF7" w:rsidRDefault="00E05572" w:rsidP="0078752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FEF89A" w14:textId="00DCFEFA" w:rsidR="00032A15" w:rsidRPr="00F23CF7" w:rsidRDefault="00E05572" w:rsidP="00032A1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7,200</w:t>
            </w:r>
          </w:p>
        </w:tc>
      </w:tr>
      <w:tr w:rsidR="00032A15" w:rsidRPr="00F23CF7" w14:paraId="69D29F5A" w14:textId="77777777" w:rsidTr="00F23CF7">
        <w:tc>
          <w:tcPr>
            <w:tcW w:w="3690" w:type="dxa"/>
            <w:shd w:val="clear" w:color="auto" w:fill="auto"/>
            <w:vAlign w:val="bottom"/>
          </w:tcPr>
          <w:p w14:paraId="3C567F40" w14:textId="77777777" w:rsidR="00032A15" w:rsidRPr="00F23CF7" w:rsidRDefault="00032A15" w:rsidP="00032A15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D5C98BC" w14:textId="5E00A432" w:rsidR="00032A15" w:rsidRPr="00F23CF7" w:rsidRDefault="00032A15" w:rsidP="00032A1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8,967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C4002" w14:textId="0658624F" w:rsidR="00032A15" w:rsidRPr="00F23CF7" w:rsidRDefault="00475507" w:rsidP="000C16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</w:t>
            </w:r>
            <w:r w:rsidR="000C1657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107328" w14:textId="3148C115" w:rsidR="00032A15" w:rsidRPr="00F23CF7" w:rsidRDefault="00E05572" w:rsidP="000C16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0C1657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1E849E" w14:textId="71543F53" w:rsidR="00032A15" w:rsidRPr="00F23CF7" w:rsidRDefault="00475507" w:rsidP="000C165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11,</w:t>
            </w:r>
            <w:r w:rsidR="002D430B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0C1657"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032A15" w:rsidRPr="00F23CF7" w14:paraId="7D9EAB27" w14:textId="77777777" w:rsidTr="00F23CF7">
        <w:tc>
          <w:tcPr>
            <w:tcW w:w="3690" w:type="dxa"/>
            <w:vAlign w:val="bottom"/>
            <w:hideMark/>
          </w:tcPr>
          <w:p w14:paraId="0AE4253B" w14:textId="77777777" w:rsidR="00032A15" w:rsidRPr="00F23CF7" w:rsidRDefault="00032A15" w:rsidP="0030534B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F23CF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170" w:type="dxa"/>
            <w:vAlign w:val="bottom"/>
          </w:tcPr>
          <w:p w14:paraId="6D74FF6E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C78053D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36DCCC0" w14:textId="77777777" w:rsidR="00032A15" w:rsidRPr="00F23CF7" w:rsidRDefault="00032A15" w:rsidP="0030534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654C88E" w14:textId="77777777" w:rsidR="00032A15" w:rsidRPr="00F23CF7" w:rsidRDefault="00032A15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32A15" w:rsidRPr="00F23CF7" w14:paraId="4620B43A" w14:textId="77777777" w:rsidTr="00F23CF7">
        <w:tc>
          <w:tcPr>
            <w:tcW w:w="3690" w:type="dxa"/>
            <w:vAlign w:val="bottom"/>
          </w:tcPr>
          <w:p w14:paraId="4B18E084" w14:textId="77777777" w:rsidR="00032A15" w:rsidRPr="00F23CF7" w:rsidRDefault="00032A15" w:rsidP="00032A15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3CF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6A10C8" w14:textId="0F2E9D76" w:rsidR="00032A15" w:rsidRPr="00F23CF7" w:rsidRDefault="006C5B66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</w:rPr>
              <w:t>175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12808E" w14:textId="7F708CE2" w:rsidR="00032A15" w:rsidRPr="00F23CF7" w:rsidRDefault="00E73BBD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DA8E65" w14:textId="4BF214D6" w:rsidR="00032A15" w:rsidRPr="00F23CF7" w:rsidRDefault="006C5B66" w:rsidP="006C5B66">
            <w:pPr>
              <w:spacing w:line="240" w:lineRule="auto"/>
              <w:ind w:left="15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95851F" w14:textId="6C4DBF2B" w:rsidR="00032A15" w:rsidRPr="00F23CF7" w:rsidRDefault="006C5B66" w:rsidP="00032A1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C5B66" w:rsidRPr="00F23CF7" w14:paraId="2CC3919B" w14:textId="77777777" w:rsidTr="00F23CF7">
        <w:tc>
          <w:tcPr>
            <w:tcW w:w="3690" w:type="dxa"/>
            <w:vAlign w:val="bottom"/>
          </w:tcPr>
          <w:p w14:paraId="6FAEF739" w14:textId="77777777" w:rsidR="006C5B66" w:rsidRPr="00F23CF7" w:rsidRDefault="006C5B66" w:rsidP="00032A15">
            <w:pPr>
              <w:spacing w:line="240" w:lineRule="auto"/>
              <w:ind w:left="15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ค่าธรรมเนียมทางการเงินรอตัดบัญชี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F43F7" w14:textId="3EF31FB6" w:rsidR="006C5B66" w:rsidRPr="00F23CF7" w:rsidRDefault="006C5B66" w:rsidP="00032A1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2,059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EF10C1" w14:textId="3F5C0A83" w:rsidR="006C5B66" w:rsidRPr="00F23CF7" w:rsidRDefault="006C5B66" w:rsidP="006C5B6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</w:rPr>
              <w:t>769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629487" w14:textId="756E90B0" w:rsidR="006C5B66" w:rsidRPr="00F23CF7" w:rsidRDefault="006C5B66" w:rsidP="006C5B6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E8E5C5" w14:textId="3D23DE3E" w:rsidR="006C5B66" w:rsidRPr="00F23CF7" w:rsidRDefault="006C5B66" w:rsidP="00032A1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1,290</w:t>
            </w:r>
          </w:p>
        </w:tc>
      </w:tr>
      <w:tr w:rsidR="006C5B66" w:rsidRPr="00F23CF7" w14:paraId="0794A4E0" w14:textId="77777777" w:rsidTr="00F23CF7">
        <w:tc>
          <w:tcPr>
            <w:tcW w:w="3690" w:type="dxa"/>
            <w:vAlign w:val="bottom"/>
          </w:tcPr>
          <w:p w14:paraId="65B5B562" w14:textId="094ED0CE" w:rsidR="006C5B66" w:rsidRPr="00F23CF7" w:rsidRDefault="006C5B66" w:rsidP="00032A15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6FC54C9" w14:textId="53B7C449" w:rsidR="006C5B66" w:rsidRPr="00F23CF7" w:rsidRDefault="006C5B66" w:rsidP="00032A1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2,234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4D50E1" w14:textId="70D1D6A1" w:rsidR="006C5B66" w:rsidRPr="00F23CF7" w:rsidRDefault="006C5B66" w:rsidP="006C5B6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248182" w14:textId="530119F5" w:rsidR="006C5B66" w:rsidRPr="00F23CF7" w:rsidRDefault="006C5B66" w:rsidP="006C5B6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8933CB" w14:textId="0F2C1D8C" w:rsidR="006C5B66" w:rsidRPr="00F23CF7" w:rsidRDefault="006C5B66" w:rsidP="00032A1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3CF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1,290</w:t>
            </w:r>
          </w:p>
        </w:tc>
      </w:tr>
      <w:tr w:rsidR="000738BC" w:rsidRPr="009B0928" w14:paraId="55F943F0" w14:textId="77777777" w:rsidTr="00F23CF7">
        <w:tc>
          <w:tcPr>
            <w:tcW w:w="3690" w:type="dxa"/>
            <w:vAlign w:val="bottom"/>
          </w:tcPr>
          <w:p w14:paraId="1F4A6AAE" w14:textId="77777777" w:rsidR="000738BC" w:rsidRPr="009B0928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04EB67C9" w14:textId="77777777" w:rsidR="000738BC" w:rsidRPr="009B0928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9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9B09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9B09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0738BC" w:rsidRPr="009B0928" w14:paraId="7B669884" w14:textId="77777777" w:rsidTr="00F23CF7">
        <w:tc>
          <w:tcPr>
            <w:tcW w:w="3690" w:type="dxa"/>
            <w:vAlign w:val="bottom"/>
          </w:tcPr>
          <w:p w14:paraId="56B037AF" w14:textId="77777777" w:rsidR="000738BC" w:rsidRPr="009B0928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41552B30" w14:textId="77777777" w:rsidR="000738BC" w:rsidRPr="009B0928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0738BC" w:rsidRPr="009B0928" w14:paraId="40561C1D" w14:textId="77777777" w:rsidTr="00F23CF7">
        <w:tc>
          <w:tcPr>
            <w:tcW w:w="3690" w:type="dxa"/>
            <w:vAlign w:val="bottom"/>
          </w:tcPr>
          <w:p w14:paraId="29F5F61E" w14:textId="77777777" w:rsidR="000738BC" w:rsidRPr="009B0928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EFA19B" w14:textId="77777777" w:rsidR="000738BC" w:rsidRPr="009B092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1317A6CE" w14:textId="6CCC194E" w:rsidR="000738BC" w:rsidRPr="009B0928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cs/>
              </w:rPr>
              <w:t>บันทึ</w:t>
            </w:r>
            <w:r w:rsidR="00924104" w:rsidRPr="009B0928">
              <w:rPr>
                <w:rFonts w:ascii="Browallia New" w:hAnsi="Browallia New" w:cs="Browallia New" w:hint="cs"/>
                <w:sz w:val="26"/>
                <w:szCs w:val="26"/>
                <w:cs/>
              </w:rPr>
              <w:t>กใน</w:t>
            </w:r>
          </w:p>
        </w:tc>
        <w:tc>
          <w:tcPr>
            <w:tcW w:w="1170" w:type="dxa"/>
            <w:vAlign w:val="bottom"/>
          </w:tcPr>
          <w:p w14:paraId="0D66EB1B" w14:textId="77777777" w:rsidR="000738BC" w:rsidRPr="009B0928" w:rsidRDefault="000738BC" w:rsidP="0009128E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38BC" w:rsidRPr="009B0928" w14:paraId="0C5EE9D5" w14:textId="77777777" w:rsidTr="00F23CF7">
        <w:tc>
          <w:tcPr>
            <w:tcW w:w="3690" w:type="dxa"/>
            <w:vAlign w:val="bottom"/>
          </w:tcPr>
          <w:p w14:paraId="42814BF1" w14:textId="77777777" w:rsidR="000738BC" w:rsidRPr="009B0928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14:paraId="754B3A5C" w14:textId="77777777" w:rsidR="000738BC" w:rsidRPr="009B0928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B09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9B0928">
              <w:rPr>
                <w:rFonts w:ascii="Browallia New" w:hAnsi="Browallia New" w:cs="Browallia New"/>
                <w:sz w:val="26"/>
                <w:szCs w:val="26"/>
              </w:rPr>
              <w:t>2559</w:t>
            </w:r>
          </w:p>
        </w:tc>
        <w:tc>
          <w:tcPr>
            <w:tcW w:w="1170" w:type="dxa"/>
            <w:vAlign w:val="bottom"/>
            <w:hideMark/>
          </w:tcPr>
          <w:p w14:paraId="620AC525" w14:textId="77777777" w:rsidR="000738BC" w:rsidRPr="009B0928" w:rsidRDefault="000738BC" w:rsidP="0009128E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170" w:type="dxa"/>
            <w:vAlign w:val="bottom"/>
            <w:hideMark/>
          </w:tcPr>
          <w:p w14:paraId="523A01AB" w14:textId="77777777" w:rsidR="000738BC" w:rsidRPr="009B0928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</w:t>
            </w:r>
          </w:p>
          <w:p w14:paraId="165EE62C" w14:textId="77777777" w:rsidR="000738BC" w:rsidRPr="009B0928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170" w:type="dxa"/>
            <w:vAlign w:val="bottom"/>
            <w:hideMark/>
          </w:tcPr>
          <w:p w14:paraId="51B0F2C9" w14:textId="77777777" w:rsidR="000738BC" w:rsidRPr="009B0928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B0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9B0928">
              <w:rPr>
                <w:rFonts w:ascii="Browallia New" w:hAnsi="Browallia New" w:cs="Browallia New"/>
                <w:sz w:val="26"/>
                <w:szCs w:val="26"/>
              </w:rPr>
              <w:t>2559</w:t>
            </w:r>
          </w:p>
        </w:tc>
      </w:tr>
      <w:tr w:rsidR="000738BC" w:rsidRPr="009B0928" w14:paraId="5C3FBE18" w14:textId="77777777" w:rsidTr="00F23CF7">
        <w:tc>
          <w:tcPr>
            <w:tcW w:w="3690" w:type="dxa"/>
            <w:vAlign w:val="bottom"/>
            <w:hideMark/>
          </w:tcPr>
          <w:p w14:paraId="303D3791" w14:textId="77777777" w:rsidR="000738BC" w:rsidRPr="009B0928" w:rsidRDefault="000738BC" w:rsidP="0009128E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</w:t>
            </w:r>
            <w:r w:rsidRPr="009B09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170" w:type="dxa"/>
            <w:vAlign w:val="bottom"/>
          </w:tcPr>
          <w:p w14:paraId="37898F71" w14:textId="77777777" w:rsidR="000738BC" w:rsidRPr="009B0928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50ACC1" w14:textId="77777777" w:rsidR="000738BC" w:rsidRPr="009B0928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0045A0" w14:textId="77777777" w:rsidR="000738BC" w:rsidRPr="009B0928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7BD8F9" w14:textId="77777777" w:rsidR="000738BC" w:rsidRPr="009B0928" w:rsidRDefault="000738BC" w:rsidP="0009128E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2F76" w:rsidRPr="009B0928" w14:paraId="227BDAB7" w14:textId="77777777" w:rsidTr="00F23CF7">
        <w:tc>
          <w:tcPr>
            <w:tcW w:w="3690" w:type="dxa"/>
            <w:shd w:val="clear" w:color="auto" w:fill="auto"/>
            <w:vAlign w:val="bottom"/>
          </w:tcPr>
          <w:p w14:paraId="146C7F4E" w14:textId="77777777" w:rsidR="00652F76" w:rsidRPr="009B0928" w:rsidRDefault="00652F76" w:rsidP="00652F7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092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B092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ค่าเผื่อสินค้าเสียหาย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5C8BFC" w14:textId="2F8497DC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73024F" w14:textId="20FAC294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2C80A5" w14:textId="69FBF768" w:rsidR="00652F76" w:rsidRPr="009B0928" w:rsidRDefault="00652F76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4FFBCF" w14:textId="355062D6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652F76" w:rsidRPr="009B0928" w14:paraId="42045D6B" w14:textId="77777777" w:rsidTr="00F23CF7">
        <w:tc>
          <w:tcPr>
            <w:tcW w:w="3690" w:type="dxa"/>
            <w:shd w:val="clear" w:color="auto" w:fill="auto"/>
            <w:vAlign w:val="bottom"/>
          </w:tcPr>
          <w:p w14:paraId="04825FE6" w14:textId="77777777" w:rsidR="00652F76" w:rsidRPr="009B0928" w:rsidRDefault="00652F76" w:rsidP="00652F7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92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59DA0" w14:textId="756F0917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9CB6E7" w14:textId="4282213C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21831A" w14:textId="1A9296DD" w:rsidR="00652F76" w:rsidRPr="009B0928" w:rsidRDefault="00652F76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AF455A" w14:textId="47A7DDA4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652F76" w:rsidRPr="009B0928" w14:paraId="409C1FC6" w14:textId="77777777" w:rsidTr="00F23CF7">
        <w:tc>
          <w:tcPr>
            <w:tcW w:w="3690" w:type="dxa"/>
            <w:shd w:val="clear" w:color="auto" w:fill="auto"/>
            <w:vAlign w:val="bottom"/>
          </w:tcPr>
          <w:p w14:paraId="3C80B5E7" w14:textId="77777777" w:rsidR="00652F76" w:rsidRPr="009B0928" w:rsidRDefault="00652F76" w:rsidP="00652F7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92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ลูกหนี้ตามสัญญาเช่าการเงิน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F2534" w14:textId="1A65D235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D2FDE8" w14:textId="1A26BDA1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(168)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6361BB" w14:textId="149E387B" w:rsidR="00652F76" w:rsidRPr="009B0928" w:rsidRDefault="00652F76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92278" w14:textId="5F50426A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652F76" w:rsidRPr="009B0928" w14:paraId="7E57F9CD" w14:textId="77777777" w:rsidTr="00F23CF7">
        <w:tc>
          <w:tcPr>
            <w:tcW w:w="3690" w:type="dxa"/>
            <w:shd w:val="clear" w:color="auto" w:fill="auto"/>
            <w:vAlign w:val="bottom"/>
            <w:hideMark/>
          </w:tcPr>
          <w:p w14:paraId="407BC207" w14:textId="77777777" w:rsidR="00652F76" w:rsidRPr="009B0928" w:rsidRDefault="00652F76" w:rsidP="00652F7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6CF4AE0" w14:textId="0EE81238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786664" w14:textId="0DED425D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FCDD33" w14:textId="425CFDF5" w:rsidR="00652F76" w:rsidRPr="009B0928" w:rsidRDefault="00652F76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BEC352" w14:textId="59BF4325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652F76" w:rsidRPr="009B0928" w14:paraId="3C6EE7A4" w14:textId="77777777" w:rsidTr="00F23CF7">
        <w:tc>
          <w:tcPr>
            <w:tcW w:w="3690" w:type="dxa"/>
            <w:shd w:val="clear" w:color="auto" w:fill="auto"/>
            <w:vAlign w:val="bottom"/>
            <w:hideMark/>
          </w:tcPr>
          <w:p w14:paraId="10172596" w14:textId="6987668E" w:rsidR="00652F76" w:rsidRPr="009B0928" w:rsidRDefault="00652F76" w:rsidP="00652F76">
            <w:pPr>
              <w:spacing w:line="240" w:lineRule="auto"/>
              <w:ind w:left="15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ค่าเผื่อการด้อยค่าของ</w:t>
            </w:r>
            <w:r w:rsidRPr="009B092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309A58F" w14:textId="53E2ADC7" w:rsidR="00652F76" w:rsidRPr="009B0928" w:rsidRDefault="00652F76" w:rsidP="00652F7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  </w:t>
            </w: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215664" w14:textId="1865BFAF" w:rsidR="00652F76" w:rsidRPr="009B0928" w:rsidRDefault="00652F76" w:rsidP="00652F7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7,200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FBDBF9" w14:textId="05721DF8" w:rsidR="00652F76" w:rsidRPr="009B0928" w:rsidRDefault="00652F76" w:rsidP="00CD48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32A84A" w14:textId="0BB3C4DA" w:rsidR="00652F76" w:rsidRPr="009B0928" w:rsidRDefault="00652F76" w:rsidP="00652F7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7,200</w:t>
            </w:r>
          </w:p>
        </w:tc>
      </w:tr>
      <w:tr w:rsidR="00652F76" w:rsidRPr="009B0928" w14:paraId="42645EF8" w14:textId="77777777" w:rsidTr="00F23CF7">
        <w:tc>
          <w:tcPr>
            <w:tcW w:w="3690" w:type="dxa"/>
            <w:shd w:val="clear" w:color="auto" w:fill="auto"/>
            <w:vAlign w:val="bottom"/>
          </w:tcPr>
          <w:p w14:paraId="05B9405E" w14:textId="77777777" w:rsidR="00652F76" w:rsidRPr="009B0928" w:rsidRDefault="00652F76" w:rsidP="00652F76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EE71C0F" w14:textId="5CE145F6" w:rsidR="00652F76" w:rsidRPr="009B0928" w:rsidRDefault="00652F76" w:rsidP="00652F7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1,079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2C30FB" w14:textId="1865C52A" w:rsidR="00652F76" w:rsidRPr="009B0928" w:rsidRDefault="00652F76" w:rsidP="00652F7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7,888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5FFC9B" w14:textId="0BAE07D9" w:rsidR="00652F76" w:rsidRPr="009B0928" w:rsidRDefault="00652F76" w:rsidP="00CD488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6A7DAE" w14:textId="0FA78AC1" w:rsidR="00652F76" w:rsidRPr="009B0928" w:rsidRDefault="00652F76" w:rsidP="00652F7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8,967</w:t>
            </w:r>
          </w:p>
        </w:tc>
      </w:tr>
      <w:tr w:rsidR="00652F76" w:rsidRPr="009B0928" w14:paraId="3A112E74" w14:textId="77777777" w:rsidTr="00F23CF7">
        <w:tc>
          <w:tcPr>
            <w:tcW w:w="3690" w:type="dxa"/>
            <w:vAlign w:val="bottom"/>
          </w:tcPr>
          <w:p w14:paraId="1F9C1E79" w14:textId="77777777" w:rsidR="00652F76" w:rsidRPr="009B0928" w:rsidRDefault="00652F76" w:rsidP="00652F76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349BB48" w14:textId="77777777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EA2A340" w14:textId="77777777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05DD63F" w14:textId="77777777" w:rsidR="00652F76" w:rsidRPr="009B0928" w:rsidRDefault="00652F76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AF0FC6F" w14:textId="77777777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52F76" w:rsidRPr="009B0928" w14:paraId="55540B28" w14:textId="77777777" w:rsidTr="00F23CF7">
        <w:tc>
          <w:tcPr>
            <w:tcW w:w="3690" w:type="dxa"/>
            <w:vAlign w:val="bottom"/>
            <w:hideMark/>
          </w:tcPr>
          <w:p w14:paraId="03168315" w14:textId="77777777" w:rsidR="00652F76" w:rsidRPr="009B0928" w:rsidRDefault="00652F76" w:rsidP="00652F76">
            <w:pPr>
              <w:spacing w:line="240" w:lineRule="auto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B0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หนี้สินภาษีเงินได้รอการตัดบัญชีจาก </w:t>
            </w:r>
            <w:r w:rsidRPr="009B09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11AF66F7" w14:textId="77777777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10DDD44" w14:textId="77777777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BEE216A" w14:textId="77777777" w:rsidR="00652F76" w:rsidRPr="009B0928" w:rsidRDefault="00652F76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984C3B0" w14:textId="77777777" w:rsidR="00652F76" w:rsidRPr="009B0928" w:rsidRDefault="00652F76" w:rsidP="00652F7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73E50" w:rsidRPr="009B0928" w14:paraId="793F79FB" w14:textId="77777777" w:rsidTr="00F23CF7">
        <w:tc>
          <w:tcPr>
            <w:tcW w:w="3690" w:type="dxa"/>
            <w:vAlign w:val="bottom"/>
          </w:tcPr>
          <w:p w14:paraId="143CDDAB" w14:textId="77777777" w:rsidR="00C73E50" w:rsidRPr="009B0928" w:rsidRDefault="00C73E50" w:rsidP="00C73E50">
            <w:pPr>
              <w:spacing w:line="240" w:lineRule="auto"/>
              <w:ind w:left="15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092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109E51" w14:textId="1AD3324D" w:rsidR="00C73E50" w:rsidRPr="009B0928" w:rsidRDefault="00C73E50" w:rsidP="00C73E50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968847" w14:textId="59CCC960" w:rsidR="00C73E50" w:rsidRPr="009B0928" w:rsidRDefault="00C73E50" w:rsidP="00C73E50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F6F990" w14:textId="3FCA0689" w:rsidR="00C73E50" w:rsidRPr="009B0928" w:rsidRDefault="00C73E50" w:rsidP="00CD4883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D0E71F" w14:textId="403A65BB" w:rsidR="00C73E50" w:rsidRPr="009B0928" w:rsidRDefault="006C5B66" w:rsidP="00C73E50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C73E50" w:rsidRPr="009B0928" w14:paraId="5B2C5444" w14:textId="77777777" w:rsidTr="00F23CF7">
        <w:tc>
          <w:tcPr>
            <w:tcW w:w="3690" w:type="dxa"/>
            <w:vAlign w:val="bottom"/>
          </w:tcPr>
          <w:p w14:paraId="13379DB4" w14:textId="77777777" w:rsidR="00C73E50" w:rsidRPr="009B0928" w:rsidRDefault="00C73E50" w:rsidP="00C73E50">
            <w:pPr>
              <w:spacing w:line="240" w:lineRule="auto"/>
              <w:ind w:left="15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ค่าธรรมเนียมทางการเงินรอตัดบัญชี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A9BE42" w14:textId="5FB006D9" w:rsidR="00C73E50" w:rsidRPr="009B0928" w:rsidRDefault="00C73E50" w:rsidP="00C73E5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3,929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F4C8D6" w14:textId="483DDCE1" w:rsidR="00C73E50" w:rsidRPr="009B0928" w:rsidRDefault="00C73E50" w:rsidP="00C73E5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1,870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C991EF" w14:textId="6A977F32" w:rsidR="00C73E50" w:rsidRPr="009B0928" w:rsidRDefault="00C73E50" w:rsidP="00CD48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F04FA5" w14:textId="6D225982" w:rsidR="00C73E50" w:rsidRPr="009B0928" w:rsidRDefault="006C5B66" w:rsidP="00C73E5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2,059</w:t>
            </w:r>
          </w:p>
        </w:tc>
      </w:tr>
      <w:tr w:rsidR="00C73E50" w:rsidRPr="009B0928" w14:paraId="3D278D94" w14:textId="77777777" w:rsidTr="00F23CF7">
        <w:tc>
          <w:tcPr>
            <w:tcW w:w="3690" w:type="dxa"/>
            <w:vAlign w:val="bottom"/>
          </w:tcPr>
          <w:p w14:paraId="4EA9A10D" w14:textId="77777777" w:rsidR="00C73E50" w:rsidRPr="009B0928" w:rsidRDefault="00C73E50" w:rsidP="00C73E50">
            <w:pPr>
              <w:tabs>
                <w:tab w:val="clear" w:pos="227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C943C39" w14:textId="1775E77D" w:rsidR="00C73E50" w:rsidRPr="009B0928" w:rsidRDefault="00C73E50" w:rsidP="00C73E5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4,135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D74201" w14:textId="736F4414" w:rsidR="00C73E50" w:rsidRPr="009B0928" w:rsidRDefault="00C73E50" w:rsidP="00C73E5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1,901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0BFE67" w14:textId="50BDF258" w:rsidR="00C73E50" w:rsidRPr="009B0928" w:rsidRDefault="00C73E50" w:rsidP="00CD488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2B6753" w14:textId="156F23EC" w:rsidR="00C73E50" w:rsidRPr="009B0928" w:rsidRDefault="006C5B66" w:rsidP="00C73E5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0928">
              <w:rPr>
                <w:rFonts w:ascii="Browallia New" w:hAnsi="Browallia New" w:cs="Browallia New"/>
                <w:sz w:val="26"/>
                <w:szCs w:val="26"/>
                <w:lang w:val="en-GB"/>
              </w:rPr>
              <w:t>2,234</w:t>
            </w:r>
          </w:p>
        </w:tc>
      </w:tr>
    </w:tbl>
    <w:p w14:paraId="316F49F9" w14:textId="4B31A2D6" w:rsidR="000738BC" w:rsidRDefault="000738BC" w:rsidP="000738BC">
      <w:pPr>
        <w:spacing w:line="240" w:lineRule="auto"/>
        <w:ind w:right="-18"/>
        <w:outlineLvl w:val="0"/>
        <w:rPr>
          <w:rFonts w:ascii="Browallia New" w:hAnsi="Browallia New" w:cs="Browallia New"/>
          <w:sz w:val="22"/>
          <w:szCs w:val="22"/>
        </w:rPr>
      </w:pPr>
    </w:p>
    <w:p w14:paraId="36CF04CA" w14:textId="5A4B0C54" w:rsidR="006A723C" w:rsidRPr="00804EB2" w:rsidRDefault="006A723C" w:rsidP="00804EB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04EB2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t>ทุนเรือนหุ้น</w:t>
      </w:r>
      <w:r w:rsidRPr="00804EB2">
        <w:rPr>
          <w:rFonts w:ascii="Browallia New" w:hAnsi="Browallia New" w:cs="Browallia New"/>
          <w:sz w:val="28"/>
          <w:szCs w:val="28"/>
        </w:rPr>
        <w:tab/>
      </w:r>
    </w:p>
    <w:p w14:paraId="3EF7843D" w14:textId="77777777" w:rsidR="006A723C" w:rsidRDefault="006A723C" w:rsidP="006A723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898DD3F" w14:textId="77777777" w:rsidR="006A723C" w:rsidRDefault="006A723C" w:rsidP="006A723C">
      <w:pPr>
        <w:tabs>
          <w:tab w:val="clear" w:pos="454"/>
          <w:tab w:val="clear" w:pos="680"/>
        </w:tabs>
        <w:spacing w:line="240" w:lineRule="auto"/>
        <w:ind w:left="450"/>
        <w:jc w:val="both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ในการประชุมสามัญผู้ถือหุ้นของบริษัท เมื่อวันที่ </w:t>
      </w:r>
      <w:r>
        <w:rPr>
          <w:rFonts w:ascii="Browallia New" w:hAnsi="Browallia New" w:cs="Browallia New"/>
          <w:sz w:val="28"/>
          <w:szCs w:val="28"/>
        </w:rPr>
        <w:t xml:space="preserve">7 </w:t>
      </w:r>
      <w:r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>
        <w:rPr>
          <w:rFonts w:ascii="Browallia New" w:hAnsi="Browallia New" w:cs="Browallia New"/>
          <w:sz w:val="28"/>
          <w:szCs w:val="28"/>
        </w:rPr>
        <w:t xml:space="preserve">2560 </w:t>
      </w:r>
      <w:r>
        <w:rPr>
          <w:rFonts w:ascii="Browallia New" w:hAnsi="Browallia New" w:cs="Browallia New"/>
          <w:sz w:val="28"/>
          <w:szCs w:val="28"/>
          <w:cs/>
        </w:rPr>
        <w:t>ที่ประชุมผู้ถือหุ้นได้มีมติอนุมัติ ตามรายละเอียดดังนี้</w:t>
      </w:r>
    </w:p>
    <w:p w14:paraId="5B6C7F7E" w14:textId="77777777" w:rsidR="006A723C" w:rsidRDefault="006A723C" w:rsidP="006A723C">
      <w:pPr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6C63FB28" w14:textId="2221E497" w:rsidR="006A723C" w:rsidRDefault="006A723C" w:rsidP="005F0FFD">
      <w:pPr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665"/>
          <w:tab w:val="num" w:pos="828"/>
        </w:tabs>
        <w:spacing w:line="240" w:lineRule="auto"/>
        <w:ind w:left="774" w:hanging="324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ลดทุนจดทะเบียนจำนวน </w:t>
      </w:r>
      <w:r>
        <w:rPr>
          <w:rFonts w:ascii="Browallia New" w:hAnsi="Browallia New" w:cs="Browallia New"/>
          <w:sz w:val="28"/>
          <w:szCs w:val="28"/>
          <w:lang w:val="en-GB"/>
        </w:rPr>
        <w:t>694,412</w:t>
      </w:r>
      <w:r>
        <w:rPr>
          <w:rFonts w:ascii="Browallia New" w:hAnsi="Browallia New" w:cs="Browallia New"/>
          <w:sz w:val="28"/>
          <w:szCs w:val="28"/>
          <w:cs/>
        </w:rPr>
        <w:t xml:space="preserve"> บาท จากเดิม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1,035,001,519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เป็น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1,034,307,107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โดยวิธีการตัดหุ้นที่ยังไม่ได้จำหน่ายจำนวน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9,258,820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0.075 </w:t>
      </w:r>
      <w:r>
        <w:rPr>
          <w:rFonts w:ascii="Browallia New" w:hAnsi="Browallia New" w:cs="Browallia New"/>
          <w:sz w:val="28"/>
          <w:szCs w:val="28"/>
          <w:cs/>
        </w:rPr>
        <w:t>บาท</w:t>
      </w:r>
    </w:p>
    <w:p w14:paraId="52A72D6F" w14:textId="77777777" w:rsidR="006A723C" w:rsidRDefault="006A723C" w:rsidP="006A723C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ind w:left="1418" w:hanging="425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286D78F" w14:textId="094B4C4D" w:rsidR="006A723C" w:rsidRDefault="006A723C" w:rsidP="005F0FFD">
      <w:pPr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665"/>
          <w:tab w:val="num" w:pos="1800"/>
        </w:tabs>
        <w:spacing w:line="240" w:lineRule="auto"/>
        <w:ind w:left="801" w:hanging="351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เพิ่มทุนจดทะเบียนจำนวน</w:t>
      </w:r>
      <w:r>
        <w:rPr>
          <w:rFonts w:ascii="Browallia New" w:hAnsi="Browallia New" w:cs="Browallia New"/>
          <w:sz w:val="28"/>
          <w:szCs w:val="28"/>
        </w:rPr>
        <w:t xml:space="preserve"> 563,122,758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จาก </w:t>
      </w:r>
      <w:r>
        <w:rPr>
          <w:rFonts w:ascii="Browallia New" w:hAnsi="Browallia New" w:cs="Browallia New"/>
          <w:sz w:val="28"/>
          <w:szCs w:val="28"/>
        </w:rPr>
        <w:t xml:space="preserve">1,034,307,107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เป็น </w:t>
      </w:r>
      <w:r>
        <w:rPr>
          <w:rFonts w:ascii="Browallia New" w:hAnsi="Browallia New" w:cs="Browallia New"/>
          <w:sz w:val="28"/>
          <w:szCs w:val="28"/>
        </w:rPr>
        <w:t xml:space="preserve">1,597,429,866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โดยการออกหุ้นสามัญจำนวน </w:t>
      </w:r>
      <w:r>
        <w:rPr>
          <w:rFonts w:ascii="Browallia New" w:hAnsi="Browallia New" w:cs="Browallia New"/>
          <w:sz w:val="28"/>
          <w:szCs w:val="28"/>
        </w:rPr>
        <w:t xml:space="preserve">7,508,303,444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 </w:t>
      </w:r>
      <w:r>
        <w:rPr>
          <w:rFonts w:ascii="Browallia New" w:hAnsi="Browallia New" w:cs="Browallia New"/>
          <w:sz w:val="28"/>
          <w:szCs w:val="28"/>
        </w:rPr>
        <w:t xml:space="preserve">0.075 </w:t>
      </w:r>
      <w:r>
        <w:rPr>
          <w:rFonts w:ascii="Browallia New" w:hAnsi="Browallia New" w:cs="Browallia New"/>
          <w:sz w:val="28"/>
          <w:szCs w:val="28"/>
          <w:cs/>
        </w:rPr>
        <w:t>บาท ดังนี้</w:t>
      </w:r>
    </w:p>
    <w:p w14:paraId="3A0879CB" w14:textId="30FA3B14" w:rsidR="006A723C" w:rsidRDefault="006A723C" w:rsidP="006A723C">
      <w:pPr>
        <w:tabs>
          <w:tab w:val="clear" w:pos="454"/>
          <w:tab w:val="clear" w:pos="680"/>
        </w:tabs>
        <w:spacing w:line="240" w:lineRule="auto"/>
        <w:ind w:left="45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0AB94E7A" w14:textId="77777777" w:rsidR="00417D84" w:rsidRDefault="00417D84" w:rsidP="006A723C">
      <w:pPr>
        <w:tabs>
          <w:tab w:val="clear" w:pos="454"/>
          <w:tab w:val="clear" w:pos="680"/>
        </w:tabs>
        <w:spacing w:line="240" w:lineRule="auto"/>
        <w:ind w:left="45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72352980" w14:textId="5BA0759E" w:rsidR="006A723C" w:rsidRDefault="006A723C" w:rsidP="005F0FFD">
      <w:pPr>
        <w:numPr>
          <w:ilvl w:val="0"/>
          <w:numId w:val="30"/>
        </w:numPr>
        <w:tabs>
          <w:tab w:val="clear" w:pos="454"/>
          <w:tab w:val="clear" w:pos="680"/>
          <w:tab w:val="clear" w:pos="1644"/>
          <w:tab w:val="clear" w:pos="1871"/>
          <w:tab w:val="left" w:pos="2070"/>
        </w:tabs>
        <w:spacing w:line="240" w:lineRule="auto"/>
        <w:ind w:left="1242" w:hanging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t>จัดสรรหุ้นสามัญเพิ่มทุนจำนวน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4,596,920,476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 ให้กับผู้ถือหุ้นเดิม ตามสัดส่วนในอัตรา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3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หุ้นเดิม </w:t>
      </w:r>
      <w:r w:rsidR="005F0FFD">
        <w:rPr>
          <w:rFonts w:ascii="Browallia New" w:hAnsi="Browallia New" w:cs="Browallia New" w:hint="cs"/>
          <w:sz w:val="28"/>
          <w:szCs w:val="28"/>
          <w:cs/>
        </w:rPr>
        <w:t xml:space="preserve">            </w:t>
      </w:r>
      <w:r>
        <w:rPr>
          <w:rFonts w:ascii="Browallia New" w:hAnsi="Browallia New" w:cs="Browallia New"/>
          <w:sz w:val="28"/>
          <w:szCs w:val="28"/>
          <w:cs/>
        </w:rPr>
        <w:t>ต่อ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1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หุ้นสามัญใหม่ ในราคาเสนอขายหุ้นละ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0.14 </w:t>
      </w:r>
      <w:r>
        <w:rPr>
          <w:rFonts w:ascii="Browallia New" w:hAnsi="Browallia New" w:cs="Browallia New"/>
          <w:sz w:val="28"/>
          <w:szCs w:val="28"/>
          <w:cs/>
        </w:rPr>
        <w:t>บาท</w:t>
      </w:r>
    </w:p>
    <w:p w14:paraId="7C85FBA6" w14:textId="77777777" w:rsidR="006A723C" w:rsidRDefault="006A723C" w:rsidP="006A723C">
      <w:pPr>
        <w:tabs>
          <w:tab w:val="clear" w:pos="454"/>
          <w:tab w:val="clear" w:pos="680"/>
          <w:tab w:val="clear" w:pos="1644"/>
        </w:tabs>
        <w:spacing w:line="240" w:lineRule="auto"/>
        <w:ind w:left="1843" w:hanging="425"/>
        <w:jc w:val="thaiDistribute"/>
        <w:rPr>
          <w:rFonts w:ascii="Browallia New" w:hAnsi="Browallia New" w:cs="Browallia New"/>
          <w:strike/>
          <w:sz w:val="20"/>
          <w:szCs w:val="20"/>
          <w:lang w:val="en-GB"/>
        </w:rPr>
      </w:pPr>
    </w:p>
    <w:p w14:paraId="3B13FBBA" w14:textId="7C49E260" w:rsidR="006A723C" w:rsidRDefault="006A723C" w:rsidP="005F0FFD">
      <w:pPr>
        <w:numPr>
          <w:ilvl w:val="0"/>
          <w:numId w:val="30"/>
        </w:numPr>
        <w:tabs>
          <w:tab w:val="clear" w:pos="454"/>
          <w:tab w:val="clear" w:pos="680"/>
          <w:tab w:val="clear" w:pos="1644"/>
          <w:tab w:val="clear" w:pos="1871"/>
          <w:tab w:val="left" w:pos="2160"/>
        </w:tabs>
        <w:spacing w:line="240" w:lineRule="auto"/>
        <w:ind w:left="1242" w:hanging="441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จัดสรรหุ้นสามัญเพิ่มทุนจำนวนไม่เกิน </w:t>
      </w:r>
      <w:r>
        <w:rPr>
          <w:rFonts w:ascii="Browallia New" w:hAnsi="Browallia New" w:cs="Browallia New"/>
          <w:sz w:val="28"/>
          <w:szCs w:val="28"/>
        </w:rPr>
        <w:t xml:space="preserve">1,379,076,143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 เพื่อรองรับการใช้สิทธิของใบสำคัญแสดงสิทธิ </w:t>
      </w:r>
      <w:r>
        <w:rPr>
          <w:rFonts w:ascii="Browallia New" w:hAnsi="Browallia New" w:cs="Browallia New"/>
          <w:sz w:val="28"/>
          <w:szCs w:val="28"/>
        </w:rPr>
        <w:t xml:space="preserve">EFORL-W3 </w:t>
      </w:r>
      <w:r>
        <w:rPr>
          <w:rFonts w:ascii="Browallia New" w:hAnsi="Browallia New" w:cs="Browallia New"/>
          <w:sz w:val="28"/>
          <w:szCs w:val="28"/>
          <w:cs/>
        </w:rPr>
        <w:t xml:space="preserve">ที่เสนอขายให้กับผู้ถือหุ้นเดิมตามสัดส่วนการถือหุ้น ในอัตรา </w:t>
      </w:r>
      <w:r>
        <w:rPr>
          <w:rFonts w:ascii="Browallia New" w:hAnsi="Browallia New" w:cs="Browallia New"/>
          <w:sz w:val="28"/>
          <w:szCs w:val="28"/>
        </w:rPr>
        <w:t xml:space="preserve">10 </w:t>
      </w:r>
      <w:r>
        <w:rPr>
          <w:rFonts w:ascii="Browallia New" w:hAnsi="Browallia New" w:cs="Browallia New"/>
          <w:sz w:val="28"/>
          <w:szCs w:val="28"/>
          <w:cs/>
        </w:rPr>
        <w:t>หุ้นเดิม ต่อ</w:t>
      </w:r>
      <w:r>
        <w:rPr>
          <w:rFonts w:ascii="Browallia New" w:hAnsi="Browallia New" w:cs="Browallia New"/>
          <w:sz w:val="28"/>
          <w:szCs w:val="28"/>
        </w:rPr>
        <w:t xml:space="preserve"> 1 </w:t>
      </w:r>
      <w:r>
        <w:rPr>
          <w:rFonts w:ascii="Browallia New" w:hAnsi="Browallia New" w:cs="Browallia New"/>
          <w:sz w:val="28"/>
          <w:szCs w:val="28"/>
          <w:cs/>
        </w:rPr>
        <w:t xml:space="preserve">หน่วยใบสำคัญแสดงสิทธิ โดยไม่คิดมูลค่า โดยใบสำคัญแสดงสิทธิมีอายุ </w:t>
      </w:r>
      <w:r>
        <w:rPr>
          <w:rFonts w:ascii="Browallia New" w:hAnsi="Browallia New" w:cs="Browallia New"/>
          <w:sz w:val="28"/>
          <w:szCs w:val="28"/>
        </w:rPr>
        <w:t xml:space="preserve">3 </w:t>
      </w:r>
      <w:r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="003F35A5">
        <w:rPr>
          <w:rFonts w:ascii="Browallia New" w:hAnsi="Browallia New" w:cs="Browallia New" w:hint="cs"/>
          <w:sz w:val="28"/>
          <w:szCs w:val="28"/>
          <w:cs/>
        </w:rPr>
        <w:t>นับตั้ง</w:t>
      </w:r>
      <w:r>
        <w:rPr>
          <w:rFonts w:ascii="Browallia New" w:hAnsi="Browallia New" w:cs="Browallia New"/>
          <w:sz w:val="28"/>
          <w:szCs w:val="28"/>
          <w:cs/>
        </w:rPr>
        <w:t xml:space="preserve">แต่วันที่ออก </w:t>
      </w:r>
      <w:r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>
        <w:rPr>
          <w:rFonts w:ascii="Browallia New" w:hAnsi="Browallia New" w:cs="Browallia New"/>
          <w:sz w:val="28"/>
          <w:szCs w:val="28"/>
        </w:rPr>
        <w:t>2560</w:t>
      </w:r>
      <w:r>
        <w:rPr>
          <w:rFonts w:ascii="Browallia New" w:hAnsi="Browallia New" w:cs="Browallia New"/>
          <w:sz w:val="28"/>
          <w:szCs w:val="28"/>
          <w:cs/>
        </w:rPr>
        <w:t xml:space="preserve"> ราคาใช้สิทธิหุ้นละ </w:t>
      </w:r>
      <w:r>
        <w:rPr>
          <w:rFonts w:ascii="Browallia New" w:hAnsi="Browallia New" w:cs="Browallia New"/>
          <w:sz w:val="28"/>
          <w:szCs w:val="28"/>
        </w:rPr>
        <w:t xml:space="preserve">0.60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โดยใช้สิทธิครั้งแรกวันที่ </w:t>
      </w:r>
      <w:r>
        <w:rPr>
          <w:rFonts w:ascii="Browallia New" w:hAnsi="Browallia New" w:cs="Browallia New"/>
          <w:sz w:val="28"/>
          <w:szCs w:val="28"/>
        </w:rPr>
        <w:t>22</w:t>
      </w:r>
      <w:r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 xml:space="preserve">2560 </w:t>
      </w:r>
    </w:p>
    <w:p w14:paraId="08ACE21E" w14:textId="1D861887" w:rsidR="006A723C" w:rsidRDefault="006A723C" w:rsidP="006A723C">
      <w:pPr>
        <w:pStyle w:val="ListParagraph"/>
        <w:ind w:left="1843" w:hanging="425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ab/>
      </w:r>
      <w:r>
        <w:rPr>
          <w:rFonts w:ascii="Browallia New" w:hAnsi="Browallia New" w:cs="Browallia New"/>
          <w:sz w:val="28"/>
          <w:szCs w:val="28"/>
        </w:rPr>
        <w:tab/>
      </w:r>
    </w:p>
    <w:p w14:paraId="3C67C1A5" w14:textId="737C9F2B" w:rsidR="00F23CF7" w:rsidRDefault="00F23CF7" w:rsidP="006A723C">
      <w:pPr>
        <w:pStyle w:val="ListParagraph"/>
        <w:ind w:left="1843" w:hanging="425"/>
        <w:rPr>
          <w:rFonts w:ascii="Browallia New" w:hAnsi="Browallia New" w:cs="Browallia New"/>
          <w:sz w:val="28"/>
          <w:szCs w:val="28"/>
        </w:rPr>
      </w:pPr>
    </w:p>
    <w:p w14:paraId="0EF338B9" w14:textId="23D3CDAD" w:rsidR="00F23CF7" w:rsidRDefault="00F23CF7" w:rsidP="006A723C">
      <w:pPr>
        <w:pStyle w:val="ListParagraph"/>
        <w:ind w:left="1843" w:hanging="425"/>
        <w:rPr>
          <w:rFonts w:ascii="Browallia New" w:hAnsi="Browallia New" w:cs="Browallia New"/>
          <w:sz w:val="28"/>
          <w:szCs w:val="28"/>
        </w:rPr>
      </w:pPr>
    </w:p>
    <w:p w14:paraId="0F862FBB" w14:textId="77777777" w:rsidR="00F23CF7" w:rsidRDefault="00F23CF7" w:rsidP="006A723C">
      <w:pPr>
        <w:pStyle w:val="ListParagraph"/>
        <w:ind w:left="1843" w:hanging="425"/>
        <w:rPr>
          <w:rFonts w:ascii="Browallia New" w:hAnsi="Browallia New" w:cs="Browallia New"/>
          <w:sz w:val="20"/>
          <w:szCs w:val="20"/>
        </w:rPr>
      </w:pPr>
    </w:p>
    <w:p w14:paraId="6B6B60AD" w14:textId="4D0E47EB" w:rsidR="006A723C" w:rsidRDefault="006A723C" w:rsidP="005F0FFD">
      <w:pPr>
        <w:numPr>
          <w:ilvl w:val="0"/>
          <w:numId w:val="30"/>
        </w:numPr>
        <w:tabs>
          <w:tab w:val="clear" w:pos="454"/>
          <w:tab w:val="clear" w:pos="680"/>
          <w:tab w:val="clear" w:pos="1644"/>
          <w:tab w:val="clear" w:pos="1871"/>
          <w:tab w:val="left" w:pos="2070"/>
        </w:tabs>
        <w:spacing w:line="240" w:lineRule="auto"/>
        <w:ind w:left="1260" w:hanging="459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lastRenderedPageBreak/>
        <w:t xml:space="preserve">จัดสรรหุ้นสามัญเพิ่มทุนจำนวนไม่เกิน </w:t>
      </w:r>
      <w:r>
        <w:rPr>
          <w:rFonts w:ascii="Browallia New" w:hAnsi="Browallia New" w:cs="Browallia New"/>
          <w:sz w:val="28"/>
          <w:szCs w:val="28"/>
        </w:rPr>
        <w:t xml:space="preserve">1,532,306,825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 เพื่อรองรับการใช้สิทธิของใบสำคัญแสดงสิทธิ </w:t>
      </w:r>
      <w:r>
        <w:rPr>
          <w:rFonts w:ascii="Browallia New" w:hAnsi="Browallia New" w:cs="Browallia New"/>
          <w:sz w:val="28"/>
          <w:szCs w:val="28"/>
        </w:rPr>
        <w:t xml:space="preserve">EFORL-W4 </w:t>
      </w:r>
      <w:r>
        <w:rPr>
          <w:rFonts w:ascii="Browallia New" w:hAnsi="Browallia New" w:cs="Browallia New"/>
          <w:sz w:val="28"/>
          <w:szCs w:val="28"/>
          <w:cs/>
        </w:rPr>
        <w:t xml:space="preserve">ที่เสนอขายให้กับผู้ถือหุ้นเดิม ที่ใช้สิทธิซื้อหุ้นสามัญเพิ่มทุนตามสัดส่วนการถือหุ้น ในอัตรา </w:t>
      </w:r>
      <w:r>
        <w:rPr>
          <w:rFonts w:ascii="Browallia New" w:hAnsi="Browallia New" w:cs="Browallia New"/>
          <w:sz w:val="28"/>
          <w:szCs w:val="28"/>
        </w:rPr>
        <w:t xml:space="preserve">3 </w:t>
      </w:r>
      <w:r>
        <w:rPr>
          <w:rFonts w:ascii="Browallia New" w:hAnsi="Browallia New" w:cs="Browallia New"/>
          <w:sz w:val="28"/>
          <w:szCs w:val="28"/>
          <w:cs/>
        </w:rPr>
        <w:t>หุ้นสามัญเพิ่มทุนใหม่ต่อใบสำคัญแสดงสิทธิ ต่อ</w:t>
      </w:r>
      <w:r>
        <w:rPr>
          <w:rFonts w:ascii="Browallia New" w:hAnsi="Browallia New" w:cs="Browallia New"/>
          <w:sz w:val="28"/>
          <w:szCs w:val="28"/>
        </w:rPr>
        <w:t xml:space="preserve"> 1 </w:t>
      </w:r>
      <w:r>
        <w:rPr>
          <w:rFonts w:ascii="Browallia New" w:hAnsi="Browallia New" w:cs="Browallia New"/>
          <w:sz w:val="28"/>
          <w:szCs w:val="28"/>
          <w:cs/>
        </w:rPr>
        <w:t xml:space="preserve">หน่วย โดยไม่คิดมูลค่า โดยใบสำคัญแสดงสิทธิมีอายุ </w:t>
      </w:r>
      <w:r>
        <w:rPr>
          <w:rFonts w:ascii="Browallia New" w:hAnsi="Browallia New" w:cs="Browallia New"/>
          <w:sz w:val="28"/>
          <w:szCs w:val="28"/>
        </w:rPr>
        <w:t xml:space="preserve">3 </w:t>
      </w:r>
      <w:r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="003F35A5">
        <w:rPr>
          <w:rFonts w:ascii="Browallia New" w:hAnsi="Browallia New" w:cs="Browallia New" w:hint="cs"/>
          <w:sz w:val="28"/>
          <w:szCs w:val="28"/>
          <w:cs/>
        </w:rPr>
        <w:t>นับตั้งแต่</w:t>
      </w:r>
      <w:r>
        <w:rPr>
          <w:rFonts w:ascii="Browallia New" w:hAnsi="Browallia New" w:cs="Browallia New"/>
          <w:sz w:val="28"/>
          <w:szCs w:val="28"/>
          <w:cs/>
        </w:rPr>
        <w:t xml:space="preserve">วันที่ออก </w:t>
      </w:r>
      <w:r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>
        <w:rPr>
          <w:rFonts w:ascii="Browallia New" w:hAnsi="Browallia New" w:cs="Browallia New"/>
          <w:sz w:val="28"/>
          <w:szCs w:val="28"/>
        </w:rPr>
        <w:t>2560</w:t>
      </w:r>
      <w:r>
        <w:rPr>
          <w:rFonts w:ascii="Browallia New" w:hAnsi="Browallia New" w:cs="Browallia New"/>
          <w:sz w:val="28"/>
          <w:szCs w:val="28"/>
          <w:cs/>
        </w:rPr>
        <w:t xml:space="preserve"> ราคาใช้สิทธิหุ้นละ </w:t>
      </w:r>
      <w:r>
        <w:rPr>
          <w:rFonts w:ascii="Browallia New" w:hAnsi="Browallia New" w:cs="Browallia New"/>
          <w:sz w:val="28"/>
          <w:szCs w:val="28"/>
        </w:rPr>
        <w:t xml:space="preserve">0.50 </w:t>
      </w:r>
      <w:r>
        <w:rPr>
          <w:rFonts w:ascii="Browallia New" w:hAnsi="Browallia New" w:cs="Browallia New"/>
          <w:sz w:val="28"/>
          <w:szCs w:val="28"/>
          <w:cs/>
        </w:rPr>
        <w:t>บา</w:t>
      </w:r>
      <w:r w:rsidR="00444DD1">
        <w:rPr>
          <w:rFonts w:ascii="Browallia New" w:hAnsi="Browallia New" w:cs="Browallia New" w:hint="cs"/>
          <w:sz w:val="28"/>
          <w:szCs w:val="28"/>
          <w:cs/>
        </w:rPr>
        <w:t xml:space="preserve">ท </w:t>
      </w:r>
      <w:r>
        <w:rPr>
          <w:rFonts w:ascii="Browallia New" w:hAnsi="Browallia New" w:cs="Browallia New"/>
          <w:sz w:val="28"/>
          <w:szCs w:val="28"/>
          <w:cs/>
        </w:rPr>
        <w:t xml:space="preserve">โดยใช้สิทธิครั้งแรกวันที่ </w:t>
      </w:r>
      <w:r w:rsidR="008A3B64"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2560</w:t>
      </w:r>
    </w:p>
    <w:p w14:paraId="1168CD81" w14:textId="77777777" w:rsidR="006A723C" w:rsidRDefault="006A723C" w:rsidP="006A723C">
      <w:pPr>
        <w:tabs>
          <w:tab w:val="clear" w:pos="454"/>
          <w:tab w:val="clear" w:pos="680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6A0192BC" w14:textId="7DCA5754" w:rsidR="008A3B64" w:rsidRPr="00804EB2" w:rsidRDefault="006A723C" w:rsidP="00804EB2">
      <w:pPr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665"/>
          <w:tab w:val="num" w:pos="1710"/>
        </w:tabs>
        <w:spacing w:line="240" w:lineRule="auto"/>
        <w:ind w:left="801" w:hanging="324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การออกและเสนอขายใบสำคัญแสดงสิทธิ </w:t>
      </w:r>
      <w:r>
        <w:rPr>
          <w:rFonts w:ascii="Browallia New" w:hAnsi="Browallia New" w:cs="Browallia New"/>
          <w:sz w:val="28"/>
          <w:szCs w:val="28"/>
        </w:rPr>
        <w:t>EFORL-W3</w:t>
      </w:r>
      <w:r>
        <w:rPr>
          <w:rFonts w:ascii="Browallia New" w:hAnsi="Browallia New" w:cs="Browallia New"/>
          <w:sz w:val="28"/>
          <w:szCs w:val="28"/>
          <w:cs/>
        </w:rPr>
        <w:t xml:space="preserve"> และ </w:t>
      </w:r>
      <w:r>
        <w:rPr>
          <w:rFonts w:ascii="Browallia New" w:hAnsi="Browallia New" w:cs="Browallia New"/>
          <w:sz w:val="28"/>
          <w:szCs w:val="28"/>
        </w:rPr>
        <w:t>EFORL-W4</w:t>
      </w:r>
      <w:r>
        <w:rPr>
          <w:rFonts w:ascii="Browallia New" w:hAnsi="Browallia New" w:cs="Browallia New"/>
          <w:sz w:val="28"/>
          <w:szCs w:val="28"/>
          <w:cs/>
        </w:rPr>
        <w:t xml:space="preserve"> ตามจำนวนหุ้นสามัญเพิ่มทุนที่จัดสรร ตามที่กล่าวไว้ข้างต้น </w:t>
      </w:r>
    </w:p>
    <w:p w14:paraId="66A1FA81" w14:textId="77777777" w:rsidR="005F0FFD" w:rsidRDefault="005F0FFD" w:rsidP="006A723C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ind w:left="1418"/>
        <w:jc w:val="thaiDistribute"/>
        <w:rPr>
          <w:rFonts w:ascii="Browallia New" w:hAnsi="Browallia New" w:cs="Browallia New"/>
          <w:sz w:val="28"/>
          <w:szCs w:val="28"/>
        </w:rPr>
      </w:pPr>
    </w:p>
    <w:p w14:paraId="2D32AFF6" w14:textId="013750C5" w:rsidR="006A723C" w:rsidRPr="00AC64F6" w:rsidRDefault="006A723C" w:rsidP="006A723C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AC64F6">
        <w:rPr>
          <w:rFonts w:ascii="Browallia New" w:hAnsi="Browallia New" w:cs="Browallia New"/>
          <w:sz w:val="28"/>
          <w:szCs w:val="28"/>
          <w:cs/>
        </w:rPr>
        <w:t>รายการเคลื่อนไหวของทุนจดทะเบียนและทุนที่ชำระแล้วสำหรับ</w:t>
      </w:r>
      <w:r>
        <w:rPr>
          <w:rFonts w:ascii="Browallia New" w:hAnsi="Browallia New" w:cs="Browallia New" w:hint="cs"/>
          <w:sz w:val="28"/>
          <w:szCs w:val="28"/>
          <w:cs/>
        </w:rPr>
        <w:t>ปี</w:t>
      </w:r>
      <w:r w:rsidRPr="00AC64F6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AC64F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C64F6">
        <w:rPr>
          <w:rFonts w:ascii="Browallia New" w:hAnsi="Browallia New" w:cs="Browallia New"/>
          <w:sz w:val="28"/>
          <w:szCs w:val="28"/>
        </w:rPr>
        <w:t>2560</w:t>
      </w:r>
      <w:r w:rsidR="003F35A5">
        <w:rPr>
          <w:rFonts w:ascii="Browallia New" w:hAnsi="Browallia New" w:cs="Browallia New" w:hint="cs"/>
          <w:sz w:val="28"/>
          <w:szCs w:val="28"/>
          <w:cs/>
        </w:rPr>
        <w:t xml:space="preserve"> และ </w:t>
      </w:r>
      <w:r w:rsidR="003F35A5">
        <w:rPr>
          <w:rFonts w:ascii="Browallia New" w:hAnsi="Browallia New" w:cs="Browallia New"/>
          <w:sz w:val="28"/>
          <w:szCs w:val="28"/>
        </w:rPr>
        <w:t>2559</w:t>
      </w:r>
      <w:r w:rsidRPr="00AC64F6">
        <w:rPr>
          <w:rFonts w:ascii="Browallia New" w:hAnsi="Browallia New" w:cs="Browallia New"/>
          <w:sz w:val="28"/>
          <w:szCs w:val="28"/>
        </w:rPr>
        <w:t xml:space="preserve"> </w:t>
      </w:r>
      <w:r w:rsidRPr="00AC64F6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C954DBB" w14:textId="77777777" w:rsidR="006A723C" w:rsidRPr="00AC64F6" w:rsidRDefault="006A723C" w:rsidP="006A723C">
      <w:pPr>
        <w:pStyle w:val="ListParagraph"/>
        <w:tabs>
          <w:tab w:val="clear" w:pos="227"/>
        </w:tabs>
        <w:spacing w:line="240" w:lineRule="auto"/>
        <w:ind w:left="1665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1" w:name="_Hlk490506733"/>
    </w:p>
    <w:tbl>
      <w:tblPr>
        <w:tblW w:w="8910" w:type="dxa"/>
        <w:tblInd w:w="522" w:type="dxa"/>
        <w:tblLook w:val="04A0" w:firstRow="1" w:lastRow="0" w:firstColumn="1" w:lastColumn="0" w:noHBand="0" w:noVBand="1"/>
      </w:tblPr>
      <w:tblGrid>
        <w:gridCol w:w="3420"/>
        <w:gridCol w:w="1800"/>
        <w:gridCol w:w="1890"/>
        <w:gridCol w:w="1800"/>
      </w:tblGrid>
      <w:tr w:rsidR="006A723C" w14:paraId="55DCDCD3" w14:textId="77777777" w:rsidTr="00C46832">
        <w:trPr>
          <w:trHeight w:val="204"/>
        </w:trPr>
        <w:tc>
          <w:tcPr>
            <w:tcW w:w="3420" w:type="dxa"/>
            <w:noWrap/>
            <w:vAlign w:val="bottom"/>
            <w:hideMark/>
          </w:tcPr>
          <w:bookmarkEnd w:id="1"/>
          <w:p w14:paraId="56D3BED9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00" w:type="dxa"/>
            <w:noWrap/>
            <w:vAlign w:val="bottom"/>
            <w:hideMark/>
          </w:tcPr>
          <w:p w14:paraId="144D625A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90" w:type="dxa"/>
            <w:noWrap/>
            <w:vAlign w:val="bottom"/>
            <w:hideMark/>
          </w:tcPr>
          <w:p w14:paraId="77C2D02A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00" w:type="dxa"/>
            <w:noWrap/>
            <w:vAlign w:val="bottom"/>
            <w:hideMark/>
          </w:tcPr>
          <w:p w14:paraId="07B8C150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พันบาท </w:t>
            </w:r>
          </w:p>
        </w:tc>
      </w:tr>
      <w:tr w:rsidR="006A723C" w14:paraId="7100E6AC" w14:textId="77777777" w:rsidTr="00C46832">
        <w:trPr>
          <w:trHeight w:val="204"/>
        </w:trPr>
        <w:tc>
          <w:tcPr>
            <w:tcW w:w="3420" w:type="dxa"/>
            <w:noWrap/>
            <w:vAlign w:val="bottom"/>
          </w:tcPr>
          <w:p w14:paraId="15105E6D" w14:textId="77777777" w:rsidR="006A723C" w:rsidRDefault="006A723C" w:rsidP="00C4683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300331EC" w14:textId="77777777" w:rsidR="006A723C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noWrap/>
            <w:vAlign w:val="bottom"/>
          </w:tcPr>
          <w:p w14:paraId="059EF8AA" w14:textId="77777777" w:rsidR="006A723C" w:rsidRDefault="006A723C" w:rsidP="00C46832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3EB641A3" w14:textId="77777777" w:rsidR="006A723C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4C7962" w14:paraId="02FBE75A" w14:textId="77777777" w:rsidTr="00C46832">
        <w:trPr>
          <w:trHeight w:val="204"/>
        </w:trPr>
        <w:tc>
          <w:tcPr>
            <w:tcW w:w="3420" w:type="dxa"/>
            <w:noWrap/>
            <w:vAlign w:val="bottom"/>
          </w:tcPr>
          <w:p w14:paraId="077E7009" w14:textId="19E75AE6" w:rsidR="004C7962" w:rsidRDefault="004C7962" w:rsidP="004C796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1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2559 </w:t>
            </w:r>
          </w:p>
        </w:tc>
        <w:tc>
          <w:tcPr>
            <w:tcW w:w="1800" w:type="dxa"/>
            <w:noWrap/>
            <w:vAlign w:val="bottom"/>
          </w:tcPr>
          <w:p w14:paraId="189CB268" w14:textId="4725BD2C" w:rsidR="004C7962" w:rsidRDefault="004C7962" w:rsidP="004C796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13,800,020</w:t>
            </w:r>
          </w:p>
        </w:tc>
        <w:tc>
          <w:tcPr>
            <w:tcW w:w="1890" w:type="dxa"/>
            <w:noWrap/>
            <w:vAlign w:val="bottom"/>
          </w:tcPr>
          <w:p w14:paraId="4E750EE8" w14:textId="6B946CCE" w:rsidR="004C7962" w:rsidRDefault="004C7962" w:rsidP="004C7962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7BC9ACED" w14:textId="3E4AEC96" w:rsidR="004C7962" w:rsidRDefault="004C7962" w:rsidP="004C796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1,035,002</w:t>
            </w:r>
          </w:p>
        </w:tc>
      </w:tr>
      <w:tr w:rsidR="004C7962" w14:paraId="7C4EF8A4" w14:textId="77777777" w:rsidTr="00C46832">
        <w:trPr>
          <w:trHeight w:val="204"/>
        </w:trPr>
        <w:tc>
          <w:tcPr>
            <w:tcW w:w="3420" w:type="dxa"/>
            <w:noWrap/>
            <w:vAlign w:val="bottom"/>
          </w:tcPr>
          <w:p w14:paraId="71357542" w14:textId="028A46C8" w:rsidR="004C7962" w:rsidRDefault="004C7962" w:rsidP="004C796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noWrap/>
            <w:vAlign w:val="bottom"/>
          </w:tcPr>
          <w:p w14:paraId="2AE050F3" w14:textId="0DD71F53" w:rsidR="004C7962" w:rsidRDefault="004C7962" w:rsidP="00BE43A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90" w:type="dxa"/>
            <w:noWrap/>
            <w:vAlign w:val="bottom"/>
          </w:tcPr>
          <w:p w14:paraId="7A8E4A5F" w14:textId="74FE1D5B" w:rsidR="004C7962" w:rsidRDefault="004C7962" w:rsidP="004C7962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3FC82562" w14:textId="5B62FC79" w:rsidR="004C7962" w:rsidRDefault="004C7962" w:rsidP="00BE43A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-</w:t>
            </w:r>
          </w:p>
        </w:tc>
      </w:tr>
      <w:tr w:rsidR="004C7962" w14:paraId="1B054C68" w14:textId="77777777" w:rsidTr="00BE43A5">
        <w:trPr>
          <w:trHeight w:val="204"/>
        </w:trPr>
        <w:tc>
          <w:tcPr>
            <w:tcW w:w="3420" w:type="dxa"/>
            <w:noWrap/>
            <w:vAlign w:val="bottom"/>
          </w:tcPr>
          <w:p w14:paraId="7736C6AA" w14:textId="1DD93CA6" w:rsidR="004C7962" w:rsidRDefault="004C7962" w:rsidP="004C796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AC64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2559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B706677" w14:textId="341805B1" w:rsidR="004C7962" w:rsidRDefault="004C7962" w:rsidP="00BE43A5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13,800,020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217A83D" w14:textId="3602F2C9" w:rsidR="004C7962" w:rsidRDefault="004C7962" w:rsidP="00BE43A5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09E112B" w14:textId="211C09BE" w:rsidR="004C7962" w:rsidRDefault="00474D85" w:rsidP="00BE43A5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1,035</w:t>
            </w:r>
            <w:r w:rsidR="004C7962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,002</w:t>
            </w:r>
          </w:p>
        </w:tc>
      </w:tr>
      <w:tr w:rsidR="006A723C" w14:paraId="56FAB21C" w14:textId="77777777" w:rsidTr="00C46832">
        <w:trPr>
          <w:trHeight w:val="204"/>
        </w:trPr>
        <w:tc>
          <w:tcPr>
            <w:tcW w:w="3420" w:type="dxa"/>
            <w:noWrap/>
            <w:vAlign w:val="bottom"/>
            <w:hideMark/>
          </w:tcPr>
          <w:p w14:paraId="6BF1CA89" w14:textId="77777777" w:rsidR="006A723C" w:rsidRDefault="006A723C" w:rsidP="00C4683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noWrap/>
            <w:vAlign w:val="bottom"/>
            <w:hideMark/>
          </w:tcPr>
          <w:p w14:paraId="35F3DB83" w14:textId="77777777" w:rsidR="006A723C" w:rsidRDefault="006A723C" w:rsidP="00BE43A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7,499,045</w:t>
            </w:r>
          </w:p>
        </w:tc>
        <w:tc>
          <w:tcPr>
            <w:tcW w:w="1890" w:type="dxa"/>
            <w:noWrap/>
            <w:hideMark/>
          </w:tcPr>
          <w:p w14:paraId="6739003D" w14:textId="77777777" w:rsidR="006A723C" w:rsidRDefault="006A723C" w:rsidP="00BE43A5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  <w:hideMark/>
          </w:tcPr>
          <w:p w14:paraId="10CB0139" w14:textId="77777777" w:rsidR="006A723C" w:rsidRDefault="006A723C" w:rsidP="00BE43A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562,428</w:t>
            </w:r>
          </w:p>
        </w:tc>
      </w:tr>
      <w:tr w:rsidR="006A723C" w14:paraId="60821CE3" w14:textId="77777777" w:rsidTr="00C46832">
        <w:trPr>
          <w:trHeight w:val="204"/>
        </w:trPr>
        <w:tc>
          <w:tcPr>
            <w:tcW w:w="3420" w:type="dxa"/>
            <w:noWrap/>
            <w:vAlign w:val="bottom"/>
            <w:hideMark/>
          </w:tcPr>
          <w:p w14:paraId="6A8FC42C" w14:textId="77777777" w:rsidR="006A723C" w:rsidRDefault="006A723C" w:rsidP="00C4683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AC64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2560 </w:t>
            </w:r>
          </w:p>
        </w:tc>
        <w:tc>
          <w:tcPr>
            <w:tcW w:w="1800" w:type="dxa"/>
            <w:noWrap/>
            <w:vAlign w:val="bottom"/>
            <w:hideMark/>
          </w:tcPr>
          <w:p w14:paraId="2865AA52" w14:textId="77777777" w:rsidR="006A723C" w:rsidRDefault="006A723C" w:rsidP="00BE43A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21,299,065</w:t>
            </w:r>
          </w:p>
        </w:tc>
        <w:tc>
          <w:tcPr>
            <w:tcW w:w="1890" w:type="dxa"/>
            <w:noWrap/>
            <w:hideMark/>
          </w:tcPr>
          <w:p w14:paraId="5F43D990" w14:textId="77777777" w:rsidR="006A723C" w:rsidRDefault="006A723C" w:rsidP="00BE43A5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  <w:hideMark/>
          </w:tcPr>
          <w:p w14:paraId="48FE57FB" w14:textId="77777777" w:rsidR="006A723C" w:rsidRDefault="006A723C" w:rsidP="00BE43A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1,597,430</w:t>
            </w:r>
          </w:p>
        </w:tc>
      </w:tr>
    </w:tbl>
    <w:p w14:paraId="09272858" w14:textId="7C1041C7" w:rsidR="00804EB2" w:rsidRDefault="00804EB2" w:rsidP="006A723C">
      <w:pPr>
        <w:tabs>
          <w:tab w:val="clear" w:pos="22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15" w:type="dxa"/>
        <w:tblInd w:w="522" w:type="dxa"/>
        <w:tblLook w:val="04A0" w:firstRow="1" w:lastRow="0" w:firstColumn="1" w:lastColumn="0" w:noHBand="0" w:noVBand="1"/>
      </w:tblPr>
      <w:tblGrid>
        <w:gridCol w:w="3420"/>
        <w:gridCol w:w="1800"/>
        <w:gridCol w:w="1195"/>
        <w:gridCol w:w="1354"/>
        <w:gridCol w:w="1146"/>
      </w:tblGrid>
      <w:tr w:rsidR="006A723C" w14:paraId="3A8DD8B2" w14:textId="77777777" w:rsidTr="00C46832">
        <w:trPr>
          <w:trHeight w:val="408"/>
        </w:trPr>
        <w:tc>
          <w:tcPr>
            <w:tcW w:w="3420" w:type="dxa"/>
            <w:noWrap/>
            <w:vAlign w:val="bottom"/>
            <w:hideMark/>
          </w:tcPr>
          <w:p w14:paraId="57F7B344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ทุนที่ชำระแล้ว</w:t>
            </w:r>
          </w:p>
        </w:tc>
        <w:tc>
          <w:tcPr>
            <w:tcW w:w="1800" w:type="dxa"/>
            <w:noWrap/>
            <w:vAlign w:val="bottom"/>
            <w:hideMark/>
          </w:tcPr>
          <w:p w14:paraId="54A52BD7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195" w:type="dxa"/>
            <w:noWrap/>
            <w:vAlign w:val="bottom"/>
            <w:hideMark/>
          </w:tcPr>
          <w:p w14:paraId="5F8FC5C6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54" w:type="dxa"/>
            <w:noWrap/>
            <w:vAlign w:val="bottom"/>
            <w:hideMark/>
          </w:tcPr>
          <w:p w14:paraId="29A321A3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146" w:type="dxa"/>
            <w:vAlign w:val="bottom"/>
            <w:hideMark/>
          </w:tcPr>
          <w:p w14:paraId="724E227C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ส่วนเกินทุน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(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6A723C" w:rsidRPr="00F23CF7" w14:paraId="62529D38" w14:textId="77777777" w:rsidTr="00C46832">
        <w:trPr>
          <w:trHeight w:val="333"/>
        </w:trPr>
        <w:tc>
          <w:tcPr>
            <w:tcW w:w="3420" w:type="dxa"/>
            <w:noWrap/>
            <w:vAlign w:val="bottom"/>
          </w:tcPr>
          <w:p w14:paraId="6EBF02FF" w14:textId="77777777" w:rsidR="006A723C" w:rsidRPr="00F23CF7" w:rsidRDefault="006A723C" w:rsidP="00C46832">
            <w:pPr>
              <w:spacing w:line="240" w:lineRule="auto"/>
              <w:rPr>
                <w:rFonts w:ascii="Browall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30E2E4C7" w14:textId="77777777" w:rsidR="006A723C" w:rsidRPr="00F23CF7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95" w:type="dxa"/>
            <w:noWrap/>
            <w:vAlign w:val="bottom"/>
          </w:tcPr>
          <w:p w14:paraId="0B6F6EC1" w14:textId="77777777" w:rsidR="006A723C" w:rsidRPr="00F23CF7" w:rsidRDefault="006A723C" w:rsidP="00C46832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354" w:type="dxa"/>
            <w:noWrap/>
            <w:vAlign w:val="bottom"/>
          </w:tcPr>
          <w:p w14:paraId="4CF88807" w14:textId="77777777" w:rsidR="006A723C" w:rsidRPr="00F23CF7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46" w:type="dxa"/>
            <w:noWrap/>
            <w:vAlign w:val="bottom"/>
          </w:tcPr>
          <w:p w14:paraId="75874AEF" w14:textId="77777777" w:rsidR="006A723C" w:rsidRPr="00F23CF7" w:rsidRDefault="006A723C" w:rsidP="00C46832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CF675E" w14:paraId="7067BEF7" w14:textId="77777777" w:rsidTr="007263DA">
        <w:trPr>
          <w:trHeight w:val="333"/>
        </w:trPr>
        <w:tc>
          <w:tcPr>
            <w:tcW w:w="3420" w:type="dxa"/>
            <w:noWrap/>
            <w:vAlign w:val="bottom"/>
          </w:tcPr>
          <w:p w14:paraId="7648B692" w14:textId="15C86656" w:rsidR="00CF675E" w:rsidRDefault="00CF675E" w:rsidP="00CF675E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1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2559 </w:t>
            </w:r>
          </w:p>
        </w:tc>
        <w:tc>
          <w:tcPr>
            <w:tcW w:w="1800" w:type="dxa"/>
            <w:noWrap/>
            <w:vAlign w:val="bottom"/>
          </w:tcPr>
          <w:p w14:paraId="5E910921" w14:textId="2CA5D092" w:rsidR="00CF675E" w:rsidRDefault="00CF675E" w:rsidP="00CF675E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9,200,014</w:t>
            </w:r>
          </w:p>
        </w:tc>
        <w:tc>
          <w:tcPr>
            <w:tcW w:w="1195" w:type="dxa"/>
            <w:noWrap/>
            <w:vAlign w:val="bottom"/>
          </w:tcPr>
          <w:p w14:paraId="7D182E32" w14:textId="1F160D48" w:rsidR="00CF675E" w:rsidRDefault="00CF675E" w:rsidP="00CF675E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354" w:type="dxa"/>
            <w:noWrap/>
            <w:vAlign w:val="bottom"/>
          </w:tcPr>
          <w:p w14:paraId="23B133FE" w14:textId="3BC4A355" w:rsidR="00CF675E" w:rsidRDefault="00CF675E" w:rsidP="00CF675E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690,001</w:t>
            </w:r>
          </w:p>
        </w:tc>
        <w:tc>
          <w:tcPr>
            <w:tcW w:w="1146" w:type="dxa"/>
            <w:noWrap/>
            <w:vAlign w:val="bottom"/>
          </w:tcPr>
          <w:p w14:paraId="60246C9D" w14:textId="76876D9D" w:rsidR="00CF675E" w:rsidRDefault="008A3B64" w:rsidP="00CF675E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-</w:t>
            </w:r>
          </w:p>
        </w:tc>
      </w:tr>
      <w:tr w:rsidR="00CF675E" w14:paraId="46113906" w14:textId="77777777" w:rsidTr="00BE43A5">
        <w:trPr>
          <w:trHeight w:val="333"/>
        </w:trPr>
        <w:tc>
          <w:tcPr>
            <w:tcW w:w="3420" w:type="dxa"/>
            <w:noWrap/>
            <w:vAlign w:val="bottom"/>
          </w:tcPr>
          <w:p w14:paraId="3F04C376" w14:textId="440A9FEC" w:rsidR="00CF675E" w:rsidRDefault="00CF675E" w:rsidP="00CF675E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noWrap/>
            <w:vAlign w:val="bottom"/>
          </w:tcPr>
          <w:p w14:paraId="34CB66C0" w14:textId="4EB1141E" w:rsidR="00CF675E" w:rsidRDefault="00CF675E" w:rsidP="007263D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4,590,74</w:t>
            </w:r>
            <w:r w:rsidR="00D91261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195" w:type="dxa"/>
            <w:noWrap/>
            <w:vAlign w:val="bottom"/>
          </w:tcPr>
          <w:p w14:paraId="7A31A844" w14:textId="7D40C338" w:rsidR="00CF675E" w:rsidRDefault="00CF675E" w:rsidP="00CF675E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354" w:type="dxa"/>
            <w:noWrap/>
            <w:vAlign w:val="bottom"/>
          </w:tcPr>
          <w:p w14:paraId="5E1134B5" w14:textId="757C5EB8" w:rsidR="00CF675E" w:rsidRDefault="00CF675E" w:rsidP="007263D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344,306</w:t>
            </w:r>
          </w:p>
        </w:tc>
        <w:tc>
          <w:tcPr>
            <w:tcW w:w="1146" w:type="dxa"/>
            <w:noWrap/>
            <w:vAlign w:val="bottom"/>
          </w:tcPr>
          <w:p w14:paraId="551FF545" w14:textId="181C37FA" w:rsidR="00CF675E" w:rsidRDefault="00CF675E" w:rsidP="007263D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114,</w:t>
            </w:r>
            <w:r w:rsidR="008A3B6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518</w:t>
            </w:r>
          </w:p>
        </w:tc>
      </w:tr>
      <w:tr w:rsidR="00CF675E" w14:paraId="0651F3AA" w14:textId="77777777" w:rsidTr="00BE43A5">
        <w:trPr>
          <w:trHeight w:val="333"/>
        </w:trPr>
        <w:tc>
          <w:tcPr>
            <w:tcW w:w="3420" w:type="dxa"/>
            <w:noWrap/>
            <w:vAlign w:val="bottom"/>
          </w:tcPr>
          <w:p w14:paraId="72F3521D" w14:textId="66A600CA" w:rsidR="00CF675E" w:rsidRDefault="00CF675E" w:rsidP="00CF675E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AC64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2559 </w:t>
            </w:r>
          </w:p>
        </w:tc>
        <w:tc>
          <w:tcPr>
            <w:tcW w:w="1800" w:type="dxa"/>
            <w:noWrap/>
            <w:vAlign w:val="bottom"/>
          </w:tcPr>
          <w:p w14:paraId="7BA206C9" w14:textId="73ECDEA1" w:rsidR="00CF675E" w:rsidRDefault="00CF675E" w:rsidP="007263DA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13,790,761</w:t>
            </w:r>
          </w:p>
        </w:tc>
        <w:tc>
          <w:tcPr>
            <w:tcW w:w="1195" w:type="dxa"/>
            <w:noWrap/>
            <w:vAlign w:val="bottom"/>
          </w:tcPr>
          <w:p w14:paraId="11EB4EB9" w14:textId="388E44C3" w:rsidR="00CF675E" w:rsidRDefault="00CF675E" w:rsidP="00CF675E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354" w:type="dxa"/>
            <w:noWrap/>
            <w:vAlign w:val="bottom"/>
          </w:tcPr>
          <w:p w14:paraId="0B37D2DF" w14:textId="1EE1164F" w:rsidR="00CF675E" w:rsidRDefault="00CF675E" w:rsidP="00CF675E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1,034,307</w:t>
            </w:r>
          </w:p>
        </w:tc>
        <w:tc>
          <w:tcPr>
            <w:tcW w:w="1146" w:type="dxa"/>
            <w:noWrap/>
            <w:vAlign w:val="bottom"/>
          </w:tcPr>
          <w:p w14:paraId="77A1694F" w14:textId="64F8377F" w:rsidR="00CF675E" w:rsidRDefault="002078ED" w:rsidP="007263DA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114,518</w:t>
            </w:r>
          </w:p>
        </w:tc>
      </w:tr>
      <w:tr w:rsidR="006A723C" w14:paraId="5D421C1F" w14:textId="77777777" w:rsidTr="00C46832">
        <w:trPr>
          <w:trHeight w:val="204"/>
        </w:trPr>
        <w:tc>
          <w:tcPr>
            <w:tcW w:w="3420" w:type="dxa"/>
            <w:noWrap/>
            <w:vAlign w:val="bottom"/>
            <w:hideMark/>
          </w:tcPr>
          <w:p w14:paraId="44AC01BF" w14:textId="09794058" w:rsidR="006A723C" w:rsidRDefault="006A723C" w:rsidP="00C4683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noWrap/>
            <w:vAlign w:val="bottom"/>
            <w:hideMark/>
          </w:tcPr>
          <w:p w14:paraId="15CBD22F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2,317,528</w:t>
            </w:r>
          </w:p>
        </w:tc>
        <w:tc>
          <w:tcPr>
            <w:tcW w:w="1195" w:type="dxa"/>
            <w:noWrap/>
            <w:hideMark/>
          </w:tcPr>
          <w:p w14:paraId="474B07BA" w14:textId="77777777" w:rsidR="006A723C" w:rsidRDefault="006A723C" w:rsidP="00C46832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354" w:type="dxa"/>
            <w:noWrap/>
            <w:vAlign w:val="bottom"/>
            <w:hideMark/>
          </w:tcPr>
          <w:p w14:paraId="24743C52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173,815</w:t>
            </w:r>
          </w:p>
        </w:tc>
        <w:tc>
          <w:tcPr>
            <w:tcW w:w="1146" w:type="dxa"/>
            <w:noWrap/>
            <w:vAlign w:val="bottom"/>
            <w:hideMark/>
          </w:tcPr>
          <w:p w14:paraId="1A3ACFC9" w14:textId="77777777" w:rsidR="006A723C" w:rsidRDefault="006A723C" w:rsidP="00C4683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150,466</w:t>
            </w:r>
          </w:p>
        </w:tc>
      </w:tr>
      <w:tr w:rsidR="006A723C" w14:paraId="09BF443B" w14:textId="77777777" w:rsidTr="00C46832">
        <w:trPr>
          <w:trHeight w:val="204"/>
        </w:trPr>
        <w:tc>
          <w:tcPr>
            <w:tcW w:w="3420" w:type="dxa"/>
            <w:noWrap/>
            <w:vAlign w:val="bottom"/>
            <w:hideMark/>
          </w:tcPr>
          <w:p w14:paraId="4C3DC3C0" w14:textId="0BA62638" w:rsidR="006A723C" w:rsidRDefault="006A723C" w:rsidP="00C46832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AC64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2560 </w:t>
            </w:r>
          </w:p>
        </w:tc>
        <w:tc>
          <w:tcPr>
            <w:tcW w:w="1800" w:type="dxa"/>
            <w:noWrap/>
            <w:vAlign w:val="bottom"/>
            <w:hideMark/>
          </w:tcPr>
          <w:p w14:paraId="788B8B91" w14:textId="77777777" w:rsidR="006A723C" w:rsidRDefault="006A723C" w:rsidP="00C4683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16,108,289</w:t>
            </w:r>
          </w:p>
        </w:tc>
        <w:tc>
          <w:tcPr>
            <w:tcW w:w="1195" w:type="dxa"/>
            <w:noWrap/>
            <w:hideMark/>
          </w:tcPr>
          <w:p w14:paraId="1C762C52" w14:textId="77777777" w:rsidR="006A723C" w:rsidRDefault="006A723C" w:rsidP="00C46832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354" w:type="dxa"/>
            <w:noWrap/>
            <w:vAlign w:val="bottom"/>
            <w:hideMark/>
          </w:tcPr>
          <w:p w14:paraId="7C8EF5F7" w14:textId="77777777" w:rsidR="006A723C" w:rsidRDefault="006A723C" w:rsidP="00C4683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1,208,122</w:t>
            </w:r>
          </w:p>
        </w:tc>
        <w:tc>
          <w:tcPr>
            <w:tcW w:w="1146" w:type="dxa"/>
            <w:noWrap/>
            <w:vAlign w:val="bottom"/>
            <w:hideMark/>
          </w:tcPr>
          <w:p w14:paraId="137EFD12" w14:textId="77777777" w:rsidR="006A723C" w:rsidRDefault="006A723C" w:rsidP="00C4683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264,984</w:t>
            </w:r>
          </w:p>
        </w:tc>
      </w:tr>
    </w:tbl>
    <w:p w14:paraId="5D0A7BDA" w14:textId="1ABAEBCB" w:rsidR="00417D84" w:rsidRPr="001559A4" w:rsidRDefault="00417D84" w:rsidP="00E7631B">
      <w:pPr>
        <w:spacing w:line="240" w:lineRule="auto"/>
        <w:ind w:right="-18"/>
        <w:jc w:val="both"/>
        <w:outlineLvl w:val="0"/>
        <w:rPr>
          <w:rFonts w:ascii="Browallia New" w:hAnsi="Browallia New" w:cs="Browallia New"/>
          <w:sz w:val="28"/>
          <w:szCs w:val="28"/>
        </w:rPr>
      </w:pPr>
    </w:p>
    <w:p w14:paraId="46CBEF99" w14:textId="77777777" w:rsidR="00B505EC" w:rsidRDefault="00B505EC" w:rsidP="00B505EC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ใบสำคัญแสดงสิทธิ</w:t>
      </w:r>
    </w:p>
    <w:p w14:paraId="18B39E78" w14:textId="77777777" w:rsidR="00B505EC" w:rsidRDefault="00B505EC" w:rsidP="00B505E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DD32BEC" w14:textId="77777777" w:rsidR="00B505EC" w:rsidRDefault="00B505EC" w:rsidP="00B505EC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ในระหว่างปี </w:t>
      </w:r>
      <w:r w:rsidRPr="005055D1">
        <w:rPr>
          <w:rFonts w:ascii="Browallia New" w:hAnsi="Browallia New" w:cs="Browallia New"/>
          <w:sz w:val="28"/>
          <w:szCs w:val="28"/>
        </w:rPr>
        <w:t xml:space="preserve">2559 </w:t>
      </w:r>
      <w:r>
        <w:rPr>
          <w:rFonts w:ascii="Browallia New" w:hAnsi="Browallia New" w:cs="Browallia New" w:hint="cs"/>
          <w:sz w:val="28"/>
          <w:szCs w:val="28"/>
          <w:cs/>
        </w:rPr>
        <w:t>บริษัทมี</w:t>
      </w:r>
      <w:r w:rsidRPr="004E1467">
        <w:rPr>
          <w:rFonts w:ascii="Browallia New" w:hAnsi="Browallia New" w:cs="Browallia New"/>
          <w:sz w:val="28"/>
          <w:szCs w:val="28"/>
          <w:cs/>
        </w:rPr>
        <w:t>ใบสำคัญแสดงสิทธิที่</w:t>
      </w:r>
      <w:r>
        <w:rPr>
          <w:rFonts w:ascii="Browallia New" w:hAnsi="Browallia New" w:cs="Browallia New" w:hint="cs"/>
          <w:sz w:val="28"/>
          <w:szCs w:val="28"/>
          <w:cs/>
        </w:rPr>
        <w:t>จั</w:t>
      </w:r>
      <w:r w:rsidRPr="004E1467">
        <w:rPr>
          <w:rFonts w:ascii="Browallia New" w:hAnsi="Browallia New" w:cs="Browallia New"/>
          <w:sz w:val="28"/>
          <w:szCs w:val="28"/>
          <w:cs/>
        </w:rPr>
        <w:t>ดสรรให้แก่ผู้ถือหุ้นเดิมของบริษัท (</w:t>
      </w:r>
      <w:r w:rsidRPr="004E1467">
        <w:rPr>
          <w:rFonts w:ascii="Browallia New" w:hAnsi="Browallia New" w:cs="Browallia New"/>
          <w:sz w:val="28"/>
          <w:szCs w:val="28"/>
        </w:rPr>
        <w:t>EFORL-W</w:t>
      </w:r>
      <w:r>
        <w:rPr>
          <w:rFonts w:ascii="Browallia New" w:hAnsi="Browallia New" w:cs="Browallia New"/>
          <w:sz w:val="28"/>
          <w:szCs w:val="28"/>
        </w:rPr>
        <w:t>2</w:t>
      </w:r>
      <w:r w:rsidRPr="004E1467">
        <w:rPr>
          <w:rFonts w:ascii="Browallia New" w:hAnsi="Browallia New" w:cs="Browallia New"/>
          <w:sz w:val="28"/>
          <w:szCs w:val="28"/>
          <w:cs/>
        </w:rPr>
        <w:t>)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จำนวน </w:t>
      </w:r>
      <w:r w:rsidRPr="00267EEA">
        <w:rPr>
          <w:rFonts w:ascii="Browallia New" w:hAnsi="Browallia New" w:cs="Browallia New"/>
          <w:sz w:val="28"/>
          <w:szCs w:val="28"/>
        </w:rPr>
        <w:t>4</w:t>
      </w:r>
      <w:r w:rsidRPr="004E1467">
        <w:rPr>
          <w:rFonts w:ascii="Browallia New" w:hAnsi="Browallia New" w:cs="Browallia New"/>
          <w:sz w:val="28"/>
          <w:szCs w:val="28"/>
        </w:rPr>
        <w:t>,</w:t>
      </w:r>
      <w:r>
        <w:rPr>
          <w:rFonts w:ascii="Browallia New" w:hAnsi="Browallia New" w:cs="Browallia New"/>
          <w:sz w:val="28"/>
          <w:szCs w:val="28"/>
        </w:rPr>
        <w:t>599,606,717</w:t>
      </w:r>
      <w:r w:rsidRPr="004E1467">
        <w:rPr>
          <w:rFonts w:ascii="Browallia New" w:hAnsi="Browallia New" w:cs="Browallia New"/>
          <w:sz w:val="28"/>
          <w:szCs w:val="28"/>
          <w:cs/>
        </w:rPr>
        <w:t xml:space="preserve"> หน่วย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4E1467">
        <w:rPr>
          <w:rFonts w:ascii="Browallia New" w:hAnsi="Browallia New" w:cs="Browallia New"/>
          <w:sz w:val="28"/>
          <w:szCs w:val="28"/>
          <w:cs/>
        </w:rPr>
        <w:t xml:space="preserve">ราคาการใช้สิทธิของใบสำคัญแสดงสิทธิจะเท่ากับ </w:t>
      </w:r>
      <w:r>
        <w:rPr>
          <w:rFonts w:ascii="Browallia New" w:hAnsi="Browallia New" w:cs="Browallia New"/>
          <w:sz w:val="28"/>
          <w:szCs w:val="28"/>
        </w:rPr>
        <w:t>0.10</w:t>
      </w:r>
      <w:r w:rsidRPr="004E1467">
        <w:rPr>
          <w:rFonts w:ascii="Browallia New" w:hAnsi="Browallia New" w:cs="Browallia New"/>
          <w:sz w:val="28"/>
          <w:szCs w:val="28"/>
          <w:cs/>
        </w:rPr>
        <w:t xml:space="preserve"> บาทต่อหุ้น (มูลค่าที่ตราไว้หุ้นละ</w:t>
      </w:r>
      <w:r>
        <w:rPr>
          <w:rFonts w:ascii="Browallia New" w:hAnsi="Browallia New" w:cs="Browallia New"/>
          <w:sz w:val="28"/>
          <w:szCs w:val="28"/>
        </w:rPr>
        <w:t xml:space="preserve"> 0.10</w:t>
      </w:r>
      <w:r w:rsidRPr="004E1467">
        <w:rPr>
          <w:rFonts w:ascii="Browallia New" w:hAnsi="Browallia New" w:cs="Browallia New"/>
          <w:sz w:val="28"/>
          <w:szCs w:val="28"/>
          <w:cs/>
        </w:rPr>
        <w:t xml:space="preserve"> บาท)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ซึ่งหมดอายุในเดือน สิงหาคม </w:t>
      </w:r>
      <w:r>
        <w:rPr>
          <w:rFonts w:ascii="Browallia New" w:hAnsi="Browallia New" w:cs="Browallia New"/>
          <w:sz w:val="28"/>
          <w:szCs w:val="28"/>
        </w:rPr>
        <w:t>2559</w:t>
      </w:r>
    </w:p>
    <w:p w14:paraId="6948DDC4" w14:textId="77777777" w:rsidR="00B505EC" w:rsidRPr="00267EEA" w:rsidRDefault="00B505EC" w:rsidP="00B505EC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B708AA9" w14:textId="77777777" w:rsidR="00B505EC" w:rsidRDefault="00B505EC" w:rsidP="00B505EC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267EEA">
        <w:rPr>
          <w:rFonts w:ascii="Browallia New" w:hAnsi="Browallia New" w:cs="Browallia New"/>
          <w:sz w:val="28"/>
          <w:szCs w:val="28"/>
          <w:cs/>
        </w:rPr>
        <w:t xml:space="preserve">ในระหว่างไตรมาส </w:t>
      </w:r>
      <w:r w:rsidRPr="00EF1228">
        <w:rPr>
          <w:rFonts w:ascii="Browallia New" w:hAnsi="Browallia New" w:cs="Browallia New"/>
          <w:sz w:val="28"/>
          <w:szCs w:val="28"/>
        </w:rPr>
        <w:t>3/2559</w:t>
      </w:r>
      <w:r w:rsidRPr="00267EEA">
        <w:rPr>
          <w:rFonts w:ascii="Browallia New" w:hAnsi="Browallia New" w:cs="Browallia New"/>
          <w:sz w:val="28"/>
          <w:szCs w:val="28"/>
        </w:rPr>
        <w:t xml:space="preserve"> </w:t>
      </w:r>
      <w:r w:rsidRPr="00267EEA">
        <w:rPr>
          <w:rFonts w:ascii="Browallia New" w:hAnsi="Browallia New" w:cs="Browallia New" w:hint="cs"/>
          <w:sz w:val="28"/>
          <w:szCs w:val="28"/>
          <w:cs/>
        </w:rPr>
        <w:t xml:space="preserve">ผู้ถือใบสำคัญแสดงสิทธิครั้งที่ </w:t>
      </w:r>
      <w:r w:rsidRPr="00267EEA">
        <w:rPr>
          <w:rFonts w:ascii="Browallia New" w:hAnsi="Browallia New" w:cs="Browallia New"/>
          <w:sz w:val="28"/>
          <w:szCs w:val="28"/>
        </w:rPr>
        <w:t>2 (</w:t>
      </w:r>
      <w:r w:rsidRPr="00EF1228">
        <w:rPr>
          <w:rFonts w:ascii="Browallia New" w:hAnsi="Browallia New" w:cs="Browallia New"/>
          <w:sz w:val="28"/>
          <w:szCs w:val="28"/>
        </w:rPr>
        <w:t>EFORL</w:t>
      </w:r>
      <w:r w:rsidRPr="00267EEA">
        <w:rPr>
          <w:rFonts w:ascii="Browallia New" w:hAnsi="Browallia New" w:cs="Browallia New"/>
          <w:sz w:val="28"/>
          <w:szCs w:val="28"/>
        </w:rPr>
        <w:t xml:space="preserve">-W2) </w:t>
      </w:r>
      <w:r w:rsidRPr="00267EEA">
        <w:rPr>
          <w:rFonts w:ascii="Browallia New" w:hAnsi="Browallia New" w:cs="Browallia New" w:hint="cs"/>
          <w:sz w:val="28"/>
          <w:szCs w:val="28"/>
          <w:cs/>
        </w:rPr>
        <w:t>ได้</w:t>
      </w:r>
      <w:r w:rsidRPr="00267EEA">
        <w:rPr>
          <w:rFonts w:ascii="Browallia New" w:hAnsi="Browallia New" w:cs="Browallia New"/>
          <w:sz w:val="28"/>
          <w:szCs w:val="28"/>
          <w:cs/>
        </w:rPr>
        <w:t xml:space="preserve">มาใช้สิทธิจำนวน </w:t>
      </w:r>
      <w:r w:rsidRPr="00267EEA">
        <w:rPr>
          <w:rFonts w:ascii="Browallia New" w:hAnsi="Browallia New" w:cs="Browallia New"/>
          <w:sz w:val="28"/>
          <w:szCs w:val="28"/>
        </w:rPr>
        <w:t xml:space="preserve">4,590,747,930 </w:t>
      </w:r>
      <w:r w:rsidRPr="00267EEA">
        <w:rPr>
          <w:rFonts w:ascii="Browallia New" w:hAnsi="Browallia New" w:cs="Browallia New"/>
          <w:sz w:val="28"/>
          <w:szCs w:val="28"/>
          <w:cs/>
        </w:rPr>
        <w:t xml:space="preserve">หน่วย เพื่อซื้อหุ้นสามัญ จำนวน </w:t>
      </w:r>
      <w:r w:rsidRPr="00267EEA">
        <w:rPr>
          <w:rFonts w:ascii="Browallia New" w:hAnsi="Browallia New" w:cs="Browallia New"/>
          <w:sz w:val="28"/>
          <w:szCs w:val="28"/>
        </w:rPr>
        <w:t>4,590,747,930</w:t>
      </w:r>
      <w:r w:rsidRPr="00267EEA">
        <w:rPr>
          <w:rFonts w:ascii="Browallia New" w:hAnsi="Browallia New" w:cs="Browallia New"/>
          <w:sz w:val="28"/>
          <w:szCs w:val="28"/>
          <w:cs/>
        </w:rPr>
        <w:t xml:space="preserve"> หุ้น ที่ราคา </w:t>
      </w:r>
      <w:r w:rsidRPr="00A53FBA">
        <w:rPr>
          <w:rFonts w:ascii="Browallia New" w:hAnsi="Browallia New" w:cs="Browallia New"/>
          <w:sz w:val="28"/>
          <w:szCs w:val="28"/>
        </w:rPr>
        <w:t>0.10</w:t>
      </w:r>
      <w:r w:rsidRPr="00267EEA">
        <w:rPr>
          <w:rFonts w:ascii="Browallia New" w:hAnsi="Browallia New" w:cs="Browallia New"/>
          <w:sz w:val="28"/>
          <w:szCs w:val="28"/>
          <w:cs/>
        </w:rPr>
        <w:t xml:space="preserve"> บาทต่อสิทธิ และมีส่วนเกินมูลค่าหุ้นจำนวนหุ้นละ </w:t>
      </w:r>
      <w:r w:rsidRPr="00A53FBA">
        <w:rPr>
          <w:rFonts w:ascii="Browallia New" w:hAnsi="Browallia New" w:cs="Browallia New"/>
          <w:sz w:val="28"/>
          <w:szCs w:val="28"/>
        </w:rPr>
        <w:t xml:space="preserve">0.025 </w:t>
      </w:r>
      <w:r w:rsidRPr="00267EEA">
        <w:rPr>
          <w:rFonts w:ascii="Browallia New" w:hAnsi="Browallia New" w:cs="Browallia New"/>
          <w:sz w:val="28"/>
          <w:szCs w:val="28"/>
          <w:cs/>
        </w:rPr>
        <w:t>บาท บริษัทจึงมีทุนจดทะเบียนที่ชำระแล้วเพิ่มขึ้น</w:t>
      </w:r>
      <w:r w:rsidRPr="00267EEA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267E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53FBA">
        <w:rPr>
          <w:rFonts w:ascii="Browallia New" w:hAnsi="Browallia New" w:cs="Browallia New"/>
          <w:sz w:val="28"/>
          <w:szCs w:val="28"/>
        </w:rPr>
        <w:t>344,306,095</w:t>
      </w:r>
      <w:r w:rsidRPr="00267EEA">
        <w:rPr>
          <w:rFonts w:ascii="Browallia New" w:hAnsi="Browallia New" w:cs="Browallia New"/>
          <w:sz w:val="28"/>
          <w:szCs w:val="28"/>
        </w:rPr>
        <w:t xml:space="preserve"> </w:t>
      </w:r>
      <w:r w:rsidRPr="00267EEA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267EE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67EEA">
        <w:rPr>
          <w:rFonts w:ascii="Browallia New" w:hAnsi="Browallia New" w:cs="Browallia New" w:hint="cs"/>
          <w:sz w:val="28"/>
          <w:szCs w:val="28"/>
          <w:cs/>
        </w:rPr>
        <w:t>จากการใช้สิทธิ</w:t>
      </w:r>
    </w:p>
    <w:p w14:paraId="178442CC" w14:textId="77777777" w:rsidR="00B505EC" w:rsidRDefault="00B505EC" w:rsidP="00B505EC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80357F0" w14:textId="222A2D1A" w:rsidR="00B505EC" w:rsidRPr="006475D2" w:rsidRDefault="00B505EC" w:rsidP="00B505EC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lastRenderedPageBreak/>
        <w:t>ในระหว่าง</w:t>
      </w:r>
      <w:r>
        <w:rPr>
          <w:rFonts w:ascii="Browallia New" w:hAnsi="Browallia New" w:cs="Browallia New" w:hint="cs"/>
          <w:sz w:val="28"/>
          <w:szCs w:val="28"/>
          <w:cs/>
        </w:rPr>
        <w:t>ปี</w:t>
      </w:r>
      <w:r w:rsidR="00BE43A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E43A5">
        <w:rPr>
          <w:rFonts w:ascii="Browallia New" w:hAnsi="Browallia New" w:cs="Browallia New"/>
          <w:sz w:val="28"/>
          <w:szCs w:val="28"/>
        </w:rPr>
        <w:t>2560</w:t>
      </w:r>
      <w:r>
        <w:rPr>
          <w:rFonts w:ascii="Browallia New" w:hAnsi="Browallia New" w:cs="Browallia New"/>
          <w:sz w:val="28"/>
          <w:szCs w:val="28"/>
          <w:cs/>
        </w:rPr>
        <w:t xml:space="preserve"> บริษัทออกและจัดสรรใบสำคัญแสดงสิทธิที่จะซื้อหุ้นสามัญของบริษัทครั้งที่ </w:t>
      </w:r>
      <w:r>
        <w:rPr>
          <w:rFonts w:ascii="Browallia New" w:hAnsi="Browallia New" w:cs="Browallia New"/>
          <w:sz w:val="28"/>
          <w:szCs w:val="28"/>
        </w:rPr>
        <w:t xml:space="preserve">3 </w:t>
      </w:r>
      <w:r>
        <w:rPr>
          <w:rFonts w:ascii="Browallia New" w:hAnsi="Browallia New" w:cs="Browallia New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sz w:val="28"/>
          <w:szCs w:val="28"/>
        </w:rPr>
        <w:t xml:space="preserve">4 </w:t>
      </w:r>
      <w:r>
        <w:rPr>
          <w:rFonts w:ascii="Browallia New" w:hAnsi="Browallia New" w:cs="Browallia New"/>
          <w:sz w:val="28"/>
          <w:szCs w:val="28"/>
          <w:cs/>
        </w:rPr>
        <w:t>(</w:t>
      </w:r>
      <w:r>
        <w:rPr>
          <w:rFonts w:ascii="Browallia New" w:hAnsi="Browallia New" w:cs="Browallia New"/>
          <w:sz w:val="28"/>
          <w:szCs w:val="28"/>
        </w:rPr>
        <w:t>“</w:t>
      </w:r>
      <w:r>
        <w:rPr>
          <w:rFonts w:ascii="Browallia New" w:hAnsi="Browallia New" w:cs="Browallia New"/>
          <w:sz w:val="28"/>
          <w:szCs w:val="28"/>
          <w:cs/>
        </w:rPr>
        <w:t xml:space="preserve">ใบสำคัญแสดงสิทธิ ครั้งที่ </w:t>
      </w:r>
      <w:r>
        <w:rPr>
          <w:rFonts w:ascii="Browallia New" w:hAnsi="Browallia New" w:cs="Browallia New"/>
          <w:sz w:val="28"/>
          <w:szCs w:val="28"/>
        </w:rPr>
        <w:t xml:space="preserve">3 </w:t>
      </w:r>
      <w:r>
        <w:rPr>
          <w:rFonts w:ascii="Browallia New" w:hAnsi="Browallia New" w:cs="Browallia New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sz w:val="28"/>
          <w:szCs w:val="28"/>
        </w:rPr>
        <w:t xml:space="preserve">4”) </w:t>
      </w:r>
      <w:r>
        <w:rPr>
          <w:rFonts w:ascii="Browallia New" w:hAnsi="Browallia New" w:cs="Browallia New"/>
          <w:sz w:val="28"/>
          <w:szCs w:val="28"/>
          <w:cs/>
        </w:rPr>
        <w:t>ตามที่ได้กล่าวไว้</w:t>
      </w:r>
      <w:r>
        <w:rPr>
          <w:rFonts w:ascii="Browallia New" w:hAnsi="Browallia New" w:cs="Browallia New" w:hint="cs"/>
          <w:sz w:val="28"/>
          <w:szCs w:val="28"/>
          <w:cs/>
        </w:rPr>
        <w:t>ในหมายเหตุข้อ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27</w:t>
      </w:r>
    </w:p>
    <w:p w14:paraId="43516522" w14:textId="77777777" w:rsidR="00B505EC" w:rsidRDefault="00B505EC" w:rsidP="00B505EC">
      <w:pPr>
        <w:tabs>
          <w:tab w:val="clear" w:pos="22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A1A61D" w14:textId="13E4CB0D" w:rsidR="00B505EC" w:rsidRPr="005055D1" w:rsidRDefault="00B505EC" w:rsidP="00B505EC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AC64F6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color w:val="000000"/>
          <w:sz w:val="28"/>
          <w:szCs w:val="28"/>
          <w:lang w:eastAsia="en-GB"/>
        </w:rPr>
        <w:t xml:space="preserve">2560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eastAsia="en-GB"/>
        </w:rPr>
        <w:t>บริษัทมี</w:t>
      </w:r>
      <w:r w:rsidRPr="005055D1">
        <w:rPr>
          <w:rFonts w:ascii="Browallia New" w:hAnsi="Browallia New" w:cs="Browallia New"/>
          <w:sz w:val="28"/>
          <w:szCs w:val="28"/>
          <w:cs/>
        </w:rPr>
        <w:t>ใบสำคัญแสดง</w:t>
      </w:r>
      <w:r>
        <w:rPr>
          <w:rFonts w:ascii="Browallia New" w:hAnsi="Browallia New" w:cs="Browallia New" w:hint="cs"/>
          <w:sz w:val="28"/>
          <w:szCs w:val="28"/>
          <w:cs/>
        </w:rPr>
        <w:t>สิทธิ</w:t>
      </w:r>
      <w:r>
        <w:rPr>
          <w:rFonts w:ascii="Browallia New" w:hAnsi="Browallia New" w:cs="Browallia New"/>
          <w:sz w:val="28"/>
          <w:szCs w:val="28"/>
        </w:rPr>
        <w:t xml:space="preserve"> EFORL-W3</w:t>
      </w:r>
      <w:r>
        <w:rPr>
          <w:rFonts w:ascii="Browallia New" w:hAnsi="Browallia New" w:cs="Browallia New"/>
          <w:sz w:val="28"/>
          <w:szCs w:val="28"/>
          <w:cs/>
        </w:rPr>
        <w:t xml:space="preserve"> และ </w:t>
      </w:r>
      <w:r>
        <w:rPr>
          <w:rFonts w:ascii="Browallia New" w:hAnsi="Browallia New" w:cs="Browallia New"/>
          <w:sz w:val="28"/>
          <w:szCs w:val="28"/>
        </w:rPr>
        <w:t xml:space="preserve">EFORL-W4 </w:t>
      </w:r>
      <w:r w:rsidRPr="00240DB0">
        <w:rPr>
          <w:rFonts w:ascii="Browallia New" w:hAnsi="Browallia New" w:cs="Browallia New" w:hint="cs"/>
          <w:sz w:val="28"/>
          <w:szCs w:val="28"/>
          <w:cs/>
        </w:rPr>
        <w:t xml:space="preserve">คงเหลือ </w:t>
      </w:r>
      <w:r w:rsidRPr="00240DB0">
        <w:rPr>
          <w:rFonts w:ascii="Browallia New" w:hAnsi="Browallia New" w:cs="Browallia New"/>
          <w:sz w:val="28"/>
          <w:szCs w:val="28"/>
        </w:rPr>
        <w:t>1,37</w:t>
      </w:r>
      <w:r w:rsidR="003F35A5" w:rsidRPr="00240DB0">
        <w:rPr>
          <w:rFonts w:ascii="Browallia New" w:hAnsi="Browallia New" w:cs="Browallia New"/>
          <w:sz w:val="28"/>
          <w:szCs w:val="28"/>
        </w:rPr>
        <w:t>7</w:t>
      </w:r>
      <w:r w:rsidRPr="00240DB0">
        <w:rPr>
          <w:rFonts w:ascii="Browallia New" w:hAnsi="Browallia New" w:cs="Browallia New"/>
          <w:sz w:val="28"/>
          <w:szCs w:val="28"/>
        </w:rPr>
        <w:t>,</w:t>
      </w:r>
      <w:r w:rsidR="003F35A5" w:rsidRPr="00240DB0">
        <w:rPr>
          <w:rFonts w:ascii="Browallia New" w:hAnsi="Browallia New" w:cs="Browallia New"/>
          <w:sz w:val="28"/>
          <w:szCs w:val="28"/>
        </w:rPr>
        <w:t>439</w:t>
      </w:r>
      <w:r w:rsidRPr="00240DB0">
        <w:rPr>
          <w:rFonts w:ascii="Browallia New" w:hAnsi="Browallia New" w:cs="Browallia New"/>
          <w:sz w:val="28"/>
          <w:szCs w:val="28"/>
        </w:rPr>
        <w:t>,1</w:t>
      </w:r>
      <w:r w:rsidR="003F35A5" w:rsidRPr="00240DB0">
        <w:rPr>
          <w:rFonts w:ascii="Browallia New" w:hAnsi="Browallia New" w:cs="Browallia New"/>
          <w:sz w:val="28"/>
          <w:szCs w:val="28"/>
        </w:rPr>
        <w:t>67</w:t>
      </w:r>
      <w:r w:rsidRPr="00240DB0">
        <w:rPr>
          <w:rFonts w:ascii="Browallia New" w:hAnsi="Browallia New" w:cs="Browallia New"/>
          <w:sz w:val="28"/>
          <w:szCs w:val="28"/>
        </w:rPr>
        <w:t xml:space="preserve"> </w:t>
      </w:r>
      <w:r w:rsidRPr="00240DB0">
        <w:rPr>
          <w:rFonts w:ascii="Browallia New" w:hAnsi="Browallia New" w:cs="Browallia New" w:hint="cs"/>
          <w:sz w:val="28"/>
          <w:szCs w:val="28"/>
          <w:cs/>
        </w:rPr>
        <w:t xml:space="preserve">หน่วย และ </w:t>
      </w:r>
      <w:r w:rsidR="003F35A5" w:rsidRPr="00240DB0">
        <w:rPr>
          <w:rFonts w:ascii="Browallia New" w:hAnsi="Browallia New" w:cs="Browallia New"/>
          <w:sz w:val="28"/>
          <w:szCs w:val="28"/>
        </w:rPr>
        <w:t>772,508,987</w:t>
      </w:r>
      <w:r w:rsidRPr="00240DB0">
        <w:rPr>
          <w:rFonts w:ascii="Browallia New" w:hAnsi="Browallia New" w:cs="Browallia New" w:hint="cs"/>
          <w:sz w:val="28"/>
          <w:szCs w:val="28"/>
          <w:cs/>
        </w:rPr>
        <w:t xml:space="preserve"> หน่วย ตามลำดับ</w:t>
      </w:r>
    </w:p>
    <w:p w14:paraId="02F4B862" w14:textId="77777777" w:rsidR="005F0FFD" w:rsidRDefault="005F0FFD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9007871" w14:textId="77777777" w:rsidR="00B07CCF" w:rsidRPr="00C54664" w:rsidRDefault="00B07CCF" w:rsidP="00E330E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4664">
        <w:rPr>
          <w:rFonts w:ascii="Browallia New" w:hAnsi="Browallia New" w:cs="Browallia New"/>
          <w:sz w:val="28"/>
          <w:szCs w:val="28"/>
          <w:u w:val="single"/>
          <w:cs/>
        </w:rPr>
        <w:t>สำรองตามกฎหมาย</w:t>
      </w:r>
    </w:p>
    <w:p w14:paraId="22197114" w14:textId="77777777" w:rsidR="00E330E1" w:rsidRPr="005F0FFD" w:rsidRDefault="00E330E1" w:rsidP="00E330E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513C0A4" w14:textId="0DAC1B57" w:rsidR="00B07CCF" w:rsidRDefault="00B07CCF" w:rsidP="00AE6BB0">
      <w:pPr>
        <w:tabs>
          <w:tab w:val="clear" w:pos="227"/>
          <w:tab w:val="clear" w:pos="454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4664">
        <w:rPr>
          <w:rFonts w:ascii="Browallia New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C54664">
        <w:rPr>
          <w:rFonts w:ascii="Browallia New" w:hAnsi="Browallia New" w:cs="Browallia New"/>
          <w:sz w:val="28"/>
          <w:szCs w:val="28"/>
        </w:rPr>
        <w:t>2535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มาตรา </w:t>
      </w:r>
      <w:r w:rsidRPr="00C54664">
        <w:rPr>
          <w:rFonts w:ascii="Browallia New" w:hAnsi="Browallia New" w:cs="Browallia New"/>
          <w:sz w:val="28"/>
          <w:szCs w:val="28"/>
        </w:rPr>
        <w:t>116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บริษัทจะต้องจัดสรรทุนสำรอง (</w:t>
      </w:r>
      <w:r w:rsidRPr="00C54664">
        <w:rPr>
          <w:rFonts w:ascii="Browallia New" w:hAnsi="Browallia New" w:cs="Browallia New"/>
          <w:sz w:val="28"/>
          <w:szCs w:val="28"/>
        </w:rPr>
        <w:t>“</w:t>
      </w:r>
      <w:r w:rsidRPr="00C54664">
        <w:rPr>
          <w:rFonts w:ascii="Browallia New" w:hAnsi="Browallia New" w:cs="Browallia New"/>
          <w:sz w:val="28"/>
          <w:szCs w:val="28"/>
          <w:cs/>
        </w:rPr>
        <w:t>สำรองตามกฎหมาย</w:t>
      </w:r>
      <w:r w:rsidRPr="00C54664">
        <w:rPr>
          <w:rFonts w:ascii="Browallia New" w:hAnsi="Browallia New" w:cs="Browallia New"/>
          <w:sz w:val="28"/>
          <w:szCs w:val="28"/>
        </w:rPr>
        <w:t>”)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อย่างน้อยร้อยละ </w:t>
      </w:r>
      <w:r w:rsidRPr="00C54664">
        <w:rPr>
          <w:rFonts w:ascii="Browallia New" w:hAnsi="Browallia New" w:cs="Browallia New"/>
          <w:sz w:val="28"/>
          <w:szCs w:val="28"/>
        </w:rPr>
        <w:t xml:space="preserve">5 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54664">
        <w:rPr>
          <w:rFonts w:ascii="Browallia New" w:hAnsi="Browallia New" w:cs="Browallia New"/>
          <w:sz w:val="28"/>
          <w:szCs w:val="28"/>
        </w:rPr>
        <w:t>10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EA18497" w14:textId="77777777" w:rsidR="00407BE0" w:rsidRPr="00C54664" w:rsidRDefault="00407BE0" w:rsidP="00AE6BB0">
      <w:pPr>
        <w:tabs>
          <w:tab w:val="clear" w:pos="227"/>
          <w:tab w:val="clear" w:pos="454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6F455BF" w14:textId="77777777" w:rsidR="00B07CCF" w:rsidRPr="00C54664" w:rsidRDefault="00B07CCF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4664">
        <w:rPr>
          <w:rFonts w:ascii="Browallia New" w:hAnsi="Browallia New" w:cs="Browallia New"/>
          <w:sz w:val="28"/>
          <w:szCs w:val="28"/>
          <w:u w:val="single"/>
          <w:cs/>
        </w:rPr>
        <w:t>เงินปันผลจ่าย</w:t>
      </w:r>
    </w:p>
    <w:p w14:paraId="368A2CBF" w14:textId="77777777" w:rsidR="00B07CCF" w:rsidRPr="005F0FFD" w:rsidRDefault="00B07CCF" w:rsidP="00AE6BB0">
      <w:pPr>
        <w:spacing w:line="240" w:lineRule="auto"/>
        <w:ind w:left="426" w:right="-2"/>
        <w:jc w:val="thaiDistribute"/>
        <w:rPr>
          <w:rFonts w:ascii="Browallia New" w:hAnsi="Browallia New" w:cs="Browallia New"/>
          <w:spacing w:val="4"/>
          <w:sz w:val="28"/>
          <w:szCs w:val="28"/>
          <w:cs/>
          <w:lang w:val="en-GB"/>
        </w:rPr>
      </w:pPr>
    </w:p>
    <w:p w14:paraId="6DE3633E" w14:textId="77777777" w:rsidR="00B07CCF" w:rsidRPr="00C54664" w:rsidRDefault="00B07CCF" w:rsidP="0026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4664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 ครั้งที่ </w:t>
      </w:r>
      <w:r w:rsidRPr="00C54664">
        <w:rPr>
          <w:rFonts w:ascii="Browallia New" w:hAnsi="Browallia New" w:cs="Browallia New"/>
          <w:sz w:val="28"/>
          <w:szCs w:val="28"/>
        </w:rPr>
        <w:t>1/255</w:t>
      </w:r>
      <w:r w:rsidR="00A26FC6" w:rsidRPr="00C54664">
        <w:rPr>
          <w:rFonts w:ascii="Browallia New" w:hAnsi="Browallia New" w:cs="Browallia New"/>
          <w:sz w:val="28"/>
          <w:szCs w:val="28"/>
        </w:rPr>
        <w:t>9</w:t>
      </w:r>
      <w:r w:rsidRPr="00C54664">
        <w:rPr>
          <w:rFonts w:ascii="Browallia New" w:hAnsi="Browallia New" w:cs="Browallia New"/>
          <w:sz w:val="28"/>
          <w:szCs w:val="28"/>
        </w:rPr>
        <w:t xml:space="preserve"> </w:t>
      </w:r>
      <w:r w:rsidRPr="00C54664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A26FC6" w:rsidRPr="00C54664">
        <w:rPr>
          <w:rFonts w:ascii="Browallia New" w:hAnsi="Browallia New" w:cs="Browallia New"/>
          <w:sz w:val="28"/>
          <w:szCs w:val="28"/>
        </w:rPr>
        <w:t>27</w:t>
      </w:r>
      <w:r w:rsidRPr="00C54664">
        <w:rPr>
          <w:rFonts w:ascii="Browallia New" w:hAnsi="Browallia New" w:cs="Browallia New"/>
          <w:sz w:val="28"/>
          <w:szCs w:val="28"/>
        </w:rPr>
        <w:t xml:space="preserve"> </w:t>
      </w:r>
      <w:r w:rsidRPr="00C54664">
        <w:rPr>
          <w:rFonts w:ascii="Browallia New" w:hAnsi="Browallia New" w:cs="Browallia New" w:hint="cs"/>
          <w:sz w:val="28"/>
          <w:szCs w:val="28"/>
          <w:cs/>
        </w:rPr>
        <w:t>เมษายน</w:t>
      </w:r>
      <w:r w:rsidR="00A26FC6" w:rsidRPr="00C54664">
        <w:rPr>
          <w:rFonts w:ascii="Browallia New" w:hAnsi="Browallia New" w:cs="Browallia New"/>
          <w:sz w:val="28"/>
          <w:szCs w:val="28"/>
        </w:rPr>
        <w:t xml:space="preserve"> 2559</w:t>
      </w:r>
      <w:r w:rsidRPr="00C54664">
        <w:rPr>
          <w:rFonts w:ascii="Browallia New" w:hAnsi="Browallia New" w:cs="Browallia New" w:hint="cs"/>
          <w:sz w:val="28"/>
          <w:szCs w:val="28"/>
          <w:cs/>
        </w:rPr>
        <w:t xml:space="preserve"> ผู้ถือหุ้นมีมติอนุมัติให้จ่ายเงินปันผลจากกำไรของผลการดำเนินงานสำหรับปีสิ้นสุดวันที่ </w:t>
      </w:r>
      <w:r w:rsidRPr="00C54664">
        <w:rPr>
          <w:rFonts w:ascii="Browallia New" w:hAnsi="Browallia New" w:cs="Browallia New"/>
          <w:sz w:val="28"/>
          <w:szCs w:val="28"/>
        </w:rPr>
        <w:t>31</w:t>
      </w:r>
      <w:r w:rsidRPr="00C54664">
        <w:rPr>
          <w:rFonts w:ascii="Browallia New" w:hAnsi="Browallia New" w:cs="Browallia New" w:hint="cs"/>
          <w:sz w:val="28"/>
          <w:szCs w:val="28"/>
          <w:cs/>
        </w:rPr>
        <w:t xml:space="preserve"> ธันวาคม</w:t>
      </w:r>
      <w:r w:rsidRPr="00C54664">
        <w:rPr>
          <w:rFonts w:ascii="Browallia New" w:hAnsi="Browallia New" w:cs="Browallia New"/>
          <w:sz w:val="28"/>
          <w:szCs w:val="28"/>
        </w:rPr>
        <w:t xml:space="preserve"> 255</w:t>
      </w:r>
      <w:r w:rsidR="00F21178" w:rsidRPr="00C54664">
        <w:rPr>
          <w:rFonts w:ascii="Browallia New" w:hAnsi="Browallia New" w:cs="Browallia New"/>
          <w:sz w:val="28"/>
          <w:szCs w:val="28"/>
        </w:rPr>
        <w:t>8</w:t>
      </w:r>
      <w:r w:rsidRPr="00C54664">
        <w:rPr>
          <w:rFonts w:ascii="Browallia New" w:hAnsi="Browallia New" w:cs="Browallia New"/>
          <w:sz w:val="28"/>
          <w:szCs w:val="28"/>
        </w:rPr>
        <w:t xml:space="preserve"> </w:t>
      </w:r>
      <w:r w:rsidRPr="00C54664">
        <w:rPr>
          <w:rFonts w:ascii="Browallia New" w:hAnsi="Browallia New" w:cs="Browallia New" w:hint="cs"/>
          <w:sz w:val="28"/>
          <w:szCs w:val="28"/>
          <w:cs/>
        </w:rPr>
        <w:t xml:space="preserve">จำนวนรวม </w:t>
      </w:r>
      <w:r w:rsidR="00F21178" w:rsidRPr="00C54664">
        <w:rPr>
          <w:rFonts w:ascii="Browallia New" w:hAnsi="Browallia New" w:cs="Browallia New"/>
          <w:sz w:val="28"/>
          <w:szCs w:val="28"/>
        </w:rPr>
        <w:t>186</w:t>
      </w:r>
      <w:r w:rsidRPr="00C54664">
        <w:rPr>
          <w:rFonts w:ascii="Browallia New" w:hAnsi="Browallia New" w:cs="Browallia New"/>
          <w:sz w:val="28"/>
          <w:szCs w:val="28"/>
        </w:rPr>
        <w:t xml:space="preserve"> </w:t>
      </w:r>
      <w:r w:rsidRPr="00C54664">
        <w:rPr>
          <w:rFonts w:ascii="Browallia New" w:hAnsi="Browallia New" w:cs="Browallia New" w:hint="cs"/>
          <w:sz w:val="28"/>
          <w:szCs w:val="28"/>
          <w:cs/>
        </w:rPr>
        <w:t xml:space="preserve">ล้านบาท โดยจ่ายเงินปันผลเป็นเงินสดในอัตรา </w:t>
      </w:r>
      <w:r w:rsidR="00F21178" w:rsidRPr="00C54664">
        <w:rPr>
          <w:rFonts w:ascii="Browallia New" w:hAnsi="Browallia New" w:cs="Browallia New"/>
          <w:sz w:val="28"/>
          <w:szCs w:val="28"/>
        </w:rPr>
        <w:t>0.02</w:t>
      </w:r>
      <w:r w:rsidRPr="00C54664">
        <w:rPr>
          <w:rFonts w:ascii="Browallia New" w:hAnsi="Browallia New" w:cs="Browallia New"/>
          <w:sz w:val="28"/>
          <w:szCs w:val="28"/>
        </w:rPr>
        <w:t xml:space="preserve"> </w:t>
      </w:r>
      <w:r w:rsidRPr="00C54664">
        <w:rPr>
          <w:rFonts w:ascii="Browallia New" w:hAnsi="Browallia New" w:cs="Browallia New" w:hint="cs"/>
          <w:sz w:val="28"/>
          <w:szCs w:val="28"/>
          <w:cs/>
        </w:rPr>
        <w:t>บาท ต่อหุ้น</w:t>
      </w:r>
    </w:p>
    <w:p w14:paraId="5AECF6CE" w14:textId="627EA573" w:rsidR="00804EB2" w:rsidRPr="005F0FFD" w:rsidRDefault="00804EB2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6FD5D5BB" w14:textId="77777777" w:rsidR="005C7D3A" w:rsidRPr="005C7D3A" w:rsidRDefault="005C7D3A" w:rsidP="005C7D3A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C7D3A">
        <w:rPr>
          <w:rFonts w:ascii="Browallia New" w:hAnsi="Browallia New" w:cs="Browallia New"/>
          <w:sz w:val="28"/>
          <w:szCs w:val="28"/>
          <w:u w:val="single"/>
          <w:cs/>
        </w:rPr>
        <w:t>กำไรต่อหุ้น</w:t>
      </w:r>
    </w:p>
    <w:p w14:paraId="79756975" w14:textId="77777777" w:rsidR="005C7D3A" w:rsidRPr="005F0FFD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/>
        </w:rPr>
      </w:pPr>
    </w:p>
    <w:p w14:paraId="285B9787" w14:textId="6247272E" w:rsidR="005C7D3A" w:rsidRPr="005C7D3A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eastAsia="Calibri" w:hAnsi="Browallia New" w:cs="Browallia New"/>
          <w:sz w:val="28"/>
          <w:szCs w:val="28"/>
          <w:cs/>
        </w:rPr>
      </w:pPr>
      <w:r w:rsidRPr="005C7D3A">
        <w:rPr>
          <w:rFonts w:ascii="Browallia New" w:eastAsia="Calibri" w:hAnsi="Browallia New" w:cs="Browallia New"/>
          <w:sz w:val="28"/>
          <w:szCs w:val="28"/>
          <w:cs/>
          <w:lang w:val="en-GB"/>
        </w:rPr>
        <w:t>กำไรต่อหุ้นขั้นพื้นฐาน คำนวณโดยการหารกำไร</w:t>
      </w:r>
      <w:r w:rsidRPr="005C7D3A">
        <w:rPr>
          <w:rFonts w:ascii="Browallia New" w:eastAsia="Calibri" w:hAnsi="Browallia New" w:cs="Browallia New"/>
          <w:sz w:val="28"/>
          <w:szCs w:val="28"/>
        </w:rPr>
        <w:t xml:space="preserve"> (</w:t>
      </w:r>
      <w:r w:rsidRPr="005C7D3A">
        <w:rPr>
          <w:rFonts w:ascii="Browallia New" w:eastAsia="Calibri" w:hAnsi="Browallia New" w:cs="Browallia New"/>
          <w:sz w:val="28"/>
          <w:szCs w:val="28"/>
          <w:cs/>
          <w:lang w:val="en-GB"/>
        </w:rPr>
        <w:t>ขาดทุน</w:t>
      </w:r>
      <w:r w:rsidRPr="005C7D3A">
        <w:rPr>
          <w:rFonts w:ascii="Browallia New" w:eastAsia="Calibri" w:hAnsi="Browallia New" w:cs="Browallia New"/>
          <w:sz w:val="28"/>
          <w:szCs w:val="28"/>
        </w:rPr>
        <w:t xml:space="preserve">) </w:t>
      </w:r>
      <w:r w:rsidRPr="005C7D3A">
        <w:rPr>
          <w:rFonts w:ascii="Browallia New" w:eastAsia="Calibri" w:hAnsi="Browallia New" w:cs="Browallia New"/>
          <w:sz w:val="28"/>
          <w:szCs w:val="28"/>
          <w:cs/>
          <w:lang w:val="en-GB"/>
        </w:rPr>
        <w:t>ด้วยจำนวนหุ้นสามัญถัวเฉลี่ยถ่วงน้ำหนักที่ออกจำหน่ายและชำระแล้วในระหว่า</w:t>
      </w:r>
      <w:r w:rsidR="003F35A5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งปี</w:t>
      </w:r>
    </w:p>
    <w:p w14:paraId="5CD0F0C8" w14:textId="77777777" w:rsidR="005C7D3A" w:rsidRPr="005F0FFD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highlight w:val="yellow"/>
          <w:lang w:val="en-GB"/>
        </w:rPr>
      </w:pPr>
    </w:p>
    <w:p w14:paraId="56B20138" w14:textId="77777777" w:rsidR="005C7D3A" w:rsidRPr="005C7D3A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 New" w:eastAsia="Calibri" w:hAnsi="Browallia New" w:cs="Browallia New"/>
          <w:sz w:val="28"/>
          <w:szCs w:val="28"/>
        </w:rPr>
      </w:pPr>
      <w:bookmarkStart w:id="2" w:name="_Hlk489968843"/>
      <w:r w:rsidRPr="005C7D3A">
        <w:rPr>
          <w:rFonts w:ascii="Browallia New" w:eastAsia="Calibri" w:hAnsi="Browallia New" w:cs="Browallia New"/>
          <w:sz w:val="28"/>
          <w:szCs w:val="28"/>
          <w:cs/>
          <w:lang w:val="en-GB"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บริษัทจึง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End w:id="2"/>
    </w:p>
    <w:p w14:paraId="0680F411" w14:textId="218FD639" w:rsidR="00F23CF7" w:rsidRPr="005F0FFD" w:rsidRDefault="00F23CF7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413A23CE" w14:textId="77777777" w:rsidR="00B07CCF" w:rsidRPr="00C54664" w:rsidRDefault="00B07CCF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54664">
        <w:rPr>
          <w:rFonts w:ascii="Browallia New" w:hAnsi="Browallia New" w:cs="Browallia New"/>
          <w:sz w:val="28"/>
          <w:szCs w:val="28"/>
          <w:u w:val="single"/>
          <w:cs/>
        </w:rPr>
        <w:t>เงินกองทุนสำรองเลี้ยงชีพ</w:t>
      </w:r>
    </w:p>
    <w:p w14:paraId="6E7C64CF" w14:textId="77777777" w:rsidR="00B07CCF" w:rsidRPr="005F0FFD" w:rsidRDefault="00B07CCF" w:rsidP="00AE6BB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5344446" w14:textId="77777777" w:rsidR="00B07CCF" w:rsidRPr="00C54664" w:rsidRDefault="00B07CCF" w:rsidP="006F3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  <w:r w:rsidRPr="00C5466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54664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C54664">
        <w:rPr>
          <w:rFonts w:ascii="Browallia New" w:hAnsi="Browallia New" w:cs="Browallia New"/>
          <w:sz w:val="28"/>
          <w:szCs w:val="28"/>
          <w:cs/>
        </w:rPr>
        <w:t>ได้จดทะเบียนจัดตั้งกองทุนสำรองเลี้ยงชีพพนักงานตามพระราชบัญญัติกองทุนสำรองเลี้ยงชีพ</w:t>
      </w:r>
      <w:r w:rsidRPr="00C54664">
        <w:rPr>
          <w:rFonts w:ascii="Browallia New" w:hAnsi="Browallia New" w:cs="Browallia New"/>
          <w:sz w:val="28"/>
          <w:szCs w:val="28"/>
        </w:rPr>
        <w:t xml:space="preserve"> 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C54664">
        <w:rPr>
          <w:rFonts w:ascii="Browallia New" w:hAnsi="Browallia New" w:cs="Browallia New"/>
          <w:sz w:val="28"/>
          <w:szCs w:val="28"/>
        </w:rPr>
        <w:t>2530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ตามระเบียบกองทุนบริษัทจ่ายสมทบเข้ากองทุนนี้เท่ากับส่วนที่พนักงานจ่ายในอัตราร้อยละ </w:t>
      </w:r>
      <w:r w:rsidRPr="00C54664">
        <w:rPr>
          <w:rFonts w:ascii="Browallia New" w:hAnsi="Browallia New" w:cs="Browallia New"/>
          <w:sz w:val="28"/>
          <w:szCs w:val="28"/>
        </w:rPr>
        <w:t>2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ของเงินเดือนพนักงาน บริษัทได้แต่งตั้ง บริษัทหลักทรัพย์จัดการกองทุนทิสโก้ จำกัด เป็นผู้จัดการกองทุน </w:t>
      </w:r>
    </w:p>
    <w:p w14:paraId="312BFAA3" w14:textId="77777777" w:rsidR="00B07CCF" w:rsidRPr="005F0FFD" w:rsidRDefault="00B07CCF" w:rsidP="006F3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C95295C" w14:textId="4FC53180" w:rsidR="005F0FFD" w:rsidRPr="00804EB2" w:rsidRDefault="00B07CCF" w:rsidP="00804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5466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54664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จ่ายเงินสมทบเข้ากองทุนสำหรับปีสิ้นสุดวันที่ </w:t>
      </w:r>
      <w:r w:rsidRPr="00C54664">
        <w:rPr>
          <w:rFonts w:ascii="Browallia New" w:hAnsi="Browallia New" w:cs="Browallia New"/>
          <w:sz w:val="28"/>
          <w:szCs w:val="28"/>
        </w:rPr>
        <w:t>31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54664">
        <w:rPr>
          <w:rFonts w:ascii="Browallia New" w:hAnsi="Browallia New" w:cs="Browallia New"/>
          <w:sz w:val="28"/>
          <w:szCs w:val="28"/>
        </w:rPr>
        <w:t>25</w:t>
      </w:r>
      <w:r w:rsidR="00032A15">
        <w:rPr>
          <w:rFonts w:ascii="Browallia New" w:hAnsi="Browallia New" w:cs="Browallia New"/>
          <w:sz w:val="28"/>
          <w:szCs w:val="28"/>
        </w:rPr>
        <w:t>60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C54664">
        <w:rPr>
          <w:rFonts w:ascii="Browallia New" w:hAnsi="Browallia New" w:cs="Browallia New"/>
          <w:sz w:val="28"/>
          <w:szCs w:val="28"/>
        </w:rPr>
        <w:t>25</w:t>
      </w:r>
      <w:r w:rsidR="00032A15">
        <w:rPr>
          <w:rFonts w:ascii="Browallia New" w:hAnsi="Browallia New" w:cs="Browallia New"/>
          <w:sz w:val="28"/>
          <w:szCs w:val="28"/>
        </w:rPr>
        <w:t>59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เป็นจำนวนเงิน</w:t>
      </w:r>
      <w:r w:rsidRPr="00C54664">
        <w:rPr>
          <w:rFonts w:ascii="Browallia New" w:hAnsi="Browallia New" w:cs="Browallia New"/>
          <w:sz w:val="28"/>
          <w:szCs w:val="28"/>
        </w:rPr>
        <w:t xml:space="preserve"> </w:t>
      </w:r>
      <w:r w:rsidR="006E3E67" w:rsidRPr="002051B0">
        <w:rPr>
          <w:rFonts w:ascii="Browallia New" w:hAnsi="Browallia New" w:cs="Browallia New"/>
          <w:sz w:val="28"/>
          <w:szCs w:val="28"/>
        </w:rPr>
        <w:t>1.</w:t>
      </w:r>
      <w:r w:rsidR="002051B0" w:rsidRPr="002051B0">
        <w:rPr>
          <w:rFonts w:ascii="Browallia New" w:hAnsi="Browallia New" w:cs="Browallia New"/>
          <w:sz w:val="28"/>
          <w:szCs w:val="28"/>
        </w:rPr>
        <w:t>8</w:t>
      </w:r>
      <w:r w:rsidR="00081923">
        <w:rPr>
          <w:rFonts w:ascii="Browallia New" w:hAnsi="Browallia New" w:cs="Browallia New"/>
          <w:sz w:val="28"/>
          <w:szCs w:val="28"/>
        </w:rPr>
        <w:t>7</w:t>
      </w:r>
      <w:r w:rsidR="00C76699" w:rsidRPr="002051B0">
        <w:rPr>
          <w:rFonts w:ascii="Browallia New" w:hAnsi="Browallia New" w:cs="Browallia New"/>
          <w:sz w:val="28"/>
          <w:szCs w:val="28"/>
        </w:rPr>
        <w:t xml:space="preserve"> </w:t>
      </w:r>
      <w:r w:rsidRPr="002051B0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54664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Pr="00C54664">
        <w:rPr>
          <w:rFonts w:ascii="Browallia New" w:hAnsi="Browallia New" w:cs="Browallia New"/>
          <w:sz w:val="28"/>
          <w:szCs w:val="28"/>
        </w:rPr>
        <w:t xml:space="preserve"> </w:t>
      </w:r>
      <w:r w:rsidR="00032A15" w:rsidRPr="00C54664">
        <w:rPr>
          <w:rFonts w:ascii="Browallia New" w:hAnsi="Browallia New" w:cs="Browallia New"/>
          <w:sz w:val="28"/>
          <w:szCs w:val="28"/>
        </w:rPr>
        <w:t xml:space="preserve">1.66 </w:t>
      </w:r>
      <w:r w:rsidRPr="00C54664">
        <w:rPr>
          <w:rFonts w:ascii="Browallia New" w:hAnsi="Browallia New" w:cs="Browallia New"/>
          <w:sz w:val="28"/>
          <w:szCs w:val="28"/>
          <w:cs/>
        </w:rPr>
        <w:t>ล้านบาท ตามลำดั</w:t>
      </w:r>
      <w:r w:rsidRPr="00C54664">
        <w:rPr>
          <w:rFonts w:ascii="Browallia New" w:hAnsi="Browallia New" w:cs="Browallia New" w:hint="cs"/>
          <w:sz w:val="28"/>
          <w:szCs w:val="28"/>
          <w:cs/>
        </w:rPr>
        <w:t>บ</w:t>
      </w:r>
    </w:p>
    <w:p w14:paraId="3D2F35EF" w14:textId="261A1F2D" w:rsidR="005F0FFD" w:rsidRDefault="005F0FFD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  <w:lang w:val="en-GB"/>
        </w:rPr>
      </w:pPr>
    </w:p>
    <w:p w14:paraId="532ACC5A" w14:textId="2BEE6BB8" w:rsidR="00F23CF7" w:rsidRDefault="00F23CF7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  <w:lang w:val="en-GB"/>
        </w:rPr>
      </w:pPr>
    </w:p>
    <w:p w14:paraId="74A72F35" w14:textId="4CCAFB64" w:rsidR="00F23CF7" w:rsidRDefault="00F23CF7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  <w:lang w:val="en-GB"/>
        </w:rPr>
      </w:pPr>
    </w:p>
    <w:p w14:paraId="221AFDFA" w14:textId="008E20B6" w:rsidR="00F23CF7" w:rsidRDefault="00F23CF7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  <w:lang w:val="en-GB"/>
        </w:rPr>
      </w:pPr>
    </w:p>
    <w:p w14:paraId="6789A521" w14:textId="2690D9FA" w:rsidR="00F23CF7" w:rsidRDefault="00F23CF7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  <w:lang w:val="en-GB"/>
        </w:rPr>
      </w:pPr>
    </w:p>
    <w:p w14:paraId="1E071BD9" w14:textId="11C40703" w:rsidR="00F23CF7" w:rsidRDefault="00F23CF7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  <w:lang w:val="en-GB"/>
        </w:rPr>
      </w:pPr>
    </w:p>
    <w:p w14:paraId="284DB3E4" w14:textId="77777777" w:rsidR="00F23CF7" w:rsidRDefault="00F23CF7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0"/>
          <w:szCs w:val="20"/>
          <w:u w:val="single"/>
          <w:lang w:val="en-GB"/>
        </w:rPr>
      </w:pPr>
    </w:p>
    <w:p w14:paraId="3B6A6EA3" w14:textId="77777777" w:rsidR="005753E0" w:rsidRDefault="005753E0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778AE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ค่าใช้จ่ายตามลักษณะ</w:t>
      </w:r>
    </w:p>
    <w:p w14:paraId="26D58C95" w14:textId="77777777" w:rsidR="00691D21" w:rsidRPr="00F23CF7" w:rsidRDefault="00691D21" w:rsidP="00AE6BB0">
      <w:pPr>
        <w:spacing w:line="240" w:lineRule="auto"/>
        <w:rPr>
          <w:rFonts w:ascii="Browallia New" w:hAnsi="Browallia New" w:cs="Browallia New"/>
          <w:sz w:val="22"/>
          <w:szCs w:val="22"/>
        </w:rPr>
      </w:pPr>
    </w:p>
    <w:tbl>
      <w:tblPr>
        <w:tblW w:w="4701" w:type="pct"/>
        <w:tblInd w:w="558" w:type="dxa"/>
        <w:tblLook w:val="01E0" w:firstRow="1" w:lastRow="1" w:firstColumn="1" w:lastColumn="1" w:noHBand="0" w:noVBand="0"/>
      </w:tblPr>
      <w:tblGrid>
        <w:gridCol w:w="3839"/>
        <w:gridCol w:w="1031"/>
        <w:gridCol w:w="278"/>
        <w:gridCol w:w="1031"/>
        <w:gridCol w:w="271"/>
        <w:gridCol w:w="1034"/>
        <w:gridCol w:w="278"/>
        <w:gridCol w:w="1034"/>
      </w:tblGrid>
      <w:tr w:rsidR="00DD2775" w:rsidRPr="00C04DF6" w14:paraId="2B7903C5" w14:textId="77777777" w:rsidTr="005F0FFD">
        <w:trPr>
          <w:cantSplit/>
          <w:tblHeader/>
        </w:trPr>
        <w:tc>
          <w:tcPr>
            <w:tcW w:w="2182" w:type="pct"/>
          </w:tcPr>
          <w:p w14:paraId="1C9932DE" w14:textId="77777777" w:rsidR="00DD2775" w:rsidRPr="00C04DF6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18" w:type="pct"/>
            <w:gridSpan w:val="7"/>
          </w:tcPr>
          <w:p w14:paraId="3C412D70" w14:textId="77777777" w:rsidR="00DD2775" w:rsidRPr="00C04DF6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D2775" w:rsidRPr="00C04DF6" w14:paraId="4DCC746F" w14:textId="77777777" w:rsidTr="005F0FFD">
        <w:trPr>
          <w:cantSplit/>
          <w:trHeight w:val="351"/>
          <w:tblHeader/>
        </w:trPr>
        <w:tc>
          <w:tcPr>
            <w:tcW w:w="2182" w:type="pct"/>
          </w:tcPr>
          <w:p w14:paraId="5C926D7D" w14:textId="77777777" w:rsidR="00DD2775" w:rsidRPr="00C04DF6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0" w:type="pct"/>
            <w:gridSpan w:val="3"/>
            <w:tcBorders>
              <w:bottom w:val="single" w:sz="4" w:space="0" w:color="auto"/>
            </w:tcBorders>
          </w:tcPr>
          <w:p w14:paraId="787F34D7" w14:textId="77777777" w:rsidR="00DD2775" w:rsidRPr="00C04DF6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431B138B" w14:textId="77777777" w:rsidR="00DD2775" w:rsidRPr="00C04DF6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4" w:type="pct"/>
            <w:gridSpan w:val="3"/>
            <w:tcBorders>
              <w:bottom w:val="single" w:sz="4" w:space="0" w:color="auto"/>
            </w:tcBorders>
          </w:tcPr>
          <w:p w14:paraId="00C983A8" w14:textId="77777777" w:rsidR="00DD2775" w:rsidRPr="00C04DF6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D2775" w:rsidRPr="00C04DF6" w14:paraId="2B2E150A" w14:textId="77777777" w:rsidTr="005F0FFD">
        <w:trPr>
          <w:cantSplit/>
          <w:trHeight w:val="351"/>
          <w:tblHeader/>
        </w:trPr>
        <w:tc>
          <w:tcPr>
            <w:tcW w:w="2182" w:type="pct"/>
          </w:tcPr>
          <w:p w14:paraId="379BAD34" w14:textId="77777777" w:rsidR="00DD2775" w:rsidRPr="00C04DF6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18" w:type="pct"/>
            <w:gridSpan w:val="7"/>
            <w:tcBorders>
              <w:bottom w:val="single" w:sz="4" w:space="0" w:color="auto"/>
            </w:tcBorders>
          </w:tcPr>
          <w:p w14:paraId="6A5071E4" w14:textId="77777777" w:rsidR="00DD2775" w:rsidRPr="00C04DF6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สำหรับปีสิ้นสุดวันที่</w:t>
            </w:r>
            <w:r w:rsidRPr="00C04DF6">
              <w:rPr>
                <w:rFonts w:ascii="Browallia New" w:hAnsi="Browallia New" w:cs="Browallia New"/>
                <w:sz w:val="28"/>
                <w:szCs w:val="28"/>
              </w:rPr>
              <w:t xml:space="preserve"> 31</w:t>
            </w: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D2775" w:rsidRPr="00C04DF6" w14:paraId="01566E92" w14:textId="77777777" w:rsidTr="005F0FFD">
        <w:trPr>
          <w:cantSplit/>
          <w:trHeight w:val="351"/>
          <w:tblHeader/>
        </w:trPr>
        <w:tc>
          <w:tcPr>
            <w:tcW w:w="2182" w:type="pct"/>
          </w:tcPr>
          <w:p w14:paraId="21E9F8FA" w14:textId="77777777" w:rsidR="00DD2775" w:rsidRPr="00C04DF6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8014838" w14:textId="7993C438" w:rsidR="00DD2775" w:rsidRPr="00C04DF6" w:rsidRDefault="00B11C1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58" w:type="pct"/>
          </w:tcPr>
          <w:p w14:paraId="543C4510" w14:textId="77777777" w:rsidR="00DD2775" w:rsidRPr="00C04DF6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73263E9" w14:textId="474377A7" w:rsidR="00DD2775" w:rsidRPr="00C04DF6" w:rsidRDefault="00B11C1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  <w:tc>
          <w:tcPr>
            <w:tcW w:w="154" w:type="pct"/>
          </w:tcPr>
          <w:p w14:paraId="532FA71A" w14:textId="77777777" w:rsidR="00DD2775" w:rsidRPr="00C04DF6" w:rsidRDefault="00DD2775" w:rsidP="00A355E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62A78E5" w14:textId="788346B8" w:rsidR="00DD2775" w:rsidRPr="00C04DF6" w:rsidRDefault="00B11C1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58" w:type="pct"/>
          </w:tcPr>
          <w:p w14:paraId="066CCAFA" w14:textId="77777777" w:rsidR="00DD2775" w:rsidRPr="00C04DF6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6B38DDF" w14:textId="3881D104" w:rsidR="00DD2775" w:rsidRPr="00C04DF6" w:rsidRDefault="00B11C1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2559</w:t>
            </w:r>
          </w:p>
        </w:tc>
      </w:tr>
      <w:tr w:rsidR="00DD2775" w:rsidRPr="00CE29BA" w14:paraId="785A9F13" w14:textId="77777777" w:rsidTr="005F0FFD">
        <w:trPr>
          <w:trHeight w:val="113"/>
        </w:trPr>
        <w:tc>
          <w:tcPr>
            <w:tcW w:w="2182" w:type="pct"/>
          </w:tcPr>
          <w:p w14:paraId="6BDC803F" w14:textId="77777777" w:rsidR="00DD2775" w:rsidRPr="00CE29BA" w:rsidRDefault="00DD2775" w:rsidP="00A355E8">
            <w:pPr>
              <w:pStyle w:val="1"/>
              <w:widowControl/>
              <w:ind w:left="252" w:right="-241" w:hanging="25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586" w:type="pct"/>
          </w:tcPr>
          <w:p w14:paraId="0530ED59" w14:textId="77777777" w:rsidR="00DD2775" w:rsidRPr="00CE29BA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" w:type="pct"/>
            <w:vAlign w:val="bottom"/>
          </w:tcPr>
          <w:p w14:paraId="410E231C" w14:textId="77777777" w:rsidR="00DD2775" w:rsidRPr="00CE29BA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6" w:type="pct"/>
          </w:tcPr>
          <w:p w14:paraId="5665B05A" w14:textId="77777777" w:rsidR="00DD2775" w:rsidRPr="00CE29BA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4" w:type="pct"/>
            <w:vAlign w:val="bottom"/>
          </w:tcPr>
          <w:p w14:paraId="162B5BF7" w14:textId="77777777" w:rsidR="00DD2775" w:rsidRPr="00CE29BA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8" w:type="pct"/>
          </w:tcPr>
          <w:p w14:paraId="1873E275" w14:textId="77777777" w:rsidR="00DD2775" w:rsidRPr="00CE29BA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" w:type="pct"/>
            <w:vAlign w:val="bottom"/>
          </w:tcPr>
          <w:p w14:paraId="30C3602C" w14:textId="77777777" w:rsidR="00DD2775" w:rsidRPr="00CE29BA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524D3E44" w14:textId="77777777" w:rsidR="00DD2775" w:rsidRPr="00CE29BA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7521" w:rsidRPr="00C04DF6" w14:paraId="75F364C6" w14:textId="77777777" w:rsidTr="005F0FFD">
        <w:trPr>
          <w:trHeight w:val="113"/>
        </w:trPr>
        <w:tc>
          <w:tcPr>
            <w:tcW w:w="2182" w:type="pct"/>
          </w:tcPr>
          <w:p w14:paraId="47959D14" w14:textId="77777777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86" w:type="pct"/>
            <w:shd w:val="clear" w:color="auto" w:fill="auto"/>
          </w:tcPr>
          <w:p w14:paraId="51B7E7CC" w14:textId="4EE751C2" w:rsidR="00787521" w:rsidRPr="00193D54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1,300,</w:t>
            </w:r>
            <w:r w:rsidR="00AC3F94">
              <w:rPr>
                <w:rFonts w:ascii="Browallia New" w:hAnsi="Browallia New" w:cs="Browallia New"/>
                <w:sz w:val="28"/>
                <w:szCs w:val="28"/>
              </w:rPr>
              <w:t>887</w:t>
            </w:r>
          </w:p>
        </w:tc>
        <w:tc>
          <w:tcPr>
            <w:tcW w:w="158" w:type="pct"/>
            <w:vAlign w:val="bottom"/>
          </w:tcPr>
          <w:p w14:paraId="17446DA8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6" w:type="pct"/>
          </w:tcPr>
          <w:p w14:paraId="372F72C4" w14:textId="7B9501A7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1,783,900</w:t>
            </w:r>
          </w:p>
        </w:tc>
        <w:tc>
          <w:tcPr>
            <w:tcW w:w="154" w:type="pct"/>
            <w:vAlign w:val="bottom"/>
          </w:tcPr>
          <w:p w14:paraId="32528D8A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8" w:type="pct"/>
          </w:tcPr>
          <w:p w14:paraId="240CB3C9" w14:textId="6501FABD" w:rsidR="00787521" w:rsidRPr="009C322A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938,728</w:t>
            </w:r>
          </w:p>
        </w:tc>
        <w:tc>
          <w:tcPr>
            <w:tcW w:w="158" w:type="pct"/>
            <w:vAlign w:val="bottom"/>
          </w:tcPr>
          <w:p w14:paraId="1659F8E5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7" w:type="pct"/>
          </w:tcPr>
          <w:p w14:paraId="14AE18A0" w14:textId="6550E5E5" w:rsidR="00787521" w:rsidRPr="00271775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1775">
              <w:rPr>
                <w:rFonts w:ascii="Browallia New" w:hAnsi="Browallia New" w:cs="Browallia New"/>
                <w:sz w:val="28"/>
                <w:szCs w:val="28"/>
              </w:rPr>
              <w:t>1,244,575</w:t>
            </w:r>
          </w:p>
        </w:tc>
      </w:tr>
      <w:tr w:rsidR="00787521" w:rsidRPr="00C04DF6" w14:paraId="66064490" w14:textId="77777777" w:rsidTr="005F0FFD">
        <w:trPr>
          <w:trHeight w:val="113"/>
        </w:trPr>
        <w:tc>
          <w:tcPr>
            <w:tcW w:w="2182" w:type="pct"/>
          </w:tcPr>
          <w:p w14:paraId="156DF80B" w14:textId="77777777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586" w:type="pct"/>
            <w:shd w:val="clear" w:color="auto" w:fill="auto"/>
          </w:tcPr>
          <w:p w14:paraId="36D17811" w14:textId="1F99E8E1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716,194</w:t>
            </w:r>
          </w:p>
        </w:tc>
        <w:tc>
          <w:tcPr>
            <w:tcW w:w="158" w:type="pct"/>
            <w:vAlign w:val="bottom"/>
          </w:tcPr>
          <w:p w14:paraId="1CF7F540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6" w:type="pct"/>
          </w:tcPr>
          <w:p w14:paraId="6F886041" w14:textId="670455E0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769,608</w:t>
            </w:r>
          </w:p>
        </w:tc>
        <w:tc>
          <w:tcPr>
            <w:tcW w:w="154" w:type="pct"/>
            <w:vAlign w:val="bottom"/>
          </w:tcPr>
          <w:p w14:paraId="5DE18CCE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8" w:type="pct"/>
          </w:tcPr>
          <w:p w14:paraId="30E3A9F5" w14:textId="60F594E4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186,721</w:t>
            </w:r>
          </w:p>
        </w:tc>
        <w:tc>
          <w:tcPr>
            <w:tcW w:w="158" w:type="pct"/>
            <w:vAlign w:val="bottom"/>
          </w:tcPr>
          <w:p w14:paraId="28FBDDCB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7" w:type="pct"/>
          </w:tcPr>
          <w:p w14:paraId="61787AA7" w14:textId="5160D45C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170,632</w:t>
            </w:r>
          </w:p>
        </w:tc>
      </w:tr>
      <w:tr w:rsidR="00787521" w:rsidRPr="00C04DF6" w14:paraId="6E23ACB9" w14:textId="77777777" w:rsidTr="005F0FFD">
        <w:trPr>
          <w:trHeight w:val="113"/>
        </w:trPr>
        <w:tc>
          <w:tcPr>
            <w:tcW w:w="2182" w:type="pct"/>
          </w:tcPr>
          <w:p w14:paraId="198137BC" w14:textId="77777777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86" w:type="pct"/>
            <w:shd w:val="clear" w:color="auto" w:fill="auto"/>
          </w:tcPr>
          <w:p w14:paraId="0D43DE99" w14:textId="783DE774" w:rsidR="00787521" w:rsidRPr="004616B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225,806</w:t>
            </w:r>
          </w:p>
        </w:tc>
        <w:tc>
          <w:tcPr>
            <w:tcW w:w="158" w:type="pct"/>
            <w:vAlign w:val="bottom"/>
          </w:tcPr>
          <w:p w14:paraId="7FBF4901" w14:textId="77777777" w:rsidR="00787521" w:rsidRPr="004616B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6" w:type="pct"/>
          </w:tcPr>
          <w:p w14:paraId="686098C2" w14:textId="6B8D4975" w:rsidR="00787521" w:rsidRPr="004616B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225,483</w:t>
            </w:r>
          </w:p>
        </w:tc>
        <w:tc>
          <w:tcPr>
            <w:tcW w:w="154" w:type="pct"/>
            <w:vAlign w:val="bottom"/>
          </w:tcPr>
          <w:p w14:paraId="5CD12BCF" w14:textId="77777777" w:rsidR="00787521" w:rsidRPr="00164C28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8" w:type="pct"/>
          </w:tcPr>
          <w:p w14:paraId="5F8A7C2A" w14:textId="31EA110A" w:rsidR="00787521" w:rsidRPr="004616B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50,738</w:t>
            </w:r>
          </w:p>
        </w:tc>
        <w:tc>
          <w:tcPr>
            <w:tcW w:w="158" w:type="pct"/>
            <w:vAlign w:val="bottom"/>
          </w:tcPr>
          <w:p w14:paraId="5ECA3A89" w14:textId="77777777" w:rsidR="00787521" w:rsidRPr="004616B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0F348D76" w14:textId="3FEAF59A" w:rsidR="00787521" w:rsidRPr="004616B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38,376</w:t>
            </w:r>
          </w:p>
        </w:tc>
      </w:tr>
      <w:tr w:rsidR="007B1FF5" w:rsidRPr="00C04DF6" w14:paraId="3291B9CC" w14:textId="77777777" w:rsidTr="005F0FFD">
        <w:trPr>
          <w:trHeight w:val="113"/>
        </w:trPr>
        <w:tc>
          <w:tcPr>
            <w:tcW w:w="2182" w:type="pct"/>
          </w:tcPr>
          <w:p w14:paraId="4D21CDAD" w14:textId="750F5AC2" w:rsidR="007B1FF5" w:rsidRPr="00C04DF6" w:rsidRDefault="007B1FF5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86" w:type="pct"/>
            <w:shd w:val="clear" w:color="auto" w:fill="auto"/>
          </w:tcPr>
          <w:p w14:paraId="24DC495B" w14:textId="61D2A13C" w:rsidR="007B1FF5" w:rsidRDefault="007B1FF5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312,011</w:t>
            </w:r>
          </w:p>
        </w:tc>
        <w:tc>
          <w:tcPr>
            <w:tcW w:w="158" w:type="pct"/>
            <w:vAlign w:val="bottom"/>
          </w:tcPr>
          <w:p w14:paraId="31F6E3ED" w14:textId="77777777" w:rsidR="007B1FF5" w:rsidRPr="004616B6" w:rsidRDefault="007B1FF5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6" w:type="pct"/>
          </w:tcPr>
          <w:p w14:paraId="6792D9F4" w14:textId="1805D5CA" w:rsidR="007B1FF5" w:rsidRDefault="008C31FD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300,686</w:t>
            </w:r>
          </w:p>
        </w:tc>
        <w:tc>
          <w:tcPr>
            <w:tcW w:w="154" w:type="pct"/>
            <w:vAlign w:val="bottom"/>
          </w:tcPr>
          <w:p w14:paraId="07C06433" w14:textId="77777777" w:rsidR="007B1FF5" w:rsidRPr="00164C28" w:rsidRDefault="007B1FF5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8" w:type="pct"/>
          </w:tcPr>
          <w:p w14:paraId="7AD0A3FC" w14:textId="048ECD7B" w:rsidR="007B1FF5" w:rsidRDefault="007B1FF5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7,283</w:t>
            </w:r>
          </w:p>
        </w:tc>
        <w:tc>
          <w:tcPr>
            <w:tcW w:w="158" w:type="pct"/>
            <w:vAlign w:val="bottom"/>
          </w:tcPr>
          <w:p w14:paraId="312FE1E0" w14:textId="77777777" w:rsidR="007B1FF5" w:rsidRPr="004616B6" w:rsidRDefault="007B1FF5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14F91470" w14:textId="50A175E3" w:rsidR="007B1FF5" w:rsidRDefault="007B1FF5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6,387</w:t>
            </w:r>
          </w:p>
        </w:tc>
      </w:tr>
      <w:tr w:rsidR="00787521" w:rsidRPr="00C04DF6" w14:paraId="09555477" w14:textId="77777777" w:rsidTr="005F0FFD">
        <w:trPr>
          <w:trHeight w:val="113"/>
        </w:trPr>
        <w:tc>
          <w:tcPr>
            <w:tcW w:w="2182" w:type="pct"/>
          </w:tcPr>
          <w:p w14:paraId="799B41EE" w14:textId="77777777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586" w:type="pct"/>
            <w:shd w:val="clear" w:color="auto" w:fill="auto"/>
          </w:tcPr>
          <w:p w14:paraId="543D39BA" w14:textId="4FC3F7F0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291,579</w:t>
            </w:r>
          </w:p>
        </w:tc>
        <w:tc>
          <w:tcPr>
            <w:tcW w:w="158" w:type="pct"/>
            <w:vAlign w:val="bottom"/>
          </w:tcPr>
          <w:p w14:paraId="4BDC6E8F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6" w:type="pct"/>
          </w:tcPr>
          <w:p w14:paraId="628A438E" w14:textId="53386C81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307,934</w:t>
            </w:r>
          </w:p>
        </w:tc>
        <w:tc>
          <w:tcPr>
            <w:tcW w:w="154" w:type="pct"/>
            <w:vAlign w:val="bottom"/>
          </w:tcPr>
          <w:p w14:paraId="6D4E9618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8" w:type="pct"/>
          </w:tcPr>
          <w:p w14:paraId="7AE10C0E" w14:textId="532AA53B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60,747</w:t>
            </w:r>
          </w:p>
        </w:tc>
        <w:tc>
          <w:tcPr>
            <w:tcW w:w="158" w:type="pct"/>
            <w:vAlign w:val="bottom"/>
          </w:tcPr>
          <w:p w14:paraId="2698604F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7" w:type="pct"/>
          </w:tcPr>
          <w:p w14:paraId="3EB38DD7" w14:textId="0CFB6F92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76,289</w:t>
            </w:r>
          </w:p>
        </w:tc>
      </w:tr>
      <w:tr w:rsidR="00787521" w:rsidRPr="00C04DF6" w14:paraId="31E0BA04" w14:textId="77777777" w:rsidTr="005F0FFD">
        <w:trPr>
          <w:trHeight w:val="113"/>
        </w:trPr>
        <w:tc>
          <w:tcPr>
            <w:tcW w:w="2182" w:type="pct"/>
          </w:tcPr>
          <w:p w14:paraId="2996072A" w14:textId="77777777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7B9D96FE" w14:textId="3E166CD4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51,608</w:t>
            </w:r>
          </w:p>
        </w:tc>
        <w:tc>
          <w:tcPr>
            <w:tcW w:w="158" w:type="pct"/>
            <w:vAlign w:val="bottom"/>
          </w:tcPr>
          <w:p w14:paraId="67B68C13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6" w:type="pct"/>
            <w:vAlign w:val="bottom"/>
          </w:tcPr>
          <w:p w14:paraId="6128B434" w14:textId="7C75867C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51,784</w:t>
            </w:r>
          </w:p>
        </w:tc>
        <w:tc>
          <w:tcPr>
            <w:tcW w:w="154" w:type="pct"/>
            <w:vAlign w:val="bottom"/>
          </w:tcPr>
          <w:p w14:paraId="71962008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8" w:type="pct"/>
            <w:vAlign w:val="bottom"/>
          </w:tcPr>
          <w:p w14:paraId="2757B763" w14:textId="1A665112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40,099</w:t>
            </w:r>
          </w:p>
        </w:tc>
        <w:tc>
          <w:tcPr>
            <w:tcW w:w="158" w:type="pct"/>
            <w:vAlign w:val="bottom"/>
          </w:tcPr>
          <w:p w14:paraId="6B231AC4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7" w:type="pct"/>
            <w:vAlign w:val="bottom"/>
          </w:tcPr>
          <w:p w14:paraId="3CC6CE2F" w14:textId="6DEE9AF9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37,870</w:t>
            </w:r>
          </w:p>
        </w:tc>
      </w:tr>
      <w:tr w:rsidR="00787521" w:rsidRPr="00C04DF6" w14:paraId="1B14F33B" w14:textId="77777777" w:rsidTr="005F0FFD">
        <w:trPr>
          <w:trHeight w:val="113"/>
        </w:trPr>
        <w:tc>
          <w:tcPr>
            <w:tcW w:w="2182" w:type="pct"/>
          </w:tcPr>
          <w:p w14:paraId="154CF63C" w14:textId="77777777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04DF6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448F19EA" w14:textId="50F48EF9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(47,509)</w:t>
            </w:r>
          </w:p>
        </w:tc>
        <w:tc>
          <w:tcPr>
            <w:tcW w:w="158" w:type="pct"/>
            <w:vAlign w:val="bottom"/>
          </w:tcPr>
          <w:p w14:paraId="40E1EFBD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6" w:type="pct"/>
            <w:vAlign w:val="bottom"/>
          </w:tcPr>
          <w:p w14:paraId="36B6F54F" w14:textId="7E91E7D4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163,590</w:t>
            </w:r>
          </w:p>
        </w:tc>
        <w:tc>
          <w:tcPr>
            <w:tcW w:w="154" w:type="pct"/>
            <w:vAlign w:val="bottom"/>
          </w:tcPr>
          <w:p w14:paraId="23EDB4C3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8" w:type="pct"/>
            <w:vAlign w:val="bottom"/>
          </w:tcPr>
          <w:p w14:paraId="713C673E" w14:textId="0FA1F240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(64,984)</w:t>
            </w:r>
          </w:p>
        </w:tc>
        <w:tc>
          <w:tcPr>
            <w:tcW w:w="158" w:type="pct"/>
            <w:vAlign w:val="bottom"/>
          </w:tcPr>
          <w:p w14:paraId="35519D86" w14:textId="77777777" w:rsidR="00787521" w:rsidRPr="00C04DF6" w:rsidRDefault="00787521" w:rsidP="007875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587" w:type="pct"/>
            <w:vAlign w:val="bottom"/>
          </w:tcPr>
          <w:p w14:paraId="1714FC04" w14:textId="26986387" w:rsidR="00787521" w:rsidRPr="00C04DF6" w:rsidRDefault="00787521" w:rsidP="0078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105,405</w:t>
            </w:r>
          </w:p>
        </w:tc>
      </w:tr>
    </w:tbl>
    <w:p w14:paraId="75FCF310" w14:textId="5BD81651" w:rsidR="00404BCB" w:rsidRDefault="00404BCB" w:rsidP="00AE6BB0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39BE15E" w14:textId="77777777" w:rsidR="00B9427B" w:rsidRDefault="00B9427B" w:rsidP="00B9427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210D34">
        <w:rPr>
          <w:rFonts w:ascii="Browallia New" w:hAnsi="Browallia New" w:cs="Browallia New"/>
          <w:sz w:val="28"/>
          <w:szCs w:val="28"/>
          <w:u w:val="single"/>
          <w:cs/>
        </w:rPr>
        <w:t>ส่วนงานดำเนินงาน</w:t>
      </w:r>
    </w:p>
    <w:p w14:paraId="7E218F3D" w14:textId="77777777" w:rsidR="00691D21" w:rsidRPr="00F23CF7" w:rsidRDefault="00691D21" w:rsidP="00AE6BB0">
      <w:pPr>
        <w:spacing w:line="240" w:lineRule="auto"/>
        <w:rPr>
          <w:rFonts w:ascii="Browallia New" w:hAnsi="Browallia New" w:cs="Browallia New"/>
        </w:rPr>
      </w:pPr>
    </w:p>
    <w:p w14:paraId="68810AEC" w14:textId="77B4ACC2" w:rsidR="00B9427B" w:rsidRDefault="00B9427B" w:rsidP="005F0FFD">
      <w:pPr>
        <w:tabs>
          <w:tab w:val="clear" w:pos="454"/>
          <w:tab w:val="left" w:pos="851"/>
          <w:tab w:val="left" w:pos="1418"/>
        </w:tabs>
        <w:spacing w:line="240" w:lineRule="auto"/>
        <w:ind w:left="414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C916D4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บริษัทและบริษัทย่อยมีส่วนงานที่รายงานทั้งสิ้น </w:t>
      </w:r>
      <w:r>
        <w:rPr>
          <w:rFonts w:ascii="Browallia New" w:hAnsi="Browallia New" w:cs="Browallia New"/>
          <w:sz w:val="28"/>
          <w:szCs w:val="28"/>
          <w:lang w:val="en-GB"/>
        </w:rPr>
        <w:t>2</w:t>
      </w:r>
      <w:r w:rsidRPr="00C916D4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</w:t>
      </w:r>
      <w:r w:rsidRPr="00C916D4">
        <w:rPr>
          <w:rFonts w:ascii="Browallia New" w:hAnsi="Browallia New" w:cs="Browallia New"/>
          <w:sz w:val="28"/>
          <w:szCs w:val="28"/>
        </w:rPr>
        <w:t>(1)</w:t>
      </w:r>
      <w:r w:rsidRPr="00C916D4">
        <w:rPr>
          <w:rFonts w:ascii="Browallia New" w:hAnsi="Browallia New" w:cs="Browallia New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C916D4">
        <w:rPr>
          <w:rFonts w:ascii="Browallia New" w:hAnsi="Browallia New" w:cs="Browallia New"/>
          <w:sz w:val="28"/>
          <w:szCs w:val="28"/>
        </w:rPr>
        <w:t>2</w:t>
      </w:r>
      <w:r w:rsidRPr="00C916D4">
        <w:rPr>
          <w:rFonts w:ascii="Browallia New" w:hAnsi="Browallia New" w:cs="Browallia New"/>
          <w:sz w:val="28"/>
          <w:szCs w:val="28"/>
          <w:cs/>
        </w:rPr>
        <w:t>) ธุรกิจบริการความงาม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C916D4">
        <w:rPr>
          <w:rFonts w:ascii="Browallia New" w:hAnsi="Browallia New" w:cs="Browallia New"/>
          <w:sz w:val="28"/>
          <w:szCs w:val="28"/>
          <w:cs/>
        </w:rPr>
        <w:t xml:space="preserve"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งบการเงิน </w:t>
      </w:r>
      <w:r w:rsidRPr="00C04DF6">
        <w:rPr>
          <w:rFonts w:ascii="Browallia New" w:hAnsi="Browallia New" w:cs="Browallia New"/>
          <w:sz w:val="28"/>
          <w:szCs w:val="28"/>
          <w:cs/>
        </w:rPr>
        <w:t>ข้อมูลรายได้และกำไรขั้นต้นตามส่วนงานของบริษัทและบริษัทย่อยสำหรับปีสิ้นสุดวันที่</w:t>
      </w:r>
      <w:r w:rsidRPr="00C04DF6">
        <w:rPr>
          <w:rFonts w:ascii="Browallia New" w:hAnsi="Browallia New" w:cs="Browallia New"/>
          <w:sz w:val="28"/>
          <w:szCs w:val="28"/>
        </w:rPr>
        <w:t xml:space="preserve"> 31</w:t>
      </w:r>
      <w:r w:rsidRPr="00C04DF6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C04DF6">
        <w:rPr>
          <w:rFonts w:ascii="Browallia New" w:hAnsi="Browallia New" w:cs="Browallia New"/>
          <w:sz w:val="28"/>
          <w:szCs w:val="28"/>
        </w:rPr>
        <w:t xml:space="preserve"> 25</w:t>
      </w:r>
      <w:r w:rsidR="00B11C16">
        <w:rPr>
          <w:rFonts w:ascii="Browallia New" w:hAnsi="Browallia New" w:cs="Browallia New"/>
          <w:sz w:val="28"/>
          <w:szCs w:val="28"/>
        </w:rPr>
        <w:t>60</w:t>
      </w:r>
      <w:r w:rsidRPr="00C04DF6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C04DF6">
        <w:rPr>
          <w:rFonts w:ascii="Browallia New" w:hAnsi="Browallia New" w:cs="Browallia New"/>
          <w:sz w:val="28"/>
          <w:szCs w:val="28"/>
        </w:rPr>
        <w:t>25</w:t>
      </w:r>
      <w:r w:rsidR="00B11C16">
        <w:rPr>
          <w:rFonts w:ascii="Browallia New" w:hAnsi="Browallia New" w:cs="Browallia New"/>
          <w:sz w:val="28"/>
          <w:szCs w:val="28"/>
        </w:rPr>
        <w:t>59</w:t>
      </w:r>
      <w:r w:rsidRPr="00C04DF6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2DBCF7E8" w14:textId="2296B731" w:rsidR="00F23CF7" w:rsidRPr="00F23CF7" w:rsidRDefault="00F23CF7" w:rsidP="005F0FFD">
      <w:pPr>
        <w:tabs>
          <w:tab w:val="clear" w:pos="454"/>
          <w:tab w:val="left" w:pos="851"/>
          <w:tab w:val="left" w:pos="1418"/>
        </w:tabs>
        <w:spacing w:line="240" w:lineRule="auto"/>
        <w:ind w:left="414" w:hanging="9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992"/>
        <w:gridCol w:w="189"/>
        <w:gridCol w:w="662"/>
        <w:gridCol w:w="202"/>
        <w:gridCol w:w="790"/>
        <w:gridCol w:w="850"/>
        <w:gridCol w:w="851"/>
        <w:gridCol w:w="850"/>
        <w:gridCol w:w="864"/>
        <w:gridCol w:w="900"/>
      </w:tblGrid>
      <w:tr w:rsidR="00B9427B" w:rsidRPr="005049A6" w14:paraId="69F2F3A2" w14:textId="77777777" w:rsidTr="002018AC">
        <w:trPr>
          <w:trHeight w:val="233"/>
        </w:trPr>
        <w:tc>
          <w:tcPr>
            <w:tcW w:w="2210" w:type="dxa"/>
            <w:tcBorders>
              <w:right w:val="nil"/>
            </w:tcBorders>
          </w:tcPr>
          <w:p w14:paraId="6F2CC3E9" w14:textId="77777777" w:rsidR="00B9427B" w:rsidRPr="005049A6" w:rsidRDefault="00B9427B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81" w:type="dxa"/>
            <w:gridSpan w:val="2"/>
            <w:tcBorders>
              <w:right w:val="nil"/>
            </w:tcBorders>
          </w:tcPr>
          <w:p w14:paraId="2364C0A6" w14:textId="77777777" w:rsidR="00B9427B" w:rsidRPr="005049A6" w:rsidRDefault="00B9427B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gridSpan w:val="2"/>
            <w:tcBorders>
              <w:right w:val="nil"/>
            </w:tcBorders>
          </w:tcPr>
          <w:p w14:paraId="6B3F75A5" w14:textId="77777777" w:rsidR="00B9427B" w:rsidRPr="005049A6" w:rsidRDefault="00B9427B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05" w:type="dxa"/>
            <w:gridSpan w:val="6"/>
            <w:tcBorders>
              <w:left w:val="nil"/>
              <w:bottom w:val="nil"/>
            </w:tcBorders>
          </w:tcPr>
          <w:p w14:paraId="7C9136DF" w14:textId="77777777" w:rsidR="00B9427B" w:rsidRPr="005049A6" w:rsidRDefault="00B9427B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B9427B" w:rsidRPr="005049A6" w14:paraId="2BE0912B" w14:textId="77777777" w:rsidTr="002018AC">
        <w:trPr>
          <w:trHeight w:val="257"/>
        </w:trPr>
        <w:tc>
          <w:tcPr>
            <w:tcW w:w="2210" w:type="dxa"/>
            <w:tcBorders>
              <w:right w:val="nil"/>
            </w:tcBorders>
          </w:tcPr>
          <w:p w14:paraId="287979FA" w14:textId="77777777" w:rsidR="00B9427B" w:rsidRPr="005049A6" w:rsidRDefault="00B9427B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150" w:type="dxa"/>
            <w:gridSpan w:val="10"/>
          </w:tcPr>
          <w:p w14:paraId="5749236A" w14:textId="77777777" w:rsidR="00B9427B" w:rsidRPr="005049A6" w:rsidRDefault="00B9427B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9427B" w:rsidRPr="005049A6" w14:paraId="6AACB50A" w14:textId="77777777" w:rsidTr="002018AC">
        <w:trPr>
          <w:trHeight w:val="269"/>
        </w:trPr>
        <w:tc>
          <w:tcPr>
            <w:tcW w:w="2210" w:type="dxa"/>
            <w:tcBorders>
              <w:right w:val="nil"/>
            </w:tcBorders>
          </w:tcPr>
          <w:p w14:paraId="612DFB88" w14:textId="77777777" w:rsidR="00B9427B" w:rsidRPr="005049A6" w:rsidRDefault="00B9427B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150" w:type="dxa"/>
            <w:gridSpan w:val="10"/>
          </w:tcPr>
          <w:p w14:paraId="3C17733D" w14:textId="77777777" w:rsidR="00B9427B" w:rsidRPr="0063734E" w:rsidRDefault="00B9427B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สำหรับ</w:t>
            </w:r>
            <w:r w:rsidR="004907D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ปี</w:t>
            </w: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63734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="0063734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B9427B" w:rsidRPr="005049A6" w14:paraId="3A916490" w14:textId="77777777" w:rsidTr="002018AC">
        <w:trPr>
          <w:trHeight w:val="491"/>
        </w:trPr>
        <w:tc>
          <w:tcPr>
            <w:tcW w:w="2210" w:type="dxa"/>
            <w:tcBorders>
              <w:right w:val="nil"/>
            </w:tcBorders>
          </w:tcPr>
          <w:p w14:paraId="7EAA1E37" w14:textId="77777777" w:rsidR="00B9427B" w:rsidRPr="005049A6" w:rsidRDefault="00B9427B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3"/>
            <w:tcBorders>
              <w:left w:val="nil"/>
              <w:bottom w:val="nil"/>
            </w:tcBorders>
            <w:vAlign w:val="bottom"/>
          </w:tcPr>
          <w:p w14:paraId="5F561F29" w14:textId="77777777" w:rsidR="00B9427B" w:rsidRPr="005049A6" w:rsidRDefault="00B9427B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842" w:type="dxa"/>
            <w:gridSpan w:val="3"/>
            <w:tcBorders>
              <w:bottom w:val="nil"/>
            </w:tcBorders>
            <w:vAlign w:val="bottom"/>
          </w:tcPr>
          <w:p w14:paraId="05F6596A" w14:textId="77777777" w:rsidR="00B9427B" w:rsidRPr="005049A6" w:rsidRDefault="00B9427B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</w:t>
            </w:r>
          </w:p>
          <w:p w14:paraId="56D0F21A" w14:textId="77777777" w:rsidR="00B9427B" w:rsidRPr="005049A6" w:rsidRDefault="00B9427B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ความงาม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vAlign w:val="bottom"/>
          </w:tcPr>
          <w:p w14:paraId="28E4AAEF" w14:textId="77777777" w:rsidR="00B9427B" w:rsidRPr="005049A6" w:rsidRDefault="00B9427B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ตัดรายการ</w:t>
            </w:r>
          </w:p>
          <w:p w14:paraId="677E6458" w14:textId="77777777" w:rsidR="00B9427B" w:rsidRPr="005049A6" w:rsidRDefault="00B9427B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ระหว่างกัน</w:t>
            </w:r>
          </w:p>
        </w:tc>
        <w:tc>
          <w:tcPr>
            <w:tcW w:w="1764" w:type="dxa"/>
            <w:gridSpan w:val="2"/>
            <w:tcBorders>
              <w:top w:val="nil"/>
              <w:bottom w:val="nil"/>
            </w:tcBorders>
            <w:vAlign w:val="bottom"/>
          </w:tcPr>
          <w:p w14:paraId="76DC75C8" w14:textId="77777777" w:rsidR="00B9427B" w:rsidRPr="005049A6" w:rsidRDefault="00B9427B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29F767E" w14:textId="77777777" w:rsidR="00B9427B" w:rsidRPr="005049A6" w:rsidRDefault="00B9427B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87521" w:rsidRPr="005049A6" w14:paraId="65DBF786" w14:textId="77777777" w:rsidTr="002018AC">
        <w:trPr>
          <w:trHeight w:val="257"/>
        </w:trPr>
        <w:tc>
          <w:tcPr>
            <w:tcW w:w="2210" w:type="dxa"/>
            <w:tcBorders>
              <w:right w:val="nil"/>
            </w:tcBorders>
          </w:tcPr>
          <w:p w14:paraId="76CBC945" w14:textId="77777777" w:rsidR="00B9427B" w:rsidRPr="005049A6" w:rsidRDefault="00B9427B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2F54E90" w14:textId="1E5E895A" w:rsidR="00B9427B" w:rsidRPr="005049A6" w:rsidRDefault="00860507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</w:tcPr>
          <w:p w14:paraId="17D38C68" w14:textId="560A719D" w:rsidR="00B9427B" w:rsidRPr="005049A6" w:rsidRDefault="00B11C16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2559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</w:tcPr>
          <w:p w14:paraId="29BE3E10" w14:textId="7174754D" w:rsidR="00B9427B" w:rsidRPr="005049A6" w:rsidRDefault="00860507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25FB2D9" w14:textId="34E08A15" w:rsidR="00B9427B" w:rsidRPr="005049A6" w:rsidRDefault="00B11C16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2559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C5CE9CD" w14:textId="40013606" w:rsidR="00B9427B" w:rsidRPr="005049A6" w:rsidRDefault="00860507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3823572" w14:textId="30BF3F77" w:rsidR="00B9427B" w:rsidRPr="005049A6" w:rsidRDefault="00B11C16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2559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354903F9" w14:textId="7703A057" w:rsidR="00B9427B" w:rsidRPr="005049A6" w:rsidRDefault="00860507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2560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2A2BB7" w14:textId="13749019" w:rsidR="00B9427B" w:rsidRPr="005049A6" w:rsidRDefault="00B11C16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2559</w:t>
            </w:r>
          </w:p>
        </w:tc>
      </w:tr>
      <w:tr w:rsidR="00787521" w:rsidRPr="00F23CF7" w14:paraId="5AEEABF6" w14:textId="77777777" w:rsidTr="002018AC">
        <w:trPr>
          <w:trHeight w:val="233"/>
        </w:trPr>
        <w:tc>
          <w:tcPr>
            <w:tcW w:w="2210" w:type="dxa"/>
            <w:tcBorders>
              <w:right w:val="nil"/>
            </w:tcBorders>
          </w:tcPr>
          <w:p w14:paraId="42B3CD09" w14:textId="77777777" w:rsidR="00B9427B" w:rsidRPr="00F23CF7" w:rsidRDefault="00B9427B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6CDA7B1" w14:textId="77777777" w:rsidR="00B9427B" w:rsidRPr="00F23CF7" w:rsidRDefault="00B9427B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</w:tcPr>
          <w:p w14:paraId="1AA6E77A" w14:textId="77777777" w:rsidR="00B9427B" w:rsidRPr="00F23CF7" w:rsidRDefault="00B9427B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14:paraId="100AF350" w14:textId="77777777" w:rsidR="00B9427B" w:rsidRPr="00F23CF7" w:rsidRDefault="00B9427B" w:rsidP="00FC536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0F24FC30" w14:textId="77777777" w:rsidR="00B9427B" w:rsidRPr="00F23CF7" w:rsidRDefault="00B9427B" w:rsidP="00FC536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8EB72CA" w14:textId="77777777" w:rsidR="00B9427B" w:rsidRPr="00F23CF7" w:rsidRDefault="00B9427B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B9F6F73" w14:textId="77777777" w:rsidR="00B9427B" w:rsidRPr="00F23CF7" w:rsidRDefault="00B9427B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4E834DDE" w14:textId="77777777" w:rsidR="00B9427B" w:rsidRPr="00F23CF7" w:rsidRDefault="00B9427B" w:rsidP="00FC536B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E4F153E" w14:textId="77777777" w:rsidR="00B9427B" w:rsidRPr="00F23CF7" w:rsidRDefault="00B9427B" w:rsidP="00FC536B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A1786" w:rsidRPr="005049A6" w14:paraId="0F22A7E7" w14:textId="77777777" w:rsidTr="002018AC">
        <w:trPr>
          <w:trHeight w:val="233"/>
        </w:trPr>
        <w:tc>
          <w:tcPr>
            <w:tcW w:w="2210" w:type="dxa"/>
            <w:tcBorders>
              <w:right w:val="nil"/>
            </w:tcBorders>
          </w:tcPr>
          <w:p w14:paraId="1147DE4D" w14:textId="59A6D681" w:rsidR="009A1786" w:rsidRPr="005049A6" w:rsidRDefault="009A1786" w:rsidP="009A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รายได้จากการขายและบริการจากลูกค้าภายนอก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F2F6" w14:textId="161505EA" w:rsidR="009A1786" w:rsidRPr="00787521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1,782,400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0A089AE" w14:textId="5B94A1AD" w:rsidR="009A1786" w:rsidRPr="00787521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2,030</w:t>
            </w:r>
            <w:r w:rsidR="005A7F50">
              <w:rPr>
                <w:rFonts w:ascii="Browallia New" w:hAnsi="Browallia New" w:cs="Browallia New"/>
                <w:sz w:val="22"/>
                <w:szCs w:val="22"/>
                <w:lang w:val="en-GB"/>
              </w:rPr>
              <w:t>,24</w:t>
            </w:r>
            <w:r w:rsidR="00B857D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9CEA889" w14:textId="5830A366" w:rsidR="009A1786" w:rsidRPr="00787521" w:rsidRDefault="009A1786" w:rsidP="009A1786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691,395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8245ED2" w14:textId="1F4BDFC2" w:rsidR="009A1786" w:rsidRPr="00787521" w:rsidRDefault="009A1786" w:rsidP="009A1786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1,642,28</w:t>
            </w:r>
            <w:r w:rsidR="00B857D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5669F8" w14:textId="582321D5" w:rsidR="009A1786" w:rsidRPr="00787521" w:rsidRDefault="009A1786" w:rsidP="009A1786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2C141B" w14:textId="237E0307" w:rsidR="009A1786" w:rsidRPr="00787521" w:rsidRDefault="009A1786" w:rsidP="009A1786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0C0E73" w14:textId="3B226FA3" w:rsidR="009A1786" w:rsidRPr="00787521" w:rsidRDefault="002018AC" w:rsidP="002018AC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9A1786"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2,473,79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325ED" w14:textId="7A6FA301" w:rsidR="009A1786" w:rsidRPr="00787521" w:rsidRDefault="00B857D5" w:rsidP="009A1786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3,672,528</w:t>
            </w:r>
          </w:p>
        </w:tc>
      </w:tr>
      <w:tr w:rsidR="009A1786" w:rsidRPr="005049A6" w14:paraId="54245CE3" w14:textId="77777777" w:rsidTr="002018AC">
        <w:trPr>
          <w:trHeight w:val="269"/>
        </w:trPr>
        <w:tc>
          <w:tcPr>
            <w:tcW w:w="2210" w:type="dxa"/>
            <w:tcBorders>
              <w:right w:val="nil"/>
            </w:tcBorders>
          </w:tcPr>
          <w:p w14:paraId="3F90023D" w14:textId="77777777" w:rsidR="009A1786" w:rsidRPr="005049A6" w:rsidRDefault="009A1786" w:rsidP="009A1786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รายได้จากการขายและบริการ</w:t>
            </w: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  </w:t>
            </w: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2B647" w14:textId="742F1A08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18,989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D078CA5" w14:textId="3D9ACED7" w:rsidR="009A1786" w:rsidRPr="00787521" w:rsidRDefault="005A7F50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25,208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AB8163" w14:textId="216156F6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8,355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F8F9F16" w14:textId="62D44DC4" w:rsidR="009A1786" w:rsidRPr="00787521" w:rsidRDefault="00B24263" w:rsidP="009A1786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15,68</w:t>
            </w:r>
            <w:r w:rsidR="00B857D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6ECF4" w14:textId="5E071407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(27,344)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4D1DF0" w14:textId="07F14FD3" w:rsidR="009A1786" w:rsidRPr="00787521" w:rsidRDefault="00B24263" w:rsidP="009A1786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(4</w:t>
            </w:r>
            <w:r w:rsidR="00B857D5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2018A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="00201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A1786"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825D19" w14:textId="63681E99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A6AE9" w14:textId="27847329" w:rsidR="009A1786" w:rsidRPr="00787521" w:rsidRDefault="00B24263" w:rsidP="009A1786">
            <w:pPr>
              <w:pBdr>
                <w:bottom w:val="single" w:sz="4" w:space="1" w:color="auto"/>
              </w:pBdr>
              <w:tabs>
                <w:tab w:val="left" w:pos="0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A1786" w:rsidRPr="005049A6" w14:paraId="10199CD7" w14:textId="77777777" w:rsidTr="002018AC">
        <w:trPr>
          <w:trHeight w:val="257"/>
        </w:trPr>
        <w:tc>
          <w:tcPr>
            <w:tcW w:w="2210" w:type="dxa"/>
            <w:tcBorders>
              <w:right w:val="nil"/>
            </w:tcBorders>
          </w:tcPr>
          <w:p w14:paraId="120C4E0E" w14:textId="77777777" w:rsidR="009A1786" w:rsidRPr="005049A6" w:rsidRDefault="009A1786" w:rsidP="009A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1D8A" w14:textId="651C853D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1,801,389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44928A7" w14:textId="496BAF99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2,055,45</w:t>
            </w:r>
            <w:r w:rsidR="00B857D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A94956" w14:textId="0D2D0BA8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699,750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A6F4AB2" w14:textId="67BB03C4" w:rsidR="009A1786" w:rsidRPr="00787521" w:rsidRDefault="00B24263" w:rsidP="009A1786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1,657,970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91826D" w14:textId="6520E5B8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(27,344)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581CA" w14:textId="06721557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(40,895)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0F553" w14:textId="61A96A25" w:rsidR="009A1786" w:rsidRPr="00787521" w:rsidRDefault="009A1786" w:rsidP="009A178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2,473,795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07446" w14:textId="033884C3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3,672,528</w:t>
            </w:r>
          </w:p>
        </w:tc>
      </w:tr>
      <w:tr w:rsidR="009A1786" w:rsidRPr="005049A6" w14:paraId="2739E4CD" w14:textId="77777777" w:rsidTr="002018AC">
        <w:trPr>
          <w:trHeight w:val="257"/>
        </w:trPr>
        <w:tc>
          <w:tcPr>
            <w:tcW w:w="2210" w:type="dxa"/>
            <w:tcBorders>
              <w:right w:val="nil"/>
            </w:tcBorders>
            <w:vAlign w:val="bottom"/>
          </w:tcPr>
          <w:p w14:paraId="41A29DE0" w14:textId="77777777" w:rsidR="009A1786" w:rsidRPr="005049A6" w:rsidRDefault="009A1786" w:rsidP="00F23CF7">
            <w:pPr>
              <w:spacing w:line="240" w:lineRule="auto"/>
              <w:ind w:left="155" w:right="-144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5049A6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ขาดทุน) ขั้นต้นตามส่วนงาน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F75F1" w14:textId="2A49EAA8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624,148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8AC50AE" w14:textId="77D5A562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748,404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59FEA8B" w14:textId="5A36999C" w:rsidR="009A1786" w:rsidRPr="00787521" w:rsidRDefault="009A1786" w:rsidP="009A178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(178,013)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F5AD58" w14:textId="24BE0EFC" w:rsidR="009A1786" w:rsidRPr="00787521" w:rsidRDefault="009A1786" w:rsidP="009A178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(54,232)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07AA17" w14:textId="2A51A633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(709)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14F2C7" w14:textId="56DEAFD9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(942)</w:t>
            </w: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31B26C2C" w14:textId="380CF0D9" w:rsidR="009A1786" w:rsidRPr="00787521" w:rsidRDefault="009A1786" w:rsidP="009A1786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445,426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vAlign w:val="bottom"/>
          </w:tcPr>
          <w:p w14:paraId="24ECB073" w14:textId="54B7BC1F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693,230</w:t>
            </w:r>
          </w:p>
        </w:tc>
      </w:tr>
      <w:tr w:rsidR="009A1786" w:rsidRPr="005049A6" w14:paraId="0E6ACE3F" w14:textId="77777777" w:rsidTr="002018AC">
        <w:trPr>
          <w:trHeight w:val="233"/>
        </w:trPr>
        <w:tc>
          <w:tcPr>
            <w:tcW w:w="2210" w:type="dxa"/>
            <w:tcBorders>
              <w:right w:val="nil"/>
            </w:tcBorders>
          </w:tcPr>
          <w:p w14:paraId="730B48B6" w14:textId="77777777" w:rsidR="009A1786" w:rsidRPr="005049A6" w:rsidRDefault="009A1786" w:rsidP="009A178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รายได้</w:t>
            </w: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16FD2" w14:textId="77777777" w:rsidR="009A1786" w:rsidRPr="00787521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35B8EF3" w14:textId="77777777" w:rsidR="009A1786" w:rsidRPr="00787521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A87DAF0" w14:textId="77777777" w:rsidR="009A1786" w:rsidRPr="00787521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8E72126" w14:textId="77777777" w:rsidR="009A1786" w:rsidRPr="00787521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5EF814C" w14:textId="77777777" w:rsidR="009A1786" w:rsidRPr="00787521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040404A" w14:textId="77777777" w:rsidR="009A1786" w:rsidRPr="00787521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EF1E24" w14:textId="03CE9E9C" w:rsidR="009A1786" w:rsidRPr="00787521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1,044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641AF4" w14:textId="1874ADE4" w:rsidR="009A1786" w:rsidRPr="00787521" w:rsidRDefault="009A1786" w:rsidP="009A1786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1,896</w:t>
            </w:r>
          </w:p>
        </w:tc>
      </w:tr>
      <w:tr w:rsidR="009A1786" w:rsidRPr="005049A6" w14:paraId="73AC6B1E" w14:textId="77777777" w:rsidTr="002018AC">
        <w:trPr>
          <w:trHeight w:val="233"/>
        </w:trPr>
        <w:tc>
          <w:tcPr>
            <w:tcW w:w="2210" w:type="dxa"/>
            <w:tcBorders>
              <w:right w:val="nil"/>
            </w:tcBorders>
          </w:tcPr>
          <w:p w14:paraId="327704EE" w14:textId="77777777" w:rsidR="009A1786" w:rsidRPr="005049A6" w:rsidRDefault="009A1786" w:rsidP="009A1786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2"/>
                <w:szCs w:val="22"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E13A" w14:textId="77777777" w:rsidR="009A1786" w:rsidRPr="00787521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5411B7B" w14:textId="77777777" w:rsidR="009A1786" w:rsidRPr="00787521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C7F402" w14:textId="77777777" w:rsidR="009A1786" w:rsidRPr="00787521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AE8BEA8" w14:textId="77777777" w:rsidR="009A1786" w:rsidRPr="00787521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DE6E2EA" w14:textId="77777777" w:rsidR="009A1786" w:rsidRPr="00787521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D9BE11B" w14:textId="77777777" w:rsidR="009A1786" w:rsidRPr="00787521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17A832" w14:textId="63273466" w:rsidR="009A1786" w:rsidRPr="00787521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(170,330)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9C4268" w14:textId="3ACA17E7" w:rsidR="009A1786" w:rsidRPr="00787521" w:rsidRDefault="009A1786" w:rsidP="009A1786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(183,878)</w:t>
            </w:r>
          </w:p>
        </w:tc>
      </w:tr>
      <w:tr w:rsidR="009A1786" w:rsidRPr="005049A6" w14:paraId="0CEACA15" w14:textId="77777777" w:rsidTr="002018AC">
        <w:trPr>
          <w:trHeight w:val="257"/>
        </w:trPr>
        <w:tc>
          <w:tcPr>
            <w:tcW w:w="2210" w:type="dxa"/>
            <w:tcBorders>
              <w:right w:val="nil"/>
            </w:tcBorders>
          </w:tcPr>
          <w:p w14:paraId="389647D9" w14:textId="5B08A508" w:rsidR="009A1786" w:rsidRPr="005049A6" w:rsidRDefault="009A1786" w:rsidP="009A178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ค่าเสื่อมราคาและค่าต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ัด</w:t>
            </w: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จ</w:t>
            </w:r>
            <w:r w:rsidRPr="005049A6">
              <w:rPr>
                <w:rFonts w:ascii="Browallia New" w:hAnsi="Browallia New" w:cs="Browallia New" w:hint="cs"/>
                <w:sz w:val="22"/>
                <w:szCs w:val="22"/>
                <w:cs/>
              </w:rPr>
              <w:t>ำหน่</w:t>
            </w: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าย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F23AC" w14:textId="77777777" w:rsidR="009A1786" w:rsidRPr="00787521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F188781" w14:textId="77777777" w:rsidR="009A1786" w:rsidRPr="00787521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B1329D1" w14:textId="77777777" w:rsidR="009A1786" w:rsidRPr="00787521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9381B7A" w14:textId="77777777" w:rsidR="009A1786" w:rsidRPr="00787521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8830E62" w14:textId="77777777" w:rsidR="009A1786" w:rsidRPr="00787521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6CB9121" w14:textId="77777777" w:rsidR="009A1786" w:rsidRPr="00787521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vAlign w:val="bottom"/>
          </w:tcPr>
          <w:p w14:paraId="0A8B7C6D" w14:textId="7603DCA5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(226,095)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431287B" w14:textId="367ADAEA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224,696</w:t>
            </w:r>
          </w:p>
        </w:tc>
      </w:tr>
      <w:tr w:rsidR="009A1786" w:rsidRPr="00F23CF7" w14:paraId="715B9D93" w14:textId="77777777" w:rsidTr="002018AC">
        <w:trPr>
          <w:trHeight w:val="233"/>
        </w:trPr>
        <w:tc>
          <w:tcPr>
            <w:tcW w:w="2210" w:type="dxa"/>
            <w:tcBorders>
              <w:top w:val="nil"/>
              <w:right w:val="nil"/>
            </w:tcBorders>
          </w:tcPr>
          <w:p w14:paraId="2657417A" w14:textId="77777777" w:rsidR="009A1786" w:rsidRPr="00F23CF7" w:rsidRDefault="009A1786" w:rsidP="009A178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7A17C" w14:textId="77777777" w:rsidR="009A1786" w:rsidRPr="00F23CF7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47B0CC8" w14:textId="77777777" w:rsidR="009A1786" w:rsidRPr="00F23CF7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A61C83" w14:textId="77777777" w:rsidR="009A1786" w:rsidRPr="00F23CF7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0AED9" w14:textId="77777777" w:rsidR="009A1786" w:rsidRPr="00F23CF7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08BD4" w14:textId="77777777" w:rsidR="009A1786" w:rsidRPr="00F23CF7" w:rsidRDefault="009A1786" w:rsidP="009A1786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12B6A" w14:textId="77777777" w:rsidR="009A1786" w:rsidRPr="00F23CF7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vAlign w:val="bottom"/>
          </w:tcPr>
          <w:p w14:paraId="444B74D3" w14:textId="77777777" w:rsidR="009A1786" w:rsidRPr="00F23CF7" w:rsidRDefault="009A1786" w:rsidP="009A1786">
            <w:pPr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1DCD8B09" w14:textId="77777777" w:rsidR="009A1786" w:rsidRPr="00F23CF7" w:rsidRDefault="009A1786" w:rsidP="009A1786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9A1786" w:rsidRPr="005049A6" w14:paraId="2B2428F3" w14:textId="77777777" w:rsidTr="00F23CF7">
        <w:trPr>
          <w:trHeight w:val="269"/>
        </w:trPr>
        <w:tc>
          <w:tcPr>
            <w:tcW w:w="2210" w:type="dxa"/>
            <w:tcBorders>
              <w:bottom w:val="nil"/>
              <w:right w:val="nil"/>
            </w:tcBorders>
          </w:tcPr>
          <w:p w14:paraId="62B91147" w14:textId="7CAE63E2" w:rsidR="009A1786" w:rsidRPr="005049A6" w:rsidRDefault="009A1786" w:rsidP="009A178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ขาดทุน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) </w:t>
            </w:r>
            <w:r w:rsidRPr="005049A6">
              <w:rPr>
                <w:rFonts w:ascii="Browallia New" w:hAnsi="Browallia New" w:cs="Browallia New"/>
                <w:sz w:val="22"/>
                <w:szCs w:val="22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8BAD0" w14:textId="259F9E2C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(1,208,915)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583BE97" w14:textId="68BFADA3" w:rsidR="009A1786" w:rsidRPr="00787521" w:rsidRDefault="002018AC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(241,506)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33789A" w14:textId="4ED17B39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(2,919,529)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3A68C4D" w14:textId="22F29317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(1,157,603)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15671" w14:textId="2E4A93BA" w:rsidR="009A1786" w:rsidRPr="00787521" w:rsidRDefault="002018AC" w:rsidP="009A1786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1,755,761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DF92E" w14:textId="2D196A30" w:rsidR="009A1786" w:rsidRPr="00787521" w:rsidRDefault="002018AC" w:rsidP="009A1786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122,324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D222A" w14:textId="2BDDDBA3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01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2,372,683</w:t>
            </w: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497E6" w14:textId="7B530248" w:rsidR="009A1786" w:rsidRPr="00787521" w:rsidRDefault="009A1786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01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1,276,785</w:t>
            </w: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A1786" w:rsidRPr="00F23CF7" w14:paraId="685E40D9" w14:textId="77777777" w:rsidTr="00F23CF7">
        <w:trPr>
          <w:trHeight w:val="269"/>
        </w:trPr>
        <w:tc>
          <w:tcPr>
            <w:tcW w:w="2210" w:type="dxa"/>
            <w:tcBorders>
              <w:bottom w:val="nil"/>
              <w:right w:val="nil"/>
            </w:tcBorders>
          </w:tcPr>
          <w:p w14:paraId="2543B650" w14:textId="77777777" w:rsidR="009A1786" w:rsidRPr="00F23CF7" w:rsidRDefault="009A1786" w:rsidP="009A178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F235" w14:textId="77777777" w:rsidR="009A1786" w:rsidRPr="00F23CF7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C19983F" w14:textId="77777777" w:rsidR="009A1786" w:rsidRPr="00F23CF7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F27D2E" w14:textId="77777777" w:rsidR="009A1786" w:rsidRPr="00F23CF7" w:rsidRDefault="009A1786" w:rsidP="009A1786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DB934D0" w14:textId="77777777" w:rsidR="009A1786" w:rsidRPr="00F23CF7" w:rsidRDefault="009A1786" w:rsidP="009A1786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BE701" w14:textId="77777777" w:rsidR="009A1786" w:rsidRPr="00F23CF7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9EA3A" w14:textId="77777777" w:rsidR="009A1786" w:rsidRPr="00F23CF7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AB9D3E" w14:textId="77777777" w:rsidR="009A1786" w:rsidRPr="00F23CF7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BC3C32" w14:textId="77777777" w:rsidR="009A1786" w:rsidRPr="00F23CF7" w:rsidRDefault="009A1786" w:rsidP="009A178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9A1786" w:rsidRPr="005049A6" w14:paraId="07DEB459" w14:textId="77777777" w:rsidTr="00F23CF7">
        <w:trPr>
          <w:trHeight w:val="269"/>
        </w:trPr>
        <w:tc>
          <w:tcPr>
            <w:tcW w:w="2210" w:type="dxa"/>
            <w:tcBorders>
              <w:top w:val="nil"/>
              <w:right w:val="nil"/>
            </w:tcBorders>
          </w:tcPr>
          <w:p w14:paraId="02EABA40" w14:textId="77777777" w:rsidR="009A1786" w:rsidRPr="00106F23" w:rsidRDefault="009A1786" w:rsidP="009A178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6F23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7CE92" w14:textId="7D699D99" w:rsidR="009A1786" w:rsidRPr="00787521" w:rsidRDefault="009A1786" w:rsidP="009A178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2,641,011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1ABC55B1" w14:textId="5EB1808F" w:rsidR="009A1786" w:rsidRPr="00787521" w:rsidRDefault="009A1786" w:rsidP="009A178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4,025,279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6301693" w14:textId="5A9DCA69" w:rsidR="009A1786" w:rsidRPr="00787521" w:rsidRDefault="009A1786" w:rsidP="009A1786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2,289,718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3DDEEF34" w14:textId="0D8D06A7" w:rsidR="009A1786" w:rsidRPr="00787521" w:rsidRDefault="009A1786" w:rsidP="009A1786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5,211,028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B63A6" w14:textId="0326534E" w:rsidR="009A1786" w:rsidRPr="00787521" w:rsidRDefault="00B857D5" w:rsidP="009A178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(1,045,100)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AB543" w14:textId="17189600" w:rsidR="009A1786" w:rsidRPr="00787521" w:rsidRDefault="00B857D5" w:rsidP="009A178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A1786"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2,488,307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8C300" w14:textId="6354C254" w:rsidR="009A1786" w:rsidRPr="00787521" w:rsidRDefault="00B857D5" w:rsidP="009A178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3,885,629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DB3FD" w14:textId="525DE5CB" w:rsidR="009A1786" w:rsidRPr="00787521" w:rsidRDefault="009A1786" w:rsidP="009A178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6,748,000</w:t>
            </w:r>
          </w:p>
        </w:tc>
      </w:tr>
      <w:tr w:rsidR="009A1786" w:rsidRPr="005049A6" w14:paraId="6A7FBEBF" w14:textId="77777777" w:rsidTr="002018AC">
        <w:trPr>
          <w:trHeight w:val="269"/>
        </w:trPr>
        <w:tc>
          <w:tcPr>
            <w:tcW w:w="2210" w:type="dxa"/>
            <w:tcBorders>
              <w:bottom w:val="nil"/>
              <w:right w:val="nil"/>
            </w:tcBorders>
          </w:tcPr>
          <w:p w14:paraId="05B98018" w14:textId="77777777" w:rsidR="009A1786" w:rsidRPr="00106F23" w:rsidRDefault="009A1786" w:rsidP="009A1786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06F23">
              <w:rPr>
                <w:rFonts w:ascii="Browallia New" w:hAnsi="Browallia New" w:cs="Browallia New" w:hint="cs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3D051" w14:textId="774575AF" w:rsidR="009A1786" w:rsidRPr="00787521" w:rsidRDefault="009A1786" w:rsidP="009A178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2,176,339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E0B84B9" w14:textId="0088701D" w:rsidR="009A1786" w:rsidRPr="00787521" w:rsidRDefault="009A1786" w:rsidP="009A178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2,604,538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EF8A1F" w14:textId="0D41B9D7" w:rsidR="009A1786" w:rsidRPr="00787521" w:rsidRDefault="009A1786" w:rsidP="009A1786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2,919,200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29283BB" w14:textId="1D826EE7" w:rsidR="009A1786" w:rsidRPr="00787521" w:rsidRDefault="009A1786" w:rsidP="009A1786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2,930,267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466D1" w14:textId="43C4977A" w:rsidR="009A1786" w:rsidRPr="00787521" w:rsidRDefault="00B857D5" w:rsidP="009A178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01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1,114,347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91726" w14:textId="7CFFBA9E" w:rsidR="009A1786" w:rsidRPr="00787521" w:rsidRDefault="009A1786" w:rsidP="009A178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(774,941)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9E1A0" w14:textId="33BF78C0" w:rsidR="009A1786" w:rsidRPr="00787521" w:rsidRDefault="00B857D5" w:rsidP="009A178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3,981,192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18246" w14:textId="7F7C29E4" w:rsidR="009A1786" w:rsidRPr="00787521" w:rsidRDefault="009A1786" w:rsidP="009A1786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87521">
              <w:rPr>
                <w:rFonts w:ascii="Browallia New" w:hAnsi="Browallia New" w:cs="Browallia New"/>
                <w:sz w:val="22"/>
                <w:szCs w:val="22"/>
                <w:lang w:val="en-GB"/>
              </w:rPr>
              <w:t>4,759,864</w:t>
            </w:r>
          </w:p>
        </w:tc>
      </w:tr>
    </w:tbl>
    <w:p w14:paraId="7A59B738" w14:textId="722CF252" w:rsidR="00645126" w:rsidRPr="00B9427B" w:rsidRDefault="00645126" w:rsidP="006451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9427B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ลูกค้ารายใหญ่</w:t>
      </w:r>
    </w:p>
    <w:p w14:paraId="22ECEDAB" w14:textId="493ADA40" w:rsidR="007263DA" w:rsidRPr="009C48FE" w:rsidRDefault="00645126" w:rsidP="009C48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63202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Pr="00A63202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A63202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A63202">
        <w:rPr>
          <w:rFonts w:ascii="Browallia New" w:hAnsi="Browallia New" w:cs="Browallia New"/>
          <w:sz w:val="28"/>
          <w:szCs w:val="28"/>
          <w:lang w:val="en-GB"/>
        </w:rPr>
        <w:t>25</w:t>
      </w:r>
      <w:r w:rsidR="00860507">
        <w:rPr>
          <w:rFonts w:ascii="Browallia New" w:hAnsi="Browallia New" w:cs="Browallia New"/>
          <w:sz w:val="28"/>
          <w:szCs w:val="28"/>
          <w:lang w:val="en-GB"/>
        </w:rPr>
        <w:t>60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>
        <w:rPr>
          <w:rFonts w:ascii="Browallia New" w:hAnsi="Browallia New" w:cs="Browallia New"/>
          <w:sz w:val="28"/>
          <w:szCs w:val="28"/>
          <w:lang w:val="en-GB"/>
        </w:rPr>
        <w:t>25</w:t>
      </w:r>
      <w:r w:rsidR="00860507">
        <w:rPr>
          <w:rFonts w:ascii="Browallia New" w:hAnsi="Browallia New" w:cs="Browallia New"/>
          <w:sz w:val="28"/>
          <w:szCs w:val="28"/>
          <w:lang w:val="en-GB"/>
        </w:rPr>
        <w:t>59</w:t>
      </w:r>
      <w:r w:rsidRPr="00A6320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6320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A63202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A63202">
        <w:rPr>
          <w:rFonts w:ascii="Browallia New" w:hAnsi="Browallia New" w:cs="Browallia New"/>
          <w:sz w:val="28"/>
          <w:szCs w:val="28"/>
          <w:cs/>
        </w:rPr>
        <w:t>รายได้จากการจำหน่ายเครื่องมือและอุปกรณ์เครื่องมือการแพทย์</w:t>
      </w:r>
      <w:r w:rsidRPr="00A63202">
        <w:rPr>
          <w:rFonts w:ascii="Browallia New" w:hAnsi="Browallia New" w:cs="Browallia New" w:hint="cs"/>
          <w:sz w:val="28"/>
          <w:szCs w:val="28"/>
          <w:cs/>
        </w:rPr>
        <w:t>จากลูกค้าราย</w:t>
      </w:r>
      <w:r w:rsidRPr="00E622C9">
        <w:rPr>
          <w:rFonts w:ascii="Browallia New" w:hAnsi="Browallia New" w:cs="Browallia New" w:hint="cs"/>
          <w:sz w:val="28"/>
          <w:szCs w:val="28"/>
          <w:cs/>
        </w:rPr>
        <w:t>ใหญ่</w:t>
      </w:r>
      <w:r w:rsidRPr="00E622C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D7BFE">
        <w:rPr>
          <w:rFonts w:ascii="Browallia New" w:hAnsi="Browallia New" w:cs="Browallia New" w:hint="cs"/>
          <w:sz w:val="28"/>
          <w:szCs w:val="28"/>
          <w:cs/>
          <w:lang w:val="en-GB"/>
        </w:rPr>
        <w:t>จำนวน</w:t>
      </w:r>
      <w:r w:rsidRPr="000D7BF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E712F" w:rsidRPr="000D7BFE">
        <w:rPr>
          <w:rFonts w:ascii="Browallia New" w:hAnsi="Browallia New" w:cs="Browallia New"/>
          <w:sz w:val="28"/>
          <w:szCs w:val="28"/>
        </w:rPr>
        <w:t>1,138</w:t>
      </w:r>
      <w:r w:rsidRPr="000D7BFE">
        <w:rPr>
          <w:rFonts w:ascii="Browallia New" w:hAnsi="Browallia New" w:cs="Browallia New"/>
          <w:sz w:val="28"/>
          <w:szCs w:val="28"/>
        </w:rPr>
        <w:t xml:space="preserve"> </w:t>
      </w:r>
      <w:r w:rsidRPr="000D7BFE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0D7B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D7BF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860507" w:rsidRPr="000D7BFE">
        <w:rPr>
          <w:rFonts w:ascii="Browallia New" w:hAnsi="Browallia New" w:cs="Browallia New"/>
          <w:sz w:val="28"/>
          <w:szCs w:val="28"/>
        </w:rPr>
        <w:t xml:space="preserve">1,430 </w:t>
      </w:r>
      <w:r w:rsidRPr="000D7BFE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Pr="000D7BF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D7BFE">
        <w:rPr>
          <w:rFonts w:ascii="Browallia New" w:hAnsi="Browallia New" w:cs="Browallia New" w:hint="cs"/>
          <w:sz w:val="28"/>
          <w:szCs w:val="28"/>
          <w:cs/>
          <w:lang w:val="en-GB"/>
        </w:rPr>
        <w:t>ตามลำดับ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57ADBE36" w14:textId="77777777" w:rsidR="007263DA" w:rsidRDefault="007263DA" w:rsidP="004E3D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4BA53B0B" w14:textId="77777777" w:rsidR="00645126" w:rsidRPr="00C04DF6" w:rsidRDefault="00645126" w:rsidP="0064512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เครื่องมือทางการเงิน</w:t>
      </w:r>
    </w:p>
    <w:p w14:paraId="1CD6E83E" w14:textId="77777777" w:rsidR="00645126" w:rsidRPr="006F34EE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0"/>
          <w:szCs w:val="20"/>
        </w:rPr>
      </w:pPr>
    </w:p>
    <w:p w14:paraId="7B9864CB" w14:textId="77777777" w:rsidR="00645126" w:rsidRPr="00C04DF6" w:rsidRDefault="00645126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205FAA85" w14:textId="77777777" w:rsidR="00645126" w:rsidRPr="00C04DF6" w:rsidRDefault="00645126" w:rsidP="006451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บริษัทและบริษัทย่อยไม่มีการออก หรือถือเครื่องมือทางการเงินที่เป็นตราสารอนุพันธ์ เพื่อการเก็งกำไรหรือการค้า</w:t>
      </w:r>
    </w:p>
    <w:p w14:paraId="683FDDA4" w14:textId="77777777" w:rsidR="007263DA" w:rsidRPr="006F34EE" w:rsidRDefault="007263DA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u w:val="single"/>
        </w:rPr>
      </w:pPr>
    </w:p>
    <w:p w14:paraId="345E3CCF" w14:textId="77777777" w:rsidR="00645126" w:rsidRPr="00C04DF6" w:rsidRDefault="00645126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ความเสี่ยงด้านสภาพคล่อง</w:t>
      </w:r>
    </w:p>
    <w:p w14:paraId="1E4FA340" w14:textId="32E3C95D" w:rsidR="00645126" w:rsidRDefault="00645126" w:rsidP="006451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69506354" w14:textId="60FB940B" w:rsidR="006F34EE" w:rsidRPr="006F34EE" w:rsidRDefault="006F34EE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u w:val="single"/>
        </w:rPr>
      </w:pPr>
    </w:p>
    <w:p w14:paraId="75833518" w14:textId="77777777" w:rsidR="00645126" w:rsidRPr="00C04DF6" w:rsidRDefault="00645126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F8498F4" w14:textId="4159208C" w:rsidR="00EE4AC3" w:rsidRDefault="00645126" w:rsidP="00EE4AC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บริษัทและบริษัทย่อยไม่มีการกระจุกตัวของลูกหนี้ที่เป็นสาระสำคัญ เนื่องจากบริษัทและบริษัทย่อยมีลูกค้าเป็นจำนวนมากและบริษัทและบริษัทย่อยมีนโยบายที่ดีในการควบคุมการให้สินเชื่อแก่ลูกหนี้ </w:t>
      </w:r>
      <w:r w:rsidRPr="00C04DF6">
        <w:rPr>
          <w:rFonts w:ascii="Browallia New" w:hAnsi="Browallia New" w:cs="Browallia New"/>
          <w:color w:val="000000"/>
          <w:sz w:val="28"/>
          <w:szCs w:val="28"/>
          <w:cs/>
        </w:rPr>
        <w:t>อย่างไรก็ตาม</w:t>
      </w:r>
      <w:r w:rsidR="009921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04DF6">
        <w:rPr>
          <w:rFonts w:ascii="Browallia New" w:hAnsi="Browallia New" w:cs="Browallia New"/>
          <w:color w:val="000000"/>
          <w:sz w:val="28"/>
          <w:szCs w:val="28"/>
          <w:cs/>
        </w:rPr>
        <w:t>หากมีลูกหนี้ที่บริษัท</w:t>
      </w:r>
      <w:r w:rsidRPr="00C04DF6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Pr="00C04DF6">
        <w:rPr>
          <w:rFonts w:ascii="Browallia New" w:hAnsi="Browallia New" w:cs="Browallia New"/>
          <w:color w:val="000000"/>
          <w:sz w:val="28"/>
          <w:szCs w:val="28"/>
          <w:cs/>
        </w:rPr>
        <w:t>คาดว่าอาจจะมีปัญหาด้านการชำระเงินแล้ว ผู้บริหารของกิจการมีนโยบายที่จะบันทึกค่าเผื่อหนี้สงสัยจะสูญให้เพียงพอกับโอกาสที่จะเกิดความสูญเสียดังกล่าว</w:t>
      </w:r>
    </w:p>
    <w:p w14:paraId="13427A8C" w14:textId="77777777" w:rsidR="00F23CF7" w:rsidRDefault="00F23CF7" w:rsidP="00EE4AC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3E42C0C1" w14:textId="1019B82A" w:rsidR="00645126" w:rsidRPr="00EE4AC3" w:rsidRDefault="00645126" w:rsidP="00EE4AC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ความเสี่ยงของอัตราแลกเปลี่ยน</w:t>
      </w:r>
    </w:p>
    <w:p w14:paraId="21E98641" w14:textId="15A04A95" w:rsidR="00645126" w:rsidRPr="009A514C" w:rsidRDefault="00645126" w:rsidP="006451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04DF6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บริษัทได้ป้องกันความเสี่ยงจากอัตราแลกเปลี่ยนบางส่วนแล้ว ตามที่เปิดเผยในหมายเหตุ </w:t>
      </w:r>
      <w:r w:rsidR="00E61F3D">
        <w:rPr>
          <w:rFonts w:ascii="Browallia New" w:hAnsi="Browallia New" w:cs="Browallia New"/>
          <w:sz w:val="28"/>
          <w:szCs w:val="28"/>
          <w:lang w:val="en-GB"/>
        </w:rPr>
        <w:t>3</w:t>
      </w:r>
      <w:r w:rsidR="00992183">
        <w:rPr>
          <w:rFonts w:ascii="Browallia New" w:hAnsi="Browallia New" w:cs="Browallia New"/>
          <w:sz w:val="28"/>
          <w:szCs w:val="28"/>
          <w:lang w:val="en-GB"/>
        </w:rPr>
        <w:t>6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7B458E10" w14:textId="77777777" w:rsidR="005F0FFD" w:rsidRDefault="005F0FFD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4C398504" w14:textId="35817480" w:rsidR="00645126" w:rsidRDefault="00645126" w:rsidP="00645126">
      <w:pPr>
        <w:tabs>
          <w:tab w:val="left" w:pos="1440"/>
          <w:tab w:val="right" w:pos="7200"/>
          <w:tab w:val="right" w:pos="8540"/>
        </w:tabs>
        <w:spacing w:line="240" w:lineRule="auto"/>
        <w:ind w:left="426" w:right="-7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</w:rPr>
        <w:t>25</w:t>
      </w:r>
      <w:r w:rsidR="00860507">
        <w:rPr>
          <w:rFonts w:ascii="Browallia New" w:hAnsi="Browallia New" w:cs="Browallia New"/>
          <w:sz w:val="28"/>
          <w:szCs w:val="28"/>
        </w:rPr>
        <w:t>60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บริษัทมีหนี้สินที่เป็นเงินตราต่างประเทศดังนี้</w:t>
      </w:r>
    </w:p>
    <w:p w14:paraId="55B0BA2D" w14:textId="77777777" w:rsidR="00645126" w:rsidRDefault="00645126" w:rsidP="00645126">
      <w:pPr>
        <w:tabs>
          <w:tab w:val="left" w:pos="1440"/>
          <w:tab w:val="right" w:pos="7200"/>
          <w:tab w:val="right" w:pos="854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685"/>
        <w:gridCol w:w="1559"/>
        <w:gridCol w:w="284"/>
        <w:gridCol w:w="1559"/>
        <w:gridCol w:w="242"/>
        <w:gridCol w:w="1601"/>
      </w:tblGrid>
      <w:tr w:rsidR="00645126" w:rsidRPr="001D5705" w14:paraId="2C8E5DD8" w14:textId="77777777" w:rsidTr="000D7BFE">
        <w:trPr>
          <w:trHeight w:val="214"/>
        </w:trPr>
        <w:tc>
          <w:tcPr>
            <w:tcW w:w="3685" w:type="dxa"/>
            <w:vAlign w:val="bottom"/>
          </w:tcPr>
          <w:p w14:paraId="77E33460" w14:textId="77777777" w:rsidR="00645126" w:rsidRPr="001D5705" w:rsidRDefault="00645126" w:rsidP="00A355E8">
            <w:pPr>
              <w:spacing w:line="240" w:lineRule="auto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5D3385" w14:textId="77777777" w:rsidR="00645126" w:rsidRPr="001D5705" w:rsidRDefault="00645126" w:rsidP="00A355E8">
            <w:pPr>
              <w:pStyle w:val="Heading4"/>
              <w:framePr w:wrap="around"/>
              <w:spacing w:line="240" w:lineRule="auto"/>
              <w:ind w:left="-108" w:right="-49"/>
              <w:jc w:val="center"/>
              <w:rPr>
                <w:rFonts w:ascii="Browallia New" w:hAnsi="Browallia New" w:cs="Browallia New"/>
                <w:bCs w:val="0"/>
                <w:sz w:val="28"/>
                <w:szCs w:val="28"/>
              </w:rPr>
            </w:pPr>
            <w:r w:rsidRPr="001D5705">
              <w:rPr>
                <w:rFonts w:ascii="Browallia New" w:hAnsi="Browallia New" w:cs="Browallia New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645126" w14:paraId="07316F34" w14:textId="77777777" w:rsidTr="006F34EE">
        <w:trPr>
          <w:trHeight w:val="214"/>
        </w:trPr>
        <w:tc>
          <w:tcPr>
            <w:tcW w:w="3685" w:type="dxa"/>
            <w:vAlign w:val="bottom"/>
          </w:tcPr>
          <w:p w14:paraId="6CB2E9DA" w14:textId="77777777" w:rsidR="00645126" w:rsidRDefault="00645126" w:rsidP="00A355E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C24DDA" w14:textId="4C7ABF8D" w:rsidR="00645126" w:rsidRPr="00FF6716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860507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645126" w14:paraId="540B92DA" w14:textId="77777777" w:rsidTr="006F34EE">
        <w:trPr>
          <w:cantSplit/>
        </w:trPr>
        <w:tc>
          <w:tcPr>
            <w:tcW w:w="3685" w:type="dxa"/>
          </w:tcPr>
          <w:p w14:paraId="0E83CA8D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FE4096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</w:t>
            </w:r>
          </w:p>
          <w:p w14:paraId="6500B1A0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B4022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C83F9A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อัตราแลกเปลี่ยนที่บันทึกบัญชี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CDC52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DD2CC7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จำนวนเงินเทียบเท่าเงินบาท</w:t>
            </w:r>
          </w:p>
        </w:tc>
      </w:tr>
      <w:tr w:rsidR="00645126" w14:paraId="1563A009" w14:textId="77777777" w:rsidTr="006F34EE">
        <w:trPr>
          <w:cantSplit/>
        </w:trPr>
        <w:tc>
          <w:tcPr>
            <w:tcW w:w="3685" w:type="dxa"/>
            <w:hideMark/>
          </w:tcPr>
          <w:p w14:paraId="5B0D96C0" w14:textId="77777777" w:rsidR="00645126" w:rsidRPr="008B40A7" w:rsidRDefault="00645126" w:rsidP="00A355E8">
            <w:pPr>
              <w:pStyle w:val="a8"/>
              <w:tabs>
                <w:tab w:val="left" w:pos="317"/>
              </w:tabs>
              <w:ind w:left="33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8B40A7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8B40A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D309F" w14:textId="77777777" w:rsidR="00645126" w:rsidRPr="008B40A7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191F1AAE" w14:textId="77777777" w:rsidR="00645126" w:rsidRPr="008B40A7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F53A9" w14:textId="77777777" w:rsidR="00645126" w:rsidRPr="008B40A7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53495B0D" w14:textId="77777777" w:rsidR="00645126" w:rsidRPr="008B40A7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6E7B3" w14:textId="77777777" w:rsidR="00645126" w:rsidRPr="008B40A7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7206C" w:rsidRPr="008B40A7" w14:paraId="49A5C53C" w14:textId="77777777" w:rsidTr="00410D24">
        <w:trPr>
          <w:cantSplit/>
        </w:trPr>
        <w:tc>
          <w:tcPr>
            <w:tcW w:w="3685" w:type="dxa"/>
            <w:shd w:val="clear" w:color="auto" w:fill="auto"/>
            <w:hideMark/>
          </w:tcPr>
          <w:p w14:paraId="29FF433A" w14:textId="744F0853" w:rsidR="00F7206C" w:rsidRPr="00410D24" w:rsidRDefault="00F7206C" w:rsidP="00F7206C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bookmarkStart w:id="3" w:name="_Hlk284875292"/>
            <w:r w:rsidRPr="00410D24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559" w:type="dxa"/>
            <w:shd w:val="clear" w:color="auto" w:fill="auto"/>
          </w:tcPr>
          <w:p w14:paraId="40C2C643" w14:textId="071D09AB" w:rsidR="00F7206C" w:rsidRPr="00410D24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10D24">
              <w:rPr>
                <w:rFonts w:ascii="Browallia New" w:hAnsi="Browallia New" w:cs="Browallia New"/>
                <w:sz w:val="28"/>
                <w:szCs w:val="28"/>
                <w:lang w:val="en-US"/>
              </w:rPr>
              <w:t>2,607,401</w:t>
            </w:r>
          </w:p>
        </w:tc>
        <w:tc>
          <w:tcPr>
            <w:tcW w:w="284" w:type="dxa"/>
          </w:tcPr>
          <w:p w14:paraId="0B3CC90B" w14:textId="77777777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F95029" w14:textId="63D322C3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7206C">
              <w:rPr>
                <w:rFonts w:ascii="Browallia New" w:hAnsi="Browallia New" w:cs="Browallia New"/>
                <w:sz w:val="28"/>
                <w:szCs w:val="28"/>
                <w:lang w:val="en-US"/>
              </w:rPr>
              <w:t>32.85</w:t>
            </w:r>
          </w:p>
        </w:tc>
        <w:tc>
          <w:tcPr>
            <w:tcW w:w="242" w:type="dxa"/>
          </w:tcPr>
          <w:p w14:paraId="38851255" w14:textId="77777777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641D0DC2" w14:textId="5A22EA2E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7206C">
              <w:rPr>
                <w:rFonts w:ascii="Browallia New" w:hAnsi="Browallia New" w:cs="Browallia New"/>
                <w:sz w:val="28"/>
                <w:szCs w:val="28"/>
                <w:lang w:val="en-US"/>
              </w:rPr>
              <w:t>85,645,853</w:t>
            </w:r>
          </w:p>
        </w:tc>
      </w:tr>
      <w:tr w:rsidR="00F7206C" w:rsidRPr="008B40A7" w14:paraId="12C154AA" w14:textId="77777777" w:rsidTr="00410D24">
        <w:trPr>
          <w:cantSplit/>
        </w:trPr>
        <w:tc>
          <w:tcPr>
            <w:tcW w:w="3685" w:type="dxa"/>
            <w:shd w:val="clear" w:color="auto" w:fill="auto"/>
            <w:hideMark/>
          </w:tcPr>
          <w:p w14:paraId="778C6F00" w14:textId="5A300C5C" w:rsidR="00F7206C" w:rsidRPr="00410D24" w:rsidRDefault="00F7206C" w:rsidP="00F7206C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410D24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559" w:type="dxa"/>
            <w:shd w:val="clear" w:color="auto" w:fill="auto"/>
          </w:tcPr>
          <w:p w14:paraId="618B5BE4" w14:textId="00E19C15" w:rsidR="00F7206C" w:rsidRPr="00410D24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10D2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1,329,125</w:t>
            </w:r>
          </w:p>
        </w:tc>
        <w:tc>
          <w:tcPr>
            <w:tcW w:w="284" w:type="dxa"/>
          </w:tcPr>
          <w:p w14:paraId="3A5134A3" w14:textId="77777777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5D1FE3" w14:textId="6D21E7F5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7206C">
              <w:rPr>
                <w:rFonts w:ascii="Browallia New" w:hAnsi="Browallia New" w:cs="Browallia New"/>
                <w:sz w:val="28"/>
                <w:szCs w:val="28"/>
                <w:lang w:val="en-US"/>
              </w:rPr>
              <w:t>33.73</w:t>
            </w:r>
          </w:p>
        </w:tc>
        <w:tc>
          <w:tcPr>
            <w:tcW w:w="242" w:type="dxa"/>
          </w:tcPr>
          <w:p w14:paraId="079D3D08" w14:textId="77777777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363B0F28" w14:textId="6A4D0178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7206C">
              <w:rPr>
                <w:rFonts w:ascii="Browallia New" w:hAnsi="Browallia New" w:cs="Browallia New"/>
                <w:sz w:val="28"/>
                <w:szCs w:val="28"/>
                <w:lang w:val="en-US"/>
              </w:rPr>
              <w:t>44,833,637</w:t>
            </w:r>
          </w:p>
        </w:tc>
      </w:tr>
      <w:tr w:rsidR="00F7206C" w:rsidRPr="008B40A7" w14:paraId="4C2B2F68" w14:textId="77777777" w:rsidTr="00410D24">
        <w:trPr>
          <w:cantSplit/>
        </w:trPr>
        <w:tc>
          <w:tcPr>
            <w:tcW w:w="3685" w:type="dxa"/>
            <w:shd w:val="clear" w:color="auto" w:fill="auto"/>
          </w:tcPr>
          <w:p w14:paraId="1DD9BD26" w14:textId="26BC05CC" w:rsidR="00F7206C" w:rsidRPr="00410D24" w:rsidRDefault="00F7206C" w:rsidP="00F7206C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410D24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ยูโร</w:t>
            </w:r>
          </w:p>
        </w:tc>
        <w:tc>
          <w:tcPr>
            <w:tcW w:w="1559" w:type="dxa"/>
            <w:shd w:val="clear" w:color="auto" w:fill="auto"/>
          </w:tcPr>
          <w:p w14:paraId="453A27E8" w14:textId="1ACADF59" w:rsidR="00F7206C" w:rsidRPr="00410D24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10D24">
              <w:rPr>
                <w:rFonts w:ascii="Browallia New" w:hAnsi="Browallia New" w:cs="Browallia New"/>
                <w:sz w:val="28"/>
                <w:szCs w:val="28"/>
                <w:lang w:val="en-US"/>
              </w:rPr>
              <w:t>298,143</w:t>
            </w:r>
          </w:p>
        </w:tc>
        <w:tc>
          <w:tcPr>
            <w:tcW w:w="284" w:type="dxa"/>
          </w:tcPr>
          <w:p w14:paraId="6319C599" w14:textId="77777777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EBE6202" w14:textId="04EE2FD4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7206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            39.39</w:t>
            </w:r>
          </w:p>
        </w:tc>
        <w:tc>
          <w:tcPr>
            <w:tcW w:w="242" w:type="dxa"/>
          </w:tcPr>
          <w:p w14:paraId="18C2E85B" w14:textId="77777777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0858A7D4" w14:textId="5C1AFA76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7206C">
              <w:rPr>
                <w:rFonts w:ascii="Browallia New" w:hAnsi="Browallia New" w:cs="Browallia New"/>
                <w:sz w:val="28"/>
                <w:szCs w:val="28"/>
                <w:lang w:val="en-US"/>
              </w:rPr>
              <w:t>11,744,995</w:t>
            </w:r>
          </w:p>
        </w:tc>
      </w:tr>
      <w:tr w:rsidR="00F7206C" w14:paraId="7876AFB7" w14:textId="77777777" w:rsidTr="00F7206C">
        <w:trPr>
          <w:cantSplit/>
        </w:trPr>
        <w:tc>
          <w:tcPr>
            <w:tcW w:w="3685" w:type="dxa"/>
            <w:shd w:val="clear" w:color="auto" w:fill="auto"/>
          </w:tcPr>
          <w:p w14:paraId="2FC675E2" w14:textId="5AA6B5D5" w:rsidR="00F7206C" w:rsidRPr="00410D24" w:rsidRDefault="00F7206C" w:rsidP="00F7206C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410D24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ดอลลาร์สิงคโปร์</w:t>
            </w:r>
          </w:p>
        </w:tc>
        <w:tc>
          <w:tcPr>
            <w:tcW w:w="1559" w:type="dxa"/>
            <w:shd w:val="clear" w:color="auto" w:fill="auto"/>
          </w:tcPr>
          <w:p w14:paraId="6BA5356B" w14:textId="42E9F87D" w:rsidR="00F7206C" w:rsidRPr="00410D24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10D2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 203,374</w:t>
            </w:r>
          </w:p>
        </w:tc>
        <w:tc>
          <w:tcPr>
            <w:tcW w:w="284" w:type="dxa"/>
          </w:tcPr>
          <w:p w14:paraId="3BFF2D4D" w14:textId="77777777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79BE4F" w14:textId="75566C73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7206C">
              <w:rPr>
                <w:rFonts w:ascii="Browallia New" w:hAnsi="Browallia New" w:cs="Browallia New"/>
                <w:sz w:val="28"/>
                <w:szCs w:val="28"/>
                <w:lang w:val="en-US"/>
              </w:rPr>
              <w:t>24.73</w:t>
            </w:r>
          </w:p>
        </w:tc>
        <w:tc>
          <w:tcPr>
            <w:tcW w:w="242" w:type="dxa"/>
          </w:tcPr>
          <w:p w14:paraId="2486C6A6" w14:textId="77777777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617FA1FF" w14:textId="756C9F95" w:rsidR="00F7206C" w:rsidRPr="00F7206C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7206C">
              <w:rPr>
                <w:rFonts w:ascii="Browallia New" w:hAnsi="Browallia New" w:cs="Browallia New"/>
                <w:sz w:val="28"/>
                <w:szCs w:val="28"/>
                <w:lang w:val="en-US"/>
              </w:rPr>
              <w:t>5,029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F7206C">
              <w:rPr>
                <w:rFonts w:ascii="Browallia New" w:hAnsi="Browallia New" w:cs="Browallia New"/>
                <w:sz w:val="28"/>
                <w:szCs w:val="28"/>
                <w:lang w:val="en-US"/>
              </w:rPr>
              <w:t>314</w:t>
            </w:r>
          </w:p>
        </w:tc>
      </w:tr>
      <w:bookmarkEnd w:id="3"/>
    </w:tbl>
    <w:p w14:paraId="36F064FE" w14:textId="7863FE9C" w:rsidR="007263DA" w:rsidRDefault="007263DA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2F2B97E4" w14:textId="77777777" w:rsidR="00F23CF7" w:rsidRDefault="00F23CF7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26" w:type="dxa"/>
        <w:tblInd w:w="426" w:type="dxa"/>
        <w:tblLook w:val="04A0" w:firstRow="1" w:lastRow="0" w:firstColumn="1" w:lastColumn="0" w:noHBand="0" w:noVBand="1"/>
      </w:tblPr>
      <w:tblGrid>
        <w:gridCol w:w="3685"/>
        <w:gridCol w:w="1559"/>
        <w:gridCol w:w="284"/>
        <w:gridCol w:w="1559"/>
        <w:gridCol w:w="242"/>
        <w:gridCol w:w="1597"/>
      </w:tblGrid>
      <w:tr w:rsidR="00645126" w:rsidRPr="001D5705" w14:paraId="6EB3EAD1" w14:textId="77777777" w:rsidTr="006F34EE">
        <w:trPr>
          <w:trHeight w:val="214"/>
        </w:trPr>
        <w:tc>
          <w:tcPr>
            <w:tcW w:w="3685" w:type="dxa"/>
            <w:vAlign w:val="bottom"/>
          </w:tcPr>
          <w:p w14:paraId="3CB42752" w14:textId="77777777" w:rsidR="00645126" w:rsidRPr="001D5705" w:rsidRDefault="00645126" w:rsidP="00A355E8">
            <w:pPr>
              <w:spacing w:line="240" w:lineRule="auto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52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553A8C" w14:textId="77777777" w:rsidR="00645126" w:rsidRPr="001D5705" w:rsidRDefault="00645126" w:rsidP="00A355E8">
            <w:pPr>
              <w:pStyle w:val="Heading4"/>
              <w:framePr w:wrap="around"/>
              <w:spacing w:line="240" w:lineRule="auto"/>
              <w:ind w:left="-108" w:right="-49"/>
              <w:jc w:val="center"/>
              <w:rPr>
                <w:rFonts w:ascii="Browallia New" w:hAnsi="Browallia New" w:cs="Browallia New"/>
                <w:bCs w:val="0"/>
                <w:sz w:val="28"/>
                <w:szCs w:val="28"/>
              </w:rPr>
            </w:pPr>
            <w:r w:rsidRPr="001D5705">
              <w:rPr>
                <w:rFonts w:ascii="Browallia New" w:hAnsi="Browallia New" w:cs="Browallia New"/>
                <w:bCs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45126" w14:paraId="4ADDB01E" w14:textId="77777777" w:rsidTr="006F34EE">
        <w:trPr>
          <w:trHeight w:val="214"/>
        </w:trPr>
        <w:tc>
          <w:tcPr>
            <w:tcW w:w="3685" w:type="dxa"/>
            <w:vAlign w:val="bottom"/>
          </w:tcPr>
          <w:p w14:paraId="07444B97" w14:textId="77777777" w:rsidR="00645126" w:rsidRDefault="00645126" w:rsidP="00A355E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14967A" w14:textId="4A740D1D" w:rsidR="00645126" w:rsidRPr="00FF6716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860507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645126" w14:paraId="6D2108E3" w14:textId="77777777" w:rsidTr="006F34EE">
        <w:trPr>
          <w:cantSplit/>
        </w:trPr>
        <w:tc>
          <w:tcPr>
            <w:tcW w:w="3685" w:type="dxa"/>
          </w:tcPr>
          <w:p w14:paraId="35BA5B05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2ACC7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</w:t>
            </w:r>
          </w:p>
          <w:p w14:paraId="1DEB1F98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7C0C4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1B0208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อัตราแลกเปลี่ยนที่บันทึกบัญชี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9DD26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15D889" w14:textId="77777777" w:rsidR="00645126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จำนวนเงินเทียบเท่าเงินบาท</w:t>
            </w:r>
          </w:p>
        </w:tc>
      </w:tr>
      <w:tr w:rsidR="00645126" w14:paraId="0394C94E" w14:textId="77777777" w:rsidTr="006F34EE">
        <w:trPr>
          <w:cantSplit/>
        </w:trPr>
        <w:tc>
          <w:tcPr>
            <w:tcW w:w="3685" w:type="dxa"/>
            <w:hideMark/>
          </w:tcPr>
          <w:p w14:paraId="275ED5E4" w14:textId="77777777" w:rsidR="00645126" w:rsidRDefault="00645126" w:rsidP="00A355E8">
            <w:pPr>
              <w:pStyle w:val="a8"/>
              <w:tabs>
                <w:tab w:val="left" w:pos="317"/>
              </w:tabs>
              <w:ind w:left="33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0552E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4B10BF3F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59F57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0D3EA313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2DAE8" w14:textId="77777777" w:rsidR="00645126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7206C" w14:paraId="531ADB9D" w14:textId="77777777" w:rsidTr="006F34EE">
        <w:trPr>
          <w:cantSplit/>
        </w:trPr>
        <w:tc>
          <w:tcPr>
            <w:tcW w:w="3685" w:type="dxa"/>
            <w:hideMark/>
          </w:tcPr>
          <w:p w14:paraId="7DFB72B3" w14:textId="77777777" w:rsidR="00F7206C" w:rsidRDefault="00F7206C" w:rsidP="00F7206C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559" w:type="dxa"/>
          </w:tcPr>
          <w:p w14:paraId="326C342A" w14:textId="30547ABC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2,587,286</w:t>
            </w:r>
          </w:p>
        </w:tc>
        <w:tc>
          <w:tcPr>
            <w:tcW w:w="284" w:type="dxa"/>
          </w:tcPr>
          <w:p w14:paraId="7C1A01E6" w14:textId="77777777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CC7E22C" w14:textId="657F912E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32.85</w:t>
            </w:r>
          </w:p>
        </w:tc>
        <w:tc>
          <w:tcPr>
            <w:tcW w:w="242" w:type="dxa"/>
          </w:tcPr>
          <w:p w14:paraId="6B3C7126" w14:textId="77777777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</w:tcPr>
          <w:p w14:paraId="08CD9D5E" w14:textId="6F66FE7E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  <w:tab w:val="left" w:pos="138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84,985,131</w:t>
            </w:r>
          </w:p>
        </w:tc>
      </w:tr>
      <w:tr w:rsidR="00F7206C" w14:paraId="117BE34E" w14:textId="77777777" w:rsidTr="006F34EE">
        <w:trPr>
          <w:cantSplit/>
        </w:trPr>
        <w:tc>
          <w:tcPr>
            <w:tcW w:w="3685" w:type="dxa"/>
            <w:hideMark/>
          </w:tcPr>
          <w:p w14:paraId="48680647" w14:textId="77777777" w:rsidR="00F7206C" w:rsidRPr="00657CF9" w:rsidRDefault="00F7206C" w:rsidP="00F7206C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559" w:type="dxa"/>
          </w:tcPr>
          <w:p w14:paraId="59C5AF61" w14:textId="33D87BD8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B40A7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1,329,125</w:t>
            </w:r>
          </w:p>
        </w:tc>
        <w:tc>
          <w:tcPr>
            <w:tcW w:w="284" w:type="dxa"/>
          </w:tcPr>
          <w:p w14:paraId="0FE5F10F" w14:textId="77777777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35D979B" w14:textId="7DDFB065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33.73</w:t>
            </w:r>
          </w:p>
        </w:tc>
        <w:tc>
          <w:tcPr>
            <w:tcW w:w="242" w:type="dxa"/>
          </w:tcPr>
          <w:p w14:paraId="388DCFE7" w14:textId="77777777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</w:tcPr>
          <w:p w14:paraId="336DAC68" w14:textId="683EACCE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44,833,637</w:t>
            </w:r>
          </w:p>
        </w:tc>
      </w:tr>
      <w:tr w:rsidR="00F7206C" w14:paraId="418497FC" w14:textId="77777777" w:rsidTr="006F34EE">
        <w:trPr>
          <w:cantSplit/>
        </w:trPr>
        <w:tc>
          <w:tcPr>
            <w:tcW w:w="3685" w:type="dxa"/>
          </w:tcPr>
          <w:p w14:paraId="58CBF2CA" w14:textId="77777777" w:rsidR="00F7206C" w:rsidRDefault="00F7206C" w:rsidP="00F7206C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ยูโร</w:t>
            </w:r>
          </w:p>
        </w:tc>
        <w:tc>
          <w:tcPr>
            <w:tcW w:w="1559" w:type="dxa"/>
          </w:tcPr>
          <w:p w14:paraId="232E05DA" w14:textId="6C891FFD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40A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293,301</w:t>
            </w:r>
          </w:p>
        </w:tc>
        <w:tc>
          <w:tcPr>
            <w:tcW w:w="284" w:type="dxa"/>
          </w:tcPr>
          <w:p w14:paraId="37A34733" w14:textId="77777777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DEF428D" w14:textId="1BDC111F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40A7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39.39</w:t>
            </w:r>
          </w:p>
        </w:tc>
        <w:tc>
          <w:tcPr>
            <w:tcW w:w="242" w:type="dxa"/>
          </w:tcPr>
          <w:p w14:paraId="2ED8D897" w14:textId="77777777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</w:tcPr>
          <w:p w14:paraId="4FF9E9A1" w14:textId="0B918D30" w:rsidR="00F7206C" w:rsidRPr="008B40A7" w:rsidRDefault="00F7206C" w:rsidP="00F7206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11,554,230</w:t>
            </w:r>
          </w:p>
        </w:tc>
      </w:tr>
    </w:tbl>
    <w:p w14:paraId="5F07AB1B" w14:textId="77777777" w:rsidR="007263DA" w:rsidRPr="00C04DF6" w:rsidRDefault="007263DA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 New" w:hAnsi="Browallia New" w:cs="Browallia New"/>
          <w:sz w:val="28"/>
          <w:szCs w:val="28"/>
          <w:u w:val="single"/>
        </w:rPr>
      </w:pPr>
    </w:p>
    <w:p w14:paraId="7D4E208A" w14:textId="77777777" w:rsidR="00645126" w:rsidRPr="00FB7D78" w:rsidRDefault="00645126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450" w:right="-2"/>
        <w:rPr>
          <w:rFonts w:ascii="Browallia New" w:hAnsi="Browallia New" w:cs="Browallia New"/>
          <w:sz w:val="28"/>
          <w:szCs w:val="28"/>
          <w:u w:val="single"/>
          <w:cs/>
        </w:rPr>
      </w:pPr>
      <w:r w:rsidRPr="00FB7D78">
        <w:rPr>
          <w:rFonts w:ascii="Browallia New" w:hAnsi="Browallia New" w:cs="Browallia New"/>
          <w:sz w:val="28"/>
          <w:szCs w:val="28"/>
          <w:u w:val="single"/>
          <w:cs/>
        </w:rPr>
        <w:t>ความเสี่ยงของอัตราดอกเบี้ย</w:t>
      </w:r>
    </w:p>
    <w:p w14:paraId="3943445F" w14:textId="77777777" w:rsidR="00645126" w:rsidRPr="00FB7D78" w:rsidRDefault="00645126" w:rsidP="00645126">
      <w:pPr>
        <w:tabs>
          <w:tab w:val="clear" w:pos="227"/>
          <w:tab w:val="clear" w:pos="454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FB7D78">
        <w:rPr>
          <w:rFonts w:ascii="Browallia New" w:hAnsi="Browallia New" w:cs="Browallia New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ซึ่งส่งผลกระทบต่อกระแสเงินสดของบริษัทและบริษัทย่อย เนื่องจากเงินกู้ยืมส่วนใหญ่มีอัตราดอกเบี้ยแบบลอยตัว บริษัทและบริษัทย่อยมีความเสี่ยงด้านอัตราดอกเบี้ยของกระแสเงินสดที่เกิดจากเงินกู้ยืม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64A2BC43" w14:textId="77777777" w:rsidR="00645126" w:rsidRPr="00FB7D78" w:rsidRDefault="00645126" w:rsidP="00645126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21D48AE" w14:textId="12744271" w:rsidR="00645126" w:rsidRPr="00C04DF6" w:rsidRDefault="00645126" w:rsidP="00645126">
      <w:pPr>
        <w:tabs>
          <w:tab w:val="clear" w:pos="227"/>
          <w:tab w:val="clear" w:pos="454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FB7D7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FB7D78">
        <w:rPr>
          <w:rFonts w:ascii="Browallia New" w:hAnsi="Browallia New" w:cs="Browallia New"/>
          <w:sz w:val="28"/>
          <w:szCs w:val="28"/>
        </w:rPr>
        <w:t>31</w:t>
      </w:r>
      <w:r w:rsidRPr="00FB7D7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FB7D78">
        <w:rPr>
          <w:rFonts w:ascii="Browallia New" w:hAnsi="Browallia New" w:cs="Browallia New"/>
          <w:sz w:val="28"/>
          <w:szCs w:val="28"/>
        </w:rPr>
        <w:t>25</w:t>
      </w:r>
      <w:r w:rsidR="00860507">
        <w:rPr>
          <w:rFonts w:ascii="Browallia New" w:hAnsi="Browallia New" w:cs="Browallia New"/>
          <w:sz w:val="28"/>
          <w:szCs w:val="28"/>
        </w:rPr>
        <w:t>60</w:t>
      </w:r>
      <w:r w:rsidRPr="00FB7D78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FB7D78">
        <w:rPr>
          <w:rFonts w:ascii="Browallia New" w:hAnsi="Browallia New" w:cs="Browallia New"/>
          <w:sz w:val="28"/>
          <w:szCs w:val="28"/>
        </w:rPr>
        <w:t>25</w:t>
      </w:r>
      <w:r w:rsidR="00860507">
        <w:rPr>
          <w:rFonts w:ascii="Browallia New" w:hAnsi="Browallia New" w:cs="Browallia New"/>
          <w:sz w:val="28"/>
          <w:szCs w:val="28"/>
        </w:rPr>
        <w:t>59</w:t>
      </w:r>
      <w:r w:rsidRPr="00FB7D78">
        <w:rPr>
          <w:rFonts w:ascii="Browallia New" w:hAnsi="Browallia New" w:cs="Browallia New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14:paraId="487A1C18" w14:textId="77777777" w:rsidR="00645126" w:rsidRPr="00C04DF6" w:rsidRDefault="00645126" w:rsidP="00645126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0F94993E" w14:textId="77777777" w:rsidR="00645126" w:rsidRPr="00C04DF6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p w14:paraId="52C78ECD" w14:textId="77777777" w:rsidR="00645126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645126" w:rsidSect="00B21B84">
          <w:footerReference w:type="default" r:id="rId14"/>
          <w:pgSz w:w="11909" w:h="16834" w:code="9"/>
          <w:pgMar w:top="1560" w:right="1136" w:bottom="1259" w:left="1418" w:header="992" w:footer="580" w:gutter="0"/>
          <w:cols w:space="720"/>
          <w:docGrid w:linePitch="245"/>
        </w:sectPr>
      </w:pPr>
    </w:p>
    <w:tbl>
      <w:tblPr>
        <w:tblpPr w:leftFromText="180" w:rightFromText="180" w:vertAnchor="page" w:horzAnchor="margin" w:tblpXSpec="right" w:tblpY="1739"/>
        <w:tblW w:w="14130" w:type="dxa"/>
        <w:tblLook w:val="01E0" w:firstRow="1" w:lastRow="1" w:firstColumn="1" w:lastColumn="1" w:noHBand="0" w:noVBand="0"/>
      </w:tblPr>
      <w:tblGrid>
        <w:gridCol w:w="2250"/>
        <w:gridCol w:w="1080"/>
        <w:gridCol w:w="810"/>
        <w:gridCol w:w="720"/>
        <w:gridCol w:w="900"/>
        <w:gridCol w:w="1260"/>
        <w:gridCol w:w="1170"/>
        <w:gridCol w:w="1080"/>
        <w:gridCol w:w="810"/>
        <w:gridCol w:w="810"/>
        <w:gridCol w:w="900"/>
        <w:gridCol w:w="1170"/>
        <w:gridCol w:w="1170"/>
      </w:tblGrid>
      <w:tr w:rsidR="00B7390E" w:rsidRPr="003E42F7" w14:paraId="225386A3" w14:textId="77777777" w:rsidTr="00521DB9">
        <w:tc>
          <w:tcPr>
            <w:tcW w:w="2250" w:type="dxa"/>
            <w:shd w:val="clear" w:color="auto" w:fill="auto"/>
          </w:tcPr>
          <w:p w14:paraId="1CA02264" w14:textId="77777777" w:rsidR="00B7390E" w:rsidRPr="001C4932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4654126C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(หน่วย </w:t>
            </w:r>
            <w:r w:rsidRPr="003E42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: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พันบาท)</w:t>
            </w:r>
          </w:p>
        </w:tc>
      </w:tr>
      <w:tr w:rsidR="00B7390E" w:rsidRPr="003E42F7" w14:paraId="45E2F163" w14:textId="77777777" w:rsidTr="00521DB9">
        <w:tc>
          <w:tcPr>
            <w:tcW w:w="2250" w:type="dxa"/>
            <w:shd w:val="clear" w:color="auto" w:fill="auto"/>
          </w:tcPr>
          <w:p w14:paraId="7960E70A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158C63F2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2560</w:t>
            </w:r>
          </w:p>
        </w:tc>
      </w:tr>
      <w:tr w:rsidR="00B7390E" w:rsidRPr="003E42F7" w14:paraId="6424D119" w14:textId="77777777" w:rsidTr="00521DB9">
        <w:tc>
          <w:tcPr>
            <w:tcW w:w="2250" w:type="dxa"/>
            <w:shd w:val="clear" w:color="auto" w:fill="auto"/>
          </w:tcPr>
          <w:p w14:paraId="2E533ED4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940" w:type="dxa"/>
            <w:gridSpan w:val="6"/>
          </w:tcPr>
          <w:p w14:paraId="4A9E1904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5940" w:type="dxa"/>
            <w:gridSpan w:val="6"/>
          </w:tcPr>
          <w:p w14:paraId="2E328BAA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งบการเงินเฉพาะของบริษัท</w:t>
            </w:r>
          </w:p>
        </w:tc>
      </w:tr>
      <w:tr w:rsidR="00B7390E" w:rsidRPr="003E42F7" w14:paraId="19B2364E" w14:textId="77777777" w:rsidTr="00521DB9">
        <w:tc>
          <w:tcPr>
            <w:tcW w:w="2250" w:type="dxa"/>
            <w:shd w:val="clear" w:color="auto" w:fill="auto"/>
          </w:tcPr>
          <w:p w14:paraId="73768BD6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510" w:type="dxa"/>
            <w:gridSpan w:val="4"/>
            <w:shd w:val="clear" w:color="auto" w:fill="auto"/>
            <w:vAlign w:val="bottom"/>
          </w:tcPr>
          <w:p w14:paraId="25DF9631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D919C9D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2631D91A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1627869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B7390E" w:rsidRPr="003E42F7" w14:paraId="50915AAA" w14:textId="77777777" w:rsidTr="00521DB9">
        <w:tc>
          <w:tcPr>
            <w:tcW w:w="2250" w:type="dxa"/>
            <w:shd w:val="clear" w:color="auto" w:fill="auto"/>
          </w:tcPr>
          <w:p w14:paraId="64D9FFDD" w14:textId="77777777" w:rsidR="00B7390E" w:rsidRPr="003E42F7" w:rsidRDefault="00B7390E" w:rsidP="005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399D99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5FC808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899F65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E42F7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00" w:type="dxa"/>
            <w:vAlign w:val="bottom"/>
          </w:tcPr>
          <w:p w14:paraId="22B499EB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819701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AB18B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C9F377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8E117F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41F2F3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00" w:type="dxa"/>
            <w:vAlign w:val="bottom"/>
          </w:tcPr>
          <w:p w14:paraId="72124EDB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682E0E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BBAABA" w14:textId="77777777" w:rsidR="00B7390E" w:rsidRPr="003E42F7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</w:tr>
      <w:tr w:rsidR="00B7390E" w:rsidRPr="003E42F7" w14:paraId="16EB662E" w14:textId="77777777" w:rsidTr="00521DB9">
        <w:tc>
          <w:tcPr>
            <w:tcW w:w="2250" w:type="dxa"/>
            <w:shd w:val="clear" w:color="auto" w:fill="auto"/>
          </w:tcPr>
          <w:p w14:paraId="73501554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E42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624F3518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3B4C40C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8D1AA2C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E7A1B19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D6E6200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EB284A0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196B3E2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D7FC30F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96B0E1C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7B092528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8E35955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4E6D7A3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7390E" w:rsidRPr="003E42F7" w14:paraId="02AC4D19" w14:textId="77777777" w:rsidTr="00521DB9">
        <w:tc>
          <w:tcPr>
            <w:tcW w:w="2250" w:type="dxa"/>
            <w:shd w:val="clear" w:color="auto" w:fill="auto"/>
          </w:tcPr>
          <w:p w14:paraId="5FBB9DA5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B9FDA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43,</w:t>
            </w:r>
            <w:r>
              <w:rPr>
                <w:rFonts w:ascii="Browallia New" w:hAnsi="Browallia New" w:cs="Browallia New"/>
                <w:sz w:val="20"/>
                <w:szCs w:val="20"/>
              </w:rPr>
              <w:t>432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505106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41436D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32C463D2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43,</w:t>
            </w:r>
            <w:r>
              <w:rPr>
                <w:rFonts w:ascii="Browallia New" w:hAnsi="Browallia New" w:cs="Browallia New"/>
                <w:sz w:val="20"/>
                <w:szCs w:val="20"/>
              </w:rPr>
              <w:t>432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36441C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0.125% - 0. 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DFB153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A29E1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27,835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9873A9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99EBFE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6FF41B2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27,835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881C03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0.125% - 0.75%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A76A79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7390E" w:rsidRPr="003E42F7" w14:paraId="327C5C93" w14:textId="77777777" w:rsidTr="00521DB9">
        <w:tc>
          <w:tcPr>
            <w:tcW w:w="2250" w:type="dxa"/>
            <w:shd w:val="clear" w:color="auto" w:fill="auto"/>
          </w:tcPr>
          <w:p w14:paraId="271660D8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 - ลูกค้าทั่วไป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8E111F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3383C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53B8B2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599,141</w:t>
            </w:r>
          </w:p>
        </w:tc>
        <w:tc>
          <w:tcPr>
            <w:tcW w:w="900" w:type="dxa"/>
            <w:vAlign w:val="bottom"/>
          </w:tcPr>
          <w:p w14:paraId="3AE1561D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599,141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B15B04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FDA968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58C57D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19D038F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9E52CD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551,477</w:t>
            </w:r>
          </w:p>
        </w:tc>
        <w:tc>
          <w:tcPr>
            <w:tcW w:w="900" w:type="dxa"/>
            <w:vAlign w:val="bottom"/>
          </w:tcPr>
          <w:p w14:paraId="17DB51C0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551,477</w:t>
            </w:r>
          </w:p>
        </w:tc>
        <w:tc>
          <w:tcPr>
            <w:tcW w:w="1170" w:type="dxa"/>
            <w:shd w:val="clear" w:color="auto" w:fill="auto"/>
          </w:tcPr>
          <w:p w14:paraId="53DBECF8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71EC51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7390E" w:rsidRPr="003E42F7" w14:paraId="4B2AFED6" w14:textId="77777777" w:rsidTr="00521DB9">
        <w:tc>
          <w:tcPr>
            <w:tcW w:w="2250" w:type="dxa"/>
            <w:shd w:val="clear" w:color="auto" w:fill="auto"/>
          </w:tcPr>
          <w:p w14:paraId="67F83CFB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485142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623648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C931D0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6188C13E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6A48B4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7411C8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DB112D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1,014,714</w:t>
            </w:r>
          </w:p>
        </w:tc>
        <w:tc>
          <w:tcPr>
            <w:tcW w:w="810" w:type="dxa"/>
            <w:shd w:val="clear" w:color="auto" w:fill="auto"/>
          </w:tcPr>
          <w:p w14:paraId="082EDE4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91288F0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71C20AD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1,014,714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E5D3E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MLR –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EC0FE8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7390E" w:rsidRPr="003E42F7" w14:paraId="0850284D" w14:textId="77777777" w:rsidTr="00521DB9">
        <w:tc>
          <w:tcPr>
            <w:tcW w:w="2250" w:type="dxa"/>
            <w:shd w:val="clear" w:color="auto" w:fill="auto"/>
          </w:tcPr>
          <w:p w14:paraId="4B7F437D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4CF3E4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3557B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10,131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737BF9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1567CD89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10,131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44BE96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5054B6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</w:rPr>
              <w:t>.00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CEAA41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16634D0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10,123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04E80E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C47286C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10,123</w:t>
            </w:r>
          </w:p>
        </w:tc>
        <w:tc>
          <w:tcPr>
            <w:tcW w:w="1170" w:type="dxa"/>
            <w:shd w:val="clear" w:color="auto" w:fill="auto"/>
          </w:tcPr>
          <w:p w14:paraId="70E667B6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259EF6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7390E" w:rsidRPr="003E42F7" w14:paraId="4B4AA738" w14:textId="77777777" w:rsidTr="00521DB9">
        <w:tc>
          <w:tcPr>
            <w:tcW w:w="2250" w:type="dxa"/>
            <w:shd w:val="clear" w:color="auto" w:fill="auto"/>
          </w:tcPr>
          <w:p w14:paraId="0626B8CA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8BD44F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0D5C93A6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3398FC94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0F1E993A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23E90948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</w:tcPr>
          <w:p w14:paraId="3E15E660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6933B4D5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FAD45E9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560097C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58AE0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19A73A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4311DA1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390E" w:rsidRPr="003E42F7" w14:paraId="39946F65" w14:textId="77777777" w:rsidTr="00521DB9">
        <w:tc>
          <w:tcPr>
            <w:tcW w:w="2250" w:type="dxa"/>
            <w:shd w:val="clear" w:color="auto" w:fill="auto"/>
          </w:tcPr>
          <w:p w14:paraId="09FDE13E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E42F7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auto"/>
          </w:tcPr>
          <w:p w14:paraId="6BB6CF74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F417D5D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E734C19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3B49D3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58C0F79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93A7D69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3E9E0B6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E5E8F77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CB2B10E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3F446C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30B102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038866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390E" w:rsidRPr="003E42F7" w14:paraId="1A3AA306" w14:textId="77777777" w:rsidTr="00521DB9">
        <w:tc>
          <w:tcPr>
            <w:tcW w:w="2250" w:type="dxa"/>
            <w:shd w:val="clear" w:color="auto" w:fill="auto"/>
          </w:tcPr>
          <w:p w14:paraId="0E825455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758E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8E9F4CE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</w:rPr>
              <w:t>32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>,994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6157F5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381,000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7812AA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</w:tcPr>
          <w:p w14:paraId="7870FA98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913,994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4A8D49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MOR-1.00%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1AEAEF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2.00% - </w:t>
            </w:r>
            <w:r>
              <w:rPr>
                <w:rFonts w:ascii="Browallia New" w:hAnsi="Browallia New" w:cs="Browallia New"/>
                <w:sz w:val="20"/>
                <w:szCs w:val="20"/>
              </w:rPr>
              <w:t>15.00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B39C41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07E43C1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6FA0A4C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169CE83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454,985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46DAE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9069E1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2.00% - 4.35%</w:t>
            </w:r>
          </w:p>
        </w:tc>
      </w:tr>
      <w:tr w:rsidR="00B7390E" w:rsidRPr="003E42F7" w14:paraId="3C666CD9" w14:textId="77777777" w:rsidTr="00521DB9">
        <w:tc>
          <w:tcPr>
            <w:tcW w:w="2250" w:type="dxa"/>
            <w:shd w:val="clear" w:color="auto" w:fill="auto"/>
          </w:tcPr>
          <w:p w14:paraId="568CDF31" w14:textId="77777777" w:rsidR="00B7390E" w:rsidRPr="002636E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 - ผู้ค้าทั่วไป</w:t>
            </w:r>
          </w:p>
        </w:tc>
        <w:tc>
          <w:tcPr>
            <w:tcW w:w="1080" w:type="dxa"/>
            <w:shd w:val="clear" w:color="auto" w:fill="auto"/>
          </w:tcPr>
          <w:p w14:paraId="755B359C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24A792" w14:textId="77777777" w:rsidR="00B7390E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3D564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462,156</w:t>
            </w:r>
          </w:p>
        </w:tc>
        <w:tc>
          <w:tcPr>
            <w:tcW w:w="900" w:type="dxa"/>
          </w:tcPr>
          <w:p w14:paraId="20245550" w14:textId="77777777" w:rsidR="00B7390E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462,156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E99E47" w14:textId="77777777" w:rsidR="00B7390E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69D6D2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6305A4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DDC25C4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1A1AB18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382,028</w:t>
            </w:r>
          </w:p>
        </w:tc>
        <w:tc>
          <w:tcPr>
            <w:tcW w:w="900" w:type="dxa"/>
          </w:tcPr>
          <w:p w14:paraId="022D77DD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382,028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5BF8F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B88A8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7390E" w:rsidRPr="003E42F7" w14:paraId="70604BC9" w14:textId="77777777" w:rsidTr="00521DB9">
        <w:tc>
          <w:tcPr>
            <w:tcW w:w="2250" w:type="dxa"/>
            <w:shd w:val="clear" w:color="auto" w:fill="auto"/>
          </w:tcPr>
          <w:p w14:paraId="406A962D" w14:textId="54BFB9FA" w:rsidR="00B7390E" w:rsidRPr="002636E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758E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</w:t>
            </w:r>
            <w:r w:rsidR="00F23C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23C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–</w:t>
            </w:r>
            <w:r w:rsidR="00F23C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4758E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บุคคลและบริษัทอื่นๆ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1011EA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8C287C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2,242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F9D4CC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59654EF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2,242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93C7D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666D9C7" w14:textId="77777777" w:rsidR="00B7390E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2BD6A21" w14:textId="7193BBF9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7.50%</w:t>
            </w:r>
            <w:r w:rsidR="001F6072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>12.00%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9D4EBA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8E20E22" w14:textId="77777777" w:rsidR="00B7390E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3452305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     -</w:t>
            </w:r>
          </w:p>
        </w:tc>
        <w:tc>
          <w:tcPr>
            <w:tcW w:w="810" w:type="dxa"/>
            <w:shd w:val="clear" w:color="auto" w:fill="auto"/>
          </w:tcPr>
          <w:p w14:paraId="5E5D233F" w14:textId="77777777" w:rsidR="00B7390E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61E1D13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C4E3F0A" w14:textId="77777777" w:rsidR="00B7390E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0D53402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38EE3E" w14:textId="77777777" w:rsidR="00B7390E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9189F3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A18B0E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7390E" w:rsidRPr="003E42F7" w14:paraId="083626F8" w14:textId="77777777" w:rsidTr="00521DB9">
        <w:tc>
          <w:tcPr>
            <w:tcW w:w="2250" w:type="dxa"/>
            <w:shd w:val="clear" w:color="auto" w:fill="auto"/>
          </w:tcPr>
          <w:p w14:paraId="39484499" w14:textId="53A7DCA8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758E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</w:t>
            </w:r>
            <w:r w:rsidR="00F23C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23CF7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–</w:t>
            </w:r>
            <w:r w:rsidR="00F23CF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4758E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7C6EAF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AF05E4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135,500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81DF42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665EC23D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135,500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E8124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D19E5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4.00% - 23.55%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973B89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D3CC56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74,200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52E9B7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2DCEFA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74,200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E332F5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26D7E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6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4.00% -</w:t>
            </w:r>
            <w:r w:rsidRPr="003E42F7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3E42F7">
              <w:rPr>
                <w:rFonts w:ascii="Browallia New" w:hAnsi="Browallia New" w:cs="Browallia New"/>
                <w:sz w:val="20"/>
                <w:szCs w:val="20"/>
                <w:lang w:val="en-GB"/>
              </w:rPr>
              <w:t>6.00%</w:t>
            </w:r>
          </w:p>
        </w:tc>
      </w:tr>
      <w:tr w:rsidR="00B7390E" w:rsidRPr="003E42F7" w14:paraId="47DA735C" w14:textId="77777777" w:rsidTr="00521DB9">
        <w:tc>
          <w:tcPr>
            <w:tcW w:w="2250" w:type="dxa"/>
            <w:shd w:val="clear" w:color="auto" w:fill="auto"/>
          </w:tcPr>
          <w:p w14:paraId="2081AE58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758E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0A2CED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895,234</w:t>
            </w:r>
          </w:p>
        </w:tc>
        <w:tc>
          <w:tcPr>
            <w:tcW w:w="810" w:type="dxa"/>
            <w:shd w:val="clear" w:color="auto" w:fill="auto"/>
          </w:tcPr>
          <w:p w14:paraId="636A5A76" w14:textId="77777777" w:rsidR="00B7390E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21D3CF5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B83F8C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556AAEB5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895,234</w:t>
            </w:r>
          </w:p>
        </w:tc>
        <w:tc>
          <w:tcPr>
            <w:tcW w:w="1260" w:type="dxa"/>
            <w:shd w:val="clear" w:color="auto" w:fill="auto"/>
          </w:tcPr>
          <w:p w14:paraId="78BD4638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MLR </w:t>
            </w:r>
            <w:r w:rsidRPr="003E42F7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1.00% - 1.75%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3BC4D6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FB0E32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886,800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5C86CE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AC633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D679277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6ADCBC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886,800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A2FBBA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MLR –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9FE9D6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7390E" w:rsidRPr="00FF279C" w14:paraId="37073214" w14:textId="77777777" w:rsidTr="00521DB9">
        <w:tc>
          <w:tcPr>
            <w:tcW w:w="2250" w:type="dxa"/>
            <w:shd w:val="clear" w:color="auto" w:fill="auto"/>
          </w:tcPr>
          <w:p w14:paraId="2288683D" w14:textId="77777777" w:rsidR="00B7390E" w:rsidRPr="003E42F7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758E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13C180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F3476F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08316E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11,207</w:t>
            </w:r>
          </w:p>
        </w:tc>
        <w:tc>
          <w:tcPr>
            <w:tcW w:w="900" w:type="dxa"/>
          </w:tcPr>
          <w:p w14:paraId="335D4D6F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11,207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707A8F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1A949D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 xml:space="preserve"> 5.12%</w:t>
            </w:r>
          </w:p>
        </w:tc>
        <w:tc>
          <w:tcPr>
            <w:tcW w:w="1080" w:type="dxa"/>
            <w:shd w:val="clear" w:color="auto" w:fill="auto"/>
          </w:tcPr>
          <w:p w14:paraId="39C454F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BFCE418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FC74E6C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11,207</w:t>
            </w:r>
          </w:p>
        </w:tc>
        <w:tc>
          <w:tcPr>
            <w:tcW w:w="900" w:type="dxa"/>
          </w:tcPr>
          <w:p w14:paraId="4C18800B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11,207</w:t>
            </w:r>
          </w:p>
        </w:tc>
        <w:tc>
          <w:tcPr>
            <w:tcW w:w="1170" w:type="dxa"/>
            <w:shd w:val="clear" w:color="auto" w:fill="auto"/>
          </w:tcPr>
          <w:p w14:paraId="62F4F4BE" w14:textId="77777777" w:rsidR="00B7390E" w:rsidRPr="003E42F7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5E198D" w14:textId="77777777" w:rsidR="00B7390E" w:rsidRPr="0014746F" w:rsidRDefault="00B7390E" w:rsidP="00F2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E42F7">
              <w:rPr>
                <w:rFonts w:ascii="Browallia New" w:hAnsi="Browallia New" w:cs="Browallia New"/>
                <w:sz w:val="20"/>
                <w:szCs w:val="20"/>
              </w:rPr>
              <w:t>5.12%</w:t>
            </w:r>
          </w:p>
        </w:tc>
      </w:tr>
    </w:tbl>
    <w:p w14:paraId="6FA11239" w14:textId="303CDC97" w:rsidR="00860507" w:rsidRDefault="00860507"/>
    <w:p w14:paraId="29E7510B" w14:textId="2A1CD1B6" w:rsidR="00B7390E" w:rsidRDefault="00B7390E"/>
    <w:p w14:paraId="2EA60E3B" w14:textId="337CC27A" w:rsidR="00B7390E" w:rsidRDefault="00B7390E"/>
    <w:p w14:paraId="543DA261" w14:textId="5B8B37D5" w:rsidR="00B7390E" w:rsidRDefault="00B7390E"/>
    <w:p w14:paraId="06E9C2FE" w14:textId="50EA513B" w:rsidR="00B7390E" w:rsidRDefault="00B7390E"/>
    <w:p w14:paraId="483B1ECC" w14:textId="77777777" w:rsidR="00B7390E" w:rsidRDefault="00B7390E"/>
    <w:p w14:paraId="12475FA4" w14:textId="572CCC27" w:rsidR="00923900" w:rsidRDefault="00923900"/>
    <w:p w14:paraId="15CAE3A1" w14:textId="3D941A7C" w:rsidR="00923900" w:rsidRDefault="005F0FFD" w:rsidP="005F0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</w:p>
    <w:p w14:paraId="1D22229D" w14:textId="2A190CC6" w:rsidR="00E0444D" w:rsidRDefault="00E0444D"/>
    <w:p w14:paraId="1E0BC3CD" w14:textId="77777777" w:rsidR="00B7390E" w:rsidRDefault="00B7390E"/>
    <w:p w14:paraId="4B69F142" w14:textId="1FA8C8AD" w:rsidR="00645126" w:rsidRPr="00FC1790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  <w:lang w:val="en-GB"/>
        </w:rPr>
      </w:pPr>
    </w:p>
    <w:p w14:paraId="29274C72" w14:textId="14C20060" w:rsidR="001A3320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719530F3" w14:textId="47BDB02F" w:rsidR="001A3320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page" w:horzAnchor="margin" w:tblpXSpec="right" w:tblpY="1739"/>
        <w:tblW w:w="14130" w:type="dxa"/>
        <w:tblLook w:val="01E0" w:firstRow="1" w:lastRow="1" w:firstColumn="1" w:lastColumn="1" w:noHBand="0" w:noVBand="0"/>
      </w:tblPr>
      <w:tblGrid>
        <w:gridCol w:w="2250"/>
        <w:gridCol w:w="1080"/>
        <w:gridCol w:w="810"/>
        <w:gridCol w:w="720"/>
        <w:gridCol w:w="900"/>
        <w:gridCol w:w="1260"/>
        <w:gridCol w:w="1170"/>
        <w:gridCol w:w="1080"/>
        <w:gridCol w:w="810"/>
        <w:gridCol w:w="810"/>
        <w:gridCol w:w="810"/>
        <w:gridCol w:w="1260"/>
        <w:gridCol w:w="1170"/>
      </w:tblGrid>
      <w:tr w:rsidR="00B7390E" w:rsidRPr="00300936" w14:paraId="15C8F983" w14:textId="77777777" w:rsidTr="00521DB9">
        <w:tc>
          <w:tcPr>
            <w:tcW w:w="2250" w:type="dxa"/>
            <w:shd w:val="clear" w:color="auto" w:fill="auto"/>
          </w:tcPr>
          <w:p w14:paraId="37BC712F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534EEC38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7390E" w:rsidRPr="00300936" w14:paraId="119D04B2" w14:textId="77777777" w:rsidTr="00521DB9">
        <w:tc>
          <w:tcPr>
            <w:tcW w:w="2250" w:type="dxa"/>
            <w:shd w:val="clear" w:color="auto" w:fill="auto"/>
          </w:tcPr>
          <w:p w14:paraId="5A18CFE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04ECF5C4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lang w:val="en-GB"/>
              </w:rPr>
              <w:t>2559</w:t>
            </w:r>
          </w:p>
        </w:tc>
      </w:tr>
      <w:tr w:rsidR="00B7390E" w:rsidRPr="00300936" w14:paraId="23941FF5" w14:textId="77777777" w:rsidTr="00521DB9">
        <w:tc>
          <w:tcPr>
            <w:tcW w:w="2250" w:type="dxa"/>
            <w:shd w:val="clear" w:color="auto" w:fill="auto"/>
          </w:tcPr>
          <w:p w14:paraId="4FC9E5BF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940" w:type="dxa"/>
            <w:gridSpan w:val="6"/>
          </w:tcPr>
          <w:p w14:paraId="0F7FBC5D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5940" w:type="dxa"/>
            <w:gridSpan w:val="6"/>
          </w:tcPr>
          <w:p w14:paraId="3269E572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งบการเงินเฉพาะของบริษัท</w:t>
            </w:r>
          </w:p>
        </w:tc>
      </w:tr>
      <w:tr w:rsidR="00B7390E" w:rsidRPr="00300936" w14:paraId="20F0FE21" w14:textId="77777777" w:rsidTr="00521DB9">
        <w:tc>
          <w:tcPr>
            <w:tcW w:w="2250" w:type="dxa"/>
            <w:shd w:val="clear" w:color="auto" w:fill="auto"/>
          </w:tcPr>
          <w:p w14:paraId="049AAFCE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510" w:type="dxa"/>
            <w:gridSpan w:val="4"/>
            <w:shd w:val="clear" w:color="auto" w:fill="auto"/>
            <w:vAlign w:val="bottom"/>
          </w:tcPr>
          <w:p w14:paraId="3D573559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5A6640F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510" w:type="dxa"/>
            <w:gridSpan w:val="4"/>
            <w:shd w:val="clear" w:color="auto" w:fill="auto"/>
            <w:vAlign w:val="bottom"/>
          </w:tcPr>
          <w:p w14:paraId="6B596D49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0C2818E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B7390E" w:rsidRPr="00300936" w14:paraId="46E00AC8" w14:textId="77777777" w:rsidTr="00521DB9">
        <w:tc>
          <w:tcPr>
            <w:tcW w:w="2250" w:type="dxa"/>
            <w:shd w:val="clear" w:color="auto" w:fill="auto"/>
          </w:tcPr>
          <w:p w14:paraId="5851EDC9" w14:textId="77777777" w:rsidR="00B7390E" w:rsidRPr="00300936" w:rsidRDefault="00B7390E" w:rsidP="005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1C21E4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4D1AEC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0E8336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00936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00" w:type="dxa"/>
            <w:vAlign w:val="bottom"/>
          </w:tcPr>
          <w:p w14:paraId="50CC804A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627046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79FBA7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B827C9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DB1612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EA9863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 w:hint="cs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65E504B9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F329AA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     </w:t>
            </w: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ปรับขึ้นลงตาม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22D49" w14:textId="77777777" w:rsidR="00B7390E" w:rsidRPr="00300936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  <w:cs/>
              </w:rPr>
              <w:t>อัตราดอกเบี้ยคงที่</w:t>
            </w:r>
          </w:p>
        </w:tc>
      </w:tr>
      <w:tr w:rsidR="00B7390E" w:rsidRPr="00300936" w14:paraId="1A583E5E" w14:textId="77777777" w:rsidTr="00521DB9">
        <w:tc>
          <w:tcPr>
            <w:tcW w:w="2250" w:type="dxa"/>
            <w:shd w:val="clear" w:color="auto" w:fill="auto"/>
          </w:tcPr>
          <w:p w14:paraId="1C0A7C84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578FF8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F3B09E5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6F73FC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65687D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0A70992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326E92E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6CC3398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2E43CA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8F8158F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205FD3A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747C387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724D04F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7390E" w:rsidRPr="00300936" w14:paraId="1F6591FC" w14:textId="77777777" w:rsidTr="00521DB9">
        <w:tc>
          <w:tcPr>
            <w:tcW w:w="2250" w:type="dxa"/>
            <w:shd w:val="clear" w:color="auto" w:fill="auto"/>
          </w:tcPr>
          <w:p w14:paraId="465D638E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E42F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07C11C6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66B386B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A601FAA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44AB787A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139B13F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D5177F5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973C314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90FA9C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8F0E871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4D123D3F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FC48003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06FE308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7390E" w:rsidRPr="00300936" w14:paraId="2F2B6513" w14:textId="77777777" w:rsidTr="00521DB9">
        <w:tc>
          <w:tcPr>
            <w:tcW w:w="2250" w:type="dxa"/>
            <w:shd w:val="clear" w:color="auto" w:fill="auto"/>
          </w:tcPr>
          <w:p w14:paraId="169E2F7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0981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380,</w:t>
            </w:r>
            <w:r>
              <w:rPr>
                <w:rFonts w:ascii="Browallia New" w:hAnsi="Browallia New" w:cs="Browallia New"/>
                <w:sz w:val="20"/>
                <w:szCs w:val="20"/>
              </w:rPr>
              <w:t>95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268CDB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F68EBE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41CED90E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380,95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69B33F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0.125% - 0.875%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0E447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55522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90,905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7FD357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DB903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-</w:t>
            </w:r>
          </w:p>
        </w:tc>
        <w:tc>
          <w:tcPr>
            <w:tcW w:w="810" w:type="dxa"/>
            <w:vAlign w:val="bottom"/>
          </w:tcPr>
          <w:p w14:paraId="49385F21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90,905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A6440A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0.125% - 0.875%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CFF5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7390E" w:rsidRPr="00300936" w14:paraId="3AC2607A" w14:textId="77777777" w:rsidTr="00521DB9">
        <w:tc>
          <w:tcPr>
            <w:tcW w:w="2250" w:type="dxa"/>
            <w:shd w:val="clear" w:color="auto" w:fill="auto"/>
          </w:tcPr>
          <w:p w14:paraId="2ED1488B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 - ลูกค้าทั่วไป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D8D0A4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C8FCB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720" w:type="dxa"/>
            <w:shd w:val="clear" w:color="auto" w:fill="auto"/>
          </w:tcPr>
          <w:p w14:paraId="4694E4B5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785,720</w:t>
            </w:r>
          </w:p>
        </w:tc>
        <w:tc>
          <w:tcPr>
            <w:tcW w:w="900" w:type="dxa"/>
            <w:vAlign w:val="bottom"/>
          </w:tcPr>
          <w:p w14:paraId="5916CBF1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785,720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AD4BC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E017A1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F71B1C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D7CDA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-</w:t>
            </w:r>
          </w:p>
        </w:tc>
        <w:tc>
          <w:tcPr>
            <w:tcW w:w="810" w:type="dxa"/>
            <w:shd w:val="clear" w:color="auto" w:fill="auto"/>
          </w:tcPr>
          <w:p w14:paraId="32FA364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722,103</w:t>
            </w:r>
          </w:p>
        </w:tc>
        <w:tc>
          <w:tcPr>
            <w:tcW w:w="810" w:type="dxa"/>
            <w:vAlign w:val="bottom"/>
          </w:tcPr>
          <w:p w14:paraId="440154C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722,103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1F24DA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D573A4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7390E" w:rsidRPr="00300936" w14:paraId="50961AA5" w14:textId="77777777" w:rsidTr="00521DB9">
        <w:tc>
          <w:tcPr>
            <w:tcW w:w="2250" w:type="dxa"/>
            <w:shd w:val="clear" w:color="auto" w:fill="auto"/>
          </w:tcPr>
          <w:p w14:paraId="4DFC098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เงินให้กู้ยืมบริษัทย่อย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0563E4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D60D5A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720" w:type="dxa"/>
            <w:shd w:val="clear" w:color="auto" w:fill="auto"/>
          </w:tcPr>
          <w:p w14:paraId="34CB024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B230354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43ADCB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F1D62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C7343B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2BB08C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591,763</w:t>
            </w:r>
          </w:p>
        </w:tc>
        <w:tc>
          <w:tcPr>
            <w:tcW w:w="810" w:type="dxa"/>
            <w:shd w:val="clear" w:color="auto" w:fill="auto"/>
          </w:tcPr>
          <w:p w14:paraId="7520C10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499FF0A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591,763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D9DFDA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6D710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5.25% - 6.00%</w:t>
            </w:r>
          </w:p>
        </w:tc>
      </w:tr>
      <w:tr w:rsidR="00B7390E" w:rsidRPr="00300936" w14:paraId="3D36B109" w14:textId="77777777" w:rsidTr="00521DB9">
        <w:tc>
          <w:tcPr>
            <w:tcW w:w="2250" w:type="dxa"/>
            <w:shd w:val="clear" w:color="auto" w:fill="auto"/>
          </w:tcPr>
          <w:p w14:paraId="29890482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636E6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7EBD88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39B6C5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8,548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25451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16D731B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8,548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9AC94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27924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</w:rPr>
              <w:t>.00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24614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B58BD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8,513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C24172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-</w:t>
            </w:r>
          </w:p>
        </w:tc>
        <w:tc>
          <w:tcPr>
            <w:tcW w:w="810" w:type="dxa"/>
            <w:vAlign w:val="bottom"/>
          </w:tcPr>
          <w:p w14:paraId="6A558EC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8,513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54325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1C8568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5</w:t>
            </w:r>
            <w:r>
              <w:rPr>
                <w:rFonts w:ascii="Browallia New" w:hAnsi="Browallia New" w:cs="Browallia New"/>
                <w:sz w:val="20"/>
                <w:szCs w:val="20"/>
              </w:rPr>
              <w:t>.00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</w:tr>
      <w:tr w:rsidR="00B7390E" w:rsidRPr="00300936" w14:paraId="03B2A52A" w14:textId="77777777" w:rsidTr="00521DB9">
        <w:tc>
          <w:tcPr>
            <w:tcW w:w="2250" w:type="dxa"/>
            <w:shd w:val="clear" w:color="auto" w:fill="auto"/>
          </w:tcPr>
          <w:p w14:paraId="76328055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72237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57C70C9B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0A3B6CA1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24C3198F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6BB837D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</w:tcPr>
          <w:p w14:paraId="154362D1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55329D74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1CF4775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7F4FE9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D7AB5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D50332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EE85FDF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390E" w:rsidRPr="00300936" w14:paraId="27CC87FE" w14:textId="77777777" w:rsidTr="00521DB9">
        <w:tc>
          <w:tcPr>
            <w:tcW w:w="2250" w:type="dxa"/>
            <w:shd w:val="clear" w:color="auto" w:fill="auto"/>
          </w:tcPr>
          <w:p w14:paraId="7776E3BE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300936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auto"/>
          </w:tcPr>
          <w:p w14:paraId="270BE5AA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E766521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F126991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68E3E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2FCC58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631A77F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9F3B7D5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E05A98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B00487E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E9EA5B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D0841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67664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390E" w:rsidRPr="00300936" w14:paraId="4A2B0665" w14:textId="77777777" w:rsidTr="00521DB9">
        <w:tc>
          <w:tcPr>
            <w:tcW w:w="2250" w:type="dxa"/>
            <w:shd w:val="clear" w:color="auto" w:fill="auto"/>
          </w:tcPr>
          <w:p w14:paraId="6C89E3F4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17A9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0FAE8D4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371,240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C2B0C2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1,320,000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03CE9B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</w:tcPr>
          <w:p w14:paraId="2919E444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1,691,240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6DFA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MLR </w:t>
            </w:r>
            <w:r w:rsidRPr="00300936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1.00%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CDFA4B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2.00% - </w:t>
            </w:r>
            <w:r>
              <w:rPr>
                <w:rFonts w:ascii="Browallia New" w:hAnsi="Browallia New" w:cs="Browallia New"/>
                <w:sz w:val="20"/>
                <w:szCs w:val="20"/>
              </w:rPr>
              <w:t>6.50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  <w:tc>
          <w:tcPr>
            <w:tcW w:w="1080" w:type="dxa"/>
            <w:shd w:val="clear" w:color="auto" w:fill="auto"/>
          </w:tcPr>
          <w:p w14:paraId="6507E67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302,932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21273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770,000</w:t>
            </w:r>
          </w:p>
        </w:tc>
        <w:tc>
          <w:tcPr>
            <w:tcW w:w="810" w:type="dxa"/>
            <w:shd w:val="clear" w:color="auto" w:fill="auto"/>
          </w:tcPr>
          <w:p w14:paraId="41E952F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F21021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1,072,932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59C17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60946E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2.00% - </w:t>
            </w:r>
            <w:r>
              <w:rPr>
                <w:rFonts w:ascii="Browallia New" w:hAnsi="Browallia New" w:cs="Browallia New"/>
                <w:sz w:val="20"/>
                <w:szCs w:val="20"/>
              </w:rPr>
              <w:t>6.50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</w:tr>
      <w:tr w:rsidR="00B7390E" w:rsidRPr="00300936" w14:paraId="2AC42412" w14:textId="77777777" w:rsidTr="00521DB9">
        <w:tc>
          <w:tcPr>
            <w:tcW w:w="2250" w:type="dxa"/>
            <w:shd w:val="clear" w:color="auto" w:fill="auto"/>
          </w:tcPr>
          <w:p w14:paraId="6FA120A3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17A9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เจ้าหนี้การค้า - ผู้ค้าทั่วไป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6E0627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EEC03C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51B53C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609,961</w:t>
            </w:r>
          </w:p>
        </w:tc>
        <w:tc>
          <w:tcPr>
            <w:tcW w:w="900" w:type="dxa"/>
          </w:tcPr>
          <w:p w14:paraId="61A286F3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609,961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20156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E21DA8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</w:rPr>
              <w:t>0.00%</w:t>
            </w:r>
          </w:p>
        </w:tc>
        <w:tc>
          <w:tcPr>
            <w:tcW w:w="1080" w:type="dxa"/>
            <w:shd w:val="clear" w:color="auto" w:fill="auto"/>
          </w:tcPr>
          <w:p w14:paraId="2D989EEF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15F5B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  <w:shd w:val="clear" w:color="auto" w:fill="auto"/>
          </w:tcPr>
          <w:p w14:paraId="0C7F49FE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447,013</w:t>
            </w:r>
          </w:p>
        </w:tc>
        <w:tc>
          <w:tcPr>
            <w:tcW w:w="810" w:type="dxa"/>
          </w:tcPr>
          <w:p w14:paraId="0A463BB7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447,013</w:t>
            </w:r>
          </w:p>
        </w:tc>
        <w:tc>
          <w:tcPr>
            <w:tcW w:w="1260" w:type="dxa"/>
            <w:shd w:val="clear" w:color="auto" w:fill="auto"/>
          </w:tcPr>
          <w:p w14:paraId="436D95E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1D72A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7390E" w:rsidRPr="00300936" w14:paraId="13A8E931" w14:textId="77777777" w:rsidTr="00521DB9">
        <w:tc>
          <w:tcPr>
            <w:tcW w:w="2250" w:type="dxa"/>
            <w:shd w:val="clear" w:color="auto" w:fill="auto"/>
          </w:tcPr>
          <w:p w14:paraId="41A8913E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17A9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เงินกู้ยืมระยะสั้น-บุคคลและบริษัทอื่นๆ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8D508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71881E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400,000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7FDC9B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2D3F344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400,000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C6298A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347C7C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D986382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>
              <w:rPr>
                <w:rFonts w:ascii="Browallia New" w:hAnsi="Browallia New" w:cs="Browallia New"/>
                <w:sz w:val="20"/>
                <w:szCs w:val="20"/>
              </w:rPr>
              <w:t>.00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>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2E507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D29237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10" w:type="dxa"/>
            <w:shd w:val="clear" w:color="auto" w:fill="auto"/>
          </w:tcPr>
          <w:p w14:paraId="12403AC6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  <w:p w14:paraId="451B7BE5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-</w:t>
            </w:r>
          </w:p>
        </w:tc>
        <w:tc>
          <w:tcPr>
            <w:tcW w:w="810" w:type="dxa"/>
            <w:vAlign w:val="bottom"/>
          </w:tcPr>
          <w:p w14:paraId="4A6CE25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483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C38F05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7528443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7390E" w14:paraId="21C2D4F2" w14:textId="77777777" w:rsidTr="00521DB9">
        <w:tc>
          <w:tcPr>
            <w:tcW w:w="2250" w:type="dxa"/>
            <w:shd w:val="clear" w:color="auto" w:fill="auto"/>
          </w:tcPr>
          <w:p w14:paraId="5206B106" w14:textId="77777777" w:rsidR="00B7390E" w:rsidRPr="00417A90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17A9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เงินกู้ยืมระยะสั้น-บุคคลและบริษัทที่เกี่ยวข้อง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C2242B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70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F2828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70EA">
              <w:rPr>
                <w:rFonts w:ascii="Browallia New" w:hAnsi="Browallia New" w:cs="Browallia New"/>
                <w:sz w:val="20"/>
                <w:szCs w:val="20"/>
                <w:lang w:val="en-GB"/>
              </w:rPr>
              <w:t>10,000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864703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70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-</w:t>
            </w:r>
          </w:p>
        </w:tc>
        <w:tc>
          <w:tcPr>
            <w:tcW w:w="900" w:type="dxa"/>
            <w:vAlign w:val="bottom"/>
          </w:tcPr>
          <w:p w14:paraId="5F5F335A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70EA">
              <w:rPr>
                <w:rFonts w:ascii="Browallia New" w:hAnsi="Browallia New" w:cs="Browallia New"/>
                <w:sz w:val="20"/>
                <w:szCs w:val="20"/>
                <w:lang w:val="en-GB"/>
              </w:rPr>
              <w:t>10,000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41E7CC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70E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6670BA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5FF4D77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70EA">
              <w:rPr>
                <w:rFonts w:ascii="Browallia New" w:hAnsi="Browallia New" w:cs="Browallia New"/>
                <w:sz w:val="20"/>
                <w:szCs w:val="20"/>
                <w:lang w:val="en-GB"/>
              </w:rPr>
              <w:t>3.87% - 4.50%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4B830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70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EF8C1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70EA">
              <w:rPr>
                <w:rFonts w:ascii="Browallia New" w:hAnsi="Browallia New" w:cs="Browallia New"/>
                <w:sz w:val="20"/>
                <w:szCs w:val="20"/>
                <w:lang w:val="en-GB"/>
              </w:rPr>
              <w:t>20,000</w:t>
            </w:r>
          </w:p>
        </w:tc>
        <w:tc>
          <w:tcPr>
            <w:tcW w:w="810" w:type="dxa"/>
            <w:shd w:val="clear" w:color="auto" w:fill="auto"/>
          </w:tcPr>
          <w:p w14:paraId="4DDE7705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A88CFC8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D982B1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70EA">
              <w:rPr>
                <w:rFonts w:ascii="Browallia New" w:hAnsi="Browallia New" w:cs="Browallia New"/>
                <w:sz w:val="20"/>
                <w:szCs w:val="20"/>
                <w:lang w:val="en-GB"/>
              </w:rPr>
              <w:t>20,000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BAA9E2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70E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11445B4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70E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3.87% </w:t>
            </w:r>
            <w:r w:rsidRPr="006770E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และ </w:t>
            </w:r>
            <w:r w:rsidRPr="00300936">
              <w:rPr>
                <w:rFonts w:ascii="Browallia New" w:hAnsi="Browallia New" w:cs="Browallia New"/>
                <w:sz w:val="20"/>
                <w:szCs w:val="20"/>
                <w:lang w:val="en-GB"/>
              </w:rPr>
              <w:t>4.50%</w:t>
            </w:r>
          </w:p>
        </w:tc>
      </w:tr>
      <w:tr w:rsidR="00B7390E" w:rsidRPr="00300936" w14:paraId="2B56E2B8" w14:textId="77777777" w:rsidTr="00521DB9">
        <w:tc>
          <w:tcPr>
            <w:tcW w:w="2250" w:type="dxa"/>
            <w:shd w:val="clear" w:color="auto" w:fill="auto"/>
          </w:tcPr>
          <w:p w14:paraId="4A70177D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17A9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080" w:type="dxa"/>
            <w:shd w:val="clear" w:color="auto" w:fill="auto"/>
          </w:tcPr>
          <w:p w14:paraId="4941EC81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11ADF64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922,896</w:t>
            </w:r>
          </w:p>
        </w:tc>
        <w:tc>
          <w:tcPr>
            <w:tcW w:w="810" w:type="dxa"/>
            <w:shd w:val="clear" w:color="auto" w:fill="auto"/>
          </w:tcPr>
          <w:p w14:paraId="7EF8C096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  <w:p w14:paraId="280142B7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-</w:t>
            </w:r>
          </w:p>
        </w:tc>
        <w:tc>
          <w:tcPr>
            <w:tcW w:w="720" w:type="dxa"/>
            <w:shd w:val="clear" w:color="auto" w:fill="auto"/>
          </w:tcPr>
          <w:p w14:paraId="53692E09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517FB05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900" w:type="dxa"/>
          </w:tcPr>
          <w:p w14:paraId="0405A9F0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8551BB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922,896</w:t>
            </w:r>
          </w:p>
        </w:tc>
        <w:tc>
          <w:tcPr>
            <w:tcW w:w="1260" w:type="dxa"/>
            <w:shd w:val="clear" w:color="auto" w:fill="auto"/>
          </w:tcPr>
          <w:p w14:paraId="2415899C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MLR </w:t>
            </w:r>
            <w:r w:rsidRPr="00300936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1.00% - 1.75%</w:t>
            </w:r>
          </w:p>
        </w:tc>
        <w:tc>
          <w:tcPr>
            <w:tcW w:w="1170" w:type="dxa"/>
            <w:shd w:val="clear" w:color="auto" w:fill="auto"/>
          </w:tcPr>
          <w:p w14:paraId="694CF3BF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</w:p>
          <w:p w14:paraId="482FCA91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1080" w:type="dxa"/>
            <w:shd w:val="clear" w:color="auto" w:fill="auto"/>
          </w:tcPr>
          <w:p w14:paraId="6C7AF0E5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3786153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629,732</w:t>
            </w:r>
          </w:p>
        </w:tc>
        <w:tc>
          <w:tcPr>
            <w:tcW w:w="810" w:type="dxa"/>
            <w:shd w:val="clear" w:color="auto" w:fill="auto"/>
          </w:tcPr>
          <w:p w14:paraId="7C3A88C9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</w:p>
          <w:p w14:paraId="6C9E8CD7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-</w:t>
            </w:r>
          </w:p>
        </w:tc>
        <w:tc>
          <w:tcPr>
            <w:tcW w:w="810" w:type="dxa"/>
            <w:shd w:val="clear" w:color="auto" w:fill="auto"/>
          </w:tcPr>
          <w:p w14:paraId="198DFDD5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</w:p>
          <w:p w14:paraId="774F933E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</w:tcPr>
          <w:p w14:paraId="42D09A93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7C6C65A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629,732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B4597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MLR – 1.00%</w:t>
            </w:r>
          </w:p>
        </w:tc>
        <w:tc>
          <w:tcPr>
            <w:tcW w:w="1170" w:type="dxa"/>
            <w:shd w:val="clear" w:color="auto" w:fill="auto"/>
          </w:tcPr>
          <w:p w14:paraId="44D8095C" w14:textId="77777777" w:rsidR="00B7390E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EEBE903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</w:tr>
      <w:tr w:rsidR="00B7390E" w:rsidRPr="00300936" w14:paraId="63B59C0A" w14:textId="77777777" w:rsidTr="00521DB9">
        <w:tc>
          <w:tcPr>
            <w:tcW w:w="2250" w:type="dxa"/>
            <w:shd w:val="clear" w:color="auto" w:fill="auto"/>
          </w:tcPr>
          <w:p w14:paraId="3F448363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770E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13EF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884C17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14,061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DBCC19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900" w:type="dxa"/>
          </w:tcPr>
          <w:p w14:paraId="4B31A855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14,061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13A922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-</w:t>
            </w:r>
          </w:p>
        </w:tc>
        <w:tc>
          <w:tcPr>
            <w:tcW w:w="1170" w:type="dxa"/>
            <w:shd w:val="clear" w:color="auto" w:fill="auto"/>
          </w:tcPr>
          <w:p w14:paraId="4C4C588A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5.12%</w:t>
            </w:r>
          </w:p>
        </w:tc>
        <w:tc>
          <w:tcPr>
            <w:tcW w:w="1080" w:type="dxa"/>
            <w:shd w:val="clear" w:color="auto" w:fill="auto"/>
          </w:tcPr>
          <w:p w14:paraId="27ED8226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A6A16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13,128</w:t>
            </w:r>
          </w:p>
        </w:tc>
        <w:tc>
          <w:tcPr>
            <w:tcW w:w="810" w:type="dxa"/>
            <w:shd w:val="clear" w:color="auto" w:fill="auto"/>
          </w:tcPr>
          <w:p w14:paraId="5C89DB35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10" w:type="dxa"/>
          </w:tcPr>
          <w:p w14:paraId="2FAB5958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13,128</w:t>
            </w:r>
          </w:p>
        </w:tc>
        <w:tc>
          <w:tcPr>
            <w:tcW w:w="1260" w:type="dxa"/>
            <w:shd w:val="clear" w:color="auto" w:fill="auto"/>
          </w:tcPr>
          <w:p w14:paraId="5B8F5DAF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09DED0" w14:textId="77777777" w:rsidR="00B7390E" w:rsidRPr="00300936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300936">
              <w:rPr>
                <w:rFonts w:ascii="Browallia New" w:hAnsi="Browallia New" w:cs="Browallia New"/>
                <w:sz w:val="20"/>
                <w:szCs w:val="20"/>
              </w:rPr>
              <w:t>5.12%</w:t>
            </w:r>
          </w:p>
        </w:tc>
      </w:tr>
    </w:tbl>
    <w:p w14:paraId="7103C3F0" w14:textId="347BBC41" w:rsidR="001A3320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09F1DA77" w14:textId="2D31F96E" w:rsidR="001A3320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705A77BC" w14:textId="77777777" w:rsidR="00645126" w:rsidRPr="0002414B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 New" w:hAnsi="Browallia New" w:cs="Browallia New"/>
          <w:sz w:val="28"/>
          <w:szCs w:val="28"/>
        </w:rPr>
        <w:sectPr w:rsidR="00645126" w:rsidRPr="0002414B" w:rsidSect="005F0FFD">
          <w:headerReference w:type="default" r:id="rId15"/>
          <w:footerReference w:type="default" r:id="rId16"/>
          <w:pgSz w:w="16834" w:h="11909" w:orient="landscape" w:code="9"/>
          <w:pgMar w:top="1560" w:right="1099" w:bottom="1196" w:left="1259" w:header="992" w:footer="497" w:gutter="0"/>
          <w:cols w:space="720"/>
          <w:titlePg/>
          <w:docGrid w:linePitch="245"/>
        </w:sectPr>
      </w:pPr>
    </w:p>
    <w:p w14:paraId="59B050CB" w14:textId="77777777" w:rsidR="00645126" w:rsidRPr="00FF279C" w:rsidRDefault="00645126" w:rsidP="0064512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F279C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สัญญาซื้อขายเงินตราต่างประเทศล่วงหน้า</w:t>
      </w:r>
    </w:p>
    <w:p w14:paraId="5C18725B" w14:textId="77777777" w:rsidR="00645126" w:rsidRPr="00F00462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  <w:u w:val="single"/>
          <w:cs/>
        </w:rPr>
      </w:pPr>
    </w:p>
    <w:p w14:paraId="30E7FB81" w14:textId="77777777" w:rsidR="00645126" w:rsidRPr="00FF279C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FF279C">
        <w:rPr>
          <w:rFonts w:ascii="Browallia New" w:hAnsi="Browallia New" w:cs="Browallia New"/>
          <w:sz w:val="28"/>
          <w:szCs w:val="28"/>
          <w:cs/>
          <w:lang w:val="en-GB"/>
        </w:rPr>
        <w:t>บริษัท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และออปชั่น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4EA853A9" w14:textId="77777777" w:rsidR="00645126" w:rsidRPr="00F00462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2A9E6565" w14:textId="21B4DB77" w:rsidR="00645126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F279C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Pr="00FF279C">
        <w:rPr>
          <w:rFonts w:ascii="Browallia New" w:hAnsi="Browallia New" w:cs="Browallia New"/>
          <w:sz w:val="28"/>
          <w:szCs w:val="28"/>
        </w:rPr>
        <w:t>3</w:t>
      </w:r>
      <w:r w:rsidRPr="00FF279C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FF279C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FF279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F279C">
        <w:rPr>
          <w:rFonts w:ascii="Browallia New" w:hAnsi="Browallia New" w:cs="Browallia New"/>
          <w:sz w:val="28"/>
          <w:szCs w:val="28"/>
        </w:rPr>
        <w:t>25</w:t>
      </w:r>
      <w:r w:rsidR="00860507">
        <w:rPr>
          <w:rFonts w:ascii="Browallia New" w:hAnsi="Browallia New" w:cs="Browallia New"/>
          <w:sz w:val="28"/>
          <w:szCs w:val="28"/>
        </w:rPr>
        <w:t>60</w:t>
      </w:r>
      <w:r w:rsidRPr="00FF279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F279C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บริษัทมีสัญญาซ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ื้อขายเงินตรา</w:t>
      </w:r>
      <w:r w:rsidRPr="00FF279C">
        <w:rPr>
          <w:rFonts w:ascii="Browallia New" w:hAnsi="Browallia New" w:cs="Browallia New"/>
          <w:sz w:val="28"/>
          <w:szCs w:val="28"/>
          <w:cs/>
          <w:lang w:val="en-GB"/>
        </w:rPr>
        <w:t>ต่างประเทศล่วงหน้า ดังนี้</w:t>
      </w:r>
    </w:p>
    <w:p w14:paraId="19A495DB" w14:textId="77777777" w:rsidR="00645126" w:rsidRPr="00F00462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  <w:highlight w:val="yellow"/>
          <w:cs/>
          <w:lang w:val="en-GB"/>
        </w:rPr>
      </w:pPr>
    </w:p>
    <w:tbl>
      <w:tblPr>
        <w:tblW w:w="893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4"/>
        <w:gridCol w:w="2251"/>
        <w:gridCol w:w="270"/>
        <w:gridCol w:w="2249"/>
      </w:tblGrid>
      <w:tr w:rsidR="00645126" w14:paraId="52DBDF2E" w14:textId="77777777" w:rsidTr="005F0FF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FF279C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B7F35" w14:textId="77777777" w:rsidR="00645126" w:rsidRPr="00FF279C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F279C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645126" w14:paraId="3AA2FED8" w14:textId="77777777" w:rsidTr="005F0FF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FF279C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5E57A" w14:textId="77777777" w:rsidR="00645126" w:rsidRPr="00FF279C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F279C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FF279C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EDDD" w14:textId="77777777" w:rsidR="00645126" w:rsidRPr="00FF279C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F279C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645126" w:rsidRPr="00F00462" w14:paraId="292E8A76" w14:textId="77777777" w:rsidTr="005F0FF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F00462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366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F00462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F00462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F00462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US"/>
              </w:rPr>
            </w:pPr>
          </w:p>
        </w:tc>
      </w:tr>
      <w:tr w:rsidR="00645126" w14:paraId="4AA45DFB" w14:textId="77777777" w:rsidTr="005F0FFD"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645126" w:rsidRPr="00FF279C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FF279C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E638A" w14:textId="21165A2D" w:rsidR="00645126" w:rsidRPr="003B255C" w:rsidRDefault="003B255C" w:rsidP="006F76ED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255C">
              <w:rPr>
                <w:rFonts w:ascii="Browallia New" w:hAnsi="Browallia New" w:cs="Browallia New"/>
                <w:sz w:val="28"/>
                <w:szCs w:val="28"/>
                <w:lang w:val="en-GB"/>
              </w:rPr>
              <w:t>1,100,177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645126" w:rsidRPr="003B255C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82D73" w14:textId="70158E12" w:rsidR="00645126" w:rsidRPr="003B255C" w:rsidRDefault="00645126" w:rsidP="003B255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255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B255C" w:rsidRPr="003B255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3B255C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3B255C" w:rsidRPr="003B255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3B255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– 3</w:t>
            </w:r>
            <w:r w:rsidR="003B255C" w:rsidRPr="003B255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3B255C">
              <w:rPr>
                <w:rFonts w:ascii="Browallia New" w:hAnsi="Browallia New" w:cs="Browallia New"/>
                <w:sz w:val="28"/>
                <w:szCs w:val="28"/>
                <w:lang w:val="en-GB"/>
              </w:rPr>
              <w:t>.7</w:t>
            </w:r>
            <w:r w:rsidR="003B255C" w:rsidRPr="003B255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</w:tbl>
    <w:p w14:paraId="33DC7355" w14:textId="77777777" w:rsidR="00645126" w:rsidRPr="005F0FFD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B415733" w14:textId="77777777" w:rsidR="00645126" w:rsidRDefault="00645126" w:rsidP="0064512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t xml:space="preserve">การวัดมูลค่ายุติธรรม </w:t>
      </w:r>
    </w:p>
    <w:p w14:paraId="04BB18C5" w14:textId="77777777" w:rsidR="00645126" w:rsidRPr="005F0FFD" w:rsidRDefault="00645126" w:rsidP="00645126">
      <w:pPr>
        <w:spacing w:line="240" w:lineRule="auto"/>
        <w:ind w:left="45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8B1FDDC" w14:textId="77777777" w:rsidR="00645126" w:rsidRDefault="00645126" w:rsidP="00645126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F648E8D" w14:textId="77777777" w:rsidR="00645126" w:rsidRPr="005F0FFD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FBDA8D0" w14:textId="77777777" w:rsidR="00645126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>
        <w:rPr>
          <w:rFonts w:ascii="Browallia New" w:hAnsi="Browallia New" w:cs="Browallia New"/>
          <w:sz w:val="28"/>
          <w:szCs w:val="28"/>
        </w:rPr>
        <w:t>3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3A021B7D" w14:textId="77777777" w:rsidR="00645126" w:rsidRPr="00F00462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DE561C6" w14:textId="77777777" w:rsidR="00645126" w:rsidRPr="002510ED" w:rsidRDefault="00645126" w:rsidP="00190F4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Pr="002510ED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เป็นราคาเสนอซื้อขาย (ไม่ต้องปรับปรุง) ในตลาดที่มีสภาพคล่องสำหรับสินทรัพย์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  <w:t>หรือหนี้สินอย่างเดียวกัน</w:t>
      </w:r>
    </w:p>
    <w:p w14:paraId="63E4E130" w14:textId="77777777" w:rsidR="00645126" w:rsidRPr="002510ED" w:rsidRDefault="00645126" w:rsidP="00190F4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510ED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Pr="002510ED">
        <w:rPr>
          <w:rFonts w:ascii="Browallia New" w:hAnsi="Browallia New" w:cs="Browallia New"/>
          <w:sz w:val="28"/>
          <w:szCs w:val="28"/>
          <w:lang w:val="en-GB"/>
        </w:rPr>
        <w:t xml:space="preserve">2 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Pr="002510ED">
        <w:rPr>
          <w:rFonts w:ascii="Browallia New" w:hAnsi="Browallia New" w:cs="Browallia New"/>
          <w:sz w:val="28"/>
          <w:szCs w:val="28"/>
          <w:lang w:val="en-GB"/>
        </w:rPr>
        <w:t xml:space="preserve">1 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>ที่สามารถสังเกต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ab/>
        <w:t>ได้โดยตรงหรือโดยอ้อม สำหรับสินทรัพย์หรือหนี้สินนั้น</w:t>
      </w:r>
    </w:p>
    <w:p w14:paraId="5E9FDCCE" w14:textId="77777777" w:rsidR="00645126" w:rsidRPr="002510ED" w:rsidRDefault="00645126" w:rsidP="00190F4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  <w:r w:rsidRPr="002510ED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Pr="002510ED">
        <w:rPr>
          <w:rFonts w:ascii="Browallia New" w:hAnsi="Browallia New" w:cs="Browallia New"/>
          <w:sz w:val="28"/>
          <w:szCs w:val="28"/>
          <w:lang w:val="en-GB"/>
        </w:rPr>
        <w:t>3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>เป็นข้อมูลที่ไม่สามารถสังเกตได้ซึ่งนำมาใช้กับสินทรัพย์หรือหนี้สินนั้น</w:t>
      </w:r>
    </w:p>
    <w:p w14:paraId="3B1725D5" w14:textId="29A9A5C0" w:rsidR="00D4232F" w:rsidRDefault="00D4232F" w:rsidP="00FF6FF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342B24" w14:textId="1295D91C" w:rsidR="005F0FFD" w:rsidRPr="00423724" w:rsidRDefault="00645126" w:rsidP="00423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="00D001CF">
        <w:rPr>
          <w:rFonts w:ascii="Browallia New" w:hAnsi="Browallia New" w:cs="Browallia New" w:hint="cs"/>
          <w:sz w:val="28"/>
          <w:szCs w:val="28"/>
          <w:cs/>
        </w:rPr>
        <w:t>และหนี้สิน</w:t>
      </w:r>
      <w:r>
        <w:rPr>
          <w:rFonts w:ascii="Browallia New" w:hAnsi="Browallia New" w:cs="Browallia New"/>
          <w:sz w:val="28"/>
          <w:szCs w:val="28"/>
          <w:cs/>
        </w:rPr>
        <w:t xml:space="preserve">ที่วัดมูลค่าด้วยมูลค่ายุติธรรม ณ 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</w:rPr>
        <w:t>25</w:t>
      </w:r>
      <w:r w:rsidR="00860507">
        <w:rPr>
          <w:rFonts w:ascii="Browallia New" w:hAnsi="Browallia New" w:cs="Browallia New"/>
          <w:sz w:val="28"/>
          <w:szCs w:val="28"/>
        </w:rPr>
        <w:t>60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sz w:val="28"/>
          <w:szCs w:val="28"/>
        </w:rPr>
        <w:t>25</w:t>
      </w:r>
      <w:r w:rsidR="00860507">
        <w:rPr>
          <w:rFonts w:ascii="Browallia New" w:hAnsi="Browallia New" w:cs="Browallia New"/>
          <w:sz w:val="28"/>
          <w:szCs w:val="28"/>
        </w:rPr>
        <w:t>59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ประกอบด้วยรายการดังต่อไปนี้</w:t>
      </w:r>
    </w:p>
    <w:tbl>
      <w:tblPr>
        <w:tblW w:w="8931" w:type="dxa"/>
        <w:tblInd w:w="55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F7206C" w:rsidRPr="004C5C43" w14:paraId="5BD9BC5C" w14:textId="77777777" w:rsidTr="005F0FFD">
        <w:trPr>
          <w:tblHeader/>
        </w:trPr>
        <w:tc>
          <w:tcPr>
            <w:tcW w:w="3775" w:type="dxa"/>
            <w:shd w:val="clear" w:color="auto" w:fill="auto"/>
          </w:tcPr>
          <w:p w14:paraId="288B1DAC" w14:textId="77777777" w:rsidR="00F7206C" w:rsidRPr="00F61473" w:rsidRDefault="00F7206C" w:rsidP="00C246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7BFE1577" w14:textId="77777777" w:rsidR="00F7206C" w:rsidRPr="00F6147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5D8A6918" w14:textId="77777777" w:rsidR="00F7206C" w:rsidRPr="00F6147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21EEA918" w14:textId="77777777" w:rsidR="00F7206C" w:rsidRPr="00F6147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F614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F7206C" w:rsidRPr="004C5C43" w14:paraId="037D6FCB" w14:textId="77777777" w:rsidTr="005F0FFD">
        <w:trPr>
          <w:tblHeader/>
        </w:trPr>
        <w:tc>
          <w:tcPr>
            <w:tcW w:w="3775" w:type="dxa"/>
            <w:shd w:val="clear" w:color="auto" w:fill="auto"/>
          </w:tcPr>
          <w:p w14:paraId="4B1BE991" w14:textId="77777777" w:rsidR="00F7206C" w:rsidRPr="00F6147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08DC38D8" w14:textId="77777777" w:rsidR="00F7206C" w:rsidRPr="00F6147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7206C" w:rsidRPr="004C5C43" w14:paraId="0E1BCD39" w14:textId="77777777" w:rsidTr="005F0FFD">
        <w:trPr>
          <w:tblHeader/>
        </w:trPr>
        <w:tc>
          <w:tcPr>
            <w:tcW w:w="3775" w:type="dxa"/>
            <w:shd w:val="clear" w:color="auto" w:fill="auto"/>
          </w:tcPr>
          <w:p w14:paraId="7E36707F" w14:textId="77777777" w:rsidR="00F7206C" w:rsidRPr="004C5C4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0986A95B" w14:textId="77777777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F7206C" w:rsidRPr="004C5C43" w14:paraId="2635CD3A" w14:textId="77777777" w:rsidTr="005F0FFD">
        <w:trPr>
          <w:tblHeader/>
        </w:trPr>
        <w:tc>
          <w:tcPr>
            <w:tcW w:w="3775" w:type="dxa"/>
            <w:shd w:val="clear" w:color="auto" w:fill="auto"/>
          </w:tcPr>
          <w:p w14:paraId="5B9CA9EB" w14:textId="77777777" w:rsidR="00F7206C" w:rsidRPr="004C5C4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242F8EA4" w14:textId="77777777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4F7FDD21" w14:textId="77777777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775313A0" w14:textId="77777777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4924DCC2" w14:textId="77777777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F7206C" w:rsidRPr="004C5C43" w14:paraId="70393192" w14:textId="77777777" w:rsidTr="005F0FFD">
        <w:trPr>
          <w:tblHeader/>
        </w:trPr>
        <w:tc>
          <w:tcPr>
            <w:tcW w:w="3775" w:type="dxa"/>
            <w:shd w:val="clear" w:color="auto" w:fill="auto"/>
            <w:hideMark/>
          </w:tcPr>
          <w:p w14:paraId="790F003C" w14:textId="77777777" w:rsidR="00F7206C" w:rsidRPr="004C5C43" w:rsidRDefault="00F7206C" w:rsidP="00BC747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F88F9A7" w14:textId="77777777" w:rsidR="00F7206C" w:rsidRPr="004C5C4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4DE5F3F" w14:textId="77777777" w:rsidR="00F7206C" w:rsidRPr="00296355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1F8DD15" w14:textId="77777777" w:rsidR="00F7206C" w:rsidRPr="00296355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3466FBA" w14:textId="77777777" w:rsidR="00F7206C" w:rsidRPr="00296355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7206C" w:rsidRPr="004C5C43" w14:paraId="6142F562" w14:textId="77777777" w:rsidTr="005F0FFD">
        <w:trPr>
          <w:tblHeader/>
        </w:trPr>
        <w:tc>
          <w:tcPr>
            <w:tcW w:w="3775" w:type="dxa"/>
            <w:shd w:val="clear" w:color="auto" w:fill="auto"/>
          </w:tcPr>
          <w:p w14:paraId="5D2FA9BF" w14:textId="77777777" w:rsidR="00F7206C" w:rsidRPr="004C5C43" w:rsidRDefault="00F7206C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กองทุนรวมตราสารแห่งหนี้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88FDA09" w14:textId="77777777" w:rsidR="00F7206C" w:rsidRPr="00296355" w:rsidRDefault="00F7206C" w:rsidP="00346EB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35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1AC2FFD" w14:textId="77777777" w:rsidR="00F7206C" w:rsidRPr="00296355" w:rsidRDefault="00F7206C" w:rsidP="00346EB1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6355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5B9B08A" w14:textId="77777777" w:rsidR="00F7206C" w:rsidRPr="00296355" w:rsidRDefault="00F7206C" w:rsidP="00346EB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FB65762" w14:textId="77777777" w:rsidR="00F7206C" w:rsidRPr="00296355" w:rsidRDefault="00F7206C" w:rsidP="00346EB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6355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</w:tr>
      <w:tr w:rsidR="00F7206C" w:rsidRPr="004C5C43" w14:paraId="0B7CA1FC" w14:textId="77777777" w:rsidTr="005F0FFD">
        <w:trPr>
          <w:tblHeader/>
        </w:trPr>
        <w:tc>
          <w:tcPr>
            <w:tcW w:w="3775" w:type="dxa"/>
            <w:shd w:val="clear" w:color="auto" w:fill="auto"/>
          </w:tcPr>
          <w:p w14:paraId="761FC7F0" w14:textId="77777777" w:rsidR="00F7206C" w:rsidRPr="004C5C43" w:rsidRDefault="00F7206C" w:rsidP="00BC7478">
            <w:pPr>
              <w:snapToGrid w:val="0"/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C463594" w14:textId="77777777" w:rsidR="00F7206C" w:rsidRPr="00860507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C823E1D" w14:textId="77777777" w:rsidR="00F7206C" w:rsidRPr="00860507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B95C616" w14:textId="77777777" w:rsidR="00F7206C" w:rsidRPr="00860507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BDD1508" w14:textId="77777777" w:rsidR="00F7206C" w:rsidRPr="00860507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F7206C" w:rsidRPr="004C5C43" w14:paraId="14AC57A7" w14:textId="77777777" w:rsidTr="005F0FFD">
        <w:trPr>
          <w:tblHeader/>
        </w:trPr>
        <w:tc>
          <w:tcPr>
            <w:tcW w:w="3775" w:type="dxa"/>
            <w:shd w:val="clear" w:color="auto" w:fill="auto"/>
          </w:tcPr>
          <w:p w14:paraId="475EFE5D" w14:textId="77777777" w:rsidR="00F7206C" w:rsidRPr="004C5C43" w:rsidRDefault="00F7206C" w:rsidP="00BC747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2510A02" w14:textId="77777777" w:rsidR="00F7206C" w:rsidRPr="00860507" w:rsidRDefault="00F7206C" w:rsidP="00BC747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9F9A880" w14:textId="77777777" w:rsidR="00F7206C" w:rsidRPr="00860507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9C1EBB4" w14:textId="77777777" w:rsidR="00F7206C" w:rsidRPr="00860507" w:rsidRDefault="00F7206C" w:rsidP="00BC747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F7C0A85" w14:textId="77777777" w:rsidR="00F7206C" w:rsidRPr="00860507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F7206C" w:rsidRPr="004C5C43" w14:paraId="7AF2E9E3" w14:textId="77777777" w:rsidTr="005F0FFD">
        <w:trPr>
          <w:tblHeader/>
        </w:trPr>
        <w:tc>
          <w:tcPr>
            <w:tcW w:w="3775" w:type="dxa"/>
            <w:shd w:val="clear" w:color="auto" w:fill="auto"/>
            <w:hideMark/>
          </w:tcPr>
          <w:p w14:paraId="32AB5226" w14:textId="77777777" w:rsidR="00F7206C" w:rsidRPr="004C5C43" w:rsidRDefault="00F7206C" w:rsidP="00BC747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17B4349" w14:textId="77777777" w:rsidR="00F7206C" w:rsidRPr="00860507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29635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0D12C4D" w14:textId="77777777" w:rsidR="00F7206C" w:rsidRPr="00860507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2730FE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39D454A" w14:textId="77777777" w:rsidR="00F7206C" w:rsidRPr="00AB3B6D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B3B6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377EE05" w14:textId="77777777" w:rsidR="00F7206C" w:rsidRPr="00E67FB4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7FB4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</w:tr>
      <w:tr w:rsidR="00F7206C" w:rsidRPr="004C5C43" w14:paraId="68F7708B" w14:textId="77777777" w:rsidTr="005F0FFD">
        <w:trPr>
          <w:tblHeader/>
        </w:trPr>
        <w:tc>
          <w:tcPr>
            <w:tcW w:w="3775" w:type="dxa"/>
            <w:tcBorders>
              <w:bottom w:val="nil"/>
            </w:tcBorders>
            <w:shd w:val="clear" w:color="auto" w:fill="auto"/>
          </w:tcPr>
          <w:p w14:paraId="5403B2E2" w14:textId="77777777" w:rsidR="00F7206C" w:rsidRPr="004C5C43" w:rsidRDefault="00F7206C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B45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ประมาณการหนี้สินภายใต้โปรแกรมส่งเสริมการขายกับลูกค้า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CF2670A" w14:textId="3AE14384" w:rsidR="00F7206C" w:rsidRPr="002730FE" w:rsidRDefault="00F7206C" w:rsidP="00346E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2730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6A67A36D" w14:textId="77777777" w:rsidR="00F7206C" w:rsidRPr="002730FE" w:rsidRDefault="00F7206C" w:rsidP="00346E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4F580AA" w14:textId="77777777" w:rsidR="00F7206C" w:rsidRPr="00AB3B6D" w:rsidRDefault="00F7206C" w:rsidP="00346E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955BB18" w14:textId="77777777" w:rsidR="00F7206C" w:rsidRPr="00860507" w:rsidRDefault="00F7206C" w:rsidP="00346E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296355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</w:tr>
      <w:tr w:rsidR="00F7206C" w:rsidRPr="00FB7D78" w14:paraId="05BFC17E" w14:textId="77777777" w:rsidTr="005F0FFD">
        <w:trPr>
          <w:tblHeader/>
        </w:trPr>
        <w:tc>
          <w:tcPr>
            <w:tcW w:w="3775" w:type="dxa"/>
            <w:tcBorders>
              <w:bottom w:val="nil"/>
            </w:tcBorders>
            <w:shd w:val="clear" w:color="auto" w:fill="auto"/>
          </w:tcPr>
          <w:p w14:paraId="77A562D4" w14:textId="77777777" w:rsidR="00F7206C" w:rsidRPr="004C5C43" w:rsidRDefault="00F7206C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ECD5328" w14:textId="15946B97" w:rsidR="00F7206C" w:rsidRPr="004C5C43" w:rsidRDefault="00F7206C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5FBEDFD" w14:textId="77777777" w:rsidR="00F7206C" w:rsidRPr="00FB7D78" w:rsidRDefault="00F7206C" w:rsidP="00BC7478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904</w:t>
            </w:r>
            <w:r w:rsidRPr="00FB7D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CE5CF2F" w14:textId="77777777" w:rsidR="00F7206C" w:rsidRPr="00FB7D78" w:rsidRDefault="00F7206C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74A3AD4" w14:textId="77777777" w:rsidR="00F7206C" w:rsidRPr="00FB7D78" w:rsidRDefault="00F7206C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1,502</w:t>
            </w:r>
          </w:p>
        </w:tc>
      </w:tr>
    </w:tbl>
    <w:p w14:paraId="3A0C58B2" w14:textId="77777777" w:rsidR="00423724" w:rsidRDefault="00423724"/>
    <w:tbl>
      <w:tblPr>
        <w:tblW w:w="8931" w:type="dxa"/>
        <w:tblInd w:w="55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F7206C" w:rsidRPr="004C5C43" w14:paraId="0E3B88FC" w14:textId="77777777" w:rsidTr="005F0FFD">
        <w:trPr>
          <w:tblHeader/>
        </w:trPr>
        <w:tc>
          <w:tcPr>
            <w:tcW w:w="3775" w:type="dxa"/>
            <w:shd w:val="clear" w:color="auto" w:fill="auto"/>
          </w:tcPr>
          <w:p w14:paraId="286EB686" w14:textId="77777777" w:rsidR="00F7206C" w:rsidRPr="004C5C4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3A5CEB8D" w14:textId="77777777" w:rsidR="00F7206C" w:rsidRPr="004C5C4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19C554E5" w14:textId="77777777" w:rsidR="00F7206C" w:rsidRPr="004C5C4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42569268" w14:textId="77777777" w:rsidR="00F7206C" w:rsidRPr="004C5C4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4C5C4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F7206C" w:rsidRPr="004C5C43" w14:paraId="6A840D45" w14:textId="77777777" w:rsidTr="005F0FFD">
        <w:trPr>
          <w:tblHeader/>
        </w:trPr>
        <w:tc>
          <w:tcPr>
            <w:tcW w:w="3775" w:type="dxa"/>
          </w:tcPr>
          <w:p w14:paraId="1D02DFED" w14:textId="77777777" w:rsidR="00F7206C" w:rsidRPr="004C5C4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</w:tcPr>
          <w:p w14:paraId="1255394D" w14:textId="77777777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7206C" w:rsidRPr="004C5C43" w14:paraId="55ABF870" w14:textId="77777777" w:rsidTr="005F0FFD">
        <w:trPr>
          <w:tblHeader/>
        </w:trPr>
        <w:tc>
          <w:tcPr>
            <w:tcW w:w="3775" w:type="dxa"/>
          </w:tcPr>
          <w:p w14:paraId="66FE0926" w14:textId="77777777" w:rsidR="00F7206C" w:rsidRPr="004C5C4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  <w:hideMark/>
          </w:tcPr>
          <w:p w14:paraId="3AB1E506" w14:textId="77777777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</w:tr>
      <w:tr w:rsidR="00F7206C" w:rsidRPr="004C5C43" w14:paraId="0A10FCA5" w14:textId="77777777" w:rsidTr="005F0FFD">
        <w:trPr>
          <w:tblHeader/>
        </w:trPr>
        <w:tc>
          <w:tcPr>
            <w:tcW w:w="3775" w:type="dxa"/>
          </w:tcPr>
          <w:p w14:paraId="4166B1AF" w14:textId="77777777" w:rsidR="00F7206C" w:rsidRPr="004C5C4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  <w:hideMark/>
          </w:tcPr>
          <w:p w14:paraId="1BBB6DFA" w14:textId="77777777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vAlign w:val="bottom"/>
            <w:hideMark/>
          </w:tcPr>
          <w:p w14:paraId="0076DCC7" w14:textId="77777777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vAlign w:val="bottom"/>
            <w:hideMark/>
          </w:tcPr>
          <w:p w14:paraId="6B00604F" w14:textId="77777777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vAlign w:val="bottom"/>
            <w:hideMark/>
          </w:tcPr>
          <w:p w14:paraId="087BA260" w14:textId="77777777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F7206C" w:rsidRPr="004C5C43" w14:paraId="5AD0BA5D" w14:textId="77777777" w:rsidTr="005F0FFD">
        <w:trPr>
          <w:tblHeader/>
        </w:trPr>
        <w:tc>
          <w:tcPr>
            <w:tcW w:w="3775" w:type="dxa"/>
            <w:hideMark/>
          </w:tcPr>
          <w:p w14:paraId="48B8E928" w14:textId="77777777" w:rsidR="00F7206C" w:rsidRPr="004C5C43" w:rsidRDefault="00F7206C" w:rsidP="00BC747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vAlign w:val="bottom"/>
          </w:tcPr>
          <w:p w14:paraId="78D58B9A" w14:textId="77777777" w:rsidR="00F7206C" w:rsidRPr="004C5C4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33599E9D" w14:textId="77777777" w:rsidR="00F7206C" w:rsidRPr="004C5C4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1026B6B1" w14:textId="77777777" w:rsidR="00F7206C" w:rsidRPr="004C5C4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383B6CFB" w14:textId="77777777" w:rsidR="00F7206C" w:rsidRPr="004C5C4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7206C" w:rsidRPr="004C5C43" w14:paraId="03B8F2F9" w14:textId="77777777" w:rsidTr="005F0FFD">
        <w:trPr>
          <w:tblHeader/>
        </w:trPr>
        <w:tc>
          <w:tcPr>
            <w:tcW w:w="3775" w:type="dxa"/>
          </w:tcPr>
          <w:p w14:paraId="148A722E" w14:textId="77777777" w:rsidR="00F7206C" w:rsidRPr="004C5C43" w:rsidRDefault="00F7206C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กองทุนรวมตราสารแห่งหนี้</w:t>
            </w:r>
          </w:p>
        </w:tc>
        <w:tc>
          <w:tcPr>
            <w:tcW w:w="1306" w:type="dxa"/>
            <w:vAlign w:val="bottom"/>
          </w:tcPr>
          <w:p w14:paraId="1E4B13DF" w14:textId="77777777" w:rsidR="00F7206C" w:rsidRPr="004C5C4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vAlign w:val="bottom"/>
          </w:tcPr>
          <w:p w14:paraId="41461E97" w14:textId="77777777" w:rsidR="00F7206C" w:rsidRPr="00FB7D78" w:rsidRDefault="00F7206C" w:rsidP="00BC7478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7D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142</w:t>
            </w:r>
          </w:p>
        </w:tc>
        <w:tc>
          <w:tcPr>
            <w:tcW w:w="1306" w:type="dxa"/>
            <w:vAlign w:val="bottom"/>
          </w:tcPr>
          <w:p w14:paraId="3A1052C2" w14:textId="77777777" w:rsidR="00F7206C" w:rsidRPr="00FB7D78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7D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vAlign w:val="bottom"/>
          </w:tcPr>
          <w:p w14:paraId="1F43B665" w14:textId="77777777" w:rsidR="00F7206C" w:rsidRPr="00FB7D78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7D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142</w:t>
            </w:r>
          </w:p>
        </w:tc>
      </w:tr>
      <w:tr w:rsidR="00F7206C" w:rsidRPr="004C5C43" w14:paraId="3C53ADD8" w14:textId="77777777" w:rsidTr="005F0FFD">
        <w:trPr>
          <w:tblHeader/>
        </w:trPr>
        <w:tc>
          <w:tcPr>
            <w:tcW w:w="3775" w:type="dxa"/>
          </w:tcPr>
          <w:p w14:paraId="694DE95C" w14:textId="77777777" w:rsidR="00F7206C" w:rsidRPr="004C5C43" w:rsidRDefault="00F7206C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vAlign w:val="bottom"/>
          </w:tcPr>
          <w:p w14:paraId="6CFE6362" w14:textId="77777777" w:rsidR="00F7206C" w:rsidRPr="004C5C43" w:rsidRDefault="00F7206C" w:rsidP="00BC7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vAlign w:val="bottom"/>
          </w:tcPr>
          <w:p w14:paraId="76379531" w14:textId="77777777" w:rsidR="00F7206C" w:rsidRPr="00FB7D78" w:rsidRDefault="00F7206C" w:rsidP="00BC7478">
            <w:pPr>
              <w:pBdr>
                <w:bottom w:val="single" w:sz="4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7D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877</w:t>
            </w:r>
          </w:p>
        </w:tc>
        <w:tc>
          <w:tcPr>
            <w:tcW w:w="1306" w:type="dxa"/>
            <w:vAlign w:val="bottom"/>
          </w:tcPr>
          <w:p w14:paraId="4D637CE6" w14:textId="77777777" w:rsidR="00F7206C" w:rsidRPr="00FB7D78" w:rsidRDefault="00F7206C" w:rsidP="00BC7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7D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vAlign w:val="bottom"/>
          </w:tcPr>
          <w:p w14:paraId="7CBB6662" w14:textId="77777777" w:rsidR="00F7206C" w:rsidRPr="00FB7D78" w:rsidRDefault="00F7206C" w:rsidP="00BC7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7D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877</w:t>
            </w:r>
          </w:p>
        </w:tc>
      </w:tr>
      <w:tr w:rsidR="00F7206C" w:rsidRPr="004C5C43" w14:paraId="0D5F36AF" w14:textId="77777777" w:rsidTr="005F0FFD">
        <w:trPr>
          <w:tblHeader/>
        </w:trPr>
        <w:tc>
          <w:tcPr>
            <w:tcW w:w="3775" w:type="dxa"/>
            <w:tcBorders>
              <w:bottom w:val="nil"/>
            </w:tcBorders>
          </w:tcPr>
          <w:p w14:paraId="71411534" w14:textId="77777777" w:rsidR="00F7206C" w:rsidRPr="004C5C43" w:rsidRDefault="00F7206C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68D74EA5" w14:textId="77777777" w:rsidR="00F7206C" w:rsidRPr="004C5C43" w:rsidRDefault="00F7206C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26F0F95E" w14:textId="77777777" w:rsidR="00F7206C" w:rsidRPr="00FB7D78" w:rsidRDefault="00F7206C" w:rsidP="00BC7478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7D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1,019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059B546F" w14:textId="77777777" w:rsidR="00F7206C" w:rsidRPr="00FB7D78" w:rsidRDefault="00F7206C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7D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3302CC2A" w14:textId="77777777" w:rsidR="00F7206C" w:rsidRPr="00FB7D78" w:rsidRDefault="00F7206C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7D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1,019</w:t>
            </w:r>
          </w:p>
        </w:tc>
      </w:tr>
      <w:tr w:rsidR="00F7206C" w:rsidRPr="004C5C43" w14:paraId="48BD5E38" w14:textId="77777777" w:rsidTr="005F0FFD">
        <w:trPr>
          <w:tblHeader/>
        </w:trPr>
        <w:tc>
          <w:tcPr>
            <w:tcW w:w="3775" w:type="dxa"/>
          </w:tcPr>
          <w:p w14:paraId="18C19FBC" w14:textId="77777777" w:rsidR="00F7206C" w:rsidRPr="004C5C43" w:rsidRDefault="00F7206C" w:rsidP="00BC7478">
            <w:pPr>
              <w:snapToGrid w:val="0"/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7199FB3" w14:textId="77777777" w:rsidR="00F7206C" w:rsidRPr="004C5C43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0D107CE8" w14:textId="77777777" w:rsidR="00F7206C" w:rsidRPr="00FB7D78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4C9492D1" w14:textId="77777777" w:rsidR="00F7206C" w:rsidRPr="00FB7D78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7AD14127" w14:textId="77777777" w:rsidR="00F7206C" w:rsidRPr="00FB7D78" w:rsidRDefault="00F7206C" w:rsidP="00BC74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7206C" w:rsidRPr="004C5C43" w14:paraId="64CC449B" w14:textId="77777777" w:rsidTr="005F0FFD">
        <w:trPr>
          <w:tblHeader/>
        </w:trPr>
        <w:tc>
          <w:tcPr>
            <w:tcW w:w="3775" w:type="dxa"/>
            <w:hideMark/>
          </w:tcPr>
          <w:p w14:paraId="23D4574C" w14:textId="77777777" w:rsidR="00F7206C" w:rsidRPr="004C5C43" w:rsidRDefault="00F7206C" w:rsidP="00BC747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vAlign w:val="bottom"/>
          </w:tcPr>
          <w:p w14:paraId="2425C6FE" w14:textId="77777777" w:rsidR="00F7206C" w:rsidRPr="004C5C43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584FC395" w14:textId="77777777" w:rsidR="00F7206C" w:rsidRPr="00FB7D78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070F05A5" w14:textId="77777777" w:rsidR="00F7206C" w:rsidRPr="00FB7D78" w:rsidRDefault="00F7206C" w:rsidP="00BC747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66584E9A" w14:textId="77777777" w:rsidR="00F7206C" w:rsidRPr="00FB7D78" w:rsidRDefault="00F7206C" w:rsidP="00BC747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7206C" w:rsidRPr="004C5C43" w14:paraId="282A3893" w14:textId="77777777" w:rsidTr="005F0FFD">
        <w:trPr>
          <w:tblHeader/>
        </w:trPr>
        <w:tc>
          <w:tcPr>
            <w:tcW w:w="3775" w:type="dxa"/>
            <w:tcBorders>
              <w:bottom w:val="nil"/>
            </w:tcBorders>
          </w:tcPr>
          <w:p w14:paraId="0B70E646" w14:textId="77777777" w:rsidR="00F7206C" w:rsidRPr="004C5C43" w:rsidRDefault="00F7206C" w:rsidP="00BC747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B45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ประมาณการหนี้สินภายใต้โปรแกรมส่งเสริมการขายกับลูกค้า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053EB77E" w14:textId="77777777" w:rsidR="00F7206C" w:rsidRPr="004C5C43" w:rsidRDefault="00F7206C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521208C1" w14:textId="77777777" w:rsidR="00F7206C" w:rsidRPr="00FB7D78" w:rsidRDefault="00F7206C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FB7D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8E6C5DB" w14:textId="77777777" w:rsidR="00F7206C" w:rsidRPr="00FB7D78" w:rsidRDefault="00F7206C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B7D78">
              <w:rPr>
                <w:rFonts w:ascii="Browallia New" w:hAnsi="Browallia New" w:cs="Browallia New"/>
                <w:sz w:val="24"/>
                <w:szCs w:val="24"/>
                <w:lang w:val="en-GB"/>
              </w:rPr>
              <w:t>1,020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6841320E" w14:textId="77777777" w:rsidR="00F7206C" w:rsidRPr="00FB7D78" w:rsidRDefault="00F7206C" w:rsidP="00BC7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1,020</w:t>
            </w:r>
          </w:p>
        </w:tc>
      </w:tr>
    </w:tbl>
    <w:p w14:paraId="0924975A" w14:textId="77777777" w:rsidR="00645126" w:rsidRDefault="00645126" w:rsidP="0064512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31" w:type="dxa"/>
        <w:tblInd w:w="53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860507" w:rsidRPr="00654773" w14:paraId="68E249F1" w14:textId="77777777" w:rsidTr="0030534B">
        <w:trPr>
          <w:tblHeader/>
        </w:trPr>
        <w:tc>
          <w:tcPr>
            <w:tcW w:w="3775" w:type="dxa"/>
          </w:tcPr>
          <w:p w14:paraId="7312EC19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</w:tcPr>
          <w:p w14:paraId="37F868C7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</w:tcPr>
          <w:p w14:paraId="4FD87122" w14:textId="77777777" w:rsidR="00860507" w:rsidRPr="00654773" w:rsidRDefault="00860507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hideMark/>
          </w:tcPr>
          <w:p w14:paraId="3D791332" w14:textId="77777777" w:rsidR="00860507" w:rsidRPr="00654773" w:rsidRDefault="00860507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547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6547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860507" w:rsidRPr="00654773" w14:paraId="7F29FC38" w14:textId="77777777" w:rsidTr="0030534B">
        <w:trPr>
          <w:tblHeader/>
        </w:trPr>
        <w:tc>
          <w:tcPr>
            <w:tcW w:w="3775" w:type="dxa"/>
          </w:tcPr>
          <w:p w14:paraId="4C3B8827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</w:tcPr>
          <w:p w14:paraId="22E325B3" w14:textId="77777777" w:rsidR="00860507" w:rsidRPr="00654773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860507" w:rsidRPr="00654773" w14:paraId="767975C3" w14:textId="77777777" w:rsidTr="0030534B">
        <w:trPr>
          <w:tblHeader/>
        </w:trPr>
        <w:tc>
          <w:tcPr>
            <w:tcW w:w="3775" w:type="dxa"/>
          </w:tcPr>
          <w:p w14:paraId="08BDF964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  <w:hideMark/>
          </w:tcPr>
          <w:p w14:paraId="7B152D58" w14:textId="7CF3751E" w:rsidR="00860507" w:rsidRPr="00654773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860507" w:rsidRPr="00654773" w14:paraId="51A39CE8" w14:textId="77777777" w:rsidTr="0030534B">
        <w:trPr>
          <w:tblHeader/>
        </w:trPr>
        <w:tc>
          <w:tcPr>
            <w:tcW w:w="3775" w:type="dxa"/>
          </w:tcPr>
          <w:p w14:paraId="2CA7B027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  <w:hideMark/>
          </w:tcPr>
          <w:p w14:paraId="381D9AD1" w14:textId="77777777" w:rsidR="00860507" w:rsidRPr="00654773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65477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vAlign w:val="bottom"/>
            <w:hideMark/>
          </w:tcPr>
          <w:p w14:paraId="62C904D0" w14:textId="77777777" w:rsidR="00860507" w:rsidRPr="00654773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65477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vAlign w:val="bottom"/>
            <w:hideMark/>
          </w:tcPr>
          <w:p w14:paraId="54CA84F1" w14:textId="77777777" w:rsidR="00860507" w:rsidRPr="00654773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65477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vAlign w:val="bottom"/>
            <w:hideMark/>
          </w:tcPr>
          <w:p w14:paraId="785AE22C" w14:textId="77777777" w:rsidR="00860507" w:rsidRPr="00654773" w:rsidRDefault="00860507" w:rsidP="0030534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860507" w:rsidRPr="00654773" w14:paraId="35E785FA" w14:textId="77777777" w:rsidTr="0030534B">
        <w:trPr>
          <w:tblHeader/>
        </w:trPr>
        <w:tc>
          <w:tcPr>
            <w:tcW w:w="3775" w:type="dxa"/>
          </w:tcPr>
          <w:p w14:paraId="0CC751EB" w14:textId="77777777" w:rsidR="00860507" w:rsidRPr="00654773" w:rsidRDefault="00860507" w:rsidP="0030534B">
            <w:pPr>
              <w:pStyle w:val="30"/>
              <w:tabs>
                <w:tab w:val="clear" w:pos="360"/>
              </w:tabs>
              <w:ind w:left="276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</w:tcPr>
          <w:p w14:paraId="559E4B7C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34C2A6D8" w14:textId="77777777" w:rsidR="00860507" w:rsidRPr="00654773" w:rsidRDefault="00860507" w:rsidP="0030534B">
            <w:pPr>
              <w:pStyle w:val="3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2A877B4C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</w:tcPr>
          <w:p w14:paraId="2A91C962" w14:textId="77777777" w:rsidR="00860507" w:rsidRPr="00654773" w:rsidRDefault="00860507" w:rsidP="003053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0507" w:rsidRPr="00654773" w14:paraId="39FE59DE" w14:textId="77777777" w:rsidTr="0030534B">
        <w:trPr>
          <w:tblHeader/>
        </w:trPr>
        <w:tc>
          <w:tcPr>
            <w:tcW w:w="3775" w:type="dxa"/>
            <w:hideMark/>
          </w:tcPr>
          <w:p w14:paraId="0E0B8557" w14:textId="1791C057" w:rsidR="00860507" w:rsidRPr="00654773" w:rsidRDefault="002730FE" w:rsidP="0030534B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="00860507" w:rsidRPr="006547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306" w:type="dxa"/>
            <w:vAlign w:val="bottom"/>
          </w:tcPr>
          <w:p w14:paraId="6B0712F3" w14:textId="77777777" w:rsidR="00860507" w:rsidRPr="00654773" w:rsidRDefault="00860507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096EE4E6" w14:textId="77777777" w:rsidR="00860507" w:rsidRPr="00654773" w:rsidRDefault="00860507" w:rsidP="0030534B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7E4FFF54" w14:textId="77777777" w:rsidR="00860507" w:rsidRPr="00654773" w:rsidRDefault="00860507" w:rsidP="00A14A3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5E03270F" w14:textId="77777777" w:rsidR="00860507" w:rsidRPr="00654773" w:rsidRDefault="00860507" w:rsidP="0030534B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0507" w:rsidRPr="00654773" w14:paraId="5A3A5028" w14:textId="77777777" w:rsidTr="0030534B">
        <w:trPr>
          <w:tblHeader/>
        </w:trPr>
        <w:tc>
          <w:tcPr>
            <w:tcW w:w="3775" w:type="dxa"/>
            <w:tcBorders>
              <w:bottom w:val="nil"/>
            </w:tcBorders>
          </w:tcPr>
          <w:p w14:paraId="6DCA774E" w14:textId="77777777" w:rsidR="00860507" w:rsidRPr="00654773" w:rsidRDefault="00860507" w:rsidP="0030534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0B4FED7D" w14:textId="77777777" w:rsidR="00860507" w:rsidRPr="002730FE" w:rsidRDefault="00860507" w:rsidP="00346EB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0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14569B85" w14:textId="25C2F071" w:rsidR="00860507" w:rsidRPr="002730FE" w:rsidRDefault="00860507" w:rsidP="00346EB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0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</w:t>
            </w:r>
            <w:r w:rsidR="002730FE" w:rsidRPr="002730FE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06" w:type="dxa"/>
            <w:tcBorders>
              <w:bottom w:val="nil"/>
            </w:tcBorders>
            <w:vAlign w:val="bottom"/>
          </w:tcPr>
          <w:p w14:paraId="5998FF41" w14:textId="77777777" w:rsidR="00860507" w:rsidRPr="002730FE" w:rsidRDefault="00860507" w:rsidP="00346EB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0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5D853475" w14:textId="414D8EE9" w:rsidR="00860507" w:rsidRPr="002730FE" w:rsidRDefault="002730FE" w:rsidP="00346EB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30FE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</w:tbl>
    <w:p w14:paraId="33FAF09C" w14:textId="77777777" w:rsidR="004D2258" w:rsidRDefault="004D2258" w:rsidP="0064512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8931" w:type="dxa"/>
        <w:tblInd w:w="53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5"/>
        <w:gridCol w:w="1306"/>
        <w:gridCol w:w="1272"/>
        <w:gridCol w:w="1306"/>
        <w:gridCol w:w="1272"/>
      </w:tblGrid>
      <w:tr w:rsidR="00645126" w:rsidRPr="00654773" w14:paraId="58D0ED34" w14:textId="77777777" w:rsidTr="00A355E8">
        <w:trPr>
          <w:tblHeader/>
        </w:trPr>
        <w:tc>
          <w:tcPr>
            <w:tcW w:w="3775" w:type="dxa"/>
          </w:tcPr>
          <w:p w14:paraId="6A6E25F3" w14:textId="77777777" w:rsidR="00645126" w:rsidRPr="00654773" w:rsidRDefault="00645126" w:rsidP="00A355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</w:tcPr>
          <w:p w14:paraId="1EB2DB8F" w14:textId="77777777" w:rsidR="00645126" w:rsidRPr="00654773" w:rsidRDefault="00645126" w:rsidP="00A355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</w:tcPr>
          <w:p w14:paraId="4E9DAF3A" w14:textId="77777777" w:rsidR="00645126" w:rsidRPr="00654773" w:rsidRDefault="00645126" w:rsidP="00A355E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hideMark/>
          </w:tcPr>
          <w:p w14:paraId="12581958" w14:textId="77777777" w:rsidR="00645126" w:rsidRPr="00654773" w:rsidRDefault="00645126" w:rsidP="00A355E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6547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6547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645126" w:rsidRPr="00654773" w14:paraId="039A276A" w14:textId="77777777" w:rsidTr="00A355E8">
        <w:trPr>
          <w:tblHeader/>
        </w:trPr>
        <w:tc>
          <w:tcPr>
            <w:tcW w:w="3775" w:type="dxa"/>
          </w:tcPr>
          <w:p w14:paraId="6228D27C" w14:textId="77777777" w:rsidR="00645126" w:rsidRPr="00654773" w:rsidRDefault="00645126" w:rsidP="00A355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</w:tcPr>
          <w:p w14:paraId="531FBCC8" w14:textId="77777777" w:rsidR="00645126" w:rsidRPr="00654773" w:rsidRDefault="00645126" w:rsidP="00A355E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645126" w:rsidRPr="00654773" w14:paraId="6F295435" w14:textId="77777777" w:rsidTr="00A355E8">
        <w:trPr>
          <w:tblHeader/>
        </w:trPr>
        <w:tc>
          <w:tcPr>
            <w:tcW w:w="3775" w:type="dxa"/>
          </w:tcPr>
          <w:p w14:paraId="4BE6D06B" w14:textId="77777777" w:rsidR="00645126" w:rsidRPr="00654773" w:rsidRDefault="00645126" w:rsidP="00A355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vAlign w:val="bottom"/>
            <w:hideMark/>
          </w:tcPr>
          <w:p w14:paraId="70D67A93" w14:textId="77777777" w:rsidR="00645126" w:rsidRPr="00654773" w:rsidRDefault="00645126" w:rsidP="00A355E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</w:tr>
      <w:tr w:rsidR="00645126" w:rsidRPr="00654773" w14:paraId="65D53FD5" w14:textId="77777777" w:rsidTr="00A355E8">
        <w:trPr>
          <w:tblHeader/>
        </w:trPr>
        <w:tc>
          <w:tcPr>
            <w:tcW w:w="3775" w:type="dxa"/>
          </w:tcPr>
          <w:p w14:paraId="1F906A5E" w14:textId="77777777" w:rsidR="00645126" w:rsidRPr="00654773" w:rsidRDefault="00645126" w:rsidP="00A355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  <w:hideMark/>
          </w:tcPr>
          <w:p w14:paraId="024D6E65" w14:textId="77777777" w:rsidR="00645126" w:rsidRPr="00654773" w:rsidRDefault="00645126" w:rsidP="00A355E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65477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vAlign w:val="bottom"/>
            <w:hideMark/>
          </w:tcPr>
          <w:p w14:paraId="6F90CEC9" w14:textId="77777777" w:rsidR="00645126" w:rsidRPr="00654773" w:rsidRDefault="00645126" w:rsidP="00A355E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65477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vAlign w:val="bottom"/>
            <w:hideMark/>
          </w:tcPr>
          <w:p w14:paraId="2159FAC5" w14:textId="77777777" w:rsidR="00645126" w:rsidRPr="00654773" w:rsidRDefault="00645126" w:rsidP="00A355E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65477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vAlign w:val="bottom"/>
            <w:hideMark/>
          </w:tcPr>
          <w:p w14:paraId="13F62AD1" w14:textId="77777777" w:rsidR="00645126" w:rsidRPr="00654773" w:rsidRDefault="00645126" w:rsidP="00A355E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645126" w:rsidRPr="00654773" w14:paraId="04FDE1B5" w14:textId="77777777" w:rsidTr="00A355E8">
        <w:trPr>
          <w:tblHeader/>
        </w:trPr>
        <w:tc>
          <w:tcPr>
            <w:tcW w:w="3775" w:type="dxa"/>
          </w:tcPr>
          <w:p w14:paraId="40FEB927" w14:textId="77777777" w:rsidR="00645126" w:rsidRPr="00654773" w:rsidRDefault="00645126" w:rsidP="00A355E8">
            <w:pPr>
              <w:pStyle w:val="30"/>
              <w:tabs>
                <w:tab w:val="clear" w:pos="360"/>
              </w:tabs>
              <w:ind w:left="276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</w:tcPr>
          <w:p w14:paraId="0711E0CB" w14:textId="77777777" w:rsidR="00645126" w:rsidRPr="00654773" w:rsidRDefault="00645126" w:rsidP="00A355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53E97422" w14:textId="77777777" w:rsidR="00645126" w:rsidRPr="00654773" w:rsidRDefault="00645126" w:rsidP="00A355E8">
            <w:pPr>
              <w:pStyle w:val="3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3E191285" w14:textId="77777777" w:rsidR="00645126" w:rsidRPr="00654773" w:rsidRDefault="00645126" w:rsidP="00A355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</w:tcPr>
          <w:p w14:paraId="62E84DCF" w14:textId="77777777" w:rsidR="00645126" w:rsidRPr="00654773" w:rsidRDefault="00645126" w:rsidP="00A355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45126" w:rsidRPr="00654773" w14:paraId="22CC1526" w14:textId="77777777" w:rsidTr="00A355E8">
        <w:trPr>
          <w:tblHeader/>
        </w:trPr>
        <w:tc>
          <w:tcPr>
            <w:tcW w:w="3775" w:type="dxa"/>
            <w:hideMark/>
          </w:tcPr>
          <w:p w14:paraId="1AC898A0" w14:textId="77777777" w:rsidR="00645126" w:rsidRPr="00654773" w:rsidRDefault="00645126" w:rsidP="00A355E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5477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vAlign w:val="bottom"/>
          </w:tcPr>
          <w:p w14:paraId="1C93EAA0" w14:textId="77777777" w:rsidR="00645126" w:rsidRPr="00654773" w:rsidRDefault="00645126" w:rsidP="00A355E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719CADF3" w14:textId="77777777" w:rsidR="00645126" w:rsidRPr="00654773" w:rsidRDefault="00645126" w:rsidP="00A355E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vAlign w:val="bottom"/>
          </w:tcPr>
          <w:p w14:paraId="22CA3B77" w14:textId="77777777" w:rsidR="00645126" w:rsidRPr="00654773" w:rsidRDefault="00645126" w:rsidP="00A355E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vAlign w:val="bottom"/>
          </w:tcPr>
          <w:p w14:paraId="43580532" w14:textId="77777777" w:rsidR="00645126" w:rsidRPr="00654773" w:rsidRDefault="00645126" w:rsidP="00B55FAE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45126" w:rsidRPr="00654773" w14:paraId="46F585A5" w14:textId="77777777" w:rsidTr="009351C9">
        <w:trPr>
          <w:tblHeader/>
        </w:trPr>
        <w:tc>
          <w:tcPr>
            <w:tcW w:w="3775" w:type="dxa"/>
            <w:tcBorders>
              <w:bottom w:val="nil"/>
            </w:tcBorders>
          </w:tcPr>
          <w:p w14:paraId="0829ACA7" w14:textId="77777777" w:rsidR="00645126" w:rsidRPr="00654773" w:rsidRDefault="00645126" w:rsidP="00A355E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vAlign w:val="center"/>
          </w:tcPr>
          <w:p w14:paraId="41D12609" w14:textId="77777777" w:rsidR="00645126" w:rsidRPr="00654773" w:rsidRDefault="00645126" w:rsidP="00CB4E1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tcBorders>
              <w:bottom w:val="nil"/>
            </w:tcBorders>
            <w:vAlign w:val="center"/>
          </w:tcPr>
          <w:p w14:paraId="0FACF6EC" w14:textId="77777777" w:rsidR="00645126" w:rsidRPr="00654773" w:rsidRDefault="00645126" w:rsidP="00CB4E1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877</w:t>
            </w:r>
          </w:p>
        </w:tc>
        <w:tc>
          <w:tcPr>
            <w:tcW w:w="1306" w:type="dxa"/>
            <w:tcBorders>
              <w:bottom w:val="nil"/>
            </w:tcBorders>
            <w:vAlign w:val="center"/>
          </w:tcPr>
          <w:p w14:paraId="7989726E" w14:textId="77777777" w:rsidR="00645126" w:rsidRPr="00654773" w:rsidRDefault="00645126" w:rsidP="00CB4E1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272" w:type="dxa"/>
            <w:tcBorders>
              <w:bottom w:val="nil"/>
            </w:tcBorders>
            <w:vAlign w:val="center"/>
          </w:tcPr>
          <w:p w14:paraId="28F7D6BB" w14:textId="77777777" w:rsidR="00645126" w:rsidRPr="00654773" w:rsidRDefault="00645126" w:rsidP="00CB4E1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47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877</w:t>
            </w:r>
          </w:p>
        </w:tc>
      </w:tr>
    </w:tbl>
    <w:p w14:paraId="5F443669" w14:textId="77777777" w:rsidR="00C2460C" w:rsidRPr="00654773" w:rsidRDefault="00C2460C" w:rsidP="0064512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65C8727" w14:textId="77777777" w:rsidR="00645126" w:rsidRPr="00654773" w:rsidRDefault="00645126" w:rsidP="0064512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654773">
        <w:rPr>
          <w:rFonts w:ascii="Browallia New" w:hAnsi="Browallia New" w:cs="Browallia New"/>
          <w:sz w:val="28"/>
          <w:szCs w:val="28"/>
          <w:u w:val="single"/>
          <w:cs/>
        </w:rPr>
        <w:t>การจัดการความเสี่ยงในส่วนของทุน</w:t>
      </w:r>
    </w:p>
    <w:p w14:paraId="16B9A8C7" w14:textId="77777777" w:rsidR="00645126" w:rsidRPr="00654773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</w:rPr>
      </w:pPr>
    </w:p>
    <w:p w14:paraId="6B8CAA50" w14:textId="77777777" w:rsidR="00645126" w:rsidRPr="00A96EE8" w:rsidRDefault="00645126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54773">
        <w:rPr>
          <w:rFonts w:ascii="Browallia New" w:hAnsi="Browallia New" w:cs="Browallia New"/>
          <w:sz w:val="28"/>
          <w:szCs w:val="28"/>
          <w:cs/>
          <w:lang w:val="en-GB"/>
        </w:rPr>
        <w:t>วัตถุประสงค์ของบริษัทในการบริหารทุนนั้นเพื่อดำรงไว้ซึ่งความสามารถในการดำเนินงาน</w:t>
      </w:r>
      <w:r w:rsidRPr="00A96EE8">
        <w:rPr>
          <w:rFonts w:ascii="Browallia New" w:hAnsi="Browallia New" w:cs="Browallia New"/>
          <w:sz w:val="28"/>
          <w:szCs w:val="28"/>
          <w:cs/>
          <w:lang w:val="en-GB"/>
        </w:rPr>
        <w:t xml:space="preserve">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</w:t>
      </w:r>
    </w:p>
    <w:p w14:paraId="0E6EBEF8" w14:textId="77777777" w:rsidR="00645126" w:rsidRPr="00A96EE8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9A0E5F8" w14:textId="77777777" w:rsidR="00645126" w:rsidRDefault="00645126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A96EE8">
        <w:rPr>
          <w:rFonts w:ascii="Browallia New" w:hAnsi="Browallia New" w:cs="Browallia New"/>
          <w:sz w:val="28"/>
          <w:szCs w:val="28"/>
          <w:lang w:val="en-GB"/>
        </w:rPr>
        <w:tab/>
      </w:r>
      <w:r w:rsidRPr="00A96EE8">
        <w:rPr>
          <w:rFonts w:ascii="Browallia New" w:hAnsi="Browallia New" w:cs="Browallia New"/>
          <w:sz w:val="28"/>
          <w:szCs w:val="28"/>
          <w:cs/>
          <w:lang w:val="en-GB"/>
        </w:rPr>
        <w:t>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  <w:r w:rsidRPr="00C04DF6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54C1DE2" w14:textId="14279FC3" w:rsidR="00F00462" w:rsidRDefault="00F00462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F28B10A" w14:textId="671CA51F" w:rsidR="00FF6FF5" w:rsidRDefault="00FF6FF5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0F783F5" w14:textId="428E24D9" w:rsidR="00FF6FF5" w:rsidRDefault="00FF6FF5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2286050" w14:textId="4203C1D7" w:rsidR="00FF6FF5" w:rsidRDefault="00FF6FF5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5303AB6" w14:textId="46491748" w:rsidR="00FF6FF5" w:rsidRDefault="00FF6FF5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D0F03B6" w14:textId="77777777" w:rsidR="00FF6FF5" w:rsidRPr="004003A4" w:rsidRDefault="00FF6FF5" w:rsidP="00645126">
      <w:pPr>
        <w:tabs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9E54102" w14:textId="77777777" w:rsidR="00645126" w:rsidRPr="0002414B" w:rsidRDefault="00645126" w:rsidP="0064512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2414B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ภาระผูกพัน</w:t>
      </w:r>
      <w:r>
        <w:rPr>
          <w:rFonts w:ascii="Browallia New" w:hAnsi="Browallia New" w:cs="Browallia New" w:hint="cs"/>
          <w:sz w:val="28"/>
          <w:szCs w:val="28"/>
          <w:u w:val="single"/>
          <w:cs/>
        </w:rPr>
        <w:t>และหนี้สินที่อาจเกิดขึ้น</w:t>
      </w:r>
    </w:p>
    <w:p w14:paraId="4AFBC3F1" w14:textId="77777777" w:rsidR="00645126" w:rsidRPr="0002414B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798C2B4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7A72382C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0AE1E673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17528400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539EACA5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09521C13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2E0BA81F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103D6EFA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1FD72BC3" w14:textId="77777777" w:rsidR="00645126" w:rsidRPr="000E5DAA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1CB6A17F" w14:textId="6AE1F584" w:rsidR="00645126" w:rsidRPr="00812141" w:rsidRDefault="00645126" w:rsidP="005F0FFD">
      <w:pPr>
        <w:pStyle w:val="Preformatted"/>
        <w:numPr>
          <w:ilvl w:val="1"/>
          <w:numId w:val="32"/>
        </w:numPr>
        <w:tabs>
          <w:tab w:val="clear" w:pos="0"/>
          <w:tab w:val="clear" w:pos="959"/>
          <w:tab w:val="left" w:pos="990"/>
        </w:tabs>
        <w:ind w:hanging="297"/>
        <w:jc w:val="thaiDistribute"/>
        <w:rPr>
          <w:rFonts w:ascii="Browallia New" w:hAnsi="Browallia New" w:cs="Browallia New"/>
          <w:sz w:val="28"/>
          <w:szCs w:val="28"/>
        </w:rPr>
      </w:pPr>
      <w:r w:rsidRPr="00812141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Pr="00812141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812141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81214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812141">
        <w:rPr>
          <w:rFonts w:ascii="Browallia New" w:hAnsi="Browallia New" w:cs="Browallia New"/>
          <w:sz w:val="28"/>
          <w:szCs w:val="28"/>
          <w:lang w:val="en-GB"/>
        </w:rPr>
        <w:t>25</w:t>
      </w:r>
      <w:r w:rsidR="00860507" w:rsidRPr="00812141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81214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12141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บริษัทและบริษัทย่อยมีภาระผูกพันเกี่ยวกับสัญญาเช่าและบริการที่จะต้องชำระมีดังนี้</w:t>
      </w:r>
    </w:p>
    <w:p w14:paraId="255E4DD2" w14:textId="39A8F16A" w:rsidR="00645126" w:rsidRDefault="00645126" w:rsidP="00645126">
      <w:pPr>
        <w:pStyle w:val="Preformatted"/>
        <w:tabs>
          <w:tab w:val="clear" w:pos="0"/>
          <w:tab w:val="left" w:pos="720"/>
        </w:tabs>
        <w:ind w:left="992" w:hanging="567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2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580"/>
        <w:gridCol w:w="2159"/>
        <w:gridCol w:w="240"/>
        <w:gridCol w:w="2281"/>
      </w:tblGrid>
      <w:tr w:rsidR="00645126" w14:paraId="07EE80C0" w14:textId="77777777" w:rsidTr="00A355E8">
        <w:tc>
          <w:tcPr>
            <w:tcW w:w="3580" w:type="dxa"/>
          </w:tcPr>
          <w:p w14:paraId="2DDC2C1C" w14:textId="77777777" w:rsidR="00645126" w:rsidRPr="0000063B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7294F833" w14:textId="77777777" w:rsidR="00645126" w:rsidRPr="003F7248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5802A80C" w14:textId="77777777" w:rsidR="00645126" w:rsidRPr="003F7248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78F5C75F" w14:textId="77777777" w:rsidR="00645126" w:rsidRPr="003F7248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F724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3F724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3F724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3F724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45126" w14:paraId="565A3DCE" w14:textId="77777777" w:rsidTr="00A355E8">
        <w:tc>
          <w:tcPr>
            <w:tcW w:w="3580" w:type="dxa"/>
          </w:tcPr>
          <w:p w14:paraId="63CDF554" w14:textId="77777777" w:rsidR="0064512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497E77" w14:textId="77777777" w:rsidR="00645126" w:rsidRPr="003F7248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F724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71858B19" w14:textId="77777777" w:rsidR="00645126" w:rsidRPr="003F7248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361F44" w14:textId="77777777" w:rsidR="00645126" w:rsidRPr="003F7248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F7248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645126" w14:paraId="3B7EF056" w14:textId="77777777" w:rsidTr="00A355E8">
        <w:tc>
          <w:tcPr>
            <w:tcW w:w="3580" w:type="dxa"/>
          </w:tcPr>
          <w:p w14:paraId="5F01FA53" w14:textId="77777777" w:rsidR="0064512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D30F8" w14:textId="77777777" w:rsidR="00645126" w:rsidRPr="002D4AD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0" w:type="dxa"/>
          </w:tcPr>
          <w:p w14:paraId="4B7C8CBC" w14:textId="77777777" w:rsidR="00645126" w:rsidRPr="002D4AD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FDEB1" w14:textId="77777777" w:rsidR="00645126" w:rsidRPr="002D4AD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45126" w14:paraId="3EB1068F" w14:textId="77777777" w:rsidTr="00D4693D">
        <w:tc>
          <w:tcPr>
            <w:tcW w:w="3580" w:type="dxa"/>
            <w:hideMark/>
          </w:tcPr>
          <w:p w14:paraId="0FD6EA63" w14:textId="77777777" w:rsidR="00645126" w:rsidRDefault="00645126" w:rsidP="00A355E8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42EA94F5" w14:textId="6AA7D7E3" w:rsidR="00645126" w:rsidRPr="00D4693D" w:rsidRDefault="00CC4B9A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4693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130,143</w:t>
            </w:r>
          </w:p>
        </w:tc>
        <w:tc>
          <w:tcPr>
            <w:tcW w:w="240" w:type="dxa"/>
          </w:tcPr>
          <w:p w14:paraId="3C614F4C" w14:textId="77777777" w:rsidR="00645126" w:rsidRPr="00860507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</w:tcPr>
          <w:p w14:paraId="7C2BFDB5" w14:textId="6CD380BE" w:rsidR="00645126" w:rsidRPr="00D34594" w:rsidRDefault="00D34594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459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9,642</w:t>
            </w:r>
          </w:p>
        </w:tc>
      </w:tr>
      <w:tr w:rsidR="00645126" w14:paraId="2F36860E" w14:textId="77777777" w:rsidTr="00D4693D">
        <w:tc>
          <w:tcPr>
            <w:tcW w:w="3580" w:type="dxa"/>
            <w:hideMark/>
          </w:tcPr>
          <w:p w14:paraId="285574E4" w14:textId="77777777" w:rsidR="00645126" w:rsidRDefault="00645126" w:rsidP="00A355E8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 แต่ไม่เกิน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7172199B" w14:textId="6C939572" w:rsidR="00645126" w:rsidRPr="00D4693D" w:rsidRDefault="00CC4B9A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693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50,656</w:t>
            </w:r>
          </w:p>
        </w:tc>
        <w:tc>
          <w:tcPr>
            <w:tcW w:w="240" w:type="dxa"/>
          </w:tcPr>
          <w:p w14:paraId="414D33CA" w14:textId="77777777" w:rsidR="00645126" w:rsidRPr="00860507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</w:tcPr>
          <w:p w14:paraId="49C89630" w14:textId="3332F2C2" w:rsidR="00645126" w:rsidRPr="00D34594" w:rsidRDefault="00D34594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3459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9,399</w:t>
            </w:r>
          </w:p>
        </w:tc>
      </w:tr>
      <w:tr w:rsidR="00645126" w14:paraId="26EFAAB8" w14:textId="77777777" w:rsidTr="00D4693D">
        <w:tc>
          <w:tcPr>
            <w:tcW w:w="3580" w:type="dxa"/>
            <w:hideMark/>
          </w:tcPr>
          <w:p w14:paraId="3F5D436E" w14:textId="77777777" w:rsidR="0064512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F09DBC" w14:textId="337A2DE5" w:rsidR="00645126" w:rsidRPr="00D4693D" w:rsidRDefault="00CC4B9A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693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180,799</w:t>
            </w:r>
          </w:p>
        </w:tc>
        <w:tc>
          <w:tcPr>
            <w:tcW w:w="240" w:type="dxa"/>
          </w:tcPr>
          <w:p w14:paraId="64E04023" w14:textId="77777777" w:rsidR="00645126" w:rsidRPr="00860507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A096EE3" w14:textId="1AE41D37" w:rsidR="00645126" w:rsidRPr="00D34594" w:rsidRDefault="00D34594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3459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19,041</w:t>
            </w:r>
          </w:p>
        </w:tc>
      </w:tr>
    </w:tbl>
    <w:p w14:paraId="53752DC8" w14:textId="77777777" w:rsidR="00645126" w:rsidRDefault="00645126" w:rsidP="00645126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F3A21E1" w14:textId="5C949CF8" w:rsidR="005C7D3A" w:rsidRDefault="00812141" w:rsidP="005F0FFD">
      <w:pPr>
        <w:pStyle w:val="Preformatted"/>
        <w:numPr>
          <w:ilvl w:val="1"/>
          <w:numId w:val="32"/>
        </w:numPr>
        <w:tabs>
          <w:tab w:val="clear" w:pos="0"/>
          <w:tab w:val="clear" w:pos="959"/>
          <w:tab w:val="left" w:pos="900"/>
        </w:tabs>
        <w:ind w:left="1026" w:hanging="585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 </w:t>
      </w:r>
      <w:r w:rsidR="005F0FF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C7D3A" w:rsidRPr="005C7D3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C7D3A" w:rsidRPr="005C7D3A">
        <w:rPr>
          <w:rFonts w:ascii="Browallia New" w:hAnsi="Browallia New" w:cs="Browallia New"/>
          <w:sz w:val="28"/>
          <w:szCs w:val="28"/>
        </w:rPr>
        <w:t xml:space="preserve">31 </w:t>
      </w:r>
      <w:r w:rsidR="005C7D3A" w:rsidRPr="005C7D3A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5C7D3A" w:rsidRPr="005C7D3A">
        <w:rPr>
          <w:rFonts w:ascii="Browallia New" w:hAnsi="Browallia New" w:cs="Browallia New"/>
          <w:sz w:val="28"/>
          <w:szCs w:val="28"/>
        </w:rPr>
        <w:t xml:space="preserve">2560 </w:t>
      </w:r>
      <w:r w:rsidR="005C7D3A" w:rsidRPr="005C7D3A">
        <w:rPr>
          <w:rFonts w:ascii="Browallia New" w:hAnsi="Browallia New" w:cs="Browallia New"/>
          <w:sz w:val="28"/>
          <w:szCs w:val="28"/>
          <w:cs/>
        </w:rPr>
        <w:t>บริษัทและบริษัทย่อยทำสัญญาว่าจ้างที่ปรึกษาทางการเงิน โดยมีค่าตอบแท</w:t>
      </w:r>
      <w:r w:rsidR="00BE43A5">
        <w:rPr>
          <w:rFonts w:ascii="Browallia New" w:hAnsi="Browallia New" w:cs="Browallia New" w:hint="cs"/>
          <w:sz w:val="28"/>
          <w:szCs w:val="28"/>
          <w:cs/>
        </w:rPr>
        <w:t>น</w:t>
      </w:r>
      <w:r w:rsidR="005C7D3A" w:rsidRPr="005C7D3A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5C7D3A">
        <w:rPr>
          <w:rFonts w:ascii="Browallia New" w:hAnsi="Browallia New" w:cs="Browallia New"/>
          <w:sz w:val="28"/>
          <w:szCs w:val="28"/>
        </w:rPr>
        <w:t xml:space="preserve">1.20 </w:t>
      </w:r>
      <w:r w:rsidR="005C7D3A" w:rsidRPr="005C7D3A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5C7D3A" w:rsidRPr="005C7D3A">
        <w:rPr>
          <w:rFonts w:ascii="Browallia New" w:hAnsi="Browallia New" w:cs="Browallia New"/>
          <w:sz w:val="28"/>
          <w:szCs w:val="28"/>
        </w:rPr>
        <w:t>4.49</w:t>
      </w:r>
      <w:r w:rsidR="005C7D3A" w:rsidRPr="005C7D3A">
        <w:rPr>
          <w:rFonts w:ascii="Browallia New" w:hAnsi="Browallia New" w:cs="Browallia New"/>
          <w:sz w:val="28"/>
          <w:szCs w:val="28"/>
          <w:cs/>
        </w:rPr>
        <w:t xml:space="preserve"> ล้านบาท ตามลำดับ</w:t>
      </w:r>
    </w:p>
    <w:p w14:paraId="364D1862" w14:textId="77777777" w:rsidR="005C7D3A" w:rsidRPr="004D2258" w:rsidRDefault="005C7D3A" w:rsidP="005C7D3A">
      <w:pPr>
        <w:pStyle w:val="Preformatted"/>
        <w:tabs>
          <w:tab w:val="clear" w:pos="0"/>
          <w:tab w:val="clear" w:pos="959"/>
          <w:tab w:val="left" w:pos="990"/>
        </w:tabs>
        <w:ind w:left="990"/>
        <w:jc w:val="thaiDistribute"/>
        <w:rPr>
          <w:rFonts w:ascii="Browallia New" w:hAnsi="Browallia New" w:cs="Browallia New"/>
          <w:sz w:val="24"/>
          <w:szCs w:val="24"/>
        </w:rPr>
      </w:pPr>
    </w:p>
    <w:p w14:paraId="7824C57B" w14:textId="087F1F39" w:rsidR="00645126" w:rsidRDefault="005C7D3A" w:rsidP="00190F4C">
      <w:pPr>
        <w:pStyle w:val="Preformatted"/>
        <w:numPr>
          <w:ilvl w:val="1"/>
          <w:numId w:val="32"/>
        </w:numPr>
        <w:tabs>
          <w:tab w:val="clear" w:pos="0"/>
          <w:tab w:val="clear" w:pos="959"/>
          <w:tab w:val="left" w:pos="990"/>
        </w:tabs>
        <w:ind w:left="990" w:hanging="564"/>
        <w:jc w:val="thaiDistribute"/>
        <w:rPr>
          <w:rFonts w:ascii="Browallia New" w:hAnsi="Browallia New" w:cs="Browallia New"/>
          <w:sz w:val="28"/>
          <w:szCs w:val="28"/>
        </w:rPr>
      </w:pPr>
      <w:r w:rsidRPr="005C7D3A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BE43A5">
        <w:rPr>
          <w:rFonts w:ascii="Browallia New" w:hAnsi="Browallia New" w:cs="Browallia New"/>
          <w:sz w:val="28"/>
          <w:szCs w:val="28"/>
        </w:rPr>
        <w:t>31</w:t>
      </w:r>
      <w:r w:rsidRPr="00BE43A5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BE43A5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5C7D3A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บริษัทย่อยทางอ้อมทำสัญญาจ้างที่ปรึกษาทางการตลาด และพรีเซนเตอร์โฆษณากับบริษัท </w:t>
      </w:r>
      <w:r w:rsidR="00BE43A5">
        <w:rPr>
          <w:rFonts w:ascii="Browallia New" w:hAnsi="Browallia New" w:cs="Browallia New"/>
          <w:sz w:val="28"/>
          <w:szCs w:val="28"/>
        </w:rPr>
        <w:t>3</w:t>
      </w:r>
      <w:r w:rsidRPr="005C7D3A">
        <w:rPr>
          <w:rFonts w:ascii="Browallia New" w:hAnsi="Browallia New" w:cs="Browallia New"/>
          <w:sz w:val="28"/>
          <w:szCs w:val="28"/>
          <w:cs/>
        </w:rPr>
        <w:t xml:space="preserve"> แห่ง โดยมีภาระผูกพันคงเหลือที่ต้องจ่ายตามสัญญาเป็นจำนวนเงิน </w:t>
      </w:r>
      <w:r w:rsidR="00812141">
        <w:rPr>
          <w:rFonts w:ascii="Browallia New" w:hAnsi="Browallia New" w:cs="Browallia New"/>
          <w:sz w:val="28"/>
          <w:szCs w:val="28"/>
        </w:rPr>
        <w:t>5.33</w:t>
      </w:r>
      <w:r w:rsidRPr="005C7D3A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</w:p>
    <w:p w14:paraId="635307EA" w14:textId="77777777" w:rsidR="00645126" w:rsidRPr="004D2258" w:rsidRDefault="00645126" w:rsidP="00645126">
      <w:pPr>
        <w:pStyle w:val="Preformatted"/>
        <w:tabs>
          <w:tab w:val="clear" w:pos="0"/>
          <w:tab w:val="left" w:pos="720"/>
        </w:tabs>
        <w:ind w:left="99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36395C5" w14:textId="23089295" w:rsidR="00645126" w:rsidRPr="00470E4B" w:rsidRDefault="00645126" w:rsidP="005F0FFD">
      <w:pPr>
        <w:pStyle w:val="Preformatted"/>
        <w:numPr>
          <w:ilvl w:val="1"/>
          <w:numId w:val="32"/>
        </w:numPr>
        <w:tabs>
          <w:tab w:val="clear" w:pos="0"/>
          <w:tab w:val="clear" w:pos="959"/>
          <w:tab w:val="left" w:pos="1170"/>
          <w:tab w:val="left" w:pos="1350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470E4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470E4B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470E4B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470E4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470E4B">
        <w:rPr>
          <w:rFonts w:ascii="Browallia New" w:hAnsi="Browallia New" w:cs="Browallia New"/>
          <w:sz w:val="28"/>
          <w:szCs w:val="28"/>
          <w:lang w:val="en-GB"/>
        </w:rPr>
        <w:t>25</w:t>
      </w:r>
      <w:r w:rsidR="00860507" w:rsidRPr="00470E4B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470E4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70E4B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บริษัทและบริษัทย่อยมีภาระผูกพันจากการที่ธนาคารออกหนังสือค้ำประกันในนาม</w:t>
      </w:r>
      <w:r w:rsidR="00812141" w:rsidRPr="00470E4B">
        <w:rPr>
          <w:rFonts w:ascii="Browallia New" w:hAnsi="Browallia New" w:cs="Browallia New"/>
          <w:sz w:val="28"/>
          <w:szCs w:val="28"/>
        </w:rPr>
        <w:t xml:space="preserve">   </w:t>
      </w:r>
      <w:r w:rsidRPr="00470E4B">
        <w:rPr>
          <w:rFonts w:ascii="Browallia New" w:hAnsi="Browallia New" w:cs="Browallia New" w:hint="cs"/>
          <w:sz w:val="28"/>
          <w:szCs w:val="28"/>
          <w:cs/>
        </w:rPr>
        <w:t xml:space="preserve">ของบริษัทและบริษัทย่อย ซึ่งเกี่ยวเนื่องกับภาระผูกพันทางปฏิบัติบางประการตามปกติธุรกิจจำนวน </w:t>
      </w:r>
      <w:r w:rsidR="00EF6B98" w:rsidRPr="00470E4B">
        <w:rPr>
          <w:rFonts w:ascii="Browallia New" w:hAnsi="Browallia New" w:cs="Browallia New"/>
          <w:sz w:val="28"/>
          <w:szCs w:val="28"/>
        </w:rPr>
        <w:t>152.90</w:t>
      </w:r>
      <w:r w:rsidRPr="00470E4B">
        <w:rPr>
          <w:rFonts w:ascii="Browallia New" w:hAnsi="Browallia New" w:cs="Browallia New" w:hint="cs"/>
          <w:sz w:val="28"/>
          <w:szCs w:val="28"/>
          <w:cs/>
        </w:rPr>
        <w:t xml:space="preserve"> ล้านบาท และ </w:t>
      </w:r>
      <w:r w:rsidR="00EC6215" w:rsidRPr="00470E4B">
        <w:rPr>
          <w:rFonts w:ascii="Browallia New" w:hAnsi="Browallia New" w:cs="Browallia New"/>
          <w:sz w:val="28"/>
          <w:szCs w:val="28"/>
        </w:rPr>
        <w:t>8.2</w:t>
      </w:r>
      <w:r w:rsidR="00470E4B" w:rsidRPr="00470E4B">
        <w:rPr>
          <w:rFonts w:ascii="Browallia New" w:hAnsi="Browallia New" w:cs="Browallia New"/>
          <w:sz w:val="28"/>
          <w:szCs w:val="28"/>
        </w:rPr>
        <w:t>6</w:t>
      </w:r>
      <w:r w:rsidR="00860507" w:rsidRPr="00470E4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470E4B">
        <w:rPr>
          <w:rFonts w:ascii="Browallia New" w:hAnsi="Browallia New" w:cs="Browallia New" w:hint="cs"/>
          <w:sz w:val="28"/>
          <w:szCs w:val="28"/>
          <w:cs/>
        </w:rPr>
        <w:t>ล้านบาท ตามลำดับ</w:t>
      </w:r>
    </w:p>
    <w:p w14:paraId="1E75606A" w14:textId="77777777" w:rsidR="00645126" w:rsidRPr="004D2258" w:rsidRDefault="00645126" w:rsidP="00645126">
      <w:pPr>
        <w:pStyle w:val="Preformatted"/>
        <w:tabs>
          <w:tab w:val="clear" w:pos="0"/>
          <w:tab w:val="left" w:pos="720"/>
        </w:tabs>
        <w:ind w:left="99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6088737" w14:textId="30D76200" w:rsidR="00645126" w:rsidRDefault="007E0EFD" w:rsidP="005F0FFD">
      <w:pPr>
        <w:pStyle w:val="Preformatted"/>
        <w:numPr>
          <w:ilvl w:val="1"/>
          <w:numId w:val="32"/>
        </w:numPr>
        <w:tabs>
          <w:tab w:val="clear" w:pos="0"/>
          <w:tab w:val="clear" w:pos="959"/>
          <w:tab w:val="left" w:pos="720"/>
          <w:tab w:val="left" w:pos="1170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E0EFD">
        <w:rPr>
          <w:rFonts w:ascii="Browallia New" w:hAnsi="Browallia New" w:cs="Browallia New"/>
          <w:sz w:val="28"/>
          <w:szCs w:val="28"/>
          <w:cs/>
        </w:rPr>
        <w:t>บริษัททำสัญญาจ้างพัฒนาโปรแกรมซอฟท์แวร์โดยมีมูลค่าสัญญาและภาระผูกพันจำนวน</w:t>
      </w:r>
      <w:r w:rsidRPr="007E0EFD">
        <w:rPr>
          <w:rFonts w:ascii="Browallia New" w:hAnsi="Browallia New" w:cs="Browallia New"/>
          <w:sz w:val="28"/>
          <w:szCs w:val="28"/>
        </w:rPr>
        <w:t> </w:t>
      </w:r>
      <w:r w:rsidR="00470E4B">
        <w:rPr>
          <w:rFonts w:ascii="Browallia New" w:hAnsi="Browallia New" w:cs="Browallia New"/>
          <w:sz w:val="28"/>
          <w:szCs w:val="28"/>
        </w:rPr>
        <w:t>23.20</w:t>
      </w:r>
      <w:r w:rsidRPr="007E0EFD">
        <w:rPr>
          <w:rFonts w:ascii="Browallia New" w:hAnsi="Browallia New" w:cs="Browallia New"/>
          <w:sz w:val="28"/>
          <w:szCs w:val="28"/>
        </w:rPr>
        <w:t xml:space="preserve"> </w:t>
      </w:r>
      <w:r w:rsidRPr="007E0EFD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</w:p>
    <w:p w14:paraId="3A8BDC05" w14:textId="77777777" w:rsidR="005F0FFD" w:rsidRPr="00576A07" w:rsidRDefault="005F0FFD" w:rsidP="005F0FFD">
      <w:pPr>
        <w:pStyle w:val="Preformatted"/>
        <w:tabs>
          <w:tab w:val="clear" w:pos="0"/>
          <w:tab w:val="left" w:pos="720"/>
        </w:tabs>
        <w:ind w:left="99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038370C" w14:textId="3F11BDED" w:rsidR="00645126" w:rsidRPr="00376406" w:rsidRDefault="00645126" w:rsidP="005F0FFD">
      <w:pPr>
        <w:pStyle w:val="Preformatted"/>
        <w:numPr>
          <w:ilvl w:val="1"/>
          <w:numId w:val="32"/>
        </w:numPr>
        <w:tabs>
          <w:tab w:val="clear" w:pos="0"/>
          <w:tab w:val="clear" w:pos="959"/>
          <w:tab w:val="left" w:pos="720"/>
          <w:tab w:val="left" w:pos="1080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37640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376406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376406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</w:t>
      </w:r>
      <w:r w:rsidRPr="0037640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376406">
        <w:rPr>
          <w:rFonts w:ascii="Browallia New" w:hAnsi="Browallia New" w:cs="Browallia New"/>
          <w:sz w:val="28"/>
          <w:szCs w:val="28"/>
          <w:lang w:val="en-GB"/>
        </w:rPr>
        <w:t>25</w:t>
      </w:r>
      <w:r w:rsidR="00860507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37640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76406">
        <w:rPr>
          <w:rFonts w:ascii="Browallia New" w:hAnsi="Browallia New" w:cs="Browallia New" w:hint="cs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Pr="00A8598A">
        <w:rPr>
          <w:rFonts w:ascii="Browallia New" w:hAnsi="Browallia New" w:cs="Browallia New"/>
          <w:sz w:val="28"/>
          <w:szCs w:val="28"/>
        </w:rPr>
        <w:t xml:space="preserve">17 </w:t>
      </w:r>
      <w:r w:rsidRPr="00A8598A">
        <w:rPr>
          <w:rFonts w:ascii="Browallia New" w:hAnsi="Browallia New" w:cs="Browallia New" w:hint="cs"/>
          <w:sz w:val="28"/>
          <w:szCs w:val="28"/>
          <w:cs/>
        </w:rPr>
        <w:t xml:space="preserve">แห่ง และ </w:t>
      </w:r>
      <w:r w:rsidRPr="00A8598A">
        <w:rPr>
          <w:rFonts w:ascii="Browallia New" w:hAnsi="Browallia New" w:cs="Browallia New"/>
          <w:sz w:val="28"/>
          <w:szCs w:val="28"/>
        </w:rPr>
        <w:t>10</w:t>
      </w:r>
      <w:r w:rsidRPr="00A8598A">
        <w:rPr>
          <w:rFonts w:ascii="Browallia New" w:hAnsi="Browallia New" w:cs="Browallia New" w:hint="cs"/>
          <w:sz w:val="28"/>
          <w:szCs w:val="28"/>
          <w:cs/>
        </w:rPr>
        <w:t xml:space="preserve"> แห่ง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ตามลำดับ </w:t>
      </w:r>
      <w:r w:rsidRPr="00376406">
        <w:rPr>
          <w:rFonts w:ascii="Browallia New" w:hAnsi="Browallia New" w:cs="Browallia New" w:hint="cs"/>
          <w:sz w:val="28"/>
          <w:szCs w:val="28"/>
          <w:cs/>
        </w:rPr>
        <w:t xml:space="preserve">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37A4C10B" w14:textId="77777777" w:rsidR="00645126" w:rsidRPr="00376406" w:rsidRDefault="00645126" w:rsidP="00645126">
      <w:pPr>
        <w:spacing w:line="240" w:lineRule="auto"/>
        <w:ind w:left="990" w:hanging="540"/>
        <w:rPr>
          <w:rFonts w:ascii="Browallia New" w:hAnsi="Browallia New" w:cs="Browallia New"/>
          <w:sz w:val="28"/>
          <w:szCs w:val="28"/>
        </w:rPr>
      </w:pPr>
    </w:p>
    <w:p w14:paraId="468E9C3C" w14:textId="77777777" w:rsidR="00645126" w:rsidRPr="00376406" w:rsidRDefault="00645126" w:rsidP="005F0FFD">
      <w:pPr>
        <w:pStyle w:val="Preformatted"/>
        <w:numPr>
          <w:ilvl w:val="1"/>
          <w:numId w:val="32"/>
        </w:numPr>
        <w:tabs>
          <w:tab w:val="clear" w:pos="0"/>
          <w:tab w:val="clear" w:pos="959"/>
          <w:tab w:val="left" w:pos="720"/>
          <w:tab w:val="left" w:pos="990"/>
        </w:tabs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376406">
        <w:rPr>
          <w:rFonts w:ascii="Browallia New" w:hAnsi="Browallia New" w:cs="Browallia New"/>
          <w:sz w:val="28"/>
          <w:szCs w:val="28"/>
          <w:cs/>
        </w:rPr>
        <w:t>บริษัทย่อยมีภาระผูกพันจากการทำสัญญาถ่ายทอดเทคโนโลยีกับมหาวิทยาลัยแห่งหนึ่ง โดยมีค่าตอบแทนตามอัตราร้อยละของยอดขายดังนี้</w:t>
      </w:r>
    </w:p>
    <w:p w14:paraId="680C9072" w14:textId="77777777" w:rsidR="00645126" w:rsidRPr="00376406" w:rsidRDefault="00645126" w:rsidP="00645126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5505" w:type="dxa"/>
        <w:jc w:val="center"/>
        <w:tblLayout w:type="fixed"/>
        <w:tblLook w:val="04A0" w:firstRow="1" w:lastRow="0" w:firstColumn="1" w:lastColumn="0" w:noHBand="0" w:noVBand="1"/>
      </w:tblPr>
      <w:tblGrid>
        <w:gridCol w:w="2680"/>
        <w:gridCol w:w="240"/>
        <w:gridCol w:w="2585"/>
      </w:tblGrid>
      <w:tr w:rsidR="00645126" w:rsidRPr="00376406" w14:paraId="16D237E0" w14:textId="77777777" w:rsidTr="00A355E8">
        <w:trPr>
          <w:jc w:val="center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0E5FC6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76406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ยอดขาย</w:t>
            </w:r>
          </w:p>
        </w:tc>
        <w:tc>
          <w:tcPr>
            <w:tcW w:w="240" w:type="dxa"/>
          </w:tcPr>
          <w:p w14:paraId="537CFA28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95B874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76406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อัตราร้อยละ</w:t>
            </w:r>
          </w:p>
        </w:tc>
      </w:tr>
      <w:tr w:rsidR="00645126" w:rsidRPr="00376406" w14:paraId="3A4C35D9" w14:textId="77777777" w:rsidTr="00A355E8">
        <w:trPr>
          <w:jc w:val="center"/>
        </w:trPr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63810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E916D50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B9C69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45126" w:rsidRPr="00376406" w14:paraId="12DA47A8" w14:textId="77777777" w:rsidTr="00815E6E">
        <w:trPr>
          <w:jc w:val="center"/>
        </w:trPr>
        <w:tc>
          <w:tcPr>
            <w:tcW w:w="2680" w:type="dxa"/>
            <w:hideMark/>
          </w:tcPr>
          <w:p w14:paraId="18BA872C" w14:textId="77777777" w:rsidR="00645126" w:rsidRPr="00376406" w:rsidRDefault="00645126" w:rsidP="00A355E8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2557 </w:t>
            </w: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</w:tcPr>
          <w:p w14:paraId="46E06572" w14:textId="3A93BABA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29A0A4AD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645126" w:rsidRPr="00376406" w14:paraId="797F78A8" w14:textId="77777777" w:rsidTr="00815E6E">
        <w:trPr>
          <w:jc w:val="center"/>
        </w:trPr>
        <w:tc>
          <w:tcPr>
            <w:tcW w:w="2680" w:type="dxa"/>
            <w:hideMark/>
          </w:tcPr>
          <w:p w14:paraId="5AFBC475" w14:textId="77777777" w:rsidR="00645126" w:rsidRPr="00376406" w:rsidRDefault="00645126" w:rsidP="00A355E8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2562 </w:t>
            </w: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0" w:type="dxa"/>
          </w:tcPr>
          <w:p w14:paraId="07ACA0D6" w14:textId="506F48C9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04A2ED8A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645126" w:rsidRPr="00376406" w14:paraId="30E64C77" w14:textId="77777777" w:rsidTr="00815E6E">
        <w:trPr>
          <w:jc w:val="center"/>
        </w:trPr>
        <w:tc>
          <w:tcPr>
            <w:tcW w:w="2680" w:type="dxa"/>
            <w:hideMark/>
          </w:tcPr>
          <w:p w14:paraId="2A44C7B5" w14:textId="77777777" w:rsidR="00645126" w:rsidRPr="00376406" w:rsidRDefault="00645126" w:rsidP="00A355E8">
            <w:pPr>
              <w:tabs>
                <w:tab w:val="clear" w:pos="680"/>
                <w:tab w:val="clear" w:pos="2580"/>
                <w:tab w:val="left" w:pos="0"/>
                <w:tab w:val="left" w:pos="2682"/>
                <w:tab w:val="left" w:pos="3312"/>
                <w:tab w:val="left" w:pos="4860"/>
              </w:tabs>
              <w:spacing w:line="240" w:lineRule="auto"/>
              <w:ind w:left="756" w:hanging="15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2564 </w:t>
            </w: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เป็นต้นไป</w:t>
            </w:r>
          </w:p>
        </w:tc>
        <w:tc>
          <w:tcPr>
            <w:tcW w:w="240" w:type="dxa"/>
          </w:tcPr>
          <w:p w14:paraId="2BAE3C34" w14:textId="5848315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56485B60" w14:textId="77777777" w:rsidR="00645126" w:rsidRPr="00376406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37640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37640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</w:tbl>
    <w:p w14:paraId="7495CD4A" w14:textId="440E6629" w:rsidR="00AD6510" w:rsidRDefault="00AD6510" w:rsidP="00645126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7721546" w14:textId="6EA70B39" w:rsidR="00FF6FF5" w:rsidRDefault="00FF6FF5" w:rsidP="00645126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9668006" w14:textId="77777777" w:rsidR="00FF6FF5" w:rsidRDefault="00FF6FF5" w:rsidP="00645126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38B876A" w14:textId="10B7DE9A" w:rsidR="00645126" w:rsidRDefault="00645126" w:rsidP="00190F4C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564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484AF0">
        <w:rPr>
          <w:rFonts w:ascii="Browallia New" w:hAnsi="Browallia New" w:cs="Browallia New"/>
          <w:sz w:val="28"/>
          <w:szCs w:val="28"/>
          <w:cs/>
          <w:lang w:eastAsia="zh-CN"/>
        </w:rPr>
        <w:lastRenderedPageBreak/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Pr="00484AF0">
        <w:rPr>
          <w:rFonts w:ascii="Browallia New" w:hAnsi="Browallia New" w:cs="Browallia New"/>
          <w:sz w:val="28"/>
          <w:szCs w:val="28"/>
          <w:lang w:eastAsia="zh-CN"/>
        </w:rPr>
        <w:t xml:space="preserve">31 </w:t>
      </w:r>
      <w:r w:rsidRPr="00484AF0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ธันวาคม </w:t>
      </w:r>
      <w:r w:rsidRPr="00484AF0">
        <w:rPr>
          <w:rFonts w:ascii="Browallia New" w:hAnsi="Browallia New" w:cs="Browallia New"/>
          <w:sz w:val="28"/>
          <w:szCs w:val="28"/>
          <w:lang w:eastAsia="zh-CN"/>
        </w:rPr>
        <w:t>25</w:t>
      </w:r>
      <w:r w:rsidR="00860507">
        <w:rPr>
          <w:rFonts w:ascii="Browallia New" w:hAnsi="Browallia New" w:cs="Browallia New"/>
          <w:sz w:val="28"/>
          <w:szCs w:val="28"/>
          <w:lang w:eastAsia="zh-CN"/>
        </w:rPr>
        <w:t>60</w:t>
      </w:r>
      <w:r w:rsidRPr="00484AF0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Pr="00484AF0">
        <w:rPr>
          <w:rFonts w:ascii="Browallia New" w:hAnsi="Browallia New" w:cs="Browallia New" w:hint="cs"/>
          <w:sz w:val="28"/>
          <w:szCs w:val="28"/>
          <w:cs/>
          <w:lang w:eastAsia="zh-CN"/>
        </w:rPr>
        <w:t>ดังนี้</w:t>
      </w:r>
    </w:p>
    <w:p w14:paraId="1096FBFA" w14:textId="77777777" w:rsidR="007A74C3" w:rsidRDefault="007A74C3" w:rsidP="007A74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182"/>
        <w:gridCol w:w="1173"/>
        <w:gridCol w:w="1227"/>
        <w:gridCol w:w="1277"/>
      </w:tblGrid>
      <w:tr w:rsidR="00645126" w:rsidRPr="00FB7D78" w14:paraId="15C3B566" w14:textId="77777777" w:rsidTr="00BC2B27">
        <w:trPr>
          <w:trHeight w:val="20"/>
        </w:trPr>
        <w:tc>
          <w:tcPr>
            <w:tcW w:w="3511" w:type="dxa"/>
          </w:tcPr>
          <w:p w14:paraId="31A6B9A9" w14:textId="77777777" w:rsidR="00645126" w:rsidRPr="00FB7D78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642D4E13" w14:textId="77777777" w:rsidR="00645126" w:rsidRPr="00FB7D78" w:rsidRDefault="00645126" w:rsidP="00A355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39192C42" w14:textId="77777777" w:rsidR="00645126" w:rsidRPr="00FB7D78" w:rsidRDefault="00645126" w:rsidP="00A355E8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</w:t>
            </w:r>
            <w:r w:rsidRPr="00FB7D7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FB7D7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45126" w:rsidRPr="00FB7D78" w14:paraId="5870768E" w14:textId="77777777" w:rsidTr="00BC2B27">
        <w:trPr>
          <w:trHeight w:val="20"/>
        </w:trPr>
        <w:tc>
          <w:tcPr>
            <w:tcW w:w="3511" w:type="dxa"/>
          </w:tcPr>
          <w:p w14:paraId="1012C03B" w14:textId="77777777" w:rsidR="00645126" w:rsidRPr="00FB7D78" w:rsidRDefault="0064512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3A65576C" w14:textId="77777777" w:rsidR="00645126" w:rsidRPr="00FB7D78" w:rsidRDefault="0064512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5CD7A8B8" w14:textId="77777777" w:rsidR="00645126" w:rsidRPr="00FB7D78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45126" w:rsidRPr="00FB7D78" w14:paraId="4C27019A" w14:textId="77777777" w:rsidTr="00BC2B27">
        <w:trPr>
          <w:trHeight w:val="20"/>
        </w:trPr>
        <w:tc>
          <w:tcPr>
            <w:tcW w:w="3511" w:type="dxa"/>
          </w:tcPr>
          <w:p w14:paraId="6D810C03" w14:textId="77777777" w:rsidR="00645126" w:rsidRPr="00FB7D78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0AB6B48C" w14:textId="77777777" w:rsidR="00645126" w:rsidRPr="00FB7D78" w:rsidRDefault="00645126" w:rsidP="00A355E8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hideMark/>
          </w:tcPr>
          <w:p w14:paraId="1E39103D" w14:textId="77777777" w:rsidR="00645126" w:rsidRPr="00FB7D78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hideMark/>
          </w:tcPr>
          <w:p w14:paraId="0E30C28A" w14:textId="77777777" w:rsidR="00645126" w:rsidRPr="00FB7D78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7FA3DB75" w14:textId="77777777" w:rsidR="00645126" w:rsidRPr="00FB7D78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645126" w:rsidRPr="00FB7D78" w14:paraId="1706FB5C" w14:textId="77777777" w:rsidTr="00A355E8">
        <w:trPr>
          <w:trHeight w:val="20"/>
        </w:trPr>
        <w:tc>
          <w:tcPr>
            <w:tcW w:w="3511" w:type="dxa"/>
            <w:hideMark/>
          </w:tcPr>
          <w:p w14:paraId="0F755295" w14:textId="77777777" w:rsidR="00645126" w:rsidRPr="00FB7D78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22EDC53E" w14:textId="77777777" w:rsidR="00645126" w:rsidRPr="00FB7D78" w:rsidRDefault="00645126" w:rsidP="00A355E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vAlign w:val="center"/>
          </w:tcPr>
          <w:p w14:paraId="16B4AE52" w14:textId="77777777" w:rsidR="00645126" w:rsidRPr="00FB7D78" w:rsidRDefault="00645126" w:rsidP="00A355E8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vAlign w:val="center"/>
          </w:tcPr>
          <w:p w14:paraId="2C904E9D" w14:textId="77777777" w:rsidR="00645126" w:rsidRPr="00FB7D78" w:rsidRDefault="00645126" w:rsidP="00A355E8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3724BA2C" w14:textId="77777777" w:rsidR="00645126" w:rsidRPr="00FB7D78" w:rsidRDefault="00645126" w:rsidP="00A355E8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645126" w:rsidRPr="00FB7D78" w14:paraId="298502D5" w14:textId="77777777" w:rsidTr="00A355E8">
        <w:trPr>
          <w:trHeight w:val="20"/>
        </w:trPr>
        <w:tc>
          <w:tcPr>
            <w:tcW w:w="3511" w:type="dxa"/>
            <w:hideMark/>
          </w:tcPr>
          <w:p w14:paraId="01E5B5F1" w14:textId="77777777" w:rsidR="00645126" w:rsidRPr="00FB7D78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2" w:type="dxa"/>
            <w:hideMark/>
          </w:tcPr>
          <w:p w14:paraId="648196E5" w14:textId="77777777" w:rsidR="00645126" w:rsidRPr="00FB7D78" w:rsidRDefault="00645126" w:rsidP="00A355E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FFFFFF"/>
          </w:tcPr>
          <w:p w14:paraId="5A86BFCF" w14:textId="77777777" w:rsidR="00645126" w:rsidRPr="004D476B" w:rsidRDefault="00645126" w:rsidP="00A355E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D476B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</w:t>
            </w:r>
            <w:r w:rsidRPr="004D476B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7</w:t>
            </w:r>
            <w:r w:rsidRPr="004D476B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,000</w:t>
            </w:r>
          </w:p>
        </w:tc>
        <w:tc>
          <w:tcPr>
            <w:tcW w:w="1227" w:type="dxa"/>
            <w:shd w:val="clear" w:color="auto" w:fill="FFFFFF"/>
          </w:tcPr>
          <w:p w14:paraId="7E795943" w14:textId="3D09EAA0" w:rsidR="00645126" w:rsidRPr="004D476B" w:rsidRDefault="008A2AB1" w:rsidP="008A2AB1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D476B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 xml:space="preserve">      </w:t>
            </w:r>
            <w:r w:rsidR="00645126" w:rsidRPr="004D476B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FFFFFF"/>
          </w:tcPr>
          <w:p w14:paraId="10626338" w14:textId="77777777" w:rsidR="00645126" w:rsidRPr="004D476B" w:rsidRDefault="00645126" w:rsidP="00A355E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4D476B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17,000</w:t>
            </w:r>
          </w:p>
        </w:tc>
      </w:tr>
      <w:tr w:rsidR="00645126" w:rsidRPr="009954C9" w14:paraId="774A523D" w14:textId="77777777" w:rsidTr="009954C9">
        <w:trPr>
          <w:trHeight w:val="20"/>
        </w:trPr>
        <w:tc>
          <w:tcPr>
            <w:tcW w:w="3511" w:type="dxa"/>
            <w:hideMark/>
          </w:tcPr>
          <w:p w14:paraId="6ECA74A7" w14:textId="77777777" w:rsidR="00645126" w:rsidRPr="00FB7D78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ยะยาว</w:t>
            </w:r>
          </w:p>
        </w:tc>
        <w:tc>
          <w:tcPr>
            <w:tcW w:w="1182" w:type="dxa"/>
            <w:hideMark/>
          </w:tcPr>
          <w:p w14:paraId="67EA0B40" w14:textId="77777777" w:rsidR="00645126" w:rsidRPr="00FB7D78" w:rsidRDefault="00645126" w:rsidP="00A355E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18BE7556" w14:textId="2B33138F" w:rsidR="00645126" w:rsidRPr="009954C9" w:rsidRDefault="009D1AD3" w:rsidP="00225B9B">
            <w:pPr>
              <w:spacing w:line="240" w:lineRule="auto"/>
              <w:ind w:right="104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9954C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   1,8</w:t>
            </w:r>
            <w:r w:rsidR="00225B9B" w:rsidRPr="009954C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84,000</w:t>
            </w:r>
          </w:p>
        </w:tc>
        <w:tc>
          <w:tcPr>
            <w:tcW w:w="1227" w:type="dxa"/>
            <w:shd w:val="clear" w:color="auto" w:fill="auto"/>
          </w:tcPr>
          <w:p w14:paraId="5DA82AF9" w14:textId="7FA3B7AF" w:rsidR="00645126" w:rsidRPr="009954C9" w:rsidRDefault="00225B9B" w:rsidP="000C058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954C9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911,13</w:t>
            </w:r>
            <w:r w:rsidR="009954C9" w:rsidRPr="009954C9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</w:t>
            </w:r>
          </w:p>
        </w:tc>
        <w:tc>
          <w:tcPr>
            <w:tcW w:w="1277" w:type="dxa"/>
            <w:shd w:val="clear" w:color="auto" w:fill="auto"/>
          </w:tcPr>
          <w:p w14:paraId="17857E48" w14:textId="69524A5E" w:rsidR="00645126" w:rsidRPr="009954C9" w:rsidRDefault="00225B9B" w:rsidP="000C058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954C9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972,86</w:t>
            </w:r>
            <w:r w:rsidR="009954C9" w:rsidRPr="009954C9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3</w:t>
            </w:r>
          </w:p>
        </w:tc>
      </w:tr>
      <w:tr w:rsidR="00645126" w:rsidRPr="009954C9" w14:paraId="1D3332A6" w14:textId="77777777" w:rsidTr="009954C9">
        <w:trPr>
          <w:trHeight w:val="20"/>
        </w:trPr>
        <w:tc>
          <w:tcPr>
            <w:tcW w:w="3511" w:type="dxa"/>
          </w:tcPr>
          <w:p w14:paraId="7941F64D" w14:textId="77777777" w:rsidR="00645126" w:rsidRPr="00FB7D78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ตั๋วเงินในประเทศ</w:t>
            </w:r>
          </w:p>
        </w:tc>
        <w:tc>
          <w:tcPr>
            <w:tcW w:w="1182" w:type="dxa"/>
          </w:tcPr>
          <w:p w14:paraId="7292E9D2" w14:textId="77777777" w:rsidR="00645126" w:rsidRPr="00FB7D78" w:rsidRDefault="00645126" w:rsidP="00A355E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09211541" w14:textId="77777777" w:rsidR="00645126" w:rsidRPr="009954C9" w:rsidRDefault="00645126" w:rsidP="00A355E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9954C9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1227" w:type="dxa"/>
            <w:shd w:val="clear" w:color="auto" w:fill="auto"/>
          </w:tcPr>
          <w:p w14:paraId="55390ABF" w14:textId="383D7EE9" w:rsidR="00645126" w:rsidRPr="009954C9" w:rsidRDefault="004D476B" w:rsidP="00A355E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954C9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10,000</w:t>
            </w:r>
          </w:p>
        </w:tc>
        <w:tc>
          <w:tcPr>
            <w:tcW w:w="1277" w:type="dxa"/>
            <w:shd w:val="clear" w:color="auto" w:fill="auto"/>
          </w:tcPr>
          <w:p w14:paraId="085E1AB4" w14:textId="2266CE27" w:rsidR="00645126" w:rsidRPr="009954C9" w:rsidRDefault="004D476B" w:rsidP="00A355E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954C9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E8478F" w:rsidRPr="00FB7D78" w14:paraId="008B0379" w14:textId="77777777" w:rsidTr="00A355E8">
        <w:trPr>
          <w:trHeight w:val="20"/>
        </w:trPr>
        <w:tc>
          <w:tcPr>
            <w:tcW w:w="3511" w:type="dxa"/>
          </w:tcPr>
          <w:p w14:paraId="5C5A4E5E" w14:textId="77777777" w:rsidR="00E8478F" w:rsidRPr="00FB7D78" w:rsidRDefault="00E8478F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0F7D4159" w14:textId="77777777" w:rsidR="00E8478F" w:rsidRPr="00FB7D78" w:rsidRDefault="00E8478F" w:rsidP="00A355E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340A010" w14:textId="77777777" w:rsidR="00E8478F" w:rsidRPr="004D476B" w:rsidRDefault="00E8478F" w:rsidP="00A355E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7" w:type="dxa"/>
          </w:tcPr>
          <w:p w14:paraId="71497082" w14:textId="77777777" w:rsidR="00E8478F" w:rsidRPr="004D476B" w:rsidRDefault="00E8478F" w:rsidP="00A355E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296E1E3E" w14:textId="77777777" w:rsidR="00E8478F" w:rsidRPr="004D476B" w:rsidRDefault="00E8478F" w:rsidP="00A355E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645126" w:rsidRPr="00FB7D78" w14:paraId="6AD84B21" w14:textId="77777777" w:rsidTr="00A355E8">
        <w:trPr>
          <w:trHeight w:val="20"/>
        </w:trPr>
        <w:tc>
          <w:tcPr>
            <w:tcW w:w="3511" w:type="dxa"/>
          </w:tcPr>
          <w:p w14:paraId="1700E251" w14:textId="77777777" w:rsidR="00645126" w:rsidRPr="00FB7D78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182" w:type="dxa"/>
          </w:tcPr>
          <w:p w14:paraId="17F6FB78" w14:textId="77777777" w:rsidR="00645126" w:rsidRPr="00FB7D78" w:rsidRDefault="00645126" w:rsidP="00A355E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7919ED5A" w14:textId="77777777" w:rsidR="00645126" w:rsidRPr="00FB7D78" w:rsidRDefault="00645126" w:rsidP="00A355E8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</w:tcPr>
          <w:p w14:paraId="72B38FD3" w14:textId="77777777" w:rsidR="00645126" w:rsidRPr="00FB7D78" w:rsidRDefault="00645126" w:rsidP="00A355E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6DA194D9" w14:textId="77777777" w:rsidR="00645126" w:rsidRPr="00FB7D78" w:rsidRDefault="00645126" w:rsidP="00A355E8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645126" w:rsidRPr="00FB7D78" w14:paraId="394298BA" w14:textId="77777777" w:rsidTr="00A355E8">
        <w:trPr>
          <w:trHeight w:val="20"/>
        </w:trPr>
        <w:tc>
          <w:tcPr>
            <w:tcW w:w="3511" w:type="dxa"/>
            <w:hideMark/>
          </w:tcPr>
          <w:p w14:paraId="06C72C66" w14:textId="77777777" w:rsidR="00645126" w:rsidRPr="00FB7D78" w:rsidRDefault="00645126" w:rsidP="00A355E8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เลตเตอร์ออฟเครดิตและทรัสต์รีซีท </w:t>
            </w:r>
          </w:p>
        </w:tc>
        <w:tc>
          <w:tcPr>
            <w:tcW w:w="1182" w:type="dxa"/>
            <w:hideMark/>
          </w:tcPr>
          <w:p w14:paraId="21FEFED4" w14:textId="77777777" w:rsidR="00645126" w:rsidRPr="00FB7D78" w:rsidRDefault="00645126" w:rsidP="00A355E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4E82C037" w14:textId="194D48B8" w:rsidR="00645126" w:rsidRPr="006A54D2" w:rsidRDefault="009954C9" w:rsidP="006A54D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641,000</w:t>
            </w:r>
          </w:p>
        </w:tc>
        <w:tc>
          <w:tcPr>
            <w:tcW w:w="1227" w:type="dxa"/>
          </w:tcPr>
          <w:p w14:paraId="0914D679" w14:textId="056BA4D9" w:rsidR="00645126" w:rsidRPr="006A54D2" w:rsidRDefault="00C65BFD" w:rsidP="006A54D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521,049</w:t>
            </w:r>
          </w:p>
        </w:tc>
        <w:tc>
          <w:tcPr>
            <w:tcW w:w="1277" w:type="dxa"/>
          </w:tcPr>
          <w:p w14:paraId="7F74A749" w14:textId="73746500" w:rsidR="00645126" w:rsidRPr="006A54D2" w:rsidRDefault="00C65BFD" w:rsidP="006A54D2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119,951</w:t>
            </w:r>
          </w:p>
        </w:tc>
      </w:tr>
      <w:tr w:rsidR="00645126" w:rsidRPr="00FB7D78" w14:paraId="5227892D" w14:textId="77777777" w:rsidTr="00A355E8">
        <w:trPr>
          <w:trHeight w:val="20"/>
        </w:trPr>
        <w:tc>
          <w:tcPr>
            <w:tcW w:w="3511" w:type="dxa"/>
          </w:tcPr>
          <w:p w14:paraId="4AE9DF20" w14:textId="77777777" w:rsidR="00645126" w:rsidRPr="00FB7D78" w:rsidRDefault="00645126" w:rsidP="00A355E8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0921BA60" w14:textId="77777777" w:rsidR="00645126" w:rsidRPr="00FB7D78" w:rsidRDefault="00645126" w:rsidP="00A355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6DF7AFFE" w14:textId="77777777" w:rsidR="00645126" w:rsidRPr="00FB7D78" w:rsidRDefault="00645126" w:rsidP="00BC2B27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4455A" w:rsidRPr="00FB7D78" w14:paraId="48F30EA1" w14:textId="77777777" w:rsidTr="00A355E8">
        <w:trPr>
          <w:trHeight w:val="20"/>
        </w:trPr>
        <w:tc>
          <w:tcPr>
            <w:tcW w:w="3511" w:type="dxa"/>
          </w:tcPr>
          <w:p w14:paraId="42C92DA6" w14:textId="77777777" w:rsidR="00C4455A" w:rsidRPr="00FB7D78" w:rsidRDefault="00C4455A" w:rsidP="00C4455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3AE91983" w14:textId="77777777" w:rsidR="00C4455A" w:rsidRPr="00FB7D78" w:rsidRDefault="00C4455A" w:rsidP="00C445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1B849920" w14:textId="1372FFCF" w:rsidR="00C4455A" w:rsidRPr="00FB7D78" w:rsidRDefault="00C4455A" w:rsidP="00C4455A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หน่วย</w:t>
            </w:r>
            <w:r w:rsidRPr="00FB7D7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FB7D7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C4455A" w:rsidRPr="00FB7D78" w14:paraId="3EF2711D" w14:textId="77777777" w:rsidTr="002C4DB2">
        <w:trPr>
          <w:trHeight w:val="20"/>
        </w:trPr>
        <w:tc>
          <w:tcPr>
            <w:tcW w:w="3511" w:type="dxa"/>
          </w:tcPr>
          <w:p w14:paraId="5AD228CA" w14:textId="77777777" w:rsidR="00C4455A" w:rsidRPr="00FB7D78" w:rsidRDefault="00C4455A" w:rsidP="00C4455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4B73A8F2" w14:textId="77777777" w:rsidR="00C4455A" w:rsidRPr="00FB7D78" w:rsidRDefault="00C4455A" w:rsidP="00C44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shd w:val="clear" w:color="auto" w:fill="auto"/>
          </w:tcPr>
          <w:p w14:paraId="2F252468" w14:textId="3DCC51C9" w:rsidR="00C4455A" w:rsidRPr="002C4DB2" w:rsidRDefault="00C4455A" w:rsidP="00C4455A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2C4DB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4455A" w:rsidRPr="00FB7D78" w14:paraId="37A14D07" w14:textId="77777777" w:rsidTr="002C4DB2">
        <w:trPr>
          <w:trHeight w:val="20"/>
        </w:trPr>
        <w:tc>
          <w:tcPr>
            <w:tcW w:w="3511" w:type="dxa"/>
          </w:tcPr>
          <w:p w14:paraId="75EA3C60" w14:textId="77777777" w:rsidR="00C4455A" w:rsidRPr="00FB7D78" w:rsidRDefault="00C4455A" w:rsidP="00C4455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361B1CB9" w14:textId="626A5E97" w:rsidR="00C4455A" w:rsidRPr="00FB7D78" w:rsidRDefault="00C4455A" w:rsidP="00C4455A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shd w:val="clear" w:color="auto" w:fill="auto"/>
          </w:tcPr>
          <w:p w14:paraId="4929A3C6" w14:textId="25BBA724" w:rsidR="00C4455A" w:rsidRPr="002C4DB2" w:rsidRDefault="00C4455A" w:rsidP="00C4455A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2C4DB2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shd w:val="clear" w:color="auto" w:fill="auto"/>
          </w:tcPr>
          <w:p w14:paraId="5D7CB01B" w14:textId="2B07D337" w:rsidR="00C4455A" w:rsidRPr="002C4DB2" w:rsidRDefault="00C4455A" w:rsidP="00C4455A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2C4DB2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37CD919" w14:textId="663EB53A" w:rsidR="00C4455A" w:rsidRPr="002C4DB2" w:rsidRDefault="00C4455A" w:rsidP="00C4455A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2C4DB2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C4455A" w:rsidRPr="00FB7D78" w14:paraId="5EED008F" w14:textId="77777777" w:rsidTr="002C4DB2">
        <w:trPr>
          <w:trHeight w:val="20"/>
        </w:trPr>
        <w:tc>
          <w:tcPr>
            <w:tcW w:w="3511" w:type="dxa"/>
          </w:tcPr>
          <w:p w14:paraId="4214E12E" w14:textId="0EBB6085" w:rsidR="00C4455A" w:rsidRPr="00FB7D78" w:rsidRDefault="00C4455A" w:rsidP="00C4455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360F812C" w14:textId="77777777" w:rsidR="00C4455A" w:rsidRPr="00FB7D78" w:rsidRDefault="00C4455A" w:rsidP="00C4455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BDB3833" w14:textId="77777777" w:rsidR="00C4455A" w:rsidRPr="002C4DB2" w:rsidRDefault="00C4455A" w:rsidP="00C4455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407AD61" w14:textId="77777777" w:rsidR="00C4455A" w:rsidRPr="002C4DB2" w:rsidRDefault="00C4455A" w:rsidP="00C4455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5934C8F" w14:textId="77777777" w:rsidR="00C4455A" w:rsidRPr="002C4DB2" w:rsidRDefault="00C4455A" w:rsidP="00C4455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C4455A" w:rsidRPr="00FB7D78" w14:paraId="591E8227" w14:textId="77777777" w:rsidTr="002C4DB2">
        <w:trPr>
          <w:trHeight w:val="20"/>
        </w:trPr>
        <w:tc>
          <w:tcPr>
            <w:tcW w:w="3511" w:type="dxa"/>
          </w:tcPr>
          <w:p w14:paraId="453B5C65" w14:textId="457277C0" w:rsidR="00C4455A" w:rsidRPr="00FB7D78" w:rsidRDefault="00C4455A" w:rsidP="00C4455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2" w:type="dxa"/>
          </w:tcPr>
          <w:p w14:paraId="11545E7E" w14:textId="5368EBBF" w:rsidR="00C4455A" w:rsidRPr="00FB7D78" w:rsidRDefault="00C4455A" w:rsidP="00C4455A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6CB9CC68" w14:textId="7B28E6E9" w:rsidR="00C4455A" w:rsidRPr="002C4DB2" w:rsidRDefault="00C4455A" w:rsidP="00C4455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2C4DB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15,000</w:t>
            </w:r>
          </w:p>
        </w:tc>
        <w:tc>
          <w:tcPr>
            <w:tcW w:w="1227" w:type="dxa"/>
            <w:shd w:val="clear" w:color="auto" w:fill="auto"/>
          </w:tcPr>
          <w:p w14:paraId="2EE39A4F" w14:textId="6B2F6164" w:rsidR="00C4455A" w:rsidRPr="002C4DB2" w:rsidRDefault="00C4455A" w:rsidP="00AB3B6D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4DB2"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1277" w:type="dxa"/>
            <w:shd w:val="clear" w:color="auto" w:fill="auto"/>
          </w:tcPr>
          <w:p w14:paraId="6CA38B29" w14:textId="13B83723" w:rsidR="00C4455A" w:rsidRPr="002C4DB2" w:rsidRDefault="00C4455A" w:rsidP="00C4455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2C4DB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15,000</w:t>
            </w:r>
          </w:p>
        </w:tc>
      </w:tr>
      <w:tr w:rsidR="00C4455A" w:rsidRPr="00FB7D78" w14:paraId="75AABAD5" w14:textId="77777777" w:rsidTr="002C4DB2">
        <w:trPr>
          <w:trHeight w:val="20"/>
        </w:trPr>
        <w:tc>
          <w:tcPr>
            <w:tcW w:w="3511" w:type="dxa"/>
          </w:tcPr>
          <w:p w14:paraId="0273FF7E" w14:textId="1D27EC4B" w:rsidR="00C4455A" w:rsidRPr="00FB7D78" w:rsidRDefault="00C4455A" w:rsidP="00C4455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</w:t>
            </w:r>
            <w:r w:rsidRPr="00FB7D78">
              <w:rPr>
                <w:rFonts w:ascii="Browallia New" w:hAnsi="Browallia New" w:cs="Browallia New" w:hint="cs"/>
                <w:sz w:val="28"/>
                <w:szCs w:val="28"/>
                <w:cs/>
              </w:rPr>
              <w:t>ยะยาว</w:t>
            </w:r>
          </w:p>
        </w:tc>
        <w:tc>
          <w:tcPr>
            <w:tcW w:w="1182" w:type="dxa"/>
          </w:tcPr>
          <w:p w14:paraId="371D38C6" w14:textId="1FA0C407" w:rsidR="00C4455A" w:rsidRPr="00FB7D78" w:rsidRDefault="00C4455A" w:rsidP="00C4455A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7717E004" w14:textId="758CFEA8" w:rsidR="00C4455A" w:rsidRPr="002C4DB2" w:rsidRDefault="00C4455A" w:rsidP="00C4455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2C4DB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1,854,000</w:t>
            </w:r>
          </w:p>
        </w:tc>
        <w:tc>
          <w:tcPr>
            <w:tcW w:w="1227" w:type="dxa"/>
            <w:shd w:val="clear" w:color="auto" w:fill="auto"/>
          </w:tcPr>
          <w:p w14:paraId="69F9F35C" w14:textId="3D126320" w:rsidR="00C4455A" w:rsidRPr="002C4DB2" w:rsidRDefault="00C4455A" w:rsidP="00C4455A">
            <w:pPr>
              <w:spacing w:line="240" w:lineRule="auto"/>
              <w:ind w:right="70" w:firstLine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C4DB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902,700</w:t>
            </w:r>
          </w:p>
        </w:tc>
        <w:tc>
          <w:tcPr>
            <w:tcW w:w="1277" w:type="dxa"/>
            <w:shd w:val="clear" w:color="auto" w:fill="auto"/>
          </w:tcPr>
          <w:p w14:paraId="34F9FEA4" w14:textId="05719247" w:rsidR="00C4455A" w:rsidRPr="002C4DB2" w:rsidRDefault="00C4455A" w:rsidP="00C4455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2C4DB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951,300</w:t>
            </w:r>
          </w:p>
        </w:tc>
      </w:tr>
      <w:tr w:rsidR="00C4455A" w:rsidRPr="00FB7D78" w14:paraId="56450C7A" w14:textId="77777777" w:rsidTr="002C4DB2">
        <w:trPr>
          <w:trHeight w:val="20"/>
        </w:trPr>
        <w:tc>
          <w:tcPr>
            <w:tcW w:w="3511" w:type="dxa"/>
          </w:tcPr>
          <w:p w14:paraId="7105647D" w14:textId="77777777" w:rsidR="00C4455A" w:rsidRPr="00FB7D78" w:rsidRDefault="00C4455A" w:rsidP="00C4455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8615E23" w14:textId="76ED002D" w:rsidR="00C4455A" w:rsidRPr="00FB7D78" w:rsidRDefault="00C4455A" w:rsidP="00C4455A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B7D7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182" w:type="dxa"/>
          </w:tcPr>
          <w:p w14:paraId="2A6538A3" w14:textId="77777777" w:rsidR="00C4455A" w:rsidRPr="00FB7D78" w:rsidRDefault="00C4455A" w:rsidP="00C4455A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083A897A" w14:textId="77777777" w:rsidR="00C4455A" w:rsidRPr="002C4DB2" w:rsidRDefault="00C4455A" w:rsidP="00C4455A">
            <w:pPr>
              <w:spacing w:line="240" w:lineRule="auto"/>
              <w:ind w:right="104" w:hanging="12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48B8D301" w14:textId="77777777" w:rsidR="00C4455A" w:rsidRPr="002C4DB2" w:rsidRDefault="00C4455A" w:rsidP="00C4455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7583A45A" w14:textId="77777777" w:rsidR="00C4455A" w:rsidRPr="002C4DB2" w:rsidRDefault="00C4455A" w:rsidP="00C4455A">
            <w:pPr>
              <w:spacing w:line="240" w:lineRule="auto"/>
              <w:ind w:right="104" w:hanging="9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C4455A" w:rsidRPr="00CD47B9" w14:paraId="680245AB" w14:textId="77777777" w:rsidTr="002C4DB2">
        <w:trPr>
          <w:trHeight w:val="20"/>
        </w:trPr>
        <w:tc>
          <w:tcPr>
            <w:tcW w:w="3511" w:type="dxa"/>
          </w:tcPr>
          <w:p w14:paraId="31FC80DC" w14:textId="7D2CA66B" w:rsidR="00C4455A" w:rsidRPr="00FB7D78" w:rsidRDefault="00C4455A" w:rsidP="00C4455A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เลตเตอร์ออฟเครดิตและทรัสต์รีซีท </w:t>
            </w:r>
          </w:p>
        </w:tc>
        <w:tc>
          <w:tcPr>
            <w:tcW w:w="1182" w:type="dxa"/>
          </w:tcPr>
          <w:p w14:paraId="3EE837E9" w14:textId="34F9629D" w:rsidR="00C4455A" w:rsidRPr="00FB7D78" w:rsidRDefault="00C4455A" w:rsidP="00C4455A">
            <w:pPr>
              <w:tabs>
                <w:tab w:val="clear" w:pos="454"/>
                <w:tab w:val="left" w:pos="53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FB7D7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6DB5C420" w14:textId="5E48F1BB" w:rsidR="00C4455A" w:rsidRPr="002C4DB2" w:rsidRDefault="00C4455A" w:rsidP="00C4455A">
            <w:pPr>
              <w:spacing w:line="240" w:lineRule="auto"/>
              <w:ind w:right="104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2C4DB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 xml:space="preserve">      541,000</w:t>
            </w:r>
          </w:p>
        </w:tc>
        <w:tc>
          <w:tcPr>
            <w:tcW w:w="1227" w:type="dxa"/>
            <w:shd w:val="clear" w:color="auto" w:fill="auto"/>
          </w:tcPr>
          <w:p w14:paraId="713201B3" w14:textId="2F6E84D3" w:rsidR="00C4455A" w:rsidRPr="002C4DB2" w:rsidRDefault="00C4455A" w:rsidP="00C4455A">
            <w:pPr>
              <w:spacing w:line="240" w:lineRule="auto"/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2C4DB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454,985</w:t>
            </w:r>
          </w:p>
        </w:tc>
        <w:tc>
          <w:tcPr>
            <w:tcW w:w="1277" w:type="dxa"/>
            <w:shd w:val="clear" w:color="auto" w:fill="auto"/>
          </w:tcPr>
          <w:p w14:paraId="26781675" w14:textId="3DEA7017" w:rsidR="00C4455A" w:rsidRPr="002C4DB2" w:rsidRDefault="00C4455A" w:rsidP="00C4455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2C4DB2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86,015</w:t>
            </w:r>
          </w:p>
        </w:tc>
      </w:tr>
    </w:tbl>
    <w:p w14:paraId="3A378FAE" w14:textId="77777777" w:rsidR="00645126" w:rsidRDefault="00645126" w:rsidP="00645126">
      <w:pPr>
        <w:tabs>
          <w:tab w:val="clear" w:pos="907"/>
          <w:tab w:val="left" w:pos="99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08FE8E5" w14:textId="77777777" w:rsidR="00645126" w:rsidRDefault="00645126" w:rsidP="003C0F82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วงเงินสินเชื่อดังกล่าวค้ำประกันโดยบริษัทภายใต้สัญญาวงเงินดังกล่าว บริษัทต้องปฏิบัติตามเงื่อนไขทางการเงิน ซึ่งกำหนดให้บริษัทและบริษัทย่อยดำรงอัตราส่วนหนี้สินต่อส่วนของผู้ถือหุ้นไม่เกิน </w:t>
      </w:r>
      <w:r w:rsidRPr="00B868A6">
        <w:rPr>
          <w:rFonts w:ascii="Browallia New" w:hAnsi="Browallia New" w:cs="Browallia New"/>
          <w:sz w:val="28"/>
          <w:szCs w:val="28"/>
        </w:rPr>
        <w:t>1.50 - 2</w:t>
      </w:r>
      <w:r w:rsidRPr="00B868A6">
        <w:rPr>
          <w:rFonts w:ascii="Browallia New" w:hAnsi="Browallia New" w:cs="Browallia New" w:hint="cs"/>
          <w:sz w:val="28"/>
          <w:szCs w:val="28"/>
          <w:cs/>
        </w:rPr>
        <w:t>.</w:t>
      </w:r>
      <w:r w:rsidRPr="00B868A6">
        <w:rPr>
          <w:rFonts w:ascii="Browallia New" w:hAnsi="Browallia New" w:cs="Browallia New"/>
          <w:sz w:val="28"/>
          <w:szCs w:val="28"/>
        </w:rPr>
        <w:t xml:space="preserve">50:1 </w:t>
      </w:r>
      <w:r w:rsidRPr="00B868A6">
        <w:rPr>
          <w:rFonts w:ascii="Browallia New" w:hAnsi="Browallia New" w:cs="Browallia New" w:hint="cs"/>
          <w:sz w:val="28"/>
          <w:szCs w:val="28"/>
          <w:cs/>
        </w:rPr>
        <w:t xml:space="preserve">และไม่น้อยกว่า </w:t>
      </w:r>
      <w:r w:rsidRPr="00B868A6">
        <w:rPr>
          <w:rFonts w:ascii="Browallia New" w:hAnsi="Browallia New" w:cs="Browallia New"/>
          <w:sz w:val="28"/>
          <w:szCs w:val="28"/>
        </w:rPr>
        <w:t>0</w:t>
      </w:r>
    </w:p>
    <w:p w14:paraId="0BEAC749" w14:textId="77777777" w:rsidR="00645126" w:rsidRPr="00CC6C2D" w:rsidRDefault="00645126" w:rsidP="00645126">
      <w:pPr>
        <w:pStyle w:val="Preformatted"/>
        <w:ind w:left="1276" w:hanging="376"/>
        <w:jc w:val="thaiDistribute"/>
        <w:rPr>
          <w:rFonts w:ascii="Browallia New" w:hAnsi="Browallia New" w:cs="Browallia New"/>
          <w:sz w:val="28"/>
          <w:szCs w:val="28"/>
        </w:rPr>
      </w:pPr>
    </w:p>
    <w:p w14:paraId="3F3D4B2C" w14:textId="4D1BD1C0" w:rsidR="00645126" w:rsidRDefault="00645126" w:rsidP="0064512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7531C">
        <w:rPr>
          <w:rFonts w:ascii="Browallia New" w:hAnsi="Browallia New" w:cs="Browallia New" w:hint="cs"/>
          <w:sz w:val="28"/>
          <w:szCs w:val="28"/>
          <w:u w:val="single"/>
          <w:cs/>
        </w:rPr>
        <w:t>คดีฟ้องร้อง</w:t>
      </w:r>
      <w:r w:rsidR="00DD403C" w:rsidRPr="00B7531C">
        <w:rPr>
          <w:rFonts w:ascii="Browallia New" w:hAnsi="Browallia New" w:cs="Browallia New"/>
          <w:sz w:val="28"/>
          <w:szCs w:val="28"/>
          <w:u w:val="single"/>
        </w:rPr>
        <w:t xml:space="preserve">    </w:t>
      </w:r>
    </w:p>
    <w:p w14:paraId="3F4A9D99" w14:textId="2C8CD12C" w:rsidR="00812141" w:rsidRDefault="00812141" w:rsidP="00812141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66B5B92" w14:textId="0855895A" w:rsidR="00812141" w:rsidRPr="00E7631B" w:rsidRDefault="00812141" w:rsidP="00812141">
      <w:pPr>
        <w:pStyle w:val="Preformatted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7631B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บริษัทและบริษัทย่อยทางอ้อมถูกฟ้องร้องเป็นจำเลยร่วมกับผู้อื่นอีก </w:t>
      </w:r>
      <w:r w:rsidRPr="00E7631B">
        <w:rPr>
          <w:rFonts w:ascii="Browallia New" w:hAnsi="Browallia New" w:cs="Browallia New"/>
          <w:sz w:val="28"/>
          <w:szCs w:val="28"/>
        </w:rPr>
        <w:t xml:space="preserve">12 </w:t>
      </w:r>
      <w:r w:rsidRPr="00E7631B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 เพื่อเรียกร้องค่าเสียหายให้ชำระเงินค่าบริการโฆษณา โดยให้ชำระหนี้จำนวน </w:t>
      </w:r>
      <w:r w:rsidRPr="00E7631B">
        <w:rPr>
          <w:rFonts w:ascii="Browallia New" w:hAnsi="Browallia New" w:cs="Browallia New"/>
          <w:sz w:val="28"/>
          <w:szCs w:val="28"/>
        </w:rPr>
        <w:t xml:space="preserve">5.20 </w:t>
      </w:r>
      <w:r w:rsidRPr="00E7631B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Pr="00E7631B">
        <w:rPr>
          <w:rFonts w:ascii="Browallia New" w:hAnsi="Browallia New" w:cs="Browallia New"/>
          <w:sz w:val="28"/>
          <w:szCs w:val="28"/>
        </w:rPr>
        <w:t xml:space="preserve">12.67 </w:t>
      </w:r>
      <w:r w:rsidRPr="00E7631B">
        <w:rPr>
          <w:rFonts w:ascii="Browallia New" w:hAnsi="Browallia New" w:cs="Browallia New"/>
          <w:sz w:val="28"/>
          <w:szCs w:val="28"/>
          <w:cs/>
          <w:lang w:val="en-GB"/>
        </w:rPr>
        <w:t>ล้านบาท ซึ่งขณะนี้คดีดังกล่าวอยู่ในระหว่างขั้นตอนพิจารณาของศาลอุทธรณ์ ฝ่ายบริหารเชื่อว่าจะไม่มีหนี้สินจากคดีความดังกล่าว</w:t>
      </w:r>
    </w:p>
    <w:p w14:paraId="2D79B5FF" w14:textId="77777777" w:rsidR="00645126" w:rsidRPr="00E7631B" w:rsidRDefault="00645126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2D5E05D" w14:textId="6D019750" w:rsidR="00812141" w:rsidRPr="00E7631B" w:rsidRDefault="00B7531C" w:rsidP="00812141">
      <w:pPr>
        <w:pStyle w:val="Preformatted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7631B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E7631B">
        <w:rPr>
          <w:rFonts w:ascii="Browallia New" w:hAnsi="Browallia New" w:cs="Browallia New"/>
          <w:sz w:val="28"/>
          <w:szCs w:val="28"/>
        </w:rPr>
        <w:t xml:space="preserve">9 </w:t>
      </w:r>
      <w:r w:rsidRPr="00E7631B">
        <w:rPr>
          <w:rFonts w:ascii="Browallia New" w:hAnsi="Browallia New" w:cs="Browallia New" w:hint="cs"/>
          <w:sz w:val="28"/>
          <w:szCs w:val="28"/>
          <w:cs/>
        </w:rPr>
        <w:t xml:space="preserve">กรกฎาคม </w:t>
      </w:r>
      <w:r w:rsidRPr="00E7631B">
        <w:rPr>
          <w:rFonts w:ascii="Browallia New" w:hAnsi="Browallia New" w:cs="Browallia New"/>
          <w:sz w:val="28"/>
          <w:szCs w:val="28"/>
        </w:rPr>
        <w:t>2560</w:t>
      </w:r>
      <w:r w:rsidRPr="00E7631B">
        <w:rPr>
          <w:rFonts w:ascii="Browallia New" w:hAnsi="Browallia New" w:cs="Browallia New" w:hint="cs"/>
          <w:sz w:val="28"/>
          <w:szCs w:val="28"/>
          <w:cs/>
        </w:rPr>
        <w:t xml:space="preserve"> และวันที่ </w:t>
      </w:r>
      <w:r w:rsidRPr="00E7631B">
        <w:rPr>
          <w:rFonts w:ascii="Browallia New" w:hAnsi="Browallia New" w:cs="Browallia New"/>
          <w:sz w:val="28"/>
          <w:szCs w:val="28"/>
        </w:rPr>
        <w:t xml:space="preserve">30 </w:t>
      </w:r>
      <w:r w:rsidRPr="00E7631B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Pr="00E7631B">
        <w:rPr>
          <w:rFonts w:ascii="Browallia New" w:hAnsi="Browallia New" w:cs="Browallia New"/>
          <w:sz w:val="28"/>
          <w:szCs w:val="28"/>
        </w:rPr>
        <w:t xml:space="preserve">2560 </w:t>
      </w:r>
      <w:r w:rsidRPr="00E7631B">
        <w:rPr>
          <w:rFonts w:ascii="Browallia New" w:hAnsi="Browallia New" w:cs="Browallia New"/>
          <w:sz w:val="28"/>
          <w:szCs w:val="28"/>
          <w:cs/>
        </w:rPr>
        <w:t>บริษัท</w:t>
      </w:r>
      <w:r w:rsidR="004D2258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E7631B">
        <w:rPr>
          <w:rFonts w:ascii="Browallia New" w:hAnsi="Browallia New" w:cs="Browallia New"/>
          <w:sz w:val="28"/>
          <w:szCs w:val="28"/>
          <w:cs/>
        </w:rPr>
        <w:t>ถูกฟ้อง</w:t>
      </w:r>
      <w:r w:rsidR="00BE43A5">
        <w:rPr>
          <w:rFonts w:ascii="Browallia New" w:hAnsi="Browallia New" w:cs="Browallia New" w:hint="cs"/>
          <w:sz w:val="28"/>
          <w:szCs w:val="28"/>
          <w:cs/>
        </w:rPr>
        <w:t>ร้อง</w:t>
      </w:r>
      <w:r w:rsidRPr="00E7631B">
        <w:rPr>
          <w:rFonts w:ascii="Browallia New" w:hAnsi="Browallia New" w:cs="Browallia New"/>
          <w:sz w:val="28"/>
          <w:szCs w:val="28"/>
          <w:cs/>
        </w:rPr>
        <w:t>ในฐานะผู้ค้ำประกันตั๋วแลกเงิน</w:t>
      </w:r>
      <w:r w:rsidR="004D2258">
        <w:rPr>
          <w:rFonts w:ascii="Browallia New" w:hAnsi="Browallia New" w:cs="Browallia New" w:hint="cs"/>
          <w:sz w:val="28"/>
          <w:szCs w:val="28"/>
          <w:cs/>
        </w:rPr>
        <w:t>และจำเลย</w:t>
      </w:r>
      <w:r w:rsidR="00C2460C">
        <w:rPr>
          <w:rFonts w:ascii="Browallia New" w:hAnsi="Browallia New" w:cs="Browallia New" w:hint="cs"/>
          <w:sz w:val="28"/>
          <w:szCs w:val="28"/>
          <w:cs/>
        </w:rPr>
        <w:t>เนื่องจาก</w:t>
      </w:r>
      <w:r w:rsidR="004D2258">
        <w:rPr>
          <w:rFonts w:ascii="Browallia New" w:hAnsi="Browallia New" w:cs="Browallia New" w:hint="cs"/>
          <w:sz w:val="28"/>
          <w:szCs w:val="28"/>
          <w:cs/>
        </w:rPr>
        <w:t>การผิดนัดชำระหนี้ตั๋วแลกเงิน</w:t>
      </w:r>
      <w:r w:rsidRPr="00E7631B">
        <w:rPr>
          <w:rFonts w:ascii="Browallia New" w:hAnsi="Browallia New" w:cs="Browallia New" w:hint="cs"/>
          <w:sz w:val="28"/>
          <w:szCs w:val="28"/>
          <w:cs/>
        </w:rPr>
        <w:t>กับบริษัทหลักทรัพย์จัดการกองทุนเป็นจำนวนเงิน</w:t>
      </w:r>
      <w:r w:rsidRPr="00E7631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D2258">
        <w:rPr>
          <w:rFonts w:ascii="Browallia New" w:hAnsi="Browallia New" w:cs="Browallia New"/>
          <w:sz w:val="28"/>
          <w:szCs w:val="28"/>
        </w:rPr>
        <w:t>255</w:t>
      </w:r>
      <w:r w:rsidRPr="00E7631B">
        <w:rPr>
          <w:rFonts w:ascii="Browallia New" w:hAnsi="Browallia New" w:cs="Browallia New"/>
          <w:sz w:val="28"/>
          <w:szCs w:val="28"/>
        </w:rPr>
        <w:t xml:space="preserve"> </w:t>
      </w:r>
      <w:r w:rsidRPr="00E7631B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E7631B">
        <w:rPr>
          <w:rFonts w:ascii="Browallia New" w:hAnsi="Browallia New" w:cs="Browallia New"/>
          <w:sz w:val="28"/>
          <w:szCs w:val="28"/>
        </w:rPr>
        <w:t xml:space="preserve"> </w:t>
      </w:r>
      <w:r w:rsidRPr="00E7631B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4D2258">
        <w:rPr>
          <w:rFonts w:ascii="Browallia New" w:hAnsi="Browallia New" w:cs="Browallia New"/>
          <w:sz w:val="28"/>
          <w:szCs w:val="28"/>
        </w:rPr>
        <w:t>355</w:t>
      </w:r>
      <w:r w:rsidRPr="00E7631B">
        <w:rPr>
          <w:rFonts w:ascii="Browallia New" w:hAnsi="Browallia New" w:cs="Browallia New"/>
          <w:sz w:val="28"/>
          <w:szCs w:val="28"/>
        </w:rPr>
        <w:t xml:space="preserve"> </w:t>
      </w:r>
      <w:r w:rsidRPr="00E7631B">
        <w:rPr>
          <w:rFonts w:ascii="Browallia New" w:hAnsi="Browallia New" w:cs="Browallia New" w:hint="cs"/>
          <w:sz w:val="28"/>
          <w:szCs w:val="28"/>
          <w:cs/>
        </w:rPr>
        <w:t xml:space="preserve">ล้านบาท ตามลำดับ (ตามที่กล่าวไว้ในหมายเหตุ </w:t>
      </w:r>
      <w:r w:rsidR="00B829B3">
        <w:rPr>
          <w:rFonts w:ascii="Browallia New" w:hAnsi="Browallia New" w:cs="Browallia New"/>
          <w:sz w:val="28"/>
          <w:szCs w:val="28"/>
        </w:rPr>
        <w:t>20</w:t>
      </w:r>
      <w:r w:rsidRPr="00E7631B">
        <w:rPr>
          <w:rFonts w:ascii="Browallia New" w:hAnsi="Browallia New" w:cs="Browallia New" w:hint="cs"/>
          <w:sz w:val="28"/>
          <w:szCs w:val="28"/>
          <w:cs/>
        </w:rPr>
        <w:t>)</w:t>
      </w:r>
      <w:r w:rsidRPr="00E7631B">
        <w:rPr>
          <w:rFonts w:ascii="Browallia New" w:hAnsi="Browallia New" w:cs="Browallia New"/>
          <w:sz w:val="28"/>
          <w:szCs w:val="28"/>
        </w:rPr>
        <w:t xml:space="preserve"> </w:t>
      </w:r>
      <w:r w:rsidR="00812141" w:rsidRPr="00E7631B">
        <w:rPr>
          <w:rFonts w:ascii="Browallia New" w:hAnsi="Browallia New" w:cs="Browallia New"/>
          <w:sz w:val="28"/>
          <w:szCs w:val="28"/>
          <w:cs/>
          <w:lang w:val="en-GB"/>
        </w:rPr>
        <w:t xml:space="preserve">ซึ่งปัจจุบันคดีอยู่ระหว่างการพิจารณาของศาลชั้นต้น </w:t>
      </w:r>
    </w:p>
    <w:p w14:paraId="31D5F658" w14:textId="77777777" w:rsidR="00B7531C" w:rsidRPr="00BE43A5" w:rsidRDefault="00B7531C" w:rsidP="00BE43A5">
      <w:pPr>
        <w:rPr>
          <w:rFonts w:ascii="Browallia New" w:hAnsi="Browallia New" w:cs="Browallia New"/>
          <w:sz w:val="28"/>
          <w:szCs w:val="28"/>
        </w:rPr>
      </w:pPr>
    </w:p>
    <w:p w14:paraId="78585D77" w14:textId="6FFDB6D2" w:rsidR="00B7531C" w:rsidRPr="00E7631B" w:rsidRDefault="00B7531C" w:rsidP="00B7531C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7631B">
        <w:rPr>
          <w:rFonts w:ascii="Browallia New" w:hAnsi="Browallia New" w:cs="Browallia New"/>
          <w:sz w:val="28"/>
          <w:szCs w:val="28"/>
          <w:cs/>
        </w:rPr>
        <w:lastRenderedPageBreak/>
        <w:t xml:space="preserve">เมื่อวันที่ </w:t>
      </w:r>
      <w:r w:rsidRPr="00E7631B">
        <w:rPr>
          <w:rFonts w:ascii="Browallia New" w:hAnsi="Browallia New" w:cs="Browallia New"/>
          <w:sz w:val="28"/>
          <w:szCs w:val="28"/>
        </w:rPr>
        <w:t xml:space="preserve">17 </w:t>
      </w:r>
      <w:r w:rsidRPr="00E7631B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Pr="00E7631B">
        <w:rPr>
          <w:rFonts w:ascii="Browallia New" w:hAnsi="Browallia New" w:cs="Browallia New"/>
          <w:sz w:val="28"/>
          <w:szCs w:val="28"/>
        </w:rPr>
        <w:t>2560</w:t>
      </w:r>
      <w:r w:rsidRPr="00E7631B">
        <w:rPr>
          <w:rFonts w:ascii="Browallia New" w:hAnsi="Browallia New" w:cs="Browallia New"/>
          <w:sz w:val="28"/>
          <w:szCs w:val="28"/>
          <w:cs/>
        </w:rPr>
        <w:t xml:space="preserve"> บริษัทถูกฟ้องร้องเป็นจำเลยร่วมกับผู้อื่นอีก </w:t>
      </w:r>
      <w:r w:rsidRPr="00E7631B">
        <w:rPr>
          <w:rFonts w:ascii="Browallia New" w:hAnsi="Browallia New" w:cs="Browallia New"/>
          <w:sz w:val="28"/>
          <w:szCs w:val="28"/>
        </w:rPr>
        <w:t>5</w:t>
      </w:r>
      <w:r w:rsidRPr="00E7631B">
        <w:rPr>
          <w:rFonts w:ascii="Browallia New" w:hAnsi="Browallia New" w:cs="Browallia New"/>
          <w:sz w:val="28"/>
          <w:szCs w:val="28"/>
          <w:cs/>
        </w:rPr>
        <w:t xml:space="preserve"> ราย</w:t>
      </w:r>
      <w:r w:rsidRPr="00E7631B">
        <w:rPr>
          <w:rFonts w:ascii="Browallia New" w:hAnsi="Browallia New" w:cs="Browallia New" w:hint="cs"/>
          <w:sz w:val="28"/>
          <w:szCs w:val="28"/>
          <w:cs/>
        </w:rPr>
        <w:t xml:space="preserve"> โดยโจทย์</w:t>
      </w:r>
      <w:r w:rsidRPr="00E7631B">
        <w:rPr>
          <w:rFonts w:ascii="Browallia New" w:hAnsi="Browallia New" w:cs="Browallia New"/>
          <w:sz w:val="28"/>
          <w:szCs w:val="28"/>
          <w:cs/>
        </w:rPr>
        <w:t>ขอให้ศาลมีคำสั่งให้การ</w:t>
      </w:r>
      <w:r w:rsidRPr="00E7631B">
        <w:rPr>
          <w:rFonts w:ascii="Browallia New" w:hAnsi="Browallia New" w:cs="Browallia New" w:hint="cs"/>
          <w:sz w:val="28"/>
          <w:szCs w:val="28"/>
          <w:cs/>
        </w:rPr>
        <w:t xml:space="preserve">             </w:t>
      </w:r>
      <w:r w:rsidRPr="00E7631B">
        <w:rPr>
          <w:rFonts w:ascii="Browallia New" w:hAnsi="Browallia New" w:cs="Browallia New"/>
          <w:sz w:val="28"/>
          <w:szCs w:val="28"/>
          <w:cs/>
        </w:rPr>
        <w:t>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E7631B">
        <w:rPr>
          <w:rFonts w:ascii="Browallia New" w:hAnsi="Browallia New" w:cs="Browallia New"/>
          <w:sz w:val="28"/>
          <w:szCs w:val="28"/>
        </w:rPr>
        <w:t xml:space="preserve"> 275</w:t>
      </w:r>
      <w:r w:rsidRPr="00E7631B">
        <w:rPr>
          <w:rFonts w:ascii="Browallia New" w:hAnsi="Browallia New" w:cs="Browallia New" w:hint="cs"/>
          <w:sz w:val="28"/>
          <w:szCs w:val="28"/>
          <w:cs/>
        </w:rPr>
        <w:t xml:space="preserve"> ล้านบาท</w:t>
      </w:r>
      <w:r w:rsidRPr="00E7631B">
        <w:rPr>
          <w:rFonts w:ascii="Browallia New" w:hAnsi="Browallia New" w:cs="Browallia New"/>
          <w:sz w:val="28"/>
          <w:szCs w:val="28"/>
          <w:cs/>
        </w:rPr>
        <w:t xml:space="preserve"> และชำระดอกเบี้ยอัตราร้อยละ</w:t>
      </w:r>
      <w:r w:rsidRPr="00E7631B">
        <w:rPr>
          <w:rFonts w:ascii="Browallia New" w:hAnsi="Browallia New" w:cs="Browallia New"/>
          <w:sz w:val="28"/>
          <w:szCs w:val="28"/>
        </w:rPr>
        <w:t xml:space="preserve"> 7.5</w:t>
      </w:r>
      <w:r w:rsidRPr="00E7631B">
        <w:rPr>
          <w:rFonts w:ascii="Browallia New" w:hAnsi="Browallia New" w:cs="Browallia New"/>
          <w:sz w:val="28"/>
          <w:szCs w:val="28"/>
          <w:cs/>
        </w:rPr>
        <w:t xml:space="preserve"> ต่อปี ของต้นเงินจำนวน</w:t>
      </w:r>
      <w:r w:rsidRPr="00E7631B">
        <w:rPr>
          <w:rFonts w:ascii="Browallia New" w:hAnsi="Browallia New" w:cs="Browallia New"/>
          <w:sz w:val="28"/>
          <w:szCs w:val="28"/>
        </w:rPr>
        <w:t xml:space="preserve"> 242 </w:t>
      </w:r>
      <w:r w:rsidRPr="00E7631B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E7631B">
        <w:rPr>
          <w:rFonts w:ascii="Browallia New" w:hAnsi="Browallia New" w:cs="Browallia New"/>
          <w:sz w:val="28"/>
          <w:szCs w:val="28"/>
          <w:cs/>
        </w:rPr>
        <w:t>บาท ให้แก่โจทก์ ซึ่งบริษัทอยู่ระหว่างการดำเนินการยื่นคำให้การ</w:t>
      </w:r>
      <w:r w:rsidR="005365D5" w:rsidRPr="00E7631B">
        <w:rPr>
          <w:rFonts w:ascii="Browallia New" w:hAnsi="Browallia New" w:cs="Browallia New"/>
          <w:sz w:val="28"/>
          <w:szCs w:val="28"/>
          <w:cs/>
          <w:lang w:val="en-GB"/>
        </w:rPr>
        <w:t>ในศาลชั้นต้น</w:t>
      </w:r>
    </w:p>
    <w:p w14:paraId="710693B7" w14:textId="77777777" w:rsidR="00B7531C" w:rsidRPr="00E7631B" w:rsidRDefault="00B7531C" w:rsidP="00B7531C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45DCC7E" w14:textId="0121354C" w:rsidR="00B7531C" w:rsidRPr="00E7631B" w:rsidRDefault="00B7531C" w:rsidP="00B7531C">
      <w:pPr>
        <w:pStyle w:val="Preformatted"/>
        <w:tabs>
          <w:tab w:val="clear" w:pos="0"/>
          <w:tab w:val="clear" w:pos="959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7631B">
        <w:rPr>
          <w:rFonts w:ascii="Browallia New" w:hAnsi="Browallia New" w:cs="Browallia New"/>
          <w:sz w:val="28"/>
          <w:szCs w:val="28"/>
          <w:cs/>
        </w:rPr>
        <w:t>เมื่อวันที่</w:t>
      </w:r>
      <w:r w:rsidRPr="00E7631B">
        <w:rPr>
          <w:rFonts w:ascii="Browallia New" w:hAnsi="Browallia New" w:cs="Browallia New"/>
          <w:sz w:val="28"/>
          <w:szCs w:val="28"/>
        </w:rPr>
        <w:t xml:space="preserve"> 11 </w:t>
      </w:r>
      <w:r w:rsidRPr="00E7631B">
        <w:rPr>
          <w:rFonts w:ascii="Browallia New" w:hAnsi="Browallia New" w:cs="Browallia New" w:hint="cs"/>
          <w:sz w:val="28"/>
          <w:szCs w:val="28"/>
          <w:cs/>
        </w:rPr>
        <w:t>พฤศจิกายน</w:t>
      </w:r>
      <w:r w:rsidRPr="00E7631B">
        <w:rPr>
          <w:rFonts w:ascii="Browallia New" w:hAnsi="Browallia New" w:cs="Browallia New"/>
          <w:sz w:val="28"/>
          <w:szCs w:val="28"/>
        </w:rPr>
        <w:t xml:space="preserve"> 2560</w:t>
      </w:r>
      <w:r w:rsidRPr="00E7631B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บริษัทย่อยทางอ้อมและกรรมการถูกฟ้องร้องในคดีอาญาข้อหายักยอกทรัพย์</w:t>
      </w:r>
      <w:r w:rsidR="005365D5" w:rsidRPr="00E7631B">
        <w:rPr>
          <w:rFonts w:ascii="Browallia New" w:hAnsi="Browallia New" w:cs="Browallia New"/>
          <w:sz w:val="28"/>
          <w:szCs w:val="28"/>
        </w:rPr>
        <w:t xml:space="preserve"> </w:t>
      </w:r>
      <w:r w:rsidR="005365D5" w:rsidRPr="00E7631B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B829B3">
        <w:rPr>
          <w:rFonts w:ascii="Browallia New" w:hAnsi="Browallia New" w:cs="Browallia New"/>
          <w:sz w:val="28"/>
          <w:szCs w:val="28"/>
          <w:lang w:val="en-GB"/>
        </w:rPr>
        <w:t>0.9</w:t>
      </w:r>
      <w:r w:rsidR="005365D5" w:rsidRPr="00E7631B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</w:t>
      </w:r>
      <w:r w:rsidR="00C2460C">
        <w:rPr>
          <w:rFonts w:ascii="Browallia New" w:hAnsi="Browallia New" w:cs="Browallia New" w:hint="cs"/>
          <w:sz w:val="28"/>
          <w:szCs w:val="28"/>
          <w:cs/>
        </w:rPr>
        <w:t>เนื่องจาก</w:t>
      </w:r>
      <w:r w:rsidRPr="00E7631B">
        <w:rPr>
          <w:rFonts w:ascii="Browallia New" w:hAnsi="Browallia New" w:cs="Browallia New"/>
          <w:sz w:val="28"/>
          <w:szCs w:val="28"/>
          <w:cs/>
        </w:rPr>
        <w:t>ไม่ส่งมอบทรัพย์สินคืนภายในระยะเวลาที่กำหนด</w:t>
      </w:r>
      <w:r w:rsidR="00C2460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5365D5" w:rsidRPr="00E7631B">
        <w:rPr>
          <w:rFonts w:ascii="Browallia New" w:hAnsi="Browallia New" w:cs="Browallia New"/>
          <w:sz w:val="28"/>
          <w:szCs w:val="28"/>
          <w:cs/>
          <w:lang w:val="en-GB"/>
        </w:rPr>
        <w:t>ปัจจุบันคดีอยู่ระหว่างการพิจารณาของ</w:t>
      </w:r>
      <w:r w:rsidR="00F7673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     </w:t>
      </w:r>
      <w:r w:rsidR="005365D5" w:rsidRPr="00E7631B">
        <w:rPr>
          <w:rFonts w:ascii="Browallia New" w:hAnsi="Browallia New" w:cs="Browallia New"/>
          <w:sz w:val="28"/>
          <w:szCs w:val="28"/>
          <w:cs/>
          <w:lang w:val="en-GB"/>
        </w:rPr>
        <w:t>ศาลชั้นต้น</w:t>
      </w:r>
    </w:p>
    <w:p w14:paraId="5CB00AF6" w14:textId="6CC30F68" w:rsidR="007E0EFD" w:rsidRPr="00E7631B" w:rsidRDefault="007E0EFD" w:rsidP="006406A4">
      <w:pPr>
        <w:pStyle w:val="Preformatted"/>
        <w:tabs>
          <w:tab w:val="clear" w:pos="0"/>
          <w:tab w:val="clear" w:pos="959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0F7D41E1" w14:textId="7222EFE0" w:rsidR="005365D5" w:rsidRDefault="005365D5" w:rsidP="00E7631B">
      <w:pPr>
        <w:pStyle w:val="Preformatted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7631B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829B3">
        <w:rPr>
          <w:rFonts w:ascii="Browallia New" w:hAnsi="Browallia New" w:cs="Browallia New"/>
          <w:sz w:val="28"/>
          <w:szCs w:val="28"/>
        </w:rPr>
        <w:t>19</w:t>
      </w:r>
      <w:r w:rsidRPr="00E7631B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="00B829B3">
        <w:rPr>
          <w:rFonts w:ascii="Browallia New" w:hAnsi="Browallia New" w:cs="Browallia New"/>
          <w:sz w:val="28"/>
          <w:szCs w:val="28"/>
        </w:rPr>
        <w:t>2561</w:t>
      </w:r>
      <w:r w:rsidRPr="00E7631B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ถูกฟ้องร้องเพื่อเรียกร้องค่าเสียหายให้ชำระเงินค่าโปรแกรมคอมพิวเตอร์และสิทธิในการใช้งานเป็นเงินจำนวน </w:t>
      </w:r>
      <w:r w:rsidR="00B829B3">
        <w:rPr>
          <w:rFonts w:ascii="Browallia New" w:hAnsi="Browallia New" w:cs="Browallia New"/>
          <w:sz w:val="28"/>
          <w:szCs w:val="28"/>
        </w:rPr>
        <w:t>2.34</w:t>
      </w:r>
      <w:r w:rsidRPr="00E7631B">
        <w:rPr>
          <w:rFonts w:ascii="Browallia New" w:hAnsi="Browallia New" w:cs="Browallia New"/>
          <w:sz w:val="28"/>
          <w:szCs w:val="28"/>
          <w:cs/>
        </w:rPr>
        <w:t xml:space="preserve"> ล้านบาท และชำระดอกเบี้ยอัตราร้อยละ </w:t>
      </w:r>
      <w:r w:rsidR="00B829B3">
        <w:rPr>
          <w:rFonts w:ascii="Browallia New" w:hAnsi="Browallia New" w:cs="Browallia New"/>
          <w:sz w:val="28"/>
          <w:szCs w:val="28"/>
        </w:rPr>
        <w:t>7.5</w:t>
      </w:r>
      <w:r w:rsidRPr="00E7631B">
        <w:rPr>
          <w:rFonts w:ascii="Browallia New" w:hAnsi="Browallia New" w:cs="Browallia New"/>
          <w:sz w:val="28"/>
          <w:szCs w:val="28"/>
          <w:cs/>
        </w:rPr>
        <w:t xml:space="preserve"> ต่อปี ของต้นเงินจำนวน </w:t>
      </w:r>
      <w:r w:rsidR="00B829B3">
        <w:rPr>
          <w:rFonts w:ascii="Browallia New" w:hAnsi="Browallia New" w:cs="Browallia New"/>
          <w:sz w:val="28"/>
          <w:szCs w:val="28"/>
        </w:rPr>
        <w:t>2.29</w:t>
      </w:r>
      <w:r w:rsidRPr="00E7631B">
        <w:rPr>
          <w:rFonts w:ascii="Browallia New" w:hAnsi="Browallia New" w:cs="Browallia New"/>
          <w:sz w:val="28"/>
          <w:szCs w:val="28"/>
          <w:cs/>
        </w:rPr>
        <w:t xml:space="preserve"> ล้านบาท ซึ่งขณะนี้คดีดังกล่าวอยู่ในระหว่างขั้นตอนพิจารณาของศาลชั้นต้น</w:t>
      </w:r>
    </w:p>
    <w:p w14:paraId="1C846A21" w14:textId="4EDC7A7D" w:rsidR="00F76735" w:rsidRDefault="00F76735" w:rsidP="005365D5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2366769" w14:textId="77777777" w:rsidR="00645126" w:rsidRPr="000E5DAA" w:rsidRDefault="00645126" w:rsidP="00190F4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C29F12C" w14:textId="77777777" w:rsidR="00645126" w:rsidRPr="000E5DAA" w:rsidRDefault="00645126" w:rsidP="00190F4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0161083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98417CD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9205BE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30B35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601F182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39AC872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86413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F4229E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0E0C897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A7BFD61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B458BE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BD3714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BF6F419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F4A68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D66435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ACEF270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377A78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B6227E2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FA0DE38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979F15F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62D99FD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793588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B078C35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9A9304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6B80C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0CF9C04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7A148BA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6FEA67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D803B4C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6FB032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6C742FB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56188B3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9C61C10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02F4DE7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1CC8AAF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F12766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4816D5D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4D659F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84060A1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8C7A821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E89B0D7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351DA15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6283764" w14:textId="77777777" w:rsidR="00645126" w:rsidRPr="00462D8B" w:rsidRDefault="00645126" w:rsidP="00190F4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9DC9E9D" w14:textId="56D252CD" w:rsidR="00645126" w:rsidRPr="00576A07" w:rsidRDefault="00645126" w:rsidP="00576A0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4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line="240" w:lineRule="auto"/>
        <w:ind w:hanging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76A07">
        <w:rPr>
          <w:rFonts w:ascii="Browallia New" w:hAnsi="Browallia New" w:cs="Browallia New"/>
          <w:sz w:val="28"/>
          <w:szCs w:val="28"/>
          <w:u w:val="single"/>
          <w:cs/>
        </w:rPr>
        <w:t>การ</w:t>
      </w:r>
      <w:r w:rsidRPr="00576A07">
        <w:rPr>
          <w:rFonts w:ascii="Browallia New" w:hAnsi="Browallia New" w:cs="Browallia New" w:hint="cs"/>
          <w:sz w:val="28"/>
          <w:szCs w:val="28"/>
          <w:u w:val="single"/>
          <w:cs/>
        </w:rPr>
        <w:t>อนุมัติงบการเงิน</w:t>
      </w:r>
    </w:p>
    <w:p w14:paraId="1FBDE21D" w14:textId="77777777" w:rsidR="00645126" w:rsidRPr="00A545DA" w:rsidRDefault="00645126" w:rsidP="00F0046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2983226" w14:textId="142491F8" w:rsidR="00645126" w:rsidRDefault="00645126" w:rsidP="00F00462">
      <w:pPr>
        <w:tabs>
          <w:tab w:val="clear" w:pos="227"/>
          <w:tab w:val="clear" w:pos="454"/>
          <w:tab w:val="clear" w:pos="680"/>
          <w:tab w:val="left" w:pos="426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</w:rPr>
        <w:tab/>
      </w:r>
      <w:r>
        <w:rPr>
          <w:rFonts w:ascii="Browallia New" w:hAnsi="Browallia New" w:cs="Browallia New"/>
          <w:sz w:val="28"/>
          <w:szCs w:val="28"/>
          <w:cs/>
          <w:lang w:val="en-GB"/>
        </w:rPr>
        <w:t>งบการเงิน</w:t>
      </w:r>
      <w:r w:rsidRPr="00AF02C0">
        <w:rPr>
          <w:rFonts w:ascii="Browallia New" w:hAnsi="Browallia New" w:cs="Browallia New"/>
          <w:sz w:val="28"/>
          <w:szCs w:val="28"/>
          <w:cs/>
          <w:lang w:val="en-GB"/>
        </w:rPr>
        <w:t>นี้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ได้รับอนุมัติจากคณะกรรมการของบริษัทแล้ว เมื่อ</w:t>
      </w:r>
      <w:r w:rsidRPr="00F23CF7">
        <w:rPr>
          <w:rFonts w:ascii="Browallia New" w:hAnsi="Browallia New" w:cs="Browallia New"/>
          <w:sz w:val="28"/>
          <w:szCs w:val="28"/>
          <w:cs/>
          <w:lang w:val="en-GB"/>
        </w:rPr>
        <w:t>วันที่</w:t>
      </w:r>
      <w:r w:rsidRPr="00F23CF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23CF7" w:rsidRPr="00F23CF7">
        <w:rPr>
          <w:rFonts w:ascii="Browallia New" w:hAnsi="Browallia New" w:cs="Browallia New"/>
          <w:sz w:val="28"/>
          <w:szCs w:val="28"/>
          <w:lang w:val="en-GB"/>
        </w:rPr>
        <w:t>19</w:t>
      </w:r>
      <w:r w:rsidR="00390D0A" w:rsidRPr="00F23CF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390D0A" w:rsidRPr="00F23CF7">
        <w:rPr>
          <w:rFonts w:ascii="Browallia New" w:hAnsi="Browallia New" w:cs="Browallia New" w:hint="cs"/>
          <w:sz w:val="28"/>
          <w:szCs w:val="28"/>
          <w:cs/>
          <w:lang w:val="en-GB"/>
        </w:rPr>
        <w:t>มีนาคม</w:t>
      </w:r>
      <w:r w:rsidRPr="00F23CF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60507" w:rsidRPr="00F23CF7">
        <w:rPr>
          <w:rFonts w:ascii="Browallia New" w:hAnsi="Browallia New" w:cs="Browallia New"/>
          <w:sz w:val="28"/>
          <w:szCs w:val="28"/>
          <w:lang w:val="en-GB"/>
        </w:rPr>
        <w:t>2561</w:t>
      </w:r>
    </w:p>
    <w:p w14:paraId="33C8BDD0" w14:textId="77777777" w:rsidR="00645126" w:rsidRPr="00AF02C0" w:rsidRDefault="00645126" w:rsidP="0064512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0F9AD1E3" w14:textId="77777777" w:rsidR="005753E0" w:rsidRPr="00390D0A" w:rsidRDefault="005753E0" w:rsidP="006451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sectPr w:rsidR="005753E0" w:rsidRPr="00390D0A" w:rsidSect="00645126">
      <w:headerReference w:type="default" r:id="rId17"/>
      <w:footerReference w:type="default" r:id="rId18"/>
      <w:pgSz w:w="11909" w:h="16834" w:code="9"/>
      <w:pgMar w:top="1530" w:right="1019" w:bottom="1259" w:left="1531" w:header="720" w:footer="2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79ED4" w14:textId="77777777" w:rsidR="00C44249" w:rsidRDefault="00C44249">
      <w:r>
        <w:separator/>
      </w:r>
    </w:p>
  </w:endnote>
  <w:endnote w:type="continuationSeparator" w:id="0">
    <w:p w14:paraId="0D23A305" w14:textId="77777777" w:rsidR="00C44249" w:rsidRDefault="00C4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1C78F" w14:textId="77777777" w:rsidR="00B857D5" w:rsidRDefault="00B857D5">
    <w:pPr>
      <w:pStyle w:val="Footer"/>
      <w:framePr w:wrap="around" w:vAnchor="text" w:hAnchor="margin" w:xAlign="right" w:y="1"/>
      <w:rPr>
        <w:rStyle w:val="PageNumber"/>
      </w:rPr>
    </w:pPr>
  </w:p>
  <w:p w14:paraId="1091B1D0" w14:textId="64E919FC" w:rsidR="00B857D5" w:rsidRDefault="00B857D5" w:rsidP="00804F76">
    <w:pPr>
      <w:pStyle w:val="CharCharCharCharCharCharCharCharCharCharCharCharCharCharCharCharCharCharChar"/>
      <w:tabs>
        <w:tab w:val="right" w:pos="9270"/>
      </w:tabs>
      <w:spacing w:after="0" w:line="240" w:lineRule="auto"/>
      <w:ind w:left="426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36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405F2B84" w14:textId="77777777" w:rsidR="00B857D5" w:rsidRPr="00145EC5" w:rsidRDefault="00B857D5" w:rsidP="00506EBE">
    <w:pPr>
      <w:pStyle w:val="Footer"/>
      <w:tabs>
        <w:tab w:val="clear" w:pos="454"/>
      </w:tabs>
      <w:spacing w:line="240" w:lineRule="auto"/>
      <w:ind w:left="42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DDFEA" w14:textId="751CD0E3" w:rsidR="00B857D5" w:rsidRDefault="00B857D5" w:rsidP="009D29A6">
    <w:pPr>
      <w:pStyle w:val="CharCharCharCharCharCharCharCharCharCharCharCharCharCharCharCharCharCharChar"/>
      <w:tabs>
        <w:tab w:val="left" w:pos="450"/>
        <w:tab w:val="left" w:pos="8880"/>
        <w:tab w:val="right" w:pos="14459"/>
      </w:tabs>
      <w:spacing w:after="0" w:line="240" w:lineRule="auto"/>
      <w:ind w:left="450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61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2D9A9D7E" w14:textId="1D27A931" w:rsidR="00B857D5" w:rsidRPr="006F0A8F" w:rsidRDefault="00B857D5" w:rsidP="005F0FFD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  <w:r>
      <w:rPr>
        <w:rStyle w:val="PageNumber"/>
        <w:rFonts w:ascii="Angsana New" w:hAnsi="Angsana New"/>
        <w:sz w:val="30"/>
        <w:szCs w:val="30"/>
      </w:rPr>
      <w:tab/>
      <w:t xml:space="preserve">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A7A23" w14:textId="77777777" w:rsidR="00B857D5" w:rsidRDefault="00B857D5">
    <w:pPr>
      <w:pStyle w:val="Footer"/>
      <w:framePr w:wrap="around" w:vAnchor="text" w:hAnchor="margin" w:xAlign="right" w:y="1"/>
      <w:rPr>
        <w:rStyle w:val="PageNumber"/>
      </w:rPr>
    </w:pPr>
  </w:p>
  <w:p w14:paraId="0290B74E" w14:textId="77777777" w:rsidR="00B857D5" w:rsidRDefault="00B857D5" w:rsidP="007C4064">
    <w:pPr>
      <w:pStyle w:val="CharCharCharCharCharCharCharCharCharCharCharCharCharCharCharCharCharCharChar"/>
      <w:tabs>
        <w:tab w:val="left" w:pos="8640"/>
        <w:tab w:val="left" w:pos="8820"/>
        <w:tab w:val="left" w:pos="13320"/>
      </w:tabs>
      <w:spacing w:after="0" w:line="240" w:lineRule="auto"/>
      <w:rPr>
        <w:rStyle w:val="PageNumber"/>
        <w:rFonts w:ascii="Browallia New" w:hAnsi="Browallia New" w:cs="Browallia New"/>
        <w:sz w:val="28"/>
        <w:szCs w:val="28"/>
        <w:lang w:bidi="th-TH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  <w:t xml:space="preserve">                                                                                  </w:t>
    </w:r>
    <w:r>
      <w:rPr>
        <w:rStyle w:val="PageNumber"/>
        <w:rFonts w:ascii="Browallia New" w:hAnsi="Browallia New" w:cs="Browallia New"/>
        <w:sz w:val="28"/>
        <w:szCs w:val="28"/>
        <w:lang w:bidi="th-TH"/>
      </w:rPr>
      <w:t xml:space="preserve">                   </w:t>
    </w:r>
  </w:p>
  <w:p w14:paraId="612C7C3C" w14:textId="5EE7ED8A" w:rsidR="00B857D5" w:rsidRDefault="00B857D5" w:rsidP="005848F7">
    <w:pPr>
      <w:pStyle w:val="CharCharCharCharCharCharCharCharCharCharCharCharCharCharCharCharCharCharChar"/>
      <w:tabs>
        <w:tab w:val="left" w:pos="8640"/>
        <w:tab w:val="left" w:pos="8820"/>
        <w:tab w:val="left" w:pos="13320"/>
      </w:tabs>
      <w:spacing w:after="0" w:line="240" w:lineRule="auto"/>
      <w:ind w:left="706"/>
      <w:jc w:val="right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40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02A6FCBE" w14:textId="77777777" w:rsidR="00B857D5" w:rsidRPr="00145EC5" w:rsidRDefault="00B857D5" w:rsidP="00506EBE">
    <w:pPr>
      <w:pStyle w:val="Footer"/>
      <w:tabs>
        <w:tab w:val="clear" w:pos="454"/>
      </w:tabs>
      <w:spacing w:line="240" w:lineRule="auto"/>
      <w:ind w:left="42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F4421" w14:textId="77777777" w:rsidR="00B857D5" w:rsidRDefault="00B857D5">
    <w:pPr>
      <w:pStyle w:val="Footer"/>
      <w:framePr w:wrap="around" w:vAnchor="text" w:hAnchor="margin" w:xAlign="right" w:y="1"/>
      <w:rPr>
        <w:rStyle w:val="PageNumber"/>
      </w:rPr>
    </w:pPr>
  </w:p>
  <w:p w14:paraId="4B6584B3" w14:textId="3A5E0E4E" w:rsidR="00B857D5" w:rsidRDefault="00B857D5" w:rsidP="002E0B6F">
    <w:pPr>
      <w:pStyle w:val="CharCharCharCharCharCharCharCharCharCharCharCharCharCharCharCharCharCharChar"/>
      <w:tabs>
        <w:tab w:val="left" w:pos="8640"/>
        <w:tab w:val="left" w:pos="8820"/>
        <w:tab w:val="left" w:pos="13320"/>
      </w:tabs>
      <w:spacing w:after="0" w:line="240" w:lineRule="auto"/>
      <w:ind w:left="426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                                                           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60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10A09149" w14:textId="77777777" w:rsidR="00B857D5" w:rsidRPr="00145EC5" w:rsidRDefault="00B857D5" w:rsidP="00506EBE">
    <w:pPr>
      <w:pStyle w:val="Footer"/>
      <w:tabs>
        <w:tab w:val="clear" w:pos="454"/>
      </w:tabs>
      <w:spacing w:line="240" w:lineRule="auto"/>
      <w:ind w:left="42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73424" w14:textId="77777777" w:rsidR="00B857D5" w:rsidRDefault="00B857D5">
    <w:pPr>
      <w:pStyle w:val="Footer"/>
      <w:framePr w:wrap="around" w:vAnchor="text" w:hAnchor="margin" w:xAlign="right" w:y="1"/>
      <w:rPr>
        <w:rStyle w:val="PageNumber"/>
      </w:rPr>
    </w:pPr>
  </w:p>
  <w:p w14:paraId="11E825C4" w14:textId="5B808F8A" w:rsidR="00B857D5" w:rsidRDefault="00B857D5" w:rsidP="00FF5A64">
    <w:pPr>
      <w:pStyle w:val="CharCharCharCharCharCharCharCharCharCharCharCharCharCharCharCharCharCharChar"/>
      <w:tabs>
        <w:tab w:val="left" w:pos="450"/>
        <w:tab w:val="left" w:pos="9012"/>
        <w:tab w:val="right" w:pos="14459"/>
      </w:tabs>
      <w:spacing w:after="0" w:line="240" w:lineRule="auto"/>
      <w:ind w:left="450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lang w:bidi="th-TH"/>
      </w:rPr>
      <w:t xml:space="preserve">    </w:t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62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11FD9E22" w14:textId="77777777" w:rsidR="00B857D5" w:rsidRPr="00145EC5" w:rsidRDefault="00B857D5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A1AF9" w14:textId="77777777" w:rsidR="00B857D5" w:rsidRDefault="00B857D5">
    <w:pPr>
      <w:pStyle w:val="Footer"/>
      <w:framePr w:wrap="around" w:vAnchor="text" w:hAnchor="margin" w:xAlign="right" w:y="1"/>
      <w:rPr>
        <w:rStyle w:val="PageNumber"/>
      </w:rPr>
    </w:pPr>
  </w:p>
  <w:p w14:paraId="60497E19" w14:textId="405FFE93" w:rsidR="00B857D5" w:rsidRDefault="00B857D5" w:rsidP="00107A80">
    <w:pPr>
      <w:pStyle w:val="CharCharCharCharCharCharCharCharCharCharCharCharCharCharCharCharCharCharChar"/>
      <w:tabs>
        <w:tab w:val="left" w:pos="450"/>
        <w:tab w:val="right" w:pos="9360"/>
      </w:tabs>
      <w:spacing w:after="0" w:line="240" w:lineRule="auto"/>
      <w:ind w:left="450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63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7E777565" w14:textId="77777777" w:rsidR="00B857D5" w:rsidRPr="00145EC5" w:rsidRDefault="00B857D5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73077" w14:textId="77777777" w:rsidR="00C44249" w:rsidRDefault="00C44249">
      <w:r>
        <w:separator/>
      </w:r>
    </w:p>
  </w:footnote>
  <w:footnote w:type="continuationSeparator" w:id="0">
    <w:p w14:paraId="009DB69B" w14:textId="77777777" w:rsidR="00C44249" w:rsidRDefault="00C4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96547" w14:textId="77777777" w:rsidR="00B857D5" w:rsidRDefault="00B857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82B46" w14:textId="77777777" w:rsidR="00B857D5" w:rsidRDefault="00B857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A980964"/>
    <w:multiLevelType w:val="multilevel"/>
    <w:tmpl w:val="FB3A89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1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1" w15:restartNumberingAfterBreak="0">
    <w:nsid w:val="18D01072"/>
    <w:multiLevelType w:val="hybridMultilevel"/>
    <w:tmpl w:val="2BAE3AF0"/>
    <w:lvl w:ilvl="0" w:tplc="85685326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45" w:hanging="360"/>
      </w:pPr>
    </w:lvl>
    <w:lvl w:ilvl="2" w:tplc="0809001B" w:tentative="1">
      <w:start w:val="1"/>
      <w:numFmt w:val="lowerRoman"/>
      <w:lvlText w:val="%3."/>
      <w:lvlJc w:val="right"/>
      <w:pPr>
        <w:ind w:left="3465" w:hanging="180"/>
      </w:pPr>
    </w:lvl>
    <w:lvl w:ilvl="3" w:tplc="0809000F" w:tentative="1">
      <w:start w:val="1"/>
      <w:numFmt w:val="decimal"/>
      <w:lvlText w:val="%4."/>
      <w:lvlJc w:val="left"/>
      <w:pPr>
        <w:ind w:left="4185" w:hanging="360"/>
      </w:pPr>
    </w:lvl>
    <w:lvl w:ilvl="4" w:tplc="08090019" w:tentative="1">
      <w:start w:val="1"/>
      <w:numFmt w:val="lowerLetter"/>
      <w:lvlText w:val="%5."/>
      <w:lvlJc w:val="left"/>
      <w:pPr>
        <w:ind w:left="4905" w:hanging="360"/>
      </w:pPr>
    </w:lvl>
    <w:lvl w:ilvl="5" w:tplc="0809001B" w:tentative="1">
      <w:start w:val="1"/>
      <w:numFmt w:val="lowerRoman"/>
      <w:lvlText w:val="%6."/>
      <w:lvlJc w:val="right"/>
      <w:pPr>
        <w:ind w:left="5625" w:hanging="180"/>
      </w:pPr>
    </w:lvl>
    <w:lvl w:ilvl="6" w:tplc="0809000F" w:tentative="1">
      <w:start w:val="1"/>
      <w:numFmt w:val="decimal"/>
      <w:lvlText w:val="%7."/>
      <w:lvlJc w:val="left"/>
      <w:pPr>
        <w:ind w:left="6345" w:hanging="360"/>
      </w:pPr>
    </w:lvl>
    <w:lvl w:ilvl="7" w:tplc="08090019" w:tentative="1">
      <w:start w:val="1"/>
      <w:numFmt w:val="lowerLetter"/>
      <w:lvlText w:val="%8."/>
      <w:lvlJc w:val="left"/>
      <w:pPr>
        <w:ind w:left="7065" w:hanging="360"/>
      </w:pPr>
    </w:lvl>
    <w:lvl w:ilvl="8" w:tplc="080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2" w15:restartNumberingAfterBreak="0">
    <w:nsid w:val="1C0C2D7C"/>
    <w:multiLevelType w:val="multilevel"/>
    <w:tmpl w:val="33AE10D2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96E20"/>
    <w:multiLevelType w:val="multilevel"/>
    <w:tmpl w:val="13A4F19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450D57CA"/>
    <w:multiLevelType w:val="multilevel"/>
    <w:tmpl w:val="6046D5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74"/>
        </w:tabs>
        <w:ind w:left="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48"/>
        </w:tabs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62"/>
        </w:tabs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76"/>
        </w:tabs>
        <w:ind w:left="23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38"/>
        </w:tabs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52"/>
        </w:tabs>
        <w:ind w:left="4752" w:hanging="1440"/>
      </w:pPr>
      <w:rPr>
        <w:rFonts w:hint="default"/>
      </w:rPr>
    </w:lvl>
  </w:abstractNum>
  <w:abstractNum w:abstractNumId="22" w15:restartNumberingAfterBreak="0">
    <w:nsid w:val="4B92727D"/>
    <w:multiLevelType w:val="multilevel"/>
    <w:tmpl w:val="04360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6E42D10"/>
    <w:multiLevelType w:val="hybridMultilevel"/>
    <w:tmpl w:val="153AC89A"/>
    <w:lvl w:ilvl="0" w:tplc="37144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4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8004071"/>
    <w:multiLevelType w:val="multilevel"/>
    <w:tmpl w:val="BB427F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6" w15:restartNumberingAfterBreak="0">
    <w:nsid w:val="5BB9145B"/>
    <w:multiLevelType w:val="hybridMultilevel"/>
    <w:tmpl w:val="8F785AF4"/>
    <w:lvl w:ilvl="0" w:tplc="AA4225D6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5CC65C33"/>
    <w:multiLevelType w:val="multilevel"/>
    <w:tmpl w:val="31027EE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726A27C3"/>
    <w:multiLevelType w:val="hybridMultilevel"/>
    <w:tmpl w:val="262498D6"/>
    <w:lvl w:ilvl="0" w:tplc="3536BA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78625AB"/>
    <w:multiLevelType w:val="hybridMultilevel"/>
    <w:tmpl w:val="D046A794"/>
    <w:lvl w:ilvl="0" w:tplc="CC04648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B527E0"/>
    <w:multiLevelType w:val="multilevel"/>
    <w:tmpl w:val="82BA7B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8"/>
  </w:num>
  <w:num w:numId="14">
    <w:abstractNumId w:val="14"/>
  </w:num>
  <w:num w:numId="15">
    <w:abstractNumId w:val="20"/>
  </w:num>
  <w:num w:numId="16">
    <w:abstractNumId w:val="29"/>
  </w:num>
  <w:num w:numId="17">
    <w:abstractNumId w:val="10"/>
  </w:num>
  <w:num w:numId="18">
    <w:abstractNumId w:val="21"/>
  </w:num>
  <w:num w:numId="19">
    <w:abstractNumId w:val="25"/>
  </w:num>
  <w:num w:numId="20">
    <w:abstractNumId w:val="27"/>
  </w:num>
  <w:num w:numId="21">
    <w:abstractNumId w:val="23"/>
  </w:num>
  <w:num w:numId="22">
    <w:abstractNumId w:val="30"/>
  </w:num>
  <w:num w:numId="23">
    <w:abstractNumId w:val="15"/>
  </w:num>
  <w:num w:numId="24">
    <w:abstractNumId w:val="24"/>
  </w:num>
  <w:num w:numId="25">
    <w:abstractNumId w:val="17"/>
  </w:num>
  <w:num w:numId="26">
    <w:abstractNumId w:val="18"/>
  </w:num>
  <w:num w:numId="27">
    <w:abstractNumId w:val="26"/>
  </w:num>
  <w:num w:numId="28">
    <w:abstractNumId w:val="22"/>
  </w:num>
  <w:num w:numId="29">
    <w:abstractNumId w:val="31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968"/>
    <w:rsid w:val="0000063B"/>
    <w:rsid w:val="000006B0"/>
    <w:rsid w:val="00001D67"/>
    <w:rsid w:val="00002ECA"/>
    <w:rsid w:val="0000366C"/>
    <w:rsid w:val="000038E7"/>
    <w:rsid w:val="00003942"/>
    <w:rsid w:val="00003C2C"/>
    <w:rsid w:val="00003C35"/>
    <w:rsid w:val="000045E5"/>
    <w:rsid w:val="00005E78"/>
    <w:rsid w:val="0000603F"/>
    <w:rsid w:val="00006056"/>
    <w:rsid w:val="00006C77"/>
    <w:rsid w:val="00007036"/>
    <w:rsid w:val="0001083F"/>
    <w:rsid w:val="00010B43"/>
    <w:rsid w:val="00010BB6"/>
    <w:rsid w:val="000111BE"/>
    <w:rsid w:val="000112CB"/>
    <w:rsid w:val="00012810"/>
    <w:rsid w:val="00012983"/>
    <w:rsid w:val="000129E1"/>
    <w:rsid w:val="00012D47"/>
    <w:rsid w:val="0001389A"/>
    <w:rsid w:val="00013A8C"/>
    <w:rsid w:val="00013F8B"/>
    <w:rsid w:val="00014290"/>
    <w:rsid w:val="00014412"/>
    <w:rsid w:val="000144C8"/>
    <w:rsid w:val="00014765"/>
    <w:rsid w:val="00014CFE"/>
    <w:rsid w:val="00014F9C"/>
    <w:rsid w:val="000151E2"/>
    <w:rsid w:val="00015281"/>
    <w:rsid w:val="000153ED"/>
    <w:rsid w:val="00015D57"/>
    <w:rsid w:val="00015EA1"/>
    <w:rsid w:val="00016753"/>
    <w:rsid w:val="000167E8"/>
    <w:rsid w:val="000168B9"/>
    <w:rsid w:val="00020883"/>
    <w:rsid w:val="00020963"/>
    <w:rsid w:val="00020D0D"/>
    <w:rsid w:val="000218F8"/>
    <w:rsid w:val="00021BD9"/>
    <w:rsid w:val="0002246A"/>
    <w:rsid w:val="00022B04"/>
    <w:rsid w:val="00022EBB"/>
    <w:rsid w:val="0002372E"/>
    <w:rsid w:val="000240FC"/>
    <w:rsid w:val="0002414B"/>
    <w:rsid w:val="000248A4"/>
    <w:rsid w:val="0002491D"/>
    <w:rsid w:val="0002497D"/>
    <w:rsid w:val="00025535"/>
    <w:rsid w:val="00026C00"/>
    <w:rsid w:val="00027601"/>
    <w:rsid w:val="0002791A"/>
    <w:rsid w:val="00027BD0"/>
    <w:rsid w:val="00027F50"/>
    <w:rsid w:val="000306E1"/>
    <w:rsid w:val="0003092B"/>
    <w:rsid w:val="0003131C"/>
    <w:rsid w:val="000316C2"/>
    <w:rsid w:val="000319B6"/>
    <w:rsid w:val="00031DCF"/>
    <w:rsid w:val="000323C1"/>
    <w:rsid w:val="00032547"/>
    <w:rsid w:val="00032A15"/>
    <w:rsid w:val="00033413"/>
    <w:rsid w:val="00033520"/>
    <w:rsid w:val="00033BCA"/>
    <w:rsid w:val="00033EEA"/>
    <w:rsid w:val="0003438E"/>
    <w:rsid w:val="00034532"/>
    <w:rsid w:val="00034874"/>
    <w:rsid w:val="00034FA2"/>
    <w:rsid w:val="00035BCC"/>
    <w:rsid w:val="00035E27"/>
    <w:rsid w:val="000379C5"/>
    <w:rsid w:val="00037A0A"/>
    <w:rsid w:val="00037C89"/>
    <w:rsid w:val="000400A1"/>
    <w:rsid w:val="0004093C"/>
    <w:rsid w:val="0004127D"/>
    <w:rsid w:val="00041875"/>
    <w:rsid w:val="0004286D"/>
    <w:rsid w:val="00042A8A"/>
    <w:rsid w:val="0004419C"/>
    <w:rsid w:val="0004485C"/>
    <w:rsid w:val="00044C07"/>
    <w:rsid w:val="0004526E"/>
    <w:rsid w:val="00046042"/>
    <w:rsid w:val="000461A9"/>
    <w:rsid w:val="0004667D"/>
    <w:rsid w:val="00046B63"/>
    <w:rsid w:val="00047C47"/>
    <w:rsid w:val="00047CD9"/>
    <w:rsid w:val="00047E9A"/>
    <w:rsid w:val="00047F33"/>
    <w:rsid w:val="00050ADF"/>
    <w:rsid w:val="00050F55"/>
    <w:rsid w:val="000511D6"/>
    <w:rsid w:val="0005196D"/>
    <w:rsid w:val="00052412"/>
    <w:rsid w:val="0005299F"/>
    <w:rsid w:val="00052CF0"/>
    <w:rsid w:val="00053581"/>
    <w:rsid w:val="000535BC"/>
    <w:rsid w:val="000537A6"/>
    <w:rsid w:val="00055180"/>
    <w:rsid w:val="0005523F"/>
    <w:rsid w:val="000555F4"/>
    <w:rsid w:val="00056BCC"/>
    <w:rsid w:val="0005739A"/>
    <w:rsid w:val="000574CD"/>
    <w:rsid w:val="00057AF7"/>
    <w:rsid w:val="000609D2"/>
    <w:rsid w:val="00060B5D"/>
    <w:rsid w:val="00061182"/>
    <w:rsid w:val="000626AA"/>
    <w:rsid w:val="000628DF"/>
    <w:rsid w:val="00063338"/>
    <w:rsid w:val="0006334F"/>
    <w:rsid w:val="00064050"/>
    <w:rsid w:val="00064697"/>
    <w:rsid w:val="00064E34"/>
    <w:rsid w:val="00065A7D"/>
    <w:rsid w:val="00065EB7"/>
    <w:rsid w:val="0006609B"/>
    <w:rsid w:val="00066992"/>
    <w:rsid w:val="00067002"/>
    <w:rsid w:val="000670FD"/>
    <w:rsid w:val="000673BE"/>
    <w:rsid w:val="00067CFA"/>
    <w:rsid w:val="000708B9"/>
    <w:rsid w:val="00071894"/>
    <w:rsid w:val="00072569"/>
    <w:rsid w:val="00072EA1"/>
    <w:rsid w:val="000738BC"/>
    <w:rsid w:val="00073FD1"/>
    <w:rsid w:val="0007426A"/>
    <w:rsid w:val="00075228"/>
    <w:rsid w:val="00075271"/>
    <w:rsid w:val="000755C1"/>
    <w:rsid w:val="00075BF4"/>
    <w:rsid w:val="0007658E"/>
    <w:rsid w:val="00076CEE"/>
    <w:rsid w:val="00076D8F"/>
    <w:rsid w:val="000771A0"/>
    <w:rsid w:val="0007750A"/>
    <w:rsid w:val="00077BDA"/>
    <w:rsid w:val="000801CD"/>
    <w:rsid w:val="00080732"/>
    <w:rsid w:val="00080C94"/>
    <w:rsid w:val="00081375"/>
    <w:rsid w:val="0008154D"/>
    <w:rsid w:val="000817CC"/>
    <w:rsid w:val="00081923"/>
    <w:rsid w:val="00081E54"/>
    <w:rsid w:val="00082889"/>
    <w:rsid w:val="00083198"/>
    <w:rsid w:val="000832C1"/>
    <w:rsid w:val="000839C3"/>
    <w:rsid w:val="000840AD"/>
    <w:rsid w:val="00084FE2"/>
    <w:rsid w:val="00086B2B"/>
    <w:rsid w:val="0008737E"/>
    <w:rsid w:val="000901EE"/>
    <w:rsid w:val="000909D9"/>
    <w:rsid w:val="00090AD7"/>
    <w:rsid w:val="00091036"/>
    <w:rsid w:val="0009128E"/>
    <w:rsid w:val="000912AA"/>
    <w:rsid w:val="000926DB"/>
    <w:rsid w:val="0009275A"/>
    <w:rsid w:val="00092CA7"/>
    <w:rsid w:val="0009360A"/>
    <w:rsid w:val="00094BA8"/>
    <w:rsid w:val="00094CD4"/>
    <w:rsid w:val="00095132"/>
    <w:rsid w:val="000952E6"/>
    <w:rsid w:val="000958B3"/>
    <w:rsid w:val="00095A3C"/>
    <w:rsid w:val="000968F3"/>
    <w:rsid w:val="00096930"/>
    <w:rsid w:val="0009695A"/>
    <w:rsid w:val="000A00B8"/>
    <w:rsid w:val="000A0ED9"/>
    <w:rsid w:val="000A11C7"/>
    <w:rsid w:val="000A149C"/>
    <w:rsid w:val="000A15D9"/>
    <w:rsid w:val="000A17B5"/>
    <w:rsid w:val="000A17D5"/>
    <w:rsid w:val="000A1DC7"/>
    <w:rsid w:val="000A22A0"/>
    <w:rsid w:val="000A2C48"/>
    <w:rsid w:val="000A3283"/>
    <w:rsid w:val="000A37F5"/>
    <w:rsid w:val="000A3A2E"/>
    <w:rsid w:val="000A3ABB"/>
    <w:rsid w:val="000A552F"/>
    <w:rsid w:val="000A5FBD"/>
    <w:rsid w:val="000A6374"/>
    <w:rsid w:val="000A6859"/>
    <w:rsid w:val="000A68D6"/>
    <w:rsid w:val="000A6D74"/>
    <w:rsid w:val="000A7222"/>
    <w:rsid w:val="000B0C57"/>
    <w:rsid w:val="000B0FC2"/>
    <w:rsid w:val="000B102B"/>
    <w:rsid w:val="000B1248"/>
    <w:rsid w:val="000B15F9"/>
    <w:rsid w:val="000B1ED5"/>
    <w:rsid w:val="000B21E4"/>
    <w:rsid w:val="000B285F"/>
    <w:rsid w:val="000B2A7E"/>
    <w:rsid w:val="000B3CA1"/>
    <w:rsid w:val="000B455D"/>
    <w:rsid w:val="000B4D9C"/>
    <w:rsid w:val="000B53B0"/>
    <w:rsid w:val="000B54AE"/>
    <w:rsid w:val="000B5DE2"/>
    <w:rsid w:val="000B68E9"/>
    <w:rsid w:val="000B6BA4"/>
    <w:rsid w:val="000B7CE4"/>
    <w:rsid w:val="000B7DD1"/>
    <w:rsid w:val="000B7F50"/>
    <w:rsid w:val="000C058D"/>
    <w:rsid w:val="000C1140"/>
    <w:rsid w:val="000C145F"/>
    <w:rsid w:val="000C1657"/>
    <w:rsid w:val="000C16B8"/>
    <w:rsid w:val="000C1717"/>
    <w:rsid w:val="000C1950"/>
    <w:rsid w:val="000C2ADA"/>
    <w:rsid w:val="000C2FBE"/>
    <w:rsid w:val="000C3252"/>
    <w:rsid w:val="000C35E5"/>
    <w:rsid w:val="000C369F"/>
    <w:rsid w:val="000C40FF"/>
    <w:rsid w:val="000C4AA8"/>
    <w:rsid w:val="000C4D35"/>
    <w:rsid w:val="000C4F23"/>
    <w:rsid w:val="000C56F3"/>
    <w:rsid w:val="000C5731"/>
    <w:rsid w:val="000C6071"/>
    <w:rsid w:val="000C6509"/>
    <w:rsid w:val="000C686B"/>
    <w:rsid w:val="000C68B2"/>
    <w:rsid w:val="000C6956"/>
    <w:rsid w:val="000C6C88"/>
    <w:rsid w:val="000C6D66"/>
    <w:rsid w:val="000C71EF"/>
    <w:rsid w:val="000C7555"/>
    <w:rsid w:val="000C7B05"/>
    <w:rsid w:val="000D0398"/>
    <w:rsid w:val="000D0CF4"/>
    <w:rsid w:val="000D131C"/>
    <w:rsid w:val="000D143B"/>
    <w:rsid w:val="000D15F3"/>
    <w:rsid w:val="000D20FE"/>
    <w:rsid w:val="000D235F"/>
    <w:rsid w:val="000D2792"/>
    <w:rsid w:val="000D2BF6"/>
    <w:rsid w:val="000D30DD"/>
    <w:rsid w:val="000D3274"/>
    <w:rsid w:val="000D477C"/>
    <w:rsid w:val="000D4FD2"/>
    <w:rsid w:val="000D56A2"/>
    <w:rsid w:val="000D5A30"/>
    <w:rsid w:val="000D61EF"/>
    <w:rsid w:val="000D681F"/>
    <w:rsid w:val="000D6FD7"/>
    <w:rsid w:val="000D7BFE"/>
    <w:rsid w:val="000E025C"/>
    <w:rsid w:val="000E0795"/>
    <w:rsid w:val="000E0E7E"/>
    <w:rsid w:val="000E11C0"/>
    <w:rsid w:val="000E2C0D"/>
    <w:rsid w:val="000E2C30"/>
    <w:rsid w:val="000E2D4A"/>
    <w:rsid w:val="000E3626"/>
    <w:rsid w:val="000E38D5"/>
    <w:rsid w:val="000E3D11"/>
    <w:rsid w:val="000E450B"/>
    <w:rsid w:val="000E519E"/>
    <w:rsid w:val="000E575B"/>
    <w:rsid w:val="000E57A8"/>
    <w:rsid w:val="000E5DAA"/>
    <w:rsid w:val="000E6E7D"/>
    <w:rsid w:val="000F0022"/>
    <w:rsid w:val="000F03D5"/>
    <w:rsid w:val="000F085F"/>
    <w:rsid w:val="000F112E"/>
    <w:rsid w:val="000F1256"/>
    <w:rsid w:val="000F15C1"/>
    <w:rsid w:val="000F1B79"/>
    <w:rsid w:val="000F1FE5"/>
    <w:rsid w:val="000F2D67"/>
    <w:rsid w:val="000F41EB"/>
    <w:rsid w:val="000F42AB"/>
    <w:rsid w:val="000F4880"/>
    <w:rsid w:val="000F5287"/>
    <w:rsid w:val="000F5FB3"/>
    <w:rsid w:val="000F6700"/>
    <w:rsid w:val="000F7DCB"/>
    <w:rsid w:val="0010089C"/>
    <w:rsid w:val="00100A36"/>
    <w:rsid w:val="00100CE1"/>
    <w:rsid w:val="00101351"/>
    <w:rsid w:val="00101805"/>
    <w:rsid w:val="00101F95"/>
    <w:rsid w:val="001029E9"/>
    <w:rsid w:val="001034CC"/>
    <w:rsid w:val="00103C3E"/>
    <w:rsid w:val="00103CB3"/>
    <w:rsid w:val="0010432D"/>
    <w:rsid w:val="00104556"/>
    <w:rsid w:val="00104786"/>
    <w:rsid w:val="00104B27"/>
    <w:rsid w:val="00104B7F"/>
    <w:rsid w:val="001058E7"/>
    <w:rsid w:val="00105E55"/>
    <w:rsid w:val="0010646E"/>
    <w:rsid w:val="001068A4"/>
    <w:rsid w:val="00106E99"/>
    <w:rsid w:val="00107110"/>
    <w:rsid w:val="0010712E"/>
    <w:rsid w:val="001079CF"/>
    <w:rsid w:val="00107A80"/>
    <w:rsid w:val="00107BF8"/>
    <w:rsid w:val="001102EE"/>
    <w:rsid w:val="00111535"/>
    <w:rsid w:val="00111A2C"/>
    <w:rsid w:val="00112131"/>
    <w:rsid w:val="00112784"/>
    <w:rsid w:val="00112F02"/>
    <w:rsid w:val="00113E53"/>
    <w:rsid w:val="00113E88"/>
    <w:rsid w:val="00114908"/>
    <w:rsid w:val="00114CC4"/>
    <w:rsid w:val="00115857"/>
    <w:rsid w:val="00115D69"/>
    <w:rsid w:val="001173F2"/>
    <w:rsid w:val="00117A2B"/>
    <w:rsid w:val="00117BC1"/>
    <w:rsid w:val="00121180"/>
    <w:rsid w:val="0012181F"/>
    <w:rsid w:val="00121908"/>
    <w:rsid w:val="001225A3"/>
    <w:rsid w:val="00122C19"/>
    <w:rsid w:val="001230EA"/>
    <w:rsid w:val="00123291"/>
    <w:rsid w:val="001246C2"/>
    <w:rsid w:val="00125AA4"/>
    <w:rsid w:val="001264E8"/>
    <w:rsid w:val="00127400"/>
    <w:rsid w:val="0013028B"/>
    <w:rsid w:val="00130507"/>
    <w:rsid w:val="00130530"/>
    <w:rsid w:val="0013085D"/>
    <w:rsid w:val="001309D7"/>
    <w:rsid w:val="00131367"/>
    <w:rsid w:val="001315F5"/>
    <w:rsid w:val="00132E9F"/>
    <w:rsid w:val="00133260"/>
    <w:rsid w:val="00133A94"/>
    <w:rsid w:val="00134312"/>
    <w:rsid w:val="0013439F"/>
    <w:rsid w:val="00134799"/>
    <w:rsid w:val="0013505C"/>
    <w:rsid w:val="00135394"/>
    <w:rsid w:val="00135462"/>
    <w:rsid w:val="00135ECC"/>
    <w:rsid w:val="0013614B"/>
    <w:rsid w:val="00136389"/>
    <w:rsid w:val="0013654F"/>
    <w:rsid w:val="00136FAF"/>
    <w:rsid w:val="00136FB8"/>
    <w:rsid w:val="00136FEA"/>
    <w:rsid w:val="001373C4"/>
    <w:rsid w:val="00137BEA"/>
    <w:rsid w:val="00137FE9"/>
    <w:rsid w:val="001416A1"/>
    <w:rsid w:val="00141D06"/>
    <w:rsid w:val="00141EDB"/>
    <w:rsid w:val="00142164"/>
    <w:rsid w:val="001426D8"/>
    <w:rsid w:val="00142AEE"/>
    <w:rsid w:val="00142E26"/>
    <w:rsid w:val="001433C6"/>
    <w:rsid w:val="00143556"/>
    <w:rsid w:val="00143EA8"/>
    <w:rsid w:val="00144BCF"/>
    <w:rsid w:val="00145EC5"/>
    <w:rsid w:val="0014665D"/>
    <w:rsid w:val="0014746F"/>
    <w:rsid w:val="00150041"/>
    <w:rsid w:val="00150FD2"/>
    <w:rsid w:val="001512A1"/>
    <w:rsid w:val="00151825"/>
    <w:rsid w:val="00151BD9"/>
    <w:rsid w:val="00151BF0"/>
    <w:rsid w:val="00152465"/>
    <w:rsid w:val="0015258E"/>
    <w:rsid w:val="00152CEE"/>
    <w:rsid w:val="001540A2"/>
    <w:rsid w:val="001540CC"/>
    <w:rsid w:val="00154820"/>
    <w:rsid w:val="00154A2F"/>
    <w:rsid w:val="00154F02"/>
    <w:rsid w:val="00155177"/>
    <w:rsid w:val="0015549E"/>
    <w:rsid w:val="001558B2"/>
    <w:rsid w:val="001559A4"/>
    <w:rsid w:val="001559D0"/>
    <w:rsid w:val="00156EA7"/>
    <w:rsid w:val="00156F48"/>
    <w:rsid w:val="001570C2"/>
    <w:rsid w:val="00157383"/>
    <w:rsid w:val="00157439"/>
    <w:rsid w:val="0015754A"/>
    <w:rsid w:val="00157D5E"/>
    <w:rsid w:val="00160299"/>
    <w:rsid w:val="0016081B"/>
    <w:rsid w:val="001608DB"/>
    <w:rsid w:val="00160C03"/>
    <w:rsid w:val="00160C2B"/>
    <w:rsid w:val="00161447"/>
    <w:rsid w:val="00161A33"/>
    <w:rsid w:val="00161BEE"/>
    <w:rsid w:val="00162565"/>
    <w:rsid w:val="001625E1"/>
    <w:rsid w:val="00162BDC"/>
    <w:rsid w:val="001630A9"/>
    <w:rsid w:val="0016325D"/>
    <w:rsid w:val="00163441"/>
    <w:rsid w:val="0016389F"/>
    <w:rsid w:val="001638BD"/>
    <w:rsid w:val="00163F97"/>
    <w:rsid w:val="00164263"/>
    <w:rsid w:val="00164302"/>
    <w:rsid w:val="0016454D"/>
    <w:rsid w:val="00164C28"/>
    <w:rsid w:val="00164DCC"/>
    <w:rsid w:val="00164E93"/>
    <w:rsid w:val="0016532D"/>
    <w:rsid w:val="00165530"/>
    <w:rsid w:val="00166ABD"/>
    <w:rsid w:val="00166FC0"/>
    <w:rsid w:val="00167110"/>
    <w:rsid w:val="0016750F"/>
    <w:rsid w:val="001676BB"/>
    <w:rsid w:val="001678EF"/>
    <w:rsid w:val="00167989"/>
    <w:rsid w:val="00170447"/>
    <w:rsid w:val="001708BE"/>
    <w:rsid w:val="001708EA"/>
    <w:rsid w:val="00170C00"/>
    <w:rsid w:val="00170CA0"/>
    <w:rsid w:val="00170E71"/>
    <w:rsid w:val="001711C6"/>
    <w:rsid w:val="00172013"/>
    <w:rsid w:val="0017219C"/>
    <w:rsid w:val="00172CAA"/>
    <w:rsid w:val="001730E0"/>
    <w:rsid w:val="001743DB"/>
    <w:rsid w:val="0017444D"/>
    <w:rsid w:val="00174A29"/>
    <w:rsid w:val="00174D70"/>
    <w:rsid w:val="001751B5"/>
    <w:rsid w:val="0017538E"/>
    <w:rsid w:val="00175CED"/>
    <w:rsid w:val="00176088"/>
    <w:rsid w:val="001768EF"/>
    <w:rsid w:val="001769CA"/>
    <w:rsid w:val="0017731C"/>
    <w:rsid w:val="00180F06"/>
    <w:rsid w:val="00180FD4"/>
    <w:rsid w:val="00181BD7"/>
    <w:rsid w:val="00181CF9"/>
    <w:rsid w:val="00181E35"/>
    <w:rsid w:val="00181ECC"/>
    <w:rsid w:val="00182066"/>
    <w:rsid w:val="0018214D"/>
    <w:rsid w:val="0018280D"/>
    <w:rsid w:val="00182F2D"/>
    <w:rsid w:val="00184237"/>
    <w:rsid w:val="00184808"/>
    <w:rsid w:val="00184868"/>
    <w:rsid w:val="00184C81"/>
    <w:rsid w:val="00185044"/>
    <w:rsid w:val="00185186"/>
    <w:rsid w:val="0018609F"/>
    <w:rsid w:val="00186334"/>
    <w:rsid w:val="0018694B"/>
    <w:rsid w:val="00186C87"/>
    <w:rsid w:val="0018767F"/>
    <w:rsid w:val="00187B1C"/>
    <w:rsid w:val="00187E08"/>
    <w:rsid w:val="00187E88"/>
    <w:rsid w:val="00190B74"/>
    <w:rsid w:val="00190F4C"/>
    <w:rsid w:val="0019155E"/>
    <w:rsid w:val="00192044"/>
    <w:rsid w:val="001928CE"/>
    <w:rsid w:val="0019293B"/>
    <w:rsid w:val="00192EC8"/>
    <w:rsid w:val="001934C2"/>
    <w:rsid w:val="0019353C"/>
    <w:rsid w:val="001935EF"/>
    <w:rsid w:val="00193EC2"/>
    <w:rsid w:val="00193FC9"/>
    <w:rsid w:val="00194242"/>
    <w:rsid w:val="00194B85"/>
    <w:rsid w:val="001954ED"/>
    <w:rsid w:val="001956F3"/>
    <w:rsid w:val="0019570B"/>
    <w:rsid w:val="00195E20"/>
    <w:rsid w:val="00196160"/>
    <w:rsid w:val="00196DB6"/>
    <w:rsid w:val="001975C8"/>
    <w:rsid w:val="001976A3"/>
    <w:rsid w:val="00197B93"/>
    <w:rsid w:val="001A036F"/>
    <w:rsid w:val="001A05B7"/>
    <w:rsid w:val="001A0D28"/>
    <w:rsid w:val="001A1399"/>
    <w:rsid w:val="001A2691"/>
    <w:rsid w:val="001A3320"/>
    <w:rsid w:val="001A360F"/>
    <w:rsid w:val="001A61AC"/>
    <w:rsid w:val="001A6321"/>
    <w:rsid w:val="001A73A7"/>
    <w:rsid w:val="001A7454"/>
    <w:rsid w:val="001A7A60"/>
    <w:rsid w:val="001A7D1A"/>
    <w:rsid w:val="001A7FBA"/>
    <w:rsid w:val="001B085F"/>
    <w:rsid w:val="001B1100"/>
    <w:rsid w:val="001B1E6D"/>
    <w:rsid w:val="001B20CD"/>
    <w:rsid w:val="001B2417"/>
    <w:rsid w:val="001B2AB6"/>
    <w:rsid w:val="001B3486"/>
    <w:rsid w:val="001B348D"/>
    <w:rsid w:val="001B3538"/>
    <w:rsid w:val="001B37E3"/>
    <w:rsid w:val="001B41D4"/>
    <w:rsid w:val="001B4289"/>
    <w:rsid w:val="001B4365"/>
    <w:rsid w:val="001B453B"/>
    <w:rsid w:val="001B528B"/>
    <w:rsid w:val="001B5ABA"/>
    <w:rsid w:val="001B5EFB"/>
    <w:rsid w:val="001B6343"/>
    <w:rsid w:val="001B6CFB"/>
    <w:rsid w:val="001C0315"/>
    <w:rsid w:val="001C0B92"/>
    <w:rsid w:val="001C202B"/>
    <w:rsid w:val="001C2370"/>
    <w:rsid w:val="001C346A"/>
    <w:rsid w:val="001C3546"/>
    <w:rsid w:val="001C37ED"/>
    <w:rsid w:val="001C3B0B"/>
    <w:rsid w:val="001C4339"/>
    <w:rsid w:val="001C4456"/>
    <w:rsid w:val="001C4932"/>
    <w:rsid w:val="001C495F"/>
    <w:rsid w:val="001C4C93"/>
    <w:rsid w:val="001C59C0"/>
    <w:rsid w:val="001C5F00"/>
    <w:rsid w:val="001C65B4"/>
    <w:rsid w:val="001C68CE"/>
    <w:rsid w:val="001C6BEA"/>
    <w:rsid w:val="001D026C"/>
    <w:rsid w:val="001D05BE"/>
    <w:rsid w:val="001D0FA2"/>
    <w:rsid w:val="001D1789"/>
    <w:rsid w:val="001D1AF5"/>
    <w:rsid w:val="001D22C1"/>
    <w:rsid w:val="001D3477"/>
    <w:rsid w:val="001D3C82"/>
    <w:rsid w:val="001D4443"/>
    <w:rsid w:val="001D4EAC"/>
    <w:rsid w:val="001D5705"/>
    <w:rsid w:val="001D5BA6"/>
    <w:rsid w:val="001D6BD7"/>
    <w:rsid w:val="001D7ED1"/>
    <w:rsid w:val="001E0495"/>
    <w:rsid w:val="001E0C8E"/>
    <w:rsid w:val="001E15A7"/>
    <w:rsid w:val="001E1AB9"/>
    <w:rsid w:val="001E1D45"/>
    <w:rsid w:val="001E2A6B"/>
    <w:rsid w:val="001E2C5F"/>
    <w:rsid w:val="001E2F02"/>
    <w:rsid w:val="001E36D1"/>
    <w:rsid w:val="001E39F8"/>
    <w:rsid w:val="001E3A8C"/>
    <w:rsid w:val="001E401B"/>
    <w:rsid w:val="001E4098"/>
    <w:rsid w:val="001E429A"/>
    <w:rsid w:val="001E4441"/>
    <w:rsid w:val="001E4EC3"/>
    <w:rsid w:val="001E639A"/>
    <w:rsid w:val="001E72B9"/>
    <w:rsid w:val="001E7A9E"/>
    <w:rsid w:val="001E7DCD"/>
    <w:rsid w:val="001F0513"/>
    <w:rsid w:val="001F139A"/>
    <w:rsid w:val="001F2C83"/>
    <w:rsid w:val="001F3278"/>
    <w:rsid w:val="001F36C0"/>
    <w:rsid w:val="001F3A12"/>
    <w:rsid w:val="001F3A47"/>
    <w:rsid w:val="001F4843"/>
    <w:rsid w:val="001F5AC0"/>
    <w:rsid w:val="001F5D3C"/>
    <w:rsid w:val="001F605B"/>
    <w:rsid w:val="001F6072"/>
    <w:rsid w:val="001F6363"/>
    <w:rsid w:val="001F65D9"/>
    <w:rsid w:val="001F6BBC"/>
    <w:rsid w:val="001F6F76"/>
    <w:rsid w:val="001F70C6"/>
    <w:rsid w:val="001F7577"/>
    <w:rsid w:val="001F7A82"/>
    <w:rsid w:val="001F7B7F"/>
    <w:rsid w:val="002009E1"/>
    <w:rsid w:val="00200FF4"/>
    <w:rsid w:val="002018AC"/>
    <w:rsid w:val="00201CA4"/>
    <w:rsid w:val="00201CB3"/>
    <w:rsid w:val="0020239D"/>
    <w:rsid w:val="0020278C"/>
    <w:rsid w:val="00202EA4"/>
    <w:rsid w:val="00203682"/>
    <w:rsid w:val="00203FAD"/>
    <w:rsid w:val="00204195"/>
    <w:rsid w:val="002042E4"/>
    <w:rsid w:val="00204C2E"/>
    <w:rsid w:val="00204FFE"/>
    <w:rsid w:val="00205109"/>
    <w:rsid w:val="002051B0"/>
    <w:rsid w:val="00205300"/>
    <w:rsid w:val="0020568D"/>
    <w:rsid w:val="002059BA"/>
    <w:rsid w:val="00205CFE"/>
    <w:rsid w:val="0020687E"/>
    <w:rsid w:val="0020699F"/>
    <w:rsid w:val="002069AD"/>
    <w:rsid w:val="002072AB"/>
    <w:rsid w:val="0020734B"/>
    <w:rsid w:val="00207785"/>
    <w:rsid w:val="002078ED"/>
    <w:rsid w:val="00207ED0"/>
    <w:rsid w:val="00207EE2"/>
    <w:rsid w:val="00210D34"/>
    <w:rsid w:val="00210F9B"/>
    <w:rsid w:val="00211525"/>
    <w:rsid w:val="00211C88"/>
    <w:rsid w:val="00211D84"/>
    <w:rsid w:val="0021234E"/>
    <w:rsid w:val="00212C87"/>
    <w:rsid w:val="00212DAC"/>
    <w:rsid w:val="0021306C"/>
    <w:rsid w:val="0021438E"/>
    <w:rsid w:val="00214A71"/>
    <w:rsid w:val="00214AA8"/>
    <w:rsid w:val="00214DFE"/>
    <w:rsid w:val="002150B6"/>
    <w:rsid w:val="002154C0"/>
    <w:rsid w:val="0021633C"/>
    <w:rsid w:val="00216AE2"/>
    <w:rsid w:val="00216D60"/>
    <w:rsid w:val="00216ED4"/>
    <w:rsid w:val="00216F8A"/>
    <w:rsid w:val="0021720F"/>
    <w:rsid w:val="00217266"/>
    <w:rsid w:val="00217F5E"/>
    <w:rsid w:val="002201AC"/>
    <w:rsid w:val="00220547"/>
    <w:rsid w:val="0022066A"/>
    <w:rsid w:val="00220AE8"/>
    <w:rsid w:val="00220E24"/>
    <w:rsid w:val="00221B6D"/>
    <w:rsid w:val="0022290B"/>
    <w:rsid w:val="00222E56"/>
    <w:rsid w:val="002232B6"/>
    <w:rsid w:val="00224386"/>
    <w:rsid w:val="00224705"/>
    <w:rsid w:val="00224927"/>
    <w:rsid w:val="00224941"/>
    <w:rsid w:val="002255DD"/>
    <w:rsid w:val="00225B9B"/>
    <w:rsid w:val="00225EC6"/>
    <w:rsid w:val="00226756"/>
    <w:rsid w:val="00227259"/>
    <w:rsid w:val="00227BCB"/>
    <w:rsid w:val="00231249"/>
    <w:rsid w:val="00231C16"/>
    <w:rsid w:val="00231FCE"/>
    <w:rsid w:val="002336EF"/>
    <w:rsid w:val="00233A3E"/>
    <w:rsid w:val="00234108"/>
    <w:rsid w:val="0023490C"/>
    <w:rsid w:val="002352F1"/>
    <w:rsid w:val="002357F9"/>
    <w:rsid w:val="00236594"/>
    <w:rsid w:val="00236614"/>
    <w:rsid w:val="00236FB6"/>
    <w:rsid w:val="00237BBC"/>
    <w:rsid w:val="00240423"/>
    <w:rsid w:val="00240837"/>
    <w:rsid w:val="00240B20"/>
    <w:rsid w:val="00240DB0"/>
    <w:rsid w:val="002415C7"/>
    <w:rsid w:val="0024256E"/>
    <w:rsid w:val="00242F81"/>
    <w:rsid w:val="0024329A"/>
    <w:rsid w:val="002434A6"/>
    <w:rsid w:val="002442DE"/>
    <w:rsid w:val="00245817"/>
    <w:rsid w:val="0024582C"/>
    <w:rsid w:val="0024609C"/>
    <w:rsid w:val="00246A15"/>
    <w:rsid w:val="00246CE3"/>
    <w:rsid w:val="00247157"/>
    <w:rsid w:val="00247609"/>
    <w:rsid w:val="00247BFC"/>
    <w:rsid w:val="00247E94"/>
    <w:rsid w:val="00247F7B"/>
    <w:rsid w:val="0025020B"/>
    <w:rsid w:val="00250296"/>
    <w:rsid w:val="002503E2"/>
    <w:rsid w:val="00250D03"/>
    <w:rsid w:val="002510ED"/>
    <w:rsid w:val="002511D8"/>
    <w:rsid w:val="0025133A"/>
    <w:rsid w:val="00251B35"/>
    <w:rsid w:val="00251CBD"/>
    <w:rsid w:val="00251D2B"/>
    <w:rsid w:val="00251D49"/>
    <w:rsid w:val="002521E9"/>
    <w:rsid w:val="002528AC"/>
    <w:rsid w:val="00253AD9"/>
    <w:rsid w:val="002544FA"/>
    <w:rsid w:val="00254912"/>
    <w:rsid w:val="00254A9D"/>
    <w:rsid w:val="00254D5F"/>
    <w:rsid w:val="00255A0D"/>
    <w:rsid w:val="0025679D"/>
    <w:rsid w:val="00256F0D"/>
    <w:rsid w:val="0025727E"/>
    <w:rsid w:val="002576CD"/>
    <w:rsid w:val="00260012"/>
    <w:rsid w:val="002602DA"/>
    <w:rsid w:val="00260324"/>
    <w:rsid w:val="00260974"/>
    <w:rsid w:val="0026193E"/>
    <w:rsid w:val="002619D4"/>
    <w:rsid w:val="00261B89"/>
    <w:rsid w:val="00261C7E"/>
    <w:rsid w:val="00261F19"/>
    <w:rsid w:val="002622E0"/>
    <w:rsid w:val="00263B72"/>
    <w:rsid w:val="00263C9F"/>
    <w:rsid w:val="0026466C"/>
    <w:rsid w:val="0026493A"/>
    <w:rsid w:val="00264BC9"/>
    <w:rsid w:val="00264C04"/>
    <w:rsid w:val="00265089"/>
    <w:rsid w:val="00265619"/>
    <w:rsid w:val="002669E0"/>
    <w:rsid w:val="002669E7"/>
    <w:rsid w:val="00266B52"/>
    <w:rsid w:val="00266CE0"/>
    <w:rsid w:val="00266FB5"/>
    <w:rsid w:val="0026709F"/>
    <w:rsid w:val="00267EEA"/>
    <w:rsid w:val="00270000"/>
    <w:rsid w:val="002701E3"/>
    <w:rsid w:val="002704AF"/>
    <w:rsid w:val="00271775"/>
    <w:rsid w:val="002717BC"/>
    <w:rsid w:val="00271A25"/>
    <w:rsid w:val="00271ABE"/>
    <w:rsid w:val="00272192"/>
    <w:rsid w:val="002730FE"/>
    <w:rsid w:val="00273590"/>
    <w:rsid w:val="0027484E"/>
    <w:rsid w:val="0027517F"/>
    <w:rsid w:val="00277121"/>
    <w:rsid w:val="0027749D"/>
    <w:rsid w:val="002775EE"/>
    <w:rsid w:val="00280B07"/>
    <w:rsid w:val="0028112F"/>
    <w:rsid w:val="00281C1D"/>
    <w:rsid w:val="002824E6"/>
    <w:rsid w:val="00282541"/>
    <w:rsid w:val="002825EB"/>
    <w:rsid w:val="00282622"/>
    <w:rsid w:val="0028266A"/>
    <w:rsid w:val="00282862"/>
    <w:rsid w:val="00283D95"/>
    <w:rsid w:val="00284963"/>
    <w:rsid w:val="00284F18"/>
    <w:rsid w:val="00285110"/>
    <w:rsid w:val="0028579C"/>
    <w:rsid w:val="0028609D"/>
    <w:rsid w:val="002861D5"/>
    <w:rsid w:val="00286BD7"/>
    <w:rsid w:val="00287185"/>
    <w:rsid w:val="00287B05"/>
    <w:rsid w:val="00287E8B"/>
    <w:rsid w:val="002904CF"/>
    <w:rsid w:val="002907F1"/>
    <w:rsid w:val="00291875"/>
    <w:rsid w:val="0029295A"/>
    <w:rsid w:val="00292B1F"/>
    <w:rsid w:val="0029329E"/>
    <w:rsid w:val="002936BE"/>
    <w:rsid w:val="00293FF0"/>
    <w:rsid w:val="002940CF"/>
    <w:rsid w:val="0029491A"/>
    <w:rsid w:val="00294A9C"/>
    <w:rsid w:val="00295B72"/>
    <w:rsid w:val="00295C9E"/>
    <w:rsid w:val="002967A8"/>
    <w:rsid w:val="00297FBB"/>
    <w:rsid w:val="002A0851"/>
    <w:rsid w:val="002A17C4"/>
    <w:rsid w:val="002A1AB0"/>
    <w:rsid w:val="002A22E3"/>
    <w:rsid w:val="002A2B39"/>
    <w:rsid w:val="002A2E23"/>
    <w:rsid w:val="002A31D3"/>
    <w:rsid w:val="002A42B4"/>
    <w:rsid w:val="002A43CF"/>
    <w:rsid w:val="002A4709"/>
    <w:rsid w:val="002A48A7"/>
    <w:rsid w:val="002A4B39"/>
    <w:rsid w:val="002A4C29"/>
    <w:rsid w:val="002A502F"/>
    <w:rsid w:val="002A5F32"/>
    <w:rsid w:val="002A6351"/>
    <w:rsid w:val="002A749A"/>
    <w:rsid w:val="002A761C"/>
    <w:rsid w:val="002B0164"/>
    <w:rsid w:val="002B0326"/>
    <w:rsid w:val="002B14C5"/>
    <w:rsid w:val="002B19BD"/>
    <w:rsid w:val="002B20F3"/>
    <w:rsid w:val="002B2C79"/>
    <w:rsid w:val="002B2F3A"/>
    <w:rsid w:val="002B3921"/>
    <w:rsid w:val="002B3DA8"/>
    <w:rsid w:val="002B4B3A"/>
    <w:rsid w:val="002B4F27"/>
    <w:rsid w:val="002B5F62"/>
    <w:rsid w:val="002B6141"/>
    <w:rsid w:val="002B6180"/>
    <w:rsid w:val="002B6413"/>
    <w:rsid w:val="002B64C8"/>
    <w:rsid w:val="002B6D3A"/>
    <w:rsid w:val="002B709D"/>
    <w:rsid w:val="002B7271"/>
    <w:rsid w:val="002B72DD"/>
    <w:rsid w:val="002B768E"/>
    <w:rsid w:val="002B7AEA"/>
    <w:rsid w:val="002B7B27"/>
    <w:rsid w:val="002C0039"/>
    <w:rsid w:val="002C0970"/>
    <w:rsid w:val="002C0D54"/>
    <w:rsid w:val="002C14CB"/>
    <w:rsid w:val="002C198A"/>
    <w:rsid w:val="002C1A2C"/>
    <w:rsid w:val="002C263A"/>
    <w:rsid w:val="002C2C23"/>
    <w:rsid w:val="002C2DA0"/>
    <w:rsid w:val="002C2F89"/>
    <w:rsid w:val="002C39E6"/>
    <w:rsid w:val="002C3E9E"/>
    <w:rsid w:val="002C4731"/>
    <w:rsid w:val="002C4D6C"/>
    <w:rsid w:val="002C4DB2"/>
    <w:rsid w:val="002C4EA9"/>
    <w:rsid w:val="002C51C4"/>
    <w:rsid w:val="002C5934"/>
    <w:rsid w:val="002C5C4C"/>
    <w:rsid w:val="002C5F90"/>
    <w:rsid w:val="002C601A"/>
    <w:rsid w:val="002C66AE"/>
    <w:rsid w:val="002C69A9"/>
    <w:rsid w:val="002C6C41"/>
    <w:rsid w:val="002C75D2"/>
    <w:rsid w:val="002C78EA"/>
    <w:rsid w:val="002C7B8A"/>
    <w:rsid w:val="002D01AB"/>
    <w:rsid w:val="002D069A"/>
    <w:rsid w:val="002D0911"/>
    <w:rsid w:val="002D1436"/>
    <w:rsid w:val="002D1734"/>
    <w:rsid w:val="002D2008"/>
    <w:rsid w:val="002D26F3"/>
    <w:rsid w:val="002D2A64"/>
    <w:rsid w:val="002D2E6C"/>
    <w:rsid w:val="002D329B"/>
    <w:rsid w:val="002D3785"/>
    <w:rsid w:val="002D3D24"/>
    <w:rsid w:val="002D430B"/>
    <w:rsid w:val="002D437F"/>
    <w:rsid w:val="002D4AD6"/>
    <w:rsid w:val="002D66A4"/>
    <w:rsid w:val="002D66B7"/>
    <w:rsid w:val="002D75F8"/>
    <w:rsid w:val="002E03FC"/>
    <w:rsid w:val="002E094F"/>
    <w:rsid w:val="002E0B08"/>
    <w:rsid w:val="002E0B6F"/>
    <w:rsid w:val="002E0D19"/>
    <w:rsid w:val="002E124C"/>
    <w:rsid w:val="002E12D0"/>
    <w:rsid w:val="002E12F2"/>
    <w:rsid w:val="002E1753"/>
    <w:rsid w:val="002E19A8"/>
    <w:rsid w:val="002E2043"/>
    <w:rsid w:val="002E2100"/>
    <w:rsid w:val="002E2D04"/>
    <w:rsid w:val="002E2E32"/>
    <w:rsid w:val="002E3503"/>
    <w:rsid w:val="002E5145"/>
    <w:rsid w:val="002E55EF"/>
    <w:rsid w:val="002E59C7"/>
    <w:rsid w:val="002E724A"/>
    <w:rsid w:val="002E74C0"/>
    <w:rsid w:val="002E75C4"/>
    <w:rsid w:val="002E77C1"/>
    <w:rsid w:val="002F0193"/>
    <w:rsid w:val="002F0EB4"/>
    <w:rsid w:val="002F14CE"/>
    <w:rsid w:val="002F1B74"/>
    <w:rsid w:val="002F1E0D"/>
    <w:rsid w:val="002F3EAE"/>
    <w:rsid w:val="002F4640"/>
    <w:rsid w:val="002F54A7"/>
    <w:rsid w:val="002F567A"/>
    <w:rsid w:val="002F5A87"/>
    <w:rsid w:val="002F5AF6"/>
    <w:rsid w:val="002F6677"/>
    <w:rsid w:val="002F72B0"/>
    <w:rsid w:val="002F73FC"/>
    <w:rsid w:val="002F744C"/>
    <w:rsid w:val="002F7F49"/>
    <w:rsid w:val="002F7FF3"/>
    <w:rsid w:val="00300258"/>
    <w:rsid w:val="00300936"/>
    <w:rsid w:val="0030094E"/>
    <w:rsid w:val="00300B7A"/>
    <w:rsid w:val="00300CB9"/>
    <w:rsid w:val="00301286"/>
    <w:rsid w:val="00301B4B"/>
    <w:rsid w:val="00301D45"/>
    <w:rsid w:val="00302B2E"/>
    <w:rsid w:val="00302C4A"/>
    <w:rsid w:val="00302E8C"/>
    <w:rsid w:val="0030341B"/>
    <w:rsid w:val="003034E9"/>
    <w:rsid w:val="00304D3A"/>
    <w:rsid w:val="0030534B"/>
    <w:rsid w:val="00305F73"/>
    <w:rsid w:val="00306243"/>
    <w:rsid w:val="00306708"/>
    <w:rsid w:val="00307433"/>
    <w:rsid w:val="003076BA"/>
    <w:rsid w:val="003076ED"/>
    <w:rsid w:val="0030786C"/>
    <w:rsid w:val="003109D3"/>
    <w:rsid w:val="00311302"/>
    <w:rsid w:val="00311641"/>
    <w:rsid w:val="00311810"/>
    <w:rsid w:val="00311CCC"/>
    <w:rsid w:val="0031213B"/>
    <w:rsid w:val="003126A3"/>
    <w:rsid w:val="00313026"/>
    <w:rsid w:val="003131B5"/>
    <w:rsid w:val="00313B78"/>
    <w:rsid w:val="0031517F"/>
    <w:rsid w:val="00315784"/>
    <w:rsid w:val="00316487"/>
    <w:rsid w:val="0031657C"/>
    <w:rsid w:val="00316CC3"/>
    <w:rsid w:val="0031708A"/>
    <w:rsid w:val="003170F1"/>
    <w:rsid w:val="003172CE"/>
    <w:rsid w:val="003174D0"/>
    <w:rsid w:val="00317F04"/>
    <w:rsid w:val="003207A2"/>
    <w:rsid w:val="003212DB"/>
    <w:rsid w:val="00321576"/>
    <w:rsid w:val="00321723"/>
    <w:rsid w:val="0032184E"/>
    <w:rsid w:val="00321B8A"/>
    <w:rsid w:val="0032237D"/>
    <w:rsid w:val="003237A8"/>
    <w:rsid w:val="00323F5E"/>
    <w:rsid w:val="0032471B"/>
    <w:rsid w:val="003249B5"/>
    <w:rsid w:val="00325070"/>
    <w:rsid w:val="00325E48"/>
    <w:rsid w:val="003266F1"/>
    <w:rsid w:val="00326796"/>
    <w:rsid w:val="00331DF8"/>
    <w:rsid w:val="00332533"/>
    <w:rsid w:val="00332606"/>
    <w:rsid w:val="00332752"/>
    <w:rsid w:val="00332E70"/>
    <w:rsid w:val="00333781"/>
    <w:rsid w:val="00333897"/>
    <w:rsid w:val="00334187"/>
    <w:rsid w:val="00335074"/>
    <w:rsid w:val="00335557"/>
    <w:rsid w:val="003356D8"/>
    <w:rsid w:val="00335F19"/>
    <w:rsid w:val="0033608D"/>
    <w:rsid w:val="00336857"/>
    <w:rsid w:val="00336CFB"/>
    <w:rsid w:val="00337AB7"/>
    <w:rsid w:val="003402C9"/>
    <w:rsid w:val="00340D66"/>
    <w:rsid w:val="00340E57"/>
    <w:rsid w:val="00340F58"/>
    <w:rsid w:val="00341C7B"/>
    <w:rsid w:val="003424D4"/>
    <w:rsid w:val="00342EDA"/>
    <w:rsid w:val="00343083"/>
    <w:rsid w:val="00343236"/>
    <w:rsid w:val="0034475A"/>
    <w:rsid w:val="003448F4"/>
    <w:rsid w:val="00345554"/>
    <w:rsid w:val="00345735"/>
    <w:rsid w:val="00345877"/>
    <w:rsid w:val="003458F4"/>
    <w:rsid w:val="00346EB1"/>
    <w:rsid w:val="00346F9C"/>
    <w:rsid w:val="0034704C"/>
    <w:rsid w:val="0035024F"/>
    <w:rsid w:val="00350576"/>
    <w:rsid w:val="00350E79"/>
    <w:rsid w:val="00351638"/>
    <w:rsid w:val="00351A07"/>
    <w:rsid w:val="0035279F"/>
    <w:rsid w:val="00352EC9"/>
    <w:rsid w:val="003532F8"/>
    <w:rsid w:val="003535D0"/>
    <w:rsid w:val="0035421F"/>
    <w:rsid w:val="00354BCB"/>
    <w:rsid w:val="00355241"/>
    <w:rsid w:val="003567AF"/>
    <w:rsid w:val="00357550"/>
    <w:rsid w:val="00360515"/>
    <w:rsid w:val="00360643"/>
    <w:rsid w:val="003606B3"/>
    <w:rsid w:val="00360B97"/>
    <w:rsid w:val="0036115D"/>
    <w:rsid w:val="003614C6"/>
    <w:rsid w:val="003618D0"/>
    <w:rsid w:val="003618EB"/>
    <w:rsid w:val="003619BE"/>
    <w:rsid w:val="00361BB5"/>
    <w:rsid w:val="00362668"/>
    <w:rsid w:val="00363019"/>
    <w:rsid w:val="00363826"/>
    <w:rsid w:val="00364C8C"/>
    <w:rsid w:val="00364EA2"/>
    <w:rsid w:val="003665C2"/>
    <w:rsid w:val="00366FB7"/>
    <w:rsid w:val="0036712D"/>
    <w:rsid w:val="0036771A"/>
    <w:rsid w:val="0037028B"/>
    <w:rsid w:val="003704A3"/>
    <w:rsid w:val="0037062B"/>
    <w:rsid w:val="00370D78"/>
    <w:rsid w:val="00370DD5"/>
    <w:rsid w:val="00371031"/>
    <w:rsid w:val="0037213E"/>
    <w:rsid w:val="00373E45"/>
    <w:rsid w:val="003740F6"/>
    <w:rsid w:val="00374CD9"/>
    <w:rsid w:val="00375008"/>
    <w:rsid w:val="003756B3"/>
    <w:rsid w:val="00375B39"/>
    <w:rsid w:val="00375E13"/>
    <w:rsid w:val="00375F48"/>
    <w:rsid w:val="00376014"/>
    <w:rsid w:val="003761C4"/>
    <w:rsid w:val="00376406"/>
    <w:rsid w:val="00376BF0"/>
    <w:rsid w:val="0037761D"/>
    <w:rsid w:val="00380341"/>
    <w:rsid w:val="003805A5"/>
    <w:rsid w:val="00382760"/>
    <w:rsid w:val="003829D5"/>
    <w:rsid w:val="00382D96"/>
    <w:rsid w:val="003838D2"/>
    <w:rsid w:val="00383CEF"/>
    <w:rsid w:val="00383D5C"/>
    <w:rsid w:val="00384C08"/>
    <w:rsid w:val="00385905"/>
    <w:rsid w:val="00385F01"/>
    <w:rsid w:val="003871F9"/>
    <w:rsid w:val="0038723D"/>
    <w:rsid w:val="00387D0E"/>
    <w:rsid w:val="00390D0A"/>
    <w:rsid w:val="00391368"/>
    <w:rsid w:val="0039207F"/>
    <w:rsid w:val="00392DBF"/>
    <w:rsid w:val="00392EDC"/>
    <w:rsid w:val="003932D5"/>
    <w:rsid w:val="00393FDA"/>
    <w:rsid w:val="00395247"/>
    <w:rsid w:val="00396781"/>
    <w:rsid w:val="00397B13"/>
    <w:rsid w:val="00397D45"/>
    <w:rsid w:val="003A0464"/>
    <w:rsid w:val="003A0708"/>
    <w:rsid w:val="003A1F65"/>
    <w:rsid w:val="003A2A2C"/>
    <w:rsid w:val="003A3689"/>
    <w:rsid w:val="003A3EC4"/>
    <w:rsid w:val="003A4482"/>
    <w:rsid w:val="003A4CBD"/>
    <w:rsid w:val="003A4E86"/>
    <w:rsid w:val="003A573D"/>
    <w:rsid w:val="003A57E4"/>
    <w:rsid w:val="003A58F0"/>
    <w:rsid w:val="003A5D70"/>
    <w:rsid w:val="003A60B9"/>
    <w:rsid w:val="003A6170"/>
    <w:rsid w:val="003A68FF"/>
    <w:rsid w:val="003A6FDF"/>
    <w:rsid w:val="003B14DD"/>
    <w:rsid w:val="003B16B2"/>
    <w:rsid w:val="003B1C63"/>
    <w:rsid w:val="003B255C"/>
    <w:rsid w:val="003B265C"/>
    <w:rsid w:val="003B2F93"/>
    <w:rsid w:val="003B3024"/>
    <w:rsid w:val="003B339D"/>
    <w:rsid w:val="003B36B2"/>
    <w:rsid w:val="003B4662"/>
    <w:rsid w:val="003B4E2E"/>
    <w:rsid w:val="003B51E4"/>
    <w:rsid w:val="003B5737"/>
    <w:rsid w:val="003B5924"/>
    <w:rsid w:val="003B5BB9"/>
    <w:rsid w:val="003B678A"/>
    <w:rsid w:val="003B7696"/>
    <w:rsid w:val="003B7942"/>
    <w:rsid w:val="003B7B72"/>
    <w:rsid w:val="003C07A9"/>
    <w:rsid w:val="003C08F5"/>
    <w:rsid w:val="003C0F82"/>
    <w:rsid w:val="003C373C"/>
    <w:rsid w:val="003C3BBB"/>
    <w:rsid w:val="003C46B5"/>
    <w:rsid w:val="003C4D30"/>
    <w:rsid w:val="003C4D62"/>
    <w:rsid w:val="003C672E"/>
    <w:rsid w:val="003C6D97"/>
    <w:rsid w:val="003C6EBC"/>
    <w:rsid w:val="003C6F71"/>
    <w:rsid w:val="003C725B"/>
    <w:rsid w:val="003C7286"/>
    <w:rsid w:val="003C7347"/>
    <w:rsid w:val="003D0073"/>
    <w:rsid w:val="003D01C7"/>
    <w:rsid w:val="003D0637"/>
    <w:rsid w:val="003D0ED1"/>
    <w:rsid w:val="003D14A4"/>
    <w:rsid w:val="003D1A4C"/>
    <w:rsid w:val="003D2504"/>
    <w:rsid w:val="003D2DE8"/>
    <w:rsid w:val="003D35C5"/>
    <w:rsid w:val="003D5455"/>
    <w:rsid w:val="003D5F2C"/>
    <w:rsid w:val="003D6037"/>
    <w:rsid w:val="003D6A30"/>
    <w:rsid w:val="003D6C38"/>
    <w:rsid w:val="003D78C2"/>
    <w:rsid w:val="003D7D72"/>
    <w:rsid w:val="003D7D7C"/>
    <w:rsid w:val="003E029E"/>
    <w:rsid w:val="003E0808"/>
    <w:rsid w:val="003E1238"/>
    <w:rsid w:val="003E17FF"/>
    <w:rsid w:val="003E1A32"/>
    <w:rsid w:val="003E1C5C"/>
    <w:rsid w:val="003E2799"/>
    <w:rsid w:val="003E33F4"/>
    <w:rsid w:val="003E3B24"/>
    <w:rsid w:val="003E42F7"/>
    <w:rsid w:val="003E45D3"/>
    <w:rsid w:val="003E49DE"/>
    <w:rsid w:val="003E5084"/>
    <w:rsid w:val="003E5556"/>
    <w:rsid w:val="003E6456"/>
    <w:rsid w:val="003E64F8"/>
    <w:rsid w:val="003E6B17"/>
    <w:rsid w:val="003E6BED"/>
    <w:rsid w:val="003E73D4"/>
    <w:rsid w:val="003F0373"/>
    <w:rsid w:val="003F054C"/>
    <w:rsid w:val="003F1124"/>
    <w:rsid w:val="003F1CC9"/>
    <w:rsid w:val="003F1F22"/>
    <w:rsid w:val="003F275C"/>
    <w:rsid w:val="003F2D40"/>
    <w:rsid w:val="003F35A5"/>
    <w:rsid w:val="003F3A05"/>
    <w:rsid w:val="003F3CB7"/>
    <w:rsid w:val="003F3F5F"/>
    <w:rsid w:val="003F40D4"/>
    <w:rsid w:val="003F483B"/>
    <w:rsid w:val="003F569D"/>
    <w:rsid w:val="003F56EA"/>
    <w:rsid w:val="003F5E54"/>
    <w:rsid w:val="003F5FDF"/>
    <w:rsid w:val="003F7248"/>
    <w:rsid w:val="003F744A"/>
    <w:rsid w:val="003F7639"/>
    <w:rsid w:val="003F7F2B"/>
    <w:rsid w:val="004003A4"/>
    <w:rsid w:val="00400E7F"/>
    <w:rsid w:val="00401657"/>
    <w:rsid w:val="0040216E"/>
    <w:rsid w:val="0040262A"/>
    <w:rsid w:val="00402926"/>
    <w:rsid w:val="00404630"/>
    <w:rsid w:val="00404BCB"/>
    <w:rsid w:val="004051E5"/>
    <w:rsid w:val="0040554B"/>
    <w:rsid w:val="004057AC"/>
    <w:rsid w:val="00405C94"/>
    <w:rsid w:val="00405D29"/>
    <w:rsid w:val="00406FBC"/>
    <w:rsid w:val="00407BE0"/>
    <w:rsid w:val="00407F3A"/>
    <w:rsid w:val="004103F4"/>
    <w:rsid w:val="004104C8"/>
    <w:rsid w:val="00410D24"/>
    <w:rsid w:val="00411BC8"/>
    <w:rsid w:val="00411E18"/>
    <w:rsid w:val="00411FBD"/>
    <w:rsid w:val="00412DC9"/>
    <w:rsid w:val="00414646"/>
    <w:rsid w:val="00415011"/>
    <w:rsid w:val="00416277"/>
    <w:rsid w:val="00416381"/>
    <w:rsid w:val="00416A30"/>
    <w:rsid w:val="00416A3C"/>
    <w:rsid w:val="004170B9"/>
    <w:rsid w:val="00417182"/>
    <w:rsid w:val="004171A4"/>
    <w:rsid w:val="00417310"/>
    <w:rsid w:val="004177EA"/>
    <w:rsid w:val="004178AA"/>
    <w:rsid w:val="00417D84"/>
    <w:rsid w:val="004201F5"/>
    <w:rsid w:val="00420268"/>
    <w:rsid w:val="00421345"/>
    <w:rsid w:val="00421AE2"/>
    <w:rsid w:val="00421E6E"/>
    <w:rsid w:val="00422175"/>
    <w:rsid w:val="0042258A"/>
    <w:rsid w:val="00422882"/>
    <w:rsid w:val="00423724"/>
    <w:rsid w:val="00423DF8"/>
    <w:rsid w:val="00424037"/>
    <w:rsid w:val="00424C51"/>
    <w:rsid w:val="00424E9F"/>
    <w:rsid w:val="0042550E"/>
    <w:rsid w:val="00425871"/>
    <w:rsid w:val="0042597B"/>
    <w:rsid w:val="00426593"/>
    <w:rsid w:val="00426618"/>
    <w:rsid w:val="004267C2"/>
    <w:rsid w:val="00426A73"/>
    <w:rsid w:val="00427025"/>
    <w:rsid w:val="004273C8"/>
    <w:rsid w:val="0042745C"/>
    <w:rsid w:val="00427C84"/>
    <w:rsid w:val="00427E18"/>
    <w:rsid w:val="00430880"/>
    <w:rsid w:val="0043088D"/>
    <w:rsid w:val="00430AE7"/>
    <w:rsid w:val="0043141C"/>
    <w:rsid w:val="00432382"/>
    <w:rsid w:val="004324B6"/>
    <w:rsid w:val="0043251E"/>
    <w:rsid w:val="00432C33"/>
    <w:rsid w:val="004330C3"/>
    <w:rsid w:val="00433B9C"/>
    <w:rsid w:val="004344FC"/>
    <w:rsid w:val="00434C62"/>
    <w:rsid w:val="00435251"/>
    <w:rsid w:val="004354CA"/>
    <w:rsid w:val="00435925"/>
    <w:rsid w:val="00435A0B"/>
    <w:rsid w:val="00436165"/>
    <w:rsid w:val="004371EF"/>
    <w:rsid w:val="00437416"/>
    <w:rsid w:val="00440E20"/>
    <w:rsid w:val="0044103A"/>
    <w:rsid w:val="0044168A"/>
    <w:rsid w:val="0044168B"/>
    <w:rsid w:val="004419C3"/>
    <w:rsid w:val="00442284"/>
    <w:rsid w:val="0044283D"/>
    <w:rsid w:val="004428EE"/>
    <w:rsid w:val="00442DDC"/>
    <w:rsid w:val="00443B39"/>
    <w:rsid w:val="004448F7"/>
    <w:rsid w:val="004449C7"/>
    <w:rsid w:val="004449F9"/>
    <w:rsid w:val="00444DD1"/>
    <w:rsid w:val="00444F14"/>
    <w:rsid w:val="00445390"/>
    <w:rsid w:val="0044559A"/>
    <w:rsid w:val="00446EBD"/>
    <w:rsid w:val="004471E0"/>
    <w:rsid w:val="0045144A"/>
    <w:rsid w:val="00451488"/>
    <w:rsid w:val="0045181B"/>
    <w:rsid w:val="00451C54"/>
    <w:rsid w:val="00451C90"/>
    <w:rsid w:val="004520B2"/>
    <w:rsid w:val="00452425"/>
    <w:rsid w:val="00453338"/>
    <w:rsid w:val="00453E3B"/>
    <w:rsid w:val="004542EC"/>
    <w:rsid w:val="00454DBA"/>
    <w:rsid w:val="00455166"/>
    <w:rsid w:val="00455331"/>
    <w:rsid w:val="00455B0D"/>
    <w:rsid w:val="00455F1E"/>
    <w:rsid w:val="004568EC"/>
    <w:rsid w:val="00456971"/>
    <w:rsid w:val="004578D7"/>
    <w:rsid w:val="00457A91"/>
    <w:rsid w:val="00457B13"/>
    <w:rsid w:val="00457C3A"/>
    <w:rsid w:val="00460B2C"/>
    <w:rsid w:val="0046122C"/>
    <w:rsid w:val="0046131B"/>
    <w:rsid w:val="004616B6"/>
    <w:rsid w:val="00461999"/>
    <w:rsid w:val="00462D8B"/>
    <w:rsid w:val="00463626"/>
    <w:rsid w:val="00464C99"/>
    <w:rsid w:val="00464E17"/>
    <w:rsid w:val="00465783"/>
    <w:rsid w:val="00465E8D"/>
    <w:rsid w:val="00465EF0"/>
    <w:rsid w:val="0046664A"/>
    <w:rsid w:val="004667FA"/>
    <w:rsid w:val="00466F85"/>
    <w:rsid w:val="00467499"/>
    <w:rsid w:val="00467FAC"/>
    <w:rsid w:val="00467FE2"/>
    <w:rsid w:val="0047074B"/>
    <w:rsid w:val="00470E4B"/>
    <w:rsid w:val="00470F0D"/>
    <w:rsid w:val="004714C2"/>
    <w:rsid w:val="0047180F"/>
    <w:rsid w:val="004718FC"/>
    <w:rsid w:val="004720D5"/>
    <w:rsid w:val="00473502"/>
    <w:rsid w:val="0047437E"/>
    <w:rsid w:val="00474D85"/>
    <w:rsid w:val="0047516F"/>
    <w:rsid w:val="00475507"/>
    <w:rsid w:val="00475797"/>
    <w:rsid w:val="004759AC"/>
    <w:rsid w:val="00475F85"/>
    <w:rsid w:val="0047675E"/>
    <w:rsid w:val="004769A2"/>
    <w:rsid w:val="0047793D"/>
    <w:rsid w:val="00477B78"/>
    <w:rsid w:val="00477C3E"/>
    <w:rsid w:val="00480A5C"/>
    <w:rsid w:val="004810A7"/>
    <w:rsid w:val="004817DD"/>
    <w:rsid w:val="0048238E"/>
    <w:rsid w:val="00484AF0"/>
    <w:rsid w:val="004862D5"/>
    <w:rsid w:val="00487030"/>
    <w:rsid w:val="004907D6"/>
    <w:rsid w:val="00491014"/>
    <w:rsid w:val="0049238B"/>
    <w:rsid w:val="0049267F"/>
    <w:rsid w:val="004928FA"/>
    <w:rsid w:val="004929E5"/>
    <w:rsid w:val="004930F1"/>
    <w:rsid w:val="00493144"/>
    <w:rsid w:val="004935D4"/>
    <w:rsid w:val="004935FA"/>
    <w:rsid w:val="00493922"/>
    <w:rsid w:val="004939F4"/>
    <w:rsid w:val="00493AAA"/>
    <w:rsid w:val="00494045"/>
    <w:rsid w:val="00494D66"/>
    <w:rsid w:val="00494E9C"/>
    <w:rsid w:val="004952DD"/>
    <w:rsid w:val="00495B27"/>
    <w:rsid w:val="00496937"/>
    <w:rsid w:val="00496B78"/>
    <w:rsid w:val="00497029"/>
    <w:rsid w:val="004A00D4"/>
    <w:rsid w:val="004A07DB"/>
    <w:rsid w:val="004A0F74"/>
    <w:rsid w:val="004A1E78"/>
    <w:rsid w:val="004A2232"/>
    <w:rsid w:val="004A2A0E"/>
    <w:rsid w:val="004A4C0A"/>
    <w:rsid w:val="004A4F38"/>
    <w:rsid w:val="004A51A2"/>
    <w:rsid w:val="004A5565"/>
    <w:rsid w:val="004A59C8"/>
    <w:rsid w:val="004A634F"/>
    <w:rsid w:val="004A6896"/>
    <w:rsid w:val="004A7009"/>
    <w:rsid w:val="004A7F5A"/>
    <w:rsid w:val="004B0F96"/>
    <w:rsid w:val="004B1433"/>
    <w:rsid w:val="004B151C"/>
    <w:rsid w:val="004B1BCA"/>
    <w:rsid w:val="004B2E23"/>
    <w:rsid w:val="004B43DA"/>
    <w:rsid w:val="004B4CE3"/>
    <w:rsid w:val="004B53D9"/>
    <w:rsid w:val="004B57C1"/>
    <w:rsid w:val="004B5CF1"/>
    <w:rsid w:val="004B644B"/>
    <w:rsid w:val="004B68E5"/>
    <w:rsid w:val="004B70F5"/>
    <w:rsid w:val="004B7138"/>
    <w:rsid w:val="004B7C0B"/>
    <w:rsid w:val="004B7EB8"/>
    <w:rsid w:val="004C0362"/>
    <w:rsid w:val="004C039C"/>
    <w:rsid w:val="004C07F2"/>
    <w:rsid w:val="004C09DF"/>
    <w:rsid w:val="004C0E28"/>
    <w:rsid w:val="004C1335"/>
    <w:rsid w:val="004C1638"/>
    <w:rsid w:val="004C2921"/>
    <w:rsid w:val="004C35DB"/>
    <w:rsid w:val="004C4707"/>
    <w:rsid w:val="004C4978"/>
    <w:rsid w:val="004C4A44"/>
    <w:rsid w:val="004C4B69"/>
    <w:rsid w:val="004C5C43"/>
    <w:rsid w:val="004C5F20"/>
    <w:rsid w:val="004C6098"/>
    <w:rsid w:val="004C62FA"/>
    <w:rsid w:val="004C69A4"/>
    <w:rsid w:val="004C721F"/>
    <w:rsid w:val="004C7962"/>
    <w:rsid w:val="004D0991"/>
    <w:rsid w:val="004D0C51"/>
    <w:rsid w:val="004D0CDB"/>
    <w:rsid w:val="004D0F26"/>
    <w:rsid w:val="004D1209"/>
    <w:rsid w:val="004D1A0C"/>
    <w:rsid w:val="004D1D63"/>
    <w:rsid w:val="004D2258"/>
    <w:rsid w:val="004D298F"/>
    <w:rsid w:val="004D34BD"/>
    <w:rsid w:val="004D377A"/>
    <w:rsid w:val="004D3B58"/>
    <w:rsid w:val="004D3BD5"/>
    <w:rsid w:val="004D476B"/>
    <w:rsid w:val="004D4EA0"/>
    <w:rsid w:val="004D5770"/>
    <w:rsid w:val="004D5838"/>
    <w:rsid w:val="004D6C7F"/>
    <w:rsid w:val="004D6FFD"/>
    <w:rsid w:val="004D7875"/>
    <w:rsid w:val="004D7EFA"/>
    <w:rsid w:val="004E04D8"/>
    <w:rsid w:val="004E073B"/>
    <w:rsid w:val="004E169D"/>
    <w:rsid w:val="004E16EB"/>
    <w:rsid w:val="004E1BE9"/>
    <w:rsid w:val="004E22C1"/>
    <w:rsid w:val="004E2E81"/>
    <w:rsid w:val="004E310B"/>
    <w:rsid w:val="004E382A"/>
    <w:rsid w:val="004E3DB5"/>
    <w:rsid w:val="004E43C0"/>
    <w:rsid w:val="004E4547"/>
    <w:rsid w:val="004E4615"/>
    <w:rsid w:val="004E4D2B"/>
    <w:rsid w:val="004E54C9"/>
    <w:rsid w:val="004E5764"/>
    <w:rsid w:val="004E57DB"/>
    <w:rsid w:val="004E5973"/>
    <w:rsid w:val="004E5CF5"/>
    <w:rsid w:val="004E613B"/>
    <w:rsid w:val="004E62DE"/>
    <w:rsid w:val="004E64B3"/>
    <w:rsid w:val="004E712F"/>
    <w:rsid w:val="004F0829"/>
    <w:rsid w:val="004F0D94"/>
    <w:rsid w:val="004F1B4C"/>
    <w:rsid w:val="004F1FA7"/>
    <w:rsid w:val="004F20BE"/>
    <w:rsid w:val="004F22FE"/>
    <w:rsid w:val="004F3195"/>
    <w:rsid w:val="004F3817"/>
    <w:rsid w:val="004F4143"/>
    <w:rsid w:val="004F4EE5"/>
    <w:rsid w:val="004F4F19"/>
    <w:rsid w:val="004F53FB"/>
    <w:rsid w:val="004F6482"/>
    <w:rsid w:val="004F722C"/>
    <w:rsid w:val="004F7336"/>
    <w:rsid w:val="004F7455"/>
    <w:rsid w:val="0050014E"/>
    <w:rsid w:val="00500E2C"/>
    <w:rsid w:val="00501C8A"/>
    <w:rsid w:val="00501C8D"/>
    <w:rsid w:val="00501C94"/>
    <w:rsid w:val="00503A8F"/>
    <w:rsid w:val="00503F74"/>
    <w:rsid w:val="005041FC"/>
    <w:rsid w:val="005043DF"/>
    <w:rsid w:val="00505AAC"/>
    <w:rsid w:val="005065CD"/>
    <w:rsid w:val="005068FE"/>
    <w:rsid w:val="00506EBE"/>
    <w:rsid w:val="00507CBE"/>
    <w:rsid w:val="0051061C"/>
    <w:rsid w:val="0051118E"/>
    <w:rsid w:val="005116B3"/>
    <w:rsid w:val="00511E02"/>
    <w:rsid w:val="00511F48"/>
    <w:rsid w:val="00513BB6"/>
    <w:rsid w:val="005141FA"/>
    <w:rsid w:val="005144A0"/>
    <w:rsid w:val="00515549"/>
    <w:rsid w:val="00515D55"/>
    <w:rsid w:val="00516491"/>
    <w:rsid w:val="00516AFB"/>
    <w:rsid w:val="00516DA2"/>
    <w:rsid w:val="00517477"/>
    <w:rsid w:val="005174B8"/>
    <w:rsid w:val="00517E5D"/>
    <w:rsid w:val="00517FA3"/>
    <w:rsid w:val="00520FBB"/>
    <w:rsid w:val="005218AB"/>
    <w:rsid w:val="00521991"/>
    <w:rsid w:val="00521DB9"/>
    <w:rsid w:val="005220EC"/>
    <w:rsid w:val="005226F1"/>
    <w:rsid w:val="0052372A"/>
    <w:rsid w:val="00523925"/>
    <w:rsid w:val="00523C30"/>
    <w:rsid w:val="00525269"/>
    <w:rsid w:val="0052569E"/>
    <w:rsid w:val="00525A9F"/>
    <w:rsid w:val="0052656A"/>
    <w:rsid w:val="00527055"/>
    <w:rsid w:val="005313BD"/>
    <w:rsid w:val="005315F2"/>
    <w:rsid w:val="005325CF"/>
    <w:rsid w:val="00532FC8"/>
    <w:rsid w:val="005332F2"/>
    <w:rsid w:val="00533B87"/>
    <w:rsid w:val="00533BB2"/>
    <w:rsid w:val="00533DA7"/>
    <w:rsid w:val="00534870"/>
    <w:rsid w:val="00534958"/>
    <w:rsid w:val="00535022"/>
    <w:rsid w:val="00535983"/>
    <w:rsid w:val="00536296"/>
    <w:rsid w:val="00536457"/>
    <w:rsid w:val="005365D5"/>
    <w:rsid w:val="005376EB"/>
    <w:rsid w:val="005405C0"/>
    <w:rsid w:val="00540EE2"/>
    <w:rsid w:val="00542805"/>
    <w:rsid w:val="005429A0"/>
    <w:rsid w:val="00544880"/>
    <w:rsid w:val="00544C32"/>
    <w:rsid w:val="00544FA2"/>
    <w:rsid w:val="00545450"/>
    <w:rsid w:val="0054574C"/>
    <w:rsid w:val="00545E2C"/>
    <w:rsid w:val="00546013"/>
    <w:rsid w:val="0054772A"/>
    <w:rsid w:val="00547774"/>
    <w:rsid w:val="00547FEC"/>
    <w:rsid w:val="00550457"/>
    <w:rsid w:val="00550AF5"/>
    <w:rsid w:val="00551198"/>
    <w:rsid w:val="00551AB8"/>
    <w:rsid w:val="005523C5"/>
    <w:rsid w:val="00552EF4"/>
    <w:rsid w:val="00552FB7"/>
    <w:rsid w:val="005532C9"/>
    <w:rsid w:val="00554441"/>
    <w:rsid w:val="00555178"/>
    <w:rsid w:val="005565BD"/>
    <w:rsid w:val="00557091"/>
    <w:rsid w:val="0055714E"/>
    <w:rsid w:val="00557202"/>
    <w:rsid w:val="00557AD7"/>
    <w:rsid w:val="00557F95"/>
    <w:rsid w:val="00560433"/>
    <w:rsid w:val="00560810"/>
    <w:rsid w:val="005617D8"/>
    <w:rsid w:val="0056200C"/>
    <w:rsid w:val="00562E0B"/>
    <w:rsid w:val="005631AF"/>
    <w:rsid w:val="005632B4"/>
    <w:rsid w:val="005637C9"/>
    <w:rsid w:val="00563CAA"/>
    <w:rsid w:val="00563F7F"/>
    <w:rsid w:val="00565066"/>
    <w:rsid w:val="00565979"/>
    <w:rsid w:val="00565A5C"/>
    <w:rsid w:val="00565BED"/>
    <w:rsid w:val="00566816"/>
    <w:rsid w:val="00566C3C"/>
    <w:rsid w:val="00566E70"/>
    <w:rsid w:val="005671CD"/>
    <w:rsid w:val="005673BE"/>
    <w:rsid w:val="00567452"/>
    <w:rsid w:val="005676A9"/>
    <w:rsid w:val="0056791C"/>
    <w:rsid w:val="0057020E"/>
    <w:rsid w:val="005704AB"/>
    <w:rsid w:val="00570FE5"/>
    <w:rsid w:val="00572B34"/>
    <w:rsid w:val="00573F92"/>
    <w:rsid w:val="005753E0"/>
    <w:rsid w:val="00575F72"/>
    <w:rsid w:val="00576A07"/>
    <w:rsid w:val="00576A14"/>
    <w:rsid w:val="00576D1A"/>
    <w:rsid w:val="00577DF2"/>
    <w:rsid w:val="00580A9C"/>
    <w:rsid w:val="005814CB"/>
    <w:rsid w:val="005816B7"/>
    <w:rsid w:val="005818A2"/>
    <w:rsid w:val="00581C2D"/>
    <w:rsid w:val="00581DD8"/>
    <w:rsid w:val="005821C2"/>
    <w:rsid w:val="005830C0"/>
    <w:rsid w:val="005830D6"/>
    <w:rsid w:val="00583F8D"/>
    <w:rsid w:val="00584043"/>
    <w:rsid w:val="005842D1"/>
    <w:rsid w:val="00584554"/>
    <w:rsid w:val="005848F7"/>
    <w:rsid w:val="00584955"/>
    <w:rsid w:val="00584B29"/>
    <w:rsid w:val="00584CC9"/>
    <w:rsid w:val="00585D64"/>
    <w:rsid w:val="00585FDF"/>
    <w:rsid w:val="0058640D"/>
    <w:rsid w:val="00586E9C"/>
    <w:rsid w:val="005871C7"/>
    <w:rsid w:val="00587D18"/>
    <w:rsid w:val="00590A6C"/>
    <w:rsid w:val="00590D13"/>
    <w:rsid w:val="00590F11"/>
    <w:rsid w:val="00591157"/>
    <w:rsid w:val="005918E6"/>
    <w:rsid w:val="00591B74"/>
    <w:rsid w:val="00591F53"/>
    <w:rsid w:val="005923AE"/>
    <w:rsid w:val="00592A24"/>
    <w:rsid w:val="00592B86"/>
    <w:rsid w:val="00592F3D"/>
    <w:rsid w:val="005933ED"/>
    <w:rsid w:val="005934A2"/>
    <w:rsid w:val="00593F67"/>
    <w:rsid w:val="005942F0"/>
    <w:rsid w:val="005949EA"/>
    <w:rsid w:val="00594C0C"/>
    <w:rsid w:val="00594CA9"/>
    <w:rsid w:val="00594ED2"/>
    <w:rsid w:val="005957C7"/>
    <w:rsid w:val="0059596C"/>
    <w:rsid w:val="00596C7B"/>
    <w:rsid w:val="00596CAB"/>
    <w:rsid w:val="00597642"/>
    <w:rsid w:val="005977AC"/>
    <w:rsid w:val="005978A6"/>
    <w:rsid w:val="005A08D1"/>
    <w:rsid w:val="005A118C"/>
    <w:rsid w:val="005A1304"/>
    <w:rsid w:val="005A1314"/>
    <w:rsid w:val="005A179F"/>
    <w:rsid w:val="005A1FA7"/>
    <w:rsid w:val="005A2FC0"/>
    <w:rsid w:val="005A3011"/>
    <w:rsid w:val="005A4D44"/>
    <w:rsid w:val="005A4FA6"/>
    <w:rsid w:val="005A624E"/>
    <w:rsid w:val="005A6649"/>
    <w:rsid w:val="005A6FE9"/>
    <w:rsid w:val="005A7299"/>
    <w:rsid w:val="005A79AF"/>
    <w:rsid w:val="005A7F50"/>
    <w:rsid w:val="005B0768"/>
    <w:rsid w:val="005B0EB6"/>
    <w:rsid w:val="005B2046"/>
    <w:rsid w:val="005B252C"/>
    <w:rsid w:val="005B27D5"/>
    <w:rsid w:val="005B2943"/>
    <w:rsid w:val="005B2B9C"/>
    <w:rsid w:val="005B2DC8"/>
    <w:rsid w:val="005B4955"/>
    <w:rsid w:val="005B4F75"/>
    <w:rsid w:val="005B54E2"/>
    <w:rsid w:val="005B5B78"/>
    <w:rsid w:val="005B5D0D"/>
    <w:rsid w:val="005B5F2E"/>
    <w:rsid w:val="005B6F44"/>
    <w:rsid w:val="005B7011"/>
    <w:rsid w:val="005B764F"/>
    <w:rsid w:val="005B7E18"/>
    <w:rsid w:val="005C03F1"/>
    <w:rsid w:val="005C133F"/>
    <w:rsid w:val="005C332F"/>
    <w:rsid w:val="005C337F"/>
    <w:rsid w:val="005C3740"/>
    <w:rsid w:val="005C392A"/>
    <w:rsid w:val="005C447A"/>
    <w:rsid w:val="005C4610"/>
    <w:rsid w:val="005C480A"/>
    <w:rsid w:val="005C5127"/>
    <w:rsid w:val="005C5A9B"/>
    <w:rsid w:val="005C6021"/>
    <w:rsid w:val="005C7D3A"/>
    <w:rsid w:val="005D0154"/>
    <w:rsid w:val="005D15DD"/>
    <w:rsid w:val="005D2A59"/>
    <w:rsid w:val="005D2F59"/>
    <w:rsid w:val="005D41E8"/>
    <w:rsid w:val="005D4E54"/>
    <w:rsid w:val="005D6AEC"/>
    <w:rsid w:val="005D7A10"/>
    <w:rsid w:val="005E05D5"/>
    <w:rsid w:val="005E0C5D"/>
    <w:rsid w:val="005E0F8E"/>
    <w:rsid w:val="005E150B"/>
    <w:rsid w:val="005E23D9"/>
    <w:rsid w:val="005E2EA3"/>
    <w:rsid w:val="005E3B46"/>
    <w:rsid w:val="005E412F"/>
    <w:rsid w:val="005E46BD"/>
    <w:rsid w:val="005E4D75"/>
    <w:rsid w:val="005E59E3"/>
    <w:rsid w:val="005E5E15"/>
    <w:rsid w:val="005E6C74"/>
    <w:rsid w:val="005E6F6F"/>
    <w:rsid w:val="005E74FD"/>
    <w:rsid w:val="005E7764"/>
    <w:rsid w:val="005F09E5"/>
    <w:rsid w:val="005F0A9D"/>
    <w:rsid w:val="005F0FFD"/>
    <w:rsid w:val="005F125C"/>
    <w:rsid w:val="005F3735"/>
    <w:rsid w:val="005F3B63"/>
    <w:rsid w:val="005F3F1C"/>
    <w:rsid w:val="005F4A28"/>
    <w:rsid w:val="005F5047"/>
    <w:rsid w:val="005F542D"/>
    <w:rsid w:val="005F619F"/>
    <w:rsid w:val="005F6A3C"/>
    <w:rsid w:val="005F6EEC"/>
    <w:rsid w:val="005F6F13"/>
    <w:rsid w:val="005F7332"/>
    <w:rsid w:val="005F76B4"/>
    <w:rsid w:val="005F7712"/>
    <w:rsid w:val="005F7C76"/>
    <w:rsid w:val="00600BA9"/>
    <w:rsid w:val="006015CF"/>
    <w:rsid w:val="006015FC"/>
    <w:rsid w:val="00601BD8"/>
    <w:rsid w:val="0060232D"/>
    <w:rsid w:val="00602724"/>
    <w:rsid w:val="00602762"/>
    <w:rsid w:val="00602B81"/>
    <w:rsid w:val="00602D13"/>
    <w:rsid w:val="00602D60"/>
    <w:rsid w:val="0060303F"/>
    <w:rsid w:val="00603EE7"/>
    <w:rsid w:val="00603FFD"/>
    <w:rsid w:val="006052D7"/>
    <w:rsid w:val="00605435"/>
    <w:rsid w:val="0060579E"/>
    <w:rsid w:val="00605A11"/>
    <w:rsid w:val="00605FFA"/>
    <w:rsid w:val="00607B54"/>
    <w:rsid w:val="00607FDD"/>
    <w:rsid w:val="00610059"/>
    <w:rsid w:val="006103DA"/>
    <w:rsid w:val="006109A6"/>
    <w:rsid w:val="00610E15"/>
    <w:rsid w:val="006114FD"/>
    <w:rsid w:val="00611EC1"/>
    <w:rsid w:val="00612457"/>
    <w:rsid w:val="00612965"/>
    <w:rsid w:val="006130C0"/>
    <w:rsid w:val="0061376E"/>
    <w:rsid w:val="006139D2"/>
    <w:rsid w:val="0061433B"/>
    <w:rsid w:val="00614873"/>
    <w:rsid w:val="006148BF"/>
    <w:rsid w:val="006148DB"/>
    <w:rsid w:val="006150C6"/>
    <w:rsid w:val="00615435"/>
    <w:rsid w:val="00616417"/>
    <w:rsid w:val="0061737F"/>
    <w:rsid w:val="0061763D"/>
    <w:rsid w:val="00617C4D"/>
    <w:rsid w:val="00620DF5"/>
    <w:rsid w:val="0062115A"/>
    <w:rsid w:val="00621258"/>
    <w:rsid w:val="006219F8"/>
    <w:rsid w:val="00621AF3"/>
    <w:rsid w:val="00621FF0"/>
    <w:rsid w:val="00622684"/>
    <w:rsid w:val="0062490A"/>
    <w:rsid w:val="00625285"/>
    <w:rsid w:val="00625B25"/>
    <w:rsid w:val="00626723"/>
    <w:rsid w:val="0062789E"/>
    <w:rsid w:val="006304A8"/>
    <w:rsid w:val="006308E8"/>
    <w:rsid w:val="00630909"/>
    <w:rsid w:val="00630E01"/>
    <w:rsid w:val="0063171E"/>
    <w:rsid w:val="0063247F"/>
    <w:rsid w:val="006325D5"/>
    <w:rsid w:val="00632EC4"/>
    <w:rsid w:val="0063364B"/>
    <w:rsid w:val="00633F47"/>
    <w:rsid w:val="00635E15"/>
    <w:rsid w:val="00636066"/>
    <w:rsid w:val="006367A7"/>
    <w:rsid w:val="00636B01"/>
    <w:rsid w:val="00637208"/>
    <w:rsid w:val="0063734E"/>
    <w:rsid w:val="0063739F"/>
    <w:rsid w:val="00637994"/>
    <w:rsid w:val="00637F2B"/>
    <w:rsid w:val="00640238"/>
    <w:rsid w:val="006403F8"/>
    <w:rsid w:val="006406A4"/>
    <w:rsid w:val="00640A3B"/>
    <w:rsid w:val="00640F6D"/>
    <w:rsid w:val="00641278"/>
    <w:rsid w:val="00642262"/>
    <w:rsid w:val="006423A1"/>
    <w:rsid w:val="006427E0"/>
    <w:rsid w:val="00642AE4"/>
    <w:rsid w:val="0064339C"/>
    <w:rsid w:val="006434A0"/>
    <w:rsid w:val="00643597"/>
    <w:rsid w:val="00644818"/>
    <w:rsid w:val="00644C03"/>
    <w:rsid w:val="00644C05"/>
    <w:rsid w:val="00644C65"/>
    <w:rsid w:val="00645126"/>
    <w:rsid w:val="00645BAE"/>
    <w:rsid w:val="00645E64"/>
    <w:rsid w:val="00646235"/>
    <w:rsid w:val="00646E64"/>
    <w:rsid w:val="00646F18"/>
    <w:rsid w:val="006500A5"/>
    <w:rsid w:val="00650EC0"/>
    <w:rsid w:val="00650EF2"/>
    <w:rsid w:val="006510FB"/>
    <w:rsid w:val="006512DC"/>
    <w:rsid w:val="00651A4A"/>
    <w:rsid w:val="00651A4F"/>
    <w:rsid w:val="006520F0"/>
    <w:rsid w:val="00652212"/>
    <w:rsid w:val="00652D3A"/>
    <w:rsid w:val="00652F76"/>
    <w:rsid w:val="0065358A"/>
    <w:rsid w:val="006539DC"/>
    <w:rsid w:val="006540CB"/>
    <w:rsid w:val="006543BE"/>
    <w:rsid w:val="006549C0"/>
    <w:rsid w:val="00655076"/>
    <w:rsid w:val="006550F3"/>
    <w:rsid w:val="0065591C"/>
    <w:rsid w:val="00656B68"/>
    <w:rsid w:val="00656D84"/>
    <w:rsid w:val="00657601"/>
    <w:rsid w:val="00657915"/>
    <w:rsid w:val="00657CF9"/>
    <w:rsid w:val="00657FAA"/>
    <w:rsid w:val="00660D85"/>
    <w:rsid w:val="00661728"/>
    <w:rsid w:val="00662A35"/>
    <w:rsid w:val="00662D9E"/>
    <w:rsid w:val="00662F84"/>
    <w:rsid w:val="00663375"/>
    <w:rsid w:val="006649EB"/>
    <w:rsid w:val="006650BA"/>
    <w:rsid w:val="006656BC"/>
    <w:rsid w:val="00665CE2"/>
    <w:rsid w:val="006662BF"/>
    <w:rsid w:val="00666DEB"/>
    <w:rsid w:val="0066752F"/>
    <w:rsid w:val="00667919"/>
    <w:rsid w:val="00667C7D"/>
    <w:rsid w:val="006701C8"/>
    <w:rsid w:val="00673CB4"/>
    <w:rsid w:val="00673FF9"/>
    <w:rsid w:val="00674C08"/>
    <w:rsid w:val="006750DE"/>
    <w:rsid w:val="00675541"/>
    <w:rsid w:val="0067562B"/>
    <w:rsid w:val="00675A73"/>
    <w:rsid w:val="00677082"/>
    <w:rsid w:val="0067710B"/>
    <w:rsid w:val="00677C2F"/>
    <w:rsid w:val="00680399"/>
    <w:rsid w:val="006810D8"/>
    <w:rsid w:val="00681453"/>
    <w:rsid w:val="00683132"/>
    <w:rsid w:val="00683353"/>
    <w:rsid w:val="006835D5"/>
    <w:rsid w:val="006838D9"/>
    <w:rsid w:val="00683D64"/>
    <w:rsid w:val="00684218"/>
    <w:rsid w:val="00684BD6"/>
    <w:rsid w:val="00684C54"/>
    <w:rsid w:val="00685608"/>
    <w:rsid w:val="00686893"/>
    <w:rsid w:val="00686974"/>
    <w:rsid w:val="00691156"/>
    <w:rsid w:val="006915DD"/>
    <w:rsid w:val="00691CB6"/>
    <w:rsid w:val="00691D21"/>
    <w:rsid w:val="00691D36"/>
    <w:rsid w:val="00692275"/>
    <w:rsid w:val="00693085"/>
    <w:rsid w:val="006930E7"/>
    <w:rsid w:val="00693FAE"/>
    <w:rsid w:val="006946F8"/>
    <w:rsid w:val="0069485C"/>
    <w:rsid w:val="00696048"/>
    <w:rsid w:val="0069707A"/>
    <w:rsid w:val="00697769"/>
    <w:rsid w:val="00697B13"/>
    <w:rsid w:val="00697B30"/>
    <w:rsid w:val="006A0A4C"/>
    <w:rsid w:val="006A0CF0"/>
    <w:rsid w:val="006A0E1B"/>
    <w:rsid w:val="006A0E4B"/>
    <w:rsid w:val="006A18F9"/>
    <w:rsid w:val="006A1C6B"/>
    <w:rsid w:val="006A1E4D"/>
    <w:rsid w:val="006A2380"/>
    <w:rsid w:val="006A23A6"/>
    <w:rsid w:val="006A2977"/>
    <w:rsid w:val="006A2BBB"/>
    <w:rsid w:val="006A4044"/>
    <w:rsid w:val="006A4E0F"/>
    <w:rsid w:val="006A51AA"/>
    <w:rsid w:val="006A54D2"/>
    <w:rsid w:val="006A563F"/>
    <w:rsid w:val="006A60AB"/>
    <w:rsid w:val="006A6DB5"/>
    <w:rsid w:val="006A7010"/>
    <w:rsid w:val="006A723C"/>
    <w:rsid w:val="006A7356"/>
    <w:rsid w:val="006A7A67"/>
    <w:rsid w:val="006B02B6"/>
    <w:rsid w:val="006B02EF"/>
    <w:rsid w:val="006B0F69"/>
    <w:rsid w:val="006B104B"/>
    <w:rsid w:val="006B166C"/>
    <w:rsid w:val="006B17B8"/>
    <w:rsid w:val="006B1879"/>
    <w:rsid w:val="006B2164"/>
    <w:rsid w:val="006B24C1"/>
    <w:rsid w:val="006B2650"/>
    <w:rsid w:val="006B2A89"/>
    <w:rsid w:val="006B2FE8"/>
    <w:rsid w:val="006B321E"/>
    <w:rsid w:val="006B3271"/>
    <w:rsid w:val="006B39C5"/>
    <w:rsid w:val="006B4D3E"/>
    <w:rsid w:val="006B4E53"/>
    <w:rsid w:val="006B4E73"/>
    <w:rsid w:val="006B5260"/>
    <w:rsid w:val="006B5828"/>
    <w:rsid w:val="006B665E"/>
    <w:rsid w:val="006B721C"/>
    <w:rsid w:val="006B7351"/>
    <w:rsid w:val="006B7A4A"/>
    <w:rsid w:val="006B7F8E"/>
    <w:rsid w:val="006C0848"/>
    <w:rsid w:val="006C1406"/>
    <w:rsid w:val="006C1599"/>
    <w:rsid w:val="006C1918"/>
    <w:rsid w:val="006C1E7D"/>
    <w:rsid w:val="006C27AC"/>
    <w:rsid w:val="006C2835"/>
    <w:rsid w:val="006C2B95"/>
    <w:rsid w:val="006C2BEF"/>
    <w:rsid w:val="006C2E8D"/>
    <w:rsid w:val="006C3503"/>
    <w:rsid w:val="006C38D9"/>
    <w:rsid w:val="006C3C67"/>
    <w:rsid w:val="006C465F"/>
    <w:rsid w:val="006C4D94"/>
    <w:rsid w:val="006C4E1E"/>
    <w:rsid w:val="006C4E24"/>
    <w:rsid w:val="006C57DC"/>
    <w:rsid w:val="006C5B66"/>
    <w:rsid w:val="006C5DA5"/>
    <w:rsid w:val="006C62CC"/>
    <w:rsid w:val="006C662B"/>
    <w:rsid w:val="006D02F3"/>
    <w:rsid w:val="006D070D"/>
    <w:rsid w:val="006D08FC"/>
    <w:rsid w:val="006D0B3B"/>
    <w:rsid w:val="006D0D5F"/>
    <w:rsid w:val="006D1097"/>
    <w:rsid w:val="006D1752"/>
    <w:rsid w:val="006D1A72"/>
    <w:rsid w:val="006D1E48"/>
    <w:rsid w:val="006D2090"/>
    <w:rsid w:val="006D2298"/>
    <w:rsid w:val="006D2809"/>
    <w:rsid w:val="006D285D"/>
    <w:rsid w:val="006D3736"/>
    <w:rsid w:val="006D3737"/>
    <w:rsid w:val="006D3D72"/>
    <w:rsid w:val="006D427F"/>
    <w:rsid w:val="006D4768"/>
    <w:rsid w:val="006D4AC5"/>
    <w:rsid w:val="006D4B50"/>
    <w:rsid w:val="006D5357"/>
    <w:rsid w:val="006D5395"/>
    <w:rsid w:val="006D53B5"/>
    <w:rsid w:val="006D56C2"/>
    <w:rsid w:val="006D5890"/>
    <w:rsid w:val="006D5CD4"/>
    <w:rsid w:val="006D5DDB"/>
    <w:rsid w:val="006D60B0"/>
    <w:rsid w:val="006D67A5"/>
    <w:rsid w:val="006D6B2F"/>
    <w:rsid w:val="006E0056"/>
    <w:rsid w:val="006E02D5"/>
    <w:rsid w:val="006E0389"/>
    <w:rsid w:val="006E03FF"/>
    <w:rsid w:val="006E1078"/>
    <w:rsid w:val="006E1540"/>
    <w:rsid w:val="006E1698"/>
    <w:rsid w:val="006E173A"/>
    <w:rsid w:val="006E1772"/>
    <w:rsid w:val="006E20A3"/>
    <w:rsid w:val="006E27AA"/>
    <w:rsid w:val="006E301D"/>
    <w:rsid w:val="006E38D7"/>
    <w:rsid w:val="006E3949"/>
    <w:rsid w:val="006E3BD8"/>
    <w:rsid w:val="006E3D6B"/>
    <w:rsid w:val="006E3E67"/>
    <w:rsid w:val="006E4700"/>
    <w:rsid w:val="006E55BB"/>
    <w:rsid w:val="006E732D"/>
    <w:rsid w:val="006E771E"/>
    <w:rsid w:val="006F0327"/>
    <w:rsid w:val="006F0546"/>
    <w:rsid w:val="006F0583"/>
    <w:rsid w:val="006F0A53"/>
    <w:rsid w:val="006F0A8F"/>
    <w:rsid w:val="006F0DF4"/>
    <w:rsid w:val="006F0E0D"/>
    <w:rsid w:val="006F0EB4"/>
    <w:rsid w:val="006F178E"/>
    <w:rsid w:val="006F1DD0"/>
    <w:rsid w:val="006F23DC"/>
    <w:rsid w:val="006F2682"/>
    <w:rsid w:val="006F311D"/>
    <w:rsid w:val="006F34EE"/>
    <w:rsid w:val="006F3EEE"/>
    <w:rsid w:val="006F4A50"/>
    <w:rsid w:val="006F5118"/>
    <w:rsid w:val="006F5402"/>
    <w:rsid w:val="006F58FA"/>
    <w:rsid w:val="006F5E42"/>
    <w:rsid w:val="006F6B2E"/>
    <w:rsid w:val="006F6FD7"/>
    <w:rsid w:val="006F718C"/>
    <w:rsid w:val="006F76ED"/>
    <w:rsid w:val="0070025D"/>
    <w:rsid w:val="007004AD"/>
    <w:rsid w:val="007004EE"/>
    <w:rsid w:val="00700643"/>
    <w:rsid w:val="00700762"/>
    <w:rsid w:val="00700D08"/>
    <w:rsid w:val="0070104A"/>
    <w:rsid w:val="0070249F"/>
    <w:rsid w:val="00702F91"/>
    <w:rsid w:val="007031A3"/>
    <w:rsid w:val="007033AD"/>
    <w:rsid w:val="00705072"/>
    <w:rsid w:val="00705AB0"/>
    <w:rsid w:val="00705AC7"/>
    <w:rsid w:val="00705FD0"/>
    <w:rsid w:val="0070691D"/>
    <w:rsid w:val="007070A3"/>
    <w:rsid w:val="0070762F"/>
    <w:rsid w:val="00707A5D"/>
    <w:rsid w:val="00707B9F"/>
    <w:rsid w:val="00710549"/>
    <w:rsid w:val="00711AB1"/>
    <w:rsid w:val="00711E7A"/>
    <w:rsid w:val="00712767"/>
    <w:rsid w:val="00712772"/>
    <w:rsid w:val="00713AB8"/>
    <w:rsid w:val="00713ECD"/>
    <w:rsid w:val="007144F0"/>
    <w:rsid w:val="00714559"/>
    <w:rsid w:val="00714B8D"/>
    <w:rsid w:val="00714F9E"/>
    <w:rsid w:val="0071668E"/>
    <w:rsid w:val="00717353"/>
    <w:rsid w:val="00721576"/>
    <w:rsid w:val="0072225D"/>
    <w:rsid w:val="007225FF"/>
    <w:rsid w:val="00722716"/>
    <w:rsid w:val="007228AE"/>
    <w:rsid w:val="007232E7"/>
    <w:rsid w:val="00723848"/>
    <w:rsid w:val="007238D8"/>
    <w:rsid w:val="00723A05"/>
    <w:rsid w:val="00725703"/>
    <w:rsid w:val="007263DA"/>
    <w:rsid w:val="00726EFD"/>
    <w:rsid w:val="0073025C"/>
    <w:rsid w:val="00730AF5"/>
    <w:rsid w:val="00731245"/>
    <w:rsid w:val="00731A0A"/>
    <w:rsid w:val="00731C16"/>
    <w:rsid w:val="007332B4"/>
    <w:rsid w:val="007337AF"/>
    <w:rsid w:val="007338D2"/>
    <w:rsid w:val="007343FC"/>
    <w:rsid w:val="00734432"/>
    <w:rsid w:val="0073448C"/>
    <w:rsid w:val="00735192"/>
    <w:rsid w:val="00735E64"/>
    <w:rsid w:val="00735FE6"/>
    <w:rsid w:val="00736112"/>
    <w:rsid w:val="007367E6"/>
    <w:rsid w:val="00736E4B"/>
    <w:rsid w:val="00737332"/>
    <w:rsid w:val="0073758A"/>
    <w:rsid w:val="00737937"/>
    <w:rsid w:val="00737E8B"/>
    <w:rsid w:val="00737F5E"/>
    <w:rsid w:val="007407BB"/>
    <w:rsid w:val="007409B9"/>
    <w:rsid w:val="00740F3B"/>
    <w:rsid w:val="007410B9"/>
    <w:rsid w:val="00741172"/>
    <w:rsid w:val="00741617"/>
    <w:rsid w:val="00741A3C"/>
    <w:rsid w:val="00741B5E"/>
    <w:rsid w:val="00742062"/>
    <w:rsid w:val="0074236E"/>
    <w:rsid w:val="0074281C"/>
    <w:rsid w:val="00742BC8"/>
    <w:rsid w:val="00742F38"/>
    <w:rsid w:val="007435F7"/>
    <w:rsid w:val="007438EB"/>
    <w:rsid w:val="007444CA"/>
    <w:rsid w:val="007456C9"/>
    <w:rsid w:val="00745820"/>
    <w:rsid w:val="00745A0E"/>
    <w:rsid w:val="00745E12"/>
    <w:rsid w:val="00745E2B"/>
    <w:rsid w:val="00746556"/>
    <w:rsid w:val="00746C23"/>
    <w:rsid w:val="00747CF1"/>
    <w:rsid w:val="00750012"/>
    <w:rsid w:val="00750FE5"/>
    <w:rsid w:val="007511A2"/>
    <w:rsid w:val="007518DA"/>
    <w:rsid w:val="00751B0A"/>
    <w:rsid w:val="007526E3"/>
    <w:rsid w:val="00752D3E"/>
    <w:rsid w:val="0075366F"/>
    <w:rsid w:val="00753EB5"/>
    <w:rsid w:val="00754422"/>
    <w:rsid w:val="00754D10"/>
    <w:rsid w:val="00756CB2"/>
    <w:rsid w:val="0075721B"/>
    <w:rsid w:val="0075780E"/>
    <w:rsid w:val="00757820"/>
    <w:rsid w:val="00757C94"/>
    <w:rsid w:val="00760096"/>
    <w:rsid w:val="00760211"/>
    <w:rsid w:val="0076071B"/>
    <w:rsid w:val="00760ADE"/>
    <w:rsid w:val="00761DAF"/>
    <w:rsid w:val="007620F5"/>
    <w:rsid w:val="00762432"/>
    <w:rsid w:val="00763556"/>
    <w:rsid w:val="00763FB7"/>
    <w:rsid w:val="00764706"/>
    <w:rsid w:val="007648EC"/>
    <w:rsid w:val="00764A0F"/>
    <w:rsid w:val="00764BFE"/>
    <w:rsid w:val="00764D8C"/>
    <w:rsid w:val="00765250"/>
    <w:rsid w:val="0076542C"/>
    <w:rsid w:val="00765A77"/>
    <w:rsid w:val="00765A9B"/>
    <w:rsid w:val="00766045"/>
    <w:rsid w:val="00766CAA"/>
    <w:rsid w:val="00766D33"/>
    <w:rsid w:val="00767363"/>
    <w:rsid w:val="0076768B"/>
    <w:rsid w:val="00767752"/>
    <w:rsid w:val="0076777E"/>
    <w:rsid w:val="00767E92"/>
    <w:rsid w:val="007702F1"/>
    <w:rsid w:val="007704DD"/>
    <w:rsid w:val="00770561"/>
    <w:rsid w:val="00770744"/>
    <w:rsid w:val="00773529"/>
    <w:rsid w:val="007745B7"/>
    <w:rsid w:val="007747F5"/>
    <w:rsid w:val="007751B8"/>
    <w:rsid w:val="00775936"/>
    <w:rsid w:val="00775A90"/>
    <w:rsid w:val="00775BE2"/>
    <w:rsid w:val="00775CA4"/>
    <w:rsid w:val="00776014"/>
    <w:rsid w:val="00776A0A"/>
    <w:rsid w:val="00776B20"/>
    <w:rsid w:val="0077711E"/>
    <w:rsid w:val="0077721F"/>
    <w:rsid w:val="00777CAD"/>
    <w:rsid w:val="00777E34"/>
    <w:rsid w:val="00780521"/>
    <w:rsid w:val="00780987"/>
    <w:rsid w:val="007811EB"/>
    <w:rsid w:val="00781AB9"/>
    <w:rsid w:val="0078271E"/>
    <w:rsid w:val="007834E8"/>
    <w:rsid w:val="00783749"/>
    <w:rsid w:val="007839EB"/>
    <w:rsid w:val="00783CD2"/>
    <w:rsid w:val="00783E81"/>
    <w:rsid w:val="0078413A"/>
    <w:rsid w:val="007841C9"/>
    <w:rsid w:val="007842D2"/>
    <w:rsid w:val="007848DB"/>
    <w:rsid w:val="00784935"/>
    <w:rsid w:val="00784AB6"/>
    <w:rsid w:val="007854C8"/>
    <w:rsid w:val="00785FD1"/>
    <w:rsid w:val="00786078"/>
    <w:rsid w:val="00786AC6"/>
    <w:rsid w:val="00787010"/>
    <w:rsid w:val="00787521"/>
    <w:rsid w:val="00790609"/>
    <w:rsid w:val="007907E6"/>
    <w:rsid w:val="00790C78"/>
    <w:rsid w:val="00790D1B"/>
    <w:rsid w:val="00790DB0"/>
    <w:rsid w:val="0079104F"/>
    <w:rsid w:val="007914AF"/>
    <w:rsid w:val="007917B2"/>
    <w:rsid w:val="00791C45"/>
    <w:rsid w:val="0079218A"/>
    <w:rsid w:val="007923DF"/>
    <w:rsid w:val="007928A8"/>
    <w:rsid w:val="00793670"/>
    <w:rsid w:val="0079407F"/>
    <w:rsid w:val="0079434A"/>
    <w:rsid w:val="00794632"/>
    <w:rsid w:val="0079485B"/>
    <w:rsid w:val="00794A89"/>
    <w:rsid w:val="00795612"/>
    <w:rsid w:val="0079598E"/>
    <w:rsid w:val="00795BA8"/>
    <w:rsid w:val="00795CDB"/>
    <w:rsid w:val="007968D3"/>
    <w:rsid w:val="007975CB"/>
    <w:rsid w:val="00797CDD"/>
    <w:rsid w:val="007A0D4F"/>
    <w:rsid w:val="007A27A5"/>
    <w:rsid w:val="007A27AA"/>
    <w:rsid w:val="007A3018"/>
    <w:rsid w:val="007A3AA8"/>
    <w:rsid w:val="007A3B94"/>
    <w:rsid w:val="007A4560"/>
    <w:rsid w:val="007A4EB9"/>
    <w:rsid w:val="007A567A"/>
    <w:rsid w:val="007A5DD1"/>
    <w:rsid w:val="007A5FC9"/>
    <w:rsid w:val="007A62D7"/>
    <w:rsid w:val="007A6697"/>
    <w:rsid w:val="007A680B"/>
    <w:rsid w:val="007A6C69"/>
    <w:rsid w:val="007A74C3"/>
    <w:rsid w:val="007A7CAA"/>
    <w:rsid w:val="007B07DB"/>
    <w:rsid w:val="007B0A7C"/>
    <w:rsid w:val="007B0C4F"/>
    <w:rsid w:val="007B12EA"/>
    <w:rsid w:val="007B150F"/>
    <w:rsid w:val="007B1672"/>
    <w:rsid w:val="007B1BF1"/>
    <w:rsid w:val="007B1D4A"/>
    <w:rsid w:val="007B1FF5"/>
    <w:rsid w:val="007B2BF4"/>
    <w:rsid w:val="007B2CA1"/>
    <w:rsid w:val="007B2D06"/>
    <w:rsid w:val="007B3246"/>
    <w:rsid w:val="007B34CA"/>
    <w:rsid w:val="007B3AE2"/>
    <w:rsid w:val="007B3D4F"/>
    <w:rsid w:val="007B43EB"/>
    <w:rsid w:val="007B4C81"/>
    <w:rsid w:val="007B50F5"/>
    <w:rsid w:val="007B5A2F"/>
    <w:rsid w:val="007B5DD8"/>
    <w:rsid w:val="007B6083"/>
    <w:rsid w:val="007B6638"/>
    <w:rsid w:val="007B6BBF"/>
    <w:rsid w:val="007B6D8D"/>
    <w:rsid w:val="007C028B"/>
    <w:rsid w:val="007C076A"/>
    <w:rsid w:val="007C152C"/>
    <w:rsid w:val="007C1564"/>
    <w:rsid w:val="007C27BD"/>
    <w:rsid w:val="007C28D9"/>
    <w:rsid w:val="007C29AF"/>
    <w:rsid w:val="007C2DC1"/>
    <w:rsid w:val="007C3253"/>
    <w:rsid w:val="007C331E"/>
    <w:rsid w:val="007C37BC"/>
    <w:rsid w:val="007C3A4E"/>
    <w:rsid w:val="007C4064"/>
    <w:rsid w:val="007C4C62"/>
    <w:rsid w:val="007C622C"/>
    <w:rsid w:val="007C62C4"/>
    <w:rsid w:val="007C652D"/>
    <w:rsid w:val="007C6567"/>
    <w:rsid w:val="007C66D1"/>
    <w:rsid w:val="007C7021"/>
    <w:rsid w:val="007C72F6"/>
    <w:rsid w:val="007C7693"/>
    <w:rsid w:val="007C7969"/>
    <w:rsid w:val="007C7AF2"/>
    <w:rsid w:val="007D0773"/>
    <w:rsid w:val="007D0A52"/>
    <w:rsid w:val="007D107B"/>
    <w:rsid w:val="007D10F0"/>
    <w:rsid w:val="007D11BE"/>
    <w:rsid w:val="007D1CB8"/>
    <w:rsid w:val="007D2E48"/>
    <w:rsid w:val="007D3C20"/>
    <w:rsid w:val="007D482E"/>
    <w:rsid w:val="007D51F4"/>
    <w:rsid w:val="007D53B8"/>
    <w:rsid w:val="007D56F7"/>
    <w:rsid w:val="007D5A48"/>
    <w:rsid w:val="007D5A82"/>
    <w:rsid w:val="007D5DE2"/>
    <w:rsid w:val="007D618D"/>
    <w:rsid w:val="007D7B9C"/>
    <w:rsid w:val="007E032F"/>
    <w:rsid w:val="007E0D45"/>
    <w:rsid w:val="007E0EFD"/>
    <w:rsid w:val="007E1102"/>
    <w:rsid w:val="007E1303"/>
    <w:rsid w:val="007E1500"/>
    <w:rsid w:val="007E16BF"/>
    <w:rsid w:val="007E16C9"/>
    <w:rsid w:val="007E1A9E"/>
    <w:rsid w:val="007E1AC8"/>
    <w:rsid w:val="007E31F8"/>
    <w:rsid w:val="007E413E"/>
    <w:rsid w:val="007E41AF"/>
    <w:rsid w:val="007E45D4"/>
    <w:rsid w:val="007E4B7B"/>
    <w:rsid w:val="007E5154"/>
    <w:rsid w:val="007E51FF"/>
    <w:rsid w:val="007E5667"/>
    <w:rsid w:val="007E5BD5"/>
    <w:rsid w:val="007E5E50"/>
    <w:rsid w:val="007F03B2"/>
    <w:rsid w:val="007F04DF"/>
    <w:rsid w:val="007F06D9"/>
    <w:rsid w:val="007F0E64"/>
    <w:rsid w:val="007F15BB"/>
    <w:rsid w:val="007F2367"/>
    <w:rsid w:val="007F2760"/>
    <w:rsid w:val="007F27C8"/>
    <w:rsid w:val="007F400B"/>
    <w:rsid w:val="007F40D5"/>
    <w:rsid w:val="007F465A"/>
    <w:rsid w:val="007F475C"/>
    <w:rsid w:val="007F4BDE"/>
    <w:rsid w:val="007F4E45"/>
    <w:rsid w:val="007F61E7"/>
    <w:rsid w:val="007F67C0"/>
    <w:rsid w:val="007F69A9"/>
    <w:rsid w:val="007F6B69"/>
    <w:rsid w:val="007F6FA3"/>
    <w:rsid w:val="007F70B1"/>
    <w:rsid w:val="007F7BBB"/>
    <w:rsid w:val="007F7CEC"/>
    <w:rsid w:val="008000FC"/>
    <w:rsid w:val="00800BCA"/>
    <w:rsid w:val="00801244"/>
    <w:rsid w:val="00801602"/>
    <w:rsid w:val="00801E3E"/>
    <w:rsid w:val="0080220F"/>
    <w:rsid w:val="0080243F"/>
    <w:rsid w:val="00802878"/>
    <w:rsid w:val="00802A48"/>
    <w:rsid w:val="008030DE"/>
    <w:rsid w:val="00804C10"/>
    <w:rsid w:val="00804D04"/>
    <w:rsid w:val="00804EB2"/>
    <w:rsid w:val="00804F76"/>
    <w:rsid w:val="00805CFC"/>
    <w:rsid w:val="00805FBB"/>
    <w:rsid w:val="008062CF"/>
    <w:rsid w:val="00806E72"/>
    <w:rsid w:val="00807932"/>
    <w:rsid w:val="00807B66"/>
    <w:rsid w:val="00811AEB"/>
    <w:rsid w:val="00812141"/>
    <w:rsid w:val="008122B9"/>
    <w:rsid w:val="00812A12"/>
    <w:rsid w:val="00812B73"/>
    <w:rsid w:val="00812F73"/>
    <w:rsid w:val="00813263"/>
    <w:rsid w:val="008134FC"/>
    <w:rsid w:val="00813F26"/>
    <w:rsid w:val="00815591"/>
    <w:rsid w:val="008155FE"/>
    <w:rsid w:val="00815E6E"/>
    <w:rsid w:val="00815EDA"/>
    <w:rsid w:val="0081624C"/>
    <w:rsid w:val="0081641A"/>
    <w:rsid w:val="008166BE"/>
    <w:rsid w:val="00816FFC"/>
    <w:rsid w:val="00817A8E"/>
    <w:rsid w:val="008200EE"/>
    <w:rsid w:val="00820E2C"/>
    <w:rsid w:val="00821B45"/>
    <w:rsid w:val="00822166"/>
    <w:rsid w:val="008224E6"/>
    <w:rsid w:val="00822EE3"/>
    <w:rsid w:val="00823774"/>
    <w:rsid w:val="00823CF2"/>
    <w:rsid w:val="0082413F"/>
    <w:rsid w:val="00824387"/>
    <w:rsid w:val="00824E5D"/>
    <w:rsid w:val="00825008"/>
    <w:rsid w:val="00825A7E"/>
    <w:rsid w:val="00825B89"/>
    <w:rsid w:val="0082642E"/>
    <w:rsid w:val="008271C1"/>
    <w:rsid w:val="00827B52"/>
    <w:rsid w:val="00830133"/>
    <w:rsid w:val="00830390"/>
    <w:rsid w:val="00830B3C"/>
    <w:rsid w:val="00831E88"/>
    <w:rsid w:val="00831F53"/>
    <w:rsid w:val="0083299A"/>
    <w:rsid w:val="008334F2"/>
    <w:rsid w:val="008337CE"/>
    <w:rsid w:val="00833F69"/>
    <w:rsid w:val="0083474D"/>
    <w:rsid w:val="00834917"/>
    <w:rsid w:val="00834A59"/>
    <w:rsid w:val="00834ACB"/>
    <w:rsid w:val="00835043"/>
    <w:rsid w:val="00835B9F"/>
    <w:rsid w:val="0083638A"/>
    <w:rsid w:val="00836807"/>
    <w:rsid w:val="0084069F"/>
    <w:rsid w:val="008406F0"/>
    <w:rsid w:val="0084091F"/>
    <w:rsid w:val="008415B5"/>
    <w:rsid w:val="00841732"/>
    <w:rsid w:val="00841ECD"/>
    <w:rsid w:val="00841FF2"/>
    <w:rsid w:val="00842124"/>
    <w:rsid w:val="00842EE4"/>
    <w:rsid w:val="008446AD"/>
    <w:rsid w:val="00844962"/>
    <w:rsid w:val="00845E24"/>
    <w:rsid w:val="008468A4"/>
    <w:rsid w:val="00847E3D"/>
    <w:rsid w:val="008503E2"/>
    <w:rsid w:val="008506AE"/>
    <w:rsid w:val="00850BE5"/>
    <w:rsid w:val="00851C48"/>
    <w:rsid w:val="008520B9"/>
    <w:rsid w:val="00852153"/>
    <w:rsid w:val="008521C0"/>
    <w:rsid w:val="008521C9"/>
    <w:rsid w:val="008522A1"/>
    <w:rsid w:val="00852A04"/>
    <w:rsid w:val="00852ED6"/>
    <w:rsid w:val="00853D9E"/>
    <w:rsid w:val="0085407A"/>
    <w:rsid w:val="008548D7"/>
    <w:rsid w:val="0085504A"/>
    <w:rsid w:val="0085562F"/>
    <w:rsid w:val="008560FB"/>
    <w:rsid w:val="008562EF"/>
    <w:rsid w:val="00856337"/>
    <w:rsid w:val="008564F0"/>
    <w:rsid w:val="00856544"/>
    <w:rsid w:val="00856957"/>
    <w:rsid w:val="00857827"/>
    <w:rsid w:val="00857DA0"/>
    <w:rsid w:val="00860321"/>
    <w:rsid w:val="00860507"/>
    <w:rsid w:val="0086131B"/>
    <w:rsid w:val="00861875"/>
    <w:rsid w:val="00861B8D"/>
    <w:rsid w:val="00861C4B"/>
    <w:rsid w:val="00861D13"/>
    <w:rsid w:val="00861FAD"/>
    <w:rsid w:val="0086246E"/>
    <w:rsid w:val="0086280C"/>
    <w:rsid w:val="00862CB3"/>
    <w:rsid w:val="00862DB0"/>
    <w:rsid w:val="00862E94"/>
    <w:rsid w:val="008633A2"/>
    <w:rsid w:val="00864008"/>
    <w:rsid w:val="00864295"/>
    <w:rsid w:val="00864D43"/>
    <w:rsid w:val="008658D7"/>
    <w:rsid w:val="008676D5"/>
    <w:rsid w:val="00870367"/>
    <w:rsid w:val="0087076E"/>
    <w:rsid w:val="008709B1"/>
    <w:rsid w:val="00870C46"/>
    <w:rsid w:val="00871888"/>
    <w:rsid w:val="00871B74"/>
    <w:rsid w:val="00871D9F"/>
    <w:rsid w:val="008739E4"/>
    <w:rsid w:val="008740E5"/>
    <w:rsid w:val="008742DD"/>
    <w:rsid w:val="008743AF"/>
    <w:rsid w:val="00874E05"/>
    <w:rsid w:val="0087504F"/>
    <w:rsid w:val="00875D46"/>
    <w:rsid w:val="00876010"/>
    <w:rsid w:val="0087626F"/>
    <w:rsid w:val="008765FC"/>
    <w:rsid w:val="00876E2E"/>
    <w:rsid w:val="008775AA"/>
    <w:rsid w:val="00877B21"/>
    <w:rsid w:val="00877F18"/>
    <w:rsid w:val="0088061E"/>
    <w:rsid w:val="00880C7C"/>
    <w:rsid w:val="008810E5"/>
    <w:rsid w:val="00881AD8"/>
    <w:rsid w:val="00881BA6"/>
    <w:rsid w:val="00881C77"/>
    <w:rsid w:val="00882C72"/>
    <w:rsid w:val="00882D70"/>
    <w:rsid w:val="00882E8B"/>
    <w:rsid w:val="00883583"/>
    <w:rsid w:val="00884B88"/>
    <w:rsid w:val="008853AE"/>
    <w:rsid w:val="00885BD8"/>
    <w:rsid w:val="00885DBD"/>
    <w:rsid w:val="00885ECD"/>
    <w:rsid w:val="00885F4C"/>
    <w:rsid w:val="00885FDB"/>
    <w:rsid w:val="008868F3"/>
    <w:rsid w:val="00886C67"/>
    <w:rsid w:val="00887171"/>
    <w:rsid w:val="008871C5"/>
    <w:rsid w:val="0088752C"/>
    <w:rsid w:val="00887983"/>
    <w:rsid w:val="008908E9"/>
    <w:rsid w:val="00890965"/>
    <w:rsid w:val="00890A56"/>
    <w:rsid w:val="00891030"/>
    <w:rsid w:val="0089159C"/>
    <w:rsid w:val="0089193A"/>
    <w:rsid w:val="00891CC6"/>
    <w:rsid w:val="0089215F"/>
    <w:rsid w:val="00892390"/>
    <w:rsid w:val="008926CC"/>
    <w:rsid w:val="00892802"/>
    <w:rsid w:val="00892AEE"/>
    <w:rsid w:val="00893355"/>
    <w:rsid w:val="00893A1E"/>
    <w:rsid w:val="00893C86"/>
    <w:rsid w:val="00894791"/>
    <w:rsid w:val="00895A69"/>
    <w:rsid w:val="00897275"/>
    <w:rsid w:val="008974A9"/>
    <w:rsid w:val="008A0654"/>
    <w:rsid w:val="008A07D8"/>
    <w:rsid w:val="008A16DD"/>
    <w:rsid w:val="008A1C76"/>
    <w:rsid w:val="008A1D79"/>
    <w:rsid w:val="008A217B"/>
    <w:rsid w:val="008A23DA"/>
    <w:rsid w:val="008A2AB1"/>
    <w:rsid w:val="008A2ADE"/>
    <w:rsid w:val="008A2B3C"/>
    <w:rsid w:val="008A3B64"/>
    <w:rsid w:val="008A3DDE"/>
    <w:rsid w:val="008A3E49"/>
    <w:rsid w:val="008A45AA"/>
    <w:rsid w:val="008A45FB"/>
    <w:rsid w:val="008A4F36"/>
    <w:rsid w:val="008A57BD"/>
    <w:rsid w:val="008A679D"/>
    <w:rsid w:val="008A7011"/>
    <w:rsid w:val="008A729B"/>
    <w:rsid w:val="008A7344"/>
    <w:rsid w:val="008A7A54"/>
    <w:rsid w:val="008A7F8C"/>
    <w:rsid w:val="008A7FEB"/>
    <w:rsid w:val="008B0B60"/>
    <w:rsid w:val="008B0E24"/>
    <w:rsid w:val="008B16F6"/>
    <w:rsid w:val="008B21F5"/>
    <w:rsid w:val="008B260C"/>
    <w:rsid w:val="008B273B"/>
    <w:rsid w:val="008B2DFA"/>
    <w:rsid w:val="008B3159"/>
    <w:rsid w:val="008B40A7"/>
    <w:rsid w:val="008B46AD"/>
    <w:rsid w:val="008B48D2"/>
    <w:rsid w:val="008B4A6F"/>
    <w:rsid w:val="008B4D86"/>
    <w:rsid w:val="008B4EEB"/>
    <w:rsid w:val="008B5716"/>
    <w:rsid w:val="008B5E25"/>
    <w:rsid w:val="008B63F9"/>
    <w:rsid w:val="008B6625"/>
    <w:rsid w:val="008B70E6"/>
    <w:rsid w:val="008B7645"/>
    <w:rsid w:val="008B7A70"/>
    <w:rsid w:val="008C008D"/>
    <w:rsid w:val="008C02E6"/>
    <w:rsid w:val="008C03B3"/>
    <w:rsid w:val="008C0A51"/>
    <w:rsid w:val="008C0C15"/>
    <w:rsid w:val="008C14C3"/>
    <w:rsid w:val="008C1E80"/>
    <w:rsid w:val="008C2000"/>
    <w:rsid w:val="008C262B"/>
    <w:rsid w:val="008C2BF2"/>
    <w:rsid w:val="008C2CB3"/>
    <w:rsid w:val="008C2D4B"/>
    <w:rsid w:val="008C3187"/>
    <w:rsid w:val="008C31FD"/>
    <w:rsid w:val="008C361C"/>
    <w:rsid w:val="008C37E0"/>
    <w:rsid w:val="008C3E49"/>
    <w:rsid w:val="008C41ED"/>
    <w:rsid w:val="008C434E"/>
    <w:rsid w:val="008C44F3"/>
    <w:rsid w:val="008C48B0"/>
    <w:rsid w:val="008C560F"/>
    <w:rsid w:val="008C5A56"/>
    <w:rsid w:val="008C65CB"/>
    <w:rsid w:val="008C65D0"/>
    <w:rsid w:val="008C7503"/>
    <w:rsid w:val="008C7ABB"/>
    <w:rsid w:val="008C7D51"/>
    <w:rsid w:val="008C7DAC"/>
    <w:rsid w:val="008D17A1"/>
    <w:rsid w:val="008D2736"/>
    <w:rsid w:val="008D2851"/>
    <w:rsid w:val="008D2A16"/>
    <w:rsid w:val="008D2F5F"/>
    <w:rsid w:val="008D32F1"/>
    <w:rsid w:val="008D37D5"/>
    <w:rsid w:val="008D40FB"/>
    <w:rsid w:val="008D42B6"/>
    <w:rsid w:val="008D43AF"/>
    <w:rsid w:val="008D4BCA"/>
    <w:rsid w:val="008D51A1"/>
    <w:rsid w:val="008D541C"/>
    <w:rsid w:val="008D55D4"/>
    <w:rsid w:val="008D58EA"/>
    <w:rsid w:val="008D6F96"/>
    <w:rsid w:val="008D6FB4"/>
    <w:rsid w:val="008D72ED"/>
    <w:rsid w:val="008D73BE"/>
    <w:rsid w:val="008D7C9C"/>
    <w:rsid w:val="008E04E0"/>
    <w:rsid w:val="008E052F"/>
    <w:rsid w:val="008E08B6"/>
    <w:rsid w:val="008E0994"/>
    <w:rsid w:val="008E1DCE"/>
    <w:rsid w:val="008E25D1"/>
    <w:rsid w:val="008E2E06"/>
    <w:rsid w:val="008E2F4E"/>
    <w:rsid w:val="008E32FE"/>
    <w:rsid w:val="008E3FB0"/>
    <w:rsid w:val="008E4EB1"/>
    <w:rsid w:val="008E5DB9"/>
    <w:rsid w:val="008E72D4"/>
    <w:rsid w:val="008E79DE"/>
    <w:rsid w:val="008F0A79"/>
    <w:rsid w:val="008F0D22"/>
    <w:rsid w:val="008F0FC3"/>
    <w:rsid w:val="008F1180"/>
    <w:rsid w:val="008F1736"/>
    <w:rsid w:val="008F1FEC"/>
    <w:rsid w:val="008F23C8"/>
    <w:rsid w:val="008F3719"/>
    <w:rsid w:val="008F37EA"/>
    <w:rsid w:val="008F4338"/>
    <w:rsid w:val="008F50EB"/>
    <w:rsid w:val="008F51D4"/>
    <w:rsid w:val="008F5A8E"/>
    <w:rsid w:val="008F5D2E"/>
    <w:rsid w:val="008F61A2"/>
    <w:rsid w:val="008F6500"/>
    <w:rsid w:val="008F683A"/>
    <w:rsid w:val="008F6C8E"/>
    <w:rsid w:val="008F6CF5"/>
    <w:rsid w:val="008F7588"/>
    <w:rsid w:val="008F7943"/>
    <w:rsid w:val="008F7AFB"/>
    <w:rsid w:val="008F7EBA"/>
    <w:rsid w:val="00901255"/>
    <w:rsid w:val="009014E3"/>
    <w:rsid w:val="009016CA"/>
    <w:rsid w:val="009017A8"/>
    <w:rsid w:val="009029CA"/>
    <w:rsid w:val="00902B88"/>
    <w:rsid w:val="00903589"/>
    <w:rsid w:val="009036C7"/>
    <w:rsid w:val="00903922"/>
    <w:rsid w:val="00903A83"/>
    <w:rsid w:val="00903D86"/>
    <w:rsid w:val="009040A6"/>
    <w:rsid w:val="00906575"/>
    <w:rsid w:val="009068F3"/>
    <w:rsid w:val="00907105"/>
    <w:rsid w:val="009075AE"/>
    <w:rsid w:val="009079BA"/>
    <w:rsid w:val="00907E67"/>
    <w:rsid w:val="009101DF"/>
    <w:rsid w:val="009102FF"/>
    <w:rsid w:val="0091066A"/>
    <w:rsid w:val="00910971"/>
    <w:rsid w:val="009113B9"/>
    <w:rsid w:val="009118F2"/>
    <w:rsid w:val="00911FFF"/>
    <w:rsid w:val="00912071"/>
    <w:rsid w:val="00912436"/>
    <w:rsid w:val="009133C6"/>
    <w:rsid w:val="00913CAB"/>
    <w:rsid w:val="00914A59"/>
    <w:rsid w:val="00914CFF"/>
    <w:rsid w:val="00914E53"/>
    <w:rsid w:val="009158A2"/>
    <w:rsid w:val="009166A1"/>
    <w:rsid w:val="00916E6A"/>
    <w:rsid w:val="009171F9"/>
    <w:rsid w:val="00917381"/>
    <w:rsid w:val="00917CD1"/>
    <w:rsid w:val="00917FE4"/>
    <w:rsid w:val="00920115"/>
    <w:rsid w:val="00920694"/>
    <w:rsid w:val="009206CC"/>
    <w:rsid w:val="0092099E"/>
    <w:rsid w:val="00920DB9"/>
    <w:rsid w:val="0092153E"/>
    <w:rsid w:val="009218EB"/>
    <w:rsid w:val="00921A17"/>
    <w:rsid w:val="00921D63"/>
    <w:rsid w:val="00922BF5"/>
    <w:rsid w:val="00922F04"/>
    <w:rsid w:val="00923900"/>
    <w:rsid w:val="00924104"/>
    <w:rsid w:val="00924C99"/>
    <w:rsid w:val="00924F93"/>
    <w:rsid w:val="009256B3"/>
    <w:rsid w:val="009264AF"/>
    <w:rsid w:val="00927164"/>
    <w:rsid w:val="00927496"/>
    <w:rsid w:val="00927E1B"/>
    <w:rsid w:val="00930474"/>
    <w:rsid w:val="0093060C"/>
    <w:rsid w:val="00931273"/>
    <w:rsid w:val="009329B7"/>
    <w:rsid w:val="009333E3"/>
    <w:rsid w:val="00933C50"/>
    <w:rsid w:val="00933EC3"/>
    <w:rsid w:val="009343B7"/>
    <w:rsid w:val="00934AB6"/>
    <w:rsid w:val="00934B67"/>
    <w:rsid w:val="009351C9"/>
    <w:rsid w:val="009360CA"/>
    <w:rsid w:val="009378E1"/>
    <w:rsid w:val="00937A5C"/>
    <w:rsid w:val="00937D12"/>
    <w:rsid w:val="00940477"/>
    <w:rsid w:val="00940699"/>
    <w:rsid w:val="00940900"/>
    <w:rsid w:val="00940D21"/>
    <w:rsid w:val="009415E1"/>
    <w:rsid w:val="00941BC0"/>
    <w:rsid w:val="00941C69"/>
    <w:rsid w:val="00941C82"/>
    <w:rsid w:val="0094201A"/>
    <w:rsid w:val="0094236C"/>
    <w:rsid w:val="00943569"/>
    <w:rsid w:val="0094411F"/>
    <w:rsid w:val="009449E3"/>
    <w:rsid w:val="0094563E"/>
    <w:rsid w:val="009456A6"/>
    <w:rsid w:val="00945737"/>
    <w:rsid w:val="009457CF"/>
    <w:rsid w:val="009459CF"/>
    <w:rsid w:val="0094602F"/>
    <w:rsid w:val="00946669"/>
    <w:rsid w:val="00946B00"/>
    <w:rsid w:val="00946BD3"/>
    <w:rsid w:val="00946D39"/>
    <w:rsid w:val="00946DF2"/>
    <w:rsid w:val="00950348"/>
    <w:rsid w:val="00951110"/>
    <w:rsid w:val="00952689"/>
    <w:rsid w:val="00953890"/>
    <w:rsid w:val="009545B9"/>
    <w:rsid w:val="009550B9"/>
    <w:rsid w:val="009552FB"/>
    <w:rsid w:val="0095672B"/>
    <w:rsid w:val="009575DE"/>
    <w:rsid w:val="009579C6"/>
    <w:rsid w:val="00960539"/>
    <w:rsid w:val="0096102D"/>
    <w:rsid w:val="0096144F"/>
    <w:rsid w:val="009616ED"/>
    <w:rsid w:val="00963567"/>
    <w:rsid w:val="0096392A"/>
    <w:rsid w:val="00963D97"/>
    <w:rsid w:val="00963E03"/>
    <w:rsid w:val="00964748"/>
    <w:rsid w:val="00965A85"/>
    <w:rsid w:val="00965CA0"/>
    <w:rsid w:val="00965D4E"/>
    <w:rsid w:val="009662DF"/>
    <w:rsid w:val="00966721"/>
    <w:rsid w:val="00966F35"/>
    <w:rsid w:val="00970A23"/>
    <w:rsid w:val="00971228"/>
    <w:rsid w:val="0097153D"/>
    <w:rsid w:val="00972B3D"/>
    <w:rsid w:val="00973B5F"/>
    <w:rsid w:val="009741D2"/>
    <w:rsid w:val="00974830"/>
    <w:rsid w:val="00974941"/>
    <w:rsid w:val="009750E3"/>
    <w:rsid w:val="009758D4"/>
    <w:rsid w:val="00976313"/>
    <w:rsid w:val="00976BDA"/>
    <w:rsid w:val="00977836"/>
    <w:rsid w:val="00977F53"/>
    <w:rsid w:val="00981569"/>
    <w:rsid w:val="00981B20"/>
    <w:rsid w:val="00981CA1"/>
    <w:rsid w:val="00982008"/>
    <w:rsid w:val="009824BE"/>
    <w:rsid w:val="00982633"/>
    <w:rsid w:val="00982AE2"/>
    <w:rsid w:val="00982F8E"/>
    <w:rsid w:val="009838EF"/>
    <w:rsid w:val="00983EB8"/>
    <w:rsid w:val="0098428F"/>
    <w:rsid w:val="009843C0"/>
    <w:rsid w:val="00984A38"/>
    <w:rsid w:val="00985298"/>
    <w:rsid w:val="00985357"/>
    <w:rsid w:val="00985550"/>
    <w:rsid w:val="00985565"/>
    <w:rsid w:val="009865B2"/>
    <w:rsid w:val="00986D4C"/>
    <w:rsid w:val="00987436"/>
    <w:rsid w:val="00990444"/>
    <w:rsid w:val="009904E1"/>
    <w:rsid w:val="009908FF"/>
    <w:rsid w:val="00990D42"/>
    <w:rsid w:val="009910D0"/>
    <w:rsid w:val="009917E8"/>
    <w:rsid w:val="00992183"/>
    <w:rsid w:val="0099222A"/>
    <w:rsid w:val="00992367"/>
    <w:rsid w:val="00992531"/>
    <w:rsid w:val="00992900"/>
    <w:rsid w:val="0099346A"/>
    <w:rsid w:val="009935EE"/>
    <w:rsid w:val="00993E96"/>
    <w:rsid w:val="00994285"/>
    <w:rsid w:val="0099541D"/>
    <w:rsid w:val="009954C9"/>
    <w:rsid w:val="0099568E"/>
    <w:rsid w:val="0099632D"/>
    <w:rsid w:val="00996395"/>
    <w:rsid w:val="009964CA"/>
    <w:rsid w:val="00996AB8"/>
    <w:rsid w:val="00997753"/>
    <w:rsid w:val="00997E45"/>
    <w:rsid w:val="009A0401"/>
    <w:rsid w:val="009A0E2C"/>
    <w:rsid w:val="009A13E1"/>
    <w:rsid w:val="009A1786"/>
    <w:rsid w:val="009A1C33"/>
    <w:rsid w:val="009A41E1"/>
    <w:rsid w:val="009A42F3"/>
    <w:rsid w:val="009A4957"/>
    <w:rsid w:val="009A514C"/>
    <w:rsid w:val="009A51CF"/>
    <w:rsid w:val="009A61E8"/>
    <w:rsid w:val="009A68B4"/>
    <w:rsid w:val="009A6CA6"/>
    <w:rsid w:val="009A7154"/>
    <w:rsid w:val="009A71D8"/>
    <w:rsid w:val="009A7617"/>
    <w:rsid w:val="009B0928"/>
    <w:rsid w:val="009B0CDB"/>
    <w:rsid w:val="009B10F3"/>
    <w:rsid w:val="009B1987"/>
    <w:rsid w:val="009B2782"/>
    <w:rsid w:val="009B38E8"/>
    <w:rsid w:val="009B3CD2"/>
    <w:rsid w:val="009B441F"/>
    <w:rsid w:val="009B45B9"/>
    <w:rsid w:val="009B4800"/>
    <w:rsid w:val="009B5218"/>
    <w:rsid w:val="009B56AD"/>
    <w:rsid w:val="009B587D"/>
    <w:rsid w:val="009B5F28"/>
    <w:rsid w:val="009B60C1"/>
    <w:rsid w:val="009B6269"/>
    <w:rsid w:val="009B62D5"/>
    <w:rsid w:val="009B6B3B"/>
    <w:rsid w:val="009B6D20"/>
    <w:rsid w:val="009B7456"/>
    <w:rsid w:val="009B7C01"/>
    <w:rsid w:val="009C0540"/>
    <w:rsid w:val="009C06D1"/>
    <w:rsid w:val="009C14F9"/>
    <w:rsid w:val="009C2E9A"/>
    <w:rsid w:val="009C322A"/>
    <w:rsid w:val="009C359B"/>
    <w:rsid w:val="009C37F2"/>
    <w:rsid w:val="009C3D73"/>
    <w:rsid w:val="009C3DBC"/>
    <w:rsid w:val="009C4016"/>
    <w:rsid w:val="009C43C7"/>
    <w:rsid w:val="009C48FE"/>
    <w:rsid w:val="009C4C31"/>
    <w:rsid w:val="009C52BA"/>
    <w:rsid w:val="009C67D0"/>
    <w:rsid w:val="009C72C7"/>
    <w:rsid w:val="009C76D0"/>
    <w:rsid w:val="009D0437"/>
    <w:rsid w:val="009D0EF8"/>
    <w:rsid w:val="009D0F74"/>
    <w:rsid w:val="009D0FE9"/>
    <w:rsid w:val="009D1150"/>
    <w:rsid w:val="009D1689"/>
    <w:rsid w:val="009D1AD3"/>
    <w:rsid w:val="009D1D7D"/>
    <w:rsid w:val="009D29A6"/>
    <w:rsid w:val="009D2B3F"/>
    <w:rsid w:val="009D33F3"/>
    <w:rsid w:val="009D3891"/>
    <w:rsid w:val="009D3A72"/>
    <w:rsid w:val="009D3AD6"/>
    <w:rsid w:val="009D3E49"/>
    <w:rsid w:val="009D4365"/>
    <w:rsid w:val="009D4F7C"/>
    <w:rsid w:val="009D50E3"/>
    <w:rsid w:val="009D57A2"/>
    <w:rsid w:val="009D5D0C"/>
    <w:rsid w:val="009D6336"/>
    <w:rsid w:val="009D64DE"/>
    <w:rsid w:val="009D6B53"/>
    <w:rsid w:val="009D7738"/>
    <w:rsid w:val="009D78DF"/>
    <w:rsid w:val="009D7B9A"/>
    <w:rsid w:val="009E1150"/>
    <w:rsid w:val="009E3DD4"/>
    <w:rsid w:val="009E4011"/>
    <w:rsid w:val="009E4A46"/>
    <w:rsid w:val="009E538B"/>
    <w:rsid w:val="009E563C"/>
    <w:rsid w:val="009E5A41"/>
    <w:rsid w:val="009E5C6F"/>
    <w:rsid w:val="009E654D"/>
    <w:rsid w:val="009E68D3"/>
    <w:rsid w:val="009E6A6F"/>
    <w:rsid w:val="009E6B36"/>
    <w:rsid w:val="009E71FA"/>
    <w:rsid w:val="009E7D55"/>
    <w:rsid w:val="009F0119"/>
    <w:rsid w:val="009F034D"/>
    <w:rsid w:val="009F044E"/>
    <w:rsid w:val="009F05D7"/>
    <w:rsid w:val="009F0870"/>
    <w:rsid w:val="009F0FD8"/>
    <w:rsid w:val="009F2619"/>
    <w:rsid w:val="009F2674"/>
    <w:rsid w:val="009F2C7C"/>
    <w:rsid w:val="009F2D23"/>
    <w:rsid w:val="009F2F3D"/>
    <w:rsid w:val="009F3875"/>
    <w:rsid w:val="009F4222"/>
    <w:rsid w:val="009F4C1C"/>
    <w:rsid w:val="009F6262"/>
    <w:rsid w:val="009F632D"/>
    <w:rsid w:val="009F7550"/>
    <w:rsid w:val="009F7701"/>
    <w:rsid w:val="00A023BF"/>
    <w:rsid w:val="00A02EA4"/>
    <w:rsid w:val="00A03135"/>
    <w:rsid w:val="00A031CC"/>
    <w:rsid w:val="00A03DB8"/>
    <w:rsid w:val="00A04046"/>
    <w:rsid w:val="00A04372"/>
    <w:rsid w:val="00A04BEB"/>
    <w:rsid w:val="00A04DDB"/>
    <w:rsid w:val="00A05076"/>
    <w:rsid w:val="00A055ED"/>
    <w:rsid w:val="00A05EB4"/>
    <w:rsid w:val="00A066CB"/>
    <w:rsid w:val="00A066D1"/>
    <w:rsid w:val="00A06965"/>
    <w:rsid w:val="00A06A61"/>
    <w:rsid w:val="00A06CC5"/>
    <w:rsid w:val="00A06D14"/>
    <w:rsid w:val="00A076FE"/>
    <w:rsid w:val="00A07FEB"/>
    <w:rsid w:val="00A103DF"/>
    <w:rsid w:val="00A10877"/>
    <w:rsid w:val="00A10A7E"/>
    <w:rsid w:val="00A10FDD"/>
    <w:rsid w:val="00A11A3B"/>
    <w:rsid w:val="00A128E9"/>
    <w:rsid w:val="00A1299F"/>
    <w:rsid w:val="00A134CA"/>
    <w:rsid w:val="00A137F9"/>
    <w:rsid w:val="00A1392F"/>
    <w:rsid w:val="00A14515"/>
    <w:rsid w:val="00A14A38"/>
    <w:rsid w:val="00A1554E"/>
    <w:rsid w:val="00A157F1"/>
    <w:rsid w:val="00A15FA2"/>
    <w:rsid w:val="00A16321"/>
    <w:rsid w:val="00A174BC"/>
    <w:rsid w:val="00A1773A"/>
    <w:rsid w:val="00A17801"/>
    <w:rsid w:val="00A17A6F"/>
    <w:rsid w:val="00A17FB5"/>
    <w:rsid w:val="00A208F9"/>
    <w:rsid w:val="00A20B24"/>
    <w:rsid w:val="00A22017"/>
    <w:rsid w:val="00A221AC"/>
    <w:rsid w:val="00A22A00"/>
    <w:rsid w:val="00A22FDE"/>
    <w:rsid w:val="00A231E8"/>
    <w:rsid w:val="00A237B9"/>
    <w:rsid w:val="00A23884"/>
    <w:rsid w:val="00A24822"/>
    <w:rsid w:val="00A24DB3"/>
    <w:rsid w:val="00A2578D"/>
    <w:rsid w:val="00A25C46"/>
    <w:rsid w:val="00A2602A"/>
    <w:rsid w:val="00A26392"/>
    <w:rsid w:val="00A26FC6"/>
    <w:rsid w:val="00A278AA"/>
    <w:rsid w:val="00A27BFA"/>
    <w:rsid w:val="00A27CBD"/>
    <w:rsid w:val="00A307D4"/>
    <w:rsid w:val="00A30C8D"/>
    <w:rsid w:val="00A31051"/>
    <w:rsid w:val="00A31911"/>
    <w:rsid w:val="00A322C6"/>
    <w:rsid w:val="00A3266A"/>
    <w:rsid w:val="00A326C9"/>
    <w:rsid w:val="00A3286A"/>
    <w:rsid w:val="00A32F88"/>
    <w:rsid w:val="00A34B73"/>
    <w:rsid w:val="00A34FC6"/>
    <w:rsid w:val="00A35340"/>
    <w:rsid w:val="00A355E8"/>
    <w:rsid w:val="00A35788"/>
    <w:rsid w:val="00A35C7C"/>
    <w:rsid w:val="00A36120"/>
    <w:rsid w:val="00A36417"/>
    <w:rsid w:val="00A36470"/>
    <w:rsid w:val="00A37F48"/>
    <w:rsid w:val="00A4006D"/>
    <w:rsid w:val="00A4029E"/>
    <w:rsid w:val="00A4080C"/>
    <w:rsid w:val="00A4116C"/>
    <w:rsid w:val="00A412AF"/>
    <w:rsid w:val="00A41A0F"/>
    <w:rsid w:val="00A41AE7"/>
    <w:rsid w:val="00A41B18"/>
    <w:rsid w:val="00A42715"/>
    <w:rsid w:val="00A42B57"/>
    <w:rsid w:val="00A43B0B"/>
    <w:rsid w:val="00A43EA0"/>
    <w:rsid w:val="00A44D20"/>
    <w:rsid w:val="00A45D90"/>
    <w:rsid w:val="00A45FC1"/>
    <w:rsid w:val="00A46638"/>
    <w:rsid w:val="00A467D4"/>
    <w:rsid w:val="00A4691E"/>
    <w:rsid w:val="00A47E28"/>
    <w:rsid w:val="00A502AF"/>
    <w:rsid w:val="00A50A6C"/>
    <w:rsid w:val="00A50DD6"/>
    <w:rsid w:val="00A51938"/>
    <w:rsid w:val="00A51F93"/>
    <w:rsid w:val="00A5277D"/>
    <w:rsid w:val="00A528A5"/>
    <w:rsid w:val="00A52984"/>
    <w:rsid w:val="00A52F5C"/>
    <w:rsid w:val="00A533E3"/>
    <w:rsid w:val="00A53C8F"/>
    <w:rsid w:val="00A53EAD"/>
    <w:rsid w:val="00A543C2"/>
    <w:rsid w:val="00A54522"/>
    <w:rsid w:val="00A545DA"/>
    <w:rsid w:val="00A5474B"/>
    <w:rsid w:val="00A54BB8"/>
    <w:rsid w:val="00A54E04"/>
    <w:rsid w:val="00A57547"/>
    <w:rsid w:val="00A57F0C"/>
    <w:rsid w:val="00A6019F"/>
    <w:rsid w:val="00A6068B"/>
    <w:rsid w:val="00A607EA"/>
    <w:rsid w:val="00A6185A"/>
    <w:rsid w:val="00A61CB7"/>
    <w:rsid w:val="00A61D6B"/>
    <w:rsid w:val="00A620A0"/>
    <w:rsid w:val="00A62611"/>
    <w:rsid w:val="00A62A3C"/>
    <w:rsid w:val="00A62AD7"/>
    <w:rsid w:val="00A6305A"/>
    <w:rsid w:val="00A63202"/>
    <w:rsid w:val="00A633C5"/>
    <w:rsid w:val="00A63B60"/>
    <w:rsid w:val="00A63E14"/>
    <w:rsid w:val="00A65920"/>
    <w:rsid w:val="00A660CD"/>
    <w:rsid w:val="00A66B11"/>
    <w:rsid w:val="00A67084"/>
    <w:rsid w:val="00A6771F"/>
    <w:rsid w:val="00A67AE7"/>
    <w:rsid w:val="00A7096E"/>
    <w:rsid w:val="00A70B54"/>
    <w:rsid w:val="00A70F38"/>
    <w:rsid w:val="00A711EE"/>
    <w:rsid w:val="00A7153B"/>
    <w:rsid w:val="00A71809"/>
    <w:rsid w:val="00A71811"/>
    <w:rsid w:val="00A72415"/>
    <w:rsid w:val="00A7280F"/>
    <w:rsid w:val="00A738B2"/>
    <w:rsid w:val="00A73CE6"/>
    <w:rsid w:val="00A7417B"/>
    <w:rsid w:val="00A7429A"/>
    <w:rsid w:val="00A748C6"/>
    <w:rsid w:val="00A74FAB"/>
    <w:rsid w:val="00A75667"/>
    <w:rsid w:val="00A75F7D"/>
    <w:rsid w:val="00A76408"/>
    <w:rsid w:val="00A76DE5"/>
    <w:rsid w:val="00A77732"/>
    <w:rsid w:val="00A7778F"/>
    <w:rsid w:val="00A77920"/>
    <w:rsid w:val="00A77C64"/>
    <w:rsid w:val="00A80C44"/>
    <w:rsid w:val="00A80CF3"/>
    <w:rsid w:val="00A811D5"/>
    <w:rsid w:val="00A81BBA"/>
    <w:rsid w:val="00A82370"/>
    <w:rsid w:val="00A8267C"/>
    <w:rsid w:val="00A83AFA"/>
    <w:rsid w:val="00A83C90"/>
    <w:rsid w:val="00A84732"/>
    <w:rsid w:val="00A855EB"/>
    <w:rsid w:val="00A8598A"/>
    <w:rsid w:val="00A85C11"/>
    <w:rsid w:val="00A860F2"/>
    <w:rsid w:val="00A86A48"/>
    <w:rsid w:val="00A87098"/>
    <w:rsid w:val="00A87507"/>
    <w:rsid w:val="00A875CD"/>
    <w:rsid w:val="00A87C6A"/>
    <w:rsid w:val="00A87E1B"/>
    <w:rsid w:val="00A87F02"/>
    <w:rsid w:val="00A904DA"/>
    <w:rsid w:val="00A92147"/>
    <w:rsid w:val="00A922B3"/>
    <w:rsid w:val="00A92D0D"/>
    <w:rsid w:val="00A935B3"/>
    <w:rsid w:val="00A93825"/>
    <w:rsid w:val="00A94636"/>
    <w:rsid w:val="00A94DB0"/>
    <w:rsid w:val="00A95DF6"/>
    <w:rsid w:val="00A960F1"/>
    <w:rsid w:val="00A965F8"/>
    <w:rsid w:val="00A96EE8"/>
    <w:rsid w:val="00A97C7E"/>
    <w:rsid w:val="00AA00F8"/>
    <w:rsid w:val="00AA0289"/>
    <w:rsid w:val="00AA06B5"/>
    <w:rsid w:val="00AA1243"/>
    <w:rsid w:val="00AA1FA4"/>
    <w:rsid w:val="00AA20DC"/>
    <w:rsid w:val="00AA2266"/>
    <w:rsid w:val="00AA3794"/>
    <w:rsid w:val="00AA3987"/>
    <w:rsid w:val="00AA3CD5"/>
    <w:rsid w:val="00AA3E55"/>
    <w:rsid w:val="00AA4178"/>
    <w:rsid w:val="00AA5001"/>
    <w:rsid w:val="00AA6062"/>
    <w:rsid w:val="00AA60D6"/>
    <w:rsid w:val="00AA6186"/>
    <w:rsid w:val="00AA6B41"/>
    <w:rsid w:val="00AA6C24"/>
    <w:rsid w:val="00AA70FE"/>
    <w:rsid w:val="00AA7FB9"/>
    <w:rsid w:val="00AB0766"/>
    <w:rsid w:val="00AB0CF9"/>
    <w:rsid w:val="00AB11BA"/>
    <w:rsid w:val="00AB214C"/>
    <w:rsid w:val="00AB257D"/>
    <w:rsid w:val="00AB30C0"/>
    <w:rsid w:val="00AB3215"/>
    <w:rsid w:val="00AB3ACE"/>
    <w:rsid w:val="00AB3B5E"/>
    <w:rsid w:val="00AB3B6D"/>
    <w:rsid w:val="00AB3C1A"/>
    <w:rsid w:val="00AB49BF"/>
    <w:rsid w:val="00AB4E0B"/>
    <w:rsid w:val="00AB577D"/>
    <w:rsid w:val="00AB59CE"/>
    <w:rsid w:val="00AB5EBF"/>
    <w:rsid w:val="00AB642C"/>
    <w:rsid w:val="00AB728D"/>
    <w:rsid w:val="00AC0673"/>
    <w:rsid w:val="00AC0814"/>
    <w:rsid w:val="00AC0BC8"/>
    <w:rsid w:val="00AC1B71"/>
    <w:rsid w:val="00AC1E93"/>
    <w:rsid w:val="00AC210E"/>
    <w:rsid w:val="00AC2339"/>
    <w:rsid w:val="00AC24A1"/>
    <w:rsid w:val="00AC2697"/>
    <w:rsid w:val="00AC310A"/>
    <w:rsid w:val="00AC34CC"/>
    <w:rsid w:val="00AC3CC7"/>
    <w:rsid w:val="00AC3F41"/>
    <w:rsid w:val="00AC3F94"/>
    <w:rsid w:val="00AC41CF"/>
    <w:rsid w:val="00AC4265"/>
    <w:rsid w:val="00AC5429"/>
    <w:rsid w:val="00AC5574"/>
    <w:rsid w:val="00AC569D"/>
    <w:rsid w:val="00AC580B"/>
    <w:rsid w:val="00AC6363"/>
    <w:rsid w:val="00AC6546"/>
    <w:rsid w:val="00AC6B57"/>
    <w:rsid w:val="00AC6BDF"/>
    <w:rsid w:val="00AC7E2B"/>
    <w:rsid w:val="00AC7E5B"/>
    <w:rsid w:val="00AD0D58"/>
    <w:rsid w:val="00AD0F44"/>
    <w:rsid w:val="00AD0F66"/>
    <w:rsid w:val="00AD2272"/>
    <w:rsid w:val="00AD24A8"/>
    <w:rsid w:val="00AD29E3"/>
    <w:rsid w:val="00AD3E06"/>
    <w:rsid w:val="00AD551C"/>
    <w:rsid w:val="00AD60E0"/>
    <w:rsid w:val="00AD63AA"/>
    <w:rsid w:val="00AD6510"/>
    <w:rsid w:val="00AD762B"/>
    <w:rsid w:val="00AD7A42"/>
    <w:rsid w:val="00AD7EA6"/>
    <w:rsid w:val="00AE01B7"/>
    <w:rsid w:val="00AE128B"/>
    <w:rsid w:val="00AE18C2"/>
    <w:rsid w:val="00AE27F5"/>
    <w:rsid w:val="00AE2808"/>
    <w:rsid w:val="00AE29DA"/>
    <w:rsid w:val="00AE2BE1"/>
    <w:rsid w:val="00AE3554"/>
    <w:rsid w:val="00AE37CA"/>
    <w:rsid w:val="00AE3889"/>
    <w:rsid w:val="00AE41C0"/>
    <w:rsid w:val="00AE435F"/>
    <w:rsid w:val="00AE49FD"/>
    <w:rsid w:val="00AE4E67"/>
    <w:rsid w:val="00AE5711"/>
    <w:rsid w:val="00AE5B95"/>
    <w:rsid w:val="00AE6BB0"/>
    <w:rsid w:val="00AE6DBF"/>
    <w:rsid w:val="00AE7125"/>
    <w:rsid w:val="00AE73DA"/>
    <w:rsid w:val="00AF02C0"/>
    <w:rsid w:val="00AF0650"/>
    <w:rsid w:val="00AF0E20"/>
    <w:rsid w:val="00AF1421"/>
    <w:rsid w:val="00AF19F8"/>
    <w:rsid w:val="00AF1CB5"/>
    <w:rsid w:val="00AF203D"/>
    <w:rsid w:val="00AF2561"/>
    <w:rsid w:val="00AF29DB"/>
    <w:rsid w:val="00AF3611"/>
    <w:rsid w:val="00AF384D"/>
    <w:rsid w:val="00AF3951"/>
    <w:rsid w:val="00AF4BFA"/>
    <w:rsid w:val="00AF4F26"/>
    <w:rsid w:val="00AF50E7"/>
    <w:rsid w:val="00AF53A7"/>
    <w:rsid w:val="00AF6905"/>
    <w:rsid w:val="00AF6B05"/>
    <w:rsid w:val="00AF6C12"/>
    <w:rsid w:val="00AF6C66"/>
    <w:rsid w:val="00AF7028"/>
    <w:rsid w:val="00AF77B0"/>
    <w:rsid w:val="00B00BB2"/>
    <w:rsid w:val="00B00E72"/>
    <w:rsid w:val="00B01550"/>
    <w:rsid w:val="00B01750"/>
    <w:rsid w:val="00B0183C"/>
    <w:rsid w:val="00B01B94"/>
    <w:rsid w:val="00B022F2"/>
    <w:rsid w:val="00B0286B"/>
    <w:rsid w:val="00B03469"/>
    <w:rsid w:val="00B03621"/>
    <w:rsid w:val="00B03DC7"/>
    <w:rsid w:val="00B0441E"/>
    <w:rsid w:val="00B0475F"/>
    <w:rsid w:val="00B04EDA"/>
    <w:rsid w:val="00B052F2"/>
    <w:rsid w:val="00B0548F"/>
    <w:rsid w:val="00B0565C"/>
    <w:rsid w:val="00B05C90"/>
    <w:rsid w:val="00B06C3D"/>
    <w:rsid w:val="00B06C91"/>
    <w:rsid w:val="00B06D0C"/>
    <w:rsid w:val="00B07964"/>
    <w:rsid w:val="00B07CCF"/>
    <w:rsid w:val="00B07FB4"/>
    <w:rsid w:val="00B1013D"/>
    <w:rsid w:val="00B11C16"/>
    <w:rsid w:val="00B12027"/>
    <w:rsid w:val="00B1245B"/>
    <w:rsid w:val="00B126A1"/>
    <w:rsid w:val="00B12EAE"/>
    <w:rsid w:val="00B149B2"/>
    <w:rsid w:val="00B149C3"/>
    <w:rsid w:val="00B14E92"/>
    <w:rsid w:val="00B1512A"/>
    <w:rsid w:val="00B15441"/>
    <w:rsid w:val="00B16A31"/>
    <w:rsid w:val="00B172EC"/>
    <w:rsid w:val="00B17A06"/>
    <w:rsid w:val="00B17A40"/>
    <w:rsid w:val="00B20692"/>
    <w:rsid w:val="00B20CF6"/>
    <w:rsid w:val="00B20D6A"/>
    <w:rsid w:val="00B20F7D"/>
    <w:rsid w:val="00B2187B"/>
    <w:rsid w:val="00B21B84"/>
    <w:rsid w:val="00B21C6B"/>
    <w:rsid w:val="00B21CBB"/>
    <w:rsid w:val="00B21FA0"/>
    <w:rsid w:val="00B222CA"/>
    <w:rsid w:val="00B22A6E"/>
    <w:rsid w:val="00B22B03"/>
    <w:rsid w:val="00B22CF0"/>
    <w:rsid w:val="00B22D6A"/>
    <w:rsid w:val="00B23FFC"/>
    <w:rsid w:val="00B240E6"/>
    <w:rsid w:val="00B24263"/>
    <w:rsid w:val="00B24973"/>
    <w:rsid w:val="00B25888"/>
    <w:rsid w:val="00B25FDA"/>
    <w:rsid w:val="00B26190"/>
    <w:rsid w:val="00B26592"/>
    <w:rsid w:val="00B267C0"/>
    <w:rsid w:val="00B26D77"/>
    <w:rsid w:val="00B26EC1"/>
    <w:rsid w:val="00B27C77"/>
    <w:rsid w:val="00B27E07"/>
    <w:rsid w:val="00B30B10"/>
    <w:rsid w:val="00B30F5C"/>
    <w:rsid w:val="00B3178F"/>
    <w:rsid w:val="00B320DD"/>
    <w:rsid w:val="00B3275E"/>
    <w:rsid w:val="00B32849"/>
    <w:rsid w:val="00B32AA0"/>
    <w:rsid w:val="00B32B0B"/>
    <w:rsid w:val="00B3471A"/>
    <w:rsid w:val="00B35648"/>
    <w:rsid w:val="00B359EF"/>
    <w:rsid w:val="00B36B45"/>
    <w:rsid w:val="00B36D50"/>
    <w:rsid w:val="00B3760B"/>
    <w:rsid w:val="00B37A6F"/>
    <w:rsid w:val="00B37AFA"/>
    <w:rsid w:val="00B37EE7"/>
    <w:rsid w:val="00B402F1"/>
    <w:rsid w:val="00B4060B"/>
    <w:rsid w:val="00B40751"/>
    <w:rsid w:val="00B40985"/>
    <w:rsid w:val="00B41F2D"/>
    <w:rsid w:val="00B4218A"/>
    <w:rsid w:val="00B42748"/>
    <w:rsid w:val="00B42803"/>
    <w:rsid w:val="00B4305F"/>
    <w:rsid w:val="00B43977"/>
    <w:rsid w:val="00B43BA6"/>
    <w:rsid w:val="00B44115"/>
    <w:rsid w:val="00B447E6"/>
    <w:rsid w:val="00B45079"/>
    <w:rsid w:val="00B4558A"/>
    <w:rsid w:val="00B45FC9"/>
    <w:rsid w:val="00B462BE"/>
    <w:rsid w:val="00B46831"/>
    <w:rsid w:val="00B46BED"/>
    <w:rsid w:val="00B47035"/>
    <w:rsid w:val="00B4776E"/>
    <w:rsid w:val="00B47B13"/>
    <w:rsid w:val="00B47DF1"/>
    <w:rsid w:val="00B50153"/>
    <w:rsid w:val="00B5026B"/>
    <w:rsid w:val="00B505EC"/>
    <w:rsid w:val="00B51424"/>
    <w:rsid w:val="00B515C2"/>
    <w:rsid w:val="00B51B41"/>
    <w:rsid w:val="00B5215A"/>
    <w:rsid w:val="00B5262C"/>
    <w:rsid w:val="00B52971"/>
    <w:rsid w:val="00B529C7"/>
    <w:rsid w:val="00B52F0D"/>
    <w:rsid w:val="00B532C4"/>
    <w:rsid w:val="00B533B9"/>
    <w:rsid w:val="00B53FBE"/>
    <w:rsid w:val="00B54865"/>
    <w:rsid w:val="00B55331"/>
    <w:rsid w:val="00B55FAE"/>
    <w:rsid w:val="00B5610D"/>
    <w:rsid w:val="00B5660F"/>
    <w:rsid w:val="00B56A56"/>
    <w:rsid w:val="00B56F23"/>
    <w:rsid w:val="00B56FDF"/>
    <w:rsid w:val="00B57ED0"/>
    <w:rsid w:val="00B57F32"/>
    <w:rsid w:val="00B60770"/>
    <w:rsid w:val="00B60946"/>
    <w:rsid w:val="00B61195"/>
    <w:rsid w:val="00B61494"/>
    <w:rsid w:val="00B61683"/>
    <w:rsid w:val="00B6195E"/>
    <w:rsid w:val="00B61BA2"/>
    <w:rsid w:val="00B620DB"/>
    <w:rsid w:val="00B62283"/>
    <w:rsid w:val="00B62B94"/>
    <w:rsid w:val="00B62FF5"/>
    <w:rsid w:val="00B6314B"/>
    <w:rsid w:val="00B63893"/>
    <w:rsid w:val="00B63D16"/>
    <w:rsid w:val="00B63EEB"/>
    <w:rsid w:val="00B64068"/>
    <w:rsid w:val="00B642B3"/>
    <w:rsid w:val="00B64375"/>
    <w:rsid w:val="00B647CB"/>
    <w:rsid w:val="00B64BAF"/>
    <w:rsid w:val="00B65028"/>
    <w:rsid w:val="00B651FF"/>
    <w:rsid w:val="00B65A73"/>
    <w:rsid w:val="00B65E16"/>
    <w:rsid w:val="00B66ADD"/>
    <w:rsid w:val="00B66BAE"/>
    <w:rsid w:val="00B66C54"/>
    <w:rsid w:val="00B6724A"/>
    <w:rsid w:val="00B67296"/>
    <w:rsid w:val="00B674AD"/>
    <w:rsid w:val="00B67B49"/>
    <w:rsid w:val="00B704C1"/>
    <w:rsid w:val="00B712E5"/>
    <w:rsid w:val="00B714A0"/>
    <w:rsid w:val="00B71ED7"/>
    <w:rsid w:val="00B72340"/>
    <w:rsid w:val="00B7255E"/>
    <w:rsid w:val="00B72758"/>
    <w:rsid w:val="00B72867"/>
    <w:rsid w:val="00B729FA"/>
    <w:rsid w:val="00B72E6D"/>
    <w:rsid w:val="00B7314E"/>
    <w:rsid w:val="00B7390E"/>
    <w:rsid w:val="00B742A7"/>
    <w:rsid w:val="00B746DF"/>
    <w:rsid w:val="00B752E5"/>
    <w:rsid w:val="00B7531C"/>
    <w:rsid w:val="00B75352"/>
    <w:rsid w:val="00B770C5"/>
    <w:rsid w:val="00B770D8"/>
    <w:rsid w:val="00B771E6"/>
    <w:rsid w:val="00B7722C"/>
    <w:rsid w:val="00B77CCE"/>
    <w:rsid w:val="00B80324"/>
    <w:rsid w:val="00B8094D"/>
    <w:rsid w:val="00B81068"/>
    <w:rsid w:val="00B81850"/>
    <w:rsid w:val="00B8198E"/>
    <w:rsid w:val="00B81BCB"/>
    <w:rsid w:val="00B821AD"/>
    <w:rsid w:val="00B829B3"/>
    <w:rsid w:val="00B82E54"/>
    <w:rsid w:val="00B8310C"/>
    <w:rsid w:val="00B833AD"/>
    <w:rsid w:val="00B83A84"/>
    <w:rsid w:val="00B84558"/>
    <w:rsid w:val="00B857D5"/>
    <w:rsid w:val="00B8662B"/>
    <w:rsid w:val="00B868A6"/>
    <w:rsid w:val="00B92279"/>
    <w:rsid w:val="00B931D8"/>
    <w:rsid w:val="00B93E7F"/>
    <w:rsid w:val="00B9424D"/>
    <w:rsid w:val="00B9427B"/>
    <w:rsid w:val="00B951CF"/>
    <w:rsid w:val="00B9521D"/>
    <w:rsid w:val="00B956B7"/>
    <w:rsid w:val="00B95E38"/>
    <w:rsid w:val="00B9643A"/>
    <w:rsid w:val="00B965FC"/>
    <w:rsid w:val="00B96D45"/>
    <w:rsid w:val="00B977A0"/>
    <w:rsid w:val="00BA05AD"/>
    <w:rsid w:val="00BA121F"/>
    <w:rsid w:val="00BA13E4"/>
    <w:rsid w:val="00BA1B7B"/>
    <w:rsid w:val="00BA2C87"/>
    <w:rsid w:val="00BA407F"/>
    <w:rsid w:val="00BA5D00"/>
    <w:rsid w:val="00BA64C2"/>
    <w:rsid w:val="00BA7C70"/>
    <w:rsid w:val="00BB00CA"/>
    <w:rsid w:val="00BB0B4A"/>
    <w:rsid w:val="00BB1F5A"/>
    <w:rsid w:val="00BB3194"/>
    <w:rsid w:val="00BB3304"/>
    <w:rsid w:val="00BB3602"/>
    <w:rsid w:val="00BB362F"/>
    <w:rsid w:val="00BB47D4"/>
    <w:rsid w:val="00BB4904"/>
    <w:rsid w:val="00BB5361"/>
    <w:rsid w:val="00BB548B"/>
    <w:rsid w:val="00BB5627"/>
    <w:rsid w:val="00BB589A"/>
    <w:rsid w:val="00BB5BBB"/>
    <w:rsid w:val="00BB5CD8"/>
    <w:rsid w:val="00BB5EB9"/>
    <w:rsid w:val="00BB705E"/>
    <w:rsid w:val="00BB706A"/>
    <w:rsid w:val="00BB786A"/>
    <w:rsid w:val="00BC165C"/>
    <w:rsid w:val="00BC1802"/>
    <w:rsid w:val="00BC1A28"/>
    <w:rsid w:val="00BC1F3A"/>
    <w:rsid w:val="00BC2465"/>
    <w:rsid w:val="00BC29A1"/>
    <w:rsid w:val="00BC2B27"/>
    <w:rsid w:val="00BC330E"/>
    <w:rsid w:val="00BC342A"/>
    <w:rsid w:val="00BC3725"/>
    <w:rsid w:val="00BC3933"/>
    <w:rsid w:val="00BC4FD4"/>
    <w:rsid w:val="00BC5076"/>
    <w:rsid w:val="00BC5281"/>
    <w:rsid w:val="00BC651A"/>
    <w:rsid w:val="00BC7478"/>
    <w:rsid w:val="00BC79C5"/>
    <w:rsid w:val="00BD0EA3"/>
    <w:rsid w:val="00BD137C"/>
    <w:rsid w:val="00BD1677"/>
    <w:rsid w:val="00BD2C6B"/>
    <w:rsid w:val="00BD3C0A"/>
    <w:rsid w:val="00BD462A"/>
    <w:rsid w:val="00BD4C25"/>
    <w:rsid w:val="00BD4D90"/>
    <w:rsid w:val="00BD5059"/>
    <w:rsid w:val="00BD506F"/>
    <w:rsid w:val="00BD52BB"/>
    <w:rsid w:val="00BD5C2A"/>
    <w:rsid w:val="00BD640E"/>
    <w:rsid w:val="00BD6668"/>
    <w:rsid w:val="00BD71FF"/>
    <w:rsid w:val="00BD77D0"/>
    <w:rsid w:val="00BD7F8D"/>
    <w:rsid w:val="00BE01F9"/>
    <w:rsid w:val="00BE0945"/>
    <w:rsid w:val="00BE0AB6"/>
    <w:rsid w:val="00BE0D2E"/>
    <w:rsid w:val="00BE0F9F"/>
    <w:rsid w:val="00BE1CF6"/>
    <w:rsid w:val="00BE2655"/>
    <w:rsid w:val="00BE26AC"/>
    <w:rsid w:val="00BE2C3C"/>
    <w:rsid w:val="00BE3185"/>
    <w:rsid w:val="00BE346B"/>
    <w:rsid w:val="00BE43A5"/>
    <w:rsid w:val="00BE4796"/>
    <w:rsid w:val="00BE49BF"/>
    <w:rsid w:val="00BE4AE0"/>
    <w:rsid w:val="00BE4B6E"/>
    <w:rsid w:val="00BE4B72"/>
    <w:rsid w:val="00BE4DEF"/>
    <w:rsid w:val="00BE5DBC"/>
    <w:rsid w:val="00BE7CE4"/>
    <w:rsid w:val="00BE7F32"/>
    <w:rsid w:val="00BF0D41"/>
    <w:rsid w:val="00BF1785"/>
    <w:rsid w:val="00BF2116"/>
    <w:rsid w:val="00BF24A9"/>
    <w:rsid w:val="00BF3056"/>
    <w:rsid w:val="00BF308D"/>
    <w:rsid w:val="00BF370A"/>
    <w:rsid w:val="00BF3CCB"/>
    <w:rsid w:val="00BF3E29"/>
    <w:rsid w:val="00BF53CD"/>
    <w:rsid w:val="00BF56A9"/>
    <w:rsid w:val="00BF5DE6"/>
    <w:rsid w:val="00BF63C1"/>
    <w:rsid w:val="00BF6A91"/>
    <w:rsid w:val="00BF7CE4"/>
    <w:rsid w:val="00C00589"/>
    <w:rsid w:val="00C006FA"/>
    <w:rsid w:val="00C00EBE"/>
    <w:rsid w:val="00C0132F"/>
    <w:rsid w:val="00C016F5"/>
    <w:rsid w:val="00C02968"/>
    <w:rsid w:val="00C02DAF"/>
    <w:rsid w:val="00C038B9"/>
    <w:rsid w:val="00C03C53"/>
    <w:rsid w:val="00C0495A"/>
    <w:rsid w:val="00C04D3C"/>
    <w:rsid w:val="00C04DF6"/>
    <w:rsid w:val="00C053F4"/>
    <w:rsid w:val="00C05774"/>
    <w:rsid w:val="00C105C0"/>
    <w:rsid w:val="00C115B1"/>
    <w:rsid w:val="00C116C5"/>
    <w:rsid w:val="00C118E0"/>
    <w:rsid w:val="00C12B7D"/>
    <w:rsid w:val="00C130AF"/>
    <w:rsid w:val="00C13736"/>
    <w:rsid w:val="00C13D5D"/>
    <w:rsid w:val="00C14219"/>
    <w:rsid w:val="00C14809"/>
    <w:rsid w:val="00C1581B"/>
    <w:rsid w:val="00C16148"/>
    <w:rsid w:val="00C164A1"/>
    <w:rsid w:val="00C16C06"/>
    <w:rsid w:val="00C16C34"/>
    <w:rsid w:val="00C16F7E"/>
    <w:rsid w:val="00C17696"/>
    <w:rsid w:val="00C2023E"/>
    <w:rsid w:val="00C208F3"/>
    <w:rsid w:val="00C211BF"/>
    <w:rsid w:val="00C21239"/>
    <w:rsid w:val="00C22242"/>
    <w:rsid w:val="00C2262E"/>
    <w:rsid w:val="00C227D9"/>
    <w:rsid w:val="00C231B2"/>
    <w:rsid w:val="00C235FD"/>
    <w:rsid w:val="00C23CEC"/>
    <w:rsid w:val="00C23D65"/>
    <w:rsid w:val="00C2460C"/>
    <w:rsid w:val="00C24A0E"/>
    <w:rsid w:val="00C24D3A"/>
    <w:rsid w:val="00C274B4"/>
    <w:rsid w:val="00C30392"/>
    <w:rsid w:val="00C303EB"/>
    <w:rsid w:val="00C30EEA"/>
    <w:rsid w:val="00C30FBB"/>
    <w:rsid w:val="00C31064"/>
    <w:rsid w:val="00C314ED"/>
    <w:rsid w:val="00C31B50"/>
    <w:rsid w:val="00C31BC5"/>
    <w:rsid w:val="00C3252B"/>
    <w:rsid w:val="00C3268F"/>
    <w:rsid w:val="00C33216"/>
    <w:rsid w:val="00C338F6"/>
    <w:rsid w:val="00C339C0"/>
    <w:rsid w:val="00C33E8E"/>
    <w:rsid w:val="00C33EB7"/>
    <w:rsid w:val="00C341B9"/>
    <w:rsid w:val="00C34546"/>
    <w:rsid w:val="00C34BDF"/>
    <w:rsid w:val="00C34D3D"/>
    <w:rsid w:val="00C35C7E"/>
    <w:rsid w:val="00C36339"/>
    <w:rsid w:val="00C36DCA"/>
    <w:rsid w:val="00C37329"/>
    <w:rsid w:val="00C37AA1"/>
    <w:rsid w:val="00C37C7C"/>
    <w:rsid w:val="00C4005E"/>
    <w:rsid w:val="00C42111"/>
    <w:rsid w:val="00C4282B"/>
    <w:rsid w:val="00C43607"/>
    <w:rsid w:val="00C43D6C"/>
    <w:rsid w:val="00C44249"/>
    <w:rsid w:val="00C4455A"/>
    <w:rsid w:val="00C456E2"/>
    <w:rsid w:val="00C45B35"/>
    <w:rsid w:val="00C45C18"/>
    <w:rsid w:val="00C45C75"/>
    <w:rsid w:val="00C46832"/>
    <w:rsid w:val="00C4764F"/>
    <w:rsid w:val="00C5110E"/>
    <w:rsid w:val="00C518E8"/>
    <w:rsid w:val="00C51D70"/>
    <w:rsid w:val="00C51E88"/>
    <w:rsid w:val="00C52C41"/>
    <w:rsid w:val="00C53452"/>
    <w:rsid w:val="00C53AFD"/>
    <w:rsid w:val="00C53BE9"/>
    <w:rsid w:val="00C54622"/>
    <w:rsid w:val="00C54664"/>
    <w:rsid w:val="00C54975"/>
    <w:rsid w:val="00C549DB"/>
    <w:rsid w:val="00C5531D"/>
    <w:rsid w:val="00C5563D"/>
    <w:rsid w:val="00C55E39"/>
    <w:rsid w:val="00C56658"/>
    <w:rsid w:val="00C56C9D"/>
    <w:rsid w:val="00C5720E"/>
    <w:rsid w:val="00C576E0"/>
    <w:rsid w:val="00C578B2"/>
    <w:rsid w:val="00C613D9"/>
    <w:rsid w:val="00C61BD6"/>
    <w:rsid w:val="00C62893"/>
    <w:rsid w:val="00C6299B"/>
    <w:rsid w:val="00C62C67"/>
    <w:rsid w:val="00C62D50"/>
    <w:rsid w:val="00C6377B"/>
    <w:rsid w:val="00C63AAD"/>
    <w:rsid w:val="00C63F53"/>
    <w:rsid w:val="00C64D96"/>
    <w:rsid w:val="00C65BFD"/>
    <w:rsid w:val="00C65EEA"/>
    <w:rsid w:val="00C661C7"/>
    <w:rsid w:val="00C6638F"/>
    <w:rsid w:val="00C666E8"/>
    <w:rsid w:val="00C66A27"/>
    <w:rsid w:val="00C66B86"/>
    <w:rsid w:val="00C67CAB"/>
    <w:rsid w:val="00C67E25"/>
    <w:rsid w:val="00C7014A"/>
    <w:rsid w:val="00C7016B"/>
    <w:rsid w:val="00C70495"/>
    <w:rsid w:val="00C709A2"/>
    <w:rsid w:val="00C70BF3"/>
    <w:rsid w:val="00C70D17"/>
    <w:rsid w:val="00C7252F"/>
    <w:rsid w:val="00C72A12"/>
    <w:rsid w:val="00C72A4F"/>
    <w:rsid w:val="00C73A5B"/>
    <w:rsid w:val="00C73E50"/>
    <w:rsid w:val="00C73ECC"/>
    <w:rsid w:val="00C745C3"/>
    <w:rsid w:val="00C74FCF"/>
    <w:rsid w:val="00C75BE1"/>
    <w:rsid w:val="00C75CF4"/>
    <w:rsid w:val="00C76699"/>
    <w:rsid w:val="00C76991"/>
    <w:rsid w:val="00C778AE"/>
    <w:rsid w:val="00C80A45"/>
    <w:rsid w:val="00C80E2A"/>
    <w:rsid w:val="00C812EB"/>
    <w:rsid w:val="00C815C9"/>
    <w:rsid w:val="00C81B86"/>
    <w:rsid w:val="00C81CC5"/>
    <w:rsid w:val="00C821E3"/>
    <w:rsid w:val="00C82576"/>
    <w:rsid w:val="00C831BF"/>
    <w:rsid w:val="00C83C43"/>
    <w:rsid w:val="00C848CC"/>
    <w:rsid w:val="00C84CC6"/>
    <w:rsid w:val="00C8559F"/>
    <w:rsid w:val="00C8571F"/>
    <w:rsid w:val="00C85863"/>
    <w:rsid w:val="00C85B8A"/>
    <w:rsid w:val="00C85DAB"/>
    <w:rsid w:val="00C861C8"/>
    <w:rsid w:val="00C86EA9"/>
    <w:rsid w:val="00C86FBD"/>
    <w:rsid w:val="00C873E1"/>
    <w:rsid w:val="00C879CA"/>
    <w:rsid w:val="00C87B1E"/>
    <w:rsid w:val="00C87F60"/>
    <w:rsid w:val="00C90BE1"/>
    <w:rsid w:val="00C90F9B"/>
    <w:rsid w:val="00C91CE0"/>
    <w:rsid w:val="00C91F3B"/>
    <w:rsid w:val="00C92883"/>
    <w:rsid w:val="00C93775"/>
    <w:rsid w:val="00C93E6F"/>
    <w:rsid w:val="00C94017"/>
    <w:rsid w:val="00C94C2E"/>
    <w:rsid w:val="00C95945"/>
    <w:rsid w:val="00C95AE5"/>
    <w:rsid w:val="00C95E7F"/>
    <w:rsid w:val="00C960D3"/>
    <w:rsid w:val="00C96975"/>
    <w:rsid w:val="00C96B0A"/>
    <w:rsid w:val="00C96C69"/>
    <w:rsid w:val="00C97413"/>
    <w:rsid w:val="00C97545"/>
    <w:rsid w:val="00CA0039"/>
    <w:rsid w:val="00CA015D"/>
    <w:rsid w:val="00CA0249"/>
    <w:rsid w:val="00CA0722"/>
    <w:rsid w:val="00CA0E31"/>
    <w:rsid w:val="00CA1911"/>
    <w:rsid w:val="00CA1D33"/>
    <w:rsid w:val="00CA1E3A"/>
    <w:rsid w:val="00CA22F4"/>
    <w:rsid w:val="00CA233F"/>
    <w:rsid w:val="00CA300F"/>
    <w:rsid w:val="00CA3054"/>
    <w:rsid w:val="00CA3273"/>
    <w:rsid w:val="00CA3D4F"/>
    <w:rsid w:val="00CA4277"/>
    <w:rsid w:val="00CA444D"/>
    <w:rsid w:val="00CA469F"/>
    <w:rsid w:val="00CA5072"/>
    <w:rsid w:val="00CA5256"/>
    <w:rsid w:val="00CA5AA8"/>
    <w:rsid w:val="00CA6C52"/>
    <w:rsid w:val="00CA70B9"/>
    <w:rsid w:val="00CA7273"/>
    <w:rsid w:val="00CA7B50"/>
    <w:rsid w:val="00CA7BF4"/>
    <w:rsid w:val="00CB06C1"/>
    <w:rsid w:val="00CB0D91"/>
    <w:rsid w:val="00CB1D1C"/>
    <w:rsid w:val="00CB2866"/>
    <w:rsid w:val="00CB3150"/>
    <w:rsid w:val="00CB3F4B"/>
    <w:rsid w:val="00CB4404"/>
    <w:rsid w:val="00CB440D"/>
    <w:rsid w:val="00CB4D07"/>
    <w:rsid w:val="00CB4D25"/>
    <w:rsid w:val="00CB4E1E"/>
    <w:rsid w:val="00CB5790"/>
    <w:rsid w:val="00CB591B"/>
    <w:rsid w:val="00CB5E14"/>
    <w:rsid w:val="00CB6116"/>
    <w:rsid w:val="00CB66E4"/>
    <w:rsid w:val="00CB6CE1"/>
    <w:rsid w:val="00CB7C4C"/>
    <w:rsid w:val="00CB7CAA"/>
    <w:rsid w:val="00CB7D0E"/>
    <w:rsid w:val="00CC0825"/>
    <w:rsid w:val="00CC1058"/>
    <w:rsid w:val="00CC17BD"/>
    <w:rsid w:val="00CC191C"/>
    <w:rsid w:val="00CC2969"/>
    <w:rsid w:val="00CC37C8"/>
    <w:rsid w:val="00CC4AE6"/>
    <w:rsid w:val="00CC4B9A"/>
    <w:rsid w:val="00CC4FEE"/>
    <w:rsid w:val="00CC51C0"/>
    <w:rsid w:val="00CC51E9"/>
    <w:rsid w:val="00CC534B"/>
    <w:rsid w:val="00CC5B27"/>
    <w:rsid w:val="00CC606A"/>
    <w:rsid w:val="00CC6383"/>
    <w:rsid w:val="00CC66F3"/>
    <w:rsid w:val="00CC6844"/>
    <w:rsid w:val="00CC6D94"/>
    <w:rsid w:val="00CC7E31"/>
    <w:rsid w:val="00CC7F1F"/>
    <w:rsid w:val="00CD1047"/>
    <w:rsid w:val="00CD1994"/>
    <w:rsid w:val="00CD261F"/>
    <w:rsid w:val="00CD2CF6"/>
    <w:rsid w:val="00CD2D31"/>
    <w:rsid w:val="00CD31C4"/>
    <w:rsid w:val="00CD3509"/>
    <w:rsid w:val="00CD3A60"/>
    <w:rsid w:val="00CD4883"/>
    <w:rsid w:val="00CD50C4"/>
    <w:rsid w:val="00CD563D"/>
    <w:rsid w:val="00CD591E"/>
    <w:rsid w:val="00CD5E00"/>
    <w:rsid w:val="00CD6B57"/>
    <w:rsid w:val="00CD7310"/>
    <w:rsid w:val="00CD784C"/>
    <w:rsid w:val="00CD796F"/>
    <w:rsid w:val="00CE086F"/>
    <w:rsid w:val="00CE0E87"/>
    <w:rsid w:val="00CE0EA9"/>
    <w:rsid w:val="00CE0F7B"/>
    <w:rsid w:val="00CE214A"/>
    <w:rsid w:val="00CE29BA"/>
    <w:rsid w:val="00CE2E9A"/>
    <w:rsid w:val="00CE33BA"/>
    <w:rsid w:val="00CE35C2"/>
    <w:rsid w:val="00CE39FC"/>
    <w:rsid w:val="00CE3EA4"/>
    <w:rsid w:val="00CE50F4"/>
    <w:rsid w:val="00CE612D"/>
    <w:rsid w:val="00CE621F"/>
    <w:rsid w:val="00CE661E"/>
    <w:rsid w:val="00CE6861"/>
    <w:rsid w:val="00CE7542"/>
    <w:rsid w:val="00CE7FAD"/>
    <w:rsid w:val="00CF043B"/>
    <w:rsid w:val="00CF0DBB"/>
    <w:rsid w:val="00CF17BE"/>
    <w:rsid w:val="00CF17C6"/>
    <w:rsid w:val="00CF1B25"/>
    <w:rsid w:val="00CF2856"/>
    <w:rsid w:val="00CF2932"/>
    <w:rsid w:val="00CF2995"/>
    <w:rsid w:val="00CF2B7A"/>
    <w:rsid w:val="00CF3263"/>
    <w:rsid w:val="00CF34D8"/>
    <w:rsid w:val="00CF3666"/>
    <w:rsid w:val="00CF3853"/>
    <w:rsid w:val="00CF4142"/>
    <w:rsid w:val="00CF480A"/>
    <w:rsid w:val="00CF53BE"/>
    <w:rsid w:val="00CF5A01"/>
    <w:rsid w:val="00CF5D9B"/>
    <w:rsid w:val="00CF66BA"/>
    <w:rsid w:val="00CF673C"/>
    <w:rsid w:val="00CF675E"/>
    <w:rsid w:val="00CF699E"/>
    <w:rsid w:val="00CF70AE"/>
    <w:rsid w:val="00D001CF"/>
    <w:rsid w:val="00D005DD"/>
    <w:rsid w:val="00D00E6A"/>
    <w:rsid w:val="00D02327"/>
    <w:rsid w:val="00D0246C"/>
    <w:rsid w:val="00D027FE"/>
    <w:rsid w:val="00D02938"/>
    <w:rsid w:val="00D02EE1"/>
    <w:rsid w:val="00D0380E"/>
    <w:rsid w:val="00D03A7B"/>
    <w:rsid w:val="00D04499"/>
    <w:rsid w:val="00D04DA6"/>
    <w:rsid w:val="00D052B1"/>
    <w:rsid w:val="00D05F95"/>
    <w:rsid w:val="00D06280"/>
    <w:rsid w:val="00D0736E"/>
    <w:rsid w:val="00D07530"/>
    <w:rsid w:val="00D07A1B"/>
    <w:rsid w:val="00D10011"/>
    <w:rsid w:val="00D11891"/>
    <w:rsid w:val="00D11E7E"/>
    <w:rsid w:val="00D12352"/>
    <w:rsid w:val="00D12573"/>
    <w:rsid w:val="00D1292A"/>
    <w:rsid w:val="00D12BAD"/>
    <w:rsid w:val="00D13906"/>
    <w:rsid w:val="00D13D52"/>
    <w:rsid w:val="00D13DD5"/>
    <w:rsid w:val="00D14B16"/>
    <w:rsid w:val="00D14E7D"/>
    <w:rsid w:val="00D15A40"/>
    <w:rsid w:val="00D167AF"/>
    <w:rsid w:val="00D16D6D"/>
    <w:rsid w:val="00D1767E"/>
    <w:rsid w:val="00D17896"/>
    <w:rsid w:val="00D17C27"/>
    <w:rsid w:val="00D208A6"/>
    <w:rsid w:val="00D21238"/>
    <w:rsid w:val="00D21879"/>
    <w:rsid w:val="00D219D8"/>
    <w:rsid w:val="00D223ED"/>
    <w:rsid w:val="00D22B3E"/>
    <w:rsid w:val="00D22C56"/>
    <w:rsid w:val="00D22C68"/>
    <w:rsid w:val="00D23280"/>
    <w:rsid w:val="00D23B46"/>
    <w:rsid w:val="00D23F23"/>
    <w:rsid w:val="00D240EF"/>
    <w:rsid w:val="00D25433"/>
    <w:rsid w:val="00D2549B"/>
    <w:rsid w:val="00D25560"/>
    <w:rsid w:val="00D25708"/>
    <w:rsid w:val="00D27736"/>
    <w:rsid w:val="00D3004F"/>
    <w:rsid w:val="00D302B9"/>
    <w:rsid w:val="00D3044C"/>
    <w:rsid w:val="00D304D4"/>
    <w:rsid w:val="00D30657"/>
    <w:rsid w:val="00D308BB"/>
    <w:rsid w:val="00D30B20"/>
    <w:rsid w:val="00D30B7B"/>
    <w:rsid w:val="00D30BF6"/>
    <w:rsid w:val="00D30EE5"/>
    <w:rsid w:val="00D31377"/>
    <w:rsid w:val="00D329A9"/>
    <w:rsid w:val="00D32BD6"/>
    <w:rsid w:val="00D3327D"/>
    <w:rsid w:val="00D341CC"/>
    <w:rsid w:val="00D34594"/>
    <w:rsid w:val="00D35AD8"/>
    <w:rsid w:val="00D36179"/>
    <w:rsid w:val="00D36456"/>
    <w:rsid w:val="00D36475"/>
    <w:rsid w:val="00D375AF"/>
    <w:rsid w:val="00D3778D"/>
    <w:rsid w:val="00D4002A"/>
    <w:rsid w:val="00D4016F"/>
    <w:rsid w:val="00D4056D"/>
    <w:rsid w:val="00D41FE0"/>
    <w:rsid w:val="00D4200C"/>
    <w:rsid w:val="00D4232F"/>
    <w:rsid w:val="00D42538"/>
    <w:rsid w:val="00D42558"/>
    <w:rsid w:val="00D43FD8"/>
    <w:rsid w:val="00D45BBD"/>
    <w:rsid w:val="00D45C1F"/>
    <w:rsid w:val="00D4693D"/>
    <w:rsid w:val="00D46B44"/>
    <w:rsid w:val="00D46CAD"/>
    <w:rsid w:val="00D46CC9"/>
    <w:rsid w:val="00D46EE1"/>
    <w:rsid w:val="00D46F7A"/>
    <w:rsid w:val="00D471B8"/>
    <w:rsid w:val="00D50967"/>
    <w:rsid w:val="00D50E14"/>
    <w:rsid w:val="00D51039"/>
    <w:rsid w:val="00D51288"/>
    <w:rsid w:val="00D5150C"/>
    <w:rsid w:val="00D51675"/>
    <w:rsid w:val="00D518E7"/>
    <w:rsid w:val="00D52214"/>
    <w:rsid w:val="00D522B1"/>
    <w:rsid w:val="00D5386F"/>
    <w:rsid w:val="00D53C1A"/>
    <w:rsid w:val="00D53C5A"/>
    <w:rsid w:val="00D542FA"/>
    <w:rsid w:val="00D5512A"/>
    <w:rsid w:val="00D552D2"/>
    <w:rsid w:val="00D56222"/>
    <w:rsid w:val="00D57351"/>
    <w:rsid w:val="00D5753B"/>
    <w:rsid w:val="00D579A8"/>
    <w:rsid w:val="00D60295"/>
    <w:rsid w:val="00D604B9"/>
    <w:rsid w:val="00D60823"/>
    <w:rsid w:val="00D62181"/>
    <w:rsid w:val="00D62493"/>
    <w:rsid w:val="00D62958"/>
    <w:rsid w:val="00D62D3C"/>
    <w:rsid w:val="00D62E88"/>
    <w:rsid w:val="00D6363D"/>
    <w:rsid w:val="00D643DC"/>
    <w:rsid w:val="00D65454"/>
    <w:rsid w:val="00D66436"/>
    <w:rsid w:val="00D66E1D"/>
    <w:rsid w:val="00D6716E"/>
    <w:rsid w:val="00D67429"/>
    <w:rsid w:val="00D67E62"/>
    <w:rsid w:val="00D70033"/>
    <w:rsid w:val="00D7034E"/>
    <w:rsid w:val="00D703BA"/>
    <w:rsid w:val="00D7040A"/>
    <w:rsid w:val="00D70850"/>
    <w:rsid w:val="00D70F73"/>
    <w:rsid w:val="00D71348"/>
    <w:rsid w:val="00D71AFA"/>
    <w:rsid w:val="00D7229A"/>
    <w:rsid w:val="00D7265D"/>
    <w:rsid w:val="00D72858"/>
    <w:rsid w:val="00D73098"/>
    <w:rsid w:val="00D74532"/>
    <w:rsid w:val="00D74570"/>
    <w:rsid w:val="00D74E0A"/>
    <w:rsid w:val="00D7600F"/>
    <w:rsid w:val="00D773DF"/>
    <w:rsid w:val="00D778DE"/>
    <w:rsid w:val="00D77D19"/>
    <w:rsid w:val="00D77F99"/>
    <w:rsid w:val="00D8016A"/>
    <w:rsid w:val="00D802A2"/>
    <w:rsid w:val="00D80E07"/>
    <w:rsid w:val="00D81048"/>
    <w:rsid w:val="00D8150F"/>
    <w:rsid w:val="00D819A3"/>
    <w:rsid w:val="00D81B1B"/>
    <w:rsid w:val="00D81E00"/>
    <w:rsid w:val="00D8275D"/>
    <w:rsid w:val="00D829E3"/>
    <w:rsid w:val="00D82D8E"/>
    <w:rsid w:val="00D8341E"/>
    <w:rsid w:val="00D84773"/>
    <w:rsid w:val="00D847AF"/>
    <w:rsid w:val="00D849E0"/>
    <w:rsid w:val="00D8535F"/>
    <w:rsid w:val="00D85A58"/>
    <w:rsid w:val="00D8639C"/>
    <w:rsid w:val="00D867F7"/>
    <w:rsid w:val="00D86CEA"/>
    <w:rsid w:val="00D86D5C"/>
    <w:rsid w:val="00D86F36"/>
    <w:rsid w:val="00D8707A"/>
    <w:rsid w:val="00D876FF"/>
    <w:rsid w:val="00D903F8"/>
    <w:rsid w:val="00D90751"/>
    <w:rsid w:val="00D90D46"/>
    <w:rsid w:val="00D91094"/>
    <w:rsid w:val="00D91261"/>
    <w:rsid w:val="00D9126C"/>
    <w:rsid w:val="00D91DD9"/>
    <w:rsid w:val="00D92147"/>
    <w:rsid w:val="00D927CD"/>
    <w:rsid w:val="00D93A16"/>
    <w:rsid w:val="00D942B0"/>
    <w:rsid w:val="00D96305"/>
    <w:rsid w:val="00D97776"/>
    <w:rsid w:val="00D97788"/>
    <w:rsid w:val="00D97A30"/>
    <w:rsid w:val="00D97DDD"/>
    <w:rsid w:val="00DA01C9"/>
    <w:rsid w:val="00DA04A6"/>
    <w:rsid w:val="00DA0782"/>
    <w:rsid w:val="00DA0F26"/>
    <w:rsid w:val="00DA1248"/>
    <w:rsid w:val="00DA2210"/>
    <w:rsid w:val="00DA22F6"/>
    <w:rsid w:val="00DA2563"/>
    <w:rsid w:val="00DA2640"/>
    <w:rsid w:val="00DA2729"/>
    <w:rsid w:val="00DA2CF9"/>
    <w:rsid w:val="00DA2E1F"/>
    <w:rsid w:val="00DA32F1"/>
    <w:rsid w:val="00DA358A"/>
    <w:rsid w:val="00DA37B6"/>
    <w:rsid w:val="00DA3BD0"/>
    <w:rsid w:val="00DA4837"/>
    <w:rsid w:val="00DA4BFC"/>
    <w:rsid w:val="00DA4DB3"/>
    <w:rsid w:val="00DA50B2"/>
    <w:rsid w:val="00DA5413"/>
    <w:rsid w:val="00DA54F8"/>
    <w:rsid w:val="00DA5AC5"/>
    <w:rsid w:val="00DA5FBD"/>
    <w:rsid w:val="00DA617A"/>
    <w:rsid w:val="00DA6CA1"/>
    <w:rsid w:val="00DA769A"/>
    <w:rsid w:val="00DA76C8"/>
    <w:rsid w:val="00DA7938"/>
    <w:rsid w:val="00DB091A"/>
    <w:rsid w:val="00DB0B9E"/>
    <w:rsid w:val="00DB0D94"/>
    <w:rsid w:val="00DB10D5"/>
    <w:rsid w:val="00DB1377"/>
    <w:rsid w:val="00DB1E5A"/>
    <w:rsid w:val="00DB3958"/>
    <w:rsid w:val="00DB438E"/>
    <w:rsid w:val="00DB4630"/>
    <w:rsid w:val="00DB4E50"/>
    <w:rsid w:val="00DB4EF9"/>
    <w:rsid w:val="00DB5B5E"/>
    <w:rsid w:val="00DB5F7C"/>
    <w:rsid w:val="00DB6049"/>
    <w:rsid w:val="00DB7326"/>
    <w:rsid w:val="00DB74B8"/>
    <w:rsid w:val="00DB7753"/>
    <w:rsid w:val="00DC059F"/>
    <w:rsid w:val="00DC1BBA"/>
    <w:rsid w:val="00DC29A3"/>
    <w:rsid w:val="00DC2EC4"/>
    <w:rsid w:val="00DC35B1"/>
    <w:rsid w:val="00DC373C"/>
    <w:rsid w:val="00DC396F"/>
    <w:rsid w:val="00DC5710"/>
    <w:rsid w:val="00DC5BAD"/>
    <w:rsid w:val="00DC68EC"/>
    <w:rsid w:val="00DC6E43"/>
    <w:rsid w:val="00DC6F90"/>
    <w:rsid w:val="00DC74F3"/>
    <w:rsid w:val="00DC794F"/>
    <w:rsid w:val="00DC7D79"/>
    <w:rsid w:val="00DC7F5D"/>
    <w:rsid w:val="00DD014E"/>
    <w:rsid w:val="00DD0851"/>
    <w:rsid w:val="00DD1981"/>
    <w:rsid w:val="00DD19FF"/>
    <w:rsid w:val="00DD1EB0"/>
    <w:rsid w:val="00DD2775"/>
    <w:rsid w:val="00DD403C"/>
    <w:rsid w:val="00DD44A7"/>
    <w:rsid w:val="00DD458E"/>
    <w:rsid w:val="00DD490B"/>
    <w:rsid w:val="00DD5470"/>
    <w:rsid w:val="00DD54B1"/>
    <w:rsid w:val="00DD5B80"/>
    <w:rsid w:val="00DD5CAC"/>
    <w:rsid w:val="00DD5F0C"/>
    <w:rsid w:val="00DD6057"/>
    <w:rsid w:val="00DD7CC8"/>
    <w:rsid w:val="00DD7D8F"/>
    <w:rsid w:val="00DD7E07"/>
    <w:rsid w:val="00DD7FC7"/>
    <w:rsid w:val="00DE03F8"/>
    <w:rsid w:val="00DE0CF0"/>
    <w:rsid w:val="00DE0D87"/>
    <w:rsid w:val="00DE17F8"/>
    <w:rsid w:val="00DE1AB3"/>
    <w:rsid w:val="00DE1AE1"/>
    <w:rsid w:val="00DE314E"/>
    <w:rsid w:val="00DE3239"/>
    <w:rsid w:val="00DE3423"/>
    <w:rsid w:val="00DE3626"/>
    <w:rsid w:val="00DE3B07"/>
    <w:rsid w:val="00DE3F38"/>
    <w:rsid w:val="00DE4421"/>
    <w:rsid w:val="00DE4681"/>
    <w:rsid w:val="00DE49C7"/>
    <w:rsid w:val="00DE4E26"/>
    <w:rsid w:val="00DE5761"/>
    <w:rsid w:val="00DE592B"/>
    <w:rsid w:val="00DE5CC0"/>
    <w:rsid w:val="00DE5D80"/>
    <w:rsid w:val="00DE5FE3"/>
    <w:rsid w:val="00DE601D"/>
    <w:rsid w:val="00DE6142"/>
    <w:rsid w:val="00DE6DBF"/>
    <w:rsid w:val="00DE7F16"/>
    <w:rsid w:val="00DF04C2"/>
    <w:rsid w:val="00DF08D7"/>
    <w:rsid w:val="00DF2982"/>
    <w:rsid w:val="00DF2C6B"/>
    <w:rsid w:val="00DF2E78"/>
    <w:rsid w:val="00DF34A3"/>
    <w:rsid w:val="00DF34E6"/>
    <w:rsid w:val="00DF4B42"/>
    <w:rsid w:val="00DF5B7C"/>
    <w:rsid w:val="00DF5DD9"/>
    <w:rsid w:val="00DF5FEC"/>
    <w:rsid w:val="00DF617D"/>
    <w:rsid w:val="00DF658D"/>
    <w:rsid w:val="00DF7897"/>
    <w:rsid w:val="00E002A1"/>
    <w:rsid w:val="00E0049C"/>
    <w:rsid w:val="00E01AA6"/>
    <w:rsid w:val="00E0210A"/>
    <w:rsid w:val="00E02BFC"/>
    <w:rsid w:val="00E033D2"/>
    <w:rsid w:val="00E033E3"/>
    <w:rsid w:val="00E0444D"/>
    <w:rsid w:val="00E05572"/>
    <w:rsid w:val="00E057FC"/>
    <w:rsid w:val="00E059BB"/>
    <w:rsid w:val="00E07030"/>
    <w:rsid w:val="00E07CFF"/>
    <w:rsid w:val="00E1062D"/>
    <w:rsid w:val="00E10875"/>
    <w:rsid w:val="00E11697"/>
    <w:rsid w:val="00E11A17"/>
    <w:rsid w:val="00E11BB7"/>
    <w:rsid w:val="00E11EEB"/>
    <w:rsid w:val="00E12A31"/>
    <w:rsid w:val="00E12BB0"/>
    <w:rsid w:val="00E13255"/>
    <w:rsid w:val="00E137A0"/>
    <w:rsid w:val="00E13A49"/>
    <w:rsid w:val="00E13B71"/>
    <w:rsid w:val="00E13E29"/>
    <w:rsid w:val="00E14F2D"/>
    <w:rsid w:val="00E155AF"/>
    <w:rsid w:val="00E15635"/>
    <w:rsid w:val="00E15B4D"/>
    <w:rsid w:val="00E17D6B"/>
    <w:rsid w:val="00E17DF2"/>
    <w:rsid w:val="00E17FAB"/>
    <w:rsid w:val="00E20964"/>
    <w:rsid w:val="00E232E9"/>
    <w:rsid w:val="00E2376A"/>
    <w:rsid w:val="00E239C7"/>
    <w:rsid w:val="00E2402C"/>
    <w:rsid w:val="00E240BD"/>
    <w:rsid w:val="00E253F9"/>
    <w:rsid w:val="00E26DA7"/>
    <w:rsid w:val="00E27B90"/>
    <w:rsid w:val="00E30011"/>
    <w:rsid w:val="00E30075"/>
    <w:rsid w:val="00E30D56"/>
    <w:rsid w:val="00E30EC2"/>
    <w:rsid w:val="00E30F02"/>
    <w:rsid w:val="00E310A4"/>
    <w:rsid w:val="00E31610"/>
    <w:rsid w:val="00E316C5"/>
    <w:rsid w:val="00E31715"/>
    <w:rsid w:val="00E321C0"/>
    <w:rsid w:val="00E3275E"/>
    <w:rsid w:val="00E32A37"/>
    <w:rsid w:val="00E330E1"/>
    <w:rsid w:val="00E334FF"/>
    <w:rsid w:val="00E33642"/>
    <w:rsid w:val="00E33C18"/>
    <w:rsid w:val="00E33F91"/>
    <w:rsid w:val="00E340B8"/>
    <w:rsid w:val="00E34461"/>
    <w:rsid w:val="00E34790"/>
    <w:rsid w:val="00E3510E"/>
    <w:rsid w:val="00E35D8F"/>
    <w:rsid w:val="00E36DD2"/>
    <w:rsid w:val="00E37D24"/>
    <w:rsid w:val="00E37F78"/>
    <w:rsid w:val="00E41B64"/>
    <w:rsid w:val="00E42625"/>
    <w:rsid w:val="00E432BF"/>
    <w:rsid w:val="00E43569"/>
    <w:rsid w:val="00E43E34"/>
    <w:rsid w:val="00E44EFC"/>
    <w:rsid w:val="00E4546B"/>
    <w:rsid w:val="00E4597C"/>
    <w:rsid w:val="00E45F4B"/>
    <w:rsid w:val="00E474D6"/>
    <w:rsid w:val="00E500D1"/>
    <w:rsid w:val="00E507A5"/>
    <w:rsid w:val="00E5193D"/>
    <w:rsid w:val="00E51A99"/>
    <w:rsid w:val="00E51FF4"/>
    <w:rsid w:val="00E528BA"/>
    <w:rsid w:val="00E52B43"/>
    <w:rsid w:val="00E532AB"/>
    <w:rsid w:val="00E53A25"/>
    <w:rsid w:val="00E53BB1"/>
    <w:rsid w:val="00E53BE7"/>
    <w:rsid w:val="00E5447F"/>
    <w:rsid w:val="00E5506D"/>
    <w:rsid w:val="00E553E0"/>
    <w:rsid w:val="00E55689"/>
    <w:rsid w:val="00E55F40"/>
    <w:rsid w:val="00E56F8D"/>
    <w:rsid w:val="00E571A5"/>
    <w:rsid w:val="00E577F6"/>
    <w:rsid w:val="00E6117A"/>
    <w:rsid w:val="00E612E2"/>
    <w:rsid w:val="00E613AE"/>
    <w:rsid w:val="00E61DD7"/>
    <w:rsid w:val="00E61F3D"/>
    <w:rsid w:val="00E622C9"/>
    <w:rsid w:val="00E62411"/>
    <w:rsid w:val="00E624DC"/>
    <w:rsid w:val="00E62F8F"/>
    <w:rsid w:val="00E63C00"/>
    <w:rsid w:val="00E641FE"/>
    <w:rsid w:val="00E645D9"/>
    <w:rsid w:val="00E648EF"/>
    <w:rsid w:val="00E656EB"/>
    <w:rsid w:val="00E65B6A"/>
    <w:rsid w:val="00E6738A"/>
    <w:rsid w:val="00E67FB4"/>
    <w:rsid w:val="00E7108A"/>
    <w:rsid w:val="00E7142D"/>
    <w:rsid w:val="00E71553"/>
    <w:rsid w:val="00E7264B"/>
    <w:rsid w:val="00E72CCF"/>
    <w:rsid w:val="00E72E23"/>
    <w:rsid w:val="00E72E56"/>
    <w:rsid w:val="00E732FF"/>
    <w:rsid w:val="00E733FB"/>
    <w:rsid w:val="00E73BBD"/>
    <w:rsid w:val="00E73D30"/>
    <w:rsid w:val="00E73E02"/>
    <w:rsid w:val="00E74F3E"/>
    <w:rsid w:val="00E75029"/>
    <w:rsid w:val="00E760B8"/>
    <w:rsid w:val="00E7631B"/>
    <w:rsid w:val="00E80818"/>
    <w:rsid w:val="00E8092A"/>
    <w:rsid w:val="00E81959"/>
    <w:rsid w:val="00E81AAD"/>
    <w:rsid w:val="00E82259"/>
    <w:rsid w:val="00E82F29"/>
    <w:rsid w:val="00E82F8A"/>
    <w:rsid w:val="00E83DB7"/>
    <w:rsid w:val="00E840BB"/>
    <w:rsid w:val="00E84441"/>
    <w:rsid w:val="00E8478F"/>
    <w:rsid w:val="00E84A1A"/>
    <w:rsid w:val="00E84C9B"/>
    <w:rsid w:val="00E85392"/>
    <w:rsid w:val="00E853AC"/>
    <w:rsid w:val="00E85E25"/>
    <w:rsid w:val="00E863F8"/>
    <w:rsid w:val="00E86D97"/>
    <w:rsid w:val="00E90447"/>
    <w:rsid w:val="00E9044B"/>
    <w:rsid w:val="00E90DBB"/>
    <w:rsid w:val="00E91872"/>
    <w:rsid w:val="00E918D0"/>
    <w:rsid w:val="00E919CB"/>
    <w:rsid w:val="00E91C99"/>
    <w:rsid w:val="00E92AA1"/>
    <w:rsid w:val="00E93242"/>
    <w:rsid w:val="00E932B2"/>
    <w:rsid w:val="00E94577"/>
    <w:rsid w:val="00E95998"/>
    <w:rsid w:val="00E95FD0"/>
    <w:rsid w:val="00E969DF"/>
    <w:rsid w:val="00E96C80"/>
    <w:rsid w:val="00E9706F"/>
    <w:rsid w:val="00E97538"/>
    <w:rsid w:val="00EA089D"/>
    <w:rsid w:val="00EA092B"/>
    <w:rsid w:val="00EA099F"/>
    <w:rsid w:val="00EA11EE"/>
    <w:rsid w:val="00EA1C8F"/>
    <w:rsid w:val="00EA20C4"/>
    <w:rsid w:val="00EA2628"/>
    <w:rsid w:val="00EA2C10"/>
    <w:rsid w:val="00EA323A"/>
    <w:rsid w:val="00EA3260"/>
    <w:rsid w:val="00EA3840"/>
    <w:rsid w:val="00EA3B57"/>
    <w:rsid w:val="00EA5445"/>
    <w:rsid w:val="00EA6783"/>
    <w:rsid w:val="00EA68AA"/>
    <w:rsid w:val="00EA6F15"/>
    <w:rsid w:val="00EA6F5F"/>
    <w:rsid w:val="00EA7034"/>
    <w:rsid w:val="00EA70B8"/>
    <w:rsid w:val="00EA763D"/>
    <w:rsid w:val="00EA7A2D"/>
    <w:rsid w:val="00EB0045"/>
    <w:rsid w:val="00EB0413"/>
    <w:rsid w:val="00EB0F8B"/>
    <w:rsid w:val="00EB0FB2"/>
    <w:rsid w:val="00EB1527"/>
    <w:rsid w:val="00EB1574"/>
    <w:rsid w:val="00EB1E01"/>
    <w:rsid w:val="00EB2345"/>
    <w:rsid w:val="00EB2708"/>
    <w:rsid w:val="00EB334A"/>
    <w:rsid w:val="00EB33CE"/>
    <w:rsid w:val="00EB3BF7"/>
    <w:rsid w:val="00EB3C9B"/>
    <w:rsid w:val="00EB3F87"/>
    <w:rsid w:val="00EB40BA"/>
    <w:rsid w:val="00EB454B"/>
    <w:rsid w:val="00EB4997"/>
    <w:rsid w:val="00EB4E0A"/>
    <w:rsid w:val="00EB4E0B"/>
    <w:rsid w:val="00EB5402"/>
    <w:rsid w:val="00EB5536"/>
    <w:rsid w:val="00EB59F1"/>
    <w:rsid w:val="00EB5AF8"/>
    <w:rsid w:val="00EB614C"/>
    <w:rsid w:val="00EB720F"/>
    <w:rsid w:val="00EC045B"/>
    <w:rsid w:val="00EC08C4"/>
    <w:rsid w:val="00EC09D6"/>
    <w:rsid w:val="00EC0B78"/>
    <w:rsid w:val="00EC1388"/>
    <w:rsid w:val="00EC15FA"/>
    <w:rsid w:val="00EC22FA"/>
    <w:rsid w:val="00EC28E6"/>
    <w:rsid w:val="00EC380A"/>
    <w:rsid w:val="00EC3B9C"/>
    <w:rsid w:val="00EC49C1"/>
    <w:rsid w:val="00EC5288"/>
    <w:rsid w:val="00EC5331"/>
    <w:rsid w:val="00EC60E5"/>
    <w:rsid w:val="00EC6215"/>
    <w:rsid w:val="00EC66A1"/>
    <w:rsid w:val="00EC7F3F"/>
    <w:rsid w:val="00ED0B2B"/>
    <w:rsid w:val="00ED0C6C"/>
    <w:rsid w:val="00ED16F7"/>
    <w:rsid w:val="00ED3010"/>
    <w:rsid w:val="00ED309C"/>
    <w:rsid w:val="00ED326F"/>
    <w:rsid w:val="00ED3BD5"/>
    <w:rsid w:val="00ED4274"/>
    <w:rsid w:val="00ED4BAF"/>
    <w:rsid w:val="00ED51A2"/>
    <w:rsid w:val="00ED53ED"/>
    <w:rsid w:val="00ED5550"/>
    <w:rsid w:val="00ED5739"/>
    <w:rsid w:val="00ED57EA"/>
    <w:rsid w:val="00ED75F5"/>
    <w:rsid w:val="00ED7D7A"/>
    <w:rsid w:val="00EE08BD"/>
    <w:rsid w:val="00EE1F46"/>
    <w:rsid w:val="00EE21F4"/>
    <w:rsid w:val="00EE30B1"/>
    <w:rsid w:val="00EE3303"/>
    <w:rsid w:val="00EE3D12"/>
    <w:rsid w:val="00EE47F2"/>
    <w:rsid w:val="00EE4A61"/>
    <w:rsid w:val="00EE4AC3"/>
    <w:rsid w:val="00EE51AA"/>
    <w:rsid w:val="00EE5531"/>
    <w:rsid w:val="00EE5A2E"/>
    <w:rsid w:val="00EE5B62"/>
    <w:rsid w:val="00EE6CD6"/>
    <w:rsid w:val="00EF02B0"/>
    <w:rsid w:val="00EF02E1"/>
    <w:rsid w:val="00EF081B"/>
    <w:rsid w:val="00EF0872"/>
    <w:rsid w:val="00EF0DC5"/>
    <w:rsid w:val="00EF0F12"/>
    <w:rsid w:val="00EF30B4"/>
    <w:rsid w:val="00EF331E"/>
    <w:rsid w:val="00EF3EC8"/>
    <w:rsid w:val="00EF5764"/>
    <w:rsid w:val="00EF5C51"/>
    <w:rsid w:val="00EF5FFC"/>
    <w:rsid w:val="00EF64B3"/>
    <w:rsid w:val="00EF66F1"/>
    <w:rsid w:val="00EF6B98"/>
    <w:rsid w:val="00EF7996"/>
    <w:rsid w:val="00EF7E67"/>
    <w:rsid w:val="00F00462"/>
    <w:rsid w:val="00F006A6"/>
    <w:rsid w:val="00F0086D"/>
    <w:rsid w:val="00F02BB8"/>
    <w:rsid w:val="00F03C76"/>
    <w:rsid w:val="00F04C1A"/>
    <w:rsid w:val="00F05054"/>
    <w:rsid w:val="00F0527D"/>
    <w:rsid w:val="00F054B9"/>
    <w:rsid w:val="00F05A6F"/>
    <w:rsid w:val="00F06EF6"/>
    <w:rsid w:val="00F07286"/>
    <w:rsid w:val="00F07A1A"/>
    <w:rsid w:val="00F07C08"/>
    <w:rsid w:val="00F07F2C"/>
    <w:rsid w:val="00F10593"/>
    <w:rsid w:val="00F10C39"/>
    <w:rsid w:val="00F11D4F"/>
    <w:rsid w:val="00F11EAF"/>
    <w:rsid w:val="00F1203F"/>
    <w:rsid w:val="00F1214F"/>
    <w:rsid w:val="00F1274C"/>
    <w:rsid w:val="00F135FE"/>
    <w:rsid w:val="00F13693"/>
    <w:rsid w:val="00F13CD2"/>
    <w:rsid w:val="00F13E88"/>
    <w:rsid w:val="00F1496C"/>
    <w:rsid w:val="00F14A93"/>
    <w:rsid w:val="00F1558D"/>
    <w:rsid w:val="00F15A93"/>
    <w:rsid w:val="00F16A4C"/>
    <w:rsid w:val="00F1722E"/>
    <w:rsid w:val="00F17294"/>
    <w:rsid w:val="00F17F78"/>
    <w:rsid w:val="00F2036C"/>
    <w:rsid w:val="00F20BCD"/>
    <w:rsid w:val="00F2107C"/>
    <w:rsid w:val="00F21178"/>
    <w:rsid w:val="00F2152F"/>
    <w:rsid w:val="00F21BD3"/>
    <w:rsid w:val="00F21C00"/>
    <w:rsid w:val="00F22069"/>
    <w:rsid w:val="00F220CA"/>
    <w:rsid w:val="00F22656"/>
    <w:rsid w:val="00F231B1"/>
    <w:rsid w:val="00F23241"/>
    <w:rsid w:val="00F23AD0"/>
    <w:rsid w:val="00F23CF7"/>
    <w:rsid w:val="00F24068"/>
    <w:rsid w:val="00F245F3"/>
    <w:rsid w:val="00F250A1"/>
    <w:rsid w:val="00F257D3"/>
    <w:rsid w:val="00F25F07"/>
    <w:rsid w:val="00F26B20"/>
    <w:rsid w:val="00F26CE1"/>
    <w:rsid w:val="00F272F3"/>
    <w:rsid w:val="00F2749A"/>
    <w:rsid w:val="00F27D28"/>
    <w:rsid w:val="00F27D80"/>
    <w:rsid w:val="00F303A7"/>
    <w:rsid w:val="00F30D9D"/>
    <w:rsid w:val="00F30FDE"/>
    <w:rsid w:val="00F3158D"/>
    <w:rsid w:val="00F31803"/>
    <w:rsid w:val="00F33823"/>
    <w:rsid w:val="00F35744"/>
    <w:rsid w:val="00F35BA2"/>
    <w:rsid w:val="00F36982"/>
    <w:rsid w:val="00F36CDE"/>
    <w:rsid w:val="00F3735F"/>
    <w:rsid w:val="00F37C90"/>
    <w:rsid w:val="00F37FAC"/>
    <w:rsid w:val="00F40313"/>
    <w:rsid w:val="00F406BE"/>
    <w:rsid w:val="00F40CFB"/>
    <w:rsid w:val="00F40E01"/>
    <w:rsid w:val="00F4159C"/>
    <w:rsid w:val="00F41C15"/>
    <w:rsid w:val="00F41F7E"/>
    <w:rsid w:val="00F41FD7"/>
    <w:rsid w:val="00F42375"/>
    <w:rsid w:val="00F42393"/>
    <w:rsid w:val="00F4253D"/>
    <w:rsid w:val="00F431F0"/>
    <w:rsid w:val="00F445E4"/>
    <w:rsid w:val="00F44948"/>
    <w:rsid w:val="00F44D61"/>
    <w:rsid w:val="00F44EFB"/>
    <w:rsid w:val="00F452A5"/>
    <w:rsid w:val="00F456D8"/>
    <w:rsid w:val="00F4594C"/>
    <w:rsid w:val="00F46018"/>
    <w:rsid w:val="00F4642C"/>
    <w:rsid w:val="00F46DA9"/>
    <w:rsid w:val="00F47542"/>
    <w:rsid w:val="00F4781A"/>
    <w:rsid w:val="00F47972"/>
    <w:rsid w:val="00F50022"/>
    <w:rsid w:val="00F509D4"/>
    <w:rsid w:val="00F51284"/>
    <w:rsid w:val="00F51937"/>
    <w:rsid w:val="00F53B39"/>
    <w:rsid w:val="00F53C86"/>
    <w:rsid w:val="00F549A8"/>
    <w:rsid w:val="00F552AB"/>
    <w:rsid w:val="00F55F4F"/>
    <w:rsid w:val="00F5642B"/>
    <w:rsid w:val="00F57403"/>
    <w:rsid w:val="00F6032B"/>
    <w:rsid w:val="00F614E7"/>
    <w:rsid w:val="00F61707"/>
    <w:rsid w:val="00F61C2A"/>
    <w:rsid w:val="00F61CDF"/>
    <w:rsid w:val="00F6252C"/>
    <w:rsid w:val="00F62661"/>
    <w:rsid w:val="00F62EA8"/>
    <w:rsid w:val="00F63B48"/>
    <w:rsid w:val="00F647C0"/>
    <w:rsid w:val="00F6489C"/>
    <w:rsid w:val="00F64ABF"/>
    <w:rsid w:val="00F64D31"/>
    <w:rsid w:val="00F657FE"/>
    <w:rsid w:val="00F65869"/>
    <w:rsid w:val="00F65878"/>
    <w:rsid w:val="00F658B7"/>
    <w:rsid w:val="00F65F72"/>
    <w:rsid w:val="00F665CB"/>
    <w:rsid w:val="00F67198"/>
    <w:rsid w:val="00F673FA"/>
    <w:rsid w:val="00F6753D"/>
    <w:rsid w:val="00F675C1"/>
    <w:rsid w:val="00F67C25"/>
    <w:rsid w:val="00F67FF9"/>
    <w:rsid w:val="00F71106"/>
    <w:rsid w:val="00F7118C"/>
    <w:rsid w:val="00F71658"/>
    <w:rsid w:val="00F7206C"/>
    <w:rsid w:val="00F7292B"/>
    <w:rsid w:val="00F73101"/>
    <w:rsid w:val="00F73445"/>
    <w:rsid w:val="00F737DE"/>
    <w:rsid w:val="00F73C49"/>
    <w:rsid w:val="00F74285"/>
    <w:rsid w:val="00F74305"/>
    <w:rsid w:val="00F743A4"/>
    <w:rsid w:val="00F745B9"/>
    <w:rsid w:val="00F748F0"/>
    <w:rsid w:val="00F74A50"/>
    <w:rsid w:val="00F74CFF"/>
    <w:rsid w:val="00F7531F"/>
    <w:rsid w:val="00F76735"/>
    <w:rsid w:val="00F77A2C"/>
    <w:rsid w:val="00F80120"/>
    <w:rsid w:val="00F811F0"/>
    <w:rsid w:val="00F81320"/>
    <w:rsid w:val="00F81D80"/>
    <w:rsid w:val="00F81F33"/>
    <w:rsid w:val="00F81FB2"/>
    <w:rsid w:val="00F82CE0"/>
    <w:rsid w:val="00F835E2"/>
    <w:rsid w:val="00F837E4"/>
    <w:rsid w:val="00F83C2C"/>
    <w:rsid w:val="00F83D90"/>
    <w:rsid w:val="00F84D23"/>
    <w:rsid w:val="00F8563F"/>
    <w:rsid w:val="00F85C12"/>
    <w:rsid w:val="00F85D49"/>
    <w:rsid w:val="00F85D59"/>
    <w:rsid w:val="00F86D41"/>
    <w:rsid w:val="00F86D83"/>
    <w:rsid w:val="00F86E7D"/>
    <w:rsid w:val="00F87CAF"/>
    <w:rsid w:val="00F87D81"/>
    <w:rsid w:val="00F90378"/>
    <w:rsid w:val="00F9107F"/>
    <w:rsid w:val="00F91257"/>
    <w:rsid w:val="00F9306E"/>
    <w:rsid w:val="00F93599"/>
    <w:rsid w:val="00F935F4"/>
    <w:rsid w:val="00F93BCB"/>
    <w:rsid w:val="00F93F0E"/>
    <w:rsid w:val="00F94E06"/>
    <w:rsid w:val="00F95580"/>
    <w:rsid w:val="00F955D6"/>
    <w:rsid w:val="00F956A5"/>
    <w:rsid w:val="00F9585F"/>
    <w:rsid w:val="00F9660A"/>
    <w:rsid w:val="00F96F59"/>
    <w:rsid w:val="00F97164"/>
    <w:rsid w:val="00FA0DA8"/>
    <w:rsid w:val="00FA16C7"/>
    <w:rsid w:val="00FA28BD"/>
    <w:rsid w:val="00FA2F5C"/>
    <w:rsid w:val="00FA3CA3"/>
    <w:rsid w:val="00FA5048"/>
    <w:rsid w:val="00FA52E0"/>
    <w:rsid w:val="00FA5837"/>
    <w:rsid w:val="00FA587C"/>
    <w:rsid w:val="00FA5B7F"/>
    <w:rsid w:val="00FA64C1"/>
    <w:rsid w:val="00FA686F"/>
    <w:rsid w:val="00FA6BC3"/>
    <w:rsid w:val="00FA6BF1"/>
    <w:rsid w:val="00FA7274"/>
    <w:rsid w:val="00FA7539"/>
    <w:rsid w:val="00FA77D9"/>
    <w:rsid w:val="00FB10B6"/>
    <w:rsid w:val="00FB1288"/>
    <w:rsid w:val="00FB150B"/>
    <w:rsid w:val="00FB227C"/>
    <w:rsid w:val="00FB2E26"/>
    <w:rsid w:val="00FB2FF8"/>
    <w:rsid w:val="00FB30B4"/>
    <w:rsid w:val="00FB3EDE"/>
    <w:rsid w:val="00FB4D20"/>
    <w:rsid w:val="00FB4DB2"/>
    <w:rsid w:val="00FB4FF1"/>
    <w:rsid w:val="00FB5117"/>
    <w:rsid w:val="00FB5C61"/>
    <w:rsid w:val="00FB60EC"/>
    <w:rsid w:val="00FB61E6"/>
    <w:rsid w:val="00FB62EC"/>
    <w:rsid w:val="00FB6556"/>
    <w:rsid w:val="00FC0360"/>
    <w:rsid w:val="00FC055B"/>
    <w:rsid w:val="00FC05BD"/>
    <w:rsid w:val="00FC0B2D"/>
    <w:rsid w:val="00FC0DCB"/>
    <w:rsid w:val="00FC1207"/>
    <w:rsid w:val="00FC172B"/>
    <w:rsid w:val="00FC1790"/>
    <w:rsid w:val="00FC1D62"/>
    <w:rsid w:val="00FC1F4A"/>
    <w:rsid w:val="00FC2240"/>
    <w:rsid w:val="00FC27DC"/>
    <w:rsid w:val="00FC282F"/>
    <w:rsid w:val="00FC2B8A"/>
    <w:rsid w:val="00FC2C0D"/>
    <w:rsid w:val="00FC3EE6"/>
    <w:rsid w:val="00FC536B"/>
    <w:rsid w:val="00FC56DA"/>
    <w:rsid w:val="00FC629B"/>
    <w:rsid w:val="00FC6997"/>
    <w:rsid w:val="00FC74B0"/>
    <w:rsid w:val="00FC7CC0"/>
    <w:rsid w:val="00FD02E8"/>
    <w:rsid w:val="00FD06C7"/>
    <w:rsid w:val="00FD09E3"/>
    <w:rsid w:val="00FD1EF7"/>
    <w:rsid w:val="00FD27B9"/>
    <w:rsid w:val="00FD2B18"/>
    <w:rsid w:val="00FD2C78"/>
    <w:rsid w:val="00FD400A"/>
    <w:rsid w:val="00FD4138"/>
    <w:rsid w:val="00FD41A9"/>
    <w:rsid w:val="00FD481A"/>
    <w:rsid w:val="00FD4C20"/>
    <w:rsid w:val="00FD5A79"/>
    <w:rsid w:val="00FD5CAA"/>
    <w:rsid w:val="00FD5F51"/>
    <w:rsid w:val="00FD64DC"/>
    <w:rsid w:val="00FD6E18"/>
    <w:rsid w:val="00FD735C"/>
    <w:rsid w:val="00FD7663"/>
    <w:rsid w:val="00FE108A"/>
    <w:rsid w:val="00FE154D"/>
    <w:rsid w:val="00FE1DBE"/>
    <w:rsid w:val="00FE21EC"/>
    <w:rsid w:val="00FE236F"/>
    <w:rsid w:val="00FE2416"/>
    <w:rsid w:val="00FE2B67"/>
    <w:rsid w:val="00FE2E84"/>
    <w:rsid w:val="00FE432E"/>
    <w:rsid w:val="00FE4446"/>
    <w:rsid w:val="00FE448E"/>
    <w:rsid w:val="00FE4EF3"/>
    <w:rsid w:val="00FE5481"/>
    <w:rsid w:val="00FE67F1"/>
    <w:rsid w:val="00FE6817"/>
    <w:rsid w:val="00FE6B0B"/>
    <w:rsid w:val="00FE7085"/>
    <w:rsid w:val="00FE75FC"/>
    <w:rsid w:val="00FE7F6A"/>
    <w:rsid w:val="00FF0010"/>
    <w:rsid w:val="00FF001F"/>
    <w:rsid w:val="00FF01E4"/>
    <w:rsid w:val="00FF1C98"/>
    <w:rsid w:val="00FF28BB"/>
    <w:rsid w:val="00FF2B2E"/>
    <w:rsid w:val="00FF39D6"/>
    <w:rsid w:val="00FF3ADA"/>
    <w:rsid w:val="00FF4234"/>
    <w:rsid w:val="00FF5312"/>
    <w:rsid w:val="00FF54F4"/>
    <w:rsid w:val="00FF5A64"/>
    <w:rsid w:val="00FF6716"/>
    <w:rsid w:val="00FF6FF5"/>
    <w:rsid w:val="00FF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648B5ACF-DC7D-461B-B80C-D546C0DA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60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table" w:customStyle="1" w:styleId="TableGrid1">
    <w:name w:val="Table Grid1"/>
    <w:basedOn w:val="TableNormal"/>
    <w:next w:val="TableGrid"/>
    <w:uiPriority w:val="59"/>
    <w:rsid w:val="00315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f0fc4671aead2b2f2605717a3d6653ab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b8904521ef2557259b1f2b500351c72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B1E05-CC72-4E3B-93CE-4AEFA5348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DA599D-D258-4708-BB19-1052978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179</TotalTime>
  <Pages>57</Pages>
  <Words>14154</Words>
  <Characters>80680</Characters>
  <Application>Microsoft Office Word</Application>
  <DocSecurity>0</DocSecurity>
  <Lines>672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94645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Pornmanee Keawjairuk</cp:lastModifiedBy>
  <cp:revision>150</cp:revision>
  <cp:lastPrinted>2018-03-20T15:03:00Z</cp:lastPrinted>
  <dcterms:created xsi:type="dcterms:W3CDTF">2018-03-20T02:52:00Z</dcterms:created>
  <dcterms:modified xsi:type="dcterms:W3CDTF">2018-03-20T15:21:00Z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